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C28F6" w:rsidRPr="00AF3847" w14:paraId="1D038CE8" w14:textId="77777777" w:rsidTr="007331B9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FDEC14" w14:textId="77777777" w:rsidR="002C28F6" w:rsidRPr="00AF3847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69747" w14:textId="77777777" w:rsidR="002C28F6" w:rsidRPr="00AF3847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F65ABC" w14:textId="77777777" w:rsidR="002C28F6" w:rsidRPr="00AF3847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2C28F6" w:rsidRPr="00AF3847" w14:paraId="3CCE4C5D" w14:textId="77777777" w:rsidTr="007331B9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415302" w14:textId="77777777" w:rsidR="002C28F6" w:rsidRPr="00AF3847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1A4C71" w14:textId="77777777" w:rsidR="002C28F6" w:rsidRPr="00AF3847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3674A" w14:textId="77777777" w:rsidR="002C28F6" w:rsidRPr="00AF3847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28F6" w:rsidRPr="00AF3847" w14:paraId="28882917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1545464" w14:textId="77777777" w:rsidR="002C28F6" w:rsidRPr="00AF3847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65A8B" w14:textId="77777777" w:rsidR="002C28F6" w:rsidRPr="00AF3847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3C54A5" w14:textId="77777777" w:rsidR="002C28F6" w:rsidRPr="00AF3847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C28F6" w:rsidRPr="00AF3847" w14:paraId="11238738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A9D2775" w14:textId="77777777" w:rsidR="002C28F6" w:rsidRPr="00AF3847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F6DA6" w14:textId="77777777" w:rsidR="002C28F6" w:rsidRPr="00AF3847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1E5158" w14:textId="77777777" w:rsidR="002C28F6" w:rsidRPr="00AF3847" w:rsidRDefault="002C28F6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615AE" w:rsidRPr="00AF3847" w14:paraId="39D2B123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C8C0533" w14:textId="77777777" w:rsidR="005615AE" w:rsidRPr="00AF3847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03870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720265" w14:textId="4C4D0A69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นโยบายการบัญชีที่มีสาระสำคัญ</w:t>
            </w: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 xml:space="preserve"> </w:t>
            </w:r>
          </w:p>
        </w:tc>
      </w:tr>
      <w:tr w:rsidR="005615AE" w:rsidRPr="00AF3847" w14:paraId="380DD494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B07388D" w14:textId="77777777" w:rsidR="005615AE" w:rsidRPr="00AF3847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13E74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95E20C" w14:textId="429547DE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615AE" w:rsidRPr="00AF3847" w14:paraId="5EA791B3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5A11307" w14:textId="77777777" w:rsidR="005615AE" w:rsidRPr="00AF3847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39E2E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F2F4CC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  <w:p w14:paraId="4AA63E8E" w14:textId="77777777" w:rsidR="005615AE" w:rsidRPr="00AF3847" w:rsidRDefault="005615AE" w:rsidP="005615AE">
            <w:pPr>
              <w:rPr>
                <w:rFonts w:asciiTheme="majorBidi" w:hAnsiTheme="majorBidi" w:cstheme="majorBidi"/>
              </w:rPr>
            </w:pPr>
          </w:p>
          <w:p w14:paraId="7BB80BBF" w14:textId="23BF6818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</w:p>
        </w:tc>
      </w:tr>
      <w:tr w:rsidR="005615AE" w:rsidRPr="00AF3847" w14:paraId="69F45D54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D8D6ED8" w14:textId="77777777" w:rsidR="005615AE" w:rsidRPr="00AF3847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2471D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BA9E95" w14:textId="77777777" w:rsidR="005615AE" w:rsidRPr="00AF3847" w:rsidRDefault="005615AE" w:rsidP="005615A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  <w:p w14:paraId="1A8E8E43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615AE" w:rsidRPr="00AF3847" w14:paraId="55E43A9C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EAD5A2C" w14:textId="77777777" w:rsidR="005615AE" w:rsidRPr="00AF3847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93116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F0AB31" w14:textId="2062A188" w:rsidR="005615AE" w:rsidRPr="00AF3847" w:rsidRDefault="005615AE" w:rsidP="005615AE">
            <w:pPr>
              <w:rPr>
                <w:rFonts w:asciiTheme="majorBidi" w:hAnsiTheme="majorBidi" w:cstheme="majorBidi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</w:tr>
      <w:tr w:rsidR="005615AE" w:rsidRPr="00AF3847" w14:paraId="45F4CA1B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FA95B46" w14:textId="77777777" w:rsidR="005615AE" w:rsidRPr="00AF3847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F55CA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2AD331" w14:textId="02DBAB5D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  <w:r w:rsidRPr="00AF384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5615AE" w:rsidRPr="00AF3847" w14:paraId="00FFF302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AFA3656" w14:textId="77777777" w:rsidR="005615AE" w:rsidRPr="00AF3847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37ADA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8CCF78" w14:textId="4049B0CE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615AE" w:rsidRPr="00AF3847" w14:paraId="3C2CCABE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61A40FB" w14:textId="77777777" w:rsidR="005615AE" w:rsidRPr="00AF3847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BD24C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FF8F64" w14:textId="66109425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5615AE" w:rsidRPr="00AF3847" w14:paraId="13E6828E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D6AA594" w14:textId="77777777" w:rsidR="005615AE" w:rsidRPr="00AF3847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EEE57" w14:textId="77777777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EA55B3" w14:textId="251040F6" w:rsidR="005615AE" w:rsidRPr="00AF3847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7331B9" w:rsidRPr="00AF3847" w14:paraId="34836A39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D2B42DA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060B0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7A2252" w14:textId="1B37A8F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7331B9" w:rsidRPr="00AF3847" w14:paraId="06A356BD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8EC59B0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99AB1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F04566" w14:textId="2BC9BD43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7331B9" w:rsidRPr="00AF3847" w14:paraId="7359F868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054AE29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A1EDB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6E87BB" w14:textId="680CB1E2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7331B9" w:rsidRPr="00AF3847" w14:paraId="34229FB6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14B475C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D51A3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31C36A" w14:textId="23A947AD" w:rsidR="007331B9" w:rsidRPr="00AF3847" w:rsidRDefault="007331B9" w:rsidP="005615AE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7331B9" w:rsidRPr="00AF3847" w14:paraId="4313A1F8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D5BED7B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2741B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1D0348" w14:textId="2897CA45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331B9" w:rsidRPr="00AF3847" w14:paraId="5A61A24E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C47BD5B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833C2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26824D" w14:textId="039F556D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7331B9" w:rsidRPr="00AF3847" w14:paraId="00E74CD5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776CA83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3D0B0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A9EC9E" w14:textId="26B604A1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7331B9" w:rsidRPr="00AF3847" w14:paraId="2E12A304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33DE6D8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CB07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F2AE39" w14:textId="36536042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7331B9" w:rsidRPr="00AF3847" w14:paraId="5E31DFC4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C048FEB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1FE70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5B0740" w14:textId="26240000" w:rsidR="007331B9" w:rsidRPr="00AF3847" w:rsidRDefault="007331B9" w:rsidP="005615A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7331B9" w:rsidRPr="00AF3847" w14:paraId="10725CFF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A6240EA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11B42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FB368" w14:textId="58279A44" w:rsidR="007331B9" w:rsidRPr="00AF3847" w:rsidRDefault="007331B9" w:rsidP="005615A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7331B9" w:rsidRPr="00AF3847" w14:paraId="4C4C676F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CE52833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418F3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65787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  <w:p w14:paraId="057DF5D4" w14:textId="02560BFB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331B9" w:rsidRPr="00AF3847" w14:paraId="30FA70B7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A28E79D" w14:textId="77777777" w:rsidR="007331B9" w:rsidRPr="00AF3847" w:rsidRDefault="007331B9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4726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988A33" w14:textId="61216316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AF38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7331B9" w:rsidRPr="00AF3847" w14:paraId="4510FB31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C2DA14" w14:textId="77777777" w:rsidR="007331B9" w:rsidRPr="00AF3847" w:rsidRDefault="007331B9" w:rsidP="007331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4E138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B104C5" w14:textId="7C4700AB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331B9" w:rsidRPr="00AF3847" w14:paraId="7B416236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78169EF" w14:textId="77777777" w:rsidR="007331B9" w:rsidRPr="00AF3847" w:rsidRDefault="007331B9" w:rsidP="007331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9B536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71805" w14:textId="58E32F7D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331B9" w:rsidRPr="00AF3847" w14:paraId="78A2E74A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661AF20" w14:textId="28CDA70C" w:rsidR="007331B9" w:rsidRPr="00AF3847" w:rsidRDefault="007331B9" w:rsidP="00113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81BB1" w14:textId="77777777" w:rsidR="007331B9" w:rsidRPr="00AF3847" w:rsidRDefault="007331B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9B3090" w14:textId="5AAA2551" w:rsidR="007331B9" w:rsidRPr="00AF3847" w:rsidRDefault="007331B9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331B9" w:rsidRPr="00AF3847" w14:paraId="5B65754D" w14:textId="77777777" w:rsidTr="007331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F9E442" w14:textId="77777777" w:rsidR="007331B9" w:rsidRPr="00AF3847" w:rsidRDefault="007331B9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67A4A" w14:textId="77777777" w:rsidR="007331B9" w:rsidRPr="00AF3847" w:rsidRDefault="007331B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E3935" w14:textId="0149ADD3" w:rsidR="007331B9" w:rsidRPr="00AF3847" w:rsidRDefault="007331B9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0D8625C6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br w:type="page"/>
      </w:r>
      <w:r w:rsidRPr="00AF384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E63DCC4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9421E" w14:textId="31EF0FCA" w:rsidR="002C28F6" w:rsidRPr="00AF3847" w:rsidRDefault="002C28F6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C7B7A" w:rsidRPr="00AF3847">
        <w:rPr>
          <w:rFonts w:asciiTheme="majorBidi" w:hAnsiTheme="majorBidi" w:cstheme="majorBidi"/>
          <w:sz w:val="30"/>
          <w:szCs w:val="30"/>
        </w:rPr>
        <w:t>25</w:t>
      </w:r>
      <w:r w:rsidR="00A202F2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AF3847">
        <w:rPr>
          <w:rFonts w:asciiTheme="majorBidi" w:hAnsiTheme="majorBidi" w:cstheme="majorBidi"/>
          <w:sz w:val="30"/>
          <w:szCs w:val="30"/>
        </w:rPr>
        <w:t>256</w:t>
      </w:r>
      <w:r w:rsidR="00F618A0" w:rsidRPr="00AF3847">
        <w:rPr>
          <w:rFonts w:asciiTheme="majorBidi" w:hAnsiTheme="majorBidi" w:cstheme="majorBidi"/>
          <w:sz w:val="30"/>
          <w:szCs w:val="30"/>
        </w:rPr>
        <w:t>9</w:t>
      </w:r>
    </w:p>
    <w:p w14:paraId="4C0A3690" w14:textId="77777777" w:rsidR="002C28F6" w:rsidRPr="00AF3847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EDC1EF5" w14:textId="7777777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1D9C8562" w14:textId="77777777" w:rsidR="002C28F6" w:rsidRPr="00AF3847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F3847">
        <w:rPr>
          <w:rFonts w:asciiTheme="majorBidi" w:hAnsiTheme="majorBidi" w:cstheme="majorBidi"/>
          <w:sz w:val="28"/>
          <w:szCs w:val="28"/>
          <w:cs/>
        </w:rPr>
        <w:tab/>
      </w:r>
    </w:p>
    <w:p w14:paraId="18B5B50E" w14:textId="77777777" w:rsidR="002C28F6" w:rsidRPr="00AF3847" w:rsidRDefault="002C28F6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tab/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บริษัท เซ็ปเป้ จำกัด (มหาชน) </w:t>
      </w:r>
      <w:r w:rsidRPr="00AF3847">
        <w:rPr>
          <w:rFonts w:asciiTheme="majorBidi" w:hAnsiTheme="majorBidi" w:cstheme="majorBidi"/>
          <w:sz w:val="30"/>
          <w:szCs w:val="30"/>
        </w:rPr>
        <w:t>“</w:t>
      </w:r>
      <w:r w:rsidRPr="00AF384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F3847">
        <w:rPr>
          <w:rFonts w:asciiTheme="majorBidi" w:hAnsiTheme="majorBidi" w:cstheme="majorBidi"/>
          <w:sz w:val="30"/>
          <w:szCs w:val="30"/>
        </w:rPr>
        <w:t>”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โดยมีที่อยู่จดทะเบียนของสำนักงานใหญ่และสาขาดังนี้</w:t>
      </w:r>
    </w:p>
    <w:p w14:paraId="0DEF9342" w14:textId="77777777" w:rsidR="002C28F6" w:rsidRPr="00AF3847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11528" w14:textId="4685C92A" w:rsidR="002C28F6" w:rsidRPr="00AF3847" w:rsidRDefault="002C28F6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  <w:tab w:val="left" w:pos="24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tab/>
      </w:r>
      <w:r w:rsidRPr="00AF3847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AF3847">
        <w:rPr>
          <w:rFonts w:asciiTheme="majorBidi" w:hAnsiTheme="majorBidi" w:cstheme="majorBidi"/>
          <w:sz w:val="30"/>
          <w:szCs w:val="30"/>
        </w:rPr>
        <w:t xml:space="preserve">         :</w:t>
      </w:r>
      <w:r w:rsidRPr="00AF3847">
        <w:rPr>
          <w:rFonts w:asciiTheme="majorBidi" w:hAnsiTheme="majorBidi" w:cstheme="majorBidi"/>
          <w:sz w:val="30"/>
          <w:szCs w:val="30"/>
        </w:rPr>
        <w:tab/>
      </w:r>
      <w:r w:rsidRPr="00AF3847">
        <w:rPr>
          <w:rFonts w:asciiTheme="majorBidi" w:hAnsiTheme="majorBidi" w:cstheme="majorBidi"/>
          <w:sz w:val="30"/>
          <w:szCs w:val="30"/>
          <w:cs/>
        </w:rPr>
        <w:tab/>
        <w:t xml:space="preserve">เลขที่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9</w:t>
      </w:r>
      <w:r w:rsidRPr="00AF3847">
        <w:rPr>
          <w:rFonts w:asciiTheme="majorBidi" w:hAnsiTheme="majorBidi" w:cstheme="majorBidi"/>
          <w:sz w:val="30"/>
          <w:szCs w:val="30"/>
        </w:rPr>
        <w:t>/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ถนนเสรีไทย แขวงคันนายาว เขตคันนายาว กรุงเทพมหานคร</w:t>
      </w:r>
    </w:p>
    <w:p w14:paraId="4DC572A0" w14:textId="311CD037" w:rsidR="002C28F6" w:rsidRPr="00AF3847" w:rsidRDefault="002C28F6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430"/>
        </w:tabs>
        <w:spacing w:line="240" w:lineRule="auto"/>
        <w:ind w:left="706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ab/>
        <w:t xml:space="preserve">สำนักงานสาขาที่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AF3847">
        <w:rPr>
          <w:rFonts w:asciiTheme="majorBidi" w:hAnsiTheme="majorBidi" w:cstheme="majorBidi"/>
          <w:sz w:val="30"/>
          <w:szCs w:val="30"/>
        </w:rPr>
        <w:t>:</w:t>
      </w:r>
      <w:r w:rsidRPr="00AF3847">
        <w:rPr>
          <w:rFonts w:asciiTheme="majorBidi" w:hAnsiTheme="majorBidi" w:cstheme="majorBidi"/>
          <w:sz w:val="30"/>
          <w:szCs w:val="30"/>
          <w:cs/>
        </w:rPr>
        <w:tab/>
        <w:t xml:space="preserve">เลขที่ </w:t>
      </w:r>
      <w:r w:rsidR="00242D2C" w:rsidRPr="00AF3847">
        <w:rPr>
          <w:rFonts w:asciiTheme="majorBidi" w:hAnsiTheme="majorBidi" w:cstheme="majorBidi"/>
          <w:spacing w:val="-4"/>
          <w:sz w:val="30"/>
          <w:szCs w:val="30"/>
        </w:rPr>
        <w:t>71</w:t>
      </w:r>
      <w:r w:rsidRPr="00AF384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ถนนรามคำแหง แขวงหัวหมาก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เขตบางกะปิ กรุงเทพมหานคร</w:t>
      </w:r>
    </w:p>
    <w:p w14:paraId="2ACB4ED3" w14:textId="44DB8253" w:rsidR="002C28F6" w:rsidRPr="00AF3847" w:rsidRDefault="002C28F6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tab/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2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AF3847">
        <w:rPr>
          <w:rFonts w:asciiTheme="majorBidi" w:hAnsiTheme="majorBidi" w:cstheme="majorBidi"/>
          <w:sz w:val="30"/>
          <w:szCs w:val="30"/>
        </w:rPr>
        <w:t xml:space="preserve">:  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เลขที่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8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7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ตำบลพืชอุดม อำเภอลำลูกกา จังหวัดปทุมธานี</w:t>
      </w:r>
    </w:p>
    <w:p w14:paraId="549BC14E" w14:textId="77777777" w:rsidR="002C28F6" w:rsidRPr="00AF3847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653A034" w14:textId="4D5075EA" w:rsidR="002C28F6" w:rsidRPr="00AF3847" w:rsidRDefault="002C28F6" w:rsidP="00A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บริษัทดำเนินธุรกิจหลักเกี่ยวกับการผลิตและจำหน่ายเครื่องดื่มและอาหารเพื่อสุขภาพ กลุ่มบริษัทดำเนินธุรกิจหลักเกี่ยวกับการผลิตและจำหน่ายเครื่องดื่มและอาหารเพื่อสุขภาพ และผลิตภัณฑ์จากมะพร้าว โดยรายละเอียดของ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31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42D2C" w:rsidRPr="00AF3847">
        <w:rPr>
          <w:rFonts w:asciiTheme="majorBidi" w:hAnsiTheme="majorBidi" w:cstheme="majorBidi"/>
          <w:sz w:val="30"/>
          <w:szCs w:val="30"/>
        </w:rPr>
        <w:t>256</w:t>
      </w:r>
      <w:r w:rsidR="00F618A0" w:rsidRPr="00AF3847">
        <w:rPr>
          <w:rFonts w:asciiTheme="majorBidi" w:hAnsiTheme="majorBidi" w:cstheme="majorBidi"/>
          <w:sz w:val="30"/>
          <w:szCs w:val="30"/>
        </w:rPr>
        <w:t>8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2D2C" w:rsidRPr="00AF3847">
        <w:rPr>
          <w:rFonts w:asciiTheme="majorBidi" w:hAnsiTheme="majorBidi" w:cstheme="majorBidi"/>
          <w:sz w:val="30"/>
          <w:szCs w:val="30"/>
        </w:rPr>
        <w:t>256</w:t>
      </w:r>
      <w:r w:rsidR="00F618A0" w:rsidRPr="00AF3847">
        <w:rPr>
          <w:rFonts w:asciiTheme="majorBidi" w:hAnsiTheme="majorBidi" w:cstheme="majorBidi"/>
          <w:sz w:val="30"/>
          <w:szCs w:val="30"/>
        </w:rPr>
        <w:t>7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135E70D" w14:textId="77777777" w:rsidR="002C28F6" w:rsidRPr="00AF3847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2250"/>
        <w:gridCol w:w="828"/>
        <w:gridCol w:w="270"/>
        <w:gridCol w:w="792"/>
      </w:tblGrid>
      <w:tr w:rsidR="002C28F6" w:rsidRPr="00AF3847" w14:paraId="1A2047CA" w14:textId="77777777" w:rsidTr="00E950D7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ED9074" w14:textId="77777777" w:rsidR="002C28F6" w:rsidRPr="00AF3847" w:rsidRDefault="002C28F6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CB647F" w14:textId="77777777" w:rsidR="002C28F6" w:rsidRPr="00AF3847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CDB1D84" w14:textId="77777777" w:rsidR="002C28F6" w:rsidRPr="00AF3847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D0803B8" w14:textId="77777777" w:rsidR="002C28F6" w:rsidRPr="00AF3847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372DC" w14:textId="77777777" w:rsidR="002C28F6" w:rsidRPr="00AF3847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8DA4F47" w14:textId="77777777" w:rsidR="002C28F6" w:rsidRPr="00AF3847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28F6" w:rsidRPr="00AF3847" w14:paraId="446AB512" w14:textId="77777777" w:rsidTr="00E950D7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36EC08F" w14:textId="77777777" w:rsidR="002C28F6" w:rsidRPr="00AF3847" w:rsidRDefault="002C28F6" w:rsidP="00CD409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DE2649" w14:textId="77777777" w:rsidR="002C28F6" w:rsidRPr="00AF3847" w:rsidRDefault="002C28F6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6F8D6C" w14:textId="77777777" w:rsidR="002C28F6" w:rsidRPr="00AF3847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125F9" w14:textId="77777777" w:rsidR="002C28F6" w:rsidRPr="00AF3847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2C28F6" w:rsidRPr="00AF3847" w14:paraId="06C35C37" w14:textId="77777777" w:rsidTr="00E950D7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B157DE" w14:textId="77777777" w:rsidR="002C28F6" w:rsidRPr="00AF3847" w:rsidRDefault="002C28F6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84C1CE" w14:textId="77777777" w:rsidR="002C28F6" w:rsidRPr="00AF3847" w:rsidRDefault="002C28F6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20BD3BA" w14:textId="77777777" w:rsidR="002C28F6" w:rsidRPr="00AF3847" w:rsidRDefault="002C28F6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AC662E1" w14:textId="4FAFF544" w:rsidR="002C28F6" w:rsidRPr="00AF3847" w:rsidRDefault="00242D2C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18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C498D" w14:textId="77777777" w:rsidR="002C28F6" w:rsidRPr="00AF3847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2E6AC8" w14:textId="210A906C" w:rsidR="002C28F6" w:rsidRPr="00AF3847" w:rsidRDefault="00242D2C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18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5564B3AF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B5707E" w14:textId="77777777" w:rsidR="002C28F6" w:rsidRPr="00AF3847" w:rsidRDefault="002C28F6" w:rsidP="002D4BE4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A94254" w14:textId="77777777" w:rsidR="002C28F6" w:rsidRPr="00AF3847" w:rsidRDefault="002C28F6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625EF6" w14:textId="77777777" w:rsidR="002C28F6" w:rsidRPr="00AF3847" w:rsidRDefault="002C28F6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EE20A64" w14:textId="77777777" w:rsidR="002C28F6" w:rsidRPr="00AF3847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B55E17" w14:textId="77777777" w:rsidR="002C28F6" w:rsidRPr="00AF3847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8E7884D" w14:textId="77777777" w:rsidR="002C28F6" w:rsidRPr="00AF3847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8A0" w:rsidRPr="00AF3847" w14:paraId="015D4DCB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DD6757" w14:textId="77777777" w:rsidR="00F618A0" w:rsidRPr="00AF3847" w:rsidRDefault="00F618A0" w:rsidP="00F618A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0CD22829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5B5F2B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4D5EF041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33BC5D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1CE11F4" w14:textId="49245039" w:rsidR="00F618A0" w:rsidRPr="00AF3847" w:rsidRDefault="00BC07B8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39322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D8062DB" w14:textId="16732F76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F618A0" w:rsidRPr="00AF3847" w14:paraId="223F665B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7E1D3D" w14:textId="77777777" w:rsidR="00F618A0" w:rsidRPr="00AF3847" w:rsidRDefault="00F618A0" w:rsidP="00F618A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34ABB7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AC68EB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C41C641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F7F03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4984FEF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618A0" w:rsidRPr="00AF3847" w14:paraId="4FC584CD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46856D" w14:textId="77777777" w:rsidR="00F618A0" w:rsidRPr="00AF3847" w:rsidRDefault="00F618A0" w:rsidP="00F618A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D7994AB" w14:textId="77777777" w:rsidR="00F618A0" w:rsidRPr="00AF3847" w:rsidRDefault="00F618A0" w:rsidP="00F618A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493785" w14:textId="77777777" w:rsidR="00F618A0" w:rsidRPr="00AF3847" w:rsidRDefault="00F618A0" w:rsidP="00F618A0">
            <w:pPr>
              <w:ind w:left="72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FE3A32A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73E6D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A22AFF7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8A0" w:rsidRPr="00AF3847" w14:paraId="0B50EC62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847FCA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Sappe Trading (Hong Kong)</w:t>
            </w:r>
          </w:p>
          <w:p w14:paraId="612767FC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CD1533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นำเข้า-ส่งออก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และจัดจำหน่ายสินค้า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B31986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26E6F4E9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54E5036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867D89F" w14:textId="71581CD7" w:rsidR="00F618A0" w:rsidRPr="00AF3847" w:rsidRDefault="00BC07B8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E1DA9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3F4A453" w14:textId="34CC6BE1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F618A0" w:rsidRPr="00AF3847" w14:paraId="3FC85342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891231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Sappe Hong Kong</w:t>
            </w:r>
          </w:p>
          <w:p w14:paraId="378BAA2F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0C9263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7158941D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37068E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500376B0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2FED1694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5880109" w14:textId="47EFDEF2" w:rsidR="00F618A0" w:rsidRPr="00AF3847" w:rsidRDefault="00BC07B8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C84DF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8A2273E" w14:textId="198B6A02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1035C6" w:rsidRPr="00AF3847" w14:paraId="3012024F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D271C50" w14:textId="77777777" w:rsidR="001035C6" w:rsidRPr="00AF3847" w:rsidRDefault="001035C6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76072D" w14:textId="77777777" w:rsidR="001035C6" w:rsidRPr="00AF3847" w:rsidRDefault="001035C6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AFE0237" w14:textId="77777777" w:rsidR="001035C6" w:rsidRPr="00AF3847" w:rsidRDefault="001035C6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DA7F304" w14:textId="77777777" w:rsidR="001035C6" w:rsidRPr="00AF3847" w:rsidRDefault="001035C6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29DD2" w14:textId="77777777" w:rsidR="001035C6" w:rsidRPr="00AF3847" w:rsidRDefault="001035C6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E0D5211" w14:textId="77777777" w:rsidR="001035C6" w:rsidRPr="00AF3847" w:rsidRDefault="001035C6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5C6" w:rsidRPr="00AF3847" w14:paraId="59925C59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1E44A3" w14:textId="77777777" w:rsidR="001035C6" w:rsidRPr="00AF3847" w:rsidRDefault="001035C6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3C16C8" w14:textId="77777777" w:rsidR="001035C6" w:rsidRPr="00AF3847" w:rsidRDefault="001035C6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F42A9E9" w14:textId="77777777" w:rsidR="001035C6" w:rsidRPr="00AF3847" w:rsidRDefault="001035C6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B7D0C6A" w14:textId="77777777" w:rsidR="001035C6" w:rsidRPr="00AF3847" w:rsidRDefault="001035C6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1FDE5" w14:textId="77777777" w:rsidR="001035C6" w:rsidRPr="00AF3847" w:rsidRDefault="001035C6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F862DA7" w14:textId="77777777" w:rsidR="001035C6" w:rsidRPr="00AF3847" w:rsidRDefault="001035C6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AF3847" w14:paraId="2D129128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2EEDBC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630835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3EBAF7" w14:textId="77777777" w:rsidR="004D6571" w:rsidRPr="00AF3847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5975AD0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3C989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CD75CDE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8A0" w:rsidRPr="00AF3847" w14:paraId="1A94A316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578393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Sappe Trading (Shanghai) </w:t>
            </w:r>
          </w:p>
          <w:p w14:paraId="045F624B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4A7A16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3A8996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EBD3967" w14:textId="236FD153" w:rsidR="00F618A0" w:rsidRPr="00AF3847" w:rsidRDefault="00BC07B8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FEC45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1281AB0" w14:textId="0412C34C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F618A0" w:rsidRPr="00AF3847" w14:paraId="60DDE43B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4151F7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0BF25BCE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B8B6F7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ผลิตและจำหน่ายผลิตภัณฑ์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50065C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110CF2A" w14:textId="7DD5BF0E" w:rsidR="00F618A0" w:rsidRPr="00AF3847" w:rsidRDefault="00BC07B8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84CA3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D0BC8B" w14:textId="0D7FAF9A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F618A0" w:rsidRPr="00AF3847" w14:paraId="3E55FC25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898D11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F592A7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จำหน่ายผลิตภัณฑ์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07E377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7AE1B0E" w14:textId="45BBDBB0" w:rsidR="00F618A0" w:rsidRPr="00AF3847" w:rsidRDefault="00BC07B8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0C539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EAAED14" w14:textId="3633663C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F618A0" w:rsidRPr="00AF3847" w14:paraId="2767E265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B6F628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0E006D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จัดหาและจำหน่าย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33094C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9F88F2F" w14:textId="1ED245B4" w:rsidR="00F618A0" w:rsidRPr="00AF3847" w:rsidRDefault="00BC07B8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9F176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FD13194" w14:textId="478E1395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F618A0" w:rsidRPr="00AF3847" w14:paraId="79C4419F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48B9E9" w14:textId="79165F6D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SAPPE Philippines Corporation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1115A8" w14:textId="1E8411B5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78AB19" w14:textId="60613461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F488220" w14:textId="0EAFDFBC" w:rsidR="00F618A0" w:rsidRPr="00AF3847" w:rsidRDefault="00BC07B8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4C744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14D33AD" w14:textId="6D2A578F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F618A0" w:rsidRPr="00AF3847" w14:paraId="33D4BD0C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64F82F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920574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E81FF0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F1E0A23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7B348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125D7CD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8A0" w:rsidRPr="00AF3847" w14:paraId="46B9EED2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654C94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378DB9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44E8BE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4A1A880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A0A6C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9FE957E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8A0" w:rsidRPr="00AF3847" w14:paraId="38F12DCD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0BC547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  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9C3092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0053F0" w14:textId="77777777" w:rsidR="00F618A0" w:rsidRPr="00AF3847" w:rsidRDefault="00F618A0" w:rsidP="00F618A0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AA1049E" w14:textId="4997361C" w:rsidR="00F618A0" w:rsidRPr="00AF3847" w:rsidRDefault="00F24562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AE07D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3C2F301" w14:textId="72F7BF35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F618A0" w:rsidRPr="00AF3847" w14:paraId="1BF1DE68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776F368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649FC4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จำหน่ายผลิตภัณฑ์</w:t>
            </w:r>
            <w:r w:rsidRPr="00AF384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ด้าน</w:t>
            </w: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Digital Transformation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520AE1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A782A10" w14:textId="1432C9DF" w:rsidR="00F618A0" w:rsidRPr="00AF3847" w:rsidRDefault="00994F12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16.21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276DC" w14:textId="77777777" w:rsidR="00F618A0" w:rsidRPr="00AF3847" w:rsidRDefault="00F618A0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56F4925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 w:firstLine="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16.21</w:t>
            </w:r>
          </w:p>
          <w:p w14:paraId="02F213E5" w14:textId="77777777" w:rsidR="00F618A0" w:rsidRPr="00AF3847" w:rsidRDefault="00F618A0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5C6" w:rsidRPr="00AF3847" w14:paraId="111C5137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2E54EA4" w14:textId="7158AAFC" w:rsidR="001035C6" w:rsidRPr="00AF3847" w:rsidRDefault="001035C6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 คอนเน็คเอ็กซ์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06C66B" w14:textId="404A99AC" w:rsidR="001035C6" w:rsidRPr="00AF3847" w:rsidRDefault="001035C6" w:rsidP="00103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จัดทำโปรแกรมคอมพิวเตอร์</w:t>
            </w:r>
            <w:r w:rsidRPr="00AF384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br/>
            </w: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เพื่อการจัดเก็บ ติดตาม และ</w:t>
            </w:r>
            <w:r w:rsidRPr="00AF384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br/>
            </w: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วิเคราะห์ข้อมูลการตลาด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F6AC5E" w14:textId="38113242" w:rsidR="001035C6" w:rsidRPr="00AF3847" w:rsidRDefault="001035C6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A3F8684" w14:textId="55B64CFA" w:rsidR="001035C6" w:rsidRPr="00AF3847" w:rsidRDefault="000D0589" w:rsidP="00F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14.88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82CE0" w14:textId="77777777" w:rsidR="001035C6" w:rsidRPr="00AF3847" w:rsidRDefault="001035C6" w:rsidP="00F618A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47E6CAF" w14:textId="46360DD2" w:rsidR="001035C6" w:rsidRPr="00AF3847" w:rsidRDefault="001035C6" w:rsidP="00103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 w:firstLine="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6571" w:rsidRPr="00AF3847" w14:paraId="71CDF452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8EE07B0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A9B57E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A47258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2C3966D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6EA21F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34E66E4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AF3847" w14:paraId="12F024DB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22D02D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99056C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71C71E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7F09D4B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CF2675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A0312AB" w14:textId="77777777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AF3847" w14:paraId="11BAF3D5" w14:textId="77777777" w:rsidTr="00E950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1C2AD44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7DDD06" w14:textId="4EECB528" w:rsidR="004D6571" w:rsidRPr="00AF3847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จำหน่ายผลิตภัณฑ์ลูกอมและกาแฟ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95086C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F70D787" w14:textId="26DF7753" w:rsidR="004D6571" w:rsidRPr="00AF3847" w:rsidRDefault="00F759F8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0903AC" w14:textId="77777777" w:rsidR="004D6571" w:rsidRPr="00AF3847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FDECF14" w14:textId="203170B1" w:rsidR="004D6571" w:rsidRPr="00AF3847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</w:tr>
    </w:tbl>
    <w:p w14:paraId="4C28E362" w14:textId="4BE728F9" w:rsidR="00CD4095" w:rsidRPr="00AF3847" w:rsidRDefault="00CD4095" w:rsidP="0032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E1BB4B1" w14:textId="77777777" w:rsidR="00CD4095" w:rsidRPr="00AF3847" w:rsidRDefault="00CD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F384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7A7F87F" w14:textId="7777777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61F50E6E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77A30" w14:textId="4DA155AA" w:rsidR="002C28F6" w:rsidRPr="00AF3847" w:rsidRDefault="002C28F6" w:rsidP="00AA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AF38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br/>
        <w:t>สภาวิชาชีพบัญชีฯ</w:t>
      </w:r>
      <w:r w:rsidRPr="00AF38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F384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AF384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นโยบายการบัญชีที่</w:t>
      </w:r>
      <w:r w:rsidRPr="00AF384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เปิดเผยในหมายเหตุข้อ </w:t>
      </w:r>
      <w:r w:rsidR="009E2460" w:rsidRPr="00AF384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AF38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18575051" w14:textId="77777777" w:rsidR="002C28F6" w:rsidRPr="00AF3847" w:rsidRDefault="002C28F6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ADA588" w14:textId="77777777" w:rsidR="002C28F6" w:rsidRPr="00AF3847" w:rsidRDefault="002C28F6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AF38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AF3847">
        <w:rPr>
          <w:rFonts w:asciiTheme="majorBidi" w:hAnsiTheme="majorBidi" w:cstheme="majorBidi" w:hint="cs"/>
          <w:spacing w:val="-2"/>
          <w:sz w:val="30"/>
          <w:szCs w:val="30"/>
          <w:cs/>
        </w:rPr>
        <w:t>ไป</w:t>
      </w:r>
    </w:p>
    <w:p w14:paraId="0BB452E9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FDD7BD4" w14:textId="5D0D5C0E" w:rsidR="002C28F6" w:rsidRPr="00AF3847" w:rsidRDefault="0003045E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นโยบายการบัญชีที่มีสาระสำคัญ</w:t>
      </w:r>
    </w:p>
    <w:p w14:paraId="0EE43CED" w14:textId="77777777" w:rsidR="002C28F6" w:rsidRPr="00AF3847" w:rsidRDefault="002C28F6" w:rsidP="0076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1F975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7CBE189" w14:textId="77777777" w:rsidR="002C28F6" w:rsidRPr="00AF3847" w:rsidRDefault="002C28F6" w:rsidP="00607C9D">
      <w:pPr>
        <w:pStyle w:val="BodyText2"/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03980B0E" w14:textId="2483C0CF" w:rsidR="002C28F6" w:rsidRPr="00AF3847" w:rsidRDefault="002C28F6" w:rsidP="00612EFD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AF3847">
        <w:rPr>
          <w:rFonts w:asciiTheme="majorBidi" w:hAnsiTheme="majorBidi" w:cstheme="majorBidi"/>
          <w:sz w:val="30"/>
          <w:szCs w:val="30"/>
        </w:rPr>
        <w:t>“</w:t>
      </w: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F3847">
        <w:rPr>
          <w:rFonts w:asciiTheme="majorBidi" w:hAnsiTheme="majorBidi" w:cstheme="majorBidi"/>
          <w:sz w:val="30"/>
          <w:szCs w:val="30"/>
        </w:rPr>
        <w:t>”</w:t>
      </w:r>
      <w:r w:rsidRPr="00AF3847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AC188F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AC188F" w:rsidRPr="00AF3847">
        <w:rPr>
          <w:rFonts w:asciiTheme="majorBidi" w:hAnsi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</w:t>
      </w:r>
      <w:r w:rsidR="00AC188F" w:rsidRPr="00AF3847">
        <w:rPr>
          <w:rFonts w:asciiTheme="majorBidi" w:hAnsiTheme="majorBidi"/>
          <w:sz w:val="30"/>
          <w:szCs w:val="30"/>
        </w:rPr>
        <w:br/>
      </w:r>
      <w:r w:rsidR="00AC188F" w:rsidRPr="00AF3847">
        <w:rPr>
          <w:rFonts w:asciiTheme="majorBidi" w:hAnsiTheme="majorBidi"/>
          <w:sz w:val="30"/>
          <w:szCs w:val="30"/>
          <w:cs/>
        </w:rPr>
        <w:t>การควบคุมจนถึงวันที่การควบคุมสิ้นสุดลง</w:t>
      </w:r>
    </w:p>
    <w:p w14:paraId="7AECDA18" w14:textId="77777777" w:rsidR="002C28F6" w:rsidRPr="00AF3847" w:rsidRDefault="002C28F6" w:rsidP="009A01AB">
      <w:pPr>
        <w:pStyle w:val="BodyText2"/>
        <w:tabs>
          <w:tab w:val="left" w:pos="540"/>
        </w:tabs>
        <w:ind w:left="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4F53B" w14:textId="77777777" w:rsidR="00987B7D" w:rsidRPr="00AF3847" w:rsidRDefault="00987B7D" w:rsidP="00987B7D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หรือขาดทุนที่เกิดขึ้นจากการสูญเสียการควบคุมในบริษัทย่อย</w:t>
      </w:r>
      <w:r w:rsidRPr="00AF3847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</w:p>
    <w:p w14:paraId="1740CADA" w14:textId="77777777" w:rsidR="00987B7D" w:rsidRPr="00AF3847" w:rsidRDefault="00987B7D" w:rsidP="00987B7D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62120" w14:textId="55085EB4" w:rsidR="00987B7D" w:rsidRPr="00AF3847" w:rsidRDefault="00987B7D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 xml:space="preserve">กลุ่มบริษัทมีอิทธิพลอย่างมีนัยสำคัญ/การควบคุมร่วมในผู้ได้รับการลงทุนตามที่เปิดเผยในหมายเหตุข้อ </w:t>
      </w:r>
      <w:r w:rsidR="004957BA" w:rsidRPr="00AF3847">
        <w:rPr>
          <w:rFonts w:asciiTheme="majorBidi" w:hAnsiTheme="majorBidi"/>
          <w:sz w:val="30"/>
          <w:szCs w:val="30"/>
        </w:rPr>
        <w:t>8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 โดยรับรู้รายการเมื่อเริ่มแรกด้วยราคาทุนซึ่งรวมถึงต้นทุน</w:t>
      </w:r>
      <w:r w:rsidRPr="00AF3847">
        <w:rPr>
          <w:rFonts w:asciiTheme="majorBidi" w:hAnsiTheme="majorBidi"/>
          <w:sz w:val="30"/>
          <w:szCs w:val="30"/>
        </w:rPr>
        <w:br/>
      </w:r>
      <w:r w:rsidRPr="00AF3847">
        <w:rPr>
          <w:rFonts w:asciiTheme="majorBidi" w:hAnsiTheme="majorBidi"/>
          <w:sz w:val="30"/>
          <w:szCs w:val="30"/>
          <w:cs/>
        </w:rPr>
        <w:t>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3E57F5ED" w14:textId="77777777" w:rsidR="00987B7D" w:rsidRPr="00AF3847" w:rsidRDefault="00987B7D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F4E8A" w14:textId="77777777" w:rsidR="003C06CE" w:rsidRPr="00AF3847" w:rsidRDefault="003C0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AF3847">
        <w:rPr>
          <w:rFonts w:asciiTheme="majorBidi" w:hAnsiTheme="majorBidi"/>
          <w:sz w:val="30"/>
          <w:szCs w:val="30"/>
          <w:cs/>
        </w:rPr>
        <w:br w:type="page"/>
      </w:r>
    </w:p>
    <w:p w14:paraId="45FC8E56" w14:textId="757B739D" w:rsidR="002C28F6" w:rsidRPr="00AF3847" w:rsidRDefault="00987B7D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46836B7" w14:textId="77777777" w:rsidR="00F81EBA" w:rsidRPr="00AF3847" w:rsidRDefault="00F81EBA" w:rsidP="00612EFD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ED5542" w14:textId="502707EF" w:rsidR="002C28F6" w:rsidRPr="00AF3847" w:rsidRDefault="002C28F6" w:rsidP="00612EFD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1FEC7A8D" w14:textId="77777777" w:rsidR="002C28F6" w:rsidRPr="00AF3847" w:rsidRDefault="002C28F6" w:rsidP="00A4071E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64831" w14:textId="5A929A8F" w:rsidR="002C28F6" w:rsidRPr="00AF3847" w:rsidRDefault="002C28F6" w:rsidP="00B734E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3847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 w:rsidR="00F81EBA" w:rsidRPr="00AF3847">
        <w:rPr>
          <w:rFonts w:ascii="Angsana New" w:hAnsi="Angsana New"/>
          <w:sz w:val="30"/>
          <w:szCs w:val="30"/>
        </w:rPr>
        <w:t xml:space="preserve">   </w:t>
      </w:r>
      <w:r w:rsidRPr="00AF3847">
        <w:rPr>
          <w:rFonts w:ascii="Angsana New" w:hAnsi="Angsana New"/>
          <w:sz w:val="30"/>
          <w:szCs w:val="30"/>
          <w:cs/>
        </w:rPr>
        <w:t>ที่ซื้อมานั้น</w:t>
      </w:r>
      <w:r w:rsidR="00987B7D" w:rsidRPr="00AF3847">
        <w:rPr>
          <w:rFonts w:ascii="Angsana New" w:hAnsi="Angsana New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  <w:r w:rsidRPr="00AF3847">
        <w:rPr>
          <w:rFonts w:ascii="Angsana New" w:hAnsi="Angsana New"/>
          <w:sz w:val="30"/>
          <w:szCs w:val="30"/>
          <w:cs/>
        </w:rPr>
        <w:t xml:space="preserve"> ยกเว้นกรณีการรวมธุรกิจภายใต้การควบคุมเดียวกัน </w:t>
      </w:r>
      <w:r w:rsidR="001E7E8B" w:rsidRPr="00AF3847">
        <w:rPr>
          <w:rFonts w:ascii="Angsana New" w:hAnsi="Angsana New"/>
          <w:sz w:val="30"/>
          <w:szCs w:val="30"/>
          <w:cs/>
        </w:rPr>
        <w:t>กลุ่มบริษัทเลือกใช้วิธี</w:t>
      </w:r>
      <w:r w:rsidR="001E7E8B" w:rsidRPr="00AF3847">
        <w:rPr>
          <w:rFonts w:ascii="Angsana New" w:hAnsi="Angsana New"/>
          <w:spacing w:val="-2"/>
          <w:sz w:val="30"/>
          <w:szCs w:val="30"/>
          <w:cs/>
        </w:rPr>
        <w:t>การทดสอบการกระจุกตัว (</w:t>
      </w:r>
      <w:r w:rsidR="001E7E8B" w:rsidRPr="00AF3847">
        <w:rPr>
          <w:rFonts w:ascii="Angsana New" w:hAnsi="Angsana New"/>
          <w:spacing w:val="-2"/>
          <w:sz w:val="30"/>
          <w:szCs w:val="30"/>
        </w:rPr>
        <w:t xml:space="preserve">concentration test) </w:t>
      </w:r>
      <w:r w:rsidR="001E7E8B" w:rsidRPr="00AF3847">
        <w:rPr>
          <w:rFonts w:ascii="Angsana New" w:hAnsi="Angsana New"/>
          <w:spacing w:val="-2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</w:t>
      </w:r>
      <w:r w:rsidR="001E7E8B" w:rsidRPr="00AF3847">
        <w:rPr>
          <w:rFonts w:ascii="Angsana New" w:hAnsi="Angsana New"/>
          <w:sz w:val="30"/>
          <w:szCs w:val="30"/>
          <w:cs/>
        </w:rPr>
        <w:t>ไม่เป็นธุรกิจ</w:t>
      </w:r>
    </w:p>
    <w:p w14:paraId="2DAC58E4" w14:textId="77777777" w:rsidR="002C28F6" w:rsidRPr="00AF3847" w:rsidRDefault="002C28F6" w:rsidP="00B734E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F0DFBC" w14:textId="1AF3BD2F" w:rsidR="002C28F6" w:rsidRPr="00AF3847" w:rsidRDefault="00084A04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  <w:r w:rsidRPr="00AF3847">
        <w:rPr>
          <w:rFonts w:ascii="Angsana New" w:hAnsi="Angsana New"/>
          <w:spacing w:val="-6"/>
          <w:sz w:val="30"/>
          <w:szCs w:val="30"/>
          <w:cs/>
          <w:lang w:val="en-GB"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</w:t>
      </w:r>
      <w:r w:rsidRPr="00AF3847">
        <w:rPr>
          <w:rFonts w:ascii="Angsana New" w:hAnsi="Angsana New"/>
          <w:sz w:val="30"/>
          <w:szCs w:val="30"/>
          <w:cs/>
          <w:lang w:val="en-GB"/>
        </w:rPr>
        <w:t xml:space="preserve">ที่เกิดขึ้นจะถูกทดสอบการด้อยค่าเป็นประจำทุกปี (ดูหมายเหตุข้อ </w:t>
      </w:r>
      <w:r w:rsidR="005615AE" w:rsidRPr="00AF3847">
        <w:rPr>
          <w:rFonts w:ascii="Angsana New" w:hAnsi="Angsana New"/>
          <w:sz w:val="30"/>
          <w:szCs w:val="30"/>
        </w:rPr>
        <w:t>3</w:t>
      </w:r>
      <w:r w:rsidRPr="00AF3847">
        <w:rPr>
          <w:rFonts w:ascii="Angsana New" w:hAnsi="Angsana New"/>
          <w:sz w:val="30"/>
          <w:szCs w:val="30"/>
          <w:cs/>
          <w:lang w:val="en-GB"/>
        </w:rPr>
        <w:t>(</w:t>
      </w:r>
      <w:r w:rsidR="00E929B0" w:rsidRPr="00AF3847">
        <w:rPr>
          <w:rFonts w:ascii="Angsana New" w:hAnsi="Angsana New" w:hint="cs"/>
          <w:sz w:val="30"/>
          <w:szCs w:val="30"/>
          <w:cs/>
          <w:lang w:val="en-GB"/>
        </w:rPr>
        <w:t>ฏ</w:t>
      </w:r>
      <w:r w:rsidRPr="00AF3847">
        <w:rPr>
          <w:rFonts w:ascii="Angsana New" w:hAnsi="Angsana New"/>
          <w:sz w:val="30"/>
          <w:szCs w:val="30"/>
          <w:cs/>
          <w:lang w:val="en-GB"/>
        </w:rPr>
        <w:t xml:space="preserve">))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(ดูหมายเหตุข้อ </w:t>
      </w:r>
      <w:r w:rsidR="005615AE" w:rsidRPr="00AF3847">
        <w:rPr>
          <w:rFonts w:ascii="Angsana New" w:hAnsi="Angsana New"/>
          <w:sz w:val="30"/>
          <w:szCs w:val="30"/>
        </w:rPr>
        <w:t>3</w:t>
      </w:r>
      <w:r w:rsidRPr="00AF3847">
        <w:rPr>
          <w:rFonts w:ascii="Angsana New" w:hAnsi="Angsana New"/>
          <w:sz w:val="30"/>
          <w:szCs w:val="30"/>
          <w:cs/>
          <w:lang w:val="en-GB"/>
        </w:rPr>
        <w:t>(</w:t>
      </w:r>
      <w:r w:rsidR="004957BA" w:rsidRPr="00AF3847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AF3847">
        <w:rPr>
          <w:rFonts w:ascii="Angsana New" w:hAnsi="Angsana New"/>
          <w:sz w:val="30"/>
          <w:szCs w:val="30"/>
          <w:cs/>
          <w:lang w:val="en-GB"/>
        </w:rPr>
        <w:t>))</w:t>
      </w:r>
    </w:p>
    <w:p w14:paraId="236F1D77" w14:textId="78CA3033" w:rsidR="005615AE" w:rsidRPr="00AF3847" w:rsidRDefault="00561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702062B3" w14:textId="36B39BDC" w:rsidR="002C28F6" w:rsidRPr="00AF3847" w:rsidRDefault="00137193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DB23D15" w14:textId="77777777" w:rsidR="00084A04" w:rsidRPr="00AF3847" w:rsidRDefault="00084A04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BE70A" w14:textId="64358005" w:rsidR="002C28F6" w:rsidRPr="00AF3847" w:rsidRDefault="002C28F6" w:rsidP="00AD56F7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21B50FD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CFEB22F" w14:textId="2C29DA44" w:rsidR="002C28F6" w:rsidRPr="00AF3847" w:rsidRDefault="002C28F6" w:rsidP="009A01A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91281F"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2206785D" w14:textId="77777777" w:rsidR="002C28F6" w:rsidRPr="00AF3847" w:rsidRDefault="002C28F6" w:rsidP="00607C9D">
      <w:pPr>
        <w:pStyle w:val="BodyText2"/>
        <w:ind w:left="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3F22FB" w14:textId="77777777" w:rsidR="00134545" w:rsidRPr="00AF3847" w:rsidRDefault="00134545" w:rsidP="00EA3BA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43F9B" w14:textId="2ABA7C1D" w:rsidR="002C28F6" w:rsidRPr="00AF3847" w:rsidRDefault="002C28F6" w:rsidP="00EA3BA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</w:t>
      </w:r>
      <w:r w:rsidRPr="00AF3847">
        <w:rPr>
          <w:rFonts w:asciiTheme="majorBidi" w:hAnsiTheme="majorBidi" w:cstheme="majorBidi"/>
          <w:sz w:val="30"/>
          <w:szCs w:val="30"/>
          <w:cs/>
        </w:rPr>
        <w:t>ในลำดับสูงสุด ณ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กับค่าตอบแทนที่จ่ายรับรู้เป็นส่วนเกิน</w:t>
      </w:r>
      <w:r w:rsidR="00CE7C61"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7C61" w:rsidRPr="00AF3847">
        <w:rPr>
          <w:rFonts w:asciiTheme="majorBidi" w:hAnsiTheme="majorBidi" w:cstheme="majorBidi"/>
          <w:sz w:val="30"/>
          <w:szCs w:val="30"/>
        </w:rPr>
        <w:t>(</w:t>
      </w:r>
      <w:r w:rsidR="00CE7C61" w:rsidRPr="00AF3847">
        <w:rPr>
          <w:rFonts w:asciiTheme="majorBidi" w:hAnsiTheme="majorBidi" w:cstheme="majorBidi" w:hint="cs"/>
          <w:sz w:val="30"/>
          <w:szCs w:val="30"/>
          <w:cs/>
        </w:rPr>
        <w:t>ต่ำกว่า</w:t>
      </w:r>
      <w:r w:rsidR="00CE7C61" w:rsidRPr="00AF3847">
        <w:rPr>
          <w:rFonts w:asciiTheme="majorBidi" w:hAnsiTheme="majorBidi" w:cstheme="majorBidi"/>
          <w:sz w:val="30"/>
          <w:szCs w:val="30"/>
        </w:rPr>
        <w:t xml:space="preserve">) </w:t>
      </w:r>
      <w:r w:rsidR="00CE7C61" w:rsidRPr="00AF3847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AF3847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รายการส่วนเกิน</w:t>
      </w:r>
      <w:r w:rsidR="00CE7C61" w:rsidRPr="00AF3847">
        <w:rPr>
          <w:rFonts w:asciiTheme="majorBidi" w:hAnsiTheme="majorBidi" w:cstheme="majorBidi"/>
          <w:sz w:val="30"/>
          <w:szCs w:val="30"/>
        </w:rPr>
        <w:t>(</w:t>
      </w:r>
      <w:r w:rsidR="00CE7C61" w:rsidRPr="00AF3847">
        <w:rPr>
          <w:rFonts w:asciiTheme="majorBidi" w:hAnsiTheme="majorBidi" w:cstheme="majorBidi" w:hint="cs"/>
          <w:sz w:val="30"/>
          <w:szCs w:val="30"/>
          <w:cs/>
        </w:rPr>
        <w:t>ต่ำกว่า</w:t>
      </w:r>
      <w:r w:rsidR="00CE7C61" w:rsidRPr="00AF3847">
        <w:rPr>
          <w:rFonts w:asciiTheme="majorBidi" w:hAnsiTheme="majorBidi" w:cstheme="majorBidi"/>
          <w:sz w:val="30"/>
          <w:szCs w:val="30"/>
        </w:rPr>
        <w:t xml:space="preserve">) </w:t>
      </w:r>
      <w:r w:rsidR="00CE7C61" w:rsidRPr="00AF3847">
        <w:rPr>
          <w:rFonts w:asciiTheme="majorBidi" w:hAnsiTheme="majorBidi" w:cstheme="majorBidi" w:hint="cs"/>
          <w:sz w:val="30"/>
          <w:szCs w:val="30"/>
          <w:cs/>
        </w:rPr>
        <w:t>ทุนดังกล่าว</w:t>
      </w:r>
      <w:r w:rsidRPr="00AF3847">
        <w:rPr>
          <w:rFonts w:asciiTheme="majorBidi" w:hAnsiTheme="majorBidi" w:cstheme="majorBidi"/>
          <w:sz w:val="30"/>
          <w:szCs w:val="30"/>
          <w:cs/>
        </w:rPr>
        <w:t>จะถูก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AF3847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6E490382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2188924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Pr="00AF384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  <w:r w:rsidRPr="00AF384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และการร่วมค้า</w:t>
      </w:r>
    </w:p>
    <w:p w14:paraId="0251E7C0" w14:textId="77777777" w:rsidR="002C28F6" w:rsidRPr="00AF3847" w:rsidRDefault="002C28F6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1B3450AD" w14:textId="0691A663" w:rsidR="002C28F6" w:rsidRPr="00AF3847" w:rsidRDefault="002C28F6" w:rsidP="00B4104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/>
          <w:sz w:val="30"/>
          <w:szCs w:val="30"/>
          <w:cs/>
        </w:rPr>
        <w:t>บริษัทร่วม</w:t>
      </w:r>
      <w:r w:rsidRPr="00AF3847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Pr="00AF3847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 w:rsidRPr="00AF3847">
        <w:rPr>
          <w:rFonts w:asciiTheme="majorBidi" w:hAnsiTheme="majorBidi" w:cstheme="majorBidi"/>
          <w:sz w:val="30"/>
          <w:szCs w:val="30"/>
        </w:rPr>
        <w:t xml:space="preserve">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107AF7F" w14:textId="77777777" w:rsidR="002C28F6" w:rsidRPr="00AF3847" w:rsidRDefault="002C28F6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5EE4653D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B0CC7A6" w14:textId="77777777" w:rsidR="002C28F6" w:rsidRPr="00AF3847" w:rsidRDefault="002C28F6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541A20" w14:textId="77777777" w:rsidR="002C28F6" w:rsidRPr="00AF3847" w:rsidRDefault="002C28F6" w:rsidP="00A54BE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AF384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แปลงค่าโดย</w:t>
      </w:r>
      <w:r w:rsidRPr="00AF3847">
        <w:rPr>
          <w:rFonts w:asciiTheme="majorBidi" w:hAnsiTheme="majorBidi" w:cstheme="majorBidi"/>
          <w:sz w:val="30"/>
          <w:szCs w:val="30"/>
          <w:cs/>
        </w:rPr>
        <w:t>ใช้อัตราแลกเปลี่ยน ณ วันที่รายงาน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97B09FB" w14:textId="77777777" w:rsidR="002C28F6" w:rsidRPr="00AF3847" w:rsidRDefault="002C28F6" w:rsidP="004D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3A992F" w14:textId="77777777" w:rsidR="002C28F6" w:rsidRPr="00AF3847" w:rsidRDefault="002C28F6" w:rsidP="0056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3135FFE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956446E" w14:textId="77777777" w:rsidR="002C28F6" w:rsidRPr="00AF3847" w:rsidRDefault="002C28F6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1D8BE970" w14:textId="77777777" w:rsidR="002C28F6" w:rsidRPr="00AF3847" w:rsidRDefault="002C28F6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871E05" w14:textId="2BC35052" w:rsidR="002C28F6" w:rsidRPr="00AF3847" w:rsidRDefault="002C28F6" w:rsidP="00A54BE5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A21B28" w:rsidRPr="00AF3847">
        <w:rPr>
          <w:rFonts w:asciiTheme="majorBidi" w:hAnsiTheme="majorBidi" w:cstheme="majorBidi"/>
          <w:sz w:val="30"/>
          <w:szCs w:val="30"/>
          <w:cs/>
        </w:rPr>
        <w:t>แลกเปลี่ยน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</w:p>
    <w:p w14:paraId="29975F5D" w14:textId="77777777" w:rsidR="002C28F6" w:rsidRPr="00AF3847" w:rsidRDefault="002C28F6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23972" w14:textId="45D21067" w:rsidR="002C28F6" w:rsidRPr="00AF3847" w:rsidRDefault="002C28F6" w:rsidP="00A84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ผลต่างจากอัตราแลกเปลี่ยนที่เกิดจากการแปลงค่า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AF3847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และแสดงเป็นสำรอง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การแปลงค่างบการเงินในส่วนของผู้ถือหุ้น จนกว่ามีการจำหน่ายเงินลงทุนนั้นออกไป ยกเว้นผลต่างจากการ</w:t>
      </w:r>
      <w:r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34D288E8" w14:textId="77777777" w:rsidR="002C28F6" w:rsidRPr="00AF3847" w:rsidRDefault="002C28F6" w:rsidP="00957DF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AF27E" w14:textId="0EAFC37E" w:rsidR="002C28F6" w:rsidRPr="00AF3847" w:rsidRDefault="002C28F6" w:rsidP="00A84F1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 w:rsidRPr="00AF3847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ผลสะสมของ</w:t>
      </w:r>
      <w:r w:rsidR="00A21B28" w:rsidRPr="00AF3847">
        <w:rPr>
          <w:rFonts w:asciiTheme="majorBidi" w:hAnsiTheme="majorBidi"/>
          <w:sz w:val="30"/>
          <w:szCs w:val="30"/>
          <w:cs/>
        </w:rPr>
        <w:t>สำรองการแปลงค่างบการเงิน</w:t>
      </w:r>
      <w:r w:rsidRPr="00AF3847">
        <w:rPr>
          <w:rFonts w:asciiTheme="majorBidi" w:hAnsiTheme="majorBidi" w:cstheme="majorBidi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AF3847">
        <w:rPr>
          <w:rFonts w:asciiTheme="majorBidi" w:hAnsiTheme="majorBidi" w:cstheme="majorBidi"/>
          <w:sz w:val="30"/>
          <w:szCs w:val="30"/>
          <w:cs/>
        </w:rPr>
        <w:t>ถูกปันสัดส่วนให้กับส่วนของ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ผู้ถือหุ้นที่ไม่มีอำนาจควบคุม </w:t>
      </w:r>
    </w:p>
    <w:p w14:paraId="699586D1" w14:textId="77777777" w:rsidR="002C28F6" w:rsidRPr="00AF3847" w:rsidRDefault="002C28F6" w:rsidP="00957DF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61DEDD" w14:textId="77777777" w:rsidR="002C28F6" w:rsidRPr="00AF3847" w:rsidRDefault="002C28F6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4DAF7D15" w14:textId="77777777" w:rsidR="002C28F6" w:rsidRPr="00AF3847" w:rsidRDefault="002C28F6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5E5C54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F08EA38" w14:textId="77777777" w:rsidR="002C28F6" w:rsidRPr="00AF3847" w:rsidRDefault="002C28F6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E28CE" w14:textId="77777777" w:rsidR="002C28F6" w:rsidRPr="00AF3847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F3847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Pr="00AF3847">
        <w:rPr>
          <w:rFonts w:asciiTheme="majorBidi" w:hAnsiTheme="majorBidi" w:hint="cs"/>
          <w:i/>
          <w:iCs/>
          <w:sz w:val="30"/>
          <w:szCs w:val="30"/>
          <w:cs/>
        </w:rPr>
        <w:t>จัดประเภท</w:t>
      </w:r>
      <w:r w:rsidRPr="00AF3847">
        <w:rPr>
          <w:rFonts w:asciiTheme="majorBidi" w:hAnsi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1E404519" w14:textId="77777777" w:rsidR="002C28F6" w:rsidRPr="00AF3847" w:rsidRDefault="002C28F6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796E4" w14:textId="18857F50" w:rsidR="002C28F6" w:rsidRPr="00AF3847" w:rsidRDefault="002C28F6" w:rsidP="00D435C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4957BA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  <w:cs/>
        </w:rPr>
        <w:t>(ฉ))</w:t>
      </w:r>
      <w:r w:rsidRPr="00AF3847">
        <w:rPr>
          <w:rFonts w:asciiTheme="majorBidi" w:hAnsiTheme="majorBidi" w:cstheme="majorBidi"/>
          <w:sz w:val="30"/>
          <w:szCs w:val="30"/>
        </w:rPr>
        <w:t xml:space="preserve">) </w:t>
      </w:r>
      <w:r w:rsidRPr="00AF3847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AF3847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AF3847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Pr="00AF3847">
        <w:rPr>
          <w:rFonts w:asciiTheme="majorBidi" w:hAnsiTheme="majorBidi" w:hint="cs"/>
          <w:sz w:val="30"/>
          <w:szCs w:val="30"/>
          <w:cs/>
        </w:rPr>
        <w:t>ด้วย</w:t>
      </w:r>
    </w:p>
    <w:p w14:paraId="14F13353" w14:textId="77777777" w:rsidR="008C0C7E" w:rsidRPr="00AF3847" w:rsidRDefault="008C0C7E" w:rsidP="00D435C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322F1" w14:textId="6F077C29" w:rsidR="002C28F6" w:rsidRPr="00AF3847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</w:t>
      </w:r>
      <w:r w:rsidR="005615AE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5615AE" w:rsidRPr="00AF3847">
        <w:rPr>
          <w:rFonts w:asciiTheme="majorBidi" w:hAnsiTheme="majorBidi"/>
          <w:sz w:val="30"/>
          <w:szCs w:val="30"/>
          <w:cs/>
        </w:rPr>
        <w:t>มูลค่ายุติธรรมผ่านกำไรขาดทุนเบ็ดเสร็จอื่น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หรือมูลค่ายุติธรรมผ่านกำไรหรือขาดทุน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615AE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5615AE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AF3847">
        <w:rPr>
          <w:rFonts w:asciiTheme="majorBidi" w:hAnsiTheme="majorBidi" w:cstheme="majorBidi"/>
          <w:sz w:val="30"/>
          <w:szCs w:val="30"/>
          <w:cs/>
        </w:rPr>
        <w:t>วั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580059B5" w14:textId="77777777" w:rsidR="002C28F6" w:rsidRPr="00AF3847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E4CA6" w14:textId="07E980A4" w:rsidR="002C28F6" w:rsidRPr="00AF3847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AF3847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B902BC" w:rsidRPr="00AF3847">
        <w:rPr>
          <w:rFonts w:asciiTheme="majorBidi" w:hAnsiTheme="majorBidi"/>
          <w:sz w:val="30"/>
          <w:szCs w:val="30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84F3241" w14:textId="77777777" w:rsidR="002C28F6" w:rsidRPr="00AF3847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7B911" w14:textId="77777777" w:rsidR="002C28F6" w:rsidRPr="00AF3847" w:rsidRDefault="002C28F6" w:rsidP="00CD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CB770F5" w14:textId="77777777" w:rsidR="00B902BC" w:rsidRPr="00AF3847" w:rsidRDefault="00B902BC" w:rsidP="00CD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BF2BB" w14:textId="0A119866" w:rsidR="00B902BC" w:rsidRPr="00AF3847" w:rsidRDefault="00B902BC" w:rsidP="00CD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</w:t>
      </w:r>
      <w:r w:rsidRPr="00AF3847">
        <w:rPr>
          <w:rFonts w:asciiTheme="majorBidi" w:hAnsiTheme="majorBidi"/>
          <w:sz w:val="30"/>
          <w:szCs w:val="30"/>
        </w:rPr>
        <w:br/>
      </w:r>
      <w:r w:rsidRPr="00AF3847">
        <w:rPr>
          <w:rFonts w:asciiTheme="majorBidi" w:hAnsiTheme="majorBidi"/>
          <w:spacing w:val="-6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AF3847">
        <w:rPr>
          <w:rFonts w:asciiTheme="majorBidi" w:hAnsiTheme="majorBidi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37935F4C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2BBBC133" w14:textId="77777777" w:rsidR="002C28F6" w:rsidRPr="00AF3847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F3847">
        <w:rPr>
          <w:rFonts w:asciiTheme="majorBidi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CEF979E" w14:textId="77777777" w:rsidR="002C28F6" w:rsidRPr="00AF3847" w:rsidRDefault="002C28F6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87D49" w14:textId="6383D183" w:rsidR="002C28F6" w:rsidRPr="00AF3847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F81EBA" w:rsidRPr="00AF3847">
        <w:rPr>
          <w:rFonts w:asciiTheme="majorBidi" w:hAnsiTheme="majorBidi" w:cstheme="majorBidi"/>
          <w:color w:val="000000"/>
          <w:sz w:val="30"/>
          <w:szCs w:val="30"/>
        </w:rPr>
        <w:t xml:space="preserve">      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B0B4125" w14:textId="77777777" w:rsidR="002C28F6" w:rsidRPr="00AF3847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CF0A60" w14:textId="77777777" w:rsidR="002C28F6" w:rsidRPr="00AF3847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AF3847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FF03B6A" w14:textId="77777777" w:rsidR="00CE034B" w:rsidRPr="00AF3847" w:rsidRDefault="00CE034B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7C0B78" w14:textId="77777777" w:rsidR="002C28F6" w:rsidRPr="00AF3847" w:rsidRDefault="002C28F6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 w:firstLine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AF3847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Pr="00AF3847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 รับรู้ในกำไรหรือขาดทุน </w:t>
      </w:r>
    </w:p>
    <w:p w14:paraId="74D0C6CB" w14:textId="608C0D5B" w:rsidR="002C28F6" w:rsidRPr="00AF3847" w:rsidRDefault="00A51848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F3847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7E6302EC" w14:textId="7C0DD546" w:rsidR="002C28F6" w:rsidRPr="00AF3847" w:rsidRDefault="002C28F6" w:rsidP="00CE034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B00A89" w:rsidRPr="00AF3847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</w:t>
      </w:r>
      <w:r w:rsidR="00B902BC" w:rsidRPr="00AF384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F3847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77414DE" w14:textId="77777777" w:rsidR="002C28F6" w:rsidRPr="00AF3847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F3847">
        <w:rPr>
          <w:rFonts w:asciiTheme="majorBidi" w:hAnsiTheme="majorBidi"/>
          <w:i/>
          <w:iCs/>
          <w:sz w:val="30"/>
          <w:szCs w:val="30"/>
          <w:cs/>
        </w:rPr>
        <w:lastRenderedPageBreak/>
        <w:t>อนุพันธ์</w:t>
      </w:r>
    </w:p>
    <w:p w14:paraId="7B51494F" w14:textId="77777777" w:rsidR="002C28F6" w:rsidRPr="00AF3847" w:rsidRDefault="002C28F6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65288" w14:textId="2BAD2D7D" w:rsidR="002C28F6" w:rsidRPr="00AF3847" w:rsidRDefault="002C28F6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DB6D05B" w14:textId="77777777" w:rsidR="00F81EBA" w:rsidRPr="00AF3847" w:rsidRDefault="00F81EBA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492EE7" w14:textId="77777777" w:rsidR="002C28F6" w:rsidRPr="00AF3847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F3847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8994BBB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8B4D92" w14:textId="3366B9B6" w:rsidR="0040626D" w:rsidRPr="00AF3847" w:rsidRDefault="0040626D" w:rsidP="0040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146CA3D" w14:textId="77777777" w:rsidR="0040626D" w:rsidRPr="00AF3847" w:rsidRDefault="0040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FB097D" w14:textId="16854C97" w:rsidR="002C28F6" w:rsidRPr="00AF3847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42D2C" w:rsidRPr="00AF3847">
        <w:rPr>
          <w:rFonts w:asciiTheme="majorBidi" w:hAnsiTheme="majorBidi" w:cstheme="majorBidi"/>
          <w:sz w:val="30"/>
          <w:szCs w:val="30"/>
        </w:rPr>
        <w:t>12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</w:t>
      </w:r>
      <w:r w:rsidRPr="00AF3847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 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68A80854" w14:textId="77777777" w:rsidR="002C28F6" w:rsidRPr="00AF3847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11546B8A" w14:textId="5DCA09A2" w:rsidR="002C28F6" w:rsidRPr="00AF3847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EAE4B9F" w14:textId="77777777" w:rsidR="002C28F6" w:rsidRPr="00AF3847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F97FF56" w14:textId="01CCB750" w:rsidR="002C28F6" w:rsidRPr="00AF3847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</w:t>
      </w:r>
      <w:r w:rsidRPr="00AF3847">
        <w:rPr>
          <w:rFonts w:asciiTheme="majorBidi" w:hAnsiTheme="majorBidi" w:cstheme="majorBidi"/>
          <w:sz w:val="30"/>
          <w:szCs w:val="30"/>
        </w:rPr>
        <w:t xml:space="preserve">  </w:t>
      </w:r>
      <w:r w:rsidRPr="00AF3847">
        <w:rPr>
          <w:rFonts w:asciiTheme="majorBidi" w:hAnsiTheme="majorBidi" w:cstheme="majorBidi"/>
          <w:sz w:val="30"/>
          <w:szCs w:val="30"/>
          <w:cs/>
        </w:rPr>
        <w:t>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242D2C" w:rsidRPr="00AF3847">
        <w:rPr>
          <w:rFonts w:asciiTheme="majorBidi" w:hAnsiTheme="majorBidi" w:cstheme="majorBidi"/>
          <w:sz w:val="30"/>
          <w:szCs w:val="30"/>
        </w:rPr>
        <w:t>12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432F89BE" w14:textId="77777777" w:rsidR="008C0C7E" w:rsidRPr="00AF3847" w:rsidRDefault="008C0C7E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774C54" w14:textId="2B79BE24" w:rsidR="002C28F6" w:rsidRPr="00AF3847" w:rsidRDefault="002C28F6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42D2C" w:rsidRPr="00AF3847">
        <w:rPr>
          <w:rFonts w:asciiTheme="majorBidi" w:hAnsiTheme="majorBidi" w:cstheme="majorBidi"/>
          <w:sz w:val="30"/>
          <w:szCs w:val="30"/>
        </w:rPr>
        <w:t>30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6B7E730" w14:textId="77777777" w:rsidR="002C28F6" w:rsidRPr="00AF3847" w:rsidRDefault="002C28F6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6BF4D" w14:textId="77777777" w:rsidR="00134545" w:rsidRPr="00AF3847" w:rsidRDefault="0013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2D10E0" w14:textId="01C8A822" w:rsidR="002C28F6" w:rsidRPr="00AF3847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23ED458E" w14:textId="48E78293" w:rsidR="002C28F6" w:rsidRPr="00AF3847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-</w:t>
      </w:r>
      <w:r w:rsidRPr="00AF3847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0922CCE" w14:textId="116285DF" w:rsidR="002C28F6" w:rsidRPr="00AF3847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-</w:t>
      </w:r>
      <w:r w:rsidRPr="00AF3847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242D2C" w:rsidRPr="00AF3847">
        <w:rPr>
          <w:rFonts w:asciiTheme="majorBidi" w:hAnsiTheme="majorBidi" w:cstheme="majorBidi"/>
          <w:sz w:val="30"/>
          <w:szCs w:val="30"/>
        </w:rPr>
        <w:t>90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2CDBAF8" w14:textId="77777777" w:rsidR="002C28F6" w:rsidRPr="00AF3847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</w:p>
    <w:p w14:paraId="098A97A9" w14:textId="77777777" w:rsidR="002C28F6" w:rsidRPr="00AF3847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AF3847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24E8E086" w14:textId="77777777" w:rsidR="002C28F6" w:rsidRPr="00AF3847" w:rsidRDefault="002C28F6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A3C04" w14:textId="4C2BA95B" w:rsidR="002C28F6" w:rsidRPr="00AF3847" w:rsidRDefault="002C28F6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20CE259" w14:textId="77777777" w:rsidR="00F81EBA" w:rsidRPr="00AF3847" w:rsidRDefault="00F81EBA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D15EE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9F394E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64A1E" w14:textId="77777777" w:rsidR="002C28F6" w:rsidRPr="00AF3847" w:rsidRDefault="002C28F6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C362024" w14:textId="77777777" w:rsidR="002C28F6" w:rsidRPr="00AF3847" w:rsidRDefault="002C28F6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BC43E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1E245D16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7413D14E" w14:textId="63798CD6" w:rsidR="002C28F6" w:rsidRPr="00AF3847" w:rsidRDefault="002C28F6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AF3847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    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0F47A1" w:rsidRPr="00AF3847">
        <w:rPr>
          <w:rFonts w:asciiTheme="majorBidi" w:hAnsiTheme="majorBidi"/>
          <w:sz w:val="30"/>
          <w:szCs w:val="30"/>
          <w:cs/>
        </w:rPr>
        <w:t>หนี้สูญจะถูกตัดจำหน่ายเมื่อกลุ่มบริษัทไม่สามารถคาดการณ์ได้อย่างสมเหตุสมผลว่าจะได้รับคืนเงิน</w:t>
      </w:r>
    </w:p>
    <w:p w14:paraId="729CB438" w14:textId="7445A11F" w:rsidR="000F47A1" w:rsidRPr="00AF3847" w:rsidRDefault="000F4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25A5A31" w14:textId="491CD824" w:rsidR="002C28F6" w:rsidRPr="00AF3847" w:rsidRDefault="002C28F6" w:rsidP="009B247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การตั้งสำรอง</w:t>
      </w:r>
      <w:r w:rsidRPr="00AF3847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AF3847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Pr="00AF384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โดยนำข้อมูลผลขาดทุนที่เกิดขึ้นในอดีต </w:t>
      </w:r>
      <w:r w:rsidR="00322448" w:rsidRPr="00AF384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322448" w:rsidRPr="00AF3847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AF3847">
        <w:rPr>
          <w:rFonts w:asciiTheme="majorBidi" w:hAnsiTheme="majorBidi" w:cstheme="majorBidi" w:hint="cs"/>
          <w:spacing w:val="-2"/>
          <w:sz w:val="30"/>
          <w:szCs w:val="30"/>
          <w:cs/>
        </w:rPr>
        <w:t>ปรับปรุง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322448" w:rsidRPr="00AF3847">
        <w:rPr>
          <w:rFonts w:asciiTheme="majorBidi" w:hAnsiTheme="majorBidi" w:cstheme="majorBidi"/>
          <w:sz w:val="30"/>
          <w:szCs w:val="30"/>
          <w:cs/>
        </w:rPr>
        <w:br/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6F42DDDE" w14:textId="00BAABB4" w:rsidR="00F81EBA" w:rsidRPr="00AF3847" w:rsidRDefault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AD439E" w14:textId="77777777" w:rsidR="00134545" w:rsidRPr="00AF3847" w:rsidRDefault="0013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3468635" w14:textId="2E432348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73978321" w14:textId="77777777" w:rsidR="002C28F6" w:rsidRPr="00AF3847" w:rsidRDefault="002C28F6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8E8E24" w14:textId="77777777" w:rsidR="002C28F6" w:rsidRPr="00AF3847" w:rsidRDefault="002C28F6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ต้นทุนของสินค้าคำนวณโดยใช้วิธีดังต่อไปนี้</w:t>
      </w:r>
    </w:p>
    <w:p w14:paraId="75EFA602" w14:textId="77777777" w:rsidR="002C28F6" w:rsidRPr="00AF3847" w:rsidRDefault="002C28F6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7"/>
        <w:gridCol w:w="6323"/>
      </w:tblGrid>
      <w:tr w:rsidR="002C28F6" w:rsidRPr="00AF3847" w14:paraId="4D5D0A90" w14:textId="77777777" w:rsidTr="00E950D7">
        <w:tc>
          <w:tcPr>
            <w:tcW w:w="2857" w:type="dxa"/>
          </w:tcPr>
          <w:p w14:paraId="05C09E01" w14:textId="77777777" w:rsidR="002C28F6" w:rsidRPr="00AF3847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23" w:type="dxa"/>
          </w:tcPr>
          <w:p w14:paraId="497A48D5" w14:textId="77777777" w:rsidR="002C28F6" w:rsidRPr="00AF3847" w:rsidRDefault="002C28F6" w:rsidP="00D97D5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ตีราคาตามต้นทุนมาตรฐาน (ซึ่งใกล้เคียงกับต้นทุนการผลิตในปัจจุบัน) </w:t>
            </w:r>
          </w:p>
          <w:p w14:paraId="7348DD41" w14:textId="77777777" w:rsidR="002C28F6" w:rsidRPr="00AF3847" w:rsidRDefault="002C28F6" w:rsidP="00607C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ใช้วิธีถัวเฉลี่ยถ่วงน้ำหนัก</w:t>
            </w:r>
          </w:p>
        </w:tc>
      </w:tr>
      <w:tr w:rsidR="002C28F6" w:rsidRPr="00AF3847" w14:paraId="605B570D" w14:textId="77777777" w:rsidTr="00E950D7">
        <w:tc>
          <w:tcPr>
            <w:tcW w:w="2857" w:type="dxa"/>
          </w:tcPr>
          <w:p w14:paraId="056B0B36" w14:textId="77777777" w:rsidR="002C28F6" w:rsidRPr="00AF3847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23" w:type="dxa"/>
          </w:tcPr>
          <w:p w14:paraId="7699C25F" w14:textId="77777777" w:rsidR="002C28F6" w:rsidRPr="00AF3847" w:rsidRDefault="002C28F6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ตีราคาตามต้นทุนมาตรฐาน ซึ่งประกอบด้วย ต้นทุนวัตถุดิบ แรงงานและ</w:t>
            </w:r>
          </w:p>
          <w:p w14:paraId="03C2B9B7" w14:textId="77777777" w:rsidR="002C28F6" w:rsidRPr="00AF3847" w:rsidRDefault="002C28F6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ค่าใช้จ่ายในการผลิตผันแปร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C28F6" w:rsidRPr="00AF3847" w14:paraId="54CACC0C" w14:textId="77777777" w:rsidTr="00E950D7">
        <w:tc>
          <w:tcPr>
            <w:tcW w:w="2857" w:type="dxa"/>
          </w:tcPr>
          <w:p w14:paraId="2B27890E" w14:textId="77777777" w:rsidR="002C28F6" w:rsidRPr="00AF3847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 อะไหล่ วัสดุ</w:t>
            </w:r>
          </w:p>
          <w:p w14:paraId="26C1B72D" w14:textId="0DDCC6E6" w:rsidR="002C28F6" w:rsidRPr="00AF3847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ของใช้สิ้นเปลืองและอื่น</w:t>
            </w:r>
            <w:r w:rsidR="00F81EBA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6323" w:type="dxa"/>
          </w:tcPr>
          <w:p w14:paraId="709D120F" w14:textId="77777777" w:rsidR="002C28F6" w:rsidRPr="00AF3847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ตีราคาตามต้นทุนถัวเฉลี่ยถ่วงน้ำหนัก </w:t>
            </w:r>
          </w:p>
        </w:tc>
      </w:tr>
    </w:tbl>
    <w:p w14:paraId="0302D948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23143E" w14:textId="693B362E" w:rsidR="002C28F6" w:rsidRPr="00AF3847" w:rsidRDefault="00B86FAA" w:rsidP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r w:rsidR="002C28F6" w:rsidRPr="00AF384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CC740C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68CF548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8AAADFC" w14:textId="77777777" w:rsidR="002C28F6" w:rsidRPr="00AF3847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6E18CCA" w14:textId="77777777" w:rsidR="002C28F6" w:rsidRPr="00AF3847" w:rsidRDefault="002C28F6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55E2FF1E" w14:textId="77777777" w:rsidR="002C28F6" w:rsidRPr="00AF3847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6204A8" w14:textId="03FF9377" w:rsidR="002C28F6" w:rsidRPr="00AF3847" w:rsidRDefault="00B86FAA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>ราคาทุนรวมถึงต้นทุนการกู้ยืม</w:t>
      </w:r>
      <w:r w:rsidR="00255331"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  <w:r w:rsidR="002C28F6" w:rsidRPr="00AF3847">
        <w:rPr>
          <w:rFonts w:asciiTheme="majorBidi" w:hAnsiTheme="majorBidi" w:cstheme="majorBidi"/>
          <w:sz w:val="30"/>
          <w:szCs w:val="30"/>
          <w:cs/>
        </w:rPr>
        <w:t xml:space="preserve"> สำหรับเครื่องมือที่ควบคุมโดยลิขสิทธิ์</w:t>
      </w:r>
      <w:r w:rsidR="002C28F6" w:rsidRPr="00AF3847">
        <w:rPr>
          <w:rFonts w:asciiTheme="majorBidi" w:hAnsiTheme="majorBidi"/>
          <w:sz w:val="30"/>
          <w:szCs w:val="30"/>
          <w:cs/>
        </w:rPr>
        <w:t>ซอฟต์แวร์</w:t>
      </w:r>
      <w:r w:rsidR="002C28F6" w:rsidRPr="00AF3847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ซึ่งไม่สามารถทำงานได้โดยปราศจากลิขสิทธิ์</w:t>
      </w:r>
      <w:r w:rsidR="002C28F6" w:rsidRPr="00AF3847">
        <w:rPr>
          <w:rFonts w:asciiTheme="majorBidi" w:hAnsiTheme="majorBidi"/>
          <w:sz w:val="30"/>
          <w:szCs w:val="30"/>
          <w:cs/>
        </w:rPr>
        <w:t>ซอฟต์แวร์</w:t>
      </w:r>
      <w:r w:rsidR="002C28F6" w:rsidRPr="00AF3847">
        <w:rPr>
          <w:rFonts w:asciiTheme="majorBidi" w:hAnsiTheme="majorBidi" w:cstheme="majorBidi"/>
          <w:sz w:val="30"/>
          <w:szCs w:val="30"/>
          <w:cs/>
        </w:rPr>
        <w:t>นั้นให้ถือว่า ลิขสิทธิ์</w:t>
      </w:r>
      <w:r w:rsidR="002C28F6" w:rsidRPr="00AF3847">
        <w:rPr>
          <w:rFonts w:asciiTheme="majorBidi" w:hAnsiTheme="majorBidi"/>
          <w:sz w:val="30"/>
          <w:szCs w:val="30"/>
          <w:cs/>
        </w:rPr>
        <w:t>ซอฟต์แวร์</w:t>
      </w:r>
      <w:r w:rsidR="002C28F6" w:rsidRPr="00AF3847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</w:p>
    <w:p w14:paraId="4B5963F1" w14:textId="77777777" w:rsidR="002C28F6" w:rsidRPr="00AF3847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5BF642" w14:textId="77777777" w:rsidR="002C28F6" w:rsidRPr="00AF3847" w:rsidRDefault="002C28F6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60324CF" w14:textId="77777777" w:rsidR="002C28F6" w:rsidRPr="00AF3847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A7E315" w14:textId="2EDB9FBB" w:rsidR="002C28F6" w:rsidRPr="00AF3847" w:rsidRDefault="002C28F6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 เมื่อ</w:t>
      </w: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E7B64ED" w14:textId="77777777" w:rsidR="00B86FAA" w:rsidRPr="00AF3847" w:rsidRDefault="00B86FAA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0A703" w14:textId="77777777" w:rsidR="002C28F6" w:rsidRPr="00AF3847" w:rsidRDefault="002C28F6" w:rsidP="00F4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F141B1C" w14:textId="77777777" w:rsidR="002C28F6" w:rsidRPr="00AF3847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60CA73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9439057" w14:textId="77777777" w:rsidR="002C28F6" w:rsidRPr="00AF3847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642"/>
        <w:gridCol w:w="1620"/>
      </w:tblGrid>
      <w:tr w:rsidR="002C28F6" w:rsidRPr="00AF3847" w14:paraId="098B649A" w14:textId="77777777" w:rsidTr="00E950D7">
        <w:tc>
          <w:tcPr>
            <w:tcW w:w="6642" w:type="dxa"/>
          </w:tcPr>
          <w:p w14:paraId="10054F65" w14:textId="77777777" w:rsidR="002C28F6" w:rsidRPr="00AF3847" w:rsidRDefault="002C28F6" w:rsidP="00945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1620" w:type="dxa"/>
          </w:tcPr>
          <w:p w14:paraId="36C39DD9" w14:textId="2C0B4ED2" w:rsidR="002C28F6" w:rsidRPr="00AF3847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gramStart"/>
            <w:r w:rsidRPr="00AF384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2C28F6" w:rsidRPr="00AF3847" w14:paraId="6A6FC9A5" w14:textId="77777777" w:rsidTr="00E950D7">
        <w:tc>
          <w:tcPr>
            <w:tcW w:w="6642" w:type="dxa"/>
          </w:tcPr>
          <w:p w14:paraId="439F2875" w14:textId="77777777" w:rsidR="002C28F6" w:rsidRPr="00AF3847" w:rsidRDefault="002C28F6" w:rsidP="002236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อาคารและส่วนปรับปรุงอาคาร</w:t>
            </w:r>
          </w:p>
        </w:tc>
        <w:tc>
          <w:tcPr>
            <w:tcW w:w="1620" w:type="dxa"/>
          </w:tcPr>
          <w:p w14:paraId="4BDFF967" w14:textId="2D12F411" w:rsidR="002C28F6" w:rsidRPr="00AF3847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gramStart"/>
            <w:r w:rsidRPr="00AF384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2C28F6" w:rsidRPr="00AF3847" w14:paraId="14B521B6" w14:textId="77777777" w:rsidTr="00E950D7">
        <w:tc>
          <w:tcPr>
            <w:tcW w:w="6642" w:type="dxa"/>
          </w:tcPr>
          <w:p w14:paraId="5D97A7FD" w14:textId="77777777" w:rsidR="002C28F6" w:rsidRPr="00AF3847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1E148814" w14:textId="26A3EF11" w:rsidR="002C28F6" w:rsidRPr="00AF3847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gramStart"/>
            <w:r w:rsidRPr="00AF3847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2C28F6" w:rsidRPr="00AF3847" w14:paraId="5FEE542B" w14:textId="77777777" w:rsidTr="00E950D7">
        <w:tc>
          <w:tcPr>
            <w:tcW w:w="6642" w:type="dxa"/>
          </w:tcPr>
          <w:p w14:paraId="03DB10AC" w14:textId="77777777" w:rsidR="002C28F6" w:rsidRPr="00AF3847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20" w:type="dxa"/>
          </w:tcPr>
          <w:p w14:paraId="061B49E4" w14:textId="59324E4B" w:rsidR="002C28F6" w:rsidRPr="00AF3847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gramStart"/>
            <w:r w:rsidRPr="00AF384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2C28F6" w:rsidRPr="00AF3847" w14:paraId="5A7CD32A" w14:textId="77777777" w:rsidTr="00E950D7">
        <w:tc>
          <w:tcPr>
            <w:tcW w:w="6642" w:type="dxa"/>
          </w:tcPr>
          <w:p w14:paraId="551FD321" w14:textId="77777777" w:rsidR="002C28F6" w:rsidRPr="00AF3847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</w:tcPr>
          <w:p w14:paraId="40F38D34" w14:textId="65A5DAA3" w:rsidR="002C28F6" w:rsidRPr="00AF3847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AF384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214B2071" w14:textId="77777777" w:rsidR="00F81EBA" w:rsidRPr="00AF3847" w:rsidRDefault="00F81EBA" w:rsidP="0077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DD2D8" w14:textId="1913A26E" w:rsidR="002C28F6" w:rsidRPr="00AF3847" w:rsidRDefault="002C28F6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ค่าความนิยม</w:t>
      </w:r>
    </w:p>
    <w:p w14:paraId="6A4E611D" w14:textId="77777777" w:rsidR="002C28F6" w:rsidRPr="00AF3847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07BAA" w14:textId="77777777" w:rsidR="002C28F6" w:rsidRPr="00AF3847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33C50957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9042D9E" w14:textId="77777777" w:rsidR="002C28F6" w:rsidRPr="00AF3847" w:rsidRDefault="002C28F6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สินทรัพย์ไม่มีตัวตนอื่น </w:t>
      </w:r>
    </w:p>
    <w:p w14:paraId="2056C62A" w14:textId="77777777" w:rsidR="002C28F6" w:rsidRPr="00AF3847" w:rsidRDefault="002C28F6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FD02D7" w14:textId="77777777" w:rsidR="002C28F6" w:rsidRPr="00AF3847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AF3847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462B3D1" w14:textId="77777777" w:rsidR="002C28F6" w:rsidRPr="00AF3847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993E3C" w14:textId="77777777" w:rsidR="002C28F6" w:rsidRPr="00AF3847" w:rsidRDefault="002C28F6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6F52716" w14:textId="77777777" w:rsidR="002C28F6" w:rsidRPr="00AF3847" w:rsidRDefault="002C28F6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620"/>
      </w:tblGrid>
      <w:tr w:rsidR="002C28F6" w:rsidRPr="00AF3847" w14:paraId="2A74542C" w14:textId="77777777" w:rsidTr="0008564D">
        <w:tc>
          <w:tcPr>
            <w:tcW w:w="6660" w:type="dxa"/>
          </w:tcPr>
          <w:p w14:paraId="15E9660A" w14:textId="77777777" w:rsidR="002C28F6" w:rsidRPr="00AF3847" w:rsidRDefault="002C28F6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35FC4874" w14:textId="63BA3D63" w:rsidR="002C28F6" w:rsidRPr="00AF3847" w:rsidRDefault="00242D2C" w:rsidP="000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2C28F6" w:rsidRPr="00AF3847" w14:paraId="0C8A2CB9" w14:textId="77777777" w:rsidTr="0008564D">
        <w:tc>
          <w:tcPr>
            <w:tcW w:w="6660" w:type="dxa"/>
          </w:tcPr>
          <w:p w14:paraId="4BCDE125" w14:textId="77777777" w:rsidR="002C28F6" w:rsidRPr="00AF3847" w:rsidRDefault="002C28F6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ค่าเครื่องหมายการค้าและลิขสิทธิ์</w:t>
            </w:r>
          </w:p>
        </w:tc>
        <w:tc>
          <w:tcPr>
            <w:tcW w:w="1620" w:type="dxa"/>
          </w:tcPr>
          <w:p w14:paraId="34431505" w14:textId="77777777" w:rsidR="002C28F6" w:rsidRPr="00AF3847" w:rsidRDefault="002C28F6" w:rsidP="0008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</w:t>
            </w:r>
          </w:p>
        </w:tc>
      </w:tr>
    </w:tbl>
    <w:p w14:paraId="636C32BE" w14:textId="77777777" w:rsidR="00134545" w:rsidRPr="00AF3847" w:rsidRDefault="00134545" w:rsidP="0049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277F53" w14:textId="77777777" w:rsidR="00134545" w:rsidRPr="00AF3847" w:rsidRDefault="00134545" w:rsidP="0049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7D9B31E" w14:textId="5D507864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5B95B2A" w14:textId="77777777" w:rsidR="002C28F6" w:rsidRPr="00AF3847" w:rsidRDefault="002C28F6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B4F39" w14:textId="126012E8" w:rsidR="002C28F6" w:rsidRPr="00AF3847" w:rsidRDefault="002C28F6" w:rsidP="007C4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AF3847">
        <w:rPr>
          <w:rFonts w:asciiTheme="majorBidi" w:hAnsiTheme="majorBidi" w:cstheme="majorBidi"/>
          <w:sz w:val="30"/>
          <w:szCs w:val="30"/>
          <w:cs/>
        </w:rPr>
        <w:t>สัญญานั้น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0A3184AD" w14:textId="77777777" w:rsidR="00134545" w:rsidRPr="00AF3847" w:rsidRDefault="00134545" w:rsidP="007C4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FA5ED" w14:textId="48E39178" w:rsidR="002C28F6" w:rsidRPr="00AF3847" w:rsidRDefault="002C28F6" w:rsidP="0013454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 w:rsidDel="005868E9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หรือวันที่มีการเปลี่ยนแปลงสัญญาเช่า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ราคาเอกเทศของแต่ละส่วนประกอบ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ที่ไม่เป็นการเช่า</w:t>
      </w:r>
      <w:r w:rsidRPr="00AF3847">
        <w:rPr>
          <w:rFonts w:asciiTheme="majorBidi" w:hAnsiTheme="majorBidi" w:cstheme="majorBidi"/>
          <w:sz w:val="30"/>
          <w:szCs w:val="30"/>
          <w:cs/>
        </w:rPr>
        <w:t>และรับรู้สัญญาเช่าและส่วนประกอบที่ไม่เป็นการเช่าเป็นสัญญาเช่าทั้งหมด</w:t>
      </w:r>
    </w:p>
    <w:p w14:paraId="3BFD317E" w14:textId="77777777" w:rsidR="002C28F6" w:rsidRPr="00AF3847" w:rsidRDefault="002C28F6" w:rsidP="0014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7B6071AE" w14:textId="168C7320" w:rsidR="002C28F6" w:rsidRPr="00AF3847" w:rsidRDefault="002C28F6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AF3847">
        <w:rPr>
          <w:rFonts w:asciiTheme="majorBidi" w:hAnsiTheme="majorBidi" w:cstheme="majorBidi"/>
          <w:sz w:val="30"/>
          <w:szCs w:val="30"/>
          <w:cs/>
        </w:rPr>
        <w:t>ยกเว้นสัญญาเช่า</w:t>
      </w:r>
      <w:r w:rsidR="00F81EBA" w:rsidRPr="00AF3847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DF62848" w14:textId="77777777" w:rsidR="002C28F6" w:rsidRPr="00AF3847" w:rsidRDefault="002C28F6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DF9B09F" w14:textId="3E0B273E" w:rsidR="002C28F6" w:rsidRPr="00AF3847" w:rsidRDefault="002C28F6" w:rsidP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3847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0" w:name="_Hlk65854665"/>
      <w:r w:rsidRPr="00AF3847">
        <w:rPr>
          <w:rFonts w:asciiTheme="majorBidi" w:hAnsiTheme="majorBidi" w:cstheme="majorBidi"/>
          <w:b/>
          <w:sz w:val="30"/>
          <w:szCs w:val="30"/>
        </w:rPr>
        <w:t xml:space="preserve"> </w:t>
      </w:r>
      <w:bookmarkEnd w:id="0"/>
      <w:r w:rsidRPr="00AF3847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กลุ่มบริษั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 xml:space="preserve">จะใช้สิทธิในการซื้อสินทรัพย์ </w:t>
      </w:r>
      <w:r w:rsidRPr="00AF3847">
        <w:rPr>
          <w:rFonts w:asciiTheme="majorBidi" w:hAnsiTheme="majorBidi" w:cstheme="majorBidi"/>
          <w:b/>
          <w:sz w:val="30"/>
          <w:szCs w:val="30"/>
        </w:rPr>
        <w:br/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EF992F6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787C0FC" w14:textId="3EE87C9F" w:rsidR="002C28F6" w:rsidRPr="00AF3847" w:rsidRDefault="002C28F6" w:rsidP="00145D3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3847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AF384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AF384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</w:t>
      </w:r>
      <w:r w:rsidR="00D3766C" w:rsidRPr="00AF3847">
        <w:rPr>
          <w:rFonts w:asciiTheme="majorBidi" w:hAnsiTheme="majorBidi" w:cstheme="majorBidi"/>
          <w:b/>
          <w:sz w:val="30"/>
          <w:szCs w:val="30"/>
        </w:rPr>
        <w:t xml:space="preserve">        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ทางการเงินภายนอกหลายแห่งและได้ปรับปรุงบางส่วนเพื่อให้สะท้อนระยะเวลาของสัญญาเช่าและลักษณะ</w:t>
      </w:r>
      <w:r w:rsidR="00D3766C" w:rsidRPr="00AF3847">
        <w:rPr>
          <w:rFonts w:asciiTheme="majorBidi" w:hAnsiTheme="majorBidi" w:cstheme="majorBidi"/>
          <w:b/>
          <w:sz w:val="30"/>
          <w:szCs w:val="30"/>
        </w:rPr>
        <w:t xml:space="preserve">        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ของสินทรัพย์ที่เช่า</w:t>
      </w:r>
    </w:p>
    <w:p w14:paraId="1E034051" w14:textId="77777777" w:rsidR="002C28F6" w:rsidRPr="00AF3847" w:rsidRDefault="002C28F6" w:rsidP="00145D3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DC722D0" w14:textId="7801BDDE" w:rsidR="002C28F6" w:rsidRPr="00AF3847" w:rsidRDefault="002C28F6" w:rsidP="005B086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มูลค่า</w:t>
      </w:r>
      <w:r w:rsidR="00D3766C" w:rsidRPr="00AF384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5B8F7907" w14:textId="136C5BB7" w:rsidR="0045615E" w:rsidRPr="00AF3847" w:rsidRDefault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br w:type="page"/>
      </w:r>
    </w:p>
    <w:p w14:paraId="2A22D7F0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15C2D63A" w14:textId="77777777" w:rsidR="002C28F6" w:rsidRPr="00AF3847" w:rsidRDefault="002C28F6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11FD9" w14:textId="77777777" w:rsidR="002C28F6" w:rsidRPr="00AF3847" w:rsidRDefault="002C28F6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  </w:t>
      </w:r>
      <w:r w:rsidRPr="00AF3847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 w:rsidRPr="00AF3847">
        <w:rPr>
          <w:rFonts w:asciiTheme="majorBidi" w:hAnsiTheme="majorBidi" w:cstheme="majorBidi" w:hint="cs"/>
          <w:spacing w:val="4"/>
          <w:sz w:val="30"/>
          <w:szCs w:val="30"/>
          <w:cs/>
        </w:rPr>
        <w:t>ค่าความนิยมและ</w:t>
      </w:r>
      <w:r w:rsidRPr="00AF3847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สินทรัพย์ไม่มีตัวตนที่มีอายุการให้ประโยชน์ไม่ทราบแน่นอนหรือยังไม่พร้อมใช้งานจะ</w:t>
      </w:r>
      <w:r w:rsidRPr="00AF3847">
        <w:rPr>
          <w:rFonts w:asciiTheme="majorBidi" w:hAnsiTheme="majorBidi" w:cstheme="majorBidi"/>
          <w:sz w:val="30"/>
          <w:szCs w:val="30"/>
          <w:cs/>
        </w:rPr>
        <w:t>ถูกประมาณมูลค่าที่คาดว่าจะได้รับคืนทุกปีในช่วงเวลาเดียวกัน</w:t>
      </w:r>
    </w:p>
    <w:p w14:paraId="364FAB30" w14:textId="77777777" w:rsidR="002C28F6" w:rsidRPr="00AF3847" w:rsidRDefault="002C28F6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724E2" w14:textId="35DCD05C" w:rsidR="002C28F6" w:rsidRPr="00AF3847" w:rsidRDefault="002C28F6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pacing w:val="2"/>
          <w:sz w:val="30"/>
          <w:szCs w:val="30"/>
          <w:cs/>
        </w:rPr>
        <w:t>ขาดทุนจากการด้อยค่า</w:t>
      </w:r>
      <w:r w:rsidRPr="00AF3847">
        <w:rPr>
          <w:rFonts w:asciiTheme="majorBidi" w:hAnsiTheme="majorBidi" w:cstheme="majorBidi"/>
          <w:spacing w:val="4"/>
          <w:sz w:val="30"/>
          <w:szCs w:val="30"/>
          <w:cs/>
        </w:rPr>
        <w:t>รับรู้ในกำไรหรือขาดทุนเมื่อ</w:t>
      </w:r>
      <w:r w:rsidRPr="00AF3847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มูลค่าตามบัญชีของสินทรัพย์ หรือ</w:t>
      </w:r>
      <w:r w:rsidRPr="00AF3847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ึ้นของสินทรัพย์ชิ้นเดียวกันกับที่เคยรับรู้ใน</w:t>
      </w:r>
      <w:r w:rsidRPr="00AF3847">
        <w:rPr>
          <w:rFonts w:asciiTheme="majorBidi" w:hAnsiTheme="majorBidi" w:cstheme="majorBidi"/>
          <w:spacing w:val="2"/>
          <w:sz w:val="30"/>
          <w:szCs w:val="30"/>
          <w:cs/>
        </w:rPr>
        <w:t>ส่วนของผู้ถือหุ้นและมีการด้อย</w:t>
      </w:r>
      <w:r w:rsidRPr="00AF3847">
        <w:rPr>
          <w:rFonts w:asciiTheme="majorBidi" w:hAnsiTheme="majorBidi" w:cstheme="majorBidi"/>
          <w:sz w:val="30"/>
          <w:szCs w:val="30"/>
          <w:cs/>
        </w:rPr>
        <w:t>ค่าในเวลาต่อมา ในกรณีนี้รับรู้ในส่วนของผู้ถือหุ้น</w:t>
      </w:r>
      <w:r w:rsidR="008E60B7"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60B7" w:rsidRPr="00AF3847">
        <w:rPr>
          <w:rFonts w:asciiTheme="majorBidi" w:hAnsi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6B6B10B" w14:textId="77777777" w:rsidR="002C28F6" w:rsidRPr="00AF3847" w:rsidRDefault="002C28F6" w:rsidP="005B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iCs/>
          <w:sz w:val="30"/>
          <w:szCs w:val="30"/>
        </w:rPr>
        <w:t xml:space="preserve">           </w:t>
      </w:r>
    </w:p>
    <w:p w14:paraId="49B2B54F" w14:textId="50B318E2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45615E" w:rsidRPr="00AF3847">
        <w:rPr>
          <w:rFonts w:asciiTheme="majorBidi" w:hAnsiTheme="majorBidi" w:cstheme="majorBidi"/>
          <w:sz w:val="30"/>
          <w:szCs w:val="30"/>
        </w:rPr>
        <w:t xml:space="preserve">   </w:t>
      </w:r>
      <w:r w:rsidRPr="00AF3847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 เสมือนหนึ่งไม่เคยมีการบันทึกขาดทุนจากการด้อยค่ามาก่อน </w:t>
      </w:r>
    </w:p>
    <w:p w14:paraId="67E26805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3BD7D3A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477A0C1C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tab/>
      </w:r>
    </w:p>
    <w:p w14:paraId="302F79B2" w14:textId="77777777" w:rsidR="002C28F6" w:rsidRPr="00AF3847" w:rsidRDefault="002C28F6" w:rsidP="00CF74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F3847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AF3847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85C6E3E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CFE0C6C" w14:textId="1DB70446" w:rsidR="002C28F6" w:rsidRPr="00AF3847" w:rsidRDefault="002C28F6" w:rsidP="00E960F6">
      <w:pPr>
        <w:spacing w:line="240" w:lineRule="auto"/>
        <w:ind w:left="547"/>
        <w:jc w:val="thaiDistribute"/>
        <w:rPr>
          <w:rFonts w:ascii="Times New Roman" w:hAnsi="Times New Roman"/>
          <w:sz w:val="30"/>
          <w:szCs w:val="30"/>
        </w:rPr>
      </w:pPr>
      <w:r w:rsidRPr="00AF384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45615E" w:rsidRPr="00AF3847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โดยวิธีคิดลดแต่ละหน่วยที่ประมาณการไว้</w:t>
      </w:r>
    </w:p>
    <w:p w14:paraId="392F8B83" w14:textId="77777777" w:rsidR="002C28F6" w:rsidRPr="00AF3847" w:rsidRDefault="002C28F6" w:rsidP="00452C60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840E169" w14:textId="77777777" w:rsidR="008E60B7" w:rsidRPr="00AF3847" w:rsidRDefault="008E6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 w:rsidRPr="00AF3847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7007F93A" w14:textId="26DAF049" w:rsidR="002C28F6" w:rsidRPr="00AF3847" w:rsidRDefault="002C28F6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F3847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        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ในหนี้สินผลประโยชน์ที่กำหนดไว้สุทธิซึ่งเป็นผลมาจากการจ่ายชำระผลประโยชน์ ดอกเบี้ยจ่ายสุทธิและค่าใช้จ่ายอื่น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CF121B3" w14:textId="77777777" w:rsidR="002C28F6" w:rsidRPr="00AF3847" w:rsidRDefault="002C28F6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49A6C524" w14:textId="25EBDE79" w:rsidR="002C28F6" w:rsidRPr="00AF3847" w:rsidRDefault="002C28F6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F3847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      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4C28C37" w14:textId="77777777" w:rsidR="00EA71EB" w:rsidRPr="00AF3847" w:rsidRDefault="00EA71EB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DE5CC53" w14:textId="77777777" w:rsidR="002C28F6" w:rsidRPr="00AF3847" w:rsidRDefault="002C28F6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F384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  การทำงานของพนักงานในงวดปัจจุบันและงวดก่อน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3DC4241" w14:textId="77777777" w:rsidR="002C28F6" w:rsidRPr="00AF3847" w:rsidRDefault="002C28F6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3E670A3" w14:textId="30432153" w:rsidR="002C28F6" w:rsidRPr="00AF3847" w:rsidRDefault="002C28F6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F3847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br/>
        <w:t xml:space="preserve">หากระยะเวลาการจ่ายผลประโยชน์เกินกว่า </w:t>
      </w:r>
      <w:r w:rsidR="00242D2C" w:rsidRPr="00AF3847">
        <w:rPr>
          <w:rFonts w:asciiTheme="majorBidi" w:hAnsiTheme="majorBidi" w:cstheme="majorBidi"/>
          <w:iCs/>
          <w:sz w:val="30"/>
          <w:szCs w:val="30"/>
        </w:rPr>
        <w:t>12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7BD975" w14:textId="77777777" w:rsidR="002C28F6" w:rsidRPr="00AF3847" w:rsidRDefault="002C28F6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395B7A0E" w14:textId="4B232B90" w:rsidR="002C28F6" w:rsidRPr="00AF3847" w:rsidRDefault="002C28F6" w:rsidP="00E23D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F3847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br/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Pr="00AF3847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8161189" w14:textId="1F4B049D" w:rsidR="00EA71EB" w:rsidRPr="00AF3847" w:rsidRDefault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5663EC9" w14:textId="168A0608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3E835460" w14:textId="77777777" w:rsidR="002C28F6" w:rsidRPr="00AF3847" w:rsidRDefault="002C28F6" w:rsidP="00E65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8B8EC" w14:textId="77777777" w:rsidR="002C28F6" w:rsidRPr="00AF3847" w:rsidRDefault="002C28F6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F3847">
        <w:rPr>
          <w:rFonts w:asciiTheme="majorBidi" w:hAnsiTheme="majorBidi" w:cstheme="majorBidi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AF3847">
        <w:rPr>
          <w:rFonts w:asciiTheme="majorBidi" w:hAnsiTheme="majorBidi" w:cstheme="majorBidi"/>
          <w:iCs/>
          <w:sz w:val="30"/>
          <w:szCs w:val="30"/>
        </w:rPr>
        <w:t>(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lastRenderedPageBreak/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Pr="00AF3847">
        <w:rPr>
          <w:rFonts w:asciiTheme="majorBidi" w:hAnsiTheme="majorBidi" w:cstheme="majorBidi"/>
          <w:i/>
          <w:sz w:val="30"/>
          <w:szCs w:val="30"/>
          <w:cs/>
        </w:rPr>
        <w:br/>
        <w:t>เกิดขึ้นจริง</w:t>
      </w:r>
    </w:p>
    <w:p w14:paraId="33EB0B9A" w14:textId="77777777" w:rsidR="002C28F6" w:rsidRPr="00AF3847" w:rsidRDefault="002C28F6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B28F2ED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CFC6216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C6BA" w14:textId="209199EC" w:rsidR="002C28F6" w:rsidRPr="00AF3847" w:rsidRDefault="00E23D63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721D3FC" w14:textId="77777777" w:rsidR="0045615E" w:rsidRPr="00AF3847" w:rsidRDefault="0045615E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39427" w14:textId="77777777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9277A0D" w14:textId="77777777" w:rsidR="002C28F6" w:rsidRPr="00AF3847" w:rsidRDefault="002C28F6" w:rsidP="00EB03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A823569" w14:textId="77777777" w:rsidR="002C28F6" w:rsidRPr="00AF3847" w:rsidRDefault="002C28F6" w:rsidP="002867B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048048A" w14:textId="77777777" w:rsidR="002C28F6" w:rsidRPr="00AF3847" w:rsidRDefault="002C28F6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6C234" w14:textId="6AE94B30" w:rsidR="002C28F6" w:rsidRPr="00AF3847" w:rsidRDefault="002C28F6" w:rsidP="0091525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AF3847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CC51390" w14:textId="262DAF83" w:rsidR="002C28F6" w:rsidRPr="00AF3847" w:rsidRDefault="002C28F6" w:rsidP="00F611C1">
      <w:pPr>
        <w:pStyle w:val="block"/>
        <w:numPr>
          <w:ilvl w:val="0"/>
          <w:numId w:val="25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242D2C" w:rsidRPr="00AF384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F384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8C70E0" w14:textId="435F1D15" w:rsidR="002C28F6" w:rsidRPr="00AF3847" w:rsidRDefault="002C28F6" w:rsidP="00F611C1">
      <w:pPr>
        <w:pStyle w:val="block"/>
        <w:numPr>
          <w:ilvl w:val="0"/>
          <w:numId w:val="25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F384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42D2C" w:rsidRPr="00AF384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F384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42D2C" w:rsidRPr="00AF3847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9D31B11" w14:textId="62CA023A" w:rsidR="002C28F6" w:rsidRPr="00AF3847" w:rsidRDefault="002C28F6" w:rsidP="00F611C1">
      <w:pPr>
        <w:pStyle w:val="block"/>
        <w:numPr>
          <w:ilvl w:val="0"/>
          <w:numId w:val="25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F384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42D2C" w:rsidRPr="00AF384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AF384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22C21EEA" w14:textId="77777777" w:rsidR="002C28F6" w:rsidRPr="00AF3847" w:rsidRDefault="002C28F6" w:rsidP="005B7C1D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8B248" w14:textId="77777777" w:rsidR="002C28F6" w:rsidRPr="00AF3847" w:rsidRDefault="002C28F6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04C1B46" w14:textId="77777777" w:rsidR="002C28F6" w:rsidRPr="00AF3847" w:rsidRDefault="002C28F6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EF8DD" w14:textId="77777777" w:rsidR="002C28F6" w:rsidRPr="00AF3847" w:rsidRDefault="002C28F6" w:rsidP="00C340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AF3847">
        <w:rPr>
          <w:sz w:val="30"/>
          <w:szCs w:val="30"/>
          <w:cs/>
        </w:rPr>
        <w:t xml:space="preserve"> </w:t>
      </w:r>
    </w:p>
    <w:p w14:paraId="035E051D" w14:textId="77777777" w:rsidR="002C28F6" w:rsidRPr="00AF3847" w:rsidRDefault="002C28F6" w:rsidP="00C340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C0EC6" w14:textId="4754BFF0" w:rsidR="003D29F6" w:rsidRPr="00AF3847" w:rsidRDefault="003D2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br w:type="page"/>
      </w:r>
    </w:p>
    <w:p w14:paraId="492A7E6B" w14:textId="57B3E362" w:rsidR="002C28F6" w:rsidRPr="00AF3847" w:rsidRDefault="002C28F6" w:rsidP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ผลต่าง</w:t>
      </w:r>
      <w:r w:rsidRPr="00AF3847">
        <w:rPr>
          <w:rFonts w:asciiTheme="majorBidi" w:hAnsiTheme="majorBidi" w:cstheme="majorBidi"/>
          <w:sz w:val="30"/>
          <w:szCs w:val="30"/>
          <w:cs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และรับรู้ในกำไรหรือขาดทุนทันที เว้นแต่มูลค่ายุติธรรมที่ได้มา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ดังกล่าวจะ</w:t>
      </w:r>
      <w:r w:rsidRPr="00AF3847">
        <w:rPr>
          <w:rFonts w:asciiTheme="majorBidi" w:hAnsiTheme="majorBidi" w:cstheme="majorBidi"/>
          <w:sz w:val="30"/>
          <w:szCs w:val="30"/>
          <w:cs/>
        </w:rPr>
        <w:t>รับรู้เป็นรายการรอตัดบัญชี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ซึ่งจะ</w:t>
      </w:r>
      <w:r w:rsidRPr="00AF3847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46D9D73" w14:textId="77777777" w:rsidR="0045615E" w:rsidRPr="00AF3847" w:rsidRDefault="0045615E" w:rsidP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7D5025" w14:textId="53CA5887" w:rsidR="00AB59D0" w:rsidRPr="00AF3847" w:rsidRDefault="00AB59D0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14B3052B" w14:textId="692F78E9" w:rsidR="00AB59D0" w:rsidRPr="00AF3847" w:rsidRDefault="00AB59D0" w:rsidP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E7030" w14:textId="31DC2296" w:rsidR="00AB59D0" w:rsidRPr="00AF3847" w:rsidRDefault="00AB59D0" w:rsidP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</w:t>
      </w:r>
      <w:r w:rsidR="0045615E" w:rsidRPr="00AF3847">
        <w:rPr>
          <w:rFonts w:asciiTheme="majorBidi" w:hAnsiTheme="majorBidi" w:cstheme="majorBidi"/>
          <w:sz w:val="30"/>
          <w:szCs w:val="30"/>
        </w:rPr>
        <w:t xml:space="preserve">   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Pr="00AF3847">
        <w:rPr>
          <w:rFonts w:asciiTheme="majorBidi" w:hAnsiTheme="majorBidi" w:cstheme="majorBidi"/>
          <w:sz w:val="30"/>
          <w:szCs w:val="30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</w:t>
      </w:r>
      <w:r w:rsidR="00EA71EB" w:rsidRPr="00AF3847">
        <w:rPr>
          <w:rFonts w:asciiTheme="majorBidi" w:hAnsiTheme="majorBidi" w:cstheme="majorBidi"/>
          <w:sz w:val="30"/>
          <w:szCs w:val="30"/>
          <w:cs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</w:t>
      </w:r>
      <w:r w:rsidR="0045615E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หุ้นทุนซื้อคืน (</w:t>
      </w:r>
      <w:r w:rsidRPr="00AF3847">
        <w:rPr>
          <w:rFonts w:asciiTheme="majorBidi" w:hAnsiTheme="majorBidi" w:cstheme="majorBidi"/>
          <w:sz w:val="30"/>
          <w:szCs w:val="30"/>
        </w:rPr>
        <w:t>“</w:t>
      </w:r>
      <w:r w:rsidRPr="00AF3847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</w:t>
      </w:r>
      <w:r w:rsidRPr="00AF3847">
        <w:rPr>
          <w:rFonts w:asciiTheme="majorBidi" w:hAnsiTheme="majorBidi" w:cstheme="majorBidi"/>
          <w:sz w:val="30"/>
          <w:szCs w:val="30"/>
        </w:rPr>
        <w:t>”</w:t>
      </w:r>
      <w:r w:rsidRPr="00AF3847">
        <w:rPr>
          <w:rFonts w:asciiTheme="majorBidi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</w:t>
      </w:r>
      <w:r w:rsidR="00776BE7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6432EFCE" w14:textId="77777777" w:rsidR="00E23D63" w:rsidRPr="00AF3847" w:rsidRDefault="00E23D63" w:rsidP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0AD94" w14:textId="37FC4203" w:rsidR="002C28F6" w:rsidRPr="00AF3847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Pr="00AF384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24FF763" w14:textId="77777777" w:rsidR="002C28F6" w:rsidRPr="00AF3847" w:rsidRDefault="002C28F6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0D244BE" w14:textId="49CB2CB7" w:rsidR="002C28F6" w:rsidRPr="00AF3847" w:rsidRDefault="002C28F6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หรือภาษีขายอื่น</w:t>
      </w:r>
      <w:r w:rsidR="00035BBA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ๆ</w:t>
      </w:r>
      <w:r w:rsidR="00A90A81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3DA3F435" w14:textId="77777777" w:rsidR="002C28F6" w:rsidRPr="00AF3847" w:rsidRDefault="002C28F6" w:rsidP="0043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DC5E28" w14:textId="127F52E2" w:rsidR="002C28F6" w:rsidRPr="00AF3847" w:rsidRDefault="002C28F6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637131"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</w:t>
      </w:r>
      <w:r w:rsidR="00A90A81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0DB981C4" w14:textId="77777777" w:rsidR="00E23D63" w:rsidRPr="00AF3847" w:rsidRDefault="00E23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1AF5940" w14:textId="7E7C9DAA" w:rsidR="002C28F6" w:rsidRPr="00AF3847" w:rsidRDefault="002C28F6" w:rsidP="00607C9D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D62C666" w14:textId="77777777" w:rsidR="00E23D63" w:rsidRPr="00AF3847" w:rsidRDefault="00E23D63" w:rsidP="004957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FF9EFA" w14:textId="3E6CD5BD" w:rsidR="002C28F6" w:rsidRPr="00AF3847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ซึ่งรับรู้ในกำไรหรือขาดทุนเว้นแต่รายการที่เกี่ยวข้องในการรวมธุรกิจ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6F82B589" w14:textId="77777777" w:rsidR="002C28F6" w:rsidRPr="00AF3847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7B3C03" w14:textId="4E227725" w:rsidR="002C28F6" w:rsidRPr="00AF3847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="0045615E" w:rsidRPr="00AF3847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</w:t>
      </w:r>
      <w:r w:rsidR="0045615E" w:rsidRPr="00AF3847">
        <w:rPr>
          <w:rFonts w:asciiTheme="majorBidi" w:hAnsiTheme="majorBidi" w:cstheme="majorBidi"/>
          <w:sz w:val="30"/>
          <w:szCs w:val="30"/>
        </w:rPr>
        <w:t xml:space="preserve">     </w:t>
      </w:r>
      <w:r w:rsidRPr="00AF3847">
        <w:rPr>
          <w:rFonts w:asciiTheme="majorBidi" w:hAnsiTheme="majorBidi" w:cstheme="majorBidi"/>
          <w:sz w:val="30"/>
          <w:szCs w:val="30"/>
          <w:cs/>
        </w:rPr>
        <w:t>ก่อน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ๆ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75699A63" w14:textId="7C4025BF" w:rsidR="00AB59D0" w:rsidRPr="00AF3847" w:rsidRDefault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B7DE09" w14:textId="5E040198" w:rsidR="002C28F6" w:rsidRPr="00AF3847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E23D63" w:rsidRPr="00AF3847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 หากเป็นไปได้ว่าจะไม่มีการกลับรายการในอนาคตอันใกล้   </w:t>
      </w:r>
    </w:p>
    <w:p w14:paraId="30CDD12B" w14:textId="77777777" w:rsidR="002C28F6" w:rsidRPr="00AF3847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E268D" w14:textId="77777777" w:rsidR="002C28F6" w:rsidRPr="00AF3847" w:rsidRDefault="002C28F6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F79D772" w14:textId="77777777" w:rsidR="002C28F6" w:rsidRPr="00AF3847" w:rsidRDefault="002C28F6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4B23A8" w14:textId="6F54C8EA" w:rsidR="002C28F6" w:rsidRPr="00AF3847" w:rsidRDefault="002C28F6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594F0CC5" w14:textId="77777777" w:rsidR="00EA71EB" w:rsidRPr="00AF3847" w:rsidRDefault="00EA71EB" w:rsidP="001B36C3">
      <w:pPr>
        <w:tabs>
          <w:tab w:val="clear" w:pos="227"/>
          <w:tab w:val="clear" w:pos="454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D3A75CF" w14:textId="77777777" w:rsidR="00433E0A" w:rsidRPr="00AF3847" w:rsidRDefault="00433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905E235" w14:textId="23862B5E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351E4A7" w14:textId="77777777" w:rsidR="002C28F6" w:rsidRPr="00AF384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77BD9CD4" w14:textId="724267B0" w:rsidR="002C28F6" w:rsidRPr="00AF3847" w:rsidRDefault="002C28F6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384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AF384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42D2C" w:rsidRPr="00AF3847">
        <w:rPr>
          <w:rFonts w:ascii="Angsana New" w:hAnsi="Angsana New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  <w:cs/>
        </w:rPr>
        <w:t>,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57BA" w:rsidRPr="00AF3847">
        <w:rPr>
          <w:rFonts w:asciiTheme="majorBidi" w:hAnsiTheme="majorBidi" w:cstheme="majorBidi"/>
          <w:sz w:val="30"/>
          <w:szCs w:val="30"/>
        </w:rPr>
        <w:t>8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957BA" w:rsidRPr="00AF3847">
        <w:rPr>
          <w:rFonts w:ascii="Angsana New" w:hAnsi="Angsana New"/>
          <w:sz w:val="30"/>
          <w:szCs w:val="30"/>
        </w:rPr>
        <w:t>9</w:t>
      </w:r>
      <w:r w:rsidRPr="00AF384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AF3847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403659C5" w14:textId="77777777" w:rsidR="002C28F6" w:rsidRPr="00AF3847" w:rsidRDefault="002C28F6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9"/>
        <w:gridCol w:w="4021"/>
      </w:tblGrid>
      <w:tr w:rsidR="002C28F6" w:rsidRPr="00AF3847" w14:paraId="547D7FC2" w14:textId="77777777" w:rsidTr="00E950D7">
        <w:trPr>
          <w:trHeight w:val="425"/>
          <w:tblHeader/>
        </w:trPr>
        <w:tc>
          <w:tcPr>
            <w:tcW w:w="3780" w:type="dxa"/>
          </w:tcPr>
          <w:p w14:paraId="001EA294" w14:textId="77777777" w:rsidR="002C28F6" w:rsidRPr="00AF3847" w:rsidRDefault="002C28F6" w:rsidP="007256AE">
            <w:pPr>
              <w:tabs>
                <w:tab w:val="clear" w:pos="227"/>
                <w:tab w:val="left" w:pos="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 ชื่อบุคคลหรือกิจการ</w:t>
            </w:r>
          </w:p>
        </w:tc>
        <w:tc>
          <w:tcPr>
            <w:tcW w:w="1379" w:type="dxa"/>
          </w:tcPr>
          <w:p w14:paraId="324FAA3C" w14:textId="77777777" w:rsidR="002C28F6" w:rsidRPr="00AF3847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21" w:type="dxa"/>
          </w:tcPr>
          <w:p w14:paraId="3542888E" w14:textId="77777777" w:rsidR="002C28F6" w:rsidRPr="00AF3847" w:rsidRDefault="002C28F6" w:rsidP="00607C9D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C28F6" w:rsidRPr="00AF3847" w14:paraId="622FD529" w14:textId="77777777" w:rsidTr="00E950D7">
        <w:trPr>
          <w:trHeight w:val="20"/>
        </w:trPr>
        <w:tc>
          <w:tcPr>
            <w:tcW w:w="3780" w:type="dxa"/>
          </w:tcPr>
          <w:p w14:paraId="6D9B1CF3" w14:textId="0A989477" w:rsidR="002C28F6" w:rsidRPr="00AF3847" w:rsidRDefault="002C28F6" w:rsidP="004F05B1">
            <w:pPr>
              <w:tabs>
                <w:tab w:val="clear" w:pos="3515"/>
              </w:tabs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ทีทีที คอร์ปอเรชั่น จำกัด </w:t>
            </w:r>
          </w:p>
        </w:tc>
        <w:tc>
          <w:tcPr>
            <w:tcW w:w="1379" w:type="dxa"/>
          </w:tcPr>
          <w:p w14:paraId="72B2908F" w14:textId="77777777" w:rsidR="002C28F6" w:rsidRPr="00AF3847" w:rsidRDefault="002C28F6" w:rsidP="006B5D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</w:tcPr>
          <w:p w14:paraId="4760A892" w14:textId="77777777" w:rsidR="002C28F6" w:rsidRPr="00AF3847" w:rsidRDefault="002C28F6" w:rsidP="006B5D63">
            <w:pPr>
              <w:rPr>
                <w:rFonts w:asciiTheme="majorBidi" w:hAnsiTheme="majorBidi" w:cstheme="majorBidi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2C28F6" w:rsidRPr="00AF3847" w14:paraId="36A8356D" w14:textId="77777777" w:rsidTr="00E950D7">
        <w:trPr>
          <w:trHeight w:val="20"/>
        </w:trPr>
        <w:tc>
          <w:tcPr>
            <w:tcW w:w="3780" w:type="dxa"/>
          </w:tcPr>
          <w:p w14:paraId="601163DA" w14:textId="77777777" w:rsidR="002C28F6" w:rsidRPr="00AF3847" w:rsidRDefault="002C28F6" w:rsidP="00E960F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ฮายาชิโปรดักส์ จำกัด </w:t>
            </w:r>
          </w:p>
        </w:tc>
        <w:tc>
          <w:tcPr>
            <w:tcW w:w="1379" w:type="dxa"/>
          </w:tcPr>
          <w:p w14:paraId="163099DC" w14:textId="77777777" w:rsidR="002C28F6" w:rsidRPr="00AF3847" w:rsidRDefault="002C28F6" w:rsidP="00E960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</w:tcPr>
          <w:p w14:paraId="618B4378" w14:textId="77777777" w:rsidR="002C28F6" w:rsidRPr="00AF3847" w:rsidRDefault="002C28F6" w:rsidP="00E960F6">
            <w:pPr>
              <w:rPr>
                <w:rFonts w:asciiTheme="majorBidi" w:hAnsiTheme="majorBidi" w:cstheme="majorBidi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2C28F6" w:rsidRPr="00AF3847" w14:paraId="3249128C" w14:textId="77777777" w:rsidTr="00E950D7">
        <w:trPr>
          <w:trHeight w:val="20"/>
        </w:trPr>
        <w:tc>
          <w:tcPr>
            <w:tcW w:w="3780" w:type="dxa"/>
          </w:tcPr>
          <w:p w14:paraId="6E166079" w14:textId="77777777" w:rsidR="002C28F6" w:rsidRPr="00AF3847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1379" w:type="dxa"/>
          </w:tcPr>
          <w:p w14:paraId="6B8005E7" w14:textId="77777777" w:rsidR="002C28F6" w:rsidRPr="00AF3847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</w:tcPr>
          <w:p w14:paraId="296F6A2D" w14:textId="0C2BDFFB" w:rsidR="002C28F6" w:rsidRPr="00AF3847" w:rsidRDefault="002C28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มี</w:t>
            </w:r>
            <w:r w:rsidR="008C1581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2C28F6" w:rsidRPr="00AF3847" w14:paraId="66EB64E0" w14:textId="77777777" w:rsidTr="00E950D7">
        <w:trPr>
          <w:trHeight w:val="20"/>
        </w:trPr>
        <w:tc>
          <w:tcPr>
            <w:tcW w:w="3780" w:type="dxa"/>
          </w:tcPr>
          <w:p w14:paraId="570BA714" w14:textId="77777777" w:rsidR="002C28F6" w:rsidRPr="00AF3847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="Angsana New" w:hAnsi="Angsana New"/>
                <w:sz w:val="30"/>
                <w:szCs w:val="30"/>
                <w:cs/>
              </w:rPr>
              <w:t>บริษัท โซเชียลแล็บ จำกัด</w:t>
            </w:r>
          </w:p>
        </w:tc>
        <w:tc>
          <w:tcPr>
            <w:tcW w:w="1379" w:type="dxa"/>
          </w:tcPr>
          <w:p w14:paraId="75157D6F" w14:textId="77777777" w:rsidR="002C28F6" w:rsidRPr="00AF3847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</w:tcPr>
          <w:p w14:paraId="5479FCFD" w14:textId="77777777" w:rsidR="002C28F6" w:rsidRPr="00AF3847" w:rsidRDefault="002C28F6" w:rsidP="00E960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ครอบครัวกับกรรมการของบริษัท</w:t>
            </w:r>
          </w:p>
        </w:tc>
      </w:tr>
      <w:tr w:rsidR="002C28F6" w:rsidRPr="00AF3847" w14:paraId="78B6C85F" w14:textId="77777777" w:rsidTr="00E950D7">
        <w:trPr>
          <w:trHeight w:val="20"/>
        </w:trPr>
        <w:tc>
          <w:tcPr>
            <w:tcW w:w="3780" w:type="dxa"/>
          </w:tcPr>
          <w:p w14:paraId="6F89E5F3" w14:textId="77777777" w:rsidR="002C28F6" w:rsidRPr="00AF3847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1379" w:type="dxa"/>
          </w:tcPr>
          <w:p w14:paraId="18478FCB" w14:textId="77777777" w:rsidR="002C28F6" w:rsidRPr="00AF3847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</w:tcPr>
          <w:p w14:paraId="0C64239C" w14:textId="77777777" w:rsidR="002C28F6" w:rsidRPr="00AF3847" w:rsidRDefault="002C28F6" w:rsidP="00E960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คณะบุคคลที่จัดตั้งโดยผู้บริหารสำคัญของบริษัท</w:t>
            </w:r>
          </w:p>
        </w:tc>
      </w:tr>
      <w:tr w:rsidR="002C28F6" w:rsidRPr="00AF3847" w14:paraId="014D9713" w14:textId="77777777" w:rsidTr="00E950D7">
        <w:trPr>
          <w:trHeight w:val="20"/>
        </w:trPr>
        <w:tc>
          <w:tcPr>
            <w:tcW w:w="3780" w:type="dxa"/>
          </w:tcPr>
          <w:p w14:paraId="221E93DA" w14:textId="77777777" w:rsidR="002C28F6" w:rsidRPr="00AF3847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9" w:type="dxa"/>
          </w:tcPr>
          <w:p w14:paraId="18F2B7FF" w14:textId="77777777" w:rsidR="002C28F6" w:rsidRPr="00AF3847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</w:tcPr>
          <w:p w14:paraId="51714414" w14:textId="77777777" w:rsidR="002C28F6" w:rsidRPr="00AF3847" w:rsidRDefault="002C28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Pr="00AF3847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br/>
            </w:r>
            <w:r w:rsidRPr="00AF3847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สั่งการและควบคุมกิจกรรมต่าง ๆ ของกิจการ </w:t>
            </w:r>
            <w:r w:rsidRPr="00AF3847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br/>
            </w:r>
            <w:r w:rsidRPr="00AF3847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ไม่ว่าทางตรงหรือทางอ้อม ทั้งนี้ รวมถึงกรรมการ</w:t>
            </w:r>
            <w:r w:rsidRPr="00AF3847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ของกลุ่มบริษัท (ไม่ว่าจะทำหน้าที่ในระดับบริหารหรือไม่)</w:t>
            </w:r>
          </w:p>
        </w:tc>
      </w:tr>
    </w:tbl>
    <w:p w14:paraId="2A54CF2B" w14:textId="76C67D08" w:rsidR="0056528D" w:rsidRPr="00AF3847" w:rsidRDefault="005652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0"/>
        <w:gridCol w:w="264"/>
        <w:gridCol w:w="1102"/>
        <w:gridCol w:w="264"/>
        <w:gridCol w:w="1040"/>
        <w:gridCol w:w="247"/>
        <w:gridCol w:w="21"/>
        <w:gridCol w:w="1078"/>
      </w:tblGrid>
      <w:tr w:rsidR="002C28F6" w:rsidRPr="00AF3847" w14:paraId="053FE080" w14:textId="77777777" w:rsidTr="00E950D7">
        <w:trPr>
          <w:tblHeader/>
        </w:trPr>
        <w:tc>
          <w:tcPr>
            <w:tcW w:w="2261" w:type="pct"/>
          </w:tcPr>
          <w:p w14:paraId="359F4989" w14:textId="73B2B849" w:rsidR="002C28F6" w:rsidRPr="00AF3847" w:rsidRDefault="002C28F6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AF3847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3" w:type="pct"/>
            <w:gridSpan w:val="3"/>
          </w:tcPr>
          <w:p w14:paraId="3AD4CB99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0937F02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4"/>
          </w:tcPr>
          <w:p w14:paraId="057C1BB7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C28F6" w:rsidRPr="00AF3847" w14:paraId="3815A2C1" w14:textId="77777777" w:rsidTr="00E950D7">
        <w:trPr>
          <w:tblHeader/>
        </w:trPr>
        <w:tc>
          <w:tcPr>
            <w:tcW w:w="2261" w:type="pct"/>
          </w:tcPr>
          <w:p w14:paraId="7E9437A2" w14:textId="13B8B02C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 w:firstLine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3" w:type="pct"/>
          </w:tcPr>
          <w:p w14:paraId="17273758" w14:textId="0DB98761" w:rsidR="002C28F6" w:rsidRPr="00AF3847" w:rsidRDefault="00242D2C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18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5682D740" w14:textId="77777777" w:rsidR="002C28F6" w:rsidRPr="00AF3847" w:rsidRDefault="002C28F6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4889980" w14:textId="775C4860" w:rsidR="002C28F6" w:rsidRPr="00AF3847" w:rsidRDefault="00242D2C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18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3775A8E1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37DC9070" w14:textId="310D8C0A" w:rsidR="002C28F6" w:rsidRPr="00AF3847" w:rsidRDefault="00242D2C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18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239DE438" w14:textId="77777777" w:rsidR="002C28F6" w:rsidRPr="00AF3847" w:rsidRDefault="002C28F6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7B48EF6A" w14:textId="07428360" w:rsidR="002C28F6" w:rsidRPr="00AF3847" w:rsidRDefault="00242D2C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18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4BB388A3" w14:textId="77777777" w:rsidTr="00E950D7">
        <w:trPr>
          <w:tblHeader/>
        </w:trPr>
        <w:tc>
          <w:tcPr>
            <w:tcW w:w="2261" w:type="pct"/>
          </w:tcPr>
          <w:p w14:paraId="311199A9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8"/>
          </w:tcPr>
          <w:p w14:paraId="0B40B02E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AF3847" w14:paraId="5A40452F" w14:textId="77777777" w:rsidTr="00E950D7">
        <w:tc>
          <w:tcPr>
            <w:tcW w:w="2261" w:type="pct"/>
          </w:tcPr>
          <w:p w14:paraId="418DAA55" w14:textId="77777777" w:rsidR="002C28F6" w:rsidRPr="00AF3847" w:rsidRDefault="002C28F6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72CC65E7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66E45C2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F76DA3F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D9F9A9F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EFBA9CB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7AD9708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87CFEB" w14:textId="77777777" w:rsidR="002C28F6" w:rsidRPr="00AF3847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4D277567" w14:textId="77777777" w:rsidTr="00E950D7">
        <w:tc>
          <w:tcPr>
            <w:tcW w:w="2261" w:type="pct"/>
          </w:tcPr>
          <w:p w14:paraId="6EAAFB9B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308359DA" w14:textId="133E62FD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3A1AD371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22E6853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3964FC90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7239F3EE" w14:textId="42EB5A42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3" w:type="pct"/>
            <w:gridSpan w:val="2"/>
          </w:tcPr>
          <w:p w14:paraId="344FE69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4D6BA4" w14:textId="734F8610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27247A" w:rsidRPr="00AF3847" w14:paraId="6E520F9D" w14:textId="77777777" w:rsidTr="00E950D7">
        <w:tc>
          <w:tcPr>
            <w:tcW w:w="2261" w:type="pct"/>
          </w:tcPr>
          <w:p w14:paraId="7DCFCFF3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28698DD2" w14:textId="5B685056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74728488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534E0A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5EE5C08E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F18E925" w14:textId="4C8898F2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8D2245" w:rsidRPr="00AF3847">
              <w:rPr>
                <w:rFonts w:asciiTheme="majorBidi" w:hAnsiTheme="majorBidi" w:cstheme="majorBidi"/>
                <w:sz w:val="30"/>
                <w:szCs w:val="30"/>
              </w:rPr>
              <w:t>,977</w:t>
            </w:r>
          </w:p>
        </w:tc>
        <w:tc>
          <w:tcPr>
            <w:tcW w:w="143" w:type="pct"/>
            <w:gridSpan w:val="2"/>
          </w:tcPr>
          <w:p w14:paraId="69B4F6F2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E729F31" w14:textId="6EE054F6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122,099</w:t>
            </w:r>
          </w:p>
        </w:tc>
      </w:tr>
      <w:tr w:rsidR="0027247A" w:rsidRPr="00AF3847" w14:paraId="74B61DC3" w14:textId="77777777" w:rsidTr="00E950D7">
        <w:tc>
          <w:tcPr>
            <w:tcW w:w="2261" w:type="pct"/>
          </w:tcPr>
          <w:p w14:paraId="149CA8BF" w14:textId="0A68B271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3" w:type="pct"/>
          </w:tcPr>
          <w:p w14:paraId="590254CB" w14:textId="4BDED792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497BCC6F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5E8C40" w14:textId="288DC6B7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1F37497F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70B433D" w14:textId="2F605C0C" w:rsidR="0027247A" w:rsidRPr="00AF3847" w:rsidRDefault="008D2245" w:rsidP="008D2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61F342D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21AB52" w14:textId="388AAE83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27247A" w:rsidRPr="00AF3847" w14:paraId="414AC4FD" w14:textId="77777777" w:rsidTr="00E950D7">
        <w:tc>
          <w:tcPr>
            <w:tcW w:w="2261" w:type="pct"/>
          </w:tcPr>
          <w:p w14:paraId="5D2DDAB1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432B9E6E" w14:textId="3F00DE32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7B69AB8A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E6B536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70C297A1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743FF279" w14:textId="044108D3" w:rsidR="0027247A" w:rsidRPr="00AF3847" w:rsidRDefault="008D2245" w:rsidP="008D2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3,163</w:t>
            </w:r>
          </w:p>
        </w:tc>
        <w:tc>
          <w:tcPr>
            <w:tcW w:w="143" w:type="pct"/>
            <w:gridSpan w:val="2"/>
          </w:tcPr>
          <w:p w14:paraId="5445F6E1" w14:textId="77777777" w:rsidR="0027247A" w:rsidRPr="00AF3847" w:rsidRDefault="0027247A" w:rsidP="008D2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B1CF75F" w14:textId="606DC72D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247A" w:rsidRPr="00AF3847" w14:paraId="6BAA130C" w14:textId="77777777" w:rsidTr="00E950D7">
        <w:tc>
          <w:tcPr>
            <w:tcW w:w="2261" w:type="pct"/>
          </w:tcPr>
          <w:p w14:paraId="6C73F0B4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6E61E94" w14:textId="1F58FC0F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352FF0E7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399F4B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3CA0BDC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7D9CC08C" w14:textId="4166B9C7" w:rsidR="0027247A" w:rsidRPr="00AF3847" w:rsidRDefault="008D2245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3" w:type="pct"/>
            <w:gridSpan w:val="2"/>
          </w:tcPr>
          <w:p w14:paraId="0193AB7B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264176" w14:textId="17373F15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27247A" w:rsidRPr="00AF3847" w14:paraId="22D650D3" w14:textId="77777777" w:rsidTr="00E950D7">
        <w:tc>
          <w:tcPr>
            <w:tcW w:w="2261" w:type="pct"/>
          </w:tcPr>
          <w:p w14:paraId="76A9AE20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668A0679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33CA8166" w14:textId="77777777" w:rsidR="0027247A" w:rsidRPr="00AF3847" w:rsidRDefault="0027247A" w:rsidP="008D224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272BBE" w14:textId="7AD2F780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71C6056B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CABB34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7C91F0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45F741B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047F3C3D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0AC53" w14:textId="3997D0F1" w:rsidR="008D2245" w:rsidRPr="00AF3847" w:rsidRDefault="008D2245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43" w:type="pct"/>
            <w:gridSpan w:val="2"/>
          </w:tcPr>
          <w:p w14:paraId="63FFBCD9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20585C9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C710A4" w14:textId="38EA56E6" w:rsidR="0027247A" w:rsidRPr="00AF3847" w:rsidRDefault="0027247A" w:rsidP="002724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27247A" w:rsidRPr="00AF3847" w14:paraId="072EF3B6" w14:textId="77777777" w:rsidTr="00E950D7">
        <w:trPr>
          <w:trHeight w:val="119"/>
        </w:trPr>
        <w:tc>
          <w:tcPr>
            <w:tcW w:w="2261" w:type="pct"/>
          </w:tcPr>
          <w:p w14:paraId="33768826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551E734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121FA81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</w:tcPr>
          <w:p w14:paraId="6380009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40A2E42A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</w:tcPr>
          <w:p w14:paraId="4417F427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5FE4E4A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0E49B8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3D871E61" w14:textId="77777777" w:rsidTr="00E950D7">
        <w:trPr>
          <w:trHeight w:val="119"/>
        </w:trPr>
        <w:tc>
          <w:tcPr>
            <w:tcW w:w="2261" w:type="pct"/>
          </w:tcPr>
          <w:p w14:paraId="610BDE6E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F610757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6863653A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</w:tcPr>
          <w:p w14:paraId="482F4CFE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59A98DD4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</w:tcPr>
          <w:p w14:paraId="58B2EAE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2E9DD61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DEC70D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667AC025" w14:textId="77777777" w:rsidTr="00E950D7">
        <w:trPr>
          <w:trHeight w:val="119"/>
        </w:trPr>
        <w:tc>
          <w:tcPr>
            <w:tcW w:w="2261" w:type="pct"/>
          </w:tcPr>
          <w:p w14:paraId="170525B3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B840118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522AD0FB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</w:tcPr>
          <w:p w14:paraId="4FA0102A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4A98F31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</w:tcPr>
          <w:p w14:paraId="68B1F53E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E1A4775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34179E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424637F0" w14:textId="77777777" w:rsidTr="00E950D7">
        <w:trPr>
          <w:trHeight w:val="119"/>
        </w:trPr>
        <w:tc>
          <w:tcPr>
            <w:tcW w:w="2261" w:type="pct"/>
          </w:tcPr>
          <w:p w14:paraId="204A1951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93" w:type="pct"/>
          </w:tcPr>
          <w:p w14:paraId="55B9F9FD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5AB8364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</w:tcPr>
          <w:p w14:paraId="680713B0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728B353B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</w:tcPr>
          <w:p w14:paraId="618600A8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CD42058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0E9BEB7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642D7FC7" w14:textId="77777777" w:rsidTr="00E950D7">
        <w:trPr>
          <w:trHeight w:val="119"/>
        </w:trPr>
        <w:tc>
          <w:tcPr>
            <w:tcW w:w="2261" w:type="pct"/>
          </w:tcPr>
          <w:p w14:paraId="0E0BDCCE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78227684" w14:textId="572A12FB" w:rsidR="0027247A" w:rsidRPr="00AF3847" w:rsidRDefault="008D2245" w:rsidP="008D2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D29A22F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3FC536" w14:textId="007C396A" w:rsidR="0027247A" w:rsidRPr="00AF3847" w:rsidRDefault="0027247A" w:rsidP="0027247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4,707</w:t>
            </w:r>
          </w:p>
        </w:tc>
        <w:tc>
          <w:tcPr>
            <w:tcW w:w="141" w:type="pct"/>
          </w:tcPr>
          <w:p w14:paraId="267D5DD1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3284F36B" w14:textId="67342987" w:rsidR="0027247A" w:rsidRPr="00AF3847" w:rsidRDefault="008D2245" w:rsidP="008D2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317B1734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35FCBB" w14:textId="62EBFF45" w:rsidR="0027247A" w:rsidRPr="00AF3847" w:rsidRDefault="0027247A" w:rsidP="002724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4,707</w:t>
            </w:r>
          </w:p>
        </w:tc>
      </w:tr>
      <w:tr w:rsidR="0027247A" w:rsidRPr="00AF3847" w14:paraId="1E806D5D" w14:textId="77777777" w:rsidTr="00E950D7">
        <w:trPr>
          <w:trHeight w:val="119"/>
        </w:trPr>
        <w:tc>
          <w:tcPr>
            <w:tcW w:w="2261" w:type="pct"/>
          </w:tcPr>
          <w:p w14:paraId="7CD72CDA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5E0B3B0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785A4784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</w:tcPr>
          <w:p w14:paraId="3A76985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72BE8E47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</w:tcPr>
          <w:p w14:paraId="136529BD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AFEF98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B7568F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3FB7ECC8" w14:textId="77777777" w:rsidTr="00E950D7">
        <w:trPr>
          <w:trHeight w:val="119"/>
        </w:trPr>
        <w:tc>
          <w:tcPr>
            <w:tcW w:w="2261" w:type="pct"/>
          </w:tcPr>
          <w:p w14:paraId="3FF05237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018EE220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61858671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838C52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03AB00FB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25152D5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4E39152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794AA564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2F5834D9" w14:textId="77777777" w:rsidTr="00E950D7">
        <w:trPr>
          <w:trHeight w:val="119"/>
        </w:trPr>
        <w:tc>
          <w:tcPr>
            <w:tcW w:w="2261" w:type="pct"/>
          </w:tcPr>
          <w:p w14:paraId="09D8F0A9" w14:textId="3F6C802C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2952915" w14:textId="2B91B465" w:rsidR="0027247A" w:rsidRPr="00AF3847" w:rsidRDefault="004F3549" w:rsidP="004F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F55F27C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F442914" w14:textId="3C3038A2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24E8E0A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14FF07DD" w14:textId="70CE0B3A" w:rsidR="0027247A" w:rsidRPr="00AF3847" w:rsidRDefault="004F3549" w:rsidP="004F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6DD6EAC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7EB779A" w14:textId="39C240CB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27247A" w:rsidRPr="00AF3847" w14:paraId="36B4A7BB" w14:textId="77777777" w:rsidTr="00E950D7">
        <w:trPr>
          <w:trHeight w:val="119"/>
        </w:trPr>
        <w:tc>
          <w:tcPr>
            <w:tcW w:w="2261" w:type="pct"/>
          </w:tcPr>
          <w:p w14:paraId="722BE1C5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18813FA0" w14:textId="068C6A14" w:rsidR="0027247A" w:rsidRPr="00AF3847" w:rsidRDefault="004F3549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236,503</w:t>
            </w:r>
          </w:p>
        </w:tc>
        <w:tc>
          <w:tcPr>
            <w:tcW w:w="141" w:type="pct"/>
          </w:tcPr>
          <w:p w14:paraId="317296BF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0DEB04" w14:textId="1EC2E286" w:rsidR="0027247A" w:rsidRPr="00AF3847" w:rsidRDefault="0027247A" w:rsidP="0027247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153,246</w:t>
            </w:r>
          </w:p>
        </w:tc>
        <w:tc>
          <w:tcPr>
            <w:tcW w:w="141" w:type="pct"/>
          </w:tcPr>
          <w:p w14:paraId="74FDB2D2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43C20F3C" w14:textId="0755553B" w:rsidR="0027247A" w:rsidRPr="00AF3847" w:rsidRDefault="004F3549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236,503</w:t>
            </w:r>
          </w:p>
        </w:tc>
        <w:tc>
          <w:tcPr>
            <w:tcW w:w="143" w:type="pct"/>
            <w:gridSpan w:val="2"/>
          </w:tcPr>
          <w:p w14:paraId="06CF4ED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5A1019A5" w14:textId="0AA1E200" w:rsidR="0027247A" w:rsidRPr="00AF3847" w:rsidRDefault="0027247A" w:rsidP="002724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153,246</w:t>
            </w:r>
          </w:p>
        </w:tc>
      </w:tr>
      <w:tr w:rsidR="0027247A" w:rsidRPr="00AF3847" w14:paraId="21EAD591" w14:textId="77777777" w:rsidTr="00E950D7">
        <w:trPr>
          <w:trHeight w:val="119"/>
        </w:trPr>
        <w:tc>
          <w:tcPr>
            <w:tcW w:w="2261" w:type="pct"/>
          </w:tcPr>
          <w:p w14:paraId="4B939423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77A6EF6F" w14:textId="49D5F18F" w:rsidR="0027247A" w:rsidRPr="00AF3847" w:rsidRDefault="004F3549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41" w:type="pct"/>
          </w:tcPr>
          <w:p w14:paraId="5A3C64AB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9EECAF6" w14:textId="7E3A7424" w:rsidR="0027247A" w:rsidRPr="00AF3847" w:rsidRDefault="0027247A" w:rsidP="0027247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41" w:type="pct"/>
          </w:tcPr>
          <w:p w14:paraId="38ED2D3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7DEC5564" w14:textId="1F7B67EC" w:rsidR="0027247A" w:rsidRPr="00AF3847" w:rsidRDefault="004F3549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43" w:type="pct"/>
            <w:gridSpan w:val="2"/>
          </w:tcPr>
          <w:p w14:paraId="6E94E94B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61C6C7C6" w14:textId="7643DECB" w:rsidR="0027247A" w:rsidRPr="00AF3847" w:rsidRDefault="0027247A" w:rsidP="002724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</w:tr>
      <w:tr w:rsidR="0027247A" w:rsidRPr="00AF3847" w14:paraId="7AAB9AF3" w14:textId="77777777" w:rsidTr="00E950D7">
        <w:trPr>
          <w:trHeight w:val="119"/>
        </w:trPr>
        <w:tc>
          <w:tcPr>
            <w:tcW w:w="2261" w:type="pct"/>
          </w:tcPr>
          <w:p w14:paraId="02BEF469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72B31B26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C256F70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3100C5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29F73A51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0C850A79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6EF7DA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CB44444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5A912DB9" w14:textId="77777777" w:rsidTr="00E950D7">
        <w:tc>
          <w:tcPr>
            <w:tcW w:w="2261" w:type="pct"/>
          </w:tcPr>
          <w:p w14:paraId="2464499A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</w:tcPr>
          <w:p w14:paraId="36684D05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A5F9BDF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0EB98CC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9519B5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1AC0E1D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4A41C3D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DC4007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022414EB" w14:textId="77777777" w:rsidTr="00E950D7">
        <w:trPr>
          <w:trHeight w:val="380"/>
        </w:trPr>
        <w:tc>
          <w:tcPr>
            <w:tcW w:w="2261" w:type="pct"/>
          </w:tcPr>
          <w:p w14:paraId="6BD9648A" w14:textId="528FFD14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93" w:type="pct"/>
          </w:tcPr>
          <w:p w14:paraId="0DF2E6C4" w14:textId="41F1F4B9" w:rsidR="0027247A" w:rsidRPr="00AF3847" w:rsidRDefault="00897707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41" w:type="pct"/>
          </w:tcPr>
          <w:p w14:paraId="3A8B9E95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94F8882" w14:textId="28CA5CF8" w:rsidR="0027247A" w:rsidRPr="00AF3847" w:rsidRDefault="0027247A" w:rsidP="0027247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1,505</w:t>
            </w:r>
          </w:p>
        </w:tc>
        <w:tc>
          <w:tcPr>
            <w:tcW w:w="141" w:type="pct"/>
          </w:tcPr>
          <w:p w14:paraId="1B34968E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4B808952" w14:textId="03169979" w:rsidR="0027247A" w:rsidRPr="00AF3847" w:rsidRDefault="00897707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43" w:type="pct"/>
            <w:gridSpan w:val="2"/>
          </w:tcPr>
          <w:p w14:paraId="1D20F06C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B42CB7" w14:textId="32064F60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1,505</w:t>
            </w:r>
          </w:p>
        </w:tc>
      </w:tr>
      <w:tr w:rsidR="0027247A" w:rsidRPr="00AF3847" w14:paraId="551A1E3C" w14:textId="77777777" w:rsidTr="00E950D7">
        <w:trPr>
          <w:trHeight w:val="380"/>
        </w:trPr>
        <w:tc>
          <w:tcPr>
            <w:tcW w:w="2261" w:type="pct"/>
          </w:tcPr>
          <w:p w14:paraId="3D4323D5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53C27F84" w14:textId="36CC6723" w:rsidR="0027247A" w:rsidRPr="00AF3847" w:rsidRDefault="00897707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41" w:type="pct"/>
          </w:tcPr>
          <w:p w14:paraId="67A2D35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921854" w14:textId="796B17B1" w:rsidR="0027247A" w:rsidRPr="00AF3847" w:rsidRDefault="0027247A" w:rsidP="0027247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1" w:type="pct"/>
          </w:tcPr>
          <w:p w14:paraId="3BBC2E0D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3D3F72FA" w14:textId="4EC0210F" w:rsidR="0027247A" w:rsidRPr="00AF3847" w:rsidRDefault="00897707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43" w:type="pct"/>
            <w:gridSpan w:val="2"/>
          </w:tcPr>
          <w:p w14:paraId="462ABAE2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5056AD" w14:textId="5EF43462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27247A" w:rsidRPr="00AF3847" w14:paraId="7D8BB05F" w14:textId="77777777" w:rsidTr="00E950D7">
        <w:tc>
          <w:tcPr>
            <w:tcW w:w="2261" w:type="pct"/>
          </w:tcPr>
          <w:p w14:paraId="46A7D61E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3" w:type="pct"/>
          </w:tcPr>
          <w:p w14:paraId="2FCE21FA" w14:textId="21CD71AF" w:rsidR="0027247A" w:rsidRPr="00AF3847" w:rsidRDefault="00897707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41" w:type="pct"/>
          </w:tcPr>
          <w:p w14:paraId="11FA4EF0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AB2FBDE" w14:textId="6361AFC4" w:rsidR="0027247A" w:rsidRPr="00AF3847" w:rsidRDefault="0027247A" w:rsidP="0027247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41" w:type="pct"/>
          </w:tcPr>
          <w:p w14:paraId="4F7553B5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</w:tcPr>
          <w:p w14:paraId="63191B59" w14:textId="1EF73346" w:rsidR="0027247A" w:rsidRPr="00AF3847" w:rsidRDefault="00897707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43" w:type="pct"/>
            <w:gridSpan w:val="2"/>
          </w:tcPr>
          <w:p w14:paraId="553B01F1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6" w:type="pct"/>
          </w:tcPr>
          <w:p w14:paraId="53C667DF" w14:textId="32750D1B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27247A" w:rsidRPr="00AF3847" w14:paraId="6573591A" w14:textId="77777777" w:rsidTr="00E950D7">
        <w:trPr>
          <w:trHeight w:val="380"/>
        </w:trPr>
        <w:tc>
          <w:tcPr>
            <w:tcW w:w="2261" w:type="pct"/>
          </w:tcPr>
          <w:p w14:paraId="0D41159F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14E72B76" w14:textId="7F15BB53" w:rsidR="0027247A" w:rsidRPr="00AF3847" w:rsidRDefault="00897707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1" w:type="pct"/>
          </w:tcPr>
          <w:p w14:paraId="037B1846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5EF712" w14:textId="5877C3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41" w:type="pct"/>
          </w:tcPr>
          <w:p w14:paraId="6A392582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D60E05E" w14:textId="7FC06558" w:rsidR="0027247A" w:rsidRPr="00AF3847" w:rsidRDefault="00897707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88C3E7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44CCD8" w14:textId="0C532C8F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247A" w:rsidRPr="00AF3847" w14:paraId="6C02111D" w14:textId="77777777" w:rsidTr="00E950D7">
        <w:trPr>
          <w:trHeight w:val="380"/>
        </w:trPr>
        <w:tc>
          <w:tcPr>
            <w:tcW w:w="2261" w:type="pct"/>
          </w:tcPr>
          <w:p w14:paraId="1B6B957C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95266C1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93CB023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3E0721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EA463B7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73923E71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C726285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3A70B1" w14:textId="77777777" w:rsidR="0027247A" w:rsidRPr="00AF3847" w:rsidRDefault="0027247A" w:rsidP="0027247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47A" w:rsidRPr="00AF3847" w14:paraId="185E4277" w14:textId="77777777" w:rsidTr="00E950D7">
        <w:tc>
          <w:tcPr>
            <w:tcW w:w="2261" w:type="pct"/>
          </w:tcPr>
          <w:p w14:paraId="15B4FFF2" w14:textId="77777777" w:rsidR="0027247A" w:rsidRPr="00AF3847" w:rsidRDefault="0027247A" w:rsidP="0027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5BCBB2F7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09D9595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8804587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BF8220F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93F875E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</w:tcPr>
          <w:p w14:paraId="75390CE4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8B08EAD" w14:textId="77777777" w:rsidR="0027247A" w:rsidRPr="00AF3847" w:rsidRDefault="0027247A" w:rsidP="00272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7707" w:rsidRPr="00AF3847" w14:paraId="07C38B5C" w14:textId="77777777" w:rsidTr="00E950D7">
        <w:tc>
          <w:tcPr>
            <w:tcW w:w="2261" w:type="pct"/>
          </w:tcPr>
          <w:p w14:paraId="73288ADF" w14:textId="05B9A3B4" w:rsidR="00897707" w:rsidRPr="00AF3847" w:rsidRDefault="00897707" w:rsidP="00897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93" w:type="pct"/>
          </w:tcPr>
          <w:p w14:paraId="75647D54" w14:textId="3BC9782C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34E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034E9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1" w:type="pct"/>
          </w:tcPr>
          <w:p w14:paraId="2B28E425" w14:textId="77777777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C5372E" w14:textId="542516C5" w:rsidR="00897707" w:rsidRPr="00AF3847" w:rsidRDefault="00897707" w:rsidP="0089770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237,439</w:t>
            </w:r>
          </w:p>
        </w:tc>
        <w:tc>
          <w:tcPr>
            <w:tcW w:w="141" w:type="pct"/>
          </w:tcPr>
          <w:p w14:paraId="5AE2D473" w14:textId="77777777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4AFD1977" w14:textId="54FBDF36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D6DC1" w:rsidRPr="00AF38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5D6DC1" w:rsidRPr="00AF384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3" w:type="pct"/>
            <w:gridSpan w:val="2"/>
          </w:tcPr>
          <w:p w14:paraId="6AC6D454" w14:textId="77777777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CC7C25" w14:textId="718BA0BF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237,439</w:t>
            </w:r>
          </w:p>
        </w:tc>
      </w:tr>
      <w:tr w:rsidR="00897707" w:rsidRPr="00AF3847" w14:paraId="19C61A6F" w14:textId="77777777" w:rsidTr="00E950D7">
        <w:tc>
          <w:tcPr>
            <w:tcW w:w="2261" w:type="pct"/>
          </w:tcPr>
          <w:p w14:paraId="73C5FBD2" w14:textId="77777777" w:rsidR="00897707" w:rsidRPr="00AF3847" w:rsidRDefault="00897707" w:rsidP="00897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593" w:type="pct"/>
          </w:tcPr>
          <w:p w14:paraId="0D5A985C" w14:textId="79311E21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5,991</w:t>
            </w:r>
          </w:p>
        </w:tc>
        <w:tc>
          <w:tcPr>
            <w:tcW w:w="141" w:type="pct"/>
          </w:tcPr>
          <w:p w14:paraId="6793B8A4" w14:textId="77777777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91F66C3" w14:textId="237AE7FA" w:rsidR="00897707" w:rsidRPr="00AF3847" w:rsidRDefault="00897707" w:rsidP="0089770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28,254</w:t>
            </w:r>
          </w:p>
        </w:tc>
        <w:tc>
          <w:tcPr>
            <w:tcW w:w="141" w:type="pct"/>
          </w:tcPr>
          <w:p w14:paraId="34B611FE" w14:textId="77777777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47DD1E3B" w14:textId="04EA683A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5,991</w:t>
            </w:r>
          </w:p>
        </w:tc>
        <w:tc>
          <w:tcPr>
            <w:tcW w:w="143" w:type="pct"/>
            <w:gridSpan w:val="2"/>
          </w:tcPr>
          <w:p w14:paraId="08DD98ED" w14:textId="77777777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8406742" w14:textId="43324EE1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28,254</w:t>
            </w:r>
          </w:p>
        </w:tc>
      </w:tr>
      <w:tr w:rsidR="00897707" w:rsidRPr="00AF3847" w14:paraId="6DFDFF72" w14:textId="77777777" w:rsidTr="00E950D7">
        <w:tc>
          <w:tcPr>
            <w:tcW w:w="2261" w:type="pct"/>
          </w:tcPr>
          <w:p w14:paraId="5FF0C46D" w14:textId="77777777" w:rsidR="00897707" w:rsidRPr="00AF3847" w:rsidRDefault="00897707" w:rsidP="00897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93" w:type="pct"/>
          </w:tcPr>
          <w:p w14:paraId="32AC7AF7" w14:textId="6C5DDABC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4,786</w:t>
            </w:r>
          </w:p>
        </w:tc>
        <w:tc>
          <w:tcPr>
            <w:tcW w:w="141" w:type="pct"/>
          </w:tcPr>
          <w:p w14:paraId="1DF628C1" w14:textId="77777777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786317C" w14:textId="61B15E18" w:rsidR="00897707" w:rsidRPr="00AF3847" w:rsidRDefault="00897707" w:rsidP="0089770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7,434</w:t>
            </w:r>
          </w:p>
        </w:tc>
        <w:tc>
          <w:tcPr>
            <w:tcW w:w="141" w:type="pct"/>
          </w:tcPr>
          <w:p w14:paraId="42250C75" w14:textId="77777777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25BB701" w14:textId="6E1BF598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4,786</w:t>
            </w:r>
          </w:p>
        </w:tc>
        <w:tc>
          <w:tcPr>
            <w:tcW w:w="143" w:type="pct"/>
            <w:gridSpan w:val="2"/>
          </w:tcPr>
          <w:p w14:paraId="33885451" w14:textId="77777777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0176EB0" w14:textId="7A44A5FB" w:rsidR="00897707" w:rsidRPr="00AF3847" w:rsidRDefault="00897707" w:rsidP="00897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7,434</w:t>
            </w:r>
          </w:p>
        </w:tc>
      </w:tr>
    </w:tbl>
    <w:p w14:paraId="443DAA61" w14:textId="77777777" w:rsidR="002C28F6" w:rsidRPr="00AF3847" w:rsidRDefault="002C28F6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CBE2FB8" w14:textId="3B870A95" w:rsidR="002C28F6" w:rsidRPr="00AF3847" w:rsidRDefault="002C28F6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รายการซื้อและขายระหว่างกันกับบริษัทร่วม</w:t>
      </w:r>
      <w:r w:rsidR="000B43AA" w:rsidRPr="00AF3847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AF3847">
        <w:rPr>
          <w:rFonts w:asciiTheme="majorBidi" w:hAnsiTheme="majorBidi" w:cstheme="majorBidi"/>
          <w:sz w:val="30"/>
          <w:szCs w:val="30"/>
          <w:cs/>
        </w:rPr>
        <w:t>ที่แสดงไว้ข้างต้น ไม่รวมรายการที่บริษัทเป็นผู้รับจ้างผลิต และเป็นผู้จัดจำหน่ายสินค้าให้กับบริษัทร่วมทางอ้อม</w:t>
      </w:r>
      <w:r w:rsidR="000B43AA" w:rsidRPr="00AF3847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31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42D2C" w:rsidRPr="00AF3847">
        <w:rPr>
          <w:rFonts w:asciiTheme="majorBidi" w:hAnsiTheme="majorBidi" w:cstheme="majorBidi"/>
          <w:sz w:val="30"/>
          <w:szCs w:val="30"/>
        </w:rPr>
        <w:t>256</w:t>
      </w:r>
      <w:r w:rsidR="00A251A0" w:rsidRPr="00AF3847">
        <w:rPr>
          <w:rFonts w:asciiTheme="majorBidi" w:hAnsiTheme="majorBidi" w:cstheme="majorBidi"/>
          <w:sz w:val="30"/>
          <w:szCs w:val="30"/>
        </w:rPr>
        <w:t>8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97707" w:rsidRPr="00AF3847">
        <w:rPr>
          <w:rFonts w:asciiTheme="majorBidi" w:hAnsiTheme="majorBidi" w:cstheme="majorBidi"/>
          <w:sz w:val="30"/>
          <w:szCs w:val="30"/>
        </w:rPr>
        <w:t>225.24</w:t>
      </w:r>
      <w:r w:rsidR="00CE6663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F3847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242D2C" w:rsidRPr="00AF3847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251A0" w:rsidRPr="00AF3847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AF384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251A0" w:rsidRPr="00AF3847">
        <w:rPr>
          <w:rFonts w:asciiTheme="majorBidi" w:hAnsiTheme="majorBidi" w:cstheme="majorBidi"/>
          <w:i/>
          <w:iCs/>
          <w:sz w:val="30"/>
          <w:szCs w:val="30"/>
        </w:rPr>
        <w:t>147.06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55CEBA5" w14:textId="77777777" w:rsidR="001441F8" w:rsidRPr="00AF3847" w:rsidRDefault="001441F8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D1CA5" w14:textId="6A30DE33" w:rsidR="000D2F41" w:rsidRPr="00AF3847" w:rsidRDefault="00957458" w:rsidP="0095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1"/>
        <w:gridCol w:w="269"/>
        <w:gridCol w:w="1137"/>
        <w:gridCol w:w="280"/>
        <w:gridCol w:w="1124"/>
        <w:gridCol w:w="263"/>
        <w:gridCol w:w="1132"/>
      </w:tblGrid>
      <w:tr w:rsidR="002C28F6" w:rsidRPr="00AF3847" w14:paraId="06B7D7C7" w14:textId="77777777" w:rsidTr="00E950D7">
        <w:trPr>
          <w:trHeight w:val="389"/>
          <w:tblHeader/>
        </w:trPr>
        <w:tc>
          <w:tcPr>
            <w:tcW w:w="2169" w:type="pct"/>
          </w:tcPr>
          <w:p w14:paraId="4235F65E" w14:textId="07DCF4E5" w:rsidR="002C28F6" w:rsidRPr="00AF3847" w:rsidRDefault="001D22EE" w:rsidP="00B12E1E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32" w:type="pct"/>
            <w:gridSpan w:val="3"/>
          </w:tcPr>
          <w:p w14:paraId="2B395F13" w14:textId="77777777" w:rsidR="002C28F6" w:rsidRPr="00AF3847" w:rsidRDefault="002C28F6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3011718" w14:textId="77777777" w:rsidR="002C28F6" w:rsidRPr="00AF3847" w:rsidRDefault="002C28F6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6BDFE096" w14:textId="77777777" w:rsidR="002C28F6" w:rsidRPr="00AF3847" w:rsidRDefault="002C28F6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39B9B6FE" w14:textId="77777777" w:rsidTr="00E950D7">
        <w:trPr>
          <w:trHeight w:val="389"/>
          <w:tblHeader/>
        </w:trPr>
        <w:tc>
          <w:tcPr>
            <w:tcW w:w="2169" w:type="pct"/>
          </w:tcPr>
          <w:p w14:paraId="55DD9561" w14:textId="5D360755" w:rsidR="002C28F6" w:rsidRPr="00AF3847" w:rsidRDefault="001D22EE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</w:tcPr>
          <w:p w14:paraId="30B88AE6" w14:textId="2CE2C2B3" w:rsidR="002C28F6" w:rsidRPr="00AF3847" w:rsidRDefault="00242D2C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2B5592C" w14:textId="77777777" w:rsidR="002C28F6" w:rsidRPr="00AF3847" w:rsidRDefault="002C28F6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22AA8A0" w14:textId="3D9E0FC6" w:rsidR="002C28F6" w:rsidRPr="00AF3847" w:rsidRDefault="00242D2C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6993F271" w14:textId="77777777" w:rsidR="002C28F6" w:rsidRPr="00AF3847" w:rsidRDefault="002C28F6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BC8BDAD" w14:textId="0D0029CF" w:rsidR="002C28F6" w:rsidRPr="00AF3847" w:rsidRDefault="00242D2C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0F2193E1" w14:textId="77777777" w:rsidR="002C28F6" w:rsidRPr="00AF3847" w:rsidRDefault="002C28F6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632E64C" w14:textId="647B27F6" w:rsidR="002C28F6" w:rsidRPr="00AF3847" w:rsidRDefault="00242D2C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2D27857E" w14:textId="77777777" w:rsidTr="00E950D7">
        <w:trPr>
          <w:trHeight w:val="389"/>
          <w:tblHeader/>
        </w:trPr>
        <w:tc>
          <w:tcPr>
            <w:tcW w:w="2169" w:type="pct"/>
          </w:tcPr>
          <w:p w14:paraId="24AE0FC2" w14:textId="77777777" w:rsidR="002C28F6" w:rsidRPr="00AF3847" w:rsidRDefault="002C28F6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1" w:type="pct"/>
            <w:gridSpan w:val="7"/>
          </w:tcPr>
          <w:p w14:paraId="449F4504" w14:textId="77777777" w:rsidR="002C28F6" w:rsidRPr="00AF3847" w:rsidRDefault="002C28F6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2EE" w:rsidRPr="00AF3847" w14:paraId="7DE99775" w14:textId="77777777" w:rsidTr="007028CB">
        <w:trPr>
          <w:trHeight w:val="389"/>
        </w:trPr>
        <w:tc>
          <w:tcPr>
            <w:tcW w:w="2169" w:type="pct"/>
          </w:tcPr>
          <w:p w14:paraId="7F94D256" w14:textId="78C4B7BD" w:rsidR="001D22EE" w:rsidRPr="00AF3847" w:rsidRDefault="001D22EE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9" w:type="pct"/>
          </w:tcPr>
          <w:p w14:paraId="0B561DCA" w14:textId="77777777" w:rsidR="001D22EE" w:rsidRPr="00AF3847" w:rsidRDefault="001D22EE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1C17B45" w14:textId="77777777" w:rsidR="001D22EE" w:rsidRPr="00AF3847" w:rsidRDefault="001D22EE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6A2B1F9" w14:textId="77777777" w:rsidR="001D22EE" w:rsidRPr="00AF3847" w:rsidRDefault="001D22EE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A92883B" w14:textId="77777777" w:rsidR="001D22EE" w:rsidRPr="00AF3847" w:rsidRDefault="001D22EE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812A0F" w14:textId="77777777" w:rsidR="001D22EE" w:rsidRPr="00AF3847" w:rsidRDefault="001D22EE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0374721" w14:textId="77777777" w:rsidR="001D22EE" w:rsidRPr="00AF3847" w:rsidRDefault="001D22EE" w:rsidP="00421DF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3B0BA59" w14:textId="77777777" w:rsidR="001D22EE" w:rsidRPr="00AF3847" w:rsidRDefault="001D22EE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1A0" w:rsidRPr="00AF3847" w14:paraId="5F5977EA" w14:textId="77777777" w:rsidTr="007028CB">
        <w:trPr>
          <w:trHeight w:val="389"/>
        </w:trPr>
        <w:tc>
          <w:tcPr>
            <w:tcW w:w="2169" w:type="pct"/>
          </w:tcPr>
          <w:p w14:paraId="703010CA" w14:textId="3F48BAEF" w:rsidR="00A251A0" w:rsidRPr="00AF3847" w:rsidRDefault="007028CB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F00FD3B" w14:textId="72A6E8DB" w:rsidR="00A251A0" w:rsidRPr="00AF3847" w:rsidRDefault="007028CB" w:rsidP="00A251A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44" w:type="pct"/>
          </w:tcPr>
          <w:p w14:paraId="63FFB758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64298EFF" w14:textId="010F7250" w:rsidR="00A251A0" w:rsidRPr="00AF3847" w:rsidRDefault="00A251A0" w:rsidP="00A251A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50" w:type="pct"/>
          </w:tcPr>
          <w:p w14:paraId="295FB949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5853E788" w14:textId="3B1BE16E" w:rsidR="00A251A0" w:rsidRPr="00AF3847" w:rsidRDefault="007028CB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141" w:type="pct"/>
          </w:tcPr>
          <w:p w14:paraId="25E62739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97B6EE2" w14:textId="0DEF4A24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  <w:tr w:rsidR="004A62A0" w:rsidRPr="00AF3847" w14:paraId="2923562B" w14:textId="77777777" w:rsidTr="00E950D7">
        <w:trPr>
          <w:trHeight w:val="389"/>
        </w:trPr>
        <w:tc>
          <w:tcPr>
            <w:tcW w:w="2169" w:type="pct"/>
          </w:tcPr>
          <w:p w14:paraId="59A3B94C" w14:textId="3C1CAFDF" w:rsidR="004A62A0" w:rsidRPr="00AF3847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</w:tcPr>
          <w:p w14:paraId="79088939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7855022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0600F14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2F4D3A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1B2978A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B6C7183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A4B630B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1A0" w:rsidRPr="00AF3847" w14:paraId="22582BE4" w14:textId="77777777" w:rsidTr="00E950D7">
        <w:trPr>
          <w:trHeight w:val="389"/>
        </w:trPr>
        <w:tc>
          <w:tcPr>
            <w:tcW w:w="2169" w:type="pct"/>
          </w:tcPr>
          <w:p w14:paraId="4BAD79CD" w14:textId="10BCE5F2" w:rsidR="00A251A0" w:rsidRPr="00AF3847" w:rsidRDefault="00A251A0" w:rsidP="00A251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59268091" w14:textId="431B5783" w:rsidR="00A251A0" w:rsidRPr="00AF3847" w:rsidRDefault="007E4F93" w:rsidP="00A251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51F2560" w14:textId="77777777" w:rsidR="00A251A0" w:rsidRPr="00AF3847" w:rsidRDefault="00A251A0" w:rsidP="00A25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6E9A088" w14:textId="26AE8236" w:rsidR="00A251A0" w:rsidRPr="00AF3847" w:rsidRDefault="00A251A0" w:rsidP="0037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BC02DEA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6AE3FCD" w14:textId="00B45695" w:rsidR="00A251A0" w:rsidRPr="00AF3847" w:rsidRDefault="007028CB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14,702</w:t>
            </w:r>
          </w:p>
        </w:tc>
        <w:tc>
          <w:tcPr>
            <w:tcW w:w="141" w:type="pct"/>
          </w:tcPr>
          <w:p w14:paraId="05D2747E" w14:textId="77777777" w:rsidR="00A251A0" w:rsidRPr="00AF3847" w:rsidRDefault="00A251A0" w:rsidP="00A25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5CBB127" w14:textId="37E36261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13,427</w:t>
            </w:r>
          </w:p>
        </w:tc>
      </w:tr>
      <w:tr w:rsidR="00A251A0" w:rsidRPr="00AF3847" w14:paraId="674F2E28" w14:textId="77777777" w:rsidTr="00E950D7">
        <w:trPr>
          <w:trHeight w:val="389"/>
        </w:trPr>
        <w:tc>
          <w:tcPr>
            <w:tcW w:w="2169" w:type="pct"/>
          </w:tcPr>
          <w:p w14:paraId="727B8D1F" w14:textId="432DE89D" w:rsidR="00A251A0" w:rsidRPr="00AF3847" w:rsidRDefault="00A251A0" w:rsidP="00A251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vAlign w:val="bottom"/>
          </w:tcPr>
          <w:p w14:paraId="08E1C810" w14:textId="1E0621B5" w:rsidR="00A251A0" w:rsidRPr="00AF3847" w:rsidRDefault="00691CAF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144" w:type="pct"/>
          </w:tcPr>
          <w:p w14:paraId="58C4D392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1F56601" w14:textId="6D6DE7CC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50" w:type="pct"/>
          </w:tcPr>
          <w:p w14:paraId="0E56DF4D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5C14385" w14:textId="387EB2D0" w:rsidR="00A251A0" w:rsidRPr="00AF3847" w:rsidRDefault="007E4F9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141" w:type="pct"/>
          </w:tcPr>
          <w:p w14:paraId="52482825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53903AF" w14:textId="333D6540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A251A0" w:rsidRPr="00AF3847" w14:paraId="3103F511" w14:textId="77777777" w:rsidTr="00E950D7">
        <w:trPr>
          <w:trHeight w:val="389"/>
        </w:trPr>
        <w:tc>
          <w:tcPr>
            <w:tcW w:w="2169" w:type="pct"/>
          </w:tcPr>
          <w:p w14:paraId="25AD8E96" w14:textId="048EB34C" w:rsidR="00A251A0" w:rsidRPr="00AF3847" w:rsidRDefault="00A251A0" w:rsidP="00A251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</w:tcPr>
          <w:p w14:paraId="0E43DEF2" w14:textId="1EC94288" w:rsidR="00A251A0" w:rsidRPr="00AF3847" w:rsidRDefault="00691CAF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5CCCA435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1C46B3C" w14:textId="54B6EE20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50" w:type="pct"/>
          </w:tcPr>
          <w:p w14:paraId="57529870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6AEF102" w14:textId="36EF6641" w:rsidR="00A251A0" w:rsidRPr="00AF3847" w:rsidRDefault="007E4F9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1" w:type="pct"/>
          </w:tcPr>
          <w:p w14:paraId="506097EB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4B0E312" w14:textId="2E9AB6DC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A251A0" w:rsidRPr="00AF3847" w14:paraId="31D93158" w14:textId="77777777" w:rsidTr="00E950D7">
        <w:trPr>
          <w:trHeight w:val="389"/>
        </w:trPr>
        <w:tc>
          <w:tcPr>
            <w:tcW w:w="2169" w:type="pct"/>
          </w:tcPr>
          <w:p w14:paraId="7FDD6A9C" w14:textId="77777777" w:rsidR="00A251A0" w:rsidRPr="00AF3847" w:rsidRDefault="00A251A0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C4FCFEA" w14:textId="2EE20F31" w:rsidR="00A251A0" w:rsidRPr="00AF3847" w:rsidRDefault="00691CAF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  <w:tc>
          <w:tcPr>
            <w:tcW w:w="144" w:type="pct"/>
          </w:tcPr>
          <w:p w14:paraId="4CE83DEA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49C283B" w14:textId="340302E4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50" w:type="pct"/>
          </w:tcPr>
          <w:p w14:paraId="75C01A53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5BED983" w14:textId="5488E388" w:rsidR="00A251A0" w:rsidRPr="00AF3847" w:rsidRDefault="007E4F9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16,400</w:t>
            </w:r>
          </w:p>
        </w:tc>
        <w:tc>
          <w:tcPr>
            <w:tcW w:w="141" w:type="pct"/>
          </w:tcPr>
          <w:p w14:paraId="65AB5E10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A448618" w14:textId="5F72B71E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13,518</w:t>
            </w:r>
          </w:p>
        </w:tc>
      </w:tr>
      <w:tr w:rsidR="00A251A0" w:rsidRPr="00AF3847" w14:paraId="07B6731A" w14:textId="77777777" w:rsidTr="00E950D7">
        <w:trPr>
          <w:trHeight w:val="389"/>
        </w:trPr>
        <w:tc>
          <w:tcPr>
            <w:tcW w:w="2169" w:type="pct"/>
          </w:tcPr>
          <w:p w14:paraId="7446C2B9" w14:textId="77777777" w:rsidR="00A251A0" w:rsidRPr="00AF3847" w:rsidRDefault="00A251A0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9A93787" w14:textId="316D84CC" w:rsidR="00A251A0" w:rsidRPr="00AF3847" w:rsidRDefault="00691CAF" w:rsidP="00A251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BC42DDA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01FEF0B" w14:textId="03CBCABC" w:rsidR="00A251A0" w:rsidRPr="00AF3847" w:rsidRDefault="00A251A0" w:rsidP="00A251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24225396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3ED6C1F" w14:textId="04B92C45" w:rsidR="00A251A0" w:rsidRPr="00AF3847" w:rsidRDefault="007E4F9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(13,221)</w:t>
            </w:r>
          </w:p>
        </w:tc>
        <w:tc>
          <w:tcPr>
            <w:tcW w:w="141" w:type="pct"/>
          </w:tcPr>
          <w:p w14:paraId="5659B7CE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AED2BCF" w14:textId="302E48A6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(11,846)</w:t>
            </w:r>
          </w:p>
        </w:tc>
      </w:tr>
      <w:tr w:rsidR="00A251A0" w:rsidRPr="00AF3847" w14:paraId="491E3536" w14:textId="77777777" w:rsidTr="00E950D7">
        <w:trPr>
          <w:trHeight w:val="389"/>
        </w:trPr>
        <w:tc>
          <w:tcPr>
            <w:tcW w:w="2169" w:type="pct"/>
          </w:tcPr>
          <w:p w14:paraId="7D6A6A2F" w14:textId="77777777" w:rsidR="00A251A0" w:rsidRPr="00AF3847" w:rsidRDefault="00A251A0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67880B0" w14:textId="7E78BD98" w:rsidR="00A251A0" w:rsidRPr="00AF3847" w:rsidRDefault="00691CAF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1,698</w:t>
            </w:r>
          </w:p>
        </w:tc>
        <w:tc>
          <w:tcPr>
            <w:tcW w:w="144" w:type="pct"/>
          </w:tcPr>
          <w:p w14:paraId="07EDC445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78F46EF" w14:textId="3010114B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50" w:type="pct"/>
          </w:tcPr>
          <w:p w14:paraId="5EA11DAF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5FC9AC3" w14:textId="1B771989" w:rsidR="00A251A0" w:rsidRPr="00AF3847" w:rsidRDefault="007E4F9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3,179</w:t>
            </w:r>
          </w:p>
        </w:tc>
        <w:tc>
          <w:tcPr>
            <w:tcW w:w="141" w:type="pct"/>
          </w:tcPr>
          <w:p w14:paraId="26CA2307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3AE8482" w14:textId="470FCC10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1,672</w:t>
            </w:r>
          </w:p>
        </w:tc>
      </w:tr>
      <w:tr w:rsidR="004A62A0" w:rsidRPr="00AF3847" w14:paraId="783E6FFD" w14:textId="77777777" w:rsidTr="00E950D7">
        <w:trPr>
          <w:trHeight w:val="374"/>
        </w:trPr>
        <w:tc>
          <w:tcPr>
            <w:tcW w:w="2169" w:type="pct"/>
          </w:tcPr>
          <w:p w14:paraId="26EC251F" w14:textId="77777777" w:rsidR="004A62A0" w:rsidRPr="00AF3847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C58DB32" w14:textId="77777777" w:rsidR="004A62A0" w:rsidRPr="00AF3847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pct"/>
          </w:tcPr>
          <w:p w14:paraId="07DDEB34" w14:textId="77777777" w:rsidR="004A62A0" w:rsidRPr="00AF3847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794DBCA" w14:textId="77777777" w:rsidR="004A62A0" w:rsidRPr="00AF3847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pct"/>
          </w:tcPr>
          <w:p w14:paraId="54C0D389" w14:textId="77777777" w:rsidR="004A62A0" w:rsidRPr="00AF3847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48011FB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03E6A2E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357C2FB1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A62A0" w:rsidRPr="00AF3847" w14:paraId="5F340D0A" w14:textId="77777777" w:rsidTr="00CA6FB5">
        <w:trPr>
          <w:trHeight w:val="389"/>
        </w:trPr>
        <w:tc>
          <w:tcPr>
            <w:tcW w:w="2169" w:type="pct"/>
          </w:tcPr>
          <w:p w14:paraId="2B042A99" w14:textId="6FFA43FB" w:rsidR="004A62A0" w:rsidRPr="00AF3847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</w:tcPr>
          <w:p w14:paraId="59E2ED79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BD1624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E076573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CCBEF13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69FA74F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5E261D6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8D003F0" w14:textId="77777777" w:rsidR="004A62A0" w:rsidRPr="00AF3847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1A0" w:rsidRPr="00AF3847" w14:paraId="47684C4B" w14:textId="77777777" w:rsidTr="00CA6FB5">
        <w:trPr>
          <w:trHeight w:val="389"/>
        </w:trPr>
        <w:tc>
          <w:tcPr>
            <w:tcW w:w="2169" w:type="pct"/>
          </w:tcPr>
          <w:p w14:paraId="56FB6931" w14:textId="362F8093" w:rsidR="00A251A0" w:rsidRPr="00AF3847" w:rsidRDefault="00817B10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5FF64BB" w14:textId="53CFF6EA" w:rsidR="00A251A0" w:rsidRPr="00AF3847" w:rsidRDefault="00CA6FB5" w:rsidP="00CA6F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1C80AF0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62586B15" w14:textId="1B0FDC88" w:rsidR="00A251A0" w:rsidRPr="00AF3847" w:rsidRDefault="00A251A0" w:rsidP="00A251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0" w:type="pct"/>
          </w:tcPr>
          <w:p w14:paraId="7510F2EC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26442FF6" w14:textId="4EDB72CD" w:rsidR="00A251A0" w:rsidRPr="00AF3847" w:rsidRDefault="00CA6FB5" w:rsidP="00CA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0F0BD52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4E9BBB2B" w14:textId="4F49A980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2,550</w:t>
            </w:r>
          </w:p>
        </w:tc>
      </w:tr>
      <w:tr w:rsidR="00A251A0" w:rsidRPr="00AF3847" w14:paraId="6D43E0CF" w14:textId="77777777" w:rsidTr="00E950D7">
        <w:trPr>
          <w:trHeight w:val="374"/>
        </w:trPr>
        <w:tc>
          <w:tcPr>
            <w:tcW w:w="2169" w:type="pct"/>
          </w:tcPr>
          <w:p w14:paraId="0743B3C3" w14:textId="77777777" w:rsidR="00A251A0" w:rsidRPr="00AF3847" w:rsidRDefault="00A251A0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B540380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71172029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1F39BCDB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" w:type="pct"/>
          </w:tcPr>
          <w:p w14:paraId="050EF00F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91C2267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pct"/>
          </w:tcPr>
          <w:p w14:paraId="376090AD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E9B0CB9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251A0" w:rsidRPr="00AF3847" w14:paraId="16743A50" w14:textId="77777777" w:rsidTr="00E950D7">
        <w:trPr>
          <w:trHeight w:val="389"/>
        </w:trPr>
        <w:tc>
          <w:tcPr>
            <w:tcW w:w="2169" w:type="pct"/>
          </w:tcPr>
          <w:p w14:paraId="736492A2" w14:textId="2FE36D34" w:rsidR="00A251A0" w:rsidRPr="00AF3847" w:rsidRDefault="00A251A0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79" w:type="pct"/>
          </w:tcPr>
          <w:p w14:paraId="745A5805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48EFABBB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2D9BFEC6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pct"/>
          </w:tcPr>
          <w:p w14:paraId="5489C39A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4421C456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5E75E577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6BF0F858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251A0" w:rsidRPr="00AF3847" w14:paraId="09EF757A" w14:textId="77777777" w:rsidTr="00E950D7">
        <w:trPr>
          <w:trHeight w:val="389"/>
        </w:trPr>
        <w:tc>
          <w:tcPr>
            <w:tcW w:w="2169" w:type="pct"/>
          </w:tcPr>
          <w:p w14:paraId="67FD14C0" w14:textId="73ABB2EB" w:rsidR="00A251A0" w:rsidRPr="00AF3847" w:rsidRDefault="00A251A0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14:paraId="73120322" w14:textId="7D64AEB0" w:rsidR="00A251A0" w:rsidRPr="00AF3847" w:rsidRDefault="00CA6FB5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4" w:type="pct"/>
          </w:tcPr>
          <w:p w14:paraId="150F1316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7E5BDD79" w14:textId="1A1DB456" w:rsidR="00A251A0" w:rsidRPr="00AF3847" w:rsidRDefault="00A251A0" w:rsidP="00A251A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50" w:type="pct"/>
          </w:tcPr>
          <w:p w14:paraId="254C6AC9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7FA9765C" w14:textId="1A8E8343" w:rsidR="00A251A0" w:rsidRPr="00AF3847" w:rsidRDefault="00CA6FB5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1" w:type="pct"/>
          </w:tcPr>
          <w:p w14:paraId="232EA35B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4F3D9E51" w14:textId="71C3A60C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</w:tr>
    </w:tbl>
    <w:p w14:paraId="6EDBE396" w14:textId="4B2D83EA" w:rsidR="007E29D8" w:rsidRPr="00AF3847" w:rsidRDefault="007E2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5"/>
        <w:gridCol w:w="1102"/>
        <w:gridCol w:w="270"/>
        <w:gridCol w:w="1139"/>
        <w:gridCol w:w="279"/>
        <w:gridCol w:w="1119"/>
        <w:gridCol w:w="273"/>
        <w:gridCol w:w="1131"/>
      </w:tblGrid>
      <w:tr w:rsidR="00D277DD" w:rsidRPr="00AF3847" w14:paraId="51F301D4" w14:textId="77777777" w:rsidTr="00581C6A">
        <w:tc>
          <w:tcPr>
            <w:tcW w:w="4035" w:type="dxa"/>
          </w:tcPr>
          <w:p w14:paraId="0C61BF6E" w14:textId="012DB119" w:rsidR="00D277DD" w:rsidRPr="00AF3847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11" w:type="dxa"/>
            <w:gridSpan w:val="3"/>
          </w:tcPr>
          <w:p w14:paraId="306B62FA" w14:textId="6404423C" w:rsidR="00D277DD" w:rsidRPr="00AF3847" w:rsidRDefault="00D277DD" w:rsidP="00D2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2C0E3FE" w14:textId="77777777" w:rsidR="00D277DD" w:rsidRPr="00AF3847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6B08F6DA" w14:textId="126DF202" w:rsidR="00D277DD" w:rsidRPr="00AF3847" w:rsidRDefault="00D277DD" w:rsidP="00D2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7DD" w:rsidRPr="00AF3847" w14:paraId="4815D095" w14:textId="77777777" w:rsidTr="00581C6A">
        <w:tc>
          <w:tcPr>
            <w:tcW w:w="4035" w:type="dxa"/>
          </w:tcPr>
          <w:p w14:paraId="1CBD47B3" w14:textId="0722380B" w:rsidR="00D277DD" w:rsidRPr="00AF3847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2" w:type="dxa"/>
          </w:tcPr>
          <w:p w14:paraId="2474698F" w14:textId="1C5C9F48" w:rsidR="00D277DD" w:rsidRPr="00AF3847" w:rsidRDefault="00242D2C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024A06" w14:textId="77777777" w:rsidR="00D277DD" w:rsidRPr="00AF3847" w:rsidRDefault="00D277DD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FDE8F0F" w14:textId="36883653" w:rsidR="00D277DD" w:rsidRPr="00AF3847" w:rsidRDefault="00242D2C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9" w:type="dxa"/>
          </w:tcPr>
          <w:p w14:paraId="48232C35" w14:textId="77777777" w:rsidR="00D277DD" w:rsidRPr="00AF3847" w:rsidRDefault="00D277DD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63CD8A" w14:textId="28803464" w:rsidR="00D277DD" w:rsidRPr="00AF3847" w:rsidRDefault="00242D2C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77D0EA44" w14:textId="77777777" w:rsidR="00D277DD" w:rsidRPr="00AF3847" w:rsidRDefault="00D277DD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4B82951" w14:textId="5514F463" w:rsidR="00D277DD" w:rsidRPr="00AF3847" w:rsidRDefault="00242D2C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277DD" w:rsidRPr="00AF3847" w14:paraId="630B2657" w14:textId="77777777" w:rsidTr="00581C6A">
        <w:tc>
          <w:tcPr>
            <w:tcW w:w="4035" w:type="dxa"/>
          </w:tcPr>
          <w:p w14:paraId="3955E638" w14:textId="77777777" w:rsidR="00D277DD" w:rsidRPr="00AF3847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</w:tcPr>
          <w:p w14:paraId="5E6EFDCA" w14:textId="3843CAC6" w:rsidR="00D277DD" w:rsidRPr="00AF3847" w:rsidRDefault="00D277DD" w:rsidP="00D277D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51A0" w:rsidRPr="00AF3847" w14:paraId="6F2C6868" w14:textId="77777777" w:rsidTr="00581C6A">
        <w:tc>
          <w:tcPr>
            <w:tcW w:w="4035" w:type="dxa"/>
          </w:tcPr>
          <w:p w14:paraId="0ECB353F" w14:textId="2CFC2665" w:rsidR="00A251A0" w:rsidRPr="00AF3847" w:rsidRDefault="00A251A0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02" w:type="dxa"/>
          </w:tcPr>
          <w:p w14:paraId="1F81F602" w14:textId="25EFF642" w:rsidR="00A251A0" w:rsidRPr="00AF3847" w:rsidRDefault="00957458" w:rsidP="00A251A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EBDE48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52BB52D6" w14:textId="0BB2EBB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765BE1F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53B980F" w14:textId="1C0E5F48" w:rsidR="00A251A0" w:rsidRPr="00AF3847" w:rsidRDefault="00CA6FB5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  <w:tc>
          <w:tcPr>
            <w:tcW w:w="273" w:type="dxa"/>
          </w:tcPr>
          <w:p w14:paraId="2A454766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ED0E6A0" w14:textId="331D7263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A251A0" w:rsidRPr="00AF3847" w14:paraId="2E9E0A07" w14:textId="77777777" w:rsidTr="00581C6A">
        <w:tc>
          <w:tcPr>
            <w:tcW w:w="4035" w:type="dxa"/>
          </w:tcPr>
          <w:p w14:paraId="6014499A" w14:textId="7727A6C4" w:rsidR="00A251A0" w:rsidRPr="00AF3847" w:rsidRDefault="00A251A0" w:rsidP="00A251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02" w:type="dxa"/>
          </w:tcPr>
          <w:p w14:paraId="2D250808" w14:textId="01C6FEE6" w:rsidR="00A251A0" w:rsidRPr="00AF3847" w:rsidRDefault="00957458" w:rsidP="00A251A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82C04F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330F6AE4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1848311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3A52601" w14:textId="6E6A0DBE" w:rsidR="00A251A0" w:rsidRPr="00AF3847" w:rsidRDefault="00CA6FB5" w:rsidP="00CA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1AFAD88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0F97F85" w14:textId="7A328B66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</w:tbl>
    <w:p w14:paraId="657AD4EC" w14:textId="1A1AD6B9" w:rsidR="00957458" w:rsidRPr="00AF3847" w:rsidRDefault="00957458" w:rsidP="00880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5989863" w14:textId="7413548B" w:rsidR="00581C6A" w:rsidRPr="00AF3847" w:rsidRDefault="00957458" w:rsidP="00880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AF3847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7"/>
        <w:gridCol w:w="1082"/>
        <w:gridCol w:w="6"/>
        <w:gridCol w:w="262"/>
        <w:gridCol w:w="6"/>
        <w:gridCol w:w="1165"/>
        <w:gridCol w:w="277"/>
        <w:gridCol w:w="7"/>
        <w:gridCol w:w="1247"/>
        <w:gridCol w:w="14"/>
        <w:gridCol w:w="236"/>
        <w:gridCol w:w="6"/>
        <w:gridCol w:w="1123"/>
      </w:tblGrid>
      <w:tr w:rsidR="00DC2551" w:rsidRPr="00AF3847" w14:paraId="41F888C2" w14:textId="77777777" w:rsidTr="009F391F">
        <w:trPr>
          <w:trHeight w:val="418"/>
          <w:tblHeader/>
        </w:trPr>
        <w:tc>
          <w:tcPr>
            <w:tcW w:w="3937" w:type="dxa"/>
          </w:tcPr>
          <w:p w14:paraId="16BF5F67" w14:textId="22050A4B" w:rsidR="00DC2551" w:rsidRPr="00AF3847" w:rsidRDefault="00DC2551" w:rsidP="00F34EB6">
            <w:pPr>
              <w:tabs>
                <w:tab w:val="clear" w:pos="3742"/>
              </w:tabs>
              <w:spacing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5"/>
          </w:tcPr>
          <w:p w14:paraId="46BBA2D2" w14:textId="77777777" w:rsidR="00DC2551" w:rsidRPr="00AF3847" w:rsidRDefault="00DC2551" w:rsidP="00DC2551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2762392B" w14:textId="77777777" w:rsidR="00DC2551" w:rsidRPr="00AF3847" w:rsidRDefault="00DC2551" w:rsidP="00DC2551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6" w:type="dxa"/>
            <w:gridSpan w:val="5"/>
          </w:tcPr>
          <w:p w14:paraId="7E37E927" w14:textId="77777777" w:rsidR="00DC2551" w:rsidRPr="00AF3847" w:rsidRDefault="00DC2551" w:rsidP="00DC2551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663" w:rsidRPr="00AF3847" w14:paraId="2847DCB5" w14:textId="77777777" w:rsidTr="009F391F">
        <w:trPr>
          <w:trHeight w:val="418"/>
          <w:tblHeader/>
        </w:trPr>
        <w:tc>
          <w:tcPr>
            <w:tcW w:w="3937" w:type="dxa"/>
          </w:tcPr>
          <w:p w14:paraId="76A36399" w14:textId="7F39244D" w:rsidR="00CE6663" w:rsidRPr="00AF3847" w:rsidRDefault="00CE6663" w:rsidP="00CE6663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2" w:type="dxa"/>
          </w:tcPr>
          <w:p w14:paraId="7530DEB6" w14:textId="5E929B83" w:rsidR="00CE6663" w:rsidRPr="00AF3847" w:rsidRDefault="00242D2C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8" w:type="dxa"/>
            <w:gridSpan w:val="2"/>
          </w:tcPr>
          <w:p w14:paraId="6EDCEF50" w14:textId="77777777" w:rsidR="00CE6663" w:rsidRPr="00AF3847" w:rsidRDefault="00CE6663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CD5D25D" w14:textId="6F0C3DB6" w:rsidR="00CE6663" w:rsidRPr="00AF3847" w:rsidRDefault="00242D2C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gridSpan w:val="2"/>
          </w:tcPr>
          <w:p w14:paraId="21F40ED5" w14:textId="77777777" w:rsidR="00CE6663" w:rsidRPr="00AF3847" w:rsidRDefault="00CE6663" w:rsidP="00CE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AE9BB13" w14:textId="1FA3A690" w:rsidR="00CE6663" w:rsidRPr="00AF3847" w:rsidRDefault="00242D2C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6" w:type="dxa"/>
            <w:gridSpan w:val="3"/>
          </w:tcPr>
          <w:p w14:paraId="63BA9C7F" w14:textId="77777777" w:rsidR="00CE6663" w:rsidRPr="00AF3847" w:rsidRDefault="00CE6663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91290C0" w14:textId="13649354" w:rsidR="00CE6663" w:rsidRPr="00AF3847" w:rsidRDefault="00242D2C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C2551" w:rsidRPr="00AF3847" w14:paraId="2118EE74" w14:textId="77777777" w:rsidTr="009F391F">
        <w:trPr>
          <w:trHeight w:val="418"/>
          <w:tblHeader/>
        </w:trPr>
        <w:tc>
          <w:tcPr>
            <w:tcW w:w="3937" w:type="dxa"/>
          </w:tcPr>
          <w:p w14:paraId="67EAE61E" w14:textId="77777777" w:rsidR="00DC2551" w:rsidRPr="00AF3847" w:rsidRDefault="00DC2551" w:rsidP="00DC255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31" w:type="dxa"/>
            <w:gridSpan w:val="12"/>
          </w:tcPr>
          <w:p w14:paraId="398AE8FC" w14:textId="77777777" w:rsidR="00DC2551" w:rsidRPr="00AF3847" w:rsidRDefault="00DC2551" w:rsidP="00DC2551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4EB6" w:rsidRPr="00AF3847" w14:paraId="062A13BF" w14:textId="77777777" w:rsidTr="009F391F">
        <w:trPr>
          <w:trHeight w:val="418"/>
        </w:trPr>
        <w:tc>
          <w:tcPr>
            <w:tcW w:w="3937" w:type="dxa"/>
          </w:tcPr>
          <w:p w14:paraId="5480A8FD" w14:textId="0DB216BC" w:rsidR="00DC2551" w:rsidRPr="00AF3847" w:rsidRDefault="00DC2551" w:rsidP="00DC255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66DFCB5F" w14:textId="77777777" w:rsidR="00DC2551" w:rsidRPr="00AF3847" w:rsidRDefault="00DC2551" w:rsidP="00DC25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3289F712" w14:textId="77777777" w:rsidR="00DC2551" w:rsidRPr="00AF3847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1D8352B" w14:textId="77777777" w:rsidR="00DC2551" w:rsidRPr="00AF3847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0E7CA557" w14:textId="77777777" w:rsidR="00DC2551" w:rsidRPr="00AF3847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EDFB1AD" w14:textId="77777777" w:rsidR="00DC2551" w:rsidRPr="00AF3847" w:rsidRDefault="00DC2551" w:rsidP="00DC25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46B02718" w14:textId="77777777" w:rsidR="00DC2551" w:rsidRPr="00AF3847" w:rsidRDefault="00DC2551" w:rsidP="00DC25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ED8971D" w14:textId="77777777" w:rsidR="00DC2551" w:rsidRPr="00AF3847" w:rsidRDefault="00DC2551" w:rsidP="00DC255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1A0" w:rsidRPr="00AF3847" w14:paraId="683F94BD" w14:textId="77777777" w:rsidTr="009F391F">
        <w:trPr>
          <w:trHeight w:val="418"/>
        </w:trPr>
        <w:tc>
          <w:tcPr>
            <w:tcW w:w="3937" w:type="dxa"/>
          </w:tcPr>
          <w:p w14:paraId="1744428F" w14:textId="1AB1FB5B" w:rsidR="00A251A0" w:rsidRPr="00AF3847" w:rsidRDefault="00A251A0" w:rsidP="00A251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0BA15F5" w14:textId="02D5ED9D" w:rsidR="00A251A0" w:rsidRPr="00AF3847" w:rsidRDefault="00880926" w:rsidP="0095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14:paraId="6DE91FB5" w14:textId="77777777" w:rsidR="00A251A0" w:rsidRPr="00AF3847" w:rsidRDefault="00A251A0" w:rsidP="00A251A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3725C71" w14:textId="2453A17B" w:rsidR="00A251A0" w:rsidRPr="00AF3847" w:rsidRDefault="00A251A0" w:rsidP="00A251A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75510DED" w14:textId="77777777" w:rsidR="00A251A0" w:rsidRPr="00AF3847" w:rsidRDefault="00A251A0" w:rsidP="00A251A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19023C0" w14:textId="0200537B" w:rsidR="00A251A0" w:rsidRPr="00AF3847" w:rsidRDefault="00CA6FB5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11,083</w:t>
            </w:r>
          </w:p>
        </w:tc>
        <w:tc>
          <w:tcPr>
            <w:tcW w:w="256" w:type="dxa"/>
            <w:gridSpan w:val="3"/>
          </w:tcPr>
          <w:p w14:paraId="51B850E5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7043A5C" w14:textId="64F6851B" w:rsidR="00A251A0" w:rsidRPr="00AF3847" w:rsidRDefault="00A251A0" w:rsidP="00A251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11,039</w:t>
            </w:r>
          </w:p>
        </w:tc>
      </w:tr>
      <w:tr w:rsidR="00A251A0" w:rsidRPr="00AF3847" w14:paraId="295A5DDF" w14:textId="77777777" w:rsidTr="009F391F">
        <w:trPr>
          <w:trHeight w:val="418"/>
        </w:trPr>
        <w:tc>
          <w:tcPr>
            <w:tcW w:w="3937" w:type="dxa"/>
          </w:tcPr>
          <w:p w14:paraId="2F175E38" w14:textId="5583B27D" w:rsidR="00A251A0" w:rsidRPr="00AF3847" w:rsidRDefault="00A251A0" w:rsidP="00A251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E864CA8" w14:textId="2F92C200" w:rsidR="00A251A0" w:rsidRPr="00AF3847" w:rsidRDefault="00880926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27,453</w:t>
            </w:r>
          </w:p>
        </w:tc>
        <w:tc>
          <w:tcPr>
            <w:tcW w:w="268" w:type="dxa"/>
            <w:gridSpan w:val="2"/>
          </w:tcPr>
          <w:p w14:paraId="7137995A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7D03071B" w14:textId="04C534A0" w:rsidR="00A251A0" w:rsidRPr="00AF3847" w:rsidRDefault="00A251A0" w:rsidP="00A251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8,003</w:t>
            </w:r>
          </w:p>
        </w:tc>
        <w:tc>
          <w:tcPr>
            <w:tcW w:w="284" w:type="dxa"/>
            <w:gridSpan w:val="2"/>
          </w:tcPr>
          <w:p w14:paraId="783488EC" w14:textId="77777777" w:rsidR="00A251A0" w:rsidRPr="00AF3847" w:rsidRDefault="00A251A0" w:rsidP="00A251A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275B827" w14:textId="0AE200C0" w:rsidR="00A251A0" w:rsidRPr="00AF3847" w:rsidRDefault="00CA6FB5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80926" w:rsidRPr="00AF3847">
              <w:rPr>
                <w:rFonts w:asciiTheme="majorBidi" w:hAnsiTheme="majorBidi" w:cstheme="majorBidi"/>
                <w:sz w:val="30"/>
                <w:szCs w:val="30"/>
              </w:rPr>
              <w:t>,453</w:t>
            </w:r>
          </w:p>
        </w:tc>
        <w:tc>
          <w:tcPr>
            <w:tcW w:w="256" w:type="dxa"/>
            <w:gridSpan w:val="3"/>
          </w:tcPr>
          <w:p w14:paraId="492671BB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2E5EA4C" w14:textId="6F40FDAB" w:rsidR="00A251A0" w:rsidRPr="00AF3847" w:rsidRDefault="00A251A0" w:rsidP="00A251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8,003</w:t>
            </w:r>
          </w:p>
        </w:tc>
      </w:tr>
      <w:tr w:rsidR="00A251A0" w:rsidRPr="00AF3847" w14:paraId="207057F6" w14:textId="77777777" w:rsidTr="009F391F">
        <w:trPr>
          <w:trHeight w:val="418"/>
        </w:trPr>
        <w:tc>
          <w:tcPr>
            <w:tcW w:w="3937" w:type="dxa"/>
          </w:tcPr>
          <w:p w14:paraId="1FDEE2CD" w14:textId="32569066" w:rsidR="00A251A0" w:rsidRPr="00AF3847" w:rsidRDefault="00A251A0" w:rsidP="00A251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4AF9010" w14:textId="180B797F" w:rsidR="00A251A0" w:rsidRPr="00AF3847" w:rsidRDefault="00880926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27,453</w:t>
            </w:r>
          </w:p>
        </w:tc>
        <w:tc>
          <w:tcPr>
            <w:tcW w:w="268" w:type="dxa"/>
            <w:gridSpan w:val="2"/>
          </w:tcPr>
          <w:p w14:paraId="1E369B7E" w14:textId="77777777" w:rsidR="00A251A0" w:rsidRPr="00AF3847" w:rsidRDefault="00A251A0" w:rsidP="00A251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7F6E8" w14:textId="09A6C668" w:rsidR="00A251A0" w:rsidRPr="00AF3847" w:rsidRDefault="00A251A0" w:rsidP="00A251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8,003</w:t>
            </w:r>
          </w:p>
        </w:tc>
        <w:tc>
          <w:tcPr>
            <w:tcW w:w="284" w:type="dxa"/>
            <w:gridSpan w:val="2"/>
          </w:tcPr>
          <w:p w14:paraId="56C7FCB8" w14:textId="77777777" w:rsidR="00A251A0" w:rsidRPr="00AF3847" w:rsidRDefault="00A251A0" w:rsidP="00A251A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13701E6" w14:textId="6D9EDECA" w:rsidR="00A251A0" w:rsidRPr="00AF3847" w:rsidRDefault="00880926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38,536</w:t>
            </w:r>
          </w:p>
        </w:tc>
        <w:tc>
          <w:tcPr>
            <w:tcW w:w="256" w:type="dxa"/>
            <w:gridSpan w:val="3"/>
          </w:tcPr>
          <w:p w14:paraId="4650B357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0FCE1D4" w14:textId="4BC52612" w:rsidR="00A251A0" w:rsidRPr="00AF3847" w:rsidRDefault="00A251A0" w:rsidP="00A251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19,042</w:t>
            </w:r>
          </w:p>
        </w:tc>
      </w:tr>
      <w:tr w:rsidR="004A62A0" w:rsidRPr="00AF3847" w14:paraId="5A80856A" w14:textId="77777777" w:rsidTr="009F391F">
        <w:trPr>
          <w:trHeight w:val="418"/>
        </w:trPr>
        <w:tc>
          <w:tcPr>
            <w:tcW w:w="3937" w:type="dxa"/>
          </w:tcPr>
          <w:p w14:paraId="47481D9F" w14:textId="406B6433" w:rsidR="004A62A0" w:rsidRPr="00AF3847" w:rsidRDefault="004A62A0" w:rsidP="004A62A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8" w:type="dxa"/>
            <w:gridSpan w:val="2"/>
          </w:tcPr>
          <w:p w14:paraId="34A525AB" w14:textId="44D87E20" w:rsidR="004A62A0" w:rsidRPr="00AF3847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3EA2E0D8" w14:textId="77777777" w:rsidR="004A62A0" w:rsidRPr="00AF3847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998A280" w14:textId="01D78A12" w:rsidR="004A62A0" w:rsidRPr="00AF3847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3F9ECEC8" w14:textId="77777777" w:rsidR="004A62A0" w:rsidRPr="00AF3847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A6FB708" w14:textId="62521409" w:rsidR="004A62A0" w:rsidRPr="00AF3847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3ACD88B8" w14:textId="77777777" w:rsidR="004A62A0" w:rsidRPr="00AF3847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A02DA60" w14:textId="0DBE8DC9" w:rsidR="004A62A0" w:rsidRPr="00AF3847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2A0" w:rsidRPr="00AF3847" w14:paraId="0403D7EC" w14:textId="77777777" w:rsidTr="009F391F">
        <w:trPr>
          <w:trHeight w:val="418"/>
        </w:trPr>
        <w:tc>
          <w:tcPr>
            <w:tcW w:w="3937" w:type="dxa"/>
          </w:tcPr>
          <w:p w14:paraId="6911DC4F" w14:textId="160C72EA" w:rsidR="004A62A0" w:rsidRPr="00AF3847" w:rsidRDefault="004A62A0" w:rsidP="004A62A0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8" w:type="dxa"/>
            <w:gridSpan w:val="2"/>
          </w:tcPr>
          <w:p w14:paraId="6D3DB7CF" w14:textId="77777777" w:rsidR="004A62A0" w:rsidRPr="00AF3847" w:rsidRDefault="004A62A0" w:rsidP="004A62A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3C17CBA" w14:textId="77777777" w:rsidR="004A62A0" w:rsidRPr="00AF3847" w:rsidRDefault="004A62A0" w:rsidP="004A62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0DAE793" w14:textId="77777777" w:rsidR="004A62A0" w:rsidRPr="00AF3847" w:rsidRDefault="004A62A0" w:rsidP="004A62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8F2E3EB" w14:textId="77777777" w:rsidR="004A62A0" w:rsidRPr="00AF3847" w:rsidRDefault="004A62A0" w:rsidP="004A62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91E8F54" w14:textId="77777777" w:rsidR="004A62A0" w:rsidRPr="00AF3847" w:rsidRDefault="004A62A0" w:rsidP="004A62A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146D6502" w14:textId="77777777" w:rsidR="004A62A0" w:rsidRPr="00AF3847" w:rsidRDefault="004A62A0" w:rsidP="004A62A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3C8A8E3" w14:textId="77777777" w:rsidR="004A62A0" w:rsidRPr="00AF3847" w:rsidRDefault="004A62A0" w:rsidP="004A62A0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1A0" w:rsidRPr="00AF3847" w14:paraId="00A703EB" w14:textId="77777777" w:rsidTr="009F391F">
        <w:trPr>
          <w:trHeight w:val="418"/>
        </w:trPr>
        <w:tc>
          <w:tcPr>
            <w:tcW w:w="3937" w:type="dxa"/>
          </w:tcPr>
          <w:p w14:paraId="227F28D7" w14:textId="6A8F1288" w:rsidR="00A251A0" w:rsidRPr="00AF3847" w:rsidRDefault="00A251A0" w:rsidP="00A251A0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8" w:type="dxa"/>
            <w:gridSpan w:val="2"/>
          </w:tcPr>
          <w:p w14:paraId="034E8B1D" w14:textId="7D9ED8EF" w:rsidR="00A251A0" w:rsidRPr="00AF3847" w:rsidRDefault="00880926" w:rsidP="00A251A0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773B8430" w14:textId="77777777" w:rsidR="00A251A0" w:rsidRPr="00AF3847" w:rsidRDefault="00A251A0" w:rsidP="00A251A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14B2F88" w14:textId="20C47A39" w:rsidR="00A251A0" w:rsidRPr="00AF3847" w:rsidRDefault="00A251A0" w:rsidP="00370B5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7C6B5C2E" w14:textId="77777777" w:rsidR="00A251A0" w:rsidRPr="00AF3847" w:rsidRDefault="00A251A0" w:rsidP="00A251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DBC4081" w14:textId="5A172476" w:rsidR="00A251A0" w:rsidRPr="00AF3847" w:rsidRDefault="00880926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5F0571" w:rsidRPr="00AF3847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56" w:type="dxa"/>
            <w:gridSpan w:val="3"/>
          </w:tcPr>
          <w:p w14:paraId="7A036F00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0C6408B" w14:textId="706030BD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7,041</w:t>
            </w:r>
          </w:p>
        </w:tc>
      </w:tr>
      <w:tr w:rsidR="00A251A0" w:rsidRPr="00AF3847" w14:paraId="18EA16F6" w14:textId="77777777" w:rsidTr="009F391F">
        <w:trPr>
          <w:trHeight w:val="418"/>
        </w:trPr>
        <w:tc>
          <w:tcPr>
            <w:tcW w:w="3937" w:type="dxa"/>
          </w:tcPr>
          <w:p w14:paraId="44F026C7" w14:textId="22BA7AF0" w:rsidR="00A251A0" w:rsidRPr="00AF3847" w:rsidRDefault="00A251A0" w:rsidP="00A251A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8" w:type="dxa"/>
            <w:gridSpan w:val="2"/>
          </w:tcPr>
          <w:p w14:paraId="4C0C66E0" w14:textId="2EC6769B" w:rsidR="00A251A0" w:rsidRPr="00AF3847" w:rsidRDefault="005F0571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68" w:type="dxa"/>
            <w:gridSpan w:val="2"/>
          </w:tcPr>
          <w:p w14:paraId="12D37D43" w14:textId="77777777" w:rsidR="00A251A0" w:rsidRPr="00AF3847" w:rsidRDefault="00A251A0" w:rsidP="00A251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6793DAB" w14:textId="68F5F9FE" w:rsidR="00A251A0" w:rsidRPr="00AF3847" w:rsidRDefault="00A251A0" w:rsidP="00A251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84" w:type="dxa"/>
            <w:gridSpan w:val="2"/>
          </w:tcPr>
          <w:p w14:paraId="043FAA28" w14:textId="77777777" w:rsidR="00A251A0" w:rsidRPr="00AF3847" w:rsidRDefault="00A251A0" w:rsidP="00A251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96F7CA0" w14:textId="4B6521CC" w:rsidR="00A251A0" w:rsidRPr="00AF3847" w:rsidRDefault="005F0571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56" w:type="dxa"/>
            <w:gridSpan w:val="3"/>
          </w:tcPr>
          <w:p w14:paraId="650CD386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81BADDF" w14:textId="2598408E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A251A0" w:rsidRPr="00AF3847" w14:paraId="1B4F4647" w14:textId="77777777" w:rsidTr="009F391F">
        <w:trPr>
          <w:trHeight w:val="418"/>
        </w:trPr>
        <w:tc>
          <w:tcPr>
            <w:tcW w:w="3937" w:type="dxa"/>
          </w:tcPr>
          <w:p w14:paraId="677F91C3" w14:textId="77777777" w:rsidR="00A251A0" w:rsidRPr="00AF3847" w:rsidRDefault="00A251A0" w:rsidP="00A251A0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7E119" w14:textId="36BF25C6" w:rsidR="00A251A0" w:rsidRPr="00AF3847" w:rsidRDefault="005F0571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68" w:type="dxa"/>
            <w:gridSpan w:val="2"/>
          </w:tcPr>
          <w:p w14:paraId="5D534E34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BFDBA" w14:textId="56A031EB" w:rsidR="00A251A0" w:rsidRPr="00AF3847" w:rsidRDefault="00A251A0" w:rsidP="00A251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84" w:type="dxa"/>
            <w:gridSpan w:val="2"/>
          </w:tcPr>
          <w:p w14:paraId="7B71A46E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E0453" w14:textId="043F2843" w:rsidR="00A251A0" w:rsidRPr="00AF3847" w:rsidRDefault="001E728F" w:rsidP="005F057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6,964</w:t>
            </w:r>
          </w:p>
        </w:tc>
        <w:tc>
          <w:tcPr>
            <w:tcW w:w="256" w:type="dxa"/>
            <w:gridSpan w:val="3"/>
          </w:tcPr>
          <w:p w14:paraId="01B8C171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1C500" w14:textId="30C3A056" w:rsidR="00A251A0" w:rsidRPr="00AF3847" w:rsidRDefault="00A251A0" w:rsidP="005F057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7,151</w:t>
            </w:r>
          </w:p>
        </w:tc>
      </w:tr>
      <w:tr w:rsidR="00A251A0" w:rsidRPr="00AF3847" w14:paraId="13B6EACF" w14:textId="77777777" w:rsidTr="009F391F">
        <w:trPr>
          <w:trHeight w:val="418"/>
        </w:trPr>
        <w:tc>
          <w:tcPr>
            <w:tcW w:w="3937" w:type="dxa"/>
          </w:tcPr>
          <w:p w14:paraId="609B4A7D" w14:textId="179DB55A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</w:tcPr>
          <w:p w14:paraId="408583FD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5D254DEF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7B2BBF89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585FD252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</w:tcPr>
          <w:p w14:paraId="6F146ED3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DEC8916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9" w:type="dxa"/>
            <w:gridSpan w:val="2"/>
          </w:tcPr>
          <w:p w14:paraId="76541BAE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1A0" w:rsidRPr="00AF3847" w14:paraId="460B6B5D" w14:textId="77777777" w:rsidTr="009F391F">
        <w:trPr>
          <w:trHeight w:val="418"/>
        </w:trPr>
        <w:tc>
          <w:tcPr>
            <w:tcW w:w="3937" w:type="dxa"/>
          </w:tcPr>
          <w:p w14:paraId="4AF5D5BD" w14:textId="5248E6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5415834F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585B4AC2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414FE53E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311A6386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</w:tcPr>
          <w:p w14:paraId="5C68EA03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E6693B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9" w:type="dxa"/>
            <w:gridSpan w:val="2"/>
          </w:tcPr>
          <w:p w14:paraId="055FC4BE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1A0" w:rsidRPr="00AF3847" w14:paraId="64A8DE6A" w14:textId="77777777" w:rsidTr="009F391F">
        <w:trPr>
          <w:trHeight w:val="418"/>
        </w:trPr>
        <w:tc>
          <w:tcPr>
            <w:tcW w:w="3937" w:type="dxa"/>
          </w:tcPr>
          <w:p w14:paraId="442B9A82" w14:textId="0593BA51" w:rsidR="00A251A0" w:rsidRPr="00AF3847" w:rsidRDefault="00A251A0" w:rsidP="00A251A0">
            <w:pPr>
              <w:pStyle w:val="acctfourfigures"/>
              <w:tabs>
                <w:tab w:val="clear" w:pos="765"/>
                <w:tab w:val="decimal" w:pos="74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57D34976" w14:textId="7955FC3D" w:rsidR="00A251A0" w:rsidRPr="00AF3847" w:rsidRDefault="001E728F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41,366</w:t>
            </w:r>
          </w:p>
        </w:tc>
        <w:tc>
          <w:tcPr>
            <w:tcW w:w="268" w:type="dxa"/>
            <w:gridSpan w:val="2"/>
          </w:tcPr>
          <w:p w14:paraId="5FB624B5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</w:tcPr>
          <w:p w14:paraId="69AB22B8" w14:textId="76DED9F2" w:rsidR="00A251A0" w:rsidRPr="00AF3847" w:rsidRDefault="00A251A0" w:rsidP="00A251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30,118</w:t>
            </w:r>
          </w:p>
        </w:tc>
        <w:tc>
          <w:tcPr>
            <w:tcW w:w="277" w:type="dxa"/>
          </w:tcPr>
          <w:p w14:paraId="655FED6B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  <w:tcBorders>
              <w:bottom w:val="double" w:sz="4" w:space="0" w:color="auto"/>
            </w:tcBorders>
          </w:tcPr>
          <w:p w14:paraId="2C241663" w14:textId="27CA445B" w:rsidR="00A251A0" w:rsidRPr="00AF3847" w:rsidRDefault="001E728F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34,769</w:t>
            </w:r>
          </w:p>
        </w:tc>
        <w:tc>
          <w:tcPr>
            <w:tcW w:w="236" w:type="dxa"/>
          </w:tcPr>
          <w:p w14:paraId="7F7B98BF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9" w:type="dxa"/>
            <w:gridSpan w:val="2"/>
            <w:tcBorders>
              <w:bottom w:val="double" w:sz="4" w:space="0" w:color="auto"/>
            </w:tcBorders>
          </w:tcPr>
          <w:p w14:paraId="439FCDD9" w14:textId="58284EBA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23,418</w:t>
            </w:r>
          </w:p>
        </w:tc>
      </w:tr>
      <w:tr w:rsidR="00A251A0" w:rsidRPr="00AF3847" w14:paraId="1B743B30" w14:textId="77777777" w:rsidTr="009F391F">
        <w:trPr>
          <w:trHeight w:val="418"/>
        </w:trPr>
        <w:tc>
          <w:tcPr>
            <w:tcW w:w="3937" w:type="dxa"/>
          </w:tcPr>
          <w:p w14:paraId="7BDABD97" w14:textId="4BD98813" w:rsidR="00A251A0" w:rsidRPr="00AF3847" w:rsidRDefault="00A251A0" w:rsidP="00A251A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</w:tcPr>
          <w:p w14:paraId="11A85167" w14:textId="5C9499B4" w:rsidR="00A251A0" w:rsidRPr="00AF3847" w:rsidRDefault="00A251A0" w:rsidP="00A251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3"/>
          </w:tcPr>
          <w:p w14:paraId="0147A687" w14:textId="77777777" w:rsidR="00A251A0" w:rsidRPr="00AF3847" w:rsidRDefault="00A251A0" w:rsidP="00A251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4CC2ECF" w14:textId="0945FA00" w:rsidR="00A251A0" w:rsidRPr="00AF3847" w:rsidRDefault="00A251A0" w:rsidP="00A251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2C83A9" w14:textId="77777777" w:rsidR="00A251A0" w:rsidRPr="00AF3847" w:rsidRDefault="00A251A0" w:rsidP="00A25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7EC39BCE" w14:textId="17AE0016" w:rsidR="00A251A0" w:rsidRPr="00AF3847" w:rsidRDefault="00A251A0" w:rsidP="00A251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D393E" w14:textId="77777777" w:rsidR="00A251A0" w:rsidRPr="00AF3847" w:rsidRDefault="00A251A0" w:rsidP="00A251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gridSpan w:val="2"/>
          </w:tcPr>
          <w:p w14:paraId="14C9C416" w14:textId="0CA100F2" w:rsidR="00A251A0" w:rsidRPr="00AF3847" w:rsidRDefault="00A251A0" w:rsidP="00A251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1A0" w:rsidRPr="00AF3847" w14:paraId="1F7E4AA6" w14:textId="77777777" w:rsidTr="009F391F">
        <w:trPr>
          <w:trHeight w:val="418"/>
        </w:trPr>
        <w:tc>
          <w:tcPr>
            <w:tcW w:w="3937" w:type="dxa"/>
          </w:tcPr>
          <w:p w14:paraId="609E42AC" w14:textId="4C419FEC" w:rsidR="00A251A0" w:rsidRPr="00AF3847" w:rsidRDefault="00A251A0" w:rsidP="00A251A0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2" w:type="dxa"/>
          </w:tcPr>
          <w:p w14:paraId="3270A677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3"/>
          </w:tcPr>
          <w:p w14:paraId="26AEDEE0" w14:textId="77777777" w:rsidR="00A251A0" w:rsidRPr="00AF3847" w:rsidRDefault="00A251A0" w:rsidP="00A251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A90155" w14:textId="77777777" w:rsidR="00A251A0" w:rsidRPr="00AF3847" w:rsidRDefault="00A251A0" w:rsidP="00A251A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7A4D811" w14:textId="77777777" w:rsidR="00A251A0" w:rsidRPr="00AF3847" w:rsidRDefault="00A251A0" w:rsidP="00A251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0A01FB3E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101EC4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gridSpan w:val="2"/>
          </w:tcPr>
          <w:p w14:paraId="4A79033E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1A0" w:rsidRPr="00AF3847" w14:paraId="7BCDAB49" w14:textId="77777777" w:rsidTr="009F391F">
        <w:trPr>
          <w:trHeight w:val="418"/>
        </w:trPr>
        <w:tc>
          <w:tcPr>
            <w:tcW w:w="3937" w:type="dxa"/>
          </w:tcPr>
          <w:p w14:paraId="55FC6371" w14:textId="782963CA" w:rsidR="00A251A0" w:rsidRPr="00AF3847" w:rsidRDefault="00A251A0" w:rsidP="00A251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4E7FD1B9" w14:textId="15AD1554" w:rsidR="00A251A0" w:rsidRPr="00AF3847" w:rsidRDefault="001E728F" w:rsidP="001E728F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3"/>
          </w:tcPr>
          <w:p w14:paraId="189D80B9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D5FFCDD" w14:textId="0FC07444" w:rsidR="00A251A0" w:rsidRPr="00AF3847" w:rsidRDefault="00A251A0" w:rsidP="00A251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2,450</w:t>
            </w:r>
          </w:p>
        </w:tc>
        <w:tc>
          <w:tcPr>
            <w:tcW w:w="277" w:type="dxa"/>
          </w:tcPr>
          <w:p w14:paraId="1674AB51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  <w:tcBorders>
              <w:bottom w:val="double" w:sz="4" w:space="0" w:color="auto"/>
            </w:tcBorders>
          </w:tcPr>
          <w:p w14:paraId="14DCEDD0" w14:textId="3FEE7840" w:rsidR="00A251A0" w:rsidRPr="00AF3847" w:rsidRDefault="001E728F" w:rsidP="00A251A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9BFE8E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bottom w:val="double" w:sz="4" w:space="0" w:color="auto"/>
            </w:tcBorders>
          </w:tcPr>
          <w:p w14:paraId="4D817E0E" w14:textId="32C67C38" w:rsidR="00A251A0" w:rsidRPr="00AF3847" w:rsidRDefault="00A251A0" w:rsidP="00A251A0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AB5F11D" w14:textId="01E2BA9C" w:rsidR="00E21F93" w:rsidRPr="00AF3847" w:rsidRDefault="00E21F93" w:rsidP="0028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7106FA" w14:textId="60BEE000" w:rsidR="00BE6EC8" w:rsidRPr="00AF3847" w:rsidRDefault="00BE6EC8" w:rsidP="00BE6EC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13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42D2C" w:rsidRPr="00AF3847">
        <w:rPr>
          <w:rFonts w:asciiTheme="majorBidi" w:hAnsiTheme="majorBidi" w:cstheme="majorBidi"/>
          <w:sz w:val="30"/>
          <w:szCs w:val="30"/>
        </w:rPr>
        <w:t>2567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บริษัทได้ทำสัญญาเพื่อ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ยกหนี้</w:t>
      </w:r>
      <w:r w:rsidRPr="00AF3847">
        <w:rPr>
          <w:rFonts w:asciiTheme="majorBidi" w:hAnsiTheme="majorBidi" w:cstheme="majorBidi"/>
          <w:sz w:val="30"/>
          <w:szCs w:val="30"/>
          <w:cs/>
        </w:rPr>
        <w:t>เงินให้กู้ยื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AF3847">
        <w:rPr>
          <w:rFonts w:asciiTheme="majorBidi" w:hAnsiTheme="majorBidi" w:cstheme="majorBidi"/>
          <w:sz w:val="30"/>
          <w:szCs w:val="30"/>
          <w:cs/>
        </w:rPr>
        <w:t>แก่</w:t>
      </w:r>
      <w:r w:rsidRPr="00AF3847">
        <w:rPr>
          <w:rFonts w:asciiTheme="majorBidi" w:hAnsiTheme="majorBidi" w:cstheme="majorBidi"/>
          <w:sz w:val="30"/>
          <w:szCs w:val="30"/>
        </w:rPr>
        <w:t xml:space="preserve"> Sappe Europe </w:t>
      </w:r>
      <w:proofErr w:type="spellStart"/>
      <w:r w:rsidRPr="00AF3847">
        <w:rPr>
          <w:rFonts w:asciiTheme="majorBidi" w:hAnsiTheme="majorBidi" w:cstheme="majorBidi"/>
          <w:sz w:val="30"/>
          <w:szCs w:val="30"/>
        </w:rPr>
        <w:t>s.r.o.</w:t>
      </w:r>
      <w:proofErr w:type="spellEnd"/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42D2C" w:rsidRPr="00AF3847">
        <w:rPr>
          <w:rFonts w:asciiTheme="majorBidi" w:hAnsiTheme="majorBidi" w:cstheme="majorBidi"/>
          <w:sz w:val="30"/>
          <w:szCs w:val="30"/>
        </w:rPr>
        <w:t>0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26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242D2C" w:rsidRPr="00AF3847">
        <w:rPr>
          <w:rFonts w:asciiTheme="majorBidi" w:hAnsiTheme="majorBidi" w:cstheme="majorBidi"/>
          <w:sz w:val="30"/>
          <w:szCs w:val="30"/>
        </w:rPr>
        <w:t>9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14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AF3847">
        <w:rPr>
          <w:rFonts w:asciiTheme="majorBidi" w:hAnsiTheme="majorBidi" w:cstheme="majorBidi"/>
          <w:sz w:val="30"/>
          <w:szCs w:val="30"/>
          <w:cs/>
        </w:rPr>
        <w:t>รวมถึงดอกเบี้ย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AF3847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242D2C" w:rsidRPr="00AF3847">
        <w:rPr>
          <w:rFonts w:asciiTheme="majorBidi" w:hAnsiTheme="majorBidi" w:cstheme="majorBidi"/>
          <w:sz w:val="30"/>
          <w:szCs w:val="30"/>
        </w:rPr>
        <w:t>0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11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242D2C" w:rsidRPr="00AF3847">
        <w:rPr>
          <w:rFonts w:asciiTheme="majorBidi" w:hAnsiTheme="majorBidi" w:cstheme="majorBidi"/>
          <w:sz w:val="30"/>
          <w:szCs w:val="30"/>
        </w:rPr>
        <w:t>4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17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อย่างไรก็ตาม บริษัทได้ตั้ง</w:t>
      </w:r>
      <w:r w:rsidRPr="00AF3847">
        <w:rPr>
          <w:rFonts w:asciiTheme="majorBidi" w:hAnsiTheme="majorBidi"/>
          <w:sz w:val="30"/>
          <w:szCs w:val="30"/>
          <w:cs/>
        </w:rPr>
        <w:t>ค่าเผื่อผลขาดทุนด้านเครดิตที่คาดว่าจะเกิดขึ้</w:t>
      </w:r>
      <w:r w:rsidRPr="00AF3847">
        <w:rPr>
          <w:rFonts w:asciiTheme="majorBidi" w:hAnsiTheme="majorBidi" w:hint="cs"/>
          <w:sz w:val="30"/>
          <w:szCs w:val="30"/>
          <w:cs/>
        </w:rPr>
        <w:t>นสำหรับจำนวนดังกล่าวทั้งจำนวนแล้ว ดังนั้น การยกหนี้ดังกล่าว จึงไม่มีผลกระทบต่องบกำไรขาดทุนเฉพาะกิจการสำหรับ</w:t>
      </w:r>
      <w:r w:rsidR="00906EA9" w:rsidRPr="00AF3847">
        <w:rPr>
          <w:rFonts w:asciiTheme="majorBidi" w:hAnsiTheme="majorBidi" w:hint="cs"/>
          <w:sz w:val="30"/>
          <w:szCs w:val="30"/>
          <w:cs/>
        </w:rPr>
        <w:t>ปี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242D2C" w:rsidRPr="00AF3847">
        <w:rPr>
          <w:rFonts w:asciiTheme="majorBidi" w:hAnsiTheme="majorBidi"/>
          <w:sz w:val="30"/>
          <w:szCs w:val="30"/>
        </w:rPr>
        <w:t>31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="00906EA9" w:rsidRPr="00AF3847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242D2C" w:rsidRPr="00AF3847">
        <w:rPr>
          <w:rFonts w:asciiTheme="majorBidi" w:hAnsiTheme="majorBidi"/>
          <w:sz w:val="30"/>
          <w:szCs w:val="30"/>
        </w:rPr>
        <w:t>2567</w:t>
      </w:r>
    </w:p>
    <w:p w14:paraId="70E76FE1" w14:textId="77777777" w:rsidR="001E728F" w:rsidRPr="00AF3847" w:rsidRDefault="001E728F" w:rsidP="000D2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0F9FC0" w14:textId="77777777" w:rsidR="00957458" w:rsidRPr="00AF3847" w:rsidRDefault="0095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A35757" w14:textId="249F4465" w:rsidR="002C28F6" w:rsidRPr="00AF3847" w:rsidRDefault="002C28F6" w:rsidP="000D2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75A7741" w14:textId="77777777" w:rsidR="002C28F6" w:rsidRPr="00AF3847" w:rsidRDefault="002C28F6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9DB980" w14:textId="77777777" w:rsidR="002C28F6" w:rsidRPr="00AF3847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</w:t>
      </w:r>
    </w:p>
    <w:p w14:paraId="41E248E1" w14:textId="77777777" w:rsidR="002C28F6" w:rsidRPr="00AF3847" w:rsidRDefault="002C28F6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112B05D" w14:textId="0E7148A8" w:rsidR="002C28F6" w:rsidRPr="00AF3847" w:rsidRDefault="002C28F6" w:rsidP="004D538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บริษัทมีสัญญาเช่าที่ดินกับกลุ่มบุคคลที่เกี่ยวข้องกัน โดยที่คู่สัญญาตกลงที่จะให้เช่าที่ดินเป็นเวลา </w:t>
      </w:r>
      <w:r w:rsidR="00242D2C" w:rsidRPr="00AF3847">
        <w:rPr>
          <w:rFonts w:asciiTheme="majorBidi" w:hAnsiTheme="majorBidi" w:cstheme="majorBidi"/>
          <w:sz w:val="30"/>
          <w:szCs w:val="30"/>
        </w:rPr>
        <w:t>20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Pr="00AF3847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242D2C" w:rsidRPr="00AF3847">
        <w:rPr>
          <w:rFonts w:asciiTheme="majorBidi" w:hAnsiTheme="majorBidi" w:cstheme="majorBidi"/>
          <w:sz w:val="30"/>
          <w:szCs w:val="30"/>
        </w:rPr>
        <w:t>2576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ในการนี้บริษัทจะต้องจ่ายเงินประกันค่าเช่าที่ดินเริ่มแรกเป็นเงินจำนวนหนึ่งและจ่ายค่าเช่าที่ดินรายเดือน </w:t>
      </w:r>
      <w:r w:rsidRPr="00AF3847">
        <w:rPr>
          <w:rFonts w:asciiTheme="majorBidi" w:hAnsiTheme="majorBidi" w:cstheme="majorBidi"/>
          <w:spacing w:val="22"/>
          <w:sz w:val="30"/>
          <w:szCs w:val="30"/>
          <w:cs/>
        </w:rPr>
        <w:t>โดยในแต่ละปี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คู่สัญญาจะมีการปรับค่าเช่าในอัตราร้อยละ 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33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จากอัตราค่าเช่าที่ดินสุดท้าย 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242D2C" w:rsidRPr="00AF3847">
        <w:rPr>
          <w:rFonts w:asciiTheme="majorBidi" w:hAnsiTheme="majorBidi" w:cstheme="majorBidi"/>
          <w:sz w:val="30"/>
          <w:szCs w:val="30"/>
        </w:rPr>
        <w:t>90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 เมื่อวันที่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19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42D2C" w:rsidRPr="00AF3847">
        <w:rPr>
          <w:rFonts w:asciiTheme="majorBidi" w:hAnsiTheme="majorBidi" w:cstheme="majorBidi"/>
          <w:sz w:val="30"/>
          <w:szCs w:val="30"/>
        </w:rPr>
        <w:t>2557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บริษัททำบันทึกข้อตกลงแก้ไขเพิ่มเติมการเปลี่ยนแปลงอัตราการปรับค่าเช่าข้างต้นจากอัตราร้อยละ 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33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ต่อปี เป็นร้อยละ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AF3847">
        <w:rPr>
          <w:rFonts w:asciiTheme="majorBidi" w:hAnsiTheme="majorBidi" w:cstheme="majorBidi"/>
          <w:sz w:val="30"/>
          <w:szCs w:val="30"/>
        </w:rPr>
        <w:t>2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ต่อปี อย่างไรก็ตาม เมื่อพ้นระยะเวลา 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ปี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นับจากวันที่ในสัญญาหากบริษัทประสงค์จะซื้อทรัพย์สินที่เช่าจากผู้ให้เช่า ผู้ให้เช่าจะขายทรัพย์สินที่เช่าให้แก่บริษัทโดยใช้ราคาเฉลี่ยของราคาประเมินที่ประเมินโดยผู้ประเมินราคาอิสระเป็นราคาในการซื้อขายทรัพย์สินที่เช่า</w:t>
      </w:r>
    </w:p>
    <w:p w14:paraId="6504A458" w14:textId="77777777" w:rsidR="002C28F6" w:rsidRPr="00AF3847" w:rsidRDefault="002C28F6" w:rsidP="004D5385">
      <w:pPr>
        <w:tabs>
          <w:tab w:val="clear" w:pos="227"/>
          <w:tab w:val="clear" w:pos="454"/>
          <w:tab w:val="clear" w:pos="68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E21A586" w14:textId="3AEC1A95" w:rsidR="002C28F6" w:rsidRPr="00AF3847" w:rsidRDefault="002C28F6" w:rsidP="0091591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กลุ่มบริษัทมีสัญญาเช่าที่ดินกับบุคคลที่เกี่ยวข้องกัน โดยที่คู่สัญญาตกลงที่จะให้เช่าที่ดินเป็นเวลา </w:t>
      </w:r>
      <w:r w:rsidR="00242D2C" w:rsidRPr="00AF3847">
        <w:rPr>
          <w:rFonts w:asciiTheme="majorBidi" w:hAnsiTheme="majorBidi" w:cstheme="majorBidi"/>
          <w:sz w:val="30"/>
          <w:szCs w:val="30"/>
        </w:rPr>
        <w:t>30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AF3847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242D2C" w:rsidRPr="00AF3847">
        <w:rPr>
          <w:rFonts w:asciiTheme="majorBidi" w:hAnsiTheme="majorBidi" w:cstheme="majorBidi"/>
          <w:sz w:val="30"/>
          <w:szCs w:val="30"/>
        </w:rPr>
        <w:t>2589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บริษัทจะต้องจ่ายค่าเช่าที่ดินรายเดือนโดยในทุก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242D2C" w:rsidRPr="00AF3847">
        <w:rPr>
          <w:rFonts w:asciiTheme="majorBidi" w:hAnsiTheme="majorBidi" w:cstheme="majorBidi"/>
          <w:sz w:val="30"/>
          <w:szCs w:val="30"/>
        </w:rPr>
        <w:t>5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ปี คู่สัญญาจะมีการปรับค่าเช่าในอัตราร้อยละ </w:t>
      </w:r>
      <w:r w:rsidR="00242D2C" w:rsidRPr="00AF3847">
        <w:rPr>
          <w:rFonts w:asciiTheme="majorBidi" w:hAnsiTheme="majorBidi" w:cstheme="majorBidi"/>
          <w:sz w:val="30"/>
          <w:szCs w:val="30"/>
        </w:rPr>
        <w:t>10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1441F8" w:rsidRPr="00AF3847">
        <w:rPr>
          <w:rFonts w:asciiTheme="majorBidi" w:hAnsiTheme="majorBidi" w:cstheme="majorBidi"/>
          <w:sz w:val="30"/>
          <w:szCs w:val="30"/>
        </w:rPr>
        <w:t xml:space="preserve">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จากอัตราค่าเช่าที่ดินสุดท้าย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สัญญานี้มีผลบังคับใช้ไปจนกว่าฝ่ายใดฝ่ายหนึ่งจะบอกเลิก โดยการแจ้งล่วงหน้า</w:t>
      </w:r>
      <w:r w:rsidR="001441F8" w:rsidRPr="00AF3847">
        <w:rPr>
          <w:rFonts w:asciiTheme="majorBidi" w:hAnsiTheme="majorBidi" w:cstheme="majorBidi"/>
          <w:sz w:val="30"/>
          <w:szCs w:val="30"/>
        </w:rPr>
        <w:t xml:space="preserve">     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เป็นลายลักษณ์อักษรแก่อีกฝ่ายหนึ่งทราบไม่น้อยกว่า </w:t>
      </w:r>
      <w:r w:rsidR="00242D2C" w:rsidRPr="00AF3847">
        <w:rPr>
          <w:rFonts w:asciiTheme="majorBidi" w:hAnsiTheme="majorBidi" w:cstheme="majorBidi"/>
          <w:sz w:val="30"/>
          <w:szCs w:val="30"/>
        </w:rPr>
        <w:t>90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6BD7F28C" w14:textId="77777777" w:rsidR="002C28F6" w:rsidRPr="00AF3847" w:rsidRDefault="002C28F6" w:rsidP="0091591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80E237" w14:textId="77777777" w:rsidR="002C28F6" w:rsidRPr="00AF3847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29732D7A" w14:textId="77777777" w:rsidR="002C28F6" w:rsidRPr="00AF3847" w:rsidRDefault="002C28F6" w:rsidP="00D56E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A45E76" w14:textId="1E5F86FD" w:rsidR="002C28F6" w:rsidRPr="00AF3847" w:rsidRDefault="002C28F6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ที่ดินพร้อมสิ่งปลูกสร้างกับบุคคลที่เกี่ยวข้องกันท่านหนึ่งโดยที่คู่สัญญาตกลงที่จะให้เช่าที่ดินพร้อมสิ่งปลูกสร้างเป็นเวลา 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ปี สิ้นสุดปี </w:t>
      </w:r>
      <w:r w:rsidR="00242D2C" w:rsidRPr="00AF3847">
        <w:rPr>
          <w:rFonts w:asciiTheme="majorBidi" w:hAnsiTheme="majorBidi" w:cstheme="majorBidi"/>
          <w:sz w:val="30"/>
          <w:szCs w:val="30"/>
        </w:rPr>
        <w:t>25</w:t>
      </w:r>
      <w:r w:rsidR="00E97DF8" w:rsidRPr="00AF3847">
        <w:rPr>
          <w:rFonts w:asciiTheme="majorBidi" w:hAnsiTheme="majorBidi" w:cstheme="majorBidi"/>
          <w:sz w:val="30"/>
          <w:szCs w:val="30"/>
        </w:rPr>
        <w:t>71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ในการนี้ บริษัทจะต้องจ่ายเงินประกันค่าเช่าที่ดินพร้อมสิ่งปลูกสร้างเริ่มแรกเป็นเงินจำนวนหนึ่งและจ่ายค่าเช่าที่ดินพร้อมสิ่งปลูกสร้างรายเดือน โดยในแต่ละปีคู่สัญญาจะมีการปรับ</w:t>
      </w:r>
      <w:r w:rsidRPr="00AF3847">
        <w:rPr>
          <w:rFonts w:asciiTheme="majorBidi" w:hAnsiTheme="majorBidi" w:cstheme="majorBidi"/>
          <w:sz w:val="30"/>
          <w:szCs w:val="30"/>
          <w:cs/>
        </w:rPr>
        <w:br/>
        <w:t xml:space="preserve">ค่าเช่าในอัตราร้อยละ 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จากอัตราค่าเช่าที่ดินพร้อมสิ่งปลูกสร้างสุดท้าย สัญญานี้มีผลบังคับใช้ไปจนกว่าฝ่ายใด</w:t>
      </w:r>
      <w:r w:rsidRPr="00AF3847">
        <w:rPr>
          <w:rFonts w:asciiTheme="majorBidi" w:hAnsiTheme="majorBidi" w:cstheme="majorBidi"/>
          <w:sz w:val="30"/>
          <w:szCs w:val="30"/>
          <w:cs/>
        </w:rPr>
        <w:br/>
        <w:t xml:space="preserve">ฝ่ายหนึ่งจะบอกเลิกโดยการแจ้งล่วงหน้าเป็นลายลักษณ์อักษรแก่อีกฝ่ายหนึ่งทราบไม่น้อยกว่า </w:t>
      </w:r>
      <w:r w:rsidR="00242D2C" w:rsidRPr="00AF3847">
        <w:rPr>
          <w:rFonts w:asciiTheme="majorBidi" w:hAnsiTheme="majorBidi" w:cstheme="majorBidi"/>
          <w:sz w:val="30"/>
          <w:szCs w:val="30"/>
        </w:rPr>
        <w:t>30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54E9C88B" w14:textId="096824E7" w:rsidR="001228A0" w:rsidRPr="00AF3847" w:rsidRDefault="00122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C55E826" w14:textId="77777777" w:rsidR="00957458" w:rsidRPr="00AF3847" w:rsidRDefault="0095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D2518F1" w14:textId="2B70400C" w:rsidR="002C28F6" w:rsidRPr="00AF3847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สัญญาว่าจ้างให้เป็นผู้ผลิต</w:t>
      </w:r>
    </w:p>
    <w:p w14:paraId="233AADBE" w14:textId="77777777" w:rsidR="002C28F6" w:rsidRPr="00AF3847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/>
        <w:jc w:val="both"/>
        <w:rPr>
          <w:rFonts w:asciiTheme="majorBidi" w:hAnsiTheme="majorBidi" w:cstheme="majorBidi"/>
          <w:sz w:val="28"/>
          <w:szCs w:val="28"/>
        </w:rPr>
      </w:pPr>
    </w:p>
    <w:p w14:paraId="1D2823D9" w14:textId="1796F31C" w:rsidR="002C28F6" w:rsidRPr="00AF3847" w:rsidRDefault="002C28F6" w:rsidP="004130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127814418"/>
      <w:r w:rsidRPr="00AF3847">
        <w:rPr>
          <w:rFonts w:asciiTheme="majorBidi" w:hAnsiTheme="majorBidi" w:cstheme="majorBidi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ดาน่อน เซ็ปเป้ เบฟเวอเรจส์ จำกัด ซึ่งเป็นบริษัทร่วมทางอ้อมของบริษัท โดยที่คู่สัญญาตกลงว่าจ้างให้บริษัทเป็นผู้ผลิตเครื่องดื่มเพื่อสุขภาพ โดยบริษัทเป็นผู้จัดหาวัตถุดิบและบรรจุภัณฑ์ที่จะใช้ในการผลิตซึ่งจะต้องเป็นไปตามเงื่อนไขหรือคำแนะนำที่กำหนดโดยคู่สัญญา สัญญาฉบับนี้มีผลบังคับใช้นับตั้งแต่วันที่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27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42D2C" w:rsidRPr="00AF3847">
        <w:rPr>
          <w:rFonts w:asciiTheme="majorBidi" w:hAnsiTheme="majorBidi" w:cstheme="majorBidi"/>
          <w:sz w:val="30"/>
          <w:szCs w:val="30"/>
        </w:rPr>
        <w:t>2562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และจะยังคงมีผลบังคับใช้ต่อไปตลอดระยะเวลาที่กลุ่มบริษัทเป็นผู้ถือหุ้นในบริษัทดาน่อน เซ็ปเป้ เบฟเวอเรจส์ จำกัด</w:t>
      </w:r>
      <w:r w:rsidRPr="00AF3847">
        <w:rPr>
          <w:rFonts w:asciiTheme="majorBidi" w:hAnsiTheme="majorBidi" w:cstheme="majorBidi"/>
          <w:sz w:val="30"/>
          <w:szCs w:val="30"/>
        </w:rPr>
        <w:t> </w:t>
      </w:r>
      <w:r w:rsidRPr="00AF3847">
        <w:rPr>
          <w:rFonts w:asciiTheme="majorBidi" w:hAnsiTheme="majorBidi" w:cstheme="majorBidi"/>
          <w:sz w:val="30"/>
          <w:szCs w:val="30"/>
          <w:cs/>
        </w:rPr>
        <w:t>คู่สัญญามีภาระผูกพันที่จะต้องจ่ายค่าบริการตามอัตราที่ระบุไว้ในสัญญ</w:t>
      </w:r>
      <w:bookmarkEnd w:id="1"/>
      <w:r w:rsidRPr="00AF3847">
        <w:rPr>
          <w:rFonts w:asciiTheme="majorBidi" w:hAnsiTheme="majorBidi" w:cstheme="majorBidi"/>
          <w:sz w:val="30"/>
          <w:szCs w:val="30"/>
          <w:cs/>
        </w:rPr>
        <w:t>า</w:t>
      </w:r>
      <w:r w:rsidRPr="00AF3847">
        <w:rPr>
          <w:rFonts w:asciiTheme="majorBidi" w:hAnsiTheme="majorBidi"/>
          <w:sz w:val="30"/>
          <w:szCs w:val="30"/>
        </w:rPr>
        <w:t xml:space="preserve"> </w:t>
      </w:r>
    </w:p>
    <w:p w14:paraId="73A4C44C" w14:textId="77777777" w:rsidR="001228A0" w:rsidRPr="00AF3847" w:rsidRDefault="001228A0" w:rsidP="00B9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79061" w14:textId="77777777" w:rsidR="002C28F6" w:rsidRPr="00AF3847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</w:t>
      </w:r>
    </w:p>
    <w:p w14:paraId="17BA92A3" w14:textId="77777777" w:rsidR="002C28F6" w:rsidRPr="00AF3847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82FEF" w14:textId="14F93079" w:rsidR="002C28F6" w:rsidRPr="00AF3847" w:rsidRDefault="002C28F6" w:rsidP="00D456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บริษัทมีสัญญาจัดจำหน่ายกับบริษัท ดาน่อน เซ็ปเป้ เบฟเวอเรจส์ จำกัด ซึ่งเป็นบริษัทร่วมทางอ้อมของบริษัท โดยที่คู่สัญญาตกลงที่จะให้บริษัทเป็นผู้จัดจำหน่ายเครื่องดื่มเพื่อสุขภาพ สัญญานี้มีผลบังคับใช้ตั้งแต่วันที่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27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242D2C" w:rsidRPr="00AF3847">
        <w:rPr>
          <w:rFonts w:asciiTheme="majorBidi" w:hAnsiTheme="majorBidi" w:cstheme="majorBidi"/>
          <w:sz w:val="30"/>
          <w:szCs w:val="30"/>
        </w:rPr>
        <w:t>2562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สัญญาดังกล่าวมีกำหนดระยะเวลา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AF3847">
        <w:rPr>
          <w:rFonts w:asciiTheme="majorBidi" w:hAnsiTheme="majorBidi" w:cstheme="majorBidi"/>
          <w:sz w:val="30"/>
          <w:szCs w:val="30"/>
        </w:rPr>
        <w:t>5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ปี และให้ถือว่าสัญญาฉบับนี้มีผลบังคับใช้ต่อไปอีกคราวละ </w:t>
      </w:r>
      <w:r w:rsidR="00242D2C" w:rsidRPr="00AF3847">
        <w:rPr>
          <w:rFonts w:asciiTheme="majorBidi" w:hAnsiTheme="majorBidi" w:cstheme="majorBidi"/>
          <w:sz w:val="30"/>
          <w:szCs w:val="30"/>
        </w:rPr>
        <w:t>2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ปี ทั้งนี้คู่สัญญามีสิทธิบอกเลิกสัญญาโดยแจ้งเป็นลายลักษณ์อักษรก่อนสัญญาหมดอายุภายใน </w:t>
      </w:r>
      <w:r w:rsidR="00242D2C" w:rsidRPr="00AF3847">
        <w:rPr>
          <w:rFonts w:asciiTheme="majorBidi" w:hAnsiTheme="majorBidi" w:cstheme="majorBidi"/>
          <w:sz w:val="30"/>
          <w:szCs w:val="30"/>
        </w:rPr>
        <w:t>6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เดือน โดยคู่สัญญามีภาระผูกพันที่จะต้องจ่ายค่าบริการตามอัตราที่ระบุไว้ในสัญญา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6DB312" w14:textId="77777777" w:rsidR="00957458" w:rsidRPr="00AF3847" w:rsidRDefault="00957458" w:rsidP="00D456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414740" w14:textId="7777777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47574408" w14:textId="77777777" w:rsidR="002C28F6" w:rsidRPr="00AF3847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85"/>
        <w:gridCol w:w="243"/>
        <w:gridCol w:w="1107"/>
        <w:gridCol w:w="266"/>
        <w:gridCol w:w="1084"/>
        <w:gridCol w:w="270"/>
        <w:gridCol w:w="1080"/>
      </w:tblGrid>
      <w:tr w:rsidR="002C28F6" w:rsidRPr="00AF3847" w14:paraId="107F9846" w14:textId="77777777" w:rsidTr="00E950D7">
        <w:tc>
          <w:tcPr>
            <w:tcW w:w="3945" w:type="dxa"/>
          </w:tcPr>
          <w:p w14:paraId="79D9C251" w14:textId="77777777" w:rsidR="002C28F6" w:rsidRPr="00AF3847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2" w:name="OLE_LINK2"/>
          </w:p>
        </w:tc>
        <w:tc>
          <w:tcPr>
            <w:tcW w:w="2535" w:type="dxa"/>
            <w:gridSpan w:val="3"/>
          </w:tcPr>
          <w:p w14:paraId="32008E58" w14:textId="77777777" w:rsidR="002C28F6" w:rsidRPr="00AF3847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A61959E" w14:textId="77777777" w:rsidR="002C28F6" w:rsidRPr="00AF3847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6CB5AB75" w14:textId="77777777" w:rsidR="002C28F6" w:rsidRPr="00AF3847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404" w:rsidRPr="00AF3847" w14:paraId="5E0AEF3A" w14:textId="77777777" w:rsidTr="00E950D7">
        <w:tc>
          <w:tcPr>
            <w:tcW w:w="3945" w:type="dxa"/>
          </w:tcPr>
          <w:p w14:paraId="0A017725" w14:textId="77777777" w:rsidR="00A53404" w:rsidRPr="00AF3847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75448561" w14:textId="2CD593FF" w:rsidR="00A53404" w:rsidRPr="00AF3847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60BDCA41" w14:textId="77777777" w:rsidR="00A53404" w:rsidRPr="00AF3847" w:rsidRDefault="00A53404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050EBB" w14:textId="00504605" w:rsidR="00A53404" w:rsidRPr="00AF3847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19130416" w14:textId="77777777" w:rsidR="00A53404" w:rsidRPr="00AF3847" w:rsidRDefault="00A53404" w:rsidP="00A53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90860E" w14:textId="6EB46D0F" w:rsidR="00A53404" w:rsidRPr="00AF3847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737432" w14:textId="77777777" w:rsidR="00A53404" w:rsidRPr="00AF3847" w:rsidRDefault="00A53404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D62FA" w14:textId="22FED4F1" w:rsidR="00A53404" w:rsidRPr="00AF3847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5231F545" w14:textId="77777777" w:rsidTr="00E950D7">
        <w:tc>
          <w:tcPr>
            <w:tcW w:w="3945" w:type="dxa"/>
          </w:tcPr>
          <w:p w14:paraId="64887F2D" w14:textId="77777777" w:rsidR="002C28F6" w:rsidRPr="00AF3847" w:rsidRDefault="002C28F6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35" w:type="dxa"/>
            <w:gridSpan w:val="7"/>
          </w:tcPr>
          <w:p w14:paraId="6383CBE5" w14:textId="77777777" w:rsidR="002C28F6" w:rsidRPr="00AF3847" w:rsidRDefault="002C28F6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51A0" w:rsidRPr="00AF3847" w14:paraId="529429E5" w14:textId="77777777" w:rsidTr="00E950D7">
        <w:tc>
          <w:tcPr>
            <w:tcW w:w="3945" w:type="dxa"/>
          </w:tcPr>
          <w:p w14:paraId="619B332D" w14:textId="77777777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85" w:type="dxa"/>
          </w:tcPr>
          <w:p w14:paraId="1A0740C2" w14:textId="641B98FD" w:rsidR="00A251A0" w:rsidRPr="00AF3847" w:rsidRDefault="005777CE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234C0C2C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7BC894" w14:textId="44DAB42E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22CAB261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29FA32" w14:textId="14E6F6C6" w:rsidR="00A251A0" w:rsidRPr="00AF3847" w:rsidRDefault="00E97DF8" w:rsidP="00A251A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702A87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C5921" w14:textId="2BCE17B0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51A0" w:rsidRPr="00AF3847" w14:paraId="7F7CB57E" w14:textId="77777777" w:rsidTr="00E950D7">
        <w:tc>
          <w:tcPr>
            <w:tcW w:w="3945" w:type="dxa"/>
          </w:tcPr>
          <w:p w14:paraId="1918070B" w14:textId="77777777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85" w:type="dxa"/>
          </w:tcPr>
          <w:p w14:paraId="49D2E419" w14:textId="09B1B8C9" w:rsidR="00A251A0" w:rsidRPr="00AF3847" w:rsidRDefault="005777CE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683,057</w:t>
            </w:r>
          </w:p>
        </w:tc>
        <w:tc>
          <w:tcPr>
            <w:tcW w:w="243" w:type="dxa"/>
          </w:tcPr>
          <w:p w14:paraId="3A856847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AFE336D" w14:textId="3017E42D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763,073</w:t>
            </w:r>
          </w:p>
        </w:tc>
        <w:tc>
          <w:tcPr>
            <w:tcW w:w="266" w:type="dxa"/>
          </w:tcPr>
          <w:p w14:paraId="7507A8F2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E94FA3" w14:textId="62DB5096" w:rsidR="00A251A0" w:rsidRPr="00AF3847" w:rsidRDefault="005777CE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483,970</w:t>
            </w:r>
          </w:p>
        </w:tc>
        <w:tc>
          <w:tcPr>
            <w:tcW w:w="270" w:type="dxa"/>
          </w:tcPr>
          <w:p w14:paraId="2EA106A5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8A707" w14:textId="7E2FF908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618,140</w:t>
            </w:r>
          </w:p>
        </w:tc>
      </w:tr>
      <w:tr w:rsidR="00A251A0" w:rsidRPr="00AF3847" w14:paraId="6151D18D" w14:textId="77777777" w:rsidTr="00E950D7">
        <w:tc>
          <w:tcPr>
            <w:tcW w:w="3945" w:type="dxa"/>
          </w:tcPr>
          <w:p w14:paraId="6E4BB003" w14:textId="77777777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8AC4C10" w14:textId="57840C92" w:rsidR="00A251A0" w:rsidRPr="00AF3847" w:rsidRDefault="005777CE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683,137</w:t>
            </w:r>
          </w:p>
        </w:tc>
        <w:tc>
          <w:tcPr>
            <w:tcW w:w="243" w:type="dxa"/>
          </w:tcPr>
          <w:p w14:paraId="34EEEE16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308786" w14:textId="57F5ABDB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763,158</w:t>
            </w:r>
          </w:p>
        </w:tc>
        <w:tc>
          <w:tcPr>
            <w:tcW w:w="266" w:type="dxa"/>
          </w:tcPr>
          <w:p w14:paraId="59CC0F19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46C0FBF" w14:textId="124D5F62" w:rsidR="00A251A0" w:rsidRPr="00AF3847" w:rsidRDefault="005777CE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483,970</w:t>
            </w:r>
          </w:p>
        </w:tc>
        <w:tc>
          <w:tcPr>
            <w:tcW w:w="270" w:type="dxa"/>
          </w:tcPr>
          <w:p w14:paraId="40A4C7D0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923D99" w14:textId="514240CC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618,140</w:t>
            </w:r>
          </w:p>
        </w:tc>
      </w:tr>
      <w:bookmarkEnd w:id="2"/>
    </w:tbl>
    <w:p w14:paraId="44CB2E7A" w14:textId="3E574C57" w:rsidR="00B95B71" w:rsidRPr="00AF3847" w:rsidRDefault="00B9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649A2EE" w14:textId="77777777" w:rsidR="00957458" w:rsidRPr="00AF3847" w:rsidRDefault="0095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0EBA2B8" w14:textId="257BB7DF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2ACE3A2C" w14:textId="77777777" w:rsidR="002C28F6" w:rsidRPr="00AF3847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2C28F6" w:rsidRPr="00AF3847" w14:paraId="397B2383" w14:textId="77777777" w:rsidTr="00E950D7">
        <w:trPr>
          <w:cantSplit/>
          <w:tblHeader/>
        </w:trPr>
        <w:tc>
          <w:tcPr>
            <w:tcW w:w="3960" w:type="dxa"/>
            <w:vAlign w:val="bottom"/>
          </w:tcPr>
          <w:p w14:paraId="449A6ED8" w14:textId="77777777" w:rsidR="002C28F6" w:rsidRPr="00AF3847" w:rsidRDefault="002C28F6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739B2B88" w14:textId="77777777" w:rsidR="002C28F6" w:rsidRPr="00AF3847" w:rsidRDefault="002C28F6" w:rsidP="00AC1A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2E20329" w14:textId="77777777" w:rsidR="002C28F6" w:rsidRPr="00AF3847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39FEE05" w14:textId="77777777" w:rsidR="002C28F6" w:rsidRPr="00AF3847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3404" w:rsidRPr="00AF3847" w14:paraId="09A5A6AD" w14:textId="77777777" w:rsidTr="00E950D7">
        <w:trPr>
          <w:cantSplit/>
          <w:tblHeader/>
        </w:trPr>
        <w:tc>
          <w:tcPr>
            <w:tcW w:w="3960" w:type="dxa"/>
            <w:vAlign w:val="bottom"/>
          </w:tcPr>
          <w:p w14:paraId="440E2F6F" w14:textId="5A9AB14C" w:rsidR="00A53404" w:rsidRPr="00AF3847" w:rsidRDefault="00A53404" w:rsidP="00A534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6F3E7CCE" w14:textId="05A4457C" w:rsidR="00A53404" w:rsidRPr="00AF3847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B46CF9D" w14:textId="77777777" w:rsidR="00A53404" w:rsidRPr="00AF3847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979FB6" w14:textId="47DD3516" w:rsidR="00A53404" w:rsidRPr="00AF3847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31D6F59D" w14:textId="77777777" w:rsidR="00A53404" w:rsidRPr="00AF3847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E99627A" w14:textId="5693AE10" w:rsidR="00A53404" w:rsidRPr="00AF3847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D639F02" w14:textId="77777777" w:rsidR="00A53404" w:rsidRPr="00AF3847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D814DF" w14:textId="07B54ADC" w:rsidR="00A53404" w:rsidRPr="00AF3847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6BEC5273" w14:textId="77777777" w:rsidTr="00E950D7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2F7F179" w14:textId="77777777" w:rsidR="002C28F6" w:rsidRPr="00AF3847" w:rsidRDefault="002C28F6" w:rsidP="00354212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CF77264" w14:textId="77777777" w:rsidR="002C28F6" w:rsidRPr="00AF3847" w:rsidRDefault="002C28F6" w:rsidP="003542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F38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251A0" w:rsidRPr="00AF3847" w14:paraId="33387FC3" w14:textId="77777777" w:rsidTr="00E950D7">
        <w:trPr>
          <w:cantSplit/>
        </w:trPr>
        <w:tc>
          <w:tcPr>
            <w:tcW w:w="3960" w:type="dxa"/>
            <w:hideMark/>
          </w:tcPr>
          <w:p w14:paraId="6423E3CF" w14:textId="77777777" w:rsidR="00A251A0" w:rsidRPr="00AF3847" w:rsidRDefault="00A251A0" w:rsidP="00A251A0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FE77AE7" w14:textId="433D8E24" w:rsidR="00A251A0" w:rsidRPr="00AF3847" w:rsidRDefault="00EC16E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254,415</w:t>
            </w:r>
          </w:p>
        </w:tc>
        <w:tc>
          <w:tcPr>
            <w:tcW w:w="180" w:type="dxa"/>
          </w:tcPr>
          <w:p w14:paraId="7E62CFAC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5FEEF" w14:textId="56FA8930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231,685</w:t>
            </w:r>
          </w:p>
        </w:tc>
        <w:tc>
          <w:tcPr>
            <w:tcW w:w="178" w:type="dxa"/>
          </w:tcPr>
          <w:p w14:paraId="59D1DDA1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305C47" w14:textId="02E8E5A8" w:rsidR="00A251A0" w:rsidRPr="00AF3847" w:rsidRDefault="006875EB" w:rsidP="00A251A0">
            <w:pPr>
              <w:pStyle w:val="acctfourfigures"/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245,641</w:t>
            </w:r>
          </w:p>
        </w:tc>
        <w:tc>
          <w:tcPr>
            <w:tcW w:w="180" w:type="dxa"/>
          </w:tcPr>
          <w:p w14:paraId="5150F41F" w14:textId="77777777" w:rsidR="00A251A0" w:rsidRPr="00AF3847" w:rsidRDefault="00A251A0" w:rsidP="00A251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B22B6B" w14:textId="3A96224E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225,236</w:t>
            </w:r>
          </w:p>
        </w:tc>
      </w:tr>
      <w:tr w:rsidR="00A251A0" w:rsidRPr="00AF3847" w14:paraId="7AB901A5" w14:textId="77777777" w:rsidTr="00E950D7">
        <w:trPr>
          <w:cantSplit/>
        </w:trPr>
        <w:tc>
          <w:tcPr>
            <w:tcW w:w="3960" w:type="dxa"/>
            <w:hideMark/>
          </w:tcPr>
          <w:p w14:paraId="198A3827" w14:textId="77777777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99019D" w14:textId="77777777" w:rsidR="00A251A0" w:rsidRPr="00AF3847" w:rsidRDefault="00A251A0" w:rsidP="00A251A0">
            <w:pPr>
              <w:pStyle w:val="acctfourfigures"/>
              <w:tabs>
                <w:tab w:val="clear" w:pos="765"/>
                <w:tab w:val="decimal" w:pos="465"/>
                <w:tab w:val="decimal" w:pos="894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DFCEE3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08EB1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3EE6EE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2E0F02" w14:textId="77777777" w:rsidR="00A251A0" w:rsidRPr="00AF3847" w:rsidRDefault="00A251A0" w:rsidP="00A251A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F026B55" w14:textId="77777777" w:rsidR="00A251A0" w:rsidRPr="00AF3847" w:rsidRDefault="00A251A0" w:rsidP="00A251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C9124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1A0" w:rsidRPr="00AF3847" w14:paraId="4F404303" w14:textId="77777777" w:rsidTr="00E950D7">
        <w:trPr>
          <w:cantSplit/>
        </w:trPr>
        <w:tc>
          <w:tcPr>
            <w:tcW w:w="3960" w:type="dxa"/>
            <w:hideMark/>
          </w:tcPr>
          <w:p w14:paraId="2681029E" w14:textId="5F40F384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E4E1BA0" w14:textId="1B54DB71" w:rsidR="00A251A0" w:rsidRPr="00AF3847" w:rsidRDefault="00EC16E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148,087</w:t>
            </w:r>
          </w:p>
        </w:tc>
        <w:tc>
          <w:tcPr>
            <w:tcW w:w="180" w:type="dxa"/>
          </w:tcPr>
          <w:p w14:paraId="558693C1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F29A8" w14:textId="62DF10D8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156,258</w:t>
            </w:r>
          </w:p>
        </w:tc>
        <w:tc>
          <w:tcPr>
            <w:tcW w:w="178" w:type="dxa"/>
          </w:tcPr>
          <w:p w14:paraId="5A4DE400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0C942" w14:textId="63E24055" w:rsidR="00A251A0" w:rsidRPr="00AF3847" w:rsidRDefault="006875EB" w:rsidP="00A251A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140,921</w:t>
            </w:r>
          </w:p>
        </w:tc>
        <w:tc>
          <w:tcPr>
            <w:tcW w:w="180" w:type="dxa"/>
          </w:tcPr>
          <w:p w14:paraId="5FA5F371" w14:textId="77777777" w:rsidR="00A251A0" w:rsidRPr="00AF3847" w:rsidRDefault="00A251A0" w:rsidP="00A251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7929A9" w14:textId="4BF309D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151,981</w:t>
            </w:r>
          </w:p>
        </w:tc>
      </w:tr>
      <w:tr w:rsidR="00A251A0" w:rsidRPr="00AF3847" w14:paraId="405A87B2" w14:textId="77777777" w:rsidTr="00E950D7">
        <w:trPr>
          <w:cantSplit/>
        </w:trPr>
        <w:tc>
          <w:tcPr>
            <w:tcW w:w="3960" w:type="dxa"/>
            <w:hideMark/>
          </w:tcPr>
          <w:p w14:paraId="6F57A56D" w14:textId="05DF0665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072308D" w14:textId="158F5225" w:rsidR="00A251A0" w:rsidRPr="00AF3847" w:rsidRDefault="00EC16E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39,328</w:t>
            </w:r>
          </w:p>
        </w:tc>
        <w:tc>
          <w:tcPr>
            <w:tcW w:w="180" w:type="dxa"/>
          </w:tcPr>
          <w:p w14:paraId="07BD3EB5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1B630D" w14:textId="73533324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78" w:type="dxa"/>
          </w:tcPr>
          <w:p w14:paraId="6FB38D29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3B5AE0" w14:textId="73D84C77" w:rsidR="00A251A0" w:rsidRPr="00AF3847" w:rsidRDefault="006875EB" w:rsidP="006875E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39,328</w:t>
            </w:r>
          </w:p>
        </w:tc>
        <w:tc>
          <w:tcPr>
            <w:tcW w:w="180" w:type="dxa"/>
          </w:tcPr>
          <w:p w14:paraId="3E1A3365" w14:textId="77777777" w:rsidR="00A251A0" w:rsidRPr="00AF3847" w:rsidRDefault="00A251A0" w:rsidP="00A251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27260" w14:textId="7087BF5A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A251A0" w:rsidRPr="00AF3847" w14:paraId="5D1B775D" w14:textId="77777777" w:rsidTr="00E950D7">
        <w:trPr>
          <w:cantSplit/>
        </w:trPr>
        <w:tc>
          <w:tcPr>
            <w:tcW w:w="3960" w:type="dxa"/>
            <w:hideMark/>
          </w:tcPr>
          <w:p w14:paraId="6C1481B1" w14:textId="36C83CB8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69C04ED2" w14:textId="364EFFB4" w:rsidR="00A251A0" w:rsidRPr="00AF3847" w:rsidRDefault="00EC16E3" w:rsidP="0095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9CC14F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0A035" w14:textId="3014EB0B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78" w:type="dxa"/>
          </w:tcPr>
          <w:p w14:paraId="23FEE70D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F29061" w14:textId="4BFA72B5" w:rsidR="00A251A0" w:rsidRPr="00AF3847" w:rsidRDefault="006875EB" w:rsidP="0095745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899849F" w14:textId="77777777" w:rsidR="00A251A0" w:rsidRPr="00AF3847" w:rsidRDefault="00A251A0" w:rsidP="00A251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1A81E" w14:textId="74727C06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A251A0" w:rsidRPr="00AF3847" w14:paraId="50B93CD0" w14:textId="77777777" w:rsidTr="00E950D7">
        <w:trPr>
          <w:cantSplit/>
        </w:trPr>
        <w:tc>
          <w:tcPr>
            <w:tcW w:w="3960" w:type="dxa"/>
            <w:hideMark/>
          </w:tcPr>
          <w:p w14:paraId="01BF1D48" w14:textId="119AD973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2F540" w14:textId="73E88432" w:rsidR="00A251A0" w:rsidRPr="00AF3847" w:rsidRDefault="00EC16E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21,295</w:t>
            </w:r>
          </w:p>
        </w:tc>
        <w:tc>
          <w:tcPr>
            <w:tcW w:w="180" w:type="dxa"/>
          </w:tcPr>
          <w:p w14:paraId="07176488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7C71" w14:textId="1D9B24E4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23,050</w:t>
            </w:r>
          </w:p>
        </w:tc>
        <w:tc>
          <w:tcPr>
            <w:tcW w:w="178" w:type="dxa"/>
          </w:tcPr>
          <w:p w14:paraId="544AB605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5B5C8" w14:textId="36C1052E" w:rsidR="00A251A0" w:rsidRPr="00AF3847" w:rsidRDefault="006875EB" w:rsidP="00A251A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180" w:type="dxa"/>
          </w:tcPr>
          <w:p w14:paraId="148B9CF0" w14:textId="77777777" w:rsidR="00A251A0" w:rsidRPr="00AF3847" w:rsidRDefault="00A251A0" w:rsidP="00A251A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07083" w14:textId="72FE367C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3,167</w:t>
            </w:r>
          </w:p>
        </w:tc>
      </w:tr>
      <w:tr w:rsidR="00A251A0" w:rsidRPr="00AF3847" w14:paraId="761E381C" w14:textId="77777777" w:rsidTr="00E950D7">
        <w:trPr>
          <w:cantSplit/>
        </w:trPr>
        <w:tc>
          <w:tcPr>
            <w:tcW w:w="3960" w:type="dxa"/>
            <w:hideMark/>
          </w:tcPr>
          <w:p w14:paraId="6D5ECEA0" w14:textId="77777777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9D2DF" w14:textId="4B2C2046" w:rsidR="00A251A0" w:rsidRPr="00AF3847" w:rsidRDefault="00EC16E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463,125</w:t>
            </w:r>
          </w:p>
        </w:tc>
        <w:tc>
          <w:tcPr>
            <w:tcW w:w="180" w:type="dxa"/>
          </w:tcPr>
          <w:p w14:paraId="048BB3DF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12FA" w14:textId="15C6BCE1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411,410</w:t>
            </w:r>
          </w:p>
        </w:tc>
        <w:tc>
          <w:tcPr>
            <w:tcW w:w="178" w:type="dxa"/>
          </w:tcPr>
          <w:p w14:paraId="1264FE07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21A19" w14:textId="72C0A2E8" w:rsidR="00A251A0" w:rsidRPr="00AF3847" w:rsidRDefault="006875EB" w:rsidP="00A251A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428,860</w:t>
            </w:r>
          </w:p>
        </w:tc>
        <w:tc>
          <w:tcPr>
            <w:tcW w:w="180" w:type="dxa"/>
          </w:tcPr>
          <w:p w14:paraId="7F601CD3" w14:textId="77777777" w:rsidR="00A251A0" w:rsidRPr="00AF3847" w:rsidRDefault="00A251A0" w:rsidP="00A251A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ED280" w14:textId="67D907EC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380,801</w:t>
            </w:r>
          </w:p>
        </w:tc>
      </w:tr>
      <w:tr w:rsidR="00A251A0" w:rsidRPr="00AF3847" w14:paraId="4BFDD0CD" w14:textId="77777777" w:rsidTr="00E950D7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005B928C" w14:textId="77777777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1A873" w14:textId="04D497F6" w:rsidR="00A251A0" w:rsidRPr="00AF3847" w:rsidRDefault="00EC16E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(20,871)</w:t>
            </w:r>
          </w:p>
        </w:tc>
        <w:tc>
          <w:tcPr>
            <w:tcW w:w="180" w:type="dxa"/>
            <w:vAlign w:val="bottom"/>
          </w:tcPr>
          <w:p w14:paraId="44782855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023F6" w14:textId="77138ED8" w:rsidR="00A251A0" w:rsidRPr="00AF3847" w:rsidRDefault="00A251A0" w:rsidP="00A251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(22,395)</w:t>
            </w:r>
          </w:p>
        </w:tc>
        <w:tc>
          <w:tcPr>
            <w:tcW w:w="178" w:type="dxa"/>
            <w:vAlign w:val="bottom"/>
          </w:tcPr>
          <w:p w14:paraId="10608177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377B0" w14:textId="4E0B5752" w:rsidR="00A251A0" w:rsidRPr="00AF3847" w:rsidRDefault="006875EB" w:rsidP="00A251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384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C16E3" w:rsidRPr="00AF3847">
              <w:rPr>
                <w:rFonts w:ascii="Angsana New" w:hAnsi="Angsana New"/>
                <w:sz w:val="30"/>
                <w:szCs w:val="30"/>
                <w:lang w:val="en-US" w:bidi="th-TH"/>
              </w:rPr>
              <w:t>2,232)</w:t>
            </w:r>
          </w:p>
        </w:tc>
        <w:tc>
          <w:tcPr>
            <w:tcW w:w="180" w:type="dxa"/>
            <w:vAlign w:val="bottom"/>
          </w:tcPr>
          <w:p w14:paraId="5A238363" w14:textId="77777777" w:rsidR="00A251A0" w:rsidRPr="00AF3847" w:rsidRDefault="00A251A0" w:rsidP="00A251A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F744EC0" w14:textId="23BDCC68" w:rsidR="00A251A0" w:rsidRPr="00AF3847" w:rsidRDefault="00A251A0" w:rsidP="00A251A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3847">
              <w:rPr>
                <w:rFonts w:ascii="Angsana New" w:hAnsi="Angsana New"/>
                <w:sz w:val="30"/>
                <w:szCs w:val="30"/>
                <w:lang w:val="en-US" w:bidi="th-TH"/>
              </w:rPr>
              <w:t>(2,500)</w:t>
            </w:r>
          </w:p>
        </w:tc>
      </w:tr>
      <w:tr w:rsidR="00A251A0" w:rsidRPr="00AF3847" w14:paraId="2A1CB9FB" w14:textId="77777777" w:rsidTr="00E950D7">
        <w:trPr>
          <w:cantSplit/>
        </w:trPr>
        <w:tc>
          <w:tcPr>
            <w:tcW w:w="3960" w:type="dxa"/>
            <w:hideMark/>
          </w:tcPr>
          <w:p w14:paraId="63401306" w14:textId="77777777" w:rsidR="00A251A0" w:rsidRPr="00AF3847" w:rsidRDefault="00A251A0" w:rsidP="00A251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6C31E" w14:textId="0EAB1B33" w:rsidR="00A251A0" w:rsidRPr="00AF3847" w:rsidRDefault="00EC16E3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442,254</w:t>
            </w:r>
          </w:p>
        </w:tc>
        <w:tc>
          <w:tcPr>
            <w:tcW w:w="180" w:type="dxa"/>
          </w:tcPr>
          <w:p w14:paraId="66182BFD" w14:textId="77777777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C7DCC" w14:textId="16282346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389,015</w:t>
            </w:r>
          </w:p>
        </w:tc>
        <w:tc>
          <w:tcPr>
            <w:tcW w:w="178" w:type="dxa"/>
          </w:tcPr>
          <w:p w14:paraId="1F52E2BD" w14:textId="77777777" w:rsidR="00A251A0" w:rsidRPr="00AF3847" w:rsidRDefault="00A251A0" w:rsidP="00A251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12827" w14:textId="11457936" w:rsidR="00A251A0" w:rsidRPr="00AF3847" w:rsidRDefault="00EC16E3" w:rsidP="00A251A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426,628</w:t>
            </w:r>
          </w:p>
        </w:tc>
        <w:tc>
          <w:tcPr>
            <w:tcW w:w="180" w:type="dxa"/>
          </w:tcPr>
          <w:p w14:paraId="77FE428C" w14:textId="77777777" w:rsidR="00A251A0" w:rsidRPr="00AF3847" w:rsidRDefault="00A251A0" w:rsidP="00A251A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04BE1A7" w14:textId="0FD38D1A" w:rsidR="00A251A0" w:rsidRPr="00AF3847" w:rsidRDefault="00A251A0" w:rsidP="00A2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378,301</w:t>
            </w:r>
          </w:p>
        </w:tc>
      </w:tr>
    </w:tbl>
    <w:p w14:paraId="1D28AD69" w14:textId="77777777" w:rsidR="00EF052C" w:rsidRPr="00AF3847" w:rsidRDefault="00EF052C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2C28F6" w:rsidRPr="00AF3847" w14:paraId="7055878A" w14:textId="77777777" w:rsidTr="00E950D7">
        <w:trPr>
          <w:cantSplit/>
          <w:tblHeader/>
        </w:trPr>
        <w:tc>
          <w:tcPr>
            <w:tcW w:w="3960" w:type="dxa"/>
          </w:tcPr>
          <w:p w14:paraId="451B4044" w14:textId="77777777" w:rsidR="002C28F6" w:rsidRPr="00AF3847" w:rsidRDefault="002C28F6" w:rsidP="00C43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17D5615" w14:textId="77777777" w:rsidR="002C28F6" w:rsidRPr="00AF3847" w:rsidRDefault="002C28F6" w:rsidP="00C43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05C3442" w14:textId="77777777" w:rsidR="002C28F6" w:rsidRPr="00AF3847" w:rsidRDefault="002C28F6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6C4D662C" w14:textId="77777777" w:rsidR="002C28F6" w:rsidRPr="00AF3847" w:rsidRDefault="002C28F6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3404" w:rsidRPr="00AF3847" w14:paraId="27D7FDCC" w14:textId="77777777" w:rsidTr="00E950D7">
        <w:trPr>
          <w:cantSplit/>
          <w:tblHeader/>
        </w:trPr>
        <w:tc>
          <w:tcPr>
            <w:tcW w:w="3960" w:type="dxa"/>
            <w:vAlign w:val="bottom"/>
          </w:tcPr>
          <w:p w14:paraId="1C3DB464" w14:textId="77777777" w:rsidR="00A53404" w:rsidRPr="00AF3847" w:rsidRDefault="00A53404" w:rsidP="00A534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E3287" w14:textId="7BE1BBDD" w:rsidR="00A53404" w:rsidRPr="00AF3847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B25227D" w14:textId="77777777" w:rsidR="00A53404" w:rsidRPr="00AF3847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A8C6C9" w14:textId="444BBE66" w:rsidR="00A53404" w:rsidRPr="00AF3847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1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37DF01C2" w14:textId="77777777" w:rsidR="00A53404" w:rsidRPr="00AF3847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01534952" w14:textId="42F9C988" w:rsidR="00A53404" w:rsidRPr="00AF3847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434D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3307A18" w14:textId="77777777" w:rsidR="00A53404" w:rsidRPr="00AF3847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C8EA79" w14:textId="58C26156" w:rsidR="00A53404" w:rsidRPr="00AF3847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434D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1AD09096" w14:textId="77777777" w:rsidTr="00E950D7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4304CC9" w14:textId="77777777" w:rsidR="002C28F6" w:rsidRPr="00AF3847" w:rsidRDefault="002C28F6" w:rsidP="00354212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BFE6E0B" w14:textId="77777777" w:rsidR="002C28F6" w:rsidRPr="00AF3847" w:rsidRDefault="002C28F6" w:rsidP="003542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F38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E434D" w:rsidRPr="00AF3847" w14:paraId="241513E4" w14:textId="77777777" w:rsidTr="00E950D7">
        <w:trPr>
          <w:cantSplit/>
        </w:trPr>
        <w:tc>
          <w:tcPr>
            <w:tcW w:w="3960" w:type="dxa"/>
            <w:hideMark/>
          </w:tcPr>
          <w:p w14:paraId="4E47963F" w14:textId="4C4EC75D" w:rsidR="000E434D" w:rsidRPr="00AF3847" w:rsidRDefault="000E434D" w:rsidP="000E434D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2B5BBADE" w14:textId="4FA066A5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22,395</w:t>
            </w:r>
          </w:p>
        </w:tc>
        <w:tc>
          <w:tcPr>
            <w:tcW w:w="180" w:type="dxa"/>
          </w:tcPr>
          <w:p w14:paraId="791C912A" w14:textId="77777777" w:rsidR="000E434D" w:rsidRPr="00AF3847" w:rsidRDefault="000E434D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9F324" w14:textId="6B47207F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26,007</w:t>
            </w:r>
          </w:p>
        </w:tc>
        <w:tc>
          <w:tcPr>
            <w:tcW w:w="178" w:type="dxa"/>
          </w:tcPr>
          <w:p w14:paraId="2AF181B9" w14:textId="77777777" w:rsidR="000E434D" w:rsidRPr="00AF3847" w:rsidRDefault="000E434D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0A614A" w14:textId="393C8C52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80" w:type="dxa"/>
          </w:tcPr>
          <w:p w14:paraId="3F430782" w14:textId="77777777" w:rsidR="000E434D" w:rsidRPr="00AF3847" w:rsidRDefault="000E434D" w:rsidP="000E43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3E5D7" w14:textId="011E1F1F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</w:tr>
      <w:tr w:rsidR="000E434D" w:rsidRPr="00AF3847" w14:paraId="6CF41A5B" w14:textId="77777777" w:rsidTr="00E950D7">
        <w:trPr>
          <w:cantSplit/>
        </w:trPr>
        <w:tc>
          <w:tcPr>
            <w:tcW w:w="3960" w:type="dxa"/>
            <w:hideMark/>
          </w:tcPr>
          <w:p w14:paraId="57A8E0CD" w14:textId="77777777" w:rsidR="000E434D" w:rsidRPr="00AF3847" w:rsidRDefault="000E434D" w:rsidP="000E43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4C5038D" w14:textId="0DBF6580" w:rsidR="000E434D" w:rsidRPr="00AF3847" w:rsidRDefault="007360A0" w:rsidP="00EF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80" w:type="dxa"/>
          </w:tcPr>
          <w:p w14:paraId="1525DAFE" w14:textId="77777777" w:rsidR="000E434D" w:rsidRPr="00AF3847" w:rsidRDefault="000E434D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F0089" w14:textId="537EEDB3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9D485CD" w14:textId="77777777" w:rsidR="000E434D" w:rsidRPr="00AF3847" w:rsidRDefault="000E434D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1DD0E2" w14:textId="3DA7D8FD" w:rsidR="000E434D" w:rsidRPr="00AF3847" w:rsidRDefault="00EC16E3" w:rsidP="00EC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80" w:type="dxa"/>
          </w:tcPr>
          <w:p w14:paraId="77E3258C" w14:textId="77777777" w:rsidR="000E434D" w:rsidRPr="00AF3847" w:rsidRDefault="000E434D" w:rsidP="000E43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45595" w14:textId="418299AC" w:rsidR="000E434D" w:rsidRPr="00AF3847" w:rsidRDefault="000E434D" w:rsidP="00EF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78E9" w:rsidRPr="00AF3847" w14:paraId="33B03D6D" w14:textId="77777777" w:rsidTr="00E950D7">
        <w:trPr>
          <w:cantSplit/>
        </w:trPr>
        <w:tc>
          <w:tcPr>
            <w:tcW w:w="3960" w:type="dxa"/>
          </w:tcPr>
          <w:p w14:paraId="74CDDB51" w14:textId="31E535BC" w:rsidR="00A978E9" w:rsidRPr="00AF3847" w:rsidRDefault="00A978E9" w:rsidP="000E43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863A0DF" w14:textId="203E86D3" w:rsidR="00A978E9" w:rsidRPr="00AF3847" w:rsidRDefault="007360A0" w:rsidP="00EF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(1,256)</w:t>
            </w:r>
          </w:p>
        </w:tc>
        <w:tc>
          <w:tcPr>
            <w:tcW w:w="180" w:type="dxa"/>
          </w:tcPr>
          <w:p w14:paraId="411F5AF6" w14:textId="77777777" w:rsidR="00A978E9" w:rsidRPr="00AF3847" w:rsidRDefault="00A978E9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F161F0" w14:textId="6D09DE44" w:rsidR="00A978E9" w:rsidRPr="00AF3847" w:rsidRDefault="00A978E9" w:rsidP="00A9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(3,612)</w:t>
            </w:r>
          </w:p>
        </w:tc>
        <w:tc>
          <w:tcPr>
            <w:tcW w:w="178" w:type="dxa"/>
          </w:tcPr>
          <w:p w14:paraId="49471478" w14:textId="77777777" w:rsidR="00A978E9" w:rsidRPr="00AF3847" w:rsidRDefault="00A978E9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6E9292B" w14:textId="3EF67F19" w:rsidR="00A978E9" w:rsidRPr="00AF3847" w:rsidRDefault="00C30F16" w:rsidP="0095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DD2DD6" w14:textId="77777777" w:rsidR="00A978E9" w:rsidRPr="00AF3847" w:rsidRDefault="00A978E9" w:rsidP="000E43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45511" w14:textId="29C3E7D2" w:rsidR="00A978E9" w:rsidRPr="00AF3847" w:rsidRDefault="00A978E9" w:rsidP="00EF05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(389)</w:t>
            </w:r>
          </w:p>
        </w:tc>
      </w:tr>
      <w:tr w:rsidR="000E434D" w:rsidRPr="00AF3847" w14:paraId="491D3B98" w14:textId="77777777" w:rsidTr="00E950D7">
        <w:trPr>
          <w:cantSplit/>
        </w:trPr>
        <w:tc>
          <w:tcPr>
            <w:tcW w:w="3960" w:type="dxa"/>
          </w:tcPr>
          <w:p w14:paraId="6A328FEF" w14:textId="73BDC815" w:rsidR="000E434D" w:rsidRPr="00AF3847" w:rsidRDefault="00C30F16" w:rsidP="000E43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30C8C274" w14:textId="474D9823" w:rsidR="000E434D" w:rsidRPr="00AF3847" w:rsidRDefault="007360A0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180" w:type="dxa"/>
          </w:tcPr>
          <w:p w14:paraId="20D8B4EF" w14:textId="77777777" w:rsidR="000E434D" w:rsidRPr="00AF3847" w:rsidRDefault="000E434D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1F1AB" w14:textId="49A66794" w:rsidR="000E434D" w:rsidRPr="00AF3847" w:rsidRDefault="00C30F16" w:rsidP="00EF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3C0F37B" w14:textId="77777777" w:rsidR="000E434D" w:rsidRPr="00AF3847" w:rsidRDefault="000E434D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C497EAA" w14:textId="5E6AB6DF" w:rsidR="000E434D" w:rsidRPr="00AF3847" w:rsidRDefault="00C30F16" w:rsidP="000E434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(468)</w:t>
            </w:r>
          </w:p>
        </w:tc>
        <w:tc>
          <w:tcPr>
            <w:tcW w:w="180" w:type="dxa"/>
          </w:tcPr>
          <w:p w14:paraId="0A8D1674" w14:textId="77777777" w:rsidR="000E434D" w:rsidRPr="00AF3847" w:rsidRDefault="000E434D" w:rsidP="000E43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319AF" w14:textId="18D888A5" w:rsidR="000E434D" w:rsidRPr="00AF3847" w:rsidRDefault="00EF052C" w:rsidP="00EF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34D" w:rsidRPr="00AF3847" w14:paraId="3C8A662F" w14:textId="77777777" w:rsidTr="00E950D7">
        <w:trPr>
          <w:cantSplit/>
        </w:trPr>
        <w:tc>
          <w:tcPr>
            <w:tcW w:w="3960" w:type="dxa"/>
            <w:hideMark/>
          </w:tcPr>
          <w:p w14:paraId="6BA3FE1B" w14:textId="3377BC38" w:rsidR="000E434D" w:rsidRPr="00AF3847" w:rsidRDefault="000E434D" w:rsidP="000E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84520" w14:textId="146C35F3" w:rsidR="000E434D" w:rsidRPr="00AF3847" w:rsidRDefault="00EF052C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20,871</w:t>
            </w:r>
          </w:p>
        </w:tc>
        <w:tc>
          <w:tcPr>
            <w:tcW w:w="180" w:type="dxa"/>
          </w:tcPr>
          <w:p w14:paraId="0E60A516" w14:textId="77777777" w:rsidR="000E434D" w:rsidRPr="00AF3847" w:rsidRDefault="000E434D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9E2E8" w14:textId="0CE3A068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22,395</w:t>
            </w:r>
          </w:p>
        </w:tc>
        <w:tc>
          <w:tcPr>
            <w:tcW w:w="178" w:type="dxa"/>
          </w:tcPr>
          <w:p w14:paraId="0C72B4AD" w14:textId="77777777" w:rsidR="000E434D" w:rsidRPr="00AF3847" w:rsidRDefault="000E434D" w:rsidP="000E43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A14E2" w14:textId="5DE79B0A" w:rsidR="000E434D" w:rsidRPr="00AF3847" w:rsidRDefault="00EF052C" w:rsidP="000E434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2,232</w:t>
            </w:r>
          </w:p>
        </w:tc>
        <w:tc>
          <w:tcPr>
            <w:tcW w:w="180" w:type="dxa"/>
          </w:tcPr>
          <w:p w14:paraId="774FF93D" w14:textId="77777777" w:rsidR="000E434D" w:rsidRPr="00AF3847" w:rsidRDefault="000E434D" w:rsidP="000E434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219A2E1" w14:textId="4ACEAFFD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</w:t>
            </w:r>
          </w:p>
        </w:tc>
      </w:tr>
    </w:tbl>
    <w:p w14:paraId="48707FE9" w14:textId="77777777" w:rsidR="008C1581" w:rsidRPr="00AF3847" w:rsidRDefault="008C1581" w:rsidP="00C4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38D7FF3" w14:textId="495041A2" w:rsidR="002C28F6" w:rsidRPr="00AF3847" w:rsidRDefault="002C28F6" w:rsidP="00C4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242D2C" w:rsidRPr="00AF3847">
        <w:rPr>
          <w:rFonts w:asciiTheme="majorBidi" w:hAnsiTheme="majorBidi" w:cstheme="majorBidi"/>
          <w:sz w:val="30"/>
          <w:szCs w:val="30"/>
        </w:rPr>
        <w:t>2</w:t>
      </w:r>
      <w:r w:rsidR="003A22F4" w:rsidRPr="00AF3847">
        <w:rPr>
          <w:rFonts w:asciiTheme="majorBidi" w:hAnsiTheme="majorBidi" w:cstheme="majorBidi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</w:rPr>
        <w:t xml:space="preserve"> (</w:t>
      </w:r>
      <w:r w:rsidRPr="00AF3847">
        <w:rPr>
          <w:rFonts w:asciiTheme="majorBidi" w:hAnsiTheme="majorBidi" w:cstheme="majorBidi"/>
          <w:sz w:val="30"/>
          <w:szCs w:val="30"/>
          <w:cs/>
        </w:rPr>
        <w:t>ข.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</w:rPr>
        <w:t>)</w:t>
      </w:r>
    </w:p>
    <w:p w14:paraId="6C516BED" w14:textId="17DB1709" w:rsidR="00B95B71" w:rsidRPr="00AF3847" w:rsidRDefault="00B9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7DA773D" w14:textId="77777777" w:rsidR="00957458" w:rsidRPr="00AF3847" w:rsidRDefault="0095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67266E4" w14:textId="21FC51CA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7DE21BF4" w14:textId="77777777" w:rsidR="002C28F6" w:rsidRPr="00AF3847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17"/>
        <w:gridCol w:w="270"/>
        <w:gridCol w:w="1043"/>
        <w:gridCol w:w="270"/>
        <w:gridCol w:w="1080"/>
        <w:gridCol w:w="270"/>
        <w:gridCol w:w="1082"/>
      </w:tblGrid>
      <w:tr w:rsidR="002C28F6" w:rsidRPr="00AF3847" w14:paraId="20B7DA1F" w14:textId="77777777" w:rsidTr="00E950D7">
        <w:trPr>
          <w:tblHeader/>
        </w:trPr>
        <w:tc>
          <w:tcPr>
            <w:tcW w:w="2259" w:type="pct"/>
          </w:tcPr>
          <w:p w14:paraId="66576BC1" w14:textId="77777777" w:rsidR="002C28F6" w:rsidRPr="00AF3847" w:rsidRDefault="002C28F6" w:rsidP="001C418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42CDBEBA" w14:textId="77777777" w:rsidR="002C28F6" w:rsidRPr="00AF3847" w:rsidRDefault="002C28F6" w:rsidP="001C4188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A1AC9D2" w14:textId="77777777" w:rsidR="002C28F6" w:rsidRPr="00AF3847" w:rsidRDefault="002C28F6" w:rsidP="001C4188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20BD7ED8" w14:textId="77777777" w:rsidR="002C28F6" w:rsidRPr="00AF3847" w:rsidRDefault="002C28F6" w:rsidP="001C4188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404" w:rsidRPr="00AF3847" w14:paraId="7EE69FA0" w14:textId="77777777" w:rsidTr="00E950D7">
        <w:trPr>
          <w:tblHeader/>
        </w:trPr>
        <w:tc>
          <w:tcPr>
            <w:tcW w:w="2259" w:type="pct"/>
          </w:tcPr>
          <w:p w14:paraId="48378CD6" w14:textId="77777777" w:rsidR="00A53404" w:rsidRPr="00AF3847" w:rsidRDefault="00A53404" w:rsidP="00A534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1622C2B7" w14:textId="42ACDFB5" w:rsidR="00A53404" w:rsidRPr="00AF3847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434D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E949935" w14:textId="77777777" w:rsidR="00A53404" w:rsidRPr="00AF3847" w:rsidRDefault="00A53404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5C65EF8" w14:textId="44E2EF09" w:rsidR="00A53404" w:rsidRPr="00AF3847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434D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6362C55" w14:textId="77777777" w:rsidR="00A53404" w:rsidRPr="00AF3847" w:rsidRDefault="00A53404" w:rsidP="00A53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74F835C" w14:textId="6AD5ED13" w:rsidR="00A53404" w:rsidRPr="00AF3847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434D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06F2908" w14:textId="77777777" w:rsidR="00A53404" w:rsidRPr="00AF3847" w:rsidRDefault="00A53404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85CBC2" w14:textId="6E07526B" w:rsidR="00A53404" w:rsidRPr="00AF3847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434D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6BE025C4" w14:textId="77777777" w:rsidTr="00E950D7">
        <w:trPr>
          <w:tblHeader/>
        </w:trPr>
        <w:tc>
          <w:tcPr>
            <w:tcW w:w="2259" w:type="pct"/>
          </w:tcPr>
          <w:p w14:paraId="7086B3BC" w14:textId="77777777" w:rsidR="002C28F6" w:rsidRPr="00AF3847" w:rsidRDefault="002C28F6" w:rsidP="003542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7"/>
          </w:tcPr>
          <w:p w14:paraId="7AAA21D0" w14:textId="77777777" w:rsidR="002C28F6" w:rsidRPr="00AF3847" w:rsidRDefault="002C28F6" w:rsidP="00354212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434D" w:rsidRPr="00AF3847" w14:paraId="33473C16" w14:textId="77777777" w:rsidTr="00E950D7">
        <w:tc>
          <w:tcPr>
            <w:tcW w:w="2259" w:type="pct"/>
          </w:tcPr>
          <w:p w14:paraId="1115BE20" w14:textId="77777777" w:rsidR="000E434D" w:rsidRPr="00AF3847" w:rsidRDefault="000E434D" w:rsidP="000E434D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7" w:type="pct"/>
          </w:tcPr>
          <w:p w14:paraId="0A2B9716" w14:textId="6C76D89C" w:rsidR="000E434D" w:rsidRPr="00AF3847" w:rsidRDefault="005B369A" w:rsidP="0095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183,953</w:t>
            </w:r>
          </w:p>
        </w:tc>
        <w:tc>
          <w:tcPr>
            <w:tcW w:w="144" w:type="pct"/>
          </w:tcPr>
          <w:p w14:paraId="454FE914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5AD860D" w14:textId="2D34738C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108,535</w:t>
            </w:r>
          </w:p>
        </w:tc>
        <w:tc>
          <w:tcPr>
            <w:tcW w:w="144" w:type="pct"/>
          </w:tcPr>
          <w:p w14:paraId="0CFC55C6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73577C" w14:textId="00E8CAC4" w:rsidR="000E434D" w:rsidRPr="00AF3847" w:rsidRDefault="00AE2A11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148,945</w:t>
            </w:r>
          </w:p>
        </w:tc>
        <w:tc>
          <w:tcPr>
            <w:tcW w:w="144" w:type="pct"/>
          </w:tcPr>
          <w:p w14:paraId="2EEFFF9F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2E4CDB" w14:textId="2F8D47B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88,267</w:t>
            </w:r>
          </w:p>
        </w:tc>
      </w:tr>
      <w:tr w:rsidR="000E434D" w:rsidRPr="00AF3847" w14:paraId="7FF36899" w14:textId="77777777" w:rsidTr="00E950D7">
        <w:tc>
          <w:tcPr>
            <w:tcW w:w="2259" w:type="pct"/>
          </w:tcPr>
          <w:p w14:paraId="4ED8D941" w14:textId="77777777" w:rsidR="000E434D" w:rsidRPr="00AF3847" w:rsidRDefault="000E434D" w:rsidP="000E434D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สินค้าซื้อมาขายไป</w:t>
            </w:r>
          </w:p>
        </w:tc>
        <w:tc>
          <w:tcPr>
            <w:tcW w:w="597" w:type="pct"/>
          </w:tcPr>
          <w:p w14:paraId="70137478" w14:textId="4CBACBCA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11,057</w:t>
            </w:r>
          </w:p>
        </w:tc>
        <w:tc>
          <w:tcPr>
            <w:tcW w:w="144" w:type="pct"/>
          </w:tcPr>
          <w:p w14:paraId="356801FA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2209A53" w14:textId="7DA90E98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6,273</w:t>
            </w:r>
          </w:p>
        </w:tc>
        <w:tc>
          <w:tcPr>
            <w:tcW w:w="144" w:type="pct"/>
          </w:tcPr>
          <w:p w14:paraId="67CD5F6E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D2F3C6" w14:textId="53D4C4F6" w:rsidR="000E434D" w:rsidRPr="00AF3847" w:rsidRDefault="00AE2A11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10,924</w:t>
            </w:r>
          </w:p>
        </w:tc>
        <w:tc>
          <w:tcPr>
            <w:tcW w:w="144" w:type="pct"/>
          </w:tcPr>
          <w:p w14:paraId="53DED396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680779" w14:textId="0F0ECD1F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</w:tr>
      <w:tr w:rsidR="000E434D" w:rsidRPr="00AF3847" w14:paraId="67E10F9E" w14:textId="77777777" w:rsidTr="00E950D7">
        <w:tc>
          <w:tcPr>
            <w:tcW w:w="2259" w:type="pct"/>
          </w:tcPr>
          <w:p w14:paraId="3800A5E6" w14:textId="77777777" w:rsidR="000E434D" w:rsidRPr="00AF3847" w:rsidRDefault="000E434D" w:rsidP="000E434D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7" w:type="pct"/>
          </w:tcPr>
          <w:p w14:paraId="0BE94D30" w14:textId="77DF8D43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27,046</w:t>
            </w:r>
          </w:p>
        </w:tc>
        <w:tc>
          <w:tcPr>
            <w:tcW w:w="144" w:type="pct"/>
          </w:tcPr>
          <w:p w14:paraId="1042DBBE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6FF4CF6D" w14:textId="33A0F3FF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7,482</w:t>
            </w:r>
          </w:p>
        </w:tc>
        <w:tc>
          <w:tcPr>
            <w:tcW w:w="144" w:type="pct"/>
          </w:tcPr>
          <w:p w14:paraId="1DC68CC6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5134B4A" w14:textId="74AB9745" w:rsidR="000E434D" w:rsidRPr="00AF3847" w:rsidRDefault="00AE2A11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9,655</w:t>
            </w:r>
          </w:p>
        </w:tc>
        <w:tc>
          <w:tcPr>
            <w:tcW w:w="144" w:type="pct"/>
          </w:tcPr>
          <w:p w14:paraId="303C3B0A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B1AA5B" w14:textId="35A95AE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7,428</w:t>
            </w:r>
          </w:p>
        </w:tc>
      </w:tr>
      <w:tr w:rsidR="000E434D" w:rsidRPr="00AF3847" w14:paraId="580F9AFF" w14:textId="77777777" w:rsidTr="00E950D7">
        <w:tc>
          <w:tcPr>
            <w:tcW w:w="2259" w:type="pct"/>
          </w:tcPr>
          <w:p w14:paraId="402100D5" w14:textId="77777777" w:rsidR="000E434D" w:rsidRPr="00AF3847" w:rsidRDefault="000E434D" w:rsidP="000E434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7" w:type="pct"/>
          </w:tcPr>
          <w:p w14:paraId="4D29BC73" w14:textId="4EB13952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48,679</w:t>
            </w:r>
          </w:p>
        </w:tc>
        <w:tc>
          <w:tcPr>
            <w:tcW w:w="144" w:type="pct"/>
          </w:tcPr>
          <w:p w14:paraId="552F7625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18D458A3" w14:textId="3A4A9B12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64,344</w:t>
            </w:r>
          </w:p>
        </w:tc>
        <w:tc>
          <w:tcPr>
            <w:tcW w:w="144" w:type="pct"/>
          </w:tcPr>
          <w:p w14:paraId="25592DF9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9456B3E" w14:textId="7FB5F086" w:rsidR="000E434D" w:rsidRPr="00AF3847" w:rsidRDefault="00AE2A11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46,073</w:t>
            </w:r>
          </w:p>
        </w:tc>
        <w:tc>
          <w:tcPr>
            <w:tcW w:w="144" w:type="pct"/>
          </w:tcPr>
          <w:p w14:paraId="273015CC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C0F8A4" w14:textId="561FCD49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62,927</w:t>
            </w:r>
          </w:p>
        </w:tc>
      </w:tr>
      <w:tr w:rsidR="000E434D" w:rsidRPr="00AF3847" w14:paraId="7365F0A3" w14:textId="77777777" w:rsidTr="00E950D7">
        <w:tc>
          <w:tcPr>
            <w:tcW w:w="2259" w:type="pct"/>
          </w:tcPr>
          <w:p w14:paraId="69BA065F" w14:textId="77777777" w:rsidR="000E434D" w:rsidRPr="00AF3847" w:rsidRDefault="000E434D" w:rsidP="000E434D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ภาชนะบรรจุและวัสดุหีบห่อ</w:t>
            </w:r>
          </w:p>
        </w:tc>
        <w:tc>
          <w:tcPr>
            <w:tcW w:w="597" w:type="pct"/>
          </w:tcPr>
          <w:p w14:paraId="20934D45" w14:textId="0D3E40C2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77C6A" w:rsidRPr="00AF3847">
              <w:rPr>
                <w:rFonts w:asciiTheme="majorBidi" w:hAnsiTheme="majorBidi" w:cstheme="majorBidi"/>
                <w:sz w:val="30"/>
                <w:szCs w:val="30"/>
              </w:rPr>
              <w:t>,269</w:t>
            </w:r>
          </w:p>
        </w:tc>
        <w:tc>
          <w:tcPr>
            <w:tcW w:w="144" w:type="pct"/>
          </w:tcPr>
          <w:p w14:paraId="4E0812FA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26CCE287" w14:textId="3CC28774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48,736</w:t>
            </w:r>
          </w:p>
        </w:tc>
        <w:tc>
          <w:tcPr>
            <w:tcW w:w="144" w:type="pct"/>
          </w:tcPr>
          <w:p w14:paraId="1D1B297D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6136F16" w14:textId="2C5257E6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54,944</w:t>
            </w:r>
          </w:p>
        </w:tc>
        <w:tc>
          <w:tcPr>
            <w:tcW w:w="144" w:type="pct"/>
          </w:tcPr>
          <w:p w14:paraId="22996E32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25276A" w14:textId="097E95E8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43,704</w:t>
            </w:r>
          </w:p>
        </w:tc>
      </w:tr>
      <w:tr w:rsidR="000E434D" w:rsidRPr="00AF3847" w14:paraId="145F50EB" w14:textId="77777777" w:rsidTr="00E950D7">
        <w:tc>
          <w:tcPr>
            <w:tcW w:w="2259" w:type="pct"/>
          </w:tcPr>
          <w:p w14:paraId="28CD830B" w14:textId="1C37F325" w:rsidR="000E434D" w:rsidRPr="00AF3847" w:rsidRDefault="000E434D" w:rsidP="000E434D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 วัสดุโรงงาน และอื่น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97" w:type="pct"/>
          </w:tcPr>
          <w:p w14:paraId="6F291123" w14:textId="412EEA1A" w:rsidR="000E434D" w:rsidRPr="00AF3847" w:rsidRDefault="00777C6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22,755</w:t>
            </w:r>
          </w:p>
        </w:tc>
        <w:tc>
          <w:tcPr>
            <w:tcW w:w="144" w:type="pct"/>
          </w:tcPr>
          <w:p w14:paraId="15836B3F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6DB6095B" w14:textId="7D094058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18,019</w:t>
            </w:r>
          </w:p>
        </w:tc>
        <w:tc>
          <w:tcPr>
            <w:tcW w:w="144" w:type="pct"/>
          </w:tcPr>
          <w:p w14:paraId="7B91CE1C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239CF14C" w14:textId="48FC11F9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15,782</w:t>
            </w:r>
          </w:p>
        </w:tc>
        <w:tc>
          <w:tcPr>
            <w:tcW w:w="144" w:type="pct"/>
          </w:tcPr>
          <w:p w14:paraId="56E1C474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3A79CC" w14:textId="17FDB89A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13,739</w:t>
            </w:r>
          </w:p>
        </w:tc>
      </w:tr>
      <w:tr w:rsidR="000E434D" w:rsidRPr="00AF3847" w14:paraId="44350597" w14:textId="77777777" w:rsidTr="00E950D7">
        <w:tc>
          <w:tcPr>
            <w:tcW w:w="2259" w:type="pct"/>
          </w:tcPr>
          <w:p w14:paraId="27AFF7A0" w14:textId="77777777" w:rsidR="000E434D" w:rsidRPr="00AF3847" w:rsidRDefault="000E434D" w:rsidP="000E434D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7" w:type="pct"/>
          </w:tcPr>
          <w:p w14:paraId="24BB8E11" w14:textId="55727A8B" w:rsidR="000E434D" w:rsidRPr="00AF3847" w:rsidRDefault="00777C6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  <w:tc>
          <w:tcPr>
            <w:tcW w:w="144" w:type="pct"/>
          </w:tcPr>
          <w:p w14:paraId="4A45ECF4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77A0311E" w14:textId="1696412E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2,631</w:t>
            </w:r>
          </w:p>
        </w:tc>
        <w:tc>
          <w:tcPr>
            <w:tcW w:w="144" w:type="pct"/>
          </w:tcPr>
          <w:p w14:paraId="57893BFD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6CF4EEC" w14:textId="739C8E2F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  <w:tc>
          <w:tcPr>
            <w:tcW w:w="144" w:type="pct"/>
          </w:tcPr>
          <w:p w14:paraId="1A1390CC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BA6AC83" w14:textId="3945DAC8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2,631</w:t>
            </w:r>
          </w:p>
        </w:tc>
      </w:tr>
      <w:tr w:rsidR="000E434D" w:rsidRPr="00AF3847" w14:paraId="0BFA0535" w14:textId="77777777" w:rsidTr="00E950D7">
        <w:tc>
          <w:tcPr>
            <w:tcW w:w="2259" w:type="pct"/>
          </w:tcPr>
          <w:p w14:paraId="41245031" w14:textId="77777777" w:rsidR="000E434D" w:rsidRPr="00AF3847" w:rsidRDefault="000E434D" w:rsidP="000E434D">
            <w:pPr>
              <w:spacing w:line="240" w:lineRule="auto"/>
              <w:ind w:right="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9253594" w14:textId="36CE89D1" w:rsidR="000E434D" w:rsidRPr="00AF3847" w:rsidRDefault="00777C6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353,028</w:t>
            </w:r>
          </w:p>
        </w:tc>
        <w:tc>
          <w:tcPr>
            <w:tcW w:w="144" w:type="pct"/>
          </w:tcPr>
          <w:p w14:paraId="13853713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89E923D" w14:textId="0572C4B0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256,020</w:t>
            </w:r>
          </w:p>
        </w:tc>
        <w:tc>
          <w:tcPr>
            <w:tcW w:w="144" w:type="pct"/>
          </w:tcPr>
          <w:p w14:paraId="765D3328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0806F41" w14:textId="09401790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287,592</w:t>
            </w:r>
          </w:p>
        </w:tc>
        <w:tc>
          <w:tcPr>
            <w:tcW w:w="144" w:type="pct"/>
          </w:tcPr>
          <w:p w14:paraId="0A38F5D8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63C223B" w14:textId="03A75931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224,700</w:t>
            </w:r>
          </w:p>
        </w:tc>
      </w:tr>
      <w:tr w:rsidR="000E434D" w:rsidRPr="00AF3847" w14:paraId="391F6216" w14:textId="77777777" w:rsidTr="00E950D7">
        <w:tc>
          <w:tcPr>
            <w:tcW w:w="2259" w:type="pct"/>
          </w:tcPr>
          <w:p w14:paraId="11A67894" w14:textId="77777777" w:rsidR="000E434D" w:rsidRPr="00AF3847" w:rsidRDefault="000E434D" w:rsidP="000E434D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97" w:type="pct"/>
          </w:tcPr>
          <w:p w14:paraId="3A6C93B1" w14:textId="31D474AF" w:rsidR="000E434D" w:rsidRPr="00AF3847" w:rsidRDefault="00777C6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(3,609)</w:t>
            </w:r>
          </w:p>
        </w:tc>
        <w:tc>
          <w:tcPr>
            <w:tcW w:w="144" w:type="pct"/>
          </w:tcPr>
          <w:p w14:paraId="726AC38A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04DC87F6" w14:textId="0246E6D0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(5,709)</w:t>
            </w:r>
          </w:p>
        </w:tc>
        <w:tc>
          <w:tcPr>
            <w:tcW w:w="144" w:type="pct"/>
          </w:tcPr>
          <w:p w14:paraId="1B58A18A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239F550" w14:textId="56D5E266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(2,267)</w:t>
            </w:r>
          </w:p>
        </w:tc>
        <w:tc>
          <w:tcPr>
            <w:tcW w:w="144" w:type="pct"/>
          </w:tcPr>
          <w:p w14:paraId="7484D128" w14:textId="77777777" w:rsidR="000E434D" w:rsidRPr="00AF3847" w:rsidRDefault="000E434D" w:rsidP="000E434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58D63B" w14:textId="3FA4F83D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(4,809)</w:t>
            </w:r>
          </w:p>
        </w:tc>
      </w:tr>
      <w:tr w:rsidR="000E434D" w:rsidRPr="00AF3847" w14:paraId="5CCDB0A1" w14:textId="77777777" w:rsidTr="00E950D7">
        <w:tc>
          <w:tcPr>
            <w:tcW w:w="2259" w:type="pct"/>
          </w:tcPr>
          <w:p w14:paraId="0402B8DE" w14:textId="77777777" w:rsidR="000E434D" w:rsidRPr="00AF3847" w:rsidRDefault="000E434D" w:rsidP="000E434D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ค่าเผื่อสินค้าเสื่อมสภาพ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77ACC13" w14:textId="77AE6B66" w:rsidR="000E434D" w:rsidRPr="00AF3847" w:rsidRDefault="00777C6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(32,288)</w:t>
            </w:r>
          </w:p>
        </w:tc>
        <w:tc>
          <w:tcPr>
            <w:tcW w:w="144" w:type="pct"/>
          </w:tcPr>
          <w:p w14:paraId="3CF3F448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5EF3FE6" w14:textId="3A70F4B6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(16,139)</w:t>
            </w:r>
          </w:p>
        </w:tc>
        <w:tc>
          <w:tcPr>
            <w:tcW w:w="144" w:type="pct"/>
          </w:tcPr>
          <w:p w14:paraId="76736146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67AB0C" w14:textId="3D48EA44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(14,917)</w:t>
            </w:r>
          </w:p>
        </w:tc>
        <w:tc>
          <w:tcPr>
            <w:tcW w:w="144" w:type="pct"/>
          </w:tcPr>
          <w:p w14:paraId="7B19C57F" w14:textId="77777777" w:rsidR="000E434D" w:rsidRPr="00AF3847" w:rsidRDefault="000E434D" w:rsidP="000E434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6BA86AF" w14:textId="7FB362CF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(10,915)</w:t>
            </w:r>
          </w:p>
        </w:tc>
      </w:tr>
      <w:tr w:rsidR="000E434D" w:rsidRPr="00AF3847" w14:paraId="4227CB04" w14:textId="77777777" w:rsidTr="00E950D7">
        <w:tc>
          <w:tcPr>
            <w:tcW w:w="2259" w:type="pct"/>
          </w:tcPr>
          <w:p w14:paraId="59FDEE26" w14:textId="77777777" w:rsidR="000E434D" w:rsidRPr="00AF3847" w:rsidRDefault="000E434D" w:rsidP="000E434D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DA60397" w14:textId="52ADFD60" w:rsidR="000E434D" w:rsidRPr="00AF3847" w:rsidRDefault="00777C6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317,131</w:t>
            </w:r>
          </w:p>
        </w:tc>
        <w:tc>
          <w:tcPr>
            <w:tcW w:w="144" w:type="pct"/>
          </w:tcPr>
          <w:p w14:paraId="64E4A540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2A46995" w14:textId="3E2CF6F4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234,172</w:t>
            </w:r>
          </w:p>
        </w:tc>
        <w:tc>
          <w:tcPr>
            <w:tcW w:w="144" w:type="pct"/>
          </w:tcPr>
          <w:p w14:paraId="68735118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AFAE900" w14:textId="09DC27F0" w:rsidR="000E434D" w:rsidRPr="00AF3847" w:rsidRDefault="005B369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270,408</w:t>
            </w:r>
          </w:p>
        </w:tc>
        <w:tc>
          <w:tcPr>
            <w:tcW w:w="144" w:type="pct"/>
          </w:tcPr>
          <w:p w14:paraId="76C97253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33C560" w14:textId="53634BAA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208,976</w:t>
            </w:r>
          </w:p>
        </w:tc>
      </w:tr>
      <w:tr w:rsidR="00706DDB" w:rsidRPr="00AF3847" w14:paraId="0472438E" w14:textId="77777777" w:rsidTr="00E950D7">
        <w:tc>
          <w:tcPr>
            <w:tcW w:w="2259" w:type="pct"/>
          </w:tcPr>
          <w:p w14:paraId="53BFF6E2" w14:textId="77777777" w:rsidR="00706DDB" w:rsidRPr="00AF3847" w:rsidRDefault="00706DDB" w:rsidP="00354212">
            <w:pPr>
              <w:tabs>
                <w:tab w:val="clear" w:pos="3515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</w:tcPr>
          <w:p w14:paraId="066F1352" w14:textId="77777777" w:rsidR="00706DDB" w:rsidRPr="00AF3847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E44F4BF" w14:textId="77777777" w:rsidR="00706DDB" w:rsidRPr="00AF3847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666E39EC" w14:textId="77777777" w:rsidR="00706DDB" w:rsidRPr="00AF3847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DB0FA5D" w14:textId="77777777" w:rsidR="00706DDB" w:rsidRPr="00AF3847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9817D46" w14:textId="77777777" w:rsidR="00706DDB" w:rsidRPr="00AF3847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7AFEF2C" w14:textId="77777777" w:rsidR="00706DDB" w:rsidRPr="00AF3847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37757DB" w14:textId="77777777" w:rsidR="00706DDB" w:rsidRPr="00AF3847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AF3847" w14:paraId="07CDACA6" w14:textId="77777777" w:rsidTr="00E950D7">
        <w:tc>
          <w:tcPr>
            <w:tcW w:w="2855" w:type="pct"/>
            <w:gridSpan w:val="2"/>
          </w:tcPr>
          <w:p w14:paraId="698A37D8" w14:textId="77777777" w:rsidR="00FE54D4" w:rsidRPr="00AF3847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4A38DA9D" w14:textId="29778731" w:rsidR="002C28F6" w:rsidRPr="00AF3847" w:rsidRDefault="002C28F6" w:rsidP="0003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4" w:type="pct"/>
          </w:tcPr>
          <w:p w14:paraId="0227A190" w14:textId="77777777" w:rsidR="002C28F6" w:rsidRPr="00AF3847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56DD3B3" w14:textId="77777777" w:rsidR="002C28F6" w:rsidRPr="00AF3847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5F5153" w14:textId="77777777" w:rsidR="002C28F6" w:rsidRPr="00AF3847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BF98B8" w14:textId="77777777" w:rsidR="002C28F6" w:rsidRPr="00AF3847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52B432" w14:textId="77777777" w:rsidR="002C28F6" w:rsidRPr="00AF3847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D7A47A" w14:textId="77777777" w:rsidR="002C28F6" w:rsidRPr="00AF3847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34D" w:rsidRPr="00AF3847" w14:paraId="615AAEC6" w14:textId="77777777" w:rsidTr="00E950D7">
        <w:tc>
          <w:tcPr>
            <w:tcW w:w="2259" w:type="pct"/>
          </w:tcPr>
          <w:p w14:paraId="786504FD" w14:textId="77777777" w:rsidR="000E434D" w:rsidRPr="00AF3847" w:rsidRDefault="000E434D" w:rsidP="000E434D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7" w:type="pct"/>
          </w:tcPr>
          <w:p w14:paraId="567D4FF3" w14:textId="07D462B1" w:rsidR="000E434D" w:rsidRPr="00AF3847" w:rsidRDefault="0022551C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6427BA" w:rsidRPr="00AF384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,48</w:t>
            </w:r>
            <w:r w:rsidR="006427BA" w:rsidRPr="00AF384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207108CD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2B6B6D0D" w14:textId="76EB3CC4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3,634,929</w:t>
            </w:r>
          </w:p>
        </w:tc>
        <w:tc>
          <w:tcPr>
            <w:tcW w:w="144" w:type="pct"/>
          </w:tcPr>
          <w:p w14:paraId="534357A0" w14:textId="77777777" w:rsidR="000E434D" w:rsidRPr="00AF3847" w:rsidRDefault="000E434D" w:rsidP="00E7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60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856F0A" w14:textId="1881931A" w:rsidR="000E434D" w:rsidRPr="00AF3847" w:rsidRDefault="0022551C" w:rsidP="0078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2,641</w:t>
            </w:r>
            <w:r w:rsidR="00E767C0" w:rsidRPr="00AF3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44" w:type="pct"/>
          </w:tcPr>
          <w:p w14:paraId="6F01AB45" w14:textId="77777777" w:rsidR="000E434D" w:rsidRPr="00AF3847" w:rsidRDefault="000E434D" w:rsidP="0078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E1471B3" w14:textId="7A737C20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3,365,097</w:t>
            </w:r>
          </w:p>
        </w:tc>
      </w:tr>
      <w:tr w:rsidR="000E434D" w:rsidRPr="00AF3847" w14:paraId="19B5B627" w14:textId="77777777" w:rsidTr="00E950D7">
        <w:tc>
          <w:tcPr>
            <w:tcW w:w="2259" w:type="pct"/>
          </w:tcPr>
          <w:p w14:paraId="25277FE8" w14:textId="20DBEEB2" w:rsidR="000E434D" w:rsidRPr="00AF3847" w:rsidRDefault="000E434D" w:rsidP="000E434D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100" w:hanging="18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  <w:p w14:paraId="6EEFDE75" w14:textId="048513EE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100" w:firstLine="237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597" w:type="pct"/>
          </w:tcPr>
          <w:p w14:paraId="09CED0CC" w14:textId="77777777" w:rsidR="00832139" w:rsidRPr="00AF3847" w:rsidRDefault="00832139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362A5D" w14:textId="7714904E" w:rsidR="000E434D" w:rsidRPr="00AF3847" w:rsidRDefault="00B25C41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14,049</w:t>
            </w:r>
          </w:p>
        </w:tc>
        <w:tc>
          <w:tcPr>
            <w:tcW w:w="144" w:type="pct"/>
          </w:tcPr>
          <w:p w14:paraId="5003EF00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0FB61C42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4BC34" w14:textId="5F04C6B3" w:rsidR="000E434D" w:rsidRPr="00AF3847" w:rsidRDefault="006427B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5C41" w:rsidRPr="00AF38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E434D" w:rsidRPr="00AF3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5C41" w:rsidRPr="00AF3847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4E4E244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73EC1DA" w14:textId="77777777" w:rsidR="00832139" w:rsidRPr="00AF3847" w:rsidRDefault="00832139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94091" w14:textId="6E493192" w:rsidR="000E434D" w:rsidRPr="00AF3847" w:rsidRDefault="00B25C41" w:rsidP="00E7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144" w:type="pct"/>
          </w:tcPr>
          <w:p w14:paraId="32BEC9CD" w14:textId="7F020A6D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715AA0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0901E" w14:textId="3B9C13D1" w:rsidR="000E434D" w:rsidRPr="00AF3847" w:rsidRDefault="006427BA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5C41" w:rsidRPr="00AF3847">
              <w:rPr>
                <w:rFonts w:asciiTheme="majorBidi" w:hAnsiTheme="majorBidi" w:cstheme="majorBidi"/>
                <w:sz w:val="30"/>
                <w:szCs w:val="30"/>
              </w:rPr>
              <w:t>2,822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434D" w:rsidRPr="00AF3847" w14:paraId="57A7B522" w14:textId="77777777" w:rsidTr="00E950D7">
        <w:tc>
          <w:tcPr>
            <w:tcW w:w="2259" w:type="pct"/>
          </w:tcPr>
          <w:p w14:paraId="5D7F1233" w14:textId="77777777" w:rsidR="000E434D" w:rsidRPr="00AF3847" w:rsidRDefault="000E434D" w:rsidP="000E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EEA06B8" w14:textId="23B0D8D6" w:rsidR="000E434D" w:rsidRPr="00AF3847" w:rsidRDefault="00832139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</w:t>
            </w:r>
            <w:r w:rsidR="006427BA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6427BA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4" w:type="pct"/>
          </w:tcPr>
          <w:p w14:paraId="2310A9AC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149E375" w14:textId="0D1AEE5D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3,631,766</w:t>
            </w:r>
          </w:p>
        </w:tc>
        <w:tc>
          <w:tcPr>
            <w:tcW w:w="144" w:type="pct"/>
          </w:tcPr>
          <w:p w14:paraId="1AA7CD48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27B0B77" w14:textId="2C9402BA" w:rsidR="000E434D" w:rsidRPr="00AF3847" w:rsidRDefault="00832139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2,643,22</w:t>
            </w:r>
            <w:r w:rsidR="00A27FAD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5739292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DCAC9AD" w14:textId="2B74CE45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3,362,275</w:t>
            </w:r>
          </w:p>
        </w:tc>
      </w:tr>
      <w:tr w:rsidR="000E434D" w:rsidRPr="00AF3847" w14:paraId="141F8471" w14:textId="77777777" w:rsidTr="00E950D7">
        <w:tc>
          <w:tcPr>
            <w:tcW w:w="2259" w:type="pct"/>
          </w:tcPr>
          <w:p w14:paraId="155554CE" w14:textId="77777777" w:rsidR="000E434D" w:rsidRPr="00AF3847" w:rsidRDefault="000E434D" w:rsidP="000E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05A33124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0DE6F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1682368C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C7353C1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0F60E41D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31BED93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175ED5B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434D" w:rsidRPr="00AF3847" w14:paraId="5CDF6FE5" w14:textId="77777777" w:rsidTr="00E950D7">
        <w:tc>
          <w:tcPr>
            <w:tcW w:w="2259" w:type="pct"/>
          </w:tcPr>
          <w:p w14:paraId="01DEDE87" w14:textId="39154863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597" w:type="pct"/>
          </w:tcPr>
          <w:p w14:paraId="5E0B84A2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EC1F68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4F7DC07B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4E1783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CE8B47D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60E638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6E6CBEC5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434D" w:rsidRPr="00AF3847" w14:paraId="4CA3A3A8" w14:textId="77777777" w:rsidTr="00E950D7">
        <w:tc>
          <w:tcPr>
            <w:tcW w:w="2259" w:type="pct"/>
          </w:tcPr>
          <w:p w14:paraId="44138D17" w14:textId="665F5B9C" w:rsidR="000E434D" w:rsidRPr="00AF3847" w:rsidRDefault="000E434D" w:rsidP="000E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D18833F" w14:textId="01720552" w:rsidR="000E434D" w:rsidRPr="00AF3847" w:rsidRDefault="00832139" w:rsidP="0083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6FE432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0F9249FA" w14:textId="25EDAFB8" w:rsidR="000E434D" w:rsidRPr="00AF3847" w:rsidRDefault="000E434D" w:rsidP="00B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(5,921)</w:t>
            </w:r>
          </w:p>
        </w:tc>
        <w:tc>
          <w:tcPr>
            <w:tcW w:w="144" w:type="pct"/>
          </w:tcPr>
          <w:p w14:paraId="7A2CC060" w14:textId="77777777" w:rsidR="000E434D" w:rsidRPr="00AF3847" w:rsidRDefault="000E434D" w:rsidP="000E43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1DD2ACC" w14:textId="06D2DB86" w:rsidR="000E434D" w:rsidRPr="00AF3847" w:rsidRDefault="00832139" w:rsidP="0093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BF9AC4" w14:textId="77777777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DA1360F" w14:textId="6EFDF5AB" w:rsidR="000E434D" w:rsidRPr="00AF3847" w:rsidRDefault="000E434D" w:rsidP="000E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9283A" w:rsidRPr="00AF3847" w14:paraId="376440BA" w14:textId="77777777" w:rsidTr="00E950D7">
        <w:tc>
          <w:tcPr>
            <w:tcW w:w="2259" w:type="pct"/>
          </w:tcPr>
          <w:p w14:paraId="6D9D7F40" w14:textId="77777777" w:rsidR="0099283A" w:rsidRPr="00AF3847" w:rsidRDefault="0099283A" w:rsidP="005617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E279E95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FB8CEC" w14:textId="77777777" w:rsidR="0099283A" w:rsidRPr="00AF3847" w:rsidRDefault="0099283A" w:rsidP="005617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2D5A2EEC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C6F0DE" w14:textId="77777777" w:rsidR="0099283A" w:rsidRPr="00AF3847" w:rsidRDefault="0099283A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6136C63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231CFA1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BF74022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283A" w:rsidRPr="00AF3847" w14:paraId="32DDA8AD" w14:textId="77777777" w:rsidTr="00E950D7">
        <w:tc>
          <w:tcPr>
            <w:tcW w:w="2259" w:type="pct"/>
          </w:tcPr>
          <w:p w14:paraId="1A43E2D5" w14:textId="77777777" w:rsidR="0099283A" w:rsidRPr="00AF3847" w:rsidRDefault="0099283A" w:rsidP="005617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961D720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986C6FB" w14:textId="77777777" w:rsidR="0099283A" w:rsidRPr="00AF3847" w:rsidRDefault="0099283A" w:rsidP="005617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428C7BA7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7081DF" w14:textId="77777777" w:rsidR="0099283A" w:rsidRPr="00AF3847" w:rsidRDefault="0099283A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133176F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016EBD8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A62943C" w14:textId="77777777" w:rsidR="0099283A" w:rsidRPr="00AF3847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7DCB789" w14:textId="77777777" w:rsidR="002C28F6" w:rsidRPr="00AF3847" w:rsidRDefault="002C28F6" w:rsidP="00493611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2C28F6" w:rsidRPr="00AF3847" w:rsidSect="00BA5EA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245"/>
        </w:sectPr>
      </w:pPr>
    </w:p>
    <w:p w14:paraId="4979E8F9" w14:textId="7777777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  <w:r w:rsidRPr="00AF384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และการร่วมค้า</w:t>
      </w:r>
    </w:p>
    <w:p w14:paraId="64EB6901" w14:textId="77777777" w:rsidR="002C28F6" w:rsidRPr="00AF3847" w:rsidRDefault="002C28F6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827"/>
        <w:gridCol w:w="179"/>
        <w:gridCol w:w="811"/>
        <w:gridCol w:w="182"/>
        <w:gridCol w:w="1065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1023"/>
      </w:tblGrid>
      <w:tr w:rsidR="002C28F6" w:rsidRPr="00AF3847" w14:paraId="2720BE63" w14:textId="77777777" w:rsidTr="00E950D7">
        <w:trPr>
          <w:cantSplit/>
          <w:tblHeader/>
        </w:trPr>
        <w:tc>
          <w:tcPr>
            <w:tcW w:w="2700" w:type="dxa"/>
          </w:tcPr>
          <w:p w14:paraId="36282F52" w14:textId="77777777" w:rsidR="002C28F6" w:rsidRPr="00AF3847" w:rsidRDefault="002C28F6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</w:tcPr>
          <w:p w14:paraId="3EAC1C1B" w14:textId="77777777" w:rsidR="002C28F6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7" w:type="dxa"/>
            <w:gridSpan w:val="3"/>
          </w:tcPr>
          <w:p w14:paraId="6BBEFDF0" w14:textId="77777777" w:rsidR="002C28F6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2" w:type="dxa"/>
          </w:tcPr>
          <w:p w14:paraId="1920E0FE" w14:textId="77777777" w:rsidR="002C28F6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</w:tcPr>
          <w:p w14:paraId="1D642D0B" w14:textId="77777777" w:rsidR="002C28F6" w:rsidRPr="00AF3847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C28F6" w:rsidRPr="00AF3847" w14:paraId="480CC7EB" w14:textId="77777777" w:rsidTr="00E950D7">
        <w:trPr>
          <w:cantSplit/>
          <w:tblHeader/>
        </w:trPr>
        <w:tc>
          <w:tcPr>
            <w:tcW w:w="2700" w:type="dxa"/>
          </w:tcPr>
          <w:p w14:paraId="2E34A911" w14:textId="77777777" w:rsidR="002C28F6" w:rsidRPr="00AF3847" w:rsidRDefault="002C28F6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</w:tcPr>
          <w:p w14:paraId="3546C77F" w14:textId="77777777" w:rsidR="002C28F6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601033" w14:textId="77777777" w:rsidR="002C28F6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4AC169AA" w14:textId="77777777" w:rsidR="00FE54D4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สัดส่วน</w:t>
            </w:r>
          </w:p>
          <w:p w14:paraId="3B5A7627" w14:textId="78FF8E8C" w:rsidR="002C28F6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2" w:type="dxa"/>
          </w:tcPr>
          <w:p w14:paraId="1873994D" w14:textId="77777777" w:rsidR="002C28F6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80" w:type="dxa"/>
            <w:gridSpan w:val="3"/>
          </w:tcPr>
          <w:p w14:paraId="25CCDE5D" w14:textId="77777777" w:rsidR="002C28F6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3F7B62E3" w14:textId="77777777" w:rsidR="002C28F6" w:rsidRPr="00AF3847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7B8D74C7" w14:textId="77777777" w:rsidR="002C28F6" w:rsidRPr="00AF3847" w:rsidRDefault="002C28F6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7CC60015" w14:textId="77777777" w:rsidR="002C28F6" w:rsidRPr="00AF3847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52FE2754" w14:textId="77777777" w:rsidR="002C28F6" w:rsidRPr="00AF3847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B37AB89" w14:textId="77777777" w:rsidR="002C28F6" w:rsidRPr="00AF3847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58" w:type="dxa"/>
            <w:gridSpan w:val="4"/>
          </w:tcPr>
          <w:p w14:paraId="403A2264" w14:textId="77777777" w:rsidR="00FE54D4" w:rsidRPr="00AF3847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มูลค่าตามวิธี</w:t>
            </w:r>
          </w:p>
          <w:p w14:paraId="5D7E0EDB" w14:textId="5C68EC32" w:rsidR="002C28F6" w:rsidRPr="00AF3847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ส่วนได้เสีย</w:t>
            </w:r>
          </w:p>
        </w:tc>
      </w:tr>
      <w:tr w:rsidR="00A53404" w:rsidRPr="00AF3847" w14:paraId="4206AFD6" w14:textId="77777777" w:rsidTr="00E950D7">
        <w:trPr>
          <w:cantSplit/>
          <w:tblHeader/>
        </w:trPr>
        <w:tc>
          <w:tcPr>
            <w:tcW w:w="2700" w:type="dxa"/>
          </w:tcPr>
          <w:p w14:paraId="2D5E4C7A" w14:textId="77777777" w:rsidR="00A53404" w:rsidRPr="00AF3847" w:rsidRDefault="00A53404" w:rsidP="00A5340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</w:tcPr>
          <w:p w14:paraId="15A8B073" w14:textId="77777777" w:rsidR="00A53404" w:rsidRPr="00AF3847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7" w:type="dxa"/>
            <w:hideMark/>
          </w:tcPr>
          <w:p w14:paraId="0385F43D" w14:textId="49ACAA4E" w:rsidR="00A53404" w:rsidRPr="00AF3847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44F76E13" w14:textId="77777777" w:rsidR="00A53404" w:rsidRPr="00AF3847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6346A54B" w14:textId="42110F0D" w:rsidR="00A53404" w:rsidRPr="00AF3847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center"/>
            <w:hideMark/>
          </w:tcPr>
          <w:p w14:paraId="284018A5" w14:textId="77777777" w:rsidR="00A53404" w:rsidRPr="00AF3847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hideMark/>
          </w:tcPr>
          <w:p w14:paraId="3DFE4915" w14:textId="2516061D" w:rsidR="00A53404" w:rsidRPr="00AF3847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F468DFB" w14:textId="77777777" w:rsidR="00A53404" w:rsidRPr="00AF3847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30C1D0D8" w14:textId="573A4329" w:rsidR="00A53404" w:rsidRPr="00AF3847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5" w:type="dxa"/>
          </w:tcPr>
          <w:p w14:paraId="1675AF36" w14:textId="77777777" w:rsidR="00A53404" w:rsidRPr="00AF3847" w:rsidRDefault="00A53404" w:rsidP="00A534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3BCF5BB2" w14:textId="2288D66E" w:rsidR="00A53404" w:rsidRPr="00AF3847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CFD9488" w14:textId="77777777" w:rsidR="00A53404" w:rsidRPr="00AF3847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4737E937" w14:textId="1C2D392A" w:rsidR="00A53404" w:rsidRPr="00AF3847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</w:tcPr>
          <w:p w14:paraId="46FACB95" w14:textId="77777777" w:rsidR="00A53404" w:rsidRPr="00AF3847" w:rsidRDefault="00A53404" w:rsidP="00A534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1E60DC7C" w14:textId="7EA12B3D" w:rsidR="00A53404" w:rsidRPr="00AF3847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48A0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4F75439" w14:textId="77777777" w:rsidR="00A53404" w:rsidRPr="00AF3847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1F66B3A6" w14:textId="3688DDFC" w:rsidR="00A53404" w:rsidRPr="00AF3847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48A0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4E2FFB12" w14:textId="77777777" w:rsidTr="00E950D7">
        <w:trPr>
          <w:cantSplit/>
          <w:trHeight w:val="270"/>
        </w:trPr>
        <w:tc>
          <w:tcPr>
            <w:tcW w:w="2700" w:type="dxa"/>
          </w:tcPr>
          <w:p w14:paraId="159477FE" w14:textId="77777777" w:rsidR="002C28F6" w:rsidRPr="00AF3847" w:rsidRDefault="002C28F6" w:rsidP="008221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</w:tcPr>
          <w:p w14:paraId="7BCBF72E" w14:textId="77777777" w:rsidR="002C28F6" w:rsidRPr="00AF3847" w:rsidRDefault="002C28F6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5AD68A7C" w14:textId="77777777" w:rsidR="002C28F6" w:rsidRPr="00AF3847" w:rsidRDefault="002C28F6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738B8ABD" w14:textId="77777777" w:rsidR="002C28F6" w:rsidRPr="00AF3847" w:rsidRDefault="002C28F6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  <w:hideMark/>
          </w:tcPr>
          <w:p w14:paraId="4B5670BE" w14:textId="77777777" w:rsidR="002C28F6" w:rsidRPr="00AF3847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C28F6" w:rsidRPr="00AF3847" w14:paraId="35325B14" w14:textId="77777777" w:rsidTr="00E950D7">
        <w:trPr>
          <w:cantSplit/>
          <w:trHeight w:val="270"/>
        </w:trPr>
        <w:tc>
          <w:tcPr>
            <w:tcW w:w="2700" w:type="dxa"/>
            <w:hideMark/>
          </w:tcPr>
          <w:p w14:paraId="21BFB769" w14:textId="77777777" w:rsidR="002C28F6" w:rsidRPr="00AF3847" w:rsidRDefault="002C28F6" w:rsidP="001228A0">
            <w:pPr>
              <w:ind w:lef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บริษัทร่วมทางอ้อม</w:t>
            </w:r>
          </w:p>
        </w:tc>
        <w:tc>
          <w:tcPr>
            <w:tcW w:w="2520" w:type="dxa"/>
          </w:tcPr>
          <w:p w14:paraId="52EBF0C3" w14:textId="77777777" w:rsidR="002C28F6" w:rsidRPr="00AF3847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40805CD4" w14:textId="77777777" w:rsidR="002C28F6" w:rsidRPr="00AF3847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177611C0" w14:textId="77777777" w:rsidR="002C28F6" w:rsidRPr="00AF3847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2793B956" w14:textId="77777777" w:rsidR="002C28F6" w:rsidRPr="00AF3847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6939CFC3" w14:textId="77777777" w:rsidR="002C28F6" w:rsidRPr="00AF3847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69E45C88" w14:textId="77777777" w:rsidR="002C28F6" w:rsidRPr="00AF3847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78BEAE6F" w14:textId="77777777" w:rsidR="002C28F6" w:rsidRPr="00AF3847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4636E125" w14:textId="77777777" w:rsidR="002C28F6" w:rsidRPr="00AF3847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426815FE" w14:textId="77777777" w:rsidR="002C28F6" w:rsidRPr="00AF3847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E208B0A" w14:textId="77777777" w:rsidR="002C28F6" w:rsidRPr="00AF3847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182C956" w14:textId="77777777" w:rsidR="002C28F6" w:rsidRPr="00AF3847" w:rsidRDefault="002C28F6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0172C5C2" w14:textId="77777777" w:rsidR="002C28F6" w:rsidRPr="00AF3847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2B194AF7" w14:textId="77777777" w:rsidR="002C28F6" w:rsidRPr="00AF3847" w:rsidRDefault="002C28F6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045DB502" w14:textId="77777777" w:rsidR="002C28F6" w:rsidRPr="00AF3847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9F5D373" w14:textId="77777777" w:rsidR="002C28F6" w:rsidRPr="00AF3847" w:rsidRDefault="002C28F6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</w:tcPr>
          <w:p w14:paraId="06BDAA13" w14:textId="77777777" w:rsidR="002C28F6" w:rsidRPr="00AF3847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7448C" w:rsidRPr="00AF3847" w14:paraId="21736841" w14:textId="77777777" w:rsidTr="00E950D7">
        <w:trPr>
          <w:cantSplit/>
          <w:trHeight w:val="270"/>
        </w:trPr>
        <w:tc>
          <w:tcPr>
            <w:tcW w:w="2700" w:type="dxa"/>
          </w:tcPr>
          <w:p w14:paraId="67DCEAFD" w14:textId="77777777" w:rsidR="0007448C" w:rsidRPr="00AF3847" w:rsidRDefault="0007448C" w:rsidP="000744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  เบฟเวอเรจส์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212FD081" w14:textId="77777777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236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25EA5E7" w14:textId="77777777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827" w:type="dxa"/>
          </w:tcPr>
          <w:p w14:paraId="0120F797" w14:textId="77777777" w:rsidR="004B0987" w:rsidRPr="00AF3847" w:rsidRDefault="004B0987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40F5BDF" w14:textId="4AECFFDF" w:rsidR="0007448C" w:rsidRPr="00AF3847" w:rsidRDefault="004B0987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25.0</w:t>
            </w:r>
          </w:p>
        </w:tc>
        <w:tc>
          <w:tcPr>
            <w:tcW w:w="179" w:type="dxa"/>
          </w:tcPr>
          <w:p w14:paraId="1C444265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</w:tcPr>
          <w:p w14:paraId="04795B39" w14:textId="77777777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6CF1F483" w14:textId="3EAD3D99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25.0</w:t>
            </w:r>
          </w:p>
        </w:tc>
        <w:tc>
          <w:tcPr>
            <w:tcW w:w="182" w:type="dxa"/>
          </w:tcPr>
          <w:p w14:paraId="193E2F9E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</w:tcPr>
          <w:p w14:paraId="5A824245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1B58BB5" w14:textId="2F88F437" w:rsidR="004B0987" w:rsidRPr="00AF3847" w:rsidRDefault="004B0987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300,000</w:t>
            </w:r>
          </w:p>
        </w:tc>
        <w:tc>
          <w:tcPr>
            <w:tcW w:w="180" w:type="dxa"/>
          </w:tcPr>
          <w:p w14:paraId="2CBD40EC" w14:textId="77777777" w:rsidR="0007448C" w:rsidRPr="00AF3847" w:rsidRDefault="0007448C" w:rsidP="0007448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</w:tcPr>
          <w:p w14:paraId="7CE9689B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BAB3675" w14:textId="432D99CC" w:rsidR="0007448C" w:rsidRPr="00AF3847" w:rsidRDefault="0007448C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300,000</w:t>
            </w:r>
          </w:p>
        </w:tc>
        <w:tc>
          <w:tcPr>
            <w:tcW w:w="185" w:type="dxa"/>
          </w:tcPr>
          <w:p w14:paraId="32550849" w14:textId="77777777" w:rsidR="0007448C" w:rsidRPr="00AF3847" w:rsidRDefault="0007448C" w:rsidP="0007448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900700E" w14:textId="77777777" w:rsidR="008501DA" w:rsidRPr="00AF3847" w:rsidRDefault="008501DA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32BB3F0" w14:textId="35304CD6" w:rsidR="0007448C" w:rsidRPr="00AF3847" w:rsidRDefault="008501DA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75,000</w:t>
            </w:r>
          </w:p>
        </w:tc>
        <w:tc>
          <w:tcPr>
            <w:tcW w:w="180" w:type="dxa"/>
          </w:tcPr>
          <w:p w14:paraId="3EA2A261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2D98F821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07642A9" w14:textId="6073CC86" w:rsidR="0007448C" w:rsidRPr="00AF3847" w:rsidRDefault="0007448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75,000</w:t>
            </w:r>
          </w:p>
        </w:tc>
        <w:tc>
          <w:tcPr>
            <w:tcW w:w="180" w:type="dxa"/>
            <w:gridSpan w:val="2"/>
          </w:tcPr>
          <w:p w14:paraId="73E812DA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2A252032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9282C09" w14:textId="3B8AD9E9" w:rsidR="008501DA" w:rsidRPr="00AF3847" w:rsidRDefault="000A5C5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20,490</w:t>
            </w:r>
          </w:p>
        </w:tc>
        <w:tc>
          <w:tcPr>
            <w:tcW w:w="180" w:type="dxa"/>
          </w:tcPr>
          <w:p w14:paraId="052E0C0C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</w:tcPr>
          <w:p w14:paraId="05A053D6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909A108" w14:textId="72BCF462" w:rsidR="0007448C" w:rsidRPr="00AF3847" w:rsidRDefault="0007448C" w:rsidP="0007448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4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19,470</w:t>
            </w:r>
          </w:p>
        </w:tc>
      </w:tr>
      <w:tr w:rsidR="0007448C" w:rsidRPr="00AF3847" w14:paraId="3784C303" w14:textId="77777777" w:rsidTr="00E950D7">
        <w:trPr>
          <w:cantSplit/>
          <w:trHeight w:val="270"/>
        </w:trPr>
        <w:tc>
          <w:tcPr>
            <w:tcW w:w="2700" w:type="dxa"/>
          </w:tcPr>
          <w:p w14:paraId="63734FDE" w14:textId="77777777" w:rsidR="0007448C" w:rsidRPr="00AF3847" w:rsidRDefault="0007448C" w:rsidP="000744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="Angsana New" w:hAnsi="Angsana New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AF384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520" w:type="dxa"/>
          </w:tcPr>
          <w:p w14:paraId="59CBD1B6" w14:textId="77777777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72"/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>จำหน่ายผลิตภัณฑ์</w:t>
            </w:r>
            <w:r w:rsidRPr="00AF3847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ด้าน</w:t>
            </w: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B3919B1" w14:textId="77777777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  <w:t xml:space="preserve">   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Digital Transformation</w:t>
            </w:r>
          </w:p>
        </w:tc>
        <w:tc>
          <w:tcPr>
            <w:tcW w:w="827" w:type="dxa"/>
          </w:tcPr>
          <w:p w14:paraId="373F6614" w14:textId="77777777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589B8EB0" w14:textId="204E5BFF" w:rsidR="004B0987" w:rsidRPr="00AF3847" w:rsidRDefault="004B0987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16.2</w:t>
            </w:r>
          </w:p>
        </w:tc>
        <w:tc>
          <w:tcPr>
            <w:tcW w:w="179" w:type="dxa"/>
          </w:tcPr>
          <w:p w14:paraId="62BDEBA6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</w:tcPr>
          <w:p w14:paraId="65BCD084" w14:textId="77777777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60D7A73" w14:textId="17984B58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16.2</w:t>
            </w:r>
          </w:p>
        </w:tc>
        <w:tc>
          <w:tcPr>
            <w:tcW w:w="182" w:type="dxa"/>
          </w:tcPr>
          <w:p w14:paraId="6E1F4DEA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</w:tcPr>
          <w:p w14:paraId="0BAF32B3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1FCF66E" w14:textId="4E378568" w:rsidR="004B0987" w:rsidRPr="00AF3847" w:rsidRDefault="004B0987" w:rsidP="008501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4,947</w:t>
            </w:r>
          </w:p>
        </w:tc>
        <w:tc>
          <w:tcPr>
            <w:tcW w:w="180" w:type="dxa"/>
          </w:tcPr>
          <w:p w14:paraId="2086AD82" w14:textId="77777777" w:rsidR="0007448C" w:rsidRPr="00AF3847" w:rsidRDefault="0007448C" w:rsidP="0007448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</w:tcPr>
          <w:p w14:paraId="34B1B93F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A2E5304" w14:textId="7B210E0B" w:rsidR="0007448C" w:rsidRPr="00AF3847" w:rsidRDefault="0007448C" w:rsidP="0007448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4,947</w:t>
            </w:r>
          </w:p>
        </w:tc>
        <w:tc>
          <w:tcPr>
            <w:tcW w:w="185" w:type="dxa"/>
          </w:tcPr>
          <w:p w14:paraId="6E339592" w14:textId="77777777" w:rsidR="0007448C" w:rsidRPr="00AF3847" w:rsidRDefault="0007448C" w:rsidP="0007448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34EDB06D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BFDE911" w14:textId="3803975C" w:rsidR="000A5C5C" w:rsidRPr="00AF3847" w:rsidRDefault="000A5C5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54,125</w:t>
            </w:r>
          </w:p>
        </w:tc>
        <w:tc>
          <w:tcPr>
            <w:tcW w:w="180" w:type="dxa"/>
          </w:tcPr>
          <w:p w14:paraId="66E301B9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47A74E55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F1ADC93" w14:textId="7874DFAD" w:rsidR="0007448C" w:rsidRPr="00AF3847" w:rsidRDefault="0007448C" w:rsidP="0007448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70,000</w:t>
            </w:r>
          </w:p>
        </w:tc>
        <w:tc>
          <w:tcPr>
            <w:tcW w:w="180" w:type="dxa"/>
            <w:gridSpan w:val="2"/>
          </w:tcPr>
          <w:p w14:paraId="648CB989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55706CED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5B69736" w14:textId="5A2AC76F" w:rsidR="008501DA" w:rsidRPr="00AF3847" w:rsidRDefault="000A5C5C" w:rsidP="000A5C5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40,616</w:t>
            </w:r>
          </w:p>
        </w:tc>
        <w:tc>
          <w:tcPr>
            <w:tcW w:w="180" w:type="dxa"/>
          </w:tcPr>
          <w:p w14:paraId="48D3AF4F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</w:tcPr>
          <w:p w14:paraId="30527300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55E8E45" w14:textId="66129EAA" w:rsidR="0007448C" w:rsidRPr="00AF3847" w:rsidRDefault="0007448C" w:rsidP="0007448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56,073</w:t>
            </w:r>
          </w:p>
        </w:tc>
      </w:tr>
      <w:tr w:rsidR="009C7B7A" w:rsidRPr="00AF3847" w14:paraId="07CEFDB6" w14:textId="77777777" w:rsidTr="00E950D7">
        <w:trPr>
          <w:cantSplit/>
          <w:trHeight w:val="270"/>
        </w:trPr>
        <w:tc>
          <w:tcPr>
            <w:tcW w:w="2700" w:type="dxa"/>
          </w:tcPr>
          <w:p w14:paraId="7E1DED96" w14:textId="1777EDEC" w:rsidR="009C7B7A" w:rsidRPr="00AF3847" w:rsidRDefault="009C7B7A" w:rsidP="000744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>บริษัท คอนเนคเอ็กซ์ จำกัด</w:t>
            </w:r>
          </w:p>
        </w:tc>
        <w:tc>
          <w:tcPr>
            <w:tcW w:w="2520" w:type="dxa"/>
          </w:tcPr>
          <w:p w14:paraId="5D308A7A" w14:textId="7B586D53" w:rsidR="009C7B7A" w:rsidRPr="00AF3847" w:rsidRDefault="004B0987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72"/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จัดทำโปรแกรมคอมพิวเตอร์</w:t>
            </w:r>
            <w:r w:rsidRPr="00AF384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br/>
            </w: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เพื่อการจัดเก็บ ติดตาม และ</w:t>
            </w:r>
            <w:r w:rsidRPr="00AF384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br/>
            </w: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วิเคราะห์ข้อมูลการตลาด</w:t>
            </w:r>
          </w:p>
        </w:tc>
        <w:tc>
          <w:tcPr>
            <w:tcW w:w="827" w:type="dxa"/>
          </w:tcPr>
          <w:p w14:paraId="297902C2" w14:textId="77777777" w:rsidR="009C7B7A" w:rsidRPr="00AF3847" w:rsidRDefault="009C7B7A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3296D85" w14:textId="77777777" w:rsidR="004B0987" w:rsidRPr="00AF3847" w:rsidRDefault="004B0987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A3D553F" w14:textId="2230B0AF" w:rsidR="004B0987" w:rsidRPr="00AF3847" w:rsidRDefault="004B0987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14.9</w:t>
            </w:r>
          </w:p>
        </w:tc>
        <w:tc>
          <w:tcPr>
            <w:tcW w:w="179" w:type="dxa"/>
          </w:tcPr>
          <w:p w14:paraId="0DFC0D15" w14:textId="77777777" w:rsidR="009C7B7A" w:rsidRPr="00AF3847" w:rsidRDefault="009C7B7A" w:rsidP="0007448C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</w:tcPr>
          <w:p w14:paraId="2BE4D091" w14:textId="77777777" w:rsidR="009C7B7A" w:rsidRPr="00AF3847" w:rsidRDefault="009C7B7A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D4FC895" w14:textId="77777777" w:rsidR="004B0987" w:rsidRPr="00AF3847" w:rsidRDefault="004B0987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98EA524" w14:textId="71E609DA" w:rsidR="004B0987" w:rsidRPr="00AF3847" w:rsidRDefault="004B0987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</w:tcPr>
          <w:p w14:paraId="106206A3" w14:textId="77777777" w:rsidR="009C7B7A" w:rsidRPr="00AF3847" w:rsidRDefault="009C7B7A" w:rsidP="000744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</w:tcPr>
          <w:p w14:paraId="67EF028C" w14:textId="77777777" w:rsidR="009C7B7A" w:rsidRPr="00AF3847" w:rsidRDefault="009C7B7A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D398A98" w14:textId="77777777" w:rsidR="008501DA" w:rsidRPr="00AF3847" w:rsidRDefault="008501DA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BA5434E" w14:textId="54A1668F" w:rsidR="008501DA" w:rsidRPr="00AF3847" w:rsidRDefault="008501DA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41,720</w:t>
            </w:r>
          </w:p>
        </w:tc>
        <w:tc>
          <w:tcPr>
            <w:tcW w:w="180" w:type="dxa"/>
          </w:tcPr>
          <w:p w14:paraId="2E13C1A2" w14:textId="77777777" w:rsidR="009C7B7A" w:rsidRPr="00AF3847" w:rsidRDefault="009C7B7A" w:rsidP="0007448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</w:tcPr>
          <w:p w14:paraId="4EB5A5B1" w14:textId="77777777" w:rsidR="008501DA" w:rsidRPr="00AF3847" w:rsidRDefault="008501DA" w:rsidP="006532F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543A964D" w14:textId="77777777" w:rsidR="008501DA" w:rsidRPr="00AF3847" w:rsidRDefault="008501DA" w:rsidP="006532F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6F82377" w14:textId="29A258EF" w:rsidR="009C7B7A" w:rsidRPr="00AF3847" w:rsidRDefault="006532FF" w:rsidP="006532F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5" w:type="dxa"/>
          </w:tcPr>
          <w:p w14:paraId="38756E3D" w14:textId="77777777" w:rsidR="009C7B7A" w:rsidRPr="00AF3847" w:rsidRDefault="009C7B7A" w:rsidP="0007448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D846CC" w14:textId="77777777" w:rsidR="009C7B7A" w:rsidRPr="00AF3847" w:rsidRDefault="009C7B7A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4225346" w14:textId="77777777" w:rsidR="000A5C5C" w:rsidRPr="00AF3847" w:rsidRDefault="000A5C5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C12E41E" w14:textId="48EABA18" w:rsidR="000A5C5C" w:rsidRPr="00AF3847" w:rsidRDefault="000A5C5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15,875</w:t>
            </w:r>
          </w:p>
        </w:tc>
        <w:tc>
          <w:tcPr>
            <w:tcW w:w="180" w:type="dxa"/>
          </w:tcPr>
          <w:p w14:paraId="4BC61117" w14:textId="77777777" w:rsidR="009C7B7A" w:rsidRPr="00AF3847" w:rsidRDefault="009C7B7A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5D698664" w14:textId="77777777" w:rsidR="008501DA" w:rsidRPr="00AF3847" w:rsidRDefault="008501DA" w:rsidP="006532F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503AB19A" w14:textId="77777777" w:rsidR="008501DA" w:rsidRPr="00AF3847" w:rsidRDefault="008501DA" w:rsidP="006532F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88A700F" w14:textId="34558777" w:rsidR="009C7B7A" w:rsidRPr="00AF3847" w:rsidRDefault="006532FF" w:rsidP="006532F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1F9949D" w14:textId="77777777" w:rsidR="009C7B7A" w:rsidRPr="00AF3847" w:rsidRDefault="009C7B7A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2F3F4198" w14:textId="77777777" w:rsidR="009C7B7A" w:rsidRPr="00AF3847" w:rsidRDefault="009C7B7A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9F8495C" w14:textId="77777777" w:rsidR="000A5C5C" w:rsidRPr="00AF3847" w:rsidRDefault="000A5C5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EC72879" w14:textId="349A7B43" w:rsidR="000A5C5C" w:rsidRPr="00AF3847" w:rsidRDefault="000A5C5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16,621</w:t>
            </w:r>
          </w:p>
        </w:tc>
        <w:tc>
          <w:tcPr>
            <w:tcW w:w="180" w:type="dxa"/>
          </w:tcPr>
          <w:p w14:paraId="596870D7" w14:textId="77777777" w:rsidR="009C7B7A" w:rsidRPr="00AF3847" w:rsidRDefault="009C7B7A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FA9315D" w14:textId="77777777" w:rsidR="008501DA" w:rsidRPr="00AF3847" w:rsidRDefault="008501DA" w:rsidP="006532F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F6464B2" w14:textId="77777777" w:rsidR="008501DA" w:rsidRPr="00AF3847" w:rsidRDefault="008501DA" w:rsidP="006532F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6BDBB81" w14:textId="08D7870B" w:rsidR="009C7B7A" w:rsidRPr="00AF3847" w:rsidRDefault="006532FF" w:rsidP="006532F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07448C" w:rsidRPr="00AF3847" w14:paraId="5A94D44E" w14:textId="77777777" w:rsidTr="00E950D7">
        <w:trPr>
          <w:cantSplit/>
        </w:trPr>
        <w:tc>
          <w:tcPr>
            <w:tcW w:w="2700" w:type="dxa"/>
          </w:tcPr>
          <w:p w14:paraId="7B3A0AAD" w14:textId="77777777" w:rsidR="0007448C" w:rsidRPr="00AF3847" w:rsidRDefault="0007448C" w:rsidP="0007448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0" w:type="dxa"/>
          </w:tcPr>
          <w:p w14:paraId="7CB87EB6" w14:textId="77777777" w:rsidR="0007448C" w:rsidRPr="00AF3847" w:rsidRDefault="0007448C" w:rsidP="0007448C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4CE213A9" w14:textId="77777777" w:rsidR="0007448C" w:rsidRPr="00AF3847" w:rsidRDefault="0007448C" w:rsidP="0007448C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18192ADD" w14:textId="77777777" w:rsidR="0007448C" w:rsidRPr="00AF3847" w:rsidRDefault="0007448C" w:rsidP="0007448C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188E2C6A" w14:textId="77777777" w:rsidR="0007448C" w:rsidRPr="00AF3847" w:rsidRDefault="0007448C" w:rsidP="0007448C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214AA6F7" w14:textId="77777777" w:rsidR="0007448C" w:rsidRPr="00AF3847" w:rsidRDefault="0007448C" w:rsidP="0007448C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47F41E02" w14:textId="77777777" w:rsidR="0007448C" w:rsidRPr="00AF3847" w:rsidRDefault="0007448C" w:rsidP="0007448C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7B30091E" w14:textId="77777777" w:rsidR="0007448C" w:rsidRPr="00AF3847" w:rsidRDefault="0007448C" w:rsidP="0007448C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7CDAAE4B" w14:textId="77777777" w:rsidR="0007448C" w:rsidRPr="00AF3847" w:rsidRDefault="0007448C" w:rsidP="0007448C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6C5D70C0" w14:textId="77777777" w:rsidR="0007448C" w:rsidRPr="00AF3847" w:rsidRDefault="0007448C" w:rsidP="0007448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B592E" w14:textId="1B5BA955" w:rsidR="0007448C" w:rsidRPr="00AF3847" w:rsidRDefault="000A5C5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145,000</w:t>
            </w:r>
          </w:p>
        </w:tc>
        <w:tc>
          <w:tcPr>
            <w:tcW w:w="180" w:type="dxa"/>
          </w:tcPr>
          <w:p w14:paraId="4959150C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9574E" w14:textId="7DD2485D" w:rsidR="0007448C" w:rsidRPr="00AF3847" w:rsidRDefault="0007448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145,000</w:t>
            </w:r>
          </w:p>
        </w:tc>
        <w:tc>
          <w:tcPr>
            <w:tcW w:w="180" w:type="dxa"/>
            <w:gridSpan w:val="2"/>
          </w:tcPr>
          <w:p w14:paraId="24E74565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E097C" w14:textId="55821A2A" w:rsidR="0007448C" w:rsidRPr="00AF3847" w:rsidRDefault="000A5C5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77,727</w:t>
            </w:r>
          </w:p>
        </w:tc>
        <w:tc>
          <w:tcPr>
            <w:tcW w:w="180" w:type="dxa"/>
          </w:tcPr>
          <w:p w14:paraId="4D9EB310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83E8F" w14:textId="70A291DA" w:rsidR="0007448C" w:rsidRPr="00AF3847" w:rsidRDefault="0007448C" w:rsidP="0007448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75,543</w:t>
            </w:r>
          </w:p>
        </w:tc>
      </w:tr>
      <w:tr w:rsidR="0007448C" w:rsidRPr="00AF3847" w14:paraId="0F63A479" w14:textId="77777777" w:rsidTr="00E950D7">
        <w:trPr>
          <w:cantSplit/>
        </w:trPr>
        <w:tc>
          <w:tcPr>
            <w:tcW w:w="2700" w:type="dxa"/>
          </w:tcPr>
          <w:p w14:paraId="1AA1A4CE" w14:textId="77777777" w:rsidR="0007448C" w:rsidRPr="00AF3847" w:rsidRDefault="0007448C" w:rsidP="0007448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การร่วมค้าทางอ้อม</w:t>
            </w:r>
          </w:p>
        </w:tc>
        <w:tc>
          <w:tcPr>
            <w:tcW w:w="2520" w:type="dxa"/>
          </w:tcPr>
          <w:p w14:paraId="463C3EF7" w14:textId="77777777" w:rsidR="0007448C" w:rsidRPr="00AF3847" w:rsidRDefault="0007448C" w:rsidP="0007448C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10485230" w14:textId="77777777" w:rsidR="0007448C" w:rsidRPr="00AF3847" w:rsidRDefault="0007448C" w:rsidP="0007448C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4185C7B7" w14:textId="77777777" w:rsidR="0007448C" w:rsidRPr="00AF3847" w:rsidRDefault="0007448C" w:rsidP="0007448C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444B8DDF" w14:textId="77777777" w:rsidR="0007448C" w:rsidRPr="00AF3847" w:rsidRDefault="0007448C" w:rsidP="0007448C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218E8E69" w14:textId="77777777" w:rsidR="0007448C" w:rsidRPr="00AF3847" w:rsidRDefault="0007448C" w:rsidP="0007448C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74FA2949" w14:textId="77777777" w:rsidR="0007448C" w:rsidRPr="00AF3847" w:rsidRDefault="0007448C" w:rsidP="0007448C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3C0EB8E0" w14:textId="77777777" w:rsidR="0007448C" w:rsidRPr="00AF3847" w:rsidRDefault="0007448C" w:rsidP="0007448C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1BD73DD2" w14:textId="77777777" w:rsidR="0007448C" w:rsidRPr="00AF3847" w:rsidRDefault="0007448C" w:rsidP="0007448C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2B6B6FF7" w14:textId="77777777" w:rsidR="0007448C" w:rsidRPr="00AF3847" w:rsidRDefault="0007448C" w:rsidP="0007448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3B325EE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1AC2F514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40BD08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gridSpan w:val="2"/>
          </w:tcPr>
          <w:p w14:paraId="02A0C1AA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</w:tcPr>
          <w:p w14:paraId="6C323D7E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E6E0774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3E20E7A6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07448C" w:rsidRPr="00AF3847" w14:paraId="03443B21" w14:textId="77777777" w:rsidTr="00E950D7">
        <w:trPr>
          <w:cantSplit/>
        </w:trPr>
        <w:tc>
          <w:tcPr>
            <w:tcW w:w="2700" w:type="dxa"/>
          </w:tcPr>
          <w:p w14:paraId="7CA96F46" w14:textId="77777777" w:rsidR="0007448C" w:rsidRPr="00AF3847" w:rsidRDefault="0007448C" w:rsidP="0007448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บริษัท โวป จำกัด</w:t>
            </w:r>
          </w:p>
        </w:tc>
        <w:tc>
          <w:tcPr>
            <w:tcW w:w="2520" w:type="dxa"/>
          </w:tcPr>
          <w:p w14:paraId="0B1ECEEA" w14:textId="755F6B8E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จำหน่าย</w:t>
            </w: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ผลิตภัณฑ์ลูกอม</w:t>
            </w:r>
            <w:r w:rsidRPr="00AF3847">
              <w:rPr>
                <w:rFonts w:asciiTheme="majorBidi" w:hAnsiTheme="majorBidi" w:hint="cs"/>
                <w:color w:val="000000"/>
                <w:sz w:val="30"/>
                <w:szCs w:val="30"/>
                <w:cs/>
                <w:lang w:bidi="th-TH"/>
              </w:rPr>
              <w:t>และกาแฟ</w:t>
            </w:r>
          </w:p>
        </w:tc>
        <w:tc>
          <w:tcPr>
            <w:tcW w:w="827" w:type="dxa"/>
          </w:tcPr>
          <w:p w14:paraId="62032769" w14:textId="77777777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7F48B80" w14:textId="19B1F410" w:rsidR="000A5C5C" w:rsidRPr="00AF3847" w:rsidRDefault="000A5C5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60.0</w:t>
            </w:r>
          </w:p>
        </w:tc>
        <w:tc>
          <w:tcPr>
            <w:tcW w:w="179" w:type="dxa"/>
          </w:tcPr>
          <w:p w14:paraId="3B987296" w14:textId="77777777" w:rsidR="0007448C" w:rsidRPr="00AF3847" w:rsidRDefault="0007448C" w:rsidP="0007448C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3A5690FA" w14:textId="77777777" w:rsidR="0007448C" w:rsidRPr="00AF3847" w:rsidRDefault="0007448C" w:rsidP="000744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6270AA19" w14:textId="2604A1B6" w:rsidR="0007448C" w:rsidRPr="00AF3847" w:rsidRDefault="0007448C" w:rsidP="0007448C">
            <w:pPr>
              <w:tabs>
                <w:tab w:val="clear" w:pos="227"/>
                <w:tab w:val="clear" w:pos="454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60.0</w:t>
            </w:r>
          </w:p>
        </w:tc>
        <w:tc>
          <w:tcPr>
            <w:tcW w:w="182" w:type="dxa"/>
          </w:tcPr>
          <w:p w14:paraId="173A7779" w14:textId="77777777" w:rsidR="0007448C" w:rsidRPr="00AF3847" w:rsidRDefault="0007448C" w:rsidP="0007448C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4BD25BC1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9061022" w14:textId="720B088C" w:rsidR="000A5C5C" w:rsidRPr="00AF3847" w:rsidRDefault="000A5C5C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50,000</w:t>
            </w:r>
          </w:p>
        </w:tc>
        <w:tc>
          <w:tcPr>
            <w:tcW w:w="180" w:type="dxa"/>
          </w:tcPr>
          <w:p w14:paraId="38A5C484" w14:textId="77777777" w:rsidR="0007448C" w:rsidRPr="00AF3847" w:rsidRDefault="0007448C" w:rsidP="0007448C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7F03796E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A70BF77" w14:textId="16E55AB8" w:rsidR="0007448C" w:rsidRPr="00AF3847" w:rsidRDefault="0007448C" w:rsidP="0007448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50,000</w:t>
            </w:r>
          </w:p>
        </w:tc>
        <w:tc>
          <w:tcPr>
            <w:tcW w:w="185" w:type="dxa"/>
          </w:tcPr>
          <w:p w14:paraId="626E04F5" w14:textId="77777777" w:rsidR="0007448C" w:rsidRPr="00AF3847" w:rsidRDefault="0007448C" w:rsidP="0007448C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D97590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1C104D8" w14:textId="3937CC21" w:rsidR="000A5C5C" w:rsidRPr="00AF3847" w:rsidRDefault="000A5C5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7,800</w:t>
            </w:r>
          </w:p>
        </w:tc>
        <w:tc>
          <w:tcPr>
            <w:tcW w:w="180" w:type="dxa"/>
          </w:tcPr>
          <w:p w14:paraId="54E3A424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34B536DD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C1CD278" w14:textId="2706815F" w:rsidR="0007448C" w:rsidRPr="00AF3847" w:rsidRDefault="0007448C" w:rsidP="0007448C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7,800</w:t>
            </w:r>
          </w:p>
        </w:tc>
        <w:tc>
          <w:tcPr>
            <w:tcW w:w="180" w:type="dxa"/>
            <w:gridSpan w:val="2"/>
          </w:tcPr>
          <w:p w14:paraId="38C313D2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67D73A2F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EDC2B0B" w14:textId="46E013FC" w:rsidR="000A5C5C" w:rsidRPr="00AF3847" w:rsidRDefault="000A5C5C" w:rsidP="000A5C5C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4F6C10F9" w14:textId="77777777" w:rsidR="0007448C" w:rsidRPr="00AF3847" w:rsidRDefault="0007448C" w:rsidP="0007448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6267B999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FD40156" w14:textId="40480BA2" w:rsidR="0007448C" w:rsidRPr="00AF3847" w:rsidRDefault="0007448C" w:rsidP="0007448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224</w:t>
            </w:r>
          </w:p>
        </w:tc>
      </w:tr>
    </w:tbl>
    <w:p w14:paraId="398794C7" w14:textId="77777777" w:rsidR="002C28F6" w:rsidRPr="00AF3847" w:rsidRDefault="002C28F6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1E8BFC44" w14:textId="5E42401C" w:rsidR="002C28F6" w:rsidRPr="00AF3847" w:rsidRDefault="002C28F6" w:rsidP="00F80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2C28F6" w:rsidRPr="00AF3847" w:rsidSect="00BA5EAF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15BCCE2" w14:textId="2DC7B2F8" w:rsidR="000A5C5C" w:rsidRPr="00AF3847" w:rsidRDefault="000A5C5C" w:rsidP="0065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 w:eastAsia="en-GB"/>
        </w:rPr>
      </w:pPr>
      <w:r w:rsidRPr="00AF3847">
        <w:rPr>
          <w:rFonts w:asciiTheme="majorBidi" w:hAnsiTheme="majorBidi"/>
          <w:sz w:val="30"/>
          <w:szCs w:val="30"/>
          <w:cs/>
          <w:lang w:val="en-GB" w:eastAsia="en-GB"/>
        </w:rPr>
        <w:lastRenderedPageBreak/>
        <w:t>บริษัทร่วมทางอ้อมและการร่วมค้าทางอ้อมทั้งหมดจดทะเบียนจัดตั้งและดำเนินธุรกิจในประเทศไทย</w:t>
      </w:r>
    </w:p>
    <w:p w14:paraId="127C0F9E" w14:textId="77777777" w:rsidR="000A5C5C" w:rsidRPr="00AF3847" w:rsidRDefault="000A5C5C" w:rsidP="0065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 w:eastAsia="en-GB"/>
        </w:rPr>
      </w:pPr>
    </w:p>
    <w:p w14:paraId="76D86324" w14:textId="1AE0E91D" w:rsidR="000A5C5C" w:rsidRPr="00AF3847" w:rsidRDefault="000A5C5C" w:rsidP="0065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GB"/>
        </w:rPr>
      </w:pPr>
      <w:r w:rsidRPr="00AF3847">
        <w:rPr>
          <w:rFonts w:asciiTheme="majorBidi" w:hAnsiTheme="majorBidi"/>
          <w:sz w:val="30"/>
          <w:szCs w:val="30"/>
          <w:cs/>
          <w:lang w:val="en-GB" w:eastAsia="en-GB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82E9A03" w14:textId="77777777" w:rsidR="000A5C5C" w:rsidRPr="00AF3847" w:rsidRDefault="000A5C5C" w:rsidP="0065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 w:eastAsia="en-GB"/>
        </w:rPr>
      </w:pPr>
    </w:p>
    <w:p w14:paraId="43B6E87E" w14:textId="666051CA" w:rsidR="006532FF" w:rsidRPr="00AF3847" w:rsidRDefault="006532FF" w:rsidP="0065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 w:hint="cs"/>
          <w:i/>
          <w:iCs/>
          <w:sz w:val="30"/>
          <w:szCs w:val="30"/>
          <w:cs/>
          <w:lang w:val="en-GB" w:eastAsia="en-GB"/>
        </w:rPr>
        <w:t>บริษัท คอนเนคเอ็กซ์ จำกัด</w:t>
      </w:r>
    </w:p>
    <w:p w14:paraId="5B01FF6A" w14:textId="77777777" w:rsidR="006532FF" w:rsidRPr="00AF3847" w:rsidRDefault="006532FF" w:rsidP="0065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B076F2" w14:textId="3644B22B" w:rsidR="006532FF" w:rsidRPr="00AF3847" w:rsidRDefault="006532FF" w:rsidP="0065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F3847">
        <w:rPr>
          <w:rFonts w:asciiTheme="majorBidi" w:hAnsiTheme="majorBidi" w:cstheme="majorBidi"/>
          <w:sz w:val="30"/>
          <w:szCs w:val="30"/>
        </w:rPr>
        <w:t xml:space="preserve">10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AF3847">
        <w:rPr>
          <w:rFonts w:asciiTheme="majorBidi" w:hAnsiTheme="majorBidi" w:cstheme="majorBidi"/>
          <w:sz w:val="30"/>
          <w:szCs w:val="30"/>
        </w:rPr>
        <w:t xml:space="preserve">2568 </w:t>
      </w:r>
      <w:r w:rsidRPr="00AF3847">
        <w:rPr>
          <w:rFonts w:asciiTheme="majorBidi" w:hAnsiTheme="majorBidi" w:cstheme="majorBidi"/>
          <w:sz w:val="30"/>
          <w:szCs w:val="30"/>
          <w:cs/>
        </w:rPr>
        <w:t>บริษัท เซ็ปเป้ โฮลดิ้ง (ประเทศไทย) จำกัด ซึ่งเป็นบริษัทย่อยของบริษัท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ได้ลงทุนใน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บริษัท คอนเนคเอ็กซ์ จำกัด ซึ่งดำเนินธุรกิจหลักเกี่ยวกับการจัดทำโปรแกรมคอมพิวเตอร์เพื่อการจัดเก็บ ติดตาม และวิเคราะห์ข้อมูลการตลาด ซึ่งออกแบบตามความต้องการของผู้ใช้ในสัดส่วนร้อยละ </w:t>
      </w:r>
      <w:r w:rsidRPr="00AF3847">
        <w:rPr>
          <w:rFonts w:asciiTheme="majorBidi" w:hAnsiTheme="majorBidi" w:cstheme="majorBidi"/>
          <w:sz w:val="30"/>
          <w:szCs w:val="30"/>
        </w:rPr>
        <w:t>16.2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ทุนที่ออกและชำระแล้ว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หรือเทียบเท่าจำนวน </w:t>
      </w:r>
      <w:r w:rsidRPr="00AF3847">
        <w:rPr>
          <w:rFonts w:asciiTheme="majorBidi" w:hAnsiTheme="majorBidi" w:cstheme="majorBidi"/>
          <w:sz w:val="30"/>
          <w:szCs w:val="30"/>
        </w:rPr>
        <w:t>19,442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F3847">
        <w:rPr>
          <w:rFonts w:asciiTheme="majorBidi" w:hAnsiTheme="majorBidi" w:cstheme="majorBidi"/>
          <w:sz w:val="30"/>
          <w:szCs w:val="30"/>
        </w:rPr>
        <w:t>10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บาท ในราคาหุ้นละ </w:t>
      </w:r>
      <w:r w:rsidRPr="00AF3847">
        <w:rPr>
          <w:rFonts w:asciiTheme="majorBidi" w:hAnsiTheme="majorBidi" w:cstheme="majorBidi"/>
          <w:sz w:val="30"/>
          <w:szCs w:val="30"/>
        </w:rPr>
        <w:t xml:space="preserve">816.52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Pr="00AF3847">
        <w:rPr>
          <w:rFonts w:asciiTheme="majorBidi" w:hAnsiTheme="majorBidi" w:cstheme="majorBidi"/>
          <w:sz w:val="30"/>
          <w:szCs w:val="30"/>
        </w:rPr>
        <w:t xml:space="preserve">15.87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AF3847">
        <w:rPr>
          <w:rFonts w:asciiTheme="majorBidi" w:hAnsiTheme="majorBidi" w:cstheme="majorBidi"/>
          <w:sz w:val="30"/>
          <w:szCs w:val="30"/>
          <w:cs/>
        </w:rPr>
        <w:t>บาท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โดยเงินลงทุนดังกล่าว บริษัทย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F3847">
        <w:rPr>
          <w:rFonts w:asciiTheme="majorBidi" w:hAnsiTheme="majorBidi" w:cstheme="majorBidi"/>
          <w:sz w:val="30"/>
          <w:szCs w:val="30"/>
          <w:cs/>
        </w:rPr>
        <w:t>อยได้รับจากเงินค่าชดเชยการปรับโครงสร้างธุรกิจจากบริษัท เอ็มอินเทลลิเจนซ์ จำกัด ซึ่งเป็นบริษัทร่วม โดยกลุ่มบริษัทบันทึกเงินที่ได้รับดังกล่าวเป็นการลดเงินลงทุนในบริษัทร่วมในงบการเงินรวม</w:t>
      </w:r>
    </w:p>
    <w:p w14:paraId="3A9B679C" w14:textId="77777777" w:rsidR="00CE7C61" w:rsidRPr="00AF3847" w:rsidRDefault="00CE7C61" w:rsidP="0065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C8260" w14:textId="77B74A79" w:rsidR="0011350D" w:rsidRPr="00AF3847" w:rsidRDefault="0011350D" w:rsidP="0065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F3847">
        <w:rPr>
          <w:rFonts w:asciiTheme="majorBidi" w:hAnsiTheme="majorBidi" w:cstheme="majorBidi"/>
          <w:sz w:val="30"/>
          <w:szCs w:val="30"/>
        </w:rPr>
        <w:t xml:space="preserve">24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AF3847">
        <w:rPr>
          <w:rFonts w:asciiTheme="majorBidi" w:hAnsiTheme="majorBidi" w:cstheme="majorBidi"/>
          <w:sz w:val="30"/>
          <w:szCs w:val="30"/>
        </w:rPr>
        <w:t xml:space="preserve">2025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บริษัท คอนเนคเอ็กซ์ จำกัด เพิ่มทุนจดทะเบียนจาก </w:t>
      </w:r>
      <w:r w:rsidRPr="00AF3847">
        <w:rPr>
          <w:rFonts w:asciiTheme="majorBidi" w:hAnsiTheme="majorBidi" w:cstheme="majorBidi"/>
          <w:sz w:val="30"/>
          <w:szCs w:val="30"/>
        </w:rPr>
        <w:t xml:space="preserve">1,199,420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บาทเป็น </w:t>
      </w:r>
      <w:r w:rsidRPr="00AF3847">
        <w:rPr>
          <w:rFonts w:asciiTheme="majorBidi" w:hAnsiTheme="majorBidi" w:cstheme="majorBidi"/>
          <w:sz w:val="30"/>
          <w:szCs w:val="30"/>
        </w:rPr>
        <w:t xml:space="preserve">1,306,510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บาท โดยออกหุ้นบุริมสิทธิจำนวน </w:t>
      </w:r>
      <w:r w:rsidRPr="00AF3847">
        <w:rPr>
          <w:rFonts w:asciiTheme="majorBidi" w:hAnsiTheme="majorBidi" w:cstheme="majorBidi"/>
          <w:sz w:val="30"/>
          <w:szCs w:val="30"/>
        </w:rPr>
        <w:t xml:space="preserve">10,709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AF3847">
        <w:rPr>
          <w:rFonts w:asciiTheme="majorBidi" w:hAnsiTheme="majorBidi" w:cstheme="majorBidi"/>
          <w:sz w:val="30"/>
          <w:szCs w:val="30"/>
        </w:rPr>
        <w:t xml:space="preserve">10 </w:t>
      </w:r>
      <w:r w:rsidRPr="00AF3847">
        <w:rPr>
          <w:rFonts w:asciiTheme="majorBidi" w:hAnsiTheme="majorBidi" w:cstheme="majorBidi"/>
          <w:sz w:val="30"/>
          <w:szCs w:val="30"/>
          <w:cs/>
        </w:rPr>
        <w:t>บาท ตามสัญญาจองซื้อหุ้นที่ได้ทำขึ้นกับ</w:t>
      </w:r>
      <w:r w:rsidRPr="00AF3847">
        <w:rPr>
          <w:rFonts w:asciiTheme="majorBidi" w:hAnsiTheme="majorBidi" w:cstheme="majorBidi"/>
          <w:sz w:val="30"/>
          <w:szCs w:val="30"/>
          <w:cs/>
        </w:rPr>
        <w:br/>
        <w:t xml:space="preserve">บริษัทอีกแห่งหนึ่ง จากการเพิ่มทุนดังกล่าว ส่งผลให้สัดส่วนการถือหุ้นของกลุ่มลดลงจากร้อยละ </w:t>
      </w:r>
      <w:r w:rsidRPr="00AF3847">
        <w:rPr>
          <w:rFonts w:asciiTheme="majorBidi" w:hAnsiTheme="majorBidi" w:cstheme="majorBidi"/>
          <w:sz w:val="30"/>
          <w:szCs w:val="30"/>
        </w:rPr>
        <w:t xml:space="preserve">16.2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เหลือร้อยละ </w:t>
      </w:r>
      <w:r w:rsidRPr="00AF3847">
        <w:rPr>
          <w:rFonts w:asciiTheme="majorBidi" w:hAnsiTheme="majorBidi" w:cstheme="majorBidi"/>
          <w:sz w:val="30"/>
          <w:szCs w:val="30"/>
        </w:rPr>
        <w:t xml:space="preserve">14.9 </w:t>
      </w:r>
      <w:r w:rsidRPr="00AF3847">
        <w:rPr>
          <w:rFonts w:asciiTheme="majorBidi" w:hAnsiTheme="majorBidi" w:cstheme="majorBidi"/>
          <w:sz w:val="30"/>
          <w:szCs w:val="30"/>
          <w:cs/>
        </w:rPr>
        <w:t>โดยไม่มีการเปลี่ยนแปลงในอำนาจควบคุม การเปลี่ยนแปลงของสัดส่วนการถือหุ้นดังกล่าวไม่มีผลกระทบ</w:t>
      </w:r>
      <w:r w:rsidRPr="00AF3847">
        <w:rPr>
          <w:rFonts w:asciiTheme="majorBidi" w:hAnsiTheme="majorBidi" w:cstheme="majorBidi"/>
          <w:sz w:val="30"/>
          <w:szCs w:val="30"/>
          <w:cs/>
        </w:rPr>
        <w:br/>
        <w:t>ที่มีสาระสำคัญต่อกำไรขาดทุนรวมของกลุ่มบริษัท</w:t>
      </w:r>
    </w:p>
    <w:p w14:paraId="06DC124E" w14:textId="77777777" w:rsidR="006532FF" w:rsidRPr="00AF3847" w:rsidRDefault="006532FF" w:rsidP="00113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 w:eastAsia="en-GB"/>
        </w:rPr>
      </w:pPr>
    </w:p>
    <w:p w14:paraId="469DB1D6" w14:textId="2AFEAA68" w:rsidR="00706DDB" w:rsidRPr="00AF3847" w:rsidRDefault="00706DDB" w:rsidP="008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 w:hint="cs"/>
          <w:i/>
          <w:iCs/>
          <w:sz w:val="30"/>
          <w:szCs w:val="30"/>
          <w:cs/>
          <w:lang w:val="en-GB" w:eastAsia="en-GB"/>
        </w:rPr>
        <w:t>บริษัท โวป จำกัด</w:t>
      </w:r>
    </w:p>
    <w:p w14:paraId="10273113" w14:textId="77777777" w:rsidR="00706DDB" w:rsidRPr="00AF3847" w:rsidRDefault="00706DDB" w:rsidP="008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83A9C" w14:textId="6A348C6D" w:rsidR="00F02B50" w:rsidRPr="00AF3847" w:rsidRDefault="0080281D" w:rsidP="008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13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242D2C" w:rsidRPr="00AF3847">
        <w:rPr>
          <w:rFonts w:asciiTheme="majorBidi" w:hAnsiTheme="majorBidi" w:cstheme="majorBidi"/>
          <w:sz w:val="30"/>
          <w:szCs w:val="30"/>
        </w:rPr>
        <w:t>2567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คณะกรรมการบริษัทมีมติอนุมัติให้เลิก</w:t>
      </w:r>
      <w:r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บริษัท โวป จำกัด ซึ่งเป็นกิจการร่วมค้า</w:t>
      </w:r>
      <w:r w:rsidR="00706DDB" w:rsidRPr="00AF3847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99283A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684B71" w:rsidRPr="00AF384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37DB" w:rsidRPr="00AF3847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B95B71" w:rsidRPr="00AF384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137DB" w:rsidRPr="00AF3847">
        <w:rPr>
          <w:rFonts w:asciiTheme="majorBidi" w:hAnsiTheme="majorBidi" w:cstheme="majorBidi"/>
          <w:sz w:val="30"/>
          <w:szCs w:val="30"/>
        </w:rPr>
        <w:t xml:space="preserve"> 2567 </w:t>
      </w:r>
      <w:r w:rsidR="0099283A" w:rsidRPr="00AF3847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</w:t>
      </w:r>
      <w:r w:rsidR="00684B71" w:rsidRPr="00AF3847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8121D5" w:rsidRPr="00AF3847">
        <w:rPr>
          <w:rFonts w:asciiTheme="majorBidi" w:hAnsiTheme="majorBidi" w:cstheme="majorBidi" w:hint="cs"/>
          <w:sz w:val="30"/>
          <w:szCs w:val="30"/>
          <w:cs/>
        </w:rPr>
        <w:t>เงินลง</w:t>
      </w:r>
      <w:r w:rsidR="00684B71" w:rsidRPr="00AF3847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D91789" w:rsidRPr="00AF3847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="00684B71" w:rsidRPr="00AF3847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8121D5" w:rsidRPr="00AF3847">
        <w:rPr>
          <w:rFonts w:asciiTheme="majorBidi" w:hAnsiTheme="majorBidi" w:cstheme="majorBidi" w:hint="cs"/>
          <w:sz w:val="30"/>
          <w:szCs w:val="30"/>
          <w:cs/>
        </w:rPr>
        <w:t>การชำระบัญชีของ</w:t>
      </w:r>
      <w:r w:rsidR="00684B71" w:rsidRPr="00AF3847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="00684B71" w:rsidRPr="00AF3847">
        <w:rPr>
          <w:rFonts w:asciiTheme="majorBidi" w:hAnsiTheme="majorBidi" w:cstheme="majorBidi" w:hint="cs"/>
          <w:sz w:val="30"/>
          <w:szCs w:val="30"/>
          <w:cs/>
        </w:rPr>
        <w:t xml:space="preserve">ดังกล่าวเป็นจำนวนเงิน </w:t>
      </w:r>
      <w:r w:rsidR="00684B71" w:rsidRPr="00AF3847">
        <w:rPr>
          <w:rFonts w:asciiTheme="majorBidi" w:hAnsiTheme="majorBidi" w:cstheme="majorBidi"/>
          <w:sz w:val="30"/>
          <w:szCs w:val="30"/>
        </w:rPr>
        <w:t>22</w:t>
      </w:r>
      <w:r w:rsidR="008C1581" w:rsidRPr="00AF3847">
        <w:rPr>
          <w:rFonts w:asciiTheme="majorBidi" w:hAnsiTheme="majorBidi" w:cstheme="majorBidi"/>
          <w:sz w:val="30"/>
          <w:szCs w:val="30"/>
        </w:rPr>
        <w:t>.20</w:t>
      </w:r>
      <w:r w:rsidR="00684B71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684B71" w:rsidRPr="00AF3847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5AA682D" w14:textId="77777777" w:rsidR="00B4461F" w:rsidRPr="00AF3847" w:rsidRDefault="00B4461F" w:rsidP="00B4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 w:eastAsia="en-GB"/>
        </w:rPr>
      </w:pPr>
    </w:p>
    <w:p w14:paraId="4FDE46BA" w14:textId="77777777" w:rsidR="00E776FE" w:rsidRDefault="00E77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828963" w14:textId="1E0F668F" w:rsidR="002C28F6" w:rsidRPr="00AF3847" w:rsidRDefault="002C28F6" w:rsidP="0049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  <w:r w:rsidRPr="00AF384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ที่มีสาระสำคัญ</w:t>
      </w:r>
    </w:p>
    <w:p w14:paraId="60DD79F9" w14:textId="77777777" w:rsidR="002C28F6" w:rsidRPr="00AF3847" w:rsidRDefault="002C28F6" w:rsidP="00280B1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24"/>
          <w:szCs w:val="24"/>
          <w:cs/>
          <w:lang w:val="en-US"/>
        </w:rPr>
      </w:pPr>
    </w:p>
    <w:p w14:paraId="2B9D2B96" w14:textId="77777777" w:rsidR="002C28F6" w:rsidRPr="00AF3847" w:rsidRDefault="002C28F6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 ปรับปรุงด้วย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การปรับมูลค่ายุติธรรม ณ วันที่ซื้อ และ</w:t>
      </w:r>
      <w:r w:rsidRPr="00AF3847">
        <w:rPr>
          <w:rFonts w:asciiTheme="majorBidi" w:hAnsiTheme="majorBidi" w:cstheme="majorBidi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บัญชีของส่วนได้เสียของกลุ่มบริษัทในกิจการเหล่านี้</w:t>
      </w:r>
    </w:p>
    <w:p w14:paraId="479DE312" w14:textId="77777777" w:rsidR="002C28F6" w:rsidRPr="00AF3847" w:rsidRDefault="002C28F6" w:rsidP="00280B1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238"/>
        <w:gridCol w:w="1562"/>
        <w:gridCol w:w="250"/>
        <w:gridCol w:w="1460"/>
      </w:tblGrid>
      <w:tr w:rsidR="002C28F6" w:rsidRPr="00AF3847" w14:paraId="61BC6842" w14:textId="77777777" w:rsidTr="00AC1AFB">
        <w:trPr>
          <w:tblHeader/>
        </w:trPr>
        <w:tc>
          <w:tcPr>
            <w:tcW w:w="5670" w:type="dxa"/>
          </w:tcPr>
          <w:p w14:paraId="0F1D119E" w14:textId="77777777" w:rsidR="002C28F6" w:rsidRPr="00AF3847" w:rsidRDefault="002C28F6" w:rsidP="00397775">
            <w:pPr>
              <w:pStyle w:val="block"/>
              <w:spacing w:after="0" w:line="240" w:lineRule="auto"/>
              <w:ind w:left="7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510" w:type="dxa"/>
            <w:gridSpan w:val="4"/>
          </w:tcPr>
          <w:p w14:paraId="69399956" w14:textId="77777777" w:rsidR="002C28F6" w:rsidRPr="00AF3847" w:rsidRDefault="002C28F6" w:rsidP="006D2B87">
            <w:pPr>
              <w:pStyle w:val="acctfourfigures"/>
              <w:tabs>
                <w:tab w:val="left" w:pos="720"/>
              </w:tabs>
              <w:spacing w:line="240" w:lineRule="auto"/>
              <w:ind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  <w:tr w:rsidR="002C28F6" w:rsidRPr="00AF3847" w14:paraId="6ACF4A03" w14:textId="77777777" w:rsidTr="006D2B87">
        <w:trPr>
          <w:tblHeader/>
        </w:trPr>
        <w:tc>
          <w:tcPr>
            <w:tcW w:w="5670" w:type="dxa"/>
          </w:tcPr>
          <w:p w14:paraId="13F89B06" w14:textId="77777777" w:rsidR="002C28F6" w:rsidRPr="00AF3847" w:rsidRDefault="002C28F6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435FF000" w14:textId="77777777" w:rsidR="002C28F6" w:rsidRPr="00AF3847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562" w:type="dxa"/>
            <w:hideMark/>
          </w:tcPr>
          <w:p w14:paraId="5286FA07" w14:textId="68F37C03" w:rsidR="002C28F6" w:rsidRPr="00AF3847" w:rsidRDefault="00242D2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07448C"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250" w:type="dxa"/>
          </w:tcPr>
          <w:p w14:paraId="1F32CA11" w14:textId="77777777" w:rsidR="002C28F6" w:rsidRPr="00AF3847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</w:tcPr>
          <w:p w14:paraId="7A7EBAC0" w14:textId="663C237C" w:rsidR="002C28F6" w:rsidRPr="00AF3847" w:rsidRDefault="00242D2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07448C"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7</w:t>
            </w:r>
          </w:p>
        </w:tc>
      </w:tr>
      <w:tr w:rsidR="002C28F6" w:rsidRPr="00AF3847" w14:paraId="3934885D" w14:textId="77777777" w:rsidTr="006D2B87">
        <w:trPr>
          <w:tblHeader/>
        </w:trPr>
        <w:tc>
          <w:tcPr>
            <w:tcW w:w="5670" w:type="dxa"/>
          </w:tcPr>
          <w:p w14:paraId="2D575572" w14:textId="77777777" w:rsidR="002C28F6" w:rsidRPr="00AF3847" w:rsidRDefault="002C28F6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0A75AFBD" w14:textId="77777777" w:rsidR="002C28F6" w:rsidRPr="00AF3847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272" w:type="dxa"/>
            <w:gridSpan w:val="3"/>
          </w:tcPr>
          <w:p w14:paraId="5FE39769" w14:textId="77777777" w:rsidR="002C28F6" w:rsidRPr="00AF3847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07448C" w:rsidRPr="00AF3847" w14:paraId="61F5010B" w14:textId="77777777" w:rsidTr="006D2B87">
        <w:tc>
          <w:tcPr>
            <w:tcW w:w="5670" w:type="dxa"/>
            <w:hideMark/>
          </w:tcPr>
          <w:p w14:paraId="2F601CDF" w14:textId="77777777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38" w:type="dxa"/>
          </w:tcPr>
          <w:p w14:paraId="15405C9F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</w:tcPr>
          <w:p w14:paraId="612E0FC9" w14:textId="4843DF97" w:rsidR="0007448C" w:rsidRPr="00AF3847" w:rsidRDefault="006B0080" w:rsidP="00957458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236,503</w:t>
            </w:r>
          </w:p>
        </w:tc>
        <w:tc>
          <w:tcPr>
            <w:tcW w:w="250" w:type="dxa"/>
          </w:tcPr>
          <w:p w14:paraId="3F206B8F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59CB291C" w14:textId="568A75AA" w:rsidR="0007448C" w:rsidRPr="00AF3847" w:rsidRDefault="0007448C" w:rsidP="0095745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153,269</w:t>
            </w:r>
          </w:p>
        </w:tc>
      </w:tr>
      <w:tr w:rsidR="0007448C" w:rsidRPr="00AF3847" w14:paraId="3E78A298" w14:textId="77777777" w:rsidTr="006D2B87">
        <w:tc>
          <w:tcPr>
            <w:tcW w:w="5670" w:type="dxa"/>
            <w:hideMark/>
          </w:tcPr>
          <w:p w14:paraId="0F35F617" w14:textId="00A21CD2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238" w:type="dxa"/>
          </w:tcPr>
          <w:p w14:paraId="242E83D5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62" w:type="dxa"/>
          </w:tcPr>
          <w:p w14:paraId="2784540D" w14:textId="2C73F563" w:rsidR="0007448C" w:rsidRPr="00AF3847" w:rsidRDefault="006B0080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4,504</w:t>
            </w:r>
          </w:p>
        </w:tc>
        <w:tc>
          <w:tcPr>
            <w:tcW w:w="250" w:type="dxa"/>
          </w:tcPr>
          <w:p w14:paraId="1A99501D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06A336C4" w14:textId="20A0AA6D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932</w:t>
            </w:r>
          </w:p>
        </w:tc>
      </w:tr>
      <w:tr w:rsidR="0007448C" w:rsidRPr="00AF3847" w14:paraId="64528C33" w14:textId="77777777" w:rsidTr="006D2B87">
        <w:tc>
          <w:tcPr>
            <w:tcW w:w="5670" w:type="dxa"/>
            <w:hideMark/>
          </w:tcPr>
          <w:p w14:paraId="35026D32" w14:textId="3F56A7F6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3923F80C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FB8E1" w14:textId="6B3FBD79" w:rsidR="0007448C" w:rsidRPr="00AF3847" w:rsidRDefault="006B0080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4,504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E946562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22BAD" w14:textId="57B01185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932</w:t>
            </w:r>
          </w:p>
        </w:tc>
      </w:tr>
      <w:tr w:rsidR="0007448C" w:rsidRPr="00AF3847" w14:paraId="66FE08BA" w14:textId="77777777" w:rsidTr="006D2B87">
        <w:tc>
          <w:tcPr>
            <w:tcW w:w="5670" w:type="dxa"/>
          </w:tcPr>
          <w:p w14:paraId="4DD96036" w14:textId="77777777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38" w:type="dxa"/>
          </w:tcPr>
          <w:p w14:paraId="274CCFBC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</w:tcPr>
          <w:p w14:paraId="48CA2A26" w14:textId="46B1A5C3" w:rsidR="0007448C" w:rsidRPr="00AF3847" w:rsidRDefault="006B0080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1,126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EBFDF41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</w:tcPr>
          <w:p w14:paraId="71E48638" w14:textId="588150AF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483</w:t>
            </w:r>
          </w:p>
        </w:tc>
      </w:tr>
      <w:tr w:rsidR="0007448C" w:rsidRPr="00AF3847" w14:paraId="71531798" w14:textId="77777777" w:rsidTr="006D2B87">
        <w:tc>
          <w:tcPr>
            <w:tcW w:w="5670" w:type="dxa"/>
          </w:tcPr>
          <w:p w14:paraId="3AA1C779" w14:textId="77777777" w:rsidR="0007448C" w:rsidRPr="00AF3847" w:rsidRDefault="0007448C" w:rsidP="0007448C">
            <w:pPr>
              <w:spacing w:line="240" w:lineRule="auto"/>
              <w:ind w:left="150" w:right="-110" w:hanging="15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การตัดกำไรระหว่างกันที่ยังไม่ได้รับรู้จากการซื้อขายแบบ </w:t>
            </w:r>
          </w:p>
          <w:p w14:paraId="6B6E491E" w14:textId="77777777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upstream / downstream</w:t>
            </w:r>
          </w:p>
        </w:tc>
        <w:tc>
          <w:tcPr>
            <w:tcW w:w="238" w:type="dxa"/>
          </w:tcPr>
          <w:p w14:paraId="00F7EDC7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</w:tcPr>
          <w:p w14:paraId="7D13489C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426991BB" w14:textId="5BE5279F" w:rsidR="006B0080" w:rsidRPr="00AF3847" w:rsidRDefault="00CB5172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(107)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70893BD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bottom w:val="single" w:sz="4" w:space="0" w:color="auto"/>
              <w:right w:val="nil"/>
            </w:tcBorders>
          </w:tcPr>
          <w:p w14:paraId="6DEE8631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027F8662" w14:textId="729EE9D4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122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07448C" w:rsidRPr="00AF3847" w14:paraId="512386EB" w14:textId="77777777" w:rsidTr="006D2B87">
        <w:tc>
          <w:tcPr>
            <w:tcW w:w="5670" w:type="dxa"/>
            <w:hideMark/>
          </w:tcPr>
          <w:p w14:paraId="1BBD12B1" w14:textId="1462798E" w:rsidR="0007448C" w:rsidRPr="00AF3847" w:rsidRDefault="0007448C" w:rsidP="0007448C">
            <w:pPr>
              <w:spacing w:line="240" w:lineRule="auto"/>
              <w:ind w:left="144" w:right="-110" w:hanging="144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38" w:type="dxa"/>
          </w:tcPr>
          <w:p w14:paraId="3F82CD11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</w:tcPr>
          <w:p w14:paraId="1801EAEE" w14:textId="4E32F878" w:rsidR="0007448C" w:rsidRPr="00AF3847" w:rsidRDefault="00CB5172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1,019</w:t>
            </w:r>
          </w:p>
        </w:tc>
        <w:tc>
          <w:tcPr>
            <w:tcW w:w="250" w:type="dxa"/>
          </w:tcPr>
          <w:p w14:paraId="1C9E7991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06AA5FA2" w14:textId="447559B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361</w:t>
            </w:r>
          </w:p>
        </w:tc>
      </w:tr>
      <w:tr w:rsidR="0007448C" w:rsidRPr="00AF3847" w14:paraId="05229939" w14:textId="77777777" w:rsidTr="006D2B87">
        <w:tc>
          <w:tcPr>
            <w:tcW w:w="5670" w:type="dxa"/>
          </w:tcPr>
          <w:p w14:paraId="5AFBC0A2" w14:textId="77777777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0719E9D6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C6833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2AA61B82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A1FCB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07448C" w:rsidRPr="00AF3847" w14:paraId="7518E12E" w14:textId="77777777" w:rsidTr="006D2B87">
        <w:tc>
          <w:tcPr>
            <w:tcW w:w="5670" w:type="dxa"/>
            <w:hideMark/>
          </w:tcPr>
          <w:p w14:paraId="1B5CD775" w14:textId="77777777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8" w:type="dxa"/>
          </w:tcPr>
          <w:p w14:paraId="53C25C60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</w:tcPr>
          <w:p w14:paraId="625EA38B" w14:textId="453910C9" w:rsidR="0007448C" w:rsidRPr="00AF3847" w:rsidRDefault="00CB5172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91,317</w:t>
            </w:r>
          </w:p>
        </w:tc>
        <w:tc>
          <w:tcPr>
            <w:tcW w:w="250" w:type="dxa"/>
          </w:tcPr>
          <w:p w14:paraId="63B4EF13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2F44951A" w14:textId="3D8903DE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88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525</w:t>
            </w:r>
          </w:p>
        </w:tc>
      </w:tr>
      <w:tr w:rsidR="0007448C" w:rsidRPr="00AF3847" w14:paraId="7C9EFD88" w14:textId="77777777" w:rsidTr="006D2B87">
        <w:tc>
          <w:tcPr>
            <w:tcW w:w="5670" w:type="dxa"/>
            <w:hideMark/>
          </w:tcPr>
          <w:p w14:paraId="7B83051E" w14:textId="77777777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8" w:type="dxa"/>
          </w:tcPr>
          <w:p w14:paraId="6C684A2E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</w:tcPr>
          <w:p w14:paraId="77F2B155" w14:textId="6E2D1D86" w:rsidR="0007448C" w:rsidRPr="00AF3847" w:rsidRDefault="00CB5172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(891)</w:t>
            </w:r>
          </w:p>
        </w:tc>
        <w:tc>
          <w:tcPr>
            <w:tcW w:w="250" w:type="dxa"/>
          </w:tcPr>
          <w:p w14:paraId="3489F600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2BAF3C09" w14:textId="642A4C25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602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07448C" w:rsidRPr="00AF3847" w14:paraId="5166164F" w14:textId="77777777" w:rsidTr="006D2B87">
        <w:tc>
          <w:tcPr>
            <w:tcW w:w="5670" w:type="dxa"/>
            <w:hideMark/>
          </w:tcPr>
          <w:p w14:paraId="7A71498E" w14:textId="769A692D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671FD63A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A62D6" w14:textId="766B9F08" w:rsidR="0007448C" w:rsidRPr="00AF3847" w:rsidRDefault="00CB5172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90,426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B5E7792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DEEFD" w14:textId="42F5C33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85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923</w:t>
            </w:r>
          </w:p>
        </w:tc>
      </w:tr>
      <w:tr w:rsidR="0007448C" w:rsidRPr="00AF3847" w14:paraId="3805E938" w14:textId="77777777" w:rsidTr="006D2B87">
        <w:tc>
          <w:tcPr>
            <w:tcW w:w="5670" w:type="dxa"/>
            <w:hideMark/>
          </w:tcPr>
          <w:p w14:paraId="5472A998" w14:textId="77777777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38" w:type="dxa"/>
          </w:tcPr>
          <w:p w14:paraId="4DE11558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</w:tcPr>
          <w:p w14:paraId="4EFCA4BD" w14:textId="205D9062" w:rsidR="0007448C" w:rsidRPr="00AF3847" w:rsidRDefault="00CB5172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22,607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D48C359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</w:tcPr>
          <w:p w14:paraId="7B7AFB41" w14:textId="12669466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21,481</w:t>
            </w:r>
          </w:p>
        </w:tc>
      </w:tr>
      <w:tr w:rsidR="0007448C" w:rsidRPr="00AF3847" w14:paraId="10256D66" w14:textId="77777777" w:rsidTr="006D2B87">
        <w:tc>
          <w:tcPr>
            <w:tcW w:w="5670" w:type="dxa"/>
          </w:tcPr>
          <w:p w14:paraId="55D0E5E1" w14:textId="77777777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downstream / upstream</w:t>
            </w:r>
          </w:p>
        </w:tc>
        <w:tc>
          <w:tcPr>
            <w:tcW w:w="238" w:type="dxa"/>
          </w:tcPr>
          <w:p w14:paraId="4A0FCF17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</w:tcPr>
          <w:p w14:paraId="19163449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5B8883D7" w14:textId="2B5161AB" w:rsidR="00CB5172" w:rsidRPr="00AF3847" w:rsidRDefault="00CB5172" w:rsidP="0007448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(2,117)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F36AAD2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</w:tcPr>
          <w:p w14:paraId="354875AA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3DE83426" w14:textId="37D6D9D8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011</w:t>
            </w:r>
            <w:r w:rsidRPr="00AF3847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07448C" w:rsidRPr="00AF3847" w14:paraId="3A7B7ABA" w14:textId="77777777" w:rsidTr="006D2B87">
        <w:tc>
          <w:tcPr>
            <w:tcW w:w="5670" w:type="dxa"/>
            <w:hideMark/>
          </w:tcPr>
          <w:p w14:paraId="06E2A27F" w14:textId="77777777" w:rsidR="0007448C" w:rsidRPr="00AF3847" w:rsidRDefault="0007448C" w:rsidP="0007448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38" w:type="dxa"/>
          </w:tcPr>
          <w:p w14:paraId="3F809DB4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EEBBD" w14:textId="5B9238FA" w:rsidR="0007448C" w:rsidRPr="00AF3847" w:rsidRDefault="00CB5172" w:rsidP="0007448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20,490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7169A55" w14:textId="77777777" w:rsidR="0007448C" w:rsidRPr="00AF3847" w:rsidRDefault="0007448C" w:rsidP="0007448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BA591" w14:textId="0ADE625A" w:rsidR="0007448C" w:rsidRPr="00AF3847" w:rsidRDefault="0007448C" w:rsidP="0007448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</w:t>
            </w: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470</w:t>
            </w:r>
          </w:p>
        </w:tc>
      </w:tr>
    </w:tbl>
    <w:p w14:paraId="2D06DA24" w14:textId="77777777" w:rsidR="002C0A5F" w:rsidRPr="00AF3847" w:rsidRDefault="002C0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4604577" w14:textId="77777777" w:rsidR="00E776FE" w:rsidRDefault="00E77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BC4D9FB" w14:textId="3FE08BCE" w:rsidR="002C28F6" w:rsidRPr="00AF3847" w:rsidRDefault="002C28F6" w:rsidP="006D2B87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บริษัทร่วม</w:t>
      </w:r>
      <w:r w:rsidRPr="00AF3847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และการร่วมค้า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ที่ไม่มีสาระสำคัญ </w:t>
      </w:r>
    </w:p>
    <w:p w14:paraId="29EB4654" w14:textId="77777777" w:rsidR="002C28F6" w:rsidRPr="00AF3847" w:rsidRDefault="002C28F6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1F5DDAE" w14:textId="77777777" w:rsidR="002C28F6" w:rsidRDefault="002C28F6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</w:t>
      </w:r>
      <w:r w:rsidRPr="00AF3847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AF3847">
        <w:rPr>
          <w:rFonts w:asciiTheme="majorBidi" w:hAnsiTheme="majorBidi" w:cstheme="majorBidi"/>
          <w:sz w:val="30"/>
          <w:szCs w:val="30"/>
          <w:cs/>
          <w:lang w:bidi="th-TH"/>
        </w:rPr>
        <w:t>ที่ไม่มีสาระสำคัญจากจำนวนเงินที่รายงานในงบการเงินรวมของกลุ่มบริษัท</w:t>
      </w:r>
      <w:r w:rsidRPr="00AF38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481D4EB2" w14:textId="77777777" w:rsidR="00E776FE" w:rsidRPr="00AF3847" w:rsidRDefault="00E776FE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5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79"/>
        <w:gridCol w:w="901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9D0FE5" w:rsidRPr="00AF3847" w14:paraId="055257A3" w14:textId="77777777" w:rsidTr="009D0FE5">
        <w:trPr>
          <w:cantSplit/>
          <w:trHeight w:val="20"/>
          <w:tblHeader/>
        </w:trPr>
        <w:tc>
          <w:tcPr>
            <w:tcW w:w="3240" w:type="dxa"/>
          </w:tcPr>
          <w:p w14:paraId="7174984E" w14:textId="77777777" w:rsidR="009D0FE5" w:rsidRPr="00AF3847" w:rsidRDefault="009D0FE5" w:rsidP="00280B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2103D98E" w14:textId="77777777" w:rsidR="009D0FE5" w:rsidRPr="00AF3847" w:rsidRDefault="009D0FE5" w:rsidP="00280B1A">
            <w:pPr>
              <w:pStyle w:val="acctmergecolhdg"/>
              <w:spacing w:line="240" w:lineRule="atLeast"/>
              <w:ind w:left="-82" w:right="-78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</w:p>
        </w:tc>
        <w:tc>
          <w:tcPr>
            <w:tcW w:w="180" w:type="dxa"/>
          </w:tcPr>
          <w:p w14:paraId="527FF9CA" w14:textId="77777777" w:rsidR="009D0FE5" w:rsidRPr="00AF3847" w:rsidRDefault="009D0FE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06505D46" w14:textId="27C71671" w:rsidR="009D0FE5" w:rsidRPr="00AF3847" w:rsidRDefault="009D0FE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F3847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bidi="th-TH"/>
              </w:rPr>
              <w:t>บริษัท คอนเนคเอ็กซ์ จำกัด</w:t>
            </w:r>
          </w:p>
        </w:tc>
        <w:tc>
          <w:tcPr>
            <w:tcW w:w="180" w:type="dxa"/>
          </w:tcPr>
          <w:p w14:paraId="2BBDE1BF" w14:textId="766E7376" w:rsidR="009D0FE5" w:rsidRPr="00AF3847" w:rsidRDefault="009D0FE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535FA7E6" w14:textId="77777777" w:rsidR="009D0FE5" w:rsidRPr="00AF3847" w:rsidRDefault="009D0FE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E8A28F7" w14:textId="56B40639" w:rsidR="009D0FE5" w:rsidRPr="00AF3847" w:rsidRDefault="009D0FE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AF384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โวป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</w:tr>
      <w:tr w:rsidR="009D0FE5" w:rsidRPr="00AF3847" w14:paraId="3CA9341C" w14:textId="77777777" w:rsidTr="009D0FE5">
        <w:trPr>
          <w:cantSplit/>
          <w:trHeight w:val="20"/>
          <w:tblHeader/>
        </w:trPr>
        <w:tc>
          <w:tcPr>
            <w:tcW w:w="3240" w:type="dxa"/>
          </w:tcPr>
          <w:p w14:paraId="42F8BBC4" w14:textId="77777777" w:rsidR="009D0FE5" w:rsidRPr="00AF3847" w:rsidRDefault="009D0FE5" w:rsidP="009D0FE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4826D8" w14:textId="587D39F3" w:rsidR="009D0FE5" w:rsidRPr="00AF3847" w:rsidRDefault="009D0FE5" w:rsidP="009D0FE5">
            <w:pPr>
              <w:pStyle w:val="acctmergecolhdg"/>
              <w:spacing w:line="240" w:lineRule="atLeast"/>
              <w:ind w:left="-81" w:right="-73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9" w:type="dxa"/>
          </w:tcPr>
          <w:p w14:paraId="7A0701BC" w14:textId="77777777" w:rsidR="009D0FE5" w:rsidRPr="00AF3847" w:rsidRDefault="009D0FE5" w:rsidP="009D0F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79DA7E42" w14:textId="42E58982" w:rsidR="009D0FE5" w:rsidRPr="00AF3847" w:rsidRDefault="009D0FE5" w:rsidP="009D0FE5">
            <w:pPr>
              <w:pStyle w:val="acctmergecolhdg"/>
              <w:spacing w:line="240" w:lineRule="atLeast"/>
              <w:ind w:left="-81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BF35A7C" w14:textId="77777777" w:rsidR="009D0FE5" w:rsidRPr="00AF3847" w:rsidRDefault="009D0FE5" w:rsidP="009D0F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6D6A49" w14:textId="19B61907" w:rsidR="009D0FE5" w:rsidRPr="00AF3847" w:rsidRDefault="009D0FE5" w:rsidP="009D0F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24E83EEE" w14:textId="77777777" w:rsidR="009D0FE5" w:rsidRPr="00AF3847" w:rsidRDefault="009D0FE5" w:rsidP="009D0F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FA133" w14:textId="79EAE55A" w:rsidR="009D0FE5" w:rsidRPr="00AF3847" w:rsidRDefault="009D0FE5" w:rsidP="009D0F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E2A98A5" w14:textId="5416ED04" w:rsidR="009D0FE5" w:rsidRPr="00AF3847" w:rsidRDefault="009D0FE5" w:rsidP="009D0F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32ED6B8" w14:textId="6C5F4F0A" w:rsidR="009D0FE5" w:rsidRPr="00AF3847" w:rsidRDefault="009D0FE5" w:rsidP="009D0FE5">
            <w:pPr>
              <w:pStyle w:val="acctmergecolhdg"/>
              <w:spacing w:line="240" w:lineRule="atLeast"/>
              <w:ind w:left="-77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6F03672" w14:textId="77777777" w:rsidR="009D0FE5" w:rsidRPr="00AF3847" w:rsidRDefault="009D0FE5" w:rsidP="009D0F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6598F2" w14:textId="3ABC9656" w:rsidR="009D0FE5" w:rsidRPr="00AF3847" w:rsidRDefault="009D0FE5" w:rsidP="009D0F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9D0FE5" w:rsidRPr="00AF3847" w14:paraId="41B50554" w14:textId="77777777" w:rsidTr="009D0FE5">
        <w:trPr>
          <w:cantSplit/>
          <w:trHeight w:val="20"/>
          <w:tblHeader/>
        </w:trPr>
        <w:tc>
          <w:tcPr>
            <w:tcW w:w="3240" w:type="dxa"/>
          </w:tcPr>
          <w:p w14:paraId="4240F8DA" w14:textId="77777777" w:rsidR="009D0FE5" w:rsidRPr="00AF3847" w:rsidRDefault="009D0FE5" w:rsidP="00280B1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5197A580" w14:textId="71E33497" w:rsidR="009D0FE5" w:rsidRPr="00AF3847" w:rsidRDefault="009D0FE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9D0FE5" w:rsidRPr="00AF3847" w14:paraId="554AC580" w14:textId="77777777" w:rsidTr="009D0FE5">
        <w:trPr>
          <w:cantSplit/>
          <w:trHeight w:val="20"/>
        </w:trPr>
        <w:tc>
          <w:tcPr>
            <w:tcW w:w="3240" w:type="dxa"/>
          </w:tcPr>
          <w:p w14:paraId="589A3B96" w14:textId="77777777" w:rsidR="009D0FE5" w:rsidRPr="00AF3847" w:rsidRDefault="009D0FE5" w:rsidP="0007448C">
            <w:pPr>
              <w:tabs>
                <w:tab w:val="clear" w:pos="3515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  <w:r w:rsidRPr="00AF384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900" w:type="dxa"/>
          </w:tcPr>
          <w:p w14:paraId="33D82465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E218CE8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FECBBB1" w14:textId="2E4ED418" w:rsidR="009D0FE5" w:rsidRPr="00AF3847" w:rsidRDefault="00145694" w:rsidP="0014569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40,616</w:t>
            </w:r>
          </w:p>
        </w:tc>
        <w:tc>
          <w:tcPr>
            <w:tcW w:w="179" w:type="dxa"/>
          </w:tcPr>
          <w:p w14:paraId="27E932BE" w14:textId="77777777" w:rsidR="009D0FE5" w:rsidRPr="00AF3847" w:rsidRDefault="009D0FE5" w:rsidP="000744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3B298A69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F9329A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90E7F93" w14:textId="08FE1F08" w:rsidR="009D0FE5" w:rsidRPr="00AF3847" w:rsidRDefault="009D0FE5" w:rsidP="009D0FE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80" w:type="dxa"/>
          </w:tcPr>
          <w:p w14:paraId="005D5104" w14:textId="77777777" w:rsidR="009D0FE5" w:rsidRPr="00AF3847" w:rsidRDefault="009D0FE5" w:rsidP="000744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07DD9B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C9147F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26B299" w14:textId="7E711474" w:rsidR="009D0FE5" w:rsidRPr="00AF3847" w:rsidRDefault="00D43BEF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16,621</w:t>
            </w:r>
          </w:p>
        </w:tc>
        <w:tc>
          <w:tcPr>
            <w:tcW w:w="180" w:type="dxa"/>
          </w:tcPr>
          <w:p w14:paraId="5A0D5163" w14:textId="77777777" w:rsidR="009D0FE5" w:rsidRPr="00AF3847" w:rsidRDefault="009D0FE5" w:rsidP="000744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6455E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ED0018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22BCE1" w14:textId="55296239" w:rsidR="009D0FE5" w:rsidRPr="00AF3847" w:rsidRDefault="009D0FE5" w:rsidP="009D0FE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412A74" w14:textId="0291F9A4" w:rsidR="009D0FE5" w:rsidRPr="00AF3847" w:rsidRDefault="009D0FE5" w:rsidP="000744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068E3E" w14:textId="532AAE22" w:rsidR="009D0FE5" w:rsidRPr="00AF3847" w:rsidRDefault="00D43BEF" w:rsidP="00D43BEF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8B9BCA" w14:textId="77777777" w:rsidR="009D0FE5" w:rsidRPr="00AF3847" w:rsidRDefault="009D0FE5" w:rsidP="000744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48839" w14:textId="5EAE5CE6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224</w:t>
            </w:r>
          </w:p>
        </w:tc>
      </w:tr>
      <w:tr w:rsidR="009D0FE5" w:rsidRPr="00AF3847" w14:paraId="71664058" w14:textId="77777777" w:rsidTr="009D0FE5">
        <w:trPr>
          <w:cantSplit/>
          <w:trHeight w:val="20"/>
        </w:trPr>
        <w:tc>
          <w:tcPr>
            <w:tcW w:w="3240" w:type="dxa"/>
          </w:tcPr>
          <w:p w14:paraId="3087B4B0" w14:textId="77777777" w:rsidR="009D0FE5" w:rsidRPr="00AF3847" w:rsidRDefault="009D0FE5" w:rsidP="000744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900" w:type="dxa"/>
          </w:tcPr>
          <w:p w14:paraId="612BA112" w14:textId="127F190D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61CF2746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63228C4F" w14:textId="77777777" w:rsidR="009D0FE5" w:rsidRPr="00AF3847" w:rsidRDefault="009D0FE5" w:rsidP="009D0FE5">
            <w:pPr>
              <w:pStyle w:val="acctfourfigures"/>
              <w:tabs>
                <w:tab w:val="decimal" w:pos="7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AED67F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898F66" w14:textId="16F9C95E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866DB2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692DAC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6D9169" w14:textId="10B4D55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03365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70AA1F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3B277A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9D0FE5" w:rsidRPr="00AF3847" w14:paraId="710481AE" w14:textId="77777777" w:rsidTr="009D0FE5">
        <w:trPr>
          <w:cantSplit/>
          <w:trHeight w:val="20"/>
        </w:trPr>
        <w:tc>
          <w:tcPr>
            <w:tcW w:w="3240" w:type="dxa"/>
          </w:tcPr>
          <w:p w14:paraId="7ABF65AE" w14:textId="21B6A11B" w:rsidR="009D0FE5" w:rsidRPr="00AF3847" w:rsidRDefault="009D0FE5" w:rsidP="0007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85990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="00A85990" w:rsidRPr="00AF38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A85990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64FED9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ACABD7" w14:textId="1089CB99" w:rsidR="009D0FE5" w:rsidRPr="00AF3847" w:rsidRDefault="002F68EB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179" w:type="dxa"/>
          </w:tcPr>
          <w:p w14:paraId="4A4912AC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0DE86EB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5E39D5" w14:textId="24CEE972" w:rsidR="009D0FE5" w:rsidRPr="00AF3847" w:rsidRDefault="009D0FE5" w:rsidP="009D0FE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(667)</w:t>
            </w:r>
          </w:p>
        </w:tc>
        <w:tc>
          <w:tcPr>
            <w:tcW w:w="180" w:type="dxa"/>
          </w:tcPr>
          <w:p w14:paraId="73098638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CC50C6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B0AE58" w14:textId="6E84A265" w:rsidR="009D0FE5" w:rsidRPr="00AF3847" w:rsidRDefault="002F68EB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80" w:type="dxa"/>
          </w:tcPr>
          <w:p w14:paraId="383A2507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1ECDED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3B59E" w14:textId="558EA362" w:rsidR="009D0FE5" w:rsidRPr="00AF3847" w:rsidRDefault="009D0FE5" w:rsidP="009D0FE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DD890D" w14:textId="5209C266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2E399A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  <w:tab w:val="decimal" w:pos="902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DFAE7B" w14:textId="5217B265" w:rsidR="009D0FE5" w:rsidRPr="00AF3847" w:rsidRDefault="002F68EB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(224)</w:t>
            </w:r>
          </w:p>
        </w:tc>
        <w:tc>
          <w:tcPr>
            <w:tcW w:w="180" w:type="dxa"/>
          </w:tcPr>
          <w:p w14:paraId="0A35A111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284606" w14:textId="77777777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670D0BB" w14:textId="539195AF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(905)</w:t>
            </w:r>
          </w:p>
        </w:tc>
      </w:tr>
      <w:tr w:rsidR="009D0FE5" w:rsidRPr="00AF3847" w14:paraId="038CE246" w14:textId="77777777" w:rsidTr="009D0FE5">
        <w:trPr>
          <w:cantSplit/>
          <w:trHeight w:val="20"/>
        </w:trPr>
        <w:tc>
          <w:tcPr>
            <w:tcW w:w="3240" w:type="dxa"/>
          </w:tcPr>
          <w:p w14:paraId="54EFD1B1" w14:textId="2B6D10E4" w:rsidR="009D0FE5" w:rsidRPr="00AF3847" w:rsidRDefault="009D0FE5" w:rsidP="0007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861EB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61EB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B861EB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4C5948" w14:textId="59AF3A36" w:rsidR="009D0FE5" w:rsidRPr="00AF3847" w:rsidRDefault="002F68EB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</w:p>
        </w:tc>
        <w:tc>
          <w:tcPr>
            <w:tcW w:w="179" w:type="dxa"/>
          </w:tcPr>
          <w:p w14:paraId="7F09DACC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81BB46D" w14:textId="28FFD37D" w:rsidR="009D0FE5" w:rsidRPr="00AF3847" w:rsidRDefault="009D0FE5" w:rsidP="009D0FE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(667)</w:t>
            </w:r>
          </w:p>
        </w:tc>
        <w:tc>
          <w:tcPr>
            <w:tcW w:w="180" w:type="dxa"/>
          </w:tcPr>
          <w:p w14:paraId="6F8F7FFD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D56901" w14:textId="4E04FCB6" w:rsidR="009D0FE5" w:rsidRPr="00AF3847" w:rsidRDefault="002F68EB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180" w:type="dxa"/>
          </w:tcPr>
          <w:p w14:paraId="29D483D9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0F4D98" w14:textId="28ADE5FD" w:rsidR="009D0FE5" w:rsidRPr="00AF3847" w:rsidRDefault="009D0FE5" w:rsidP="009D0FE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E59E3B" w14:textId="010B6431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F3EEBD" w14:textId="407B932D" w:rsidR="009D0FE5" w:rsidRPr="00AF3847" w:rsidRDefault="002F68EB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(224)</w:t>
            </w:r>
          </w:p>
        </w:tc>
        <w:tc>
          <w:tcPr>
            <w:tcW w:w="180" w:type="dxa"/>
          </w:tcPr>
          <w:p w14:paraId="611A9011" w14:textId="77777777" w:rsidR="009D0FE5" w:rsidRPr="00AF3847" w:rsidRDefault="009D0FE5" w:rsidP="0007448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15B9FC" w14:textId="33A377CF" w:rsidR="009D0FE5" w:rsidRPr="00AF3847" w:rsidRDefault="009D0FE5" w:rsidP="009D0F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(905)</w:t>
            </w:r>
          </w:p>
        </w:tc>
      </w:tr>
    </w:tbl>
    <w:p w14:paraId="4ED15638" w14:textId="77777777" w:rsidR="002C28F6" w:rsidRPr="00AF3847" w:rsidRDefault="002C28F6" w:rsidP="002E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2C28F6" w:rsidRPr="00AF3847" w:rsidSect="00BA5EAF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3161A85" w14:textId="4DAC156D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tbl>
      <w:tblPr>
        <w:tblW w:w="1528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05"/>
        <w:gridCol w:w="720"/>
        <w:gridCol w:w="630"/>
        <w:gridCol w:w="1249"/>
        <w:gridCol w:w="284"/>
        <w:gridCol w:w="1275"/>
        <w:gridCol w:w="284"/>
        <w:gridCol w:w="1170"/>
        <w:gridCol w:w="270"/>
        <w:gridCol w:w="1080"/>
        <w:gridCol w:w="270"/>
        <w:gridCol w:w="990"/>
        <w:gridCol w:w="236"/>
        <w:gridCol w:w="1024"/>
        <w:gridCol w:w="238"/>
        <w:gridCol w:w="1112"/>
        <w:gridCol w:w="236"/>
        <w:gridCol w:w="1108"/>
        <w:gridCol w:w="6"/>
      </w:tblGrid>
      <w:tr w:rsidR="00A75048" w:rsidRPr="00AF3847" w14:paraId="0E2224D0" w14:textId="77777777" w:rsidTr="00420E8F">
        <w:trPr>
          <w:gridAfter w:val="1"/>
          <w:wAfter w:w="6" w:type="dxa"/>
        </w:trPr>
        <w:tc>
          <w:tcPr>
            <w:tcW w:w="3105" w:type="dxa"/>
          </w:tcPr>
          <w:p w14:paraId="720440BF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76" w:type="dxa"/>
            <w:gridSpan w:val="17"/>
          </w:tcPr>
          <w:p w14:paraId="2834D6D3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48F" w:rsidRPr="00AF3847" w14:paraId="77AE40C6" w14:textId="77777777" w:rsidTr="00420E8F">
        <w:tc>
          <w:tcPr>
            <w:tcW w:w="3105" w:type="dxa"/>
          </w:tcPr>
          <w:p w14:paraId="4EEAEFF7" w14:textId="77777777" w:rsidR="002C28F6" w:rsidRPr="00AF3847" w:rsidRDefault="002C28F6" w:rsidP="000F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0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350" w:type="dxa"/>
            <w:gridSpan w:val="2"/>
          </w:tcPr>
          <w:p w14:paraId="2604BD9C" w14:textId="6E6B1B7C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249" w:type="dxa"/>
          </w:tcPr>
          <w:p w14:paraId="1EEACC36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A8F27C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6B41BB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C5961A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C1DE4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B38160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774001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F3137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6FF66D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4D9FB9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F533E1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D41701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A835A27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66D5F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93EC23B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50F2" w:rsidRPr="00AF3847" w:rsidDel="00685444" w14:paraId="1F6B70FC" w14:textId="77777777" w:rsidTr="00420E8F">
        <w:tc>
          <w:tcPr>
            <w:tcW w:w="3105" w:type="dxa"/>
          </w:tcPr>
          <w:p w14:paraId="72F7E922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BB7AB46" w14:textId="1E0A4455" w:rsidR="002C28F6" w:rsidRPr="00AF3847" w:rsidRDefault="00FE54D4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ความ</w:t>
            </w:r>
            <w:r w:rsidR="002C28F6"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808" w:type="dxa"/>
            <w:gridSpan w:val="3"/>
          </w:tcPr>
          <w:p w14:paraId="403261E3" w14:textId="77777777" w:rsidR="002C28F6" w:rsidRPr="00AF3847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67E229EA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A6ED7C9" w14:textId="77777777" w:rsidR="002C28F6" w:rsidRPr="00AF3847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39593BCC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F57CBAA" w14:textId="77777777" w:rsidR="002C28F6" w:rsidRPr="00AF3847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562D0855" w14:textId="77777777" w:rsidR="002C28F6" w:rsidRPr="00AF3847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4"/>
          </w:tcPr>
          <w:p w14:paraId="18A57AF9" w14:textId="77777777" w:rsidR="002C28F6" w:rsidRPr="00AF3847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- สุทธิ</w:t>
            </w:r>
          </w:p>
        </w:tc>
      </w:tr>
      <w:tr w:rsidR="0076248F" w:rsidRPr="00AF3847" w14:paraId="677377FB" w14:textId="77777777" w:rsidTr="00420E8F">
        <w:tc>
          <w:tcPr>
            <w:tcW w:w="3105" w:type="dxa"/>
          </w:tcPr>
          <w:p w14:paraId="77DA34CE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928CB0F" w14:textId="773B54B4" w:rsidR="002C28F6" w:rsidRPr="00AF3847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30" w:type="dxa"/>
          </w:tcPr>
          <w:p w14:paraId="7D02BA9D" w14:textId="070B3488" w:rsidR="002C28F6" w:rsidRPr="00AF3847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49" w:type="dxa"/>
          </w:tcPr>
          <w:p w14:paraId="6CBE13C4" w14:textId="6C413AFB" w:rsidR="002C28F6" w:rsidRPr="00AF3847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5309346C" w14:textId="77777777" w:rsidR="002C28F6" w:rsidRPr="00AF3847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32CF491" w14:textId="67DEB3DF" w:rsidR="002C28F6" w:rsidRPr="00AF3847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0EAF36A5" w14:textId="77777777" w:rsidR="002C28F6" w:rsidRPr="00AF3847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014DB" w14:textId="57D1BF35" w:rsidR="002C28F6" w:rsidRPr="00AF3847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3BD0940" w14:textId="77777777" w:rsidR="002C28F6" w:rsidRPr="00AF3847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8A11B" w14:textId="568EDF19" w:rsidR="002C28F6" w:rsidRPr="00AF3847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9E9863E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CFAEB1" w14:textId="6CA96D18" w:rsidR="002C28F6" w:rsidRPr="00AF3847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06DC905" w14:textId="77777777" w:rsidR="002C28F6" w:rsidRPr="00AF3847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C57D17" w14:textId="1BFCEDE3" w:rsidR="002C28F6" w:rsidRPr="00AF3847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495C9EA4" w14:textId="77777777" w:rsidR="002C28F6" w:rsidRPr="00AF3847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13EE345" w14:textId="0E1CD614" w:rsidR="002C28F6" w:rsidRPr="00AF3847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4A1763A" w14:textId="77777777" w:rsidR="002C28F6" w:rsidRPr="00AF3847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14176B3" w14:textId="4F4F3F26" w:rsidR="002C28F6" w:rsidRPr="00AF3847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48C" w:rsidRPr="00AF38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750F2" w:rsidRPr="00AF3847" w14:paraId="17D6DB13" w14:textId="77777777" w:rsidTr="00420E8F">
        <w:trPr>
          <w:gridAfter w:val="1"/>
          <w:wAfter w:w="6" w:type="dxa"/>
        </w:trPr>
        <w:tc>
          <w:tcPr>
            <w:tcW w:w="3105" w:type="dxa"/>
          </w:tcPr>
          <w:p w14:paraId="53CED8E9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41643EBB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49" w:type="dxa"/>
          </w:tcPr>
          <w:p w14:paraId="3DC76ED7" w14:textId="77777777" w:rsidR="002C28F6" w:rsidRPr="00AF3847" w:rsidRDefault="002C28F6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6F3FEF4" w14:textId="77777777" w:rsidR="002C28F6" w:rsidRPr="00AF3847" w:rsidRDefault="002C28F6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88B01A" w14:textId="77777777" w:rsidR="002C28F6" w:rsidRPr="00AF3847" w:rsidRDefault="002C28F6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8" w:type="dxa"/>
            <w:gridSpan w:val="12"/>
          </w:tcPr>
          <w:p w14:paraId="0BD8D101" w14:textId="77777777" w:rsidR="002C28F6" w:rsidRPr="00AF3847" w:rsidRDefault="002C28F6" w:rsidP="00A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248F" w:rsidRPr="00AF3847" w14:paraId="13BE5624" w14:textId="77777777" w:rsidTr="00420E8F">
        <w:trPr>
          <w:trHeight w:val="335"/>
        </w:trPr>
        <w:tc>
          <w:tcPr>
            <w:tcW w:w="3105" w:type="dxa"/>
          </w:tcPr>
          <w:p w14:paraId="289F14DC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79F01529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A68AC8D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CB04B00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23A3E87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F7DA0E0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191976E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6B1992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0E23C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B3FCBA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338BE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D4D4AD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EFA9DE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A548C42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8958BF4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C26F085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61932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2618F2C" w14:textId="77777777" w:rsidR="002C28F6" w:rsidRPr="00AF3847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532" w:rsidRPr="00AF3847" w14:paraId="0EEDAD03" w14:textId="77777777" w:rsidTr="00420E8F">
        <w:tc>
          <w:tcPr>
            <w:tcW w:w="3105" w:type="dxa"/>
          </w:tcPr>
          <w:p w14:paraId="5C375EB3" w14:textId="77777777" w:rsidR="00EB4532" w:rsidRPr="00AF3847" w:rsidRDefault="00EB4532" w:rsidP="00EB4532">
            <w:pPr>
              <w:ind w:right="-29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  <w:r w:rsidRPr="00AF384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AF384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720" w:type="dxa"/>
          </w:tcPr>
          <w:p w14:paraId="5338F123" w14:textId="3EAAE65C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4A87AC13" w14:textId="5D28EB96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49" w:type="dxa"/>
          </w:tcPr>
          <w:p w14:paraId="1CD4181F" w14:textId="54A051E8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427 </w:t>
            </w:r>
            <w:r w:rsidRPr="00AF384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4" w:type="dxa"/>
          </w:tcPr>
          <w:p w14:paraId="0FAE1576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F23A903" w14:textId="03E41B4E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427 </w:t>
            </w:r>
            <w:r w:rsidRPr="00AF384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4" w:type="dxa"/>
          </w:tcPr>
          <w:p w14:paraId="1617CABC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C93E7A" w14:textId="75DCB8CE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427,000</w:t>
            </w:r>
          </w:p>
        </w:tc>
        <w:tc>
          <w:tcPr>
            <w:tcW w:w="270" w:type="dxa"/>
          </w:tcPr>
          <w:p w14:paraId="286EA04B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082C25" w14:textId="5E286838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427,000</w:t>
            </w:r>
          </w:p>
        </w:tc>
        <w:tc>
          <w:tcPr>
            <w:tcW w:w="270" w:type="dxa"/>
          </w:tcPr>
          <w:p w14:paraId="4F926B8C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4A71C" w14:textId="4A30F7C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FBC16D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384DCA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50CF409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CFAB2D8" w14:textId="74AB3EAF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Cs/>
                <w:sz w:val="28"/>
                <w:szCs w:val="28"/>
              </w:rPr>
              <w:t>427,000</w:t>
            </w:r>
          </w:p>
        </w:tc>
        <w:tc>
          <w:tcPr>
            <w:tcW w:w="236" w:type="dxa"/>
          </w:tcPr>
          <w:p w14:paraId="28ABDD70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45AEAC6" w14:textId="104BEC1D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Cs/>
                <w:sz w:val="28"/>
                <w:szCs w:val="28"/>
              </w:rPr>
              <w:t>427,000</w:t>
            </w:r>
          </w:p>
        </w:tc>
      </w:tr>
      <w:tr w:rsidR="00EB4532" w:rsidRPr="00AF3847" w14:paraId="7CB4F93F" w14:textId="77777777" w:rsidTr="00420E8F">
        <w:tc>
          <w:tcPr>
            <w:tcW w:w="3105" w:type="dxa"/>
          </w:tcPr>
          <w:p w14:paraId="4F1301F6" w14:textId="77777777" w:rsidR="00EB4532" w:rsidRPr="00AF3847" w:rsidRDefault="00EB4532" w:rsidP="00EB4532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273F2B36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3D697F39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14:paraId="134287EC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A6536E2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7F76740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0940D280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84095" w14:textId="2FAAA941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427,000</w:t>
            </w:r>
          </w:p>
        </w:tc>
        <w:tc>
          <w:tcPr>
            <w:tcW w:w="270" w:type="dxa"/>
          </w:tcPr>
          <w:p w14:paraId="013263EF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306619" w14:textId="2A3298D1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427,000</w:t>
            </w:r>
          </w:p>
        </w:tc>
        <w:tc>
          <w:tcPr>
            <w:tcW w:w="270" w:type="dxa"/>
          </w:tcPr>
          <w:p w14:paraId="2CC98F3F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8931C5" w14:textId="539E5958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4730DD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B2A6BCB" w14:textId="0207B475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763EF5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45A32B8" w14:textId="6890ACD1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427,000</w:t>
            </w:r>
          </w:p>
        </w:tc>
        <w:tc>
          <w:tcPr>
            <w:tcW w:w="236" w:type="dxa"/>
          </w:tcPr>
          <w:p w14:paraId="03587E09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E7D3CB" w14:textId="548525D6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427,000</w:t>
            </w:r>
          </w:p>
        </w:tc>
      </w:tr>
      <w:tr w:rsidR="00EB4532" w:rsidRPr="00AF3847" w14:paraId="238629D7" w14:textId="77777777" w:rsidTr="00420E8F">
        <w:tc>
          <w:tcPr>
            <w:tcW w:w="3105" w:type="dxa"/>
          </w:tcPr>
          <w:p w14:paraId="45CAD24F" w14:textId="77777777" w:rsidR="00EB4532" w:rsidRPr="00AF3847" w:rsidRDefault="00EB4532" w:rsidP="00EB4532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</w:tcPr>
          <w:p w14:paraId="10F2F43F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" w:type="dxa"/>
          </w:tcPr>
          <w:p w14:paraId="5390DCAB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9" w:type="dxa"/>
          </w:tcPr>
          <w:p w14:paraId="776E6668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15B9F43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12F9B45F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0894AA0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E0092BF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70A932F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BD5E32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D38233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36B6DD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1124267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48A6F03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2DD1C133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62ED85B6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D2F7C32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gridSpan w:val="2"/>
          </w:tcPr>
          <w:p w14:paraId="31BC6547" w14:textId="77777777" w:rsidR="00EB4532" w:rsidRPr="00AF3847" w:rsidRDefault="00EB4532" w:rsidP="00EB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</w:rPr>
            </w:pPr>
          </w:p>
        </w:tc>
      </w:tr>
      <w:tr w:rsidR="00EB4532" w:rsidRPr="00AF3847" w14:paraId="150510A7" w14:textId="77777777" w:rsidTr="00420E8F">
        <w:tc>
          <w:tcPr>
            <w:tcW w:w="3105" w:type="dxa"/>
          </w:tcPr>
          <w:p w14:paraId="6CFFD6CC" w14:textId="77777777" w:rsidR="00EB4532" w:rsidRPr="00AF3847" w:rsidRDefault="00EB4532" w:rsidP="00EB4532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2DE04B11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10ACA7DE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14:paraId="4AB09736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3A5C8DB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3A177C62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320B9B23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B57E6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77BF4A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F23E38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49CE00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709FCD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AF7873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ACD315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7F2A977B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20023522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D1F1D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55F5321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4532" w:rsidRPr="00AF3847" w14:paraId="0D456639" w14:textId="77777777">
        <w:tc>
          <w:tcPr>
            <w:tcW w:w="3105" w:type="dxa"/>
          </w:tcPr>
          <w:p w14:paraId="6B40BE2B" w14:textId="77777777" w:rsidR="00EB4532" w:rsidRPr="00AF3847" w:rsidRDefault="00EB4532" w:rsidP="00EB453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Sappe Trading (Hong Kong) </w:t>
            </w:r>
          </w:p>
          <w:p w14:paraId="0D3BBA31" w14:textId="2DCC77FA" w:rsidR="00EB4532" w:rsidRPr="00AF3847" w:rsidRDefault="00EB4532" w:rsidP="00EB453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18236B25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62B4A7" w14:textId="21D21C32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14907505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9561E" w14:textId="04E605E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49" w:type="dxa"/>
          </w:tcPr>
          <w:p w14:paraId="077D3488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C8F3A0" w14:textId="6954EF10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HKD 100,000</w:t>
            </w:r>
          </w:p>
        </w:tc>
        <w:tc>
          <w:tcPr>
            <w:tcW w:w="284" w:type="dxa"/>
          </w:tcPr>
          <w:p w14:paraId="6737315E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A6438B6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298282" w14:textId="71E0A0A4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HKD 100,000</w:t>
            </w:r>
          </w:p>
        </w:tc>
        <w:tc>
          <w:tcPr>
            <w:tcW w:w="284" w:type="dxa"/>
          </w:tcPr>
          <w:p w14:paraId="40808540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7F9D9A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84C1CB" w14:textId="27CDF7AF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  <w:vAlign w:val="bottom"/>
          </w:tcPr>
          <w:p w14:paraId="090B3E8C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3CD24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6B4460" w14:textId="5E01AC60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212ABD3E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F05853E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AAA6FF" w14:textId="31D56973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0D57CAC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3ED7F7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1CAC07" w14:textId="62EFC039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4C003E57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8F9C299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797B" w14:textId="50AB49E3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9953068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2AE2BF8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6F05FC" w14:textId="0ED97F32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B4532" w:rsidRPr="00AF3847" w14:paraId="0FA31BC0" w14:textId="77777777" w:rsidTr="00420E8F">
        <w:tc>
          <w:tcPr>
            <w:tcW w:w="3105" w:type="dxa"/>
          </w:tcPr>
          <w:p w14:paraId="6CC3E88A" w14:textId="171E2887" w:rsidR="00EB4532" w:rsidRPr="00AF3847" w:rsidRDefault="00EB4532" w:rsidP="00EB453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 Hong Kong</w:t>
            </w:r>
            <w:r w:rsidRPr="00AF3847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32BCEA59" w14:textId="7B0579D0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147727AF" w14:textId="1C1F184D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49" w:type="dxa"/>
          </w:tcPr>
          <w:p w14:paraId="3A3A25C3" w14:textId="6FF3FFA3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HKD 3,000,000</w:t>
            </w:r>
          </w:p>
        </w:tc>
        <w:tc>
          <w:tcPr>
            <w:tcW w:w="284" w:type="dxa"/>
          </w:tcPr>
          <w:p w14:paraId="63C784BA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83BBA12" w14:textId="7EA2FCDB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HKD 3,000,000</w:t>
            </w:r>
          </w:p>
        </w:tc>
        <w:tc>
          <w:tcPr>
            <w:tcW w:w="284" w:type="dxa"/>
          </w:tcPr>
          <w:p w14:paraId="265E30F6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920EB" w14:textId="4DCB6C72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13,980</w:t>
            </w:r>
          </w:p>
        </w:tc>
        <w:tc>
          <w:tcPr>
            <w:tcW w:w="270" w:type="dxa"/>
          </w:tcPr>
          <w:p w14:paraId="55C078CA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E6B7AC" w14:textId="100C3A3E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13,980</w:t>
            </w:r>
          </w:p>
        </w:tc>
        <w:tc>
          <w:tcPr>
            <w:tcW w:w="270" w:type="dxa"/>
          </w:tcPr>
          <w:p w14:paraId="5521169A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16CF8F8" w14:textId="633B3705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13,980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C9838ED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CCDF98" w14:textId="4023146C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13,980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2CAAC208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2DE27178" w14:textId="563E6F4B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327C3C9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078EE2E5" w14:textId="1CD33A0B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B4532" w:rsidRPr="00AF3847" w14:paraId="1E0F562A" w14:textId="77777777" w:rsidTr="00420E8F">
        <w:tc>
          <w:tcPr>
            <w:tcW w:w="3105" w:type="dxa"/>
          </w:tcPr>
          <w:p w14:paraId="3A6F4BBC" w14:textId="77777777" w:rsidR="00EB4532" w:rsidRPr="00AF3847" w:rsidRDefault="00EB4532" w:rsidP="00EB453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 Trading (Shanghai) Co., Ltd.</w:t>
            </w:r>
          </w:p>
        </w:tc>
        <w:tc>
          <w:tcPr>
            <w:tcW w:w="720" w:type="dxa"/>
          </w:tcPr>
          <w:p w14:paraId="5AB93985" w14:textId="2445F4B2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0EE0956F" w14:textId="75FD32B6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49" w:type="dxa"/>
          </w:tcPr>
          <w:p w14:paraId="2E794E5D" w14:textId="69740208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CNY 2,000,000</w:t>
            </w:r>
          </w:p>
        </w:tc>
        <w:tc>
          <w:tcPr>
            <w:tcW w:w="284" w:type="dxa"/>
          </w:tcPr>
          <w:p w14:paraId="7EC014FB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D18F4D" w14:textId="7C683315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CNY 2,000,000</w:t>
            </w:r>
          </w:p>
        </w:tc>
        <w:tc>
          <w:tcPr>
            <w:tcW w:w="284" w:type="dxa"/>
          </w:tcPr>
          <w:p w14:paraId="7A735DDA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E46F14" w14:textId="75EFEC26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10,173</w:t>
            </w:r>
          </w:p>
        </w:tc>
        <w:tc>
          <w:tcPr>
            <w:tcW w:w="270" w:type="dxa"/>
          </w:tcPr>
          <w:p w14:paraId="748627E8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B5E0B9" w14:textId="38794932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10,173</w:t>
            </w:r>
          </w:p>
        </w:tc>
        <w:tc>
          <w:tcPr>
            <w:tcW w:w="270" w:type="dxa"/>
          </w:tcPr>
          <w:p w14:paraId="317AF359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D66483" w14:textId="71BA9746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10,173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FDAE4DC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8A9BA5" w14:textId="47ABAAD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10,173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F81ECF9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566CD2BD" w14:textId="34406451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7DD8509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8458514" w14:textId="61755AFD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B4532" w:rsidRPr="00AF3847" w14:paraId="299669E8" w14:textId="77777777" w:rsidTr="00420E8F">
        <w:tc>
          <w:tcPr>
            <w:tcW w:w="3105" w:type="dxa"/>
          </w:tcPr>
          <w:p w14:paraId="4D695383" w14:textId="77777777" w:rsidR="00EB4532" w:rsidRPr="00AF3847" w:rsidRDefault="00EB4532" w:rsidP="00EB453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720" w:type="dxa"/>
          </w:tcPr>
          <w:p w14:paraId="5CB5A2A7" w14:textId="0150F579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630" w:type="dxa"/>
          </w:tcPr>
          <w:p w14:paraId="3F2DC73F" w14:textId="52E8EAB4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49" w:type="dxa"/>
            <w:vAlign w:val="bottom"/>
          </w:tcPr>
          <w:p w14:paraId="1CD72EED" w14:textId="227EDF79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168 </w:t>
            </w:r>
            <w:r w:rsidRPr="00AF3847">
              <w:rPr>
                <w:rFonts w:asciiTheme="majorBidi" w:hAnsi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4" w:type="dxa"/>
            <w:vAlign w:val="bottom"/>
          </w:tcPr>
          <w:p w14:paraId="062FFF2F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A4188E9" w14:textId="74D41DC9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168 </w:t>
            </w:r>
            <w:r w:rsidRPr="00AF3847">
              <w:rPr>
                <w:rFonts w:asciiTheme="majorBidi" w:hAnsi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4" w:type="dxa"/>
          </w:tcPr>
          <w:p w14:paraId="1F2E485C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AB29C" w14:textId="10435D2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196,350</w:t>
            </w:r>
          </w:p>
        </w:tc>
        <w:tc>
          <w:tcPr>
            <w:tcW w:w="270" w:type="dxa"/>
          </w:tcPr>
          <w:p w14:paraId="42C2E58F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ED8573" w14:textId="4DFF73C9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196,350</w:t>
            </w:r>
          </w:p>
        </w:tc>
        <w:tc>
          <w:tcPr>
            <w:tcW w:w="270" w:type="dxa"/>
          </w:tcPr>
          <w:p w14:paraId="38257933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0A76D00" w14:textId="1E4A5E2E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20D59D1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3B5EF9" w14:textId="0515A8EF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1B74B34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FCCE514" w14:textId="255549A0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196,350</w:t>
            </w:r>
          </w:p>
        </w:tc>
        <w:tc>
          <w:tcPr>
            <w:tcW w:w="236" w:type="dxa"/>
          </w:tcPr>
          <w:p w14:paraId="027D0C48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24CDBBC" w14:textId="55C8A569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196,350</w:t>
            </w:r>
          </w:p>
        </w:tc>
      </w:tr>
      <w:tr w:rsidR="00EB4532" w:rsidRPr="00AF3847" w14:paraId="7284EBEF" w14:textId="77777777" w:rsidTr="00420E8F">
        <w:tc>
          <w:tcPr>
            <w:tcW w:w="3105" w:type="dxa"/>
          </w:tcPr>
          <w:p w14:paraId="6A9D33EB" w14:textId="18D9CEAE" w:rsidR="00EB4532" w:rsidRPr="00AF3847" w:rsidRDefault="00EB4532" w:rsidP="00EB453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SAPPE Philippines Corporation</w:t>
            </w:r>
          </w:p>
        </w:tc>
        <w:tc>
          <w:tcPr>
            <w:tcW w:w="720" w:type="dxa"/>
          </w:tcPr>
          <w:p w14:paraId="2BDDAA0B" w14:textId="1075D39F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71D14282" w14:textId="185FC44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49" w:type="dxa"/>
            <w:vAlign w:val="bottom"/>
          </w:tcPr>
          <w:p w14:paraId="03F15F41" w14:textId="52BD03E3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PHP 22,000,000</w:t>
            </w:r>
          </w:p>
        </w:tc>
        <w:tc>
          <w:tcPr>
            <w:tcW w:w="284" w:type="dxa"/>
            <w:vAlign w:val="bottom"/>
          </w:tcPr>
          <w:p w14:paraId="5DDFF4FD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3C66679" w14:textId="2B849876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PHP 10,981,738</w:t>
            </w:r>
          </w:p>
        </w:tc>
        <w:tc>
          <w:tcPr>
            <w:tcW w:w="284" w:type="dxa"/>
          </w:tcPr>
          <w:p w14:paraId="1D56249F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C7BA90" w14:textId="1268DBEE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13,210</w:t>
            </w:r>
          </w:p>
        </w:tc>
        <w:tc>
          <w:tcPr>
            <w:tcW w:w="270" w:type="dxa"/>
          </w:tcPr>
          <w:p w14:paraId="654CCEC6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A55F11" w14:textId="730F832F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270" w:type="dxa"/>
          </w:tcPr>
          <w:p w14:paraId="393CE08C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F7F3EBC" w14:textId="260BC708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F96B75E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0581C4" w14:textId="4263A36D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72501657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0575F528" w14:textId="09623EB6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13,210</w:t>
            </w:r>
          </w:p>
        </w:tc>
        <w:tc>
          <w:tcPr>
            <w:tcW w:w="236" w:type="dxa"/>
          </w:tcPr>
          <w:p w14:paraId="194AA23A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F3E425E" w14:textId="4BE055E4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</w:tr>
      <w:tr w:rsidR="00EB4532" w:rsidRPr="00AF3847" w14:paraId="19ED99CB" w14:textId="77777777" w:rsidTr="00420E8F">
        <w:tc>
          <w:tcPr>
            <w:tcW w:w="3105" w:type="dxa"/>
          </w:tcPr>
          <w:p w14:paraId="02012479" w14:textId="0DA0DD81" w:rsidR="00EB4532" w:rsidRPr="00AF3847" w:rsidRDefault="00EB4532" w:rsidP="00EB453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0E0D834" w14:textId="651C83AD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CD2F6BE" w14:textId="4F5BBE50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5450BC2B" w14:textId="1B256504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84FB2F6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914C13" w14:textId="657289A2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206466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85B52" w14:textId="46413A05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943074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513BFEA" w14:textId="60EEF711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B62B75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4ADEADD" w14:textId="2F3CB039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F180570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379592C6" w14:textId="2C738171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2C7DCA" w14:textId="77777777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5E26947" w14:textId="28D93115" w:rsidR="00EB4532" w:rsidRPr="00AF3847" w:rsidRDefault="00EB4532" w:rsidP="00EB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9F69BB5" w14:textId="77777777" w:rsidR="002C28F6" w:rsidRPr="00AF3847" w:rsidRDefault="002C28F6" w:rsidP="0081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70"/>
        </w:tabs>
        <w:rPr>
          <w:rFonts w:asciiTheme="majorBidi" w:hAnsiTheme="majorBidi" w:cstheme="majorBidi"/>
        </w:rPr>
        <w:sectPr w:rsidR="002C28F6" w:rsidRPr="00AF3847" w:rsidSect="00BA5EAF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3BF8398" w14:textId="240AB20A" w:rsidR="008E1969" w:rsidRPr="00AF3847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AF3847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 </w:t>
      </w:r>
      <w:r w:rsidRPr="00AF3847">
        <w:rPr>
          <w:rFonts w:ascii="Angsana New" w:hAnsi="Angsana New"/>
          <w:i/>
          <w:iCs/>
          <w:sz w:val="30"/>
          <w:szCs w:val="30"/>
          <w:cs/>
        </w:rPr>
        <w:t>เซ็ปเป้ โฮลดิ้ง (ประเทศไทย) จำกัด</w:t>
      </w:r>
    </w:p>
    <w:p w14:paraId="3114D6B0" w14:textId="77777777" w:rsidR="00B4461F" w:rsidRPr="00AF3847" w:rsidRDefault="00B4461F" w:rsidP="00B4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49818704"/>
    </w:p>
    <w:p w14:paraId="329B517A" w14:textId="77777777" w:rsidR="00B4461F" w:rsidRPr="00AF3847" w:rsidRDefault="00B4461F" w:rsidP="00B4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F3847">
        <w:rPr>
          <w:rFonts w:asciiTheme="majorBidi" w:hAnsiTheme="majorBidi" w:cstheme="majorBidi"/>
          <w:sz w:val="30"/>
          <w:szCs w:val="30"/>
        </w:rPr>
        <w:t>30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AF3847">
        <w:rPr>
          <w:rFonts w:asciiTheme="majorBidi" w:hAnsiTheme="majorBidi" w:cstheme="majorBidi"/>
          <w:sz w:val="30"/>
          <w:szCs w:val="30"/>
        </w:rPr>
        <w:t>2568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บริษัท เซ็ปเป้ โฮลดิ้ง (ประเทศไทย) จำกัด ซึ่งเป็นบริษัทย่อยของบริษัทได้ชำระค่าหุ้นของ </w:t>
      </w:r>
      <w:r w:rsidRPr="00AF3847">
        <w:rPr>
          <w:rFonts w:asciiTheme="majorBidi" w:hAnsiTheme="majorBidi" w:cstheme="majorBidi"/>
          <w:sz w:val="30"/>
          <w:szCs w:val="30"/>
        </w:rPr>
        <w:t xml:space="preserve">SAPPE Philippines Corporation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เพิ่มเติมเป็นจำนวน </w:t>
      </w:r>
      <w:r w:rsidRPr="00AF3847">
        <w:rPr>
          <w:rFonts w:asciiTheme="majorBidi" w:hAnsiTheme="majorBidi" w:cstheme="majorBidi"/>
          <w:sz w:val="30"/>
          <w:szCs w:val="30"/>
        </w:rPr>
        <w:t xml:space="preserve">10,039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AF3847">
        <w:rPr>
          <w:rFonts w:asciiTheme="majorBidi" w:hAnsiTheme="majorBidi" w:cstheme="majorBidi"/>
          <w:sz w:val="30"/>
          <w:szCs w:val="30"/>
        </w:rPr>
        <w:t>1,100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เปโซฟิลิปปินส์ </w:t>
      </w:r>
      <w:r w:rsidRPr="00AF3847">
        <w:rPr>
          <w:rFonts w:asciiTheme="majorBidi" w:hAnsiTheme="majorBidi" w:cstheme="majorBidi"/>
          <w:sz w:val="30"/>
          <w:szCs w:val="30"/>
          <w:cs/>
        </w:rPr>
        <w:br/>
        <w:t>เป็นจำนวนเงิน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</w:rPr>
        <w:t>11.04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(เทียบเท่า</w:t>
      </w:r>
      <w:r w:rsidRPr="00AF3847">
        <w:rPr>
          <w:rFonts w:asciiTheme="majorBidi" w:hAnsiTheme="majorBidi" w:cstheme="majorBidi"/>
          <w:sz w:val="30"/>
          <w:szCs w:val="30"/>
        </w:rPr>
        <w:t xml:space="preserve"> 6.35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ล้านบาท) จากจำนวน</w:t>
      </w:r>
      <w:r w:rsidRPr="00AF3847">
        <w:rPr>
          <w:rFonts w:asciiTheme="majorBidi" w:hAnsiTheme="majorBidi" w:cstheme="majorBidi"/>
          <w:sz w:val="30"/>
          <w:szCs w:val="30"/>
        </w:rPr>
        <w:t xml:space="preserve"> 9,961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</w:t>
      </w:r>
      <w:r w:rsidRPr="00AF3847">
        <w:rPr>
          <w:rFonts w:asciiTheme="majorBidi" w:hAnsiTheme="majorBidi" w:cstheme="majorBidi"/>
          <w:sz w:val="30"/>
          <w:szCs w:val="30"/>
        </w:rPr>
        <w:t xml:space="preserve"> 1,100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เปโซฟิลิปปินส์ เป็นจำนวนเงิน</w:t>
      </w:r>
      <w:r w:rsidRPr="00AF3847">
        <w:rPr>
          <w:rFonts w:asciiTheme="majorBidi" w:hAnsiTheme="majorBidi" w:cstheme="majorBidi"/>
          <w:sz w:val="30"/>
          <w:szCs w:val="30"/>
        </w:rPr>
        <w:t xml:space="preserve"> 10.96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(เทียบเท่า</w:t>
      </w:r>
      <w:r w:rsidRPr="00AF3847">
        <w:rPr>
          <w:rFonts w:asciiTheme="majorBidi" w:hAnsiTheme="majorBidi" w:cstheme="majorBidi"/>
          <w:sz w:val="30"/>
          <w:szCs w:val="30"/>
        </w:rPr>
        <w:t xml:space="preserve"> 6.86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ล้านบาท) ส่งผลให้หุ้นชำระแล้วเป็นจำนวน</w:t>
      </w:r>
      <w:r w:rsidRPr="00AF3847">
        <w:rPr>
          <w:rFonts w:asciiTheme="majorBidi" w:hAnsiTheme="majorBidi" w:cstheme="majorBidi"/>
          <w:sz w:val="30"/>
          <w:szCs w:val="30"/>
        </w:rPr>
        <w:t xml:space="preserve"> 20,000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AF3847">
        <w:rPr>
          <w:rFonts w:asciiTheme="majorBidi" w:hAnsiTheme="majorBidi" w:cstheme="majorBidi"/>
          <w:sz w:val="30"/>
          <w:szCs w:val="30"/>
        </w:rPr>
        <w:t>1,100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เปโซฟิลิปปินส์ เป็นจำนวนเงินทั้งสิ้น</w:t>
      </w:r>
      <w:r w:rsidRPr="00AF3847">
        <w:rPr>
          <w:rFonts w:asciiTheme="majorBidi" w:hAnsiTheme="majorBidi" w:cstheme="majorBidi"/>
          <w:sz w:val="30"/>
          <w:szCs w:val="30"/>
        </w:rPr>
        <w:t xml:space="preserve"> 22.00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(เทียบเท่า</w:t>
      </w:r>
      <w:r w:rsidRPr="00AF3847">
        <w:rPr>
          <w:rFonts w:asciiTheme="majorBidi" w:hAnsiTheme="majorBidi" w:cstheme="majorBidi"/>
          <w:sz w:val="30"/>
          <w:szCs w:val="30"/>
        </w:rPr>
        <w:t xml:space="preserve"> 13.21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bookmarkEnd w:id="3"/>
    <w:p w14:paraId="6782E775" w14:textId="77777777" w:rsidR="00B4461F" w:rsidRPr="00AF3847" w:rsidRDefault="00B4461F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C5906B" w14:textId="64819666" w:rsidR="00B4461F" w:rsidRPr="00AF3847" w:rsidRDefault="00B4461F" w:rsidP="00B4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</w:rPr>
        <w:t>SAPPE Trading (Hong Kong) Co., Ltd.</w:t>
      </w:r>
    </w:p>
    <w:p w14:paraId="684EBCD3" w14:textId="77777777" w:rsidR="008E1969" w:rsidRPr="00AF3847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72C78" w14:textId="77777777" w:rsidR="00B4461F" w:rsidRPr="00AF3847" w:rsidRDefault="00B4461F" w:rsidP="00B4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AF3847">
        <w:rPr>
          <w:rFonts w:asciiTheme="majorBidi" w:hAnsiTheme="majorBidi" w:cstheme="majorBidi"/>
          <w:sz w:val="30"/>
          <w:szCs w:val="30"/>
        </w:rPr>
        <w:t xml:space="preserve">13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AF3847">
        <w:rPr>
          <w:rFonts w:asciiTheme="majorBidi" w:hAnsiTheme="majorBidi" w:cstheme="majorBidi"/>
          <w:sz w:val="30"/>
          <w:szCs w:val="30"/>
        </w:rPr>
        <w:t xml:space="preserve">2568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คณะกรรมการบริษัทมีมติอนุมัติให้เลิก </w:t>
      </w:r>
      <w:r w:rsidRPr="00AF3847">
        <w:rPr>
          <w:rFonts w:asciiTheme="majorBidi" w:hAnsiTheme="majorBidi" w:cstheme="majorBidi"/>
          <w:sz w:val="30"/>
          <w:szCs w:val="30"/>
          <w:cs/>
        </w:rPr>
        <w:br/>
      </w:r>
      <w:r w:rsidRPr="00AF3847">
        <w:rPr>
          <w:rFonts w:asciiTheme="majorBidi" w:hAnsiTheme="majorBidi" w:cstheme="majorBidi"/>
          <w:sz w:val="30"/>
          <w:szCs w:val="30"/>
        </w:rPr>
        <w:t xml:space="preserve">Sappe Trading (Hong Kong) Company Limited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ซึ่งเป็นบริษัทย่อยทางอ้อมของบริษัท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โดยบริษัท เซ็ปเป้ โฮลดิ้ง (ประเทศไทย) จำกัด ซึ่งเป็นบริษัทย่อยถือหุ้นในสัดส่วนร้อยละ</w:t>
      </w:r>
      <w:r w:rsidRPr="00AF3847">
        <w:rPr>
          <w:rFonts w:asciiTheme="majorBidi" w:hAnsiTheme="majorBidi" w:cstheme="majorBidi"/>
          <w:sz w:val="30"/>
          <w:szCs w:val="30"/>
        </w:rPr>
        <w:t xml:space="preserve"> 100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(สัดส่วนการถือหุ้นทางอ้อมของกลุ่มบริษัท</w:t>
      </w:r>
      <w:r w:rsidRPr="00AF3847">
        <w:rPr>
          <w:rFonts w:asciiTheme="majorBidi" w:hAnsiTheme="majorBidi" w:cstheme="majorBidi"/>
          <w:sz w:val="30"/>
          <w:szCs w:val="30"/>
          <w:cs/>
        </w:rPr>
        <w:br/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Pr="00AF3847">
        <w:rPr>
          <w:rFonts w:asciiTheme="majorBidi" w:hAnsiTheme="majorBidi" w:cstheme="majorBidi"/>
          <w:sz w:val="30"/>
          <w:szCs w:val="30"/>
        </w:rPr>
        <w:t>100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) เป็นจำนวนเงินลงทุนรวม </w:t>
      </w:r>
      <w:r w:rsidRPr="00AF3847">
        <w:rPr>
          <w:rFonts w:asciiTheme="majorBidi" w:hAnsiTheme="majorBidi" w:cstheme="majorBidi"/>
          <w:sz w:val="30"/>
          <w:szCs w:val="30"/>
        </w:rPr>
        <w:t xml:space="preserve">0.45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AF3847">
        <w:rPr>
          <w:rFonts w:asciiTheme="majorBidi" w:hAnsiTheme="majorBidi" w:cstheme="majorBidi"/>
          <w:sz w:val="30"/>
          <w:szCs w:val="30"/>
          <w:cs/>
        </w:rPr>
        <w:t>บริษัทจะดำเนินการในส่วนที่เกี่ยวข้องกับการจดทะเบียนเลิกบริษัทและชำระบัญชี ให้เป็นไปตามขั้นตอนที่กฎหมายกำหนดต่อไป</w:t>
      </w:r>
    </w:p>
    <w:p w14:paraId="1D2AB278" w14:textId="77777777" w:rsidR="007E4EC8" w:rsidRPr="00AF3847" w:rsidRDefault="007E4EC8" w:rsidP="00B86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7A48E0C" w14:textId="415CB8CF" w:rsidR="00EC33C0" w:rsidRPr="00AF3847" w:rsidRDefault="00FF0A18" w:rsidP="0008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F3847">
        <w:rPr>
          <w:rFonts w:asciiTheme="majorBidi" w:hAnsiTheme="majorBidi"/>
          <w:i/>
          <w:iCs/>
          <w:sz w:val="30"/>
          <w:szCs w:val="30"/>
          <w:cs/>
        </w:rPr>
        <w:t xml:space="preserve">การสูญเสียอำนาจควบคุมใน </w:t>
      </w:r>
      <w:r w:rsidRPr="00AF3847">
        <w:rPr>
          <w:rFonts w:asciiTheme="majorBidi" w:hAnsiTheme="majorBidi"/>
          <w:i/>
          <w:iCs/>
          <w:sz w:val="30"/>
          <w:szCs w:val="30"/>
        </w:rPr>
        <w:t xml:space="preserve">Sappe Europe </w:t>
      </w:r>
      <w:proofErr w:type="spellStart"/>
      <w:r w:rsidRPr="00AF3847">
        <w:rPr>
          <w:rFonts w:asciiTheme="majorBidi" w:hAnsiTheme="majorBidi"/>
          <w:i/>
          <w:iCs/>
          <w:sz w:val="30"/>
          <w:szCs w:val="30"/>
        </w:rPr>
        <w:t>s.r.o.</w:t>
      </w:r>
      <w:proofErr w:type="spellEnd"/>
    </w:p>
    <w:p w14:paraId="084EDBD8" w14:textId="77777777" w:rsidR="00FF0A18" w:rsidRPr="00AF3847" w:rsidRDefault="00FF0A18" w:rsidP="0008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E8A9D3E" w14:textId="63CDE4B5" w:rsidR="00FF0A18" w:rsidRPr="00AF3847" w:rsidRDefault="00FF0A18" w:rsidP="0008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242D2C" w:rsidRPr="00AF3847">
        <w:rPr>
          <w:rFonts w:asciiTheme="majorBidi" w:hAnsiTheme="majorBidi"/>
          <w:sz w:val="30"/>
          <w:szCs w:val="30"/>
        </w:rPr>
        <w:t>10</w:t>
      </w:r>
      <w:r w:rsidRPr="00AF3847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242D2C" w:rsidRPr="00AF3847">
        <w:rPr>
          <w:rFonts w:asciiTheme="majorBidi" w:hAnsiTheme="majorBidi"/>
          <w:sz w:val="30"/>
          <w:szCs w:val="30"/>
        </w:rPr>
        <w:t>2566</w:t>
      </w:r>
      <w:r w:rsidRPr="00AF3847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ที่ประชุมมีมติอนุมัติการจำหน่ายเงินลงทุนทั้งหมด</w:t>
      </w:r>
      <w:r w:rsidRPr="00AF3847">
        <w:rPr>
          <w:rFonts w:asciiTheme="majorBidi" w:hAnsiTheme="majorBidi"/>
          <w:spacing w:val="6"/>
          <w:sz w:val="30"/>
          <w:szCs w:val="30"/>
          <w:cs/>
        </w:rPr>
        <w:t xml:space="preserve">ใน </w:t>
      </w:r>
      <w:r w:rsidRPr="00AF3847">
        <w:rPr>
          <w:rFonts w:asciiTheme="majorBidi" w:hAnsiTheme="majorBidi" w:cstheme="majorBidi"/>
          <w:spacing w:val="6"/>
          <w:sz w:val="30"/>
          <w:szCs w:val="30"/>
        </w:rPr>
        <w:t xml:space="preserve">Sappe Europe </w:t>
      </w:r>
      <w:proofErr w:type="spellStart"/>
      <w:r w:rsidRPr="00AF3847">
        <w:rPr>
          <w:rFonts w:asciiTheme="majorBidi" w:hAnsiTheme="majorBidi" w:cstheme="majorBidi"/>
          <w:spacing w:val="6"/>
          <w:sz w:val="30"/>
          <w:szCs w:val="30"/>
        </w:rPr>
        <w:t>s.r.o.</w:t>
      </w:r>
      <w:proofErr w:type="spellEnd"/>
      <w:r w:rsidRPr="00AF384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AF3847">
        <w:rPr>
          <w:rFonts w:asciiTheme="majorBidi" w:hAnsiTheme="majorBidi"/>
          <w:spacing w:val="6"/>
          <w:sz w:val="30"/>
          <w:szCs w:val="30"/>
          <w:cs/>
        </w:rPr>
        <w:t xml:space="preserve">ซึ่งเป็นบริษัทย่อยของบริษัทในสัดส่วนร้อยละ </w:t>
      </w:r>
      <w:r w:rsidR="00242D2C" w:rsidRPr="00AF3847">
        <w:rPr>
          <w:rFonts w:asciiTheme="majorBidi" w:hAnsiTheme="majorBidi"/>
          <w:spacing w:val="6"/>
          <w:sz w:val="30"/>
          <w:szCs w:val="30"/>
        </w:rPr>
        <w:t>60</w:t>
      </w:r>
      <w:r w:rsidRPr="00AF3847">
        <w:rPr>
          <w:rFonts w:asciiTheme="majorBidi" w:hAnsiTheme="majorBidi"/>
          <w:spacing w:val="6"/>
          <w:sz w:val="30"/>
          <w:szCs w:val="30"/>
          <w:cs/>
        </w:rPr>
        <w:t xml:space="preserve"> ของทุนจดทะเบียน </w:t>
      </w:r>
      <w:r w:rsidRPr="00AF3847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="00242D2C" w:rsidRPr="00AF3847">
        <w:rPr>
          <w:rFonts w:asciiTheme="majorBidi" w:hAnsiTheme="majorBidi"/>
          <w:sz w:val="30"/>
          <w:szCs w:val="30"/>
        </w:rPr>
        <w:t>13</w:t>
      </w:r>
      <w:r w:rsidRPr="00AF3847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242D2C" w:rsidRPr="00AF3847">
        <w:rPr>
          <w:rFonts w:asciiTheme="majorBidi" w:hAnsiTheme="majorBidi"/>
          <w:sz w:val="30"/>
          <w:szCs w:val="30"/>
        </w:rPr>
        <w:t>2567</w:t>
      </w:r>
      <w:r w:rsidRPr="00AF3847">
        <w:rPr>
          <w:rFonts w:asciiTheme="majorBidi" w:hAnsiTheme="majorBidi"/>
          <w:sz w:val="30"/>
          <w:szCs w:val="30"/>
          <w:cs/>
        </w:rPr>
        <w:t xml:space="preserve"> บริษัทจำหน่ายเงิน</w:t>
      </w:r>
      <w:r w:rsidRPr="00AF3847">
        <w:rPr>
          <w:rFonts w:asciiTheme="majorBidi" w:hAnsiTheme="majorBidi" w:hint="cs"/>
          <w:sz w:val="30"/>
          <w:szCs w:val="30"/>
          <w:cs/>
        </w:rPr>
        <w:t>ลง</w:t>
      </w:r>
      <w:r w:rsidRPr="00AF3847">
        <w:rPr>
          <w:rFonts w:asciiTheme="majorBidi" w:hAnsiTheme="majorBidi"/>
          <w:sz w:val="30"/>
          <w:szCs w:val="30"/>
          <w:cs/>
        </w:rPr>
        <w:t>ทุนดังกล่าว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 โดยมีมูลค่ายุติธรรมของสิ่งตอบแทนที่ได้รับเ</w:t>
      </w:r>
      <w:r w:rsidRPr="00AF3847">
        <w:rPr>
          <w:rFonts w:asciiTheme="majorBidi" w:hAnsiTheme="majorBidi"/>
          <w:sz w:val="30"/>
          <w:szCs w:val="30"/>
          <w:cs/>
        </w:rPr>
        <w:t xml:space="preserve">ป็นจำนวนเงิน </w:t>
      </w:r>
      <w:r w:rsidR="00242D2C" w:rsidRPr="00AF3847">
        <w:rPr>
          <w:rFonts w:asciiTheme="majorBidi" w:hAnsiTheme="majorBidi"/>
          <w:sz w:val="30"/>
          <w:szCs w:val="30"/>
        </w:rPr>
        <w:t>3</w:t>
      </w:r>
      <w:r w:rsidRPr="00AF3847">
        <w:rPr>
          <w:rFonts w:asciiTheme="majorBidi" w:hAnsiTheme="majorBidi"/>
          <w:sz w:val="30"/>
          <w:szCs w:val="30"/>
        </w:rPr>
        <w:t>,</w:t>
      </w:r>
      <w:r w:rsidR="00242D2C" w:rsidRPr="00AF3847">
        <w:rPr>
          <w:rFonts w:asciiTheme="majorBidi" w:hAnsiTheme="majorBidi"/>
          <w:sz w:val="30"/>
          <w:szCs w:val="30"/>
        </w:rPr>
        <w:t>983</w:t>
      </w:r>
      <w:r w:rsidRPr="00AF3847">
        <w:rPr>
          <w:rFonts w:asciiTheme="majorBidi" w:hAnsiTheme="majorBidi"/>
          <w:sz w:val="30"/>
          <w:szCs w:val="30"/>
          <w:cs/>
        </w:rPr>
        <w:t xml:space="preserve"> ยูโร </w:t>
      </w:r>
      <w:r w:rsidRPr="00AF3847">
        <w:rPr>
          <w:rFonts w:asciiTheme="majorBidi" w:hAnsiTheme="majorBidi" w:hint="cs"/>
          <w:sz w:val="30"/>
          <w:szCs w:val="30"/>
          <w:cs/>
        </w:rPr>
        <w:t>หรือ</w:t>
      </w:r>
      <w:r w:rsidRPr="00AF3847">
        <w:rPr>
          <w:rFonts w:asciiTheme="majorBidi" w:hAnsiTheme="majorBidi"/>
          <w:spacing w:val="2"/>
          <w:sz w:val="30"/>
          <w:szCs w:val="30"/>
          <w:cs/>
        </w:rPr>
        <w:t xml:space="preserve">เทียบเท่า </w:t>
      </w:r>
      <w:r w:rsidR="00242D2C" w:rsidRPr="00AF3847">
        <w:rPr>
          <w:rFonts w:asciiTheme="majorBidi" w:hAnsiTheme="majorBidi"/>
          <w:spacing w:val="2"/>
          <w:sz w:val="30"/>
          <w:szCs w:val="30"/>
        </w:rPr>
        <w:t>0</w:t>
      </w:r>
      <w:r w:rsidRPr="00AF3847">
        <w:rPr>
          <w:rFonts w:asciiTheme="majorBidi" w:hAnsiTheme="majorBidi"/>
          <w:spacing w:val="2"/>
          <w:sz w:val="30"/>
          <w:szCs w:val="30"/>
        </w:rPr>
        <w:t>.</w:t>
      </w:r>
      <w:r w:rsidR="00242D2C" w:rsidRPr="00AF3847">
        <w:rPr>
          <w:rFonts w:asciiTheme="majorBidi" w:hAnsiTheme="majorBidi"/>
          <w:spacing w:val="2"/>
          <w:sz w:val="30"/>
          <w:szCs w:val="30"/>
        </w:rPr>
        <w:t>16</w:t>
      </w:r>
      <w:r w:rsidRPr="00AF3847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AF3847">
        <w:rPr>
          <w:rFonts w:asciiTheme="majorBidi" w:hAnsiTheme="majorBidi"/>
          <w:spacing w:val="2"/>
          <w:sz w:val="30"/>
          <w:szCs w:val="30"/>
          <w:cs/>
        </w:rPr>
        <w:t xml:space="preserve">ล้านบาท ส่งผลให้กลุ่มบริษัทสูญเสียอำนาจควบคุมใน </w:t>
      </w:r>
      <w:r w:rsidRPr="00AF3847">
        <w:rPr>
          <w:rFonts w:asciiTheme="majorBidi" w:hAnsiTheme="majorBidi" w:cstheme="majorBidi"/>
          <w:spacing w:val="2"/>
          <w:sz w:val="30"/>
          <w:szCs w:val="30"/>
        </w:rPr>
        <w:t xml:space="preserve">Sappe Europe </w:t>
      </w:r>
      <w:proofErr w:type="spellStart"/>
      <w:r w:rsidRPr="00AF3847">
        <w:rPr>
          <w:rFonts w:asciiTheme="majorBidi" w:hAnsiTheme="majorBidi" w:cstheme="majorBidi"/>
          <w:spacing w:val="2"/>
          <w:sz w:val="30"/>
          <w:szCs w:val="30"/>
        </w:rPr>
        <w:t>s.r.o.</w:t>
      </w:r>
      <w:proofErr w:type="spellEnd"/>
      <w:r w:rsidRPr="00AF384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pacing w:val="2"/>
          <w:sz w:val="30"/>
          <w:szCs w:val="30"/>
          <w:cs/>
        </w:rPr>
        <w:br/>
        <w:t xml:space="preserve">กลุ่มบริษัทรับรู้การกลับรายการผลต่างที่เกิดจากรายการภายใต้การควบคุมเดียวกันเป็นจำนวน </w:t>
      </w:r>
      <w:r w:rsidR="00242D2C" w:rsidRPr="00AF3847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AF3847">
        <w:rPr>
          <w:rFonts w:asciiTheme="majorBidi" w:hAnsiTheme="majorBidi" w:cstheme="majorBidi"/>
          <w:spacing w:val="2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pacing w:val="2"/>
          <w:sz w:val="30"/>
          <w:szCs w:val="30"/>
        </w:rPr>
        <w:t>37</w:t>
      </w:r>
      <w:r w:rsidRPr="00AF384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AF384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AF3847">
        <w:rPr>
          <w:rFonts w:asciiTheme="majorBidi" w:hAnsiTheme="majorBidi" w:cstheme="majorBidi"/>
          <w:spacing w:val="-8"/>
          <w:sz w:val="30"/>
          <w:szCs w:val="30"/>
          <w:cs/>
        </w:rPr>
        <w:t>ในกำไรสะสม</w:t>
      </w:r>
      <w:r w:rsidRPr="00AF3847">
        <w:rPr>
          <w:rFonts w:asciiTheme="majorBidi" w:hAnsiTheme="majorBidi"/>
          <w:spacing w:val="-8"/>
          <w:sz w:val="30"/>
          <w:szCs w:val="30"/>
          <w:cs/>
        </w:rPr>
        <w:t xml:space="preserve">และรับรู้ขาดทุนจากการเสียอำนาจควบคุมในบริษัทย่อยในงบกำไรขาดทุนรวมเป็นจำนวนเงิน </w:t>
      </w:r>
      <w:r w:rsidR="00242D2C" w:rsidRPr="00AF3847">
        <w:rPr>
          <w:rFonts w:asciiTheme="majorBidi" w:hAnsiTheme="majorBidi"/>
          <w:spacing w:val="-8"/>
          <w:sz w:val="30"/>
          <w:szCs w:val="30"/>
        </w:rPr>
        <w:t>2</w:t>
      </w:r>
      <w:r w:rsidRPr="00AF3847">
        <w:rPr>
          <w:rFonts w:asciiTheme="majorBidi" w:hAnsiTheme="majorBidi"/>
          <w:spacing w:val="-8"/>
          <w:sz w:val="30"/>
          <w:szCs w:val="30"/>
        </w:rPr>
        <w:t>.</w:t>
      </w:r>
      <w:r w:rsidR="00242D2C" w:rsidRPr="00AF3847">
        <w:rPr>
          <w:rFonts w:asciiTheme="majorBidi" w:hAnsiTheme="majorBidi"/>
          <w:spacing w:val="-8"/>
          <w:sz w:val="30"/>
          <w:szCs w:val="30"/>
        </w:rPr>
        <w:t>55</w:t>
      </w:r>
      <w:r w:rsidRPr="00AF3847">
        <w:rPr>
          <w:rFonts w:asciiTheme="majorBidi" w:hAnsiTheme="majorBidi"/>
          <w:spacing w:val="-8"/>
          <w:sz w:val="30"/>
          <w:szCs w:val="30"/>
          <w:cs/>
        </w:rPr>
        <w:t xml:space="preserve"> ล้านบาท</w:t>
      </w:r>
    </w:p>
    <w:p w14:paraId="6F11B8B3" w14:textId="77777777" w:rsidR="008700CA" w:rsidRPr="00AF3847" w:rsidRDefault="008700CA" w:rsidP="0008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55"/>
        <w:gridCol w:w="865"/>
        <w:gridCol w:w="2160"/>
      </w:tblGrid>
      <w:tr w:rsidR="000A311E" w:rsidRPr="00AF3847" w14:paraId="494FDD45" w14:textId="77777777" w:rsidTr="00E950D7">
        <w:trPr>
          <w:tblHeader/>
        </w:trPr>
        <w:tc>
          <w:tcPr>
            <w:tcW w:w="6155" w:type="dxa"/>
            <w:vAlign w:val="bottom"/>
          </w:tcPr>
          <w:p w14:paraId="404AA201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ผลกระทบจากการสูญเสียอำนาจควบคุมต่องบฐานะการเงินรวม</w:t>
            </w:r>
          </w:p>
        </w:tc>
        <w:tc>
          <w:tcPr>
            <w:tcW w:w="865" w:type="dxa"/>
          </w:tcPr>
          <w:p w14:paraId="0A35E419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07C3D7E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0A311E" w:rsidRPr="00AF3847" w14:paraId="3016ABB7" w14:textId="77777777" w:rsidTr="00E950D7">
        <w:trPr>
          <w:tblHeader/>
        </w:trPr>
        <w:tc>
          <w:tcPr>
            <w:tcW w:w="6155" w:type="dxa"/>
            <w:vAlign w:val="bottom"/>
          </w:tcPr>
          <w:p w14:paraId="17E87962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ind w:left="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วันที่สูญเสียอำนาจควบคุม</w:t>
            </w:r>
          </w:p>
        </w:tc>
        <w:tc>
          <w:tcPr>
            <w:tcW w:w="865" w:type="dxa"/>
          </w:tcPr>
          <w:p w14:paraId="4C856BDC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587A6CC" w14:textId="36DFFC36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AF3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242D2C" w:rsidRPr="00AF384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A311E" w:rsidRPr="00AF3847" w14:paraId="1C35EADA" w14:textId="77777777" w:rsidTr="00E950D7">
        <w:trPr>
          <w:tblHeader/>
        </w:trPr>
        <w:tc>
          <w:tcPr>
            <w:tcW w:w="6155" w:type="dxa"/>
            <w:vAlign w:val="bottom"/>
          </w:tcPr>
          <w:p w14:paraId="70C64985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01FF5C72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C8A2EE5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AF3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F3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311E" w:rsidRPr="00AF3847" w14:paraId="13ADA1D2" w14:textId="77777777" w:rsidTr="00E950D7">
        <w:trPr>
          <w:tblHeader/>
        </w:trPr>
        <w:tc>
          <w:tcPr>
            <w:tcW w:w="6155" w:type="dxa"/>
            <w:vAlign w:val="bottom"/>
          </w:tcPr>
          <w:p w14:paraId="5B7F67A3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865" w:type="dxa"/>
          </w:tcPr>
          <w:p w14:paraId="41B7CC21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431EE7C1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8D0AC0" w:rsidRPr="00AF3847" w14:paraId="50EA015D" w14:textId="77777777" w:rsidTr="00E950D7">
        <w:trPr>
          <w:tblHeader/>
        </w:trPr>
        <w:tc>
          <w:tcPr>
            <w:tcW w:w="6155" w:type="dxa"/>
            <w:vAlign w:val="bottom"/>
          </w:tcPr>
          <w:p w14:paraId="0725AC71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84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F384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5" w:type="dxa"/>
          </w:tcPr>
          <w:p w14:paraId="4B55128A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50769" w14:textId="00F64AE2" w:rsidR="00FF0A18" w:rsidRPr="00AF3847" w:rsidRDefault="00FF0A18" w:rsidP="00666D8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760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8D0AC0" w:rsidRPr="00AF3847" w14:paraId="331B9ADE" w14:textId="77777777" w:rsidTr="00E950D7">
        <w:trPr>
          <w:tblHeader/>
        </w:trPr>
        <w:tc>
          <w:tcPr>
            <w:tcW w:w="6155" w:type="dxa"/>
            <w:vAlign w:val="bottom"/>
          </w:tcPr>
          <w:p w14:paraId="3C432BCB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5" w:type="dxa"/>
          </w:tcPr>
          <w:p w14:paraId="77F3F0DF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8AF4" w14:textId="620E0CB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987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8D0AC0" w:rsidRPr="00AF3847" w14:paraId="3CD902F7" w14:textId="77777777" w:rsidTr="00E950D7">
        <w:trPr>
          <w:tblHeader/>
        </w:trPr>
        <w:tc>
          <w:tcPr>
            <w:tcW w:w="6155" w:type="dxa"/>
            <w:vAlign w:val="bottom"/>
          </w:tcPr>
          <w:p w14:paraId="45110386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65" w:type="dxa"/>
          </w:tcPr>
          <w:p w14:paraId="38C11375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438EF" w14:textId="0120D758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132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8D0AC0" w:rsidRPr="00AF3847" w14:paraId="52581ED5" w14:textId="77777777" w:rsidTr="00E950D7">
        <w:trPr>
          <w:tblHeader/>
        </w:trPr>
        <w:tc>
          <w:tcPr>
            <w:tcW w:w="6155" w:type="dxa"/>
            <w:vAlign w:val="bottom"/>
          </w:tcPr>
          <w:p w14:paraId="6C5384E9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65" w:type="dxa"/>
          </w:tcPr>
          <w:p w14:paraId="5B1ECDE9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E59CE" w14:textId="55BC51DE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677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8D0AC0" w:rsidRPr="00AF3847" w14:paraId="79B8BB6F" w14:textId="77777777" w:rsidTr="00E950D7">
        <w:trPr>
          <w:tblHeader/>
        </w:trPr>
        <w:tc>
          <w:tcPr>
            <w:tcW w:w="6155" w:type="dxa"/>
            <w:vAlign w:val="bottom"/>
          </w:tcPr>
          <w:p w14:paraId="19A3B9E8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391FBBAB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6F666A" w14:textId="64BC2201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      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13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556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8D0AC0" w:rsidRPr="00AF3847" w14:paraId="707A4FD1" w14:textId="77777777" w:rsidTr="00E950D7">
        <w:trPr>
          <w:tblHeader/>
        </w:trPr>
        <w:tc>
          <w:tcPr>
            <w:tcW w:w="6155" w:type="dxa"/>
            <w:vAlign w:val="bottom"/>
          </w:tcPr>
          <w:p w14:paraId="3EFB83BD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หนี้สินลดลง</w:t>
            </w:r>
          </w:p>
        </w:tc>
        <w:tc>
          <w:tcPr>
            <w:tcW w:w="865" w:type="dxa"/>
          </w:tcPr>
          <w:p w14:paraId="51F9D196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7EA3EDB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AC0" w:rsidRPr="00AF3847" w14:paraId="025EF6E2" w14:textId="77777777" w:rsidTr="00E950D7">
        <w:trPr>
          <w:tblHeader/>
        </w:trPr>
        <w:tc>
          <w:tcPr>
            <w:tcW w:w="6155" w:type="dxa"/>
            <w:vAlign w:val="bottom"/>
          </w:tcPr>
          <w:p w14:paraId="1F54F34C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65" w:type="dxa"/>
          </w:tcPr>
          <w:p w14:paraId="19067384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5EAE" w14:textId="3C21DA93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563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8D0AC0" w:rsidRPr="00AF3847" w14:paraId="37F33CDE" w14:textId="77777777" w:rsidTr="00E950D7">
        <w:trPr>
          <w:tblHeader/>
        </w:trPr>
        <w:tc>
          <w:tcPr>
            <w:tcW w:w="6155" w:type="dxa"/>
            <w:vAlign w:val="bottom"/>
          </w:tcPr>
          <w:p w14:paraId="1031DC06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84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65" w:type="dxa"/>
          </w:tcPr>
          <w:p w14:paraId="63D29431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C0D9E" w14:textId="4701476C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901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8D0AC0" w:rsidRPr="00AF3847" w14:paraId="609E6FE4" w14:textId="77777777" w:rsidTr="00E950D7">
        <w:trPr>
          <w:tblHeader/>
        </w:trPr>
        <w:tc>
          <w:tcPr>
            <w:tcW w:w="6155" w:type="dxa"/>
            <w:vAlign w:val="bottom"/>
          </w:tcPr>
          <w:p w14:paraId="0972DBA8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5" w:type="dxa"/>
          </w:tcPr>
          <w:p w14:paraId="166168B1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0BAB" w14:textId="1A597DB0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995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8D0AC0" w:rsidRPr="00AF3847" w14:paraId="4C1A3DE3" w14:textId="77777777" w:rsidTr="00E950D7">
        <w:trPr>
          <w:tblHeader/>
        </w:trPr>
        <w:tc>
          <w:tcPr>
            <w:tcW w:w="6155" w:type="dxa"/>
            <w:vAlign w:val="bottom"/>
          </w:tcPr>
          <w:p w14:paraId="393776B0" w14:textId="77777777" w:rsidR="00FF0A18" w:rsidRPr="00AF3847" w:rsidRDefault="00FF0A18" w:rsidP="00086B8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65" w:type="dxa"/>
          </w:tcPr>
          <w:p w14:paraId="1FD11741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DFDF" w14:textId="587D7759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326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8D0AC0" w:rsidRPr="00AF3847" w14:paraId="3B61C999" w14:textId="77777777" w:rsidTr="00E950D7">
        <w:trPr>
          <w:tblHeader/>
        </w:trPr>
        <w:tc>
          <w:tcPr>
            <w:tcW w:w="6155" w:type="dxa"/>
          </w:tcPr>
          <w:p w14:paraId="25C4F912" w14:textId="77777777" w:rsidR="00FF0A18" w:rsidRPr="00AF3847" w:rsidRDefault="00FF0A18" w:rsidP="00086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1093E595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B47E5" w14:textId="51852DA8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(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17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785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8D0AC0" w:rsidRPr="00AF3847" w14:paraId="2FB8816A" w14:textId="77777777" w:rsidTr="00E950D7">
        <w:trPr>
          <w:trHeight w:val="361"/>
          <w:tblHeader/>
        </w:trPr>
        <w:tc>
          <w:tcPr>
            <w:tcW w:w="6155" w:type="dxa"/>
          </w:tcPr>
          <w:p w14:paraId="317FCF45" w14:textId="77777777" w:rsidR="00FF0A18" w:rsidRPr="00AF3847" w:rsidRDefault="00FF0A18" w:rsidP="00086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มูลค่าตามบัญชีของหนี้สินสุทธิ</w:t>
            </w:r>
          </w:p>
        </w:tc>
        <w:tc>
          <w:tcPr>
            <w:tcW w:w="865" w:type="dxa"/>
          </w:tcPr>
          <w:p w14:paraId="0F3F57FF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8185" w14:textId="4DF9AEA6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(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229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8D0AC0" w:rsidRPr="00AF3847" w14:paraId="7FD4F157" w14:textId="77777777" w:rsidTr="00E950D7">
        <w:trPr>
          <w:tblHeader/>
        </w:trPr>
        <w:tc>
          <w:tcPr>
            <w:tcW w:w="6155" w:type="dxa"/>
          </w:tcPr>
          <w:p w14:paraId="54499EE4" w14:textId="77777777" w:rsidR="00FF0A18" w:rsidRPr="00AF3847" w:rsidRDefault="00FF0A18" w:rsidP="00086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865" w:type="dxa"/>
          </w:tcPr>
          <w:p w14:paraId="27617370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44A9" w14:textId="68D224C5" w:rsidR="00FF0A18" w:rsidRPr="00AF3847" w:rsidRDefault="00FF0A18" w:rsidP="00666D8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lang w:bidi="th-TH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013</w:t>
            </w:r>
          </w:p>
        </w:tc>
      </w:tr>
      <w:tr w:rsidR="008D0AC0" w:rsidRPr="00AF3847" w14:paraId="089A9EE9" w14:textId="77777777" w:rsidTr="00E950D7">
        <w:trPr>
          <w:tblHeader/>
        </w:trPr>
        <w:tc>
          <w:tcPr>
            <w:tcW w:w="6155" w:type="dxa"/>
          </w:tcPr>
          <w:p w14:paraId="273B90AA" w14:textId="77777777" w:rsidR="00FF0A18" w:rsidRPr="00AF3847" w:rsidRDefault="00FF0A18" w:rsidP="00086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865" w:type="dxa"/>
          </w:tcPr>
          <w:p w14:paraId="33299F8D" w14:textId="77777777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EDABD3C" w14:textId="059D0950" w:rsidR="00FF0A18" w:rsidRPr="00AF3847" w:rsidRDefault="00FF0A18" w:rsidP="00086B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784</w:t>
            </w:r>
          </w:p>
        </w:tc>
      </w:tr>
    </w:tbl>
    <w:p w14:paraId="1D138F3E" w14:textId="4D7A1C1C" w:rsidR="00F176FA" w:rsidRPr="00AF3847" w:rsidRDefault="00F176FA" w:rsidP="0008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8"/>
          <w:sz w:val="30"/>
          <w:szCs w:val="30"/>
          <w:cs/>
          <w:lang w:val="th-TH"/>
        </w:rPr>
      </w:pPr>
    </w:p>
    <w:p w14:paraId="0CEC17C3" w14:textId="1E32C746" w:rsidR="00FF0A18" w:rsidRPr="00AF3847" w:rsidRDefault="00FF0A18" w:rsidP="0008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F3847">
        <w:rPr>
          <w:rFonts w:asciiTheme="majorBidi" w:hAnsiTheme="majorBidi" w:cstheme="majorBidi" w:hint="cs"/>
          <w:spacing w:val="-6"/>
          <w:sz w:val="30"/>
          <w:szCs w:val="30"/>
          <w:cs/>
        </w:rPr>
        <w:t>ขาดทุนจากการสูญเสียอำนาจการควบคุมในบริษัทย่อยซึ่งรวมอยู่ในงบกำไรขาดทุนเบ็ดเสร็จรวมมีรายละเอียดดังต่อไปนี้</w:t>
      </w:r>
    </w:p>
    <w:p w14:paraId="58585480" w14:textId="77777777" w:rsidR="00FF0A18" w:rsidRPr="00AF3847" w:rsidRDefault="00FF0A18" w:rsidP="00FF0A18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54" w:type="dxa"/>
        <w:tblInd w:w="450" w:type="dxa"/>
        <w:tblLook w:val="01E0" w:firstRow="1" w:lastRow="1" w:firstColumn="1" w:lastColumn="1" w:noHBand="0" w:noVBand="0"/>
      </w:tblPr>
      <w:tblGrid>
        <w:gridCol w:w="6148"/>
        <w:gridCol w:w="1322"/>
        <w:gridCol w:w="1684"/>
      </w:tblGrid>
      <w:tr w:rsidR="008D0AC0" w:rsidRPr="00AF3847" w14:paraId="7E4C2FC4" w14:textId="77777777" w:rsidTr="00E950D7">
        <w:trPr>
          <w:tblHeader/>
        </w:trPr>
        <w:tc>
          <w:tcPr>
            <w:tcW w:w="6148" w:type="dxa"/>
          </w:tcPr>
          <w:p w14:paraId="4FAEA956" w14:textId="77777777" w:rsidR="00FF0A18" w:rsidRPr="00AF3847" w:rsidRDefault="00FF0A18" w:rsidP="00361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7AA3253A" w14:textId="77777777" w:rsidR="00FF0A18" w:rsidRPr="00AF3847" w:rsidRDefault="00FF0A18" w:rsidP="003612A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5FD80BDE" w14:textId="77777777" w:rsidR="00FF0A18" w:rsidRPr="00AF3847" w:rsidRDefault="00FF0A18" w:rsidP="003612A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3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F3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0AC0" w:rsidRPr="00AF3847" w14:paraId="304FC691" w14:textId="77777777" w:rsidTr="00E950D7">
        <w:trPr>
          <w:tblHeader/>
        </w:trPr>
        <w:tc>
          <w:tcPr>
            <w:tcW w:w="6148" w:type="dxa"/>
            <w:vAlign w:val="bottom"/>
          </w:tcPr>
          <w:p w14:paraId="4BD17687" w14:textId="77777777" w:rsidR="00FF0A18" w:rsidRPr="00AF3847" w:rsidRDefault="00FF0A18" w:rsidP="00361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322" w:type="dxa"/>
          </w:tcPr>
          <w:p w14:paraId="3DBCEA7E" w14:textId="77777777" w:rsidR="00FF0A18" w:rsidRPr="00AF3847" w:rsidRDefault="00FF0A18" w:rsidP="003612A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137CA843" w14:textId="378E6153" w:rsidR="00FF0A18" w:rsidRPr="00AF3847" w:rsidRDefault="00242D2C" w:rsidP="00957458">
            <w:pPr>
              <w:pStyle w:val="acctfourfigures"/>
              <w:tabs>
                <w:tab w:val="clear" w:pos="765"/>
              </w:tabs>
              <w:spacing w:line="240" w:lineRule="auto"/>
              <w:ind w:right="58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FF0A18"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784</w:t>
            </w:r>
          </w:p>
        </w:tc>
      </w:tr>
      <w:tr w:rsidR="008D0AC0" w:rsidRPr="00AF3847" w14:paraId="26F72EE4" w14:textId="77777777" w:rsidTr="00E950D7">
        <w:trPr>
          <w:tblHeader/>
        </w:trPr>
        <w:tc>
          <w:tcPr>
            <w:tcW w:w="6148" w:type="dxa"/>
            <w:vAlign w:val="bottom"/>
          </w:tcPr>
          <w:p w14:paraId="7F81734D" w14:textId="77777777" w:rsidR="00FF0A18" w:rsidRPr="00AF3847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1322" w:type="dxa"/>
          </w:tcPr>
          <w:p w14:paraId="24314DE1" w14:textId="77777777" w:rsidR="00FF0A18" w:rsidRPr="00AF3847" w:rsidRDefault="00FF0A18" w:rsidP="003612A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582CA" w14:textId="490475A9" w:rsidR="00FF0A18" w:rsidRPr="00AF3847" w:rsidRDefault="00FF0A18" w:rsidP="00957458">
            <w:pPr>
              <w:pStyle w:val="acctfourfigures"/>
              <w:tabs>
                <w:tab w:val="clear" w:pos="765"/>
              </w:tabs>
              <w:spacing w:line="240" w:lineRule="auto"/>
              <w:ind w:right="50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(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162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</w:p>
        </w:tc>
      </w:tr>
      <w:tr w:rsidR="008D0AC0" w:rsidRPr="00AF3847" w14:paraId="6FCEC1BF" w14:textId="77777777" w:rsidTr="00E950D7">
        <w:trPr>
          <w:tblHeader/>
        </w:trPr>
        <w:tc>
          <w:tcPr>
            <w:tcW w:w="6148" w:type="dxa"/>
            <w:vAlign w:val="bottom"/>
          </w:tcPr>
          <w:p w14:paraId="73CE9A72" w14:textId="77777777" w:rsidR="00FF0A18" w:rsidRPr="00AF3847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 w:hint="cs"/>
                <w:sz w:val="30"/>
                <w:szCs w:val="30"/>
                <w:cs/>
              </w:rPr>
              <w:t>สำรองการแปลงค่างบการเงิน</w:t>
            </w:r>
          </w:p>
        </w:tc>
        <w:tc>
          <w:tcPr>
            <w:tcW w:w="1322" w:type="dxa"/>
          </w:tcPr>
          <w:p w14:paraId="5807FB67" w14:textId="77777777" w:rsidR="00FF0A18" w:rsidRPr="00AF3847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47F27" w14:textId="6E56C2B8" w:rsidR="00FF0A18" w:rsidRPr="00AF3847" w:rsidRDefault="00FF0A18" w:rsidP="00957458">
            <w:pPr>
              <w:pStyle w:val="acctfourfigures"/>
              <w:tabs>
                <w:tab w:val="clear" w:pos="765"/>
              </w:tabs>
              <w:spacing w:line="240" w:lineRule="auto"/>
              <w:ind w:right="50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42D2C"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74</w:t>
            </w: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8D0AC0" w:rsidRPr="00AF3847" w14:paraId="37F23764" w14:textId="77777777" w:rsidTr="00E950D7">
        <w:trPr>
          <w:tblHeader/>
        </w:trPr>
        <w:tc>
          <w:tcPr>
            <w:tcW w:w="6148" w:type="dxa"/>
            <w:vAlign w:val="bottom"/>
          </w:tcPr>
          <w:p w14:paraId="69EBC0A2" w14:textId="77777777" w:rsidR="00FF0A18" w:rsidRPr="00AF3847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ขาดทุนจากการสูญเสียอำนาจการควบคุมในบริษัทย่อย</w:t>
            </w:r>
          </w:p>
        </w:tc>
        <w:tc>
          <w:tcPr>
            <w:tcW w:w="1322" w:type="dxa"/>
          </w:tcPr>
          <w:p w14:paraId="1449F79F" w14:textId="77777777" w:rsidR="00FF0A18" w:rsidRPr="00AF3847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AD5065" w14:textId="33BE0C0C" w:rsidR="00FF0A18" w:rsidRPr="00AF3847" w:rsidRDefault="00FF0A18" w:rsidP="00957458">
            <w:pPr>
              <w:pStyle w:val="acctfourfigures"/>
              <w:tabs>
                <w:tab w:val="clear" w:pos="765"/>
              </w:tabs>
              <w:spacing w:line="240" w:lineRule="auto"/>
              <w:ind w:right="5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242D2C" w:rsidRPr="00AF38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548</w:t>
            </w:r>
          </w:p>
        </w:tc>
      </w:tr>
    </w:tbl>
    <w:p w14:paraId="046DBDCB" w14:textId="77777777" w:rsidR="00F176FA" w:rsidRPr="00AF3847" w:rsidRDefault="00F176FA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10B30E" w14:textId="77777777" w:rsidR="00B25C41" w:rsidRPr="00AF3847" w:rsidRDefault="00B2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C55BE42" w14:textId="27A6121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ส่วนได้เสียที่ไม่มีอำนาจควบคุม</w:t>
      </w:r>
    </w:p>
    <w:p w14:paraId="0070DB0C" w14:textId="77777777" w:rsidR="002C28F6" w:rsidRPr="00AF3847" w:rsidRDefault="002C28F6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4901296" w14:textId="77777777" w:rsidR="002C28F6" w:rsidRPr="00AF3847" w:rsidRDefault="002C28F6" w:rsidP="00CE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2625B2F3" w14:textId="77777777" w:rsidR="002C28F6" w:rsidRPr="00AF3847" w:rsidRDefault="002C28F6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800"/>
        <w:gridCol w:w="180"/>
        <w:gridCol w:w="1440"/>
      </w:tblGrid>
      <w:tr w:rsidR="002C28F6" w:rsidRPr="00AF3847" w14:paraId="0966237C" w14:textId="77777777" w:rsidTr="00E950D7">
        <w:trPr>
          <w:cantSplit/>
          <w:tblHeader/>
        </w:trPr>
        <w:tc>
          <w:tcPr>
            <w:tcW w:w="5760" w:type="dxa"/>
            <w:vAlign w:val="bottom"/>
          </w:tcPr>
          <w:p w14:paraId="0F4EEAEE" w14:textId="77777777" w:rsidR="002C28F6" w:rsidRPr="00AF3847" w:rsidRDefault="002C28F6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1976E0F" w14:textId="7B022B47" w:rsidR="002C28F6" w:rsidRPr="00AF3847" w:rsidRDefault="00AF2DAD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กลุ่ม</w:t>
            </w:r>
            <w:r w:rsidR="00BD34D8"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2C28F6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</w:tr>
      <w:tr w:rsidR="002C28F6" w:rsidRPr="00AF3847" w14:paraId="6D565AF2" w14:textId="77777777" w:rsidTr="00E950D7">
        <w:trPr>
          <w:cantSplit/>
          <w:tblHeader/>
        </w:trPr>
        <w:tc>
          <w:tcPr>
            <w:tcW w:w="5760" w:type="dxa"/>
            <w:vAlign w:val="bottom"/>
          </w:tcPr>
          <w:p w14:paraId="2E6C08BD" w14:textId="77777777" w:rsidR="002C28F6" w:rsidRPr="00AF3847" w:rsidRDefault="002C28F6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1981973" w14:textId="4ED37DCE" w:rsidR="002C28F6" w:rsidRPr="00AF3847" w:rsidRDefault="00242D2C" w:rsidP="00E57938">
            <w:pPr>
              <w:pStyle w:val="acctmergecolhdg"/>
              <w:spacing w:line="240" w:lineRule="auto"/>
              <w:ind w:left="-80" w:right="-7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B5D54"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314FBA3" w14:textId="77777777" w:rsidR="002C28F6" w:rsidRPr="00AF3847" w:rsidRDefault="002C28F6" w:rsidP="005A6F6E">
            <w:pPr>
              <w:pStyle w:val="acctmergecolhdg"/>
              <w:spacing w:line="240" w:lineRule="auto"/>
              <w:ind w:left="90" w:hanging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7067229" w14:textId="429D50C9" w:rsidR="002C28F6" w:rsidRPr="00AF3847" w:rsidRDefault="00242D2C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B5D54" w:rsidRPr="00AF384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2C28F6" w:rsidRPr="00AF3847" w14:paraId="3ED041B4" w14:textId="77777777" w:rsidTr="00E950D7">
        <w:trPr>
          <w:cantSplit/>
          <w:tblHeader/>
        </w:trPr>
        <w:tc>
          <w:tcPr>
            <w:tcW w:w="5760" w:type="dxa"/>
            <w:vAlign w:val="bottom"/>
          </w:tcPr>
          <w:p w14:paraId="24EBDDC4" w14:textId="77777777" w:rsidR="002C28F6" w:rsidRPr="00AF3847" w:rsidRDefault="002C28F6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07A778C1" w14:textId="77777777" w:rsidR="002C28F6" w:rsidRPr="00AF3847" w:rsidRDefault="002C28F6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AF384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F384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B5D54" w:rsidRPr="00AF3847" w14:paraId="3A84780A" w14:textId="77777777" w:rsidTr="00E950D7">
        <w:trPr>
          <w:cantSplit/>
        </w:trPr>
        <w:tc>
          <w:tcPr>
            <w:tcW w:w="5760" w:type="dxa"/>
            <w:vAlign w:val="bottom"/>
          </w:tcPr>
          <w:p w14:paraId="56757C11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0" w:type="dxa"/>
          </w:tcPr>
          <w:p w14:paraId="742584AB" w14:textId="5048C76D" w:rsidR="001B5D54" w:rsidRPr="00AF3847" w:rsidRDefault="00086B83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49%</w:t>
            </w:r>
          </w:p>
        </w:tc>
        <w:tc>
          <w:tcPr>
            <w:tcW w:w="180" w:type="dxa"/>
            <w:vAlign w:val="bottom"/>
          </w:tcPr>
          <w:p w14:paraId="5E5F94EC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3E104DE" w14:textId="5115436C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49%</w:t>
            </w:r>
          </w:p>
        </w:tc>
      </w:tr>
      <w:tr w:rsidR="001B5D54" w:rsidRPr="00AF3847" w14:paraId="5E9F1CC1" w14:textId="77777777" w:rsidTr="00E950D7">
        <w:trPr>
          <w:cantSplit/>
        </w:trPr>
        <w:tc>
          <w:tcPr>
            <w:tcW w:w="5760" w:type="dxa"/>
            <w:vAlign w:val="bottom"/>
          </w:tcPr>
          <w:p w14:paraId="06FDE4BD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53CD69D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022878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14:paraId="5FD7387E" w14:textId="77777777" w:rsidR="001B5D54" w:rsidRPr="00AF3847" w:rsidRDefault="001B5D54" w:rsidP="001B5D54">
            <w:pPr>
              <w:pStyle w:val="acctmergecolhdg"/>
              <w:tabs>
                <w:tab w:val="decimal" w:pos="1377"/>
              </w:tabs>
              <w:spacing w:line="240" w:lineRule="auto"/>
              <w:ind w:left="-80" w:right="120" w:firstLine="10"/>
              <w:jc w:val="lef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B5D54" w:rsidRPr="00AF3847" w14:paraId="7B7A4BEF" w14:textId="77777777" w:rsidTr="00E950D7">
        <w:trPr>
          <w:cantSplit/>
        </w:trPr>
        <w:tc>
          <w:tcPr>
            <w:tcW w:w="5760" w:type="dxa"/>
          </w:tcPr>
          <w:p w14:paraId="191EEFEF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52E752CE" w14:textId="67F322E2" w:rsidR="001B5D54" w:rsidRPr="00AF3847" w:rsidRDefault="0048665B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248,233</w:t>
            </w:r>
          </w:p>
        </w:tc>
        <w:tc>
          <w:tcPr>
            <w:tcW w:w="180" w:type="dxa"/>
          </w:tcPr>
          <w:p w14:paraId="0F607E68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3DE1FE5" w14:textId="1E371DC6" w:rsidR="001B5D54" w:rsidRPr="00AF3847" w:rsidRDefault="001B5D54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159,558</w:t>
            </w:r>
          </w:p>
        </w:tc>
      </w:tr>
      <w:tr w:rsidR="001B5D54" w:rsidRPr="00AF3847" w14:paraId="3D82D7ED" w14:textId="77777777" w:rsidTr="00E950D7">
        <w:trPr>
          <w:cantSplit/>
        </w:trPr>
        <w:tc>
          <w:tcPr>
            <w:tcW w:w="5760" w:type="dxa"/>
          </w:tcPr>
          <w:p w14:paraId="1DC0156C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6D02A4FA" w14:textId="62911E17" w:rsidR="001B5D54" w:rsidRPr="00AF3847" w:rsidRDefault="0048665B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98,159</w:t>
            </w:r>
          </w:p>
        </w:tc>
        <w:tc>
          <w:tcPr>
            <w:tcW w:w="180" w:type="dxa"/>
          </w:tcPr>
          <w:p w14:paraId="197FF55F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F4FC60" w14:textId="24E9E7E8" w:rsidR="001B5D54" w:rsidRPr="00AF3847" w:rsidRDefault="00B25C41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1B5D54" w:rsidRPr="00AF3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</w:tr>
      <w:tr w:rsidR="001B5D54" w:rsidRPr="00AF3847" w14:paraId="2752184D" w14:textId="77777777" w:rsidTr="00E950D7">
        <w:trPr>
          <w:cantSplit/>
        </w:trPr>
        <w:tc>
          <w:tcPr>
            <w:tcW w:w="5760" w:type="dxa"/>
          </w:tcPr>
          <w:p w14:paraId="5FA26BE6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14:paraId="7512375C" w14:textId="388FA9AC" w:rsidR="001B5D54" w:rsidRPr="00AF3847" w:rsidRDefault="0048665B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E32E16" w:rsidRPr="00AF38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3754" w:rsidRPr="00AF3847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E32E16" w:rsidRPr="00AF384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4B3754" w:rsidRPr="00AF38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6E2B856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C69515" w14:textId="47E0BA55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(53,081)</w:t>
            </w:r>
          </w:p>
        </w:tc>
      </w:tr>
      <w:tr w:rsidR="001B5D54" w:rsidRPr="00AF3847" w14:paraId="4A44872B" w14:textId="77777777" w:rsidTr="00E950D7">
        <w:trPr>
          <w:cantSplit/>
        </w:trPr>
        <w:tc>
          <w:tcPr>
            <w:tcW w:w="5760" w:type="dxa"/>
          </w:tcPr>
          <w:p w14:paraId="137B1B5D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D58D02" w14:textId="1467BF1D" w:rsidR="001B5D54" w:rsidRPr="00AF3847" w:rsidRDefault="004B37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(12,536)</w:t>
            </w:r>
          </w:p>
        </w:tc>
        <w:tc>
          <w:tcPr>
            <w:tcW w:w="180" w:type="dxa"/>
          </w:tcPr>
          <w:p w14:paraId="3F8F77D8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F56584" w14:textId="51DC4E40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25C41" w:rsidRPr="00AF38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5C41" w:rsidRPr="00AF3847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5D54" w:rsidRPr="00AF3847" w14:paraId="58E0ED26" w14:textId="77777777" w:rsidTr="00E950D7">
        <w:trPr>
          <w:cantSplit/>
        </w:trPr>
        <w:tc>
          <w:tcPr>
            <w:tcW w:w="5760" w:type="dxa"/>
          </w:tcPr>
          <w:p w14:paraId="42024D2B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D574E93" w14:textId="109726E6" w:rsidR="001B5D54" w:rsidRPr="00AF3847" w:rsidRDefault="004B37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32E16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51,272</w:t>
            </w:r>
          </w:p>
        </w:tc>
        <w:tc>
          <w:tcPr>
            <w:tcW w:w="180" w:type="dxa"/>
          </w:tcPr>
          <w:p w14:paraId="496E4314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1042D7" w14:textId="29BEA0D4" w:rsidR="001B5D54" w:rsidRPr="00AF3847" w:rsidRDefault="00B25C41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="001B5D54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</w:tr>
      <w:tr w:rsidR="001B5D54" w:rsidRPr="00AF3847" w14:paraId="3EC8517F" w14:textId="77777777" w:rsidTr="00E950D7">
        <w:trPr>
          <w:cantSplit/>
        </w:trPr>
        <w:tc>
          <w:tcPr>
            <w:tcW w:w="5760" w:type="dxa"/>
          </w:tcPr>
          <w:p w14:paraId="47F6A9BD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DA96D1" w14:textId="09DD90C8" w:rsidR="001B5D54" w:rsidRPr="00AF3847" w:rsidRDefault="004B37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E32E16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3,123</w:t>
            </w:r>
          </w:p>
        </w:tc>
        <w:tc>
          <w:tcPr>
            <w:tcW w:w="180" w:type="dxa"/>
          </w:tcPr>
          <w:p w14:paraId="48D8C3FD" w14:textId="77777777" w:rsidR="001B5D54" w:rsidRPr="00AF3847" w:rsidRDefault="001B5D54" w:rsidP="001B5D5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EE3A89C" w14:textId="5990846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25C41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25C41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</w:p>
        </w:tc>
      </w:tr>
      <w:tr w:rsidR="001B5D54" w:rsidRPr="00AF3847" w14:paraId="15880193" w14:textId="77777777" w:rsidTr="00E950D7">
        <w:trPr>
          <w:cantSplit/>
        </w:trPr>
        <w:tc>
          <w:tcPr>
            <w:tcW w:w="5760" w:type="dxa"/>
          </w:tcPr>
          <w:p w14:paraId="25EB5366" w14:textId="77777777" w:rsidR="001B5D54" w:rsidRPr="00AF3847" w:rsidRDefault="001B5D54" w:rsidP="001B5D54">
            <w:pPr>
              <w:pStyle w:val="ListBullet3"/>
              <w:numPr>
                <w:ilvl w:val="0"/>
                <w:numId w:val="0"/>
              </w:num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FEB36DC" w14:textId="77777777" w:rsidR="001B5D54" w:rsidRPr="00AF3847" w:rsidRDefault="001B5D54" w:rsidP="001B5D54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DA488B7" w14:textId="77777777" w:rsidR="001B5D54" w:rsidRPr="00AF3847" w:rsidRDefault="001B5D54" w:rsidP="001B5D54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C1D9271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B5D54" w:rsidRPr="00AF3847" w14:paraId="0410238A" w14:textId="77777777" w:rsidTr="00E950D7">
        <w:trPr>
          <w:cantSplit/>
        </w:trPr>
        <w:tc>
          <w:tcPr>
            <w:tcW w:w="5760" w:type="dxa"/>
          </w:tcPr>
          <w:p w14:paraId="1DB11615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</w:tcPr>
          <w:p w14:paraId="2DA8E784" w14:textId="64B1FD54" w:rsidR="001B5D54" w:rsidRPr="00AF3847" w:rsidRDefault="004B37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540,592</w:t>
            </w:r>
          </w:p>
        </w:tc>
        <w:tc>
          <w:tcPr>
            <w:tcW w:w="180" w:type="dxa"/>
          </w:tcPr>
          <w:p w14:paraId="43C67C28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095F621" w14:textId="6B5E60CE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462,976</w:t>
            </w:r>
          </w:p>
        </w:tc>
      </w:tr>
      <w:tr w:rsidR="001B5D54" w:rsidRPr="00AF3847" w14:paraId="6DDAD404" w14:textId="77777777" w:rsidTr="00E950D7">
        <w:trPr>
          <w:cantSplit/>
        </w:trPr>
        <w:tc>
          <w:tcPr>
            <w:tcW w:w="5760" w:type="dxa"/>
          </w:tcPr>
          <w:p w14:paraId="7A30068C" w14:textId="65E0C6DB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1800" w:type="dxa"/>
          </w:tcPr>
          <w:p w14:paraId="1F782983" w14:textId="0E24176F" w:rsidR="001B5D54" w:rsidRPr="00AF3847" w:rsidRDefault="00E32E16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</w:rPr>
              <w:t>50,042</w:t>
            </w:r>
          </w:p>
        </w:tc>
        <w:tc>
          <w:tcPr>
            <w:tcW w:w="180" w:type="dxa"/>
          </w:tcPr>
          <w:p w14:paraId="5FDD5BC8" w14:textId="77777777" w:rsidR="001B5D54" w:rsidRPr="00AF3847" w:rsidRDefault="001B5D54" w:rsidP="001B5D54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A16F5A7" w14:textId="1576A6CD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</w:rPr>
              <w:t>28,581</w:t>
            </w:r>
          </w:p>
        </w:tc>
      </w:tr>
      <w:tr w:rsidR="001B5D54" w:rsidRPr="00AF3847" w14:paraId="23F1115E" w14:textId="77777777" w:rsidTr="00E950D7">
        <w:trPr>
          <w:cantSplit/>
        </w:trPr>
        <w:tc>
          <w:tcPr>
            <w:tcW w:w="5760" w:type="dxa"/>
          </w:tcPr>
          <w:p w14:paraId="7F04A12C" w14:textId="4E974D60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กำไรเบ็ดเสร็จรวม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FA821C6" w14:textId="5B7E4C76" w:rsidR="001B5D54" w:rsidRPr="00AF3847" w:rsidRDefault="00E32E16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sz w:val="30"/>
                <w:szCs w:val="30"/>
              </w:rPr>
              <w:t>50,042</w:t>
            </w:r>
          </w:p>
        </w:tc>
        <w:tc>
          <w:tcPr>
            <w:tcW w:w="180" w:type="dxa"/>
          </w:tcPr>
          <w:p w14:paraId="20248E76" w14:textId="77777777" w:rsidR="001B5D54" w:rsidRPr="00AF3847" w:rsidRDefault="001B5D54" w:rsidP="001B5D54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79FD24" w14:textId="3A91F9CD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sz w:val="30"/>
                <w:szCs w:val="30"/>
              </w:rPr>
              <w:t>28,581</w:t>
            </w:r>
          </w:p>
        </w:tc>
      </w:tr>
      <w:tr w:rsidR="001B5D54" w:rsidRPr="00AF3847" w14:paraId="696BD2DF" w14:textId="77777777" w:rsidTr="00E950D7">
        <w:trPr>
          <w:cantSplit/>
        </w:trPr>
        <w:tc>
          <w:tcPr>
            <w:tcW w:w="5760" w:type="dxa"/>
          </w:tcPr>
          <w:p w14:paraId="7233FAF8" w14:textId="400089EA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4F2FE24C" w14:textId="53B79AA1" w:rsidR="001B5D54" w:rsidRPr="00AF3847" w:rsidRDefault="005059AF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sz w:val="30"/>
                <w:szCs w:val="30"/>
              </w:rPr>
              <w:t>2</w:t>
            </w:r>
            <w:r w:rsidR="00E32E16" w:rsidRPr="00AF3847">
              <w:rPr>
                <w:rFonts w:asciiTheme="majorBidi" w:hAnsiTheme="majorBidi" w:cstheme="majorBidi"/>
                <w:b/>
                <w:sz w:val="30"/>
                <w:szCs w:val="30"/>
              </w:rPr>
              <w:t>4,521</w:t>
            </w:r>
          </w:p>
        </w:tc>
        <w:tc>
          <w:tcPr>
            <w:tcW w:w="180" w:type="dxa"/>
          </w:tcPr>
          <w:p w14:paraId="7B094E27" w14:textId="77777777" w:rsidR="001B5D54" w:rsidRPr="00AF3847" w:rsidRDefault="001B5D54" w:rsidP="001B5D54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F08387D" w14:textId="78A8C9A3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sz w:val="30"/>
                <w:szCs w:val="30"/>
              </w:rPr>
              <w:t>14,005</w:t>
            </w:r>
          </w:p>
        </w:tc>
      </w:tr>
    </w:tbl>
    <w:p w14:paraId="6885AF71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2C28F6" w:rsidRPr="00AF3847" w:rsidSect="009C2FE7">
          <w:headerReference w:type="default" r:id="rId19"/>
          <w:footerReference w:type="default" r:id="rId20"/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6BA87A9C" w14:textId="7777777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3974967A" w14:textId="77777777" w:rsidR="002C28F6" w:rsidRPr="00AF3847" w:rsidRDefault="002C28F6" w:rsidP="00AC1AFB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170"/>
        <w:gridCol w:w="236"/>
        <w:gridCol w:w="34"/>
        <w:gridCol w:w="1170"/>
        <w:gridCol w:w="270"/>
        <w:gridCol w:w="1095"/>
        <w:gridCol w:w="345"/>
        <w:gridCol w:w="1530"/>
        <w:gridCol w:w="270"/>
        <w:gridCol w:w="1170"/>
        <w:gridCol w:w="270"/>
        <w:gridCol w:w="1350"/>
        <w:gridCol w:w="270"/>
        <w:gridCol w:w="1170"/>
      </w:tblGrid>
      <w:tr w:rsidR="002C28F6" w:rsidRPr="00AF3847" w14:paraId="78739EB8" w14:textId="77777777" w:rsidTr="00E950D7">
        <w:trPr>
          <w:tblHeader/>
        </w:trPr>
        <w:tc>
          <w:tcPr>
            <w:tcW w:w="3690" w:type="dxa"/>
          </w:tcPr>
          <w:p w14:paraId="48BD9E10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59A30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4"/>
          </w:tcPr>
          <w:p w14:paraId="2DD8FD21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28F6" w:rsidRPr="00AF3847" w14:paraId="4F0CD685" w14:textId="77777777" w:rsidTr="00E950D7">
        <w:trPr>
          <w:tblHeader/>
        </w:trPr>
        <w:tc>
          <w:tcPr>
            <w:tcW w:w="3690" w:type="dxa"/>
          </w:tcPr>
          <w:p w14:paraId="069D00D8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605A8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83D7CC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</w:tcPr>
          <w:p w14:paraId="33FA77D0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D34413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5E75AC2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7916D64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411E4F8C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2DE8CDE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ECF06C6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43C9E0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A4583D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D9E90A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3FCDE60C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FF23CA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AF3847" w14:paraId="7B2537F3" w14:textId="77777777" w:rsidTr="00E950D7">
        <w:trPr>
          <w:tblHeader/>
        </w:trPr>
        <w:tc>
          <w:tcPr>
            <w:tcW w:w="3690" w:type="dxa"/>
          </w:tcPr>
          <w:p w14:paraId="3A8E99DD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BB17C32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F63387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2A237FB6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E72F67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12446D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35D80AC6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345" w:type="dxa"/>
          </w:tcPr>
          <w:p w14:paraId="3C222D77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636F86A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05E4A73E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F0B9DC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6F993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714F46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AFB0638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2A91BA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AF3847" w14:paraId="43C2DCE2" w14:textId="77777777" w:rsidTr="00E950D7">
        <w:trPr>
          <w:tblHeader/>
        </w:trPr>
        <w:tc>
          <w:tcPr>
            <w:tcW w:w="3690" w:type="dxa"/>
          </w:tcPr>
          <w:p w14:paraId="5DE06BFF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C0642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A8C5AD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EB4646C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7D76A0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6D3CA779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4AF1B482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45" w:type="dxa"/>
          </w:tcPr>
          <w:p w14:paraId="35A6BA44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84490C7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59730679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CC242E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E94B27B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8FF440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299ED61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346992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28F6" w:rsidRPr="00AF3847" w14:paraId="55FEF5A1" w14:textId="77777777" w:rsidTr="00E950D7">
        <w:trPr>
          <w:trHeight w:val="353"/>
          <w:tblHeader/>
        </w:trPr>
        <w:tc>
          <w:tcPr>
            <w:tcW w:w="3690" w:type="dxa"/>
          </w:tcPr>
          <w:p w14:paraId="25A09196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FDE5E9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4"/>
          </w:tcPr>
          <w:p w14:paraId="7669DAE2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28F6" w:rsidRPr="00AF3847" w14:paraId="552D1458" w14:textId="77777777" w:rsidTr="00E950D7">
        <w:tc>
          <w:tcPr>
            <w:tcW w:w="3690" w:type="dxa"/>
          </w:tcPr>
          <w:p w14:paraId="31220020" w14:textId="77777777" w:rsidR="002C28F6" w:rsidRPr="00AF3847" w:rsidRDefault="002C28F6" w:rsidP="00FF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006B8EEA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65ED5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0D138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5E72D5C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3D800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442269B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38CFE166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06DEC6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9D07CE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13450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80D008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B99D1F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D7C6A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2AB34A" w14:textId="77777777" w:rsidR="002C28F6" w:rsidRPr="00AF3847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5D54" w:rsidRPr="00AF3847" w14:paraId="73D3C44D" w14:textId="77777777" w:rsidTr="00E950D7">
        <w:trPr>
          <w:trHeight w:val="380"/>
        </w:trPr>
        <w:tc>
          <w:tcPr>
            <w:tcW w:w="3690" w:type="dxa"/>
          </w:tcPr>
          <w:p w14:paraId="3D72547A" w14:textId="5776383B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61FA45C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F147AB" w14:textId="4FE394F9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 w:hint="cs"/>
                <w:sz w:val="28"/>
                <w:szCs w:val="28"/>
              </w:rPr>
              <w:t>140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3847">
              <w:rPr>
                <w:rFonts w:asciiTheme="majorBidi" w:hAnsiTheme="majorBidi" w:cstheme="majorBidi" w:hint="cs"/>
                <w:sz w:val="28"/>
                <w:szCs w:val="28"/>
              </w:rPr>
              <w:t>471</w:t>
            </w:r>
          </w:p>
        </w:tc>
        <w:tc>
          <w:tcPr>
            <w:tcW w:w="236" w:type="dxa"/>
          </w:tcPr>
          <w:p w14:paraId="51575AB0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3EFD89" w14:textId="68D6E64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439,156</w:t>
            </w:r>
          </w:p>
        </w:tc>
        <w:tc>
          <w:tcPr>
            <w:tcW w:w="270" w:type="dxa"/>
          </w:tcPr>
          <w:p w14:paraId="4E914450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5F69F35" w14:textId="174D191F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1,654,844</w:t>
            </w:r>
          </w:p>
        </w:tc>
        <w:tc>
          <w:tcPr>
            <w:tcW w:w="345" w:type="dxa"/>
          </w:tcPr>
          <w:p w14:paraId="51468E8B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D73F9E" w14:textId="03C98040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87,877</w:t>
            </w:r>
          </w:p>
        </w:tc>
        <w:tc>
          <w:tcPr>
            <w:tcW w:w="270" w:type="dxa"/>
          </w:tcPr>
          <w:p w14:paraId="4EB05110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2A349" w14:textId="6449BD63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52,498</w:t>
            </w:r>
          </w:p>
        </w:tc>
        <w:tc>
          <w:tcPr>
            <w:tcW w:w="270" w:type="dxa"/>
          </w:tcPr>
          <w:p w14:paraId="14DF0482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BCB2A9" w14:textId="7BF36A42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746,133</w:t>
            </w:r>
          </w:p>
        </w:tc>
        <w:tc>
          <w:tcPr>
            <w:tcW w:w="270" w:type="dxa"/>
          </w:tcPr>
          <w:p w14:paraId="441EE984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F14AE9" w14:textId="44406A60" w:rsidR="001B5D54" w:rsidRPr="00AF3847" w:rsidRDefault="001B5D54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3,120,979</w:t>
            </w:r>
          </w:p>
        </w:tc>
      </w:tr>
      <w:tr w:rsidR="001B5D54" w:rsidRPr="00AF3847" w14:paraId="6260EB0A" w14:textId="77777777" w:rsidTr="00E950D7">
        <w:tc>
          <w:tcPr>
            <w:tcW w:w="3690" w:type="dxa"/>
          </w:tcPr>
          <w:p w14:paraId="1E1EC153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CEB50AA" w14:textId="77777777" w:rsidR="001B5D54" w:rsidRPr="00AF3847" w:rsidRDefault="001B5D54" w:rsidP="001B5D5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A82567D" w14:textId="469A4034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52,044</w:t>
            </w:r>
          </w:p>
        </w:tc>
        <w:tc>
          <w:tcPr>
            <w:tcW w:w="236" w:type="dxa"/>
          </w:tcPr>
          <w:p w14:paraId="453CACE3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3C15223" w14:textId="269DEB40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2,946</w:t>
            </w:r>
          </w:p>
        </w:tc>
        <w:tc>
          <w:tcPr>
            <w:tcW w:w="270" w:type="dxa"/>
          </w:tcPr>
          <w:p w14:paraId="6A78E21A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A86F409" w14:textId="1356C05B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10,580</w:t>
            </w:r>
          </w:p>
        </w:tc>
        <w:tc>
          <w:tcPr>
            <w:tcW w:w="345" w:type="dxa"/>
          </w:tcPr>
          <w:p w14:paraId="664CC905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C8B729" w14:textId="021E2F31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177,029</w:t>
            </w:r>
          </w:p>
        </w:tc>
        <w:tc>
          <w:tcPr>
            <w:tcW w:w="270" w:type="dxa"/>
          </w:tcPr>
          <w:p w14:paraId="71275A69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C46908" w14:textId="5B050CE4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9,459</w:t>
            </w:r>
          </w:p>
        </w:tc>
        <w:tc>
          <w:tcPr>
            <w:tcW w:w="270" w:type="dxa"/>
          </w:tcPr>
          <w:p w14:paraId="42FE0730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668784" w14:textId="6BCC7978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1,188,364</w:t>
            </w:r>
          </w:p>
        </w:tc>
        <w:tc>
          <w:tcPr>
            <w:tcW w:w="270" w:type="dxa"/>
          </w:tcPr>
          <w:p w14:paraId="4669ACF1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1C7928" w14:textId="1E5CDDFE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1,440,422</w:t>
            </w:r>
          </w:p>
        </w:tc>
      </w:tr>
      <w:tr w:rsidR="001B5D54" w:rsidRPr="00AF3847" w14:paraId="09CBA2EA" w14:textId="77777777" w:rsidTr="00E950D7">
        <w:tc>
          <w:tcPr>
            <w:tcW w:w="3690" w:type="dxa"/>
          </w:tcPr>
          <w:p w14:paraId="3B25D3F9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3541BC2B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DC86C1" w14:textId="6BBD143D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1,585</w:t>
            </w:r>
          </w:p>
        </w:tc>
        <w:tc>
          <w:tcPr>
            <w:tcW w:w="236" w:type="dxa"/>
          </w:tcPr>
          <w:p w14:paraId="682A5860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3B8D58E8" w14:textId="4FBE667D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265,455</w:t>
            </w:r>
          </w:p>
        </w:tc>
        <w:tc>
          <w:tcPr>
            <w:tcW w:w="270" w:type="dxa"/>
          </w:tcPr>
          <w:p w14:paraId="389883B0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E00D4BF" w14:textId="566EACD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494,812</w:t>
            </w:r>
          </w:p>
        </w:tc>
        <w:tc>
          <w:tcPr>
            <w:tcW w:w="345" w:type="dxa"/>
          </w:tcPr>
          <w:p w14:paraId="10EE8D1D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A85054" w14:textId="6EE98F5E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43,724</w:t>
            </w:r>
          </w:p>
        </w:tc>
        <w:tc>
          <w:tcPr>
            <w:tcW w:w="270" w:type="dxa"/>
          </w:tcPr>
          <w:p w14:paraId="161E623D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AB68B9" w14:textId="112DEC22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D3B47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7E3DD" w14:textId="29C885E1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(805,576)</w:t>
            </w:r>
          </w:p>
        </w:tc>
        <w:tc>
          <w:tcPr>
            <w:tcW w:w="270" w:type="dxa"/>
          </w:tcPr>
          <w:p w14:paraId="4D2D83A7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208CEF" w14:textId="0CC4E50E" w:rsidR="001B5D54" w:rsidRPr="00AF3847" w:rsidRDefault="001B5D54" w:rsidP="001B5D5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5D54" w:rsidRPr="00AF3847" w14:paraId="128D461E" w14:textId="77777777" w:rsidTr="00E950D7">
        <w:tc>
          <w:tcPr>
            <w:tcW w:w="3690" w:type="dxa"/>
          </w:tcPr>
          <w:p w14:paraId="6435A8AC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994BB21" w14:textId="77777777" w:rsidR="001B5D54" w:rsidRPr="00AF3847" w:rsidRDefault="001B5D54" w:rsidP="001B5D5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9DBC95D" w14:textId="7893F52B" w:rsidR="001B5D54" w:rsidRPr="00AF3847" w:rsidRDefault="001B5D54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236" w:type="dxa"/>
          </w:tcPr>
          <w:p w14:paraId="5FC8CFAC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35D3DFFD" w14:textId="5F315D78" w:rsidR="001B5D54" w:rsidRPr="00AF3847" w:rsidRDefault="001B5D54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(6,111)</w:t>
            </w:r>
          </w:p>
        </w:tc>
        <w:tc>
          <w:tcPr>
            <w:tcW w:w="270" w:type="dxa"/>
          </w:tcPr>
          <w:p w14:paraId="1C44B2F8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292A791" w14:textId="03DB9F56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(70,593)</w:t>
            </w:r>
          </w:p>
        </w:tc>
        <w:tc>
          <w:tcPr>
            <w:tcW w:w="345" w:type="dxa"/>
          </w:tcPr>
          <w:p w14:paraId="1F33267E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5867D3" w14:textId="1B7C5872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(12,829)</w:t>
            </w:r>
          </w:p>
        </w:tc>
        <w:tc>
          <w:tcPr>
            <w:tcW w:w="270" w:type="dxa"/>
          </w:tcPr>
          <w:p w14:paraId="4293B808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07F575" w14:textId="0C59DBB8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(4,251)</w:t>
            </w:r>
          </w:p>
        </w:tc>
        <w:tc>
          <w:tcPr>
            <w:tcW w:w="270" w:type="dxa"/>
          </w:tcPr>
          <w:p w14:paraId="24604839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BF6776" w14:textId="6E4ECE33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(970)</w:t>
            </w:r>
          </w:p>
        </w:tc>
        <w:tc>
          <w:tcPr>
            <w:tcW w:w="270" w:type="dxa"/>
          </w:tcPr>
          <w:p w14:paraId="75F0C88B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A82EB" w14:textId="604968BF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(94,778)</w:t>
            </w:r>
          </w:p>
        </w:tc>
      </w:tr>
      <w:tr w:rsidR="001B5D54" w:rsidRPr="00AF3847" w14:paraId="36F9FB53" w14:textId="77777777" w:rsidTr="00E950D7">
        <w:tc>
          <w:tcPr>
            <w:tcW w:w="3690" w:type="dxa"/>
          </w:tcPr>
          <w:p w14:paraId="50C7B115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4" w:hanging="16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17E157B6" w14:textId="77777777" w:rsidR="001B5D54" w:rsidRPr="00AF3847" w:rsidRDefault="001B5D54" w:rsidP="001B5D5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4448B7" w14:textId="77777777" w:rsidR="001B5D54" w:rsidRPr="00AF3847" w:rsidRDefault="001B5D54" w:rsidP="001B5D5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F83AB1" w14:textId="05A692D0" w:rsidR="001B5D54" w:rsidRPr="00AF3847" w:rsidRDefault="001B5D54" w:rsidP="001B5D5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F0785B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25AF2A1" w14:textId="77777777" w:rsidR="001B5D54" w:rsidRPr="00AF3847" w:rsidRDefault="001B5D54" w:rsidP="001B5D5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98D3CE" w14:textId="561AE5C0" w:rsidR="001B5D54" w:rsidRPr="00AF3847" w:rsidRDefault="001B5D54" w:rsidP="001B5D5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026AEA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0ECD9BB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9704D" w14:textId="7969B2BF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345" w:type="dxa"/>
          </w:tcPr>
          <w:p w14:paraId="0B464066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FB4517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5887E0" w14:textId="50967F5C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69615B16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A0DDDD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183CA3" w14:textId="0E6C414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62DB1945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10FA09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2E2DCA" w14:textId="285522C8" w:rsidR="001B5D54" w:rsidRPr="00AF3847" w:rsidRDefault="001B5D54" w:rsidP="00666D8F">
            <w:pPr>
              <w:pStyle w:val="acctfourfigures"/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9F8BB4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2421A1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D97212" w14:textId="362B0890" w:rsidR="001B5D54" w:rsidRPr="00AF3847" w:rsidRDefault="001B5D54" w:rsidP="0042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1B5D54" w:rsidRPr="00AF3847" w14:paraId="378AAC91" w14:textId="77777777" w:rsidTr="00E950D7">
        <w:tc>
          <w:tcPr>
            <w:tcW w:w="3690" w:type="dxa"/>
          </w:tcPr>
          <w:p w14:paraId="2F2B7060" w14:textId="337D1A2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</w:tcPr>
          <w:p w14:paraId="3082E8D2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2A80E1" w14:textId="7D051621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AF384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194,076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</w:tcPr>
          <w:p w14:paraId="5E9F013E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4FF88A2" w14:textId="472EE38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AF384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701,446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</w:tcPr>
          <w:p w14:paraId="2A2971EA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303E74A" w14:textId="6CDB8F7A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2,089,954</w:t>
            </w:r>
          </w:p>
        </w:tc>
        <w:tc>
          <w:tcPr>
            <w:tcW w:w="345" w:type="dxa"/>
          </w:tcPr>
          <w:p w14:paraId="17CCCE16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0AF16B" w14:textId="3E1C2891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295,798</w:t>
            </w:r>
          </w:p>
        </w:tc>
        <w:tc>
          <w:tcPr>
            <w:tcW w:w="270" w:type="dxa"/>
          </w:tcPr>
          <w:p w14:paraId="69DC5E06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0094F" w14:textId="594D1638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57,767</w:t>
            </w:r>
          </w:p>
        </w:tc>
        <w:tc>
          <w:tcPr>
            <w:tcW w:w="270" w:type="dxa"/>
          </w:tcPr>
          <w:p w14:paraId="70420293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69AA4E" w14:textId="7D5A507C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AF384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1,127,951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</w:tcPr>
          <w:p w14:paraId="03B73134" w14:textId="77777777" w:rsidR="001B5D54" w:rsidRPr="00AF3847" w:rsidRDefault="001B5D54" w:rsidP="001B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75A94" w14:textId="0CCEA5B4" w:rsidR="001B5D54" w:rsidRPr="00AF3847" w:rsidRDefault="001B5D54" w:rsidP="0042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4,466,992</w:t>
            </w:r>
          </w:p>
        </w:tc>
      </w:tr>
      <w:tr w:rsidR="002C28F6" w:rsidRPr="00AF3847" w14:paraId="414C686B" w14:textId="77777777" w:rsidTr="00E950D7">
        <w:tc>
          <w:tcPr>
            <w:tcW w:w="3690" w:type="dxa"/>
          </w:tcPr>
          <w:p w14:paraId="5E0B177B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A90BD98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C67058" w14:textId="1469888E" w:rsidR="002C28F6" w:rsidRPr="00AF3847" w:rsidRDefault="008657C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236" w:type="dxa"/>
          </w:tcPr>
          <w:p w14:paraId="50D0D109" w14:textId="77777777" w:rsidR="002C28F6" w:rsidRPr="00AF3847" w:rsidRDefault="002C28F6" w:rsidP="00C3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5F023C7" w14:textId="3E714D64" w:rsidR="002C28F6" w:rsidRPr="00AF3847" w:rsidRDefault="00872F22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5,472</w:t>
            </w:r>
          </w:p>
        </w:tc>
        <w:tc>
          <w:tcPr>
            <w:tcW w:w="270" w:type="dxa"/>
          </w:tcPr>
          <w:p w14:paraId="18997D82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5370B393" w14:textId="48E5B166" w:rsidR="002C28F6" w:rsidRPr="00AF3847" w:rsidRDefault="00210471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37,999</w:t>
            </w:r>
          </w:p>
        </w:tc>
        <w:tc>
          <w:tcPr>
            <w:tcW w:w="345" w:type="dxa"/>
          </w:tcPr>
          <w:p w14:paraId="25A5F5F5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D96C87" w14:textId="6963E2F3" w:rsidR="002C28F6" w:rsidRPr="00AF3847" w:rsidRDefault="005C4FBF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17,366</w:t>
            </w:r>
          </w:p>
        </w:tc>
        <w:tc>
          <w:tcPr>
            <w:tcW w:w="270" w:type="dxa"/>
          </w:tcPr>
          <w:p w14:paraId="32255D8C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8289EA" w14:textId="7C52F98B" w:rsidR="002C28F6" w:rsidRPr="00AF3847" w:rsidRDefault="00423114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8,925</w:t>
            </w:r>
          </w:p>
        </w:tc>
        <w:tc>
          <w:tcPr>
            <w:tcW w:w="270" w:type="dxa"/>
          </w:tcPr>
          <w:p w14:paraId="50F1CFD7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BF5248" w14:textId="16627E7E" w:rsidR="002C28F6" w:rsidRPr="00AF3847" w:rsidRDefault="00F13DAE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370,206</w:t>
            </w:r>
          </w:p>
        </w:tc>
        <w:tc>
          <w:tcPr>
            <w:tcW w:w="270" w:type="dxa"/>
          </w:tcPr>
          <w:p w14:paraId="31C47291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BF96B" w14:textId="27A560E8" w:rsidR="002C28F6" w:rsidRPr="00AF3847" w:rsidRDefault="00F13DAE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440,494</w:t>
            </w:r>
          </w:p>
        </w:tc>
      </w:tr>
      <w:tr w:rsidR="002C28F6" w:rsidRPr="00AF3847" w14:paraId="0A5C7A5F" w14:textId="77777777" w:rsidTr="00E950D7">
        <w:tc>
          <w:tcPr>
            <w:tcW w:w="3690" w:type="dxa"/>
          </w:tcPr>
          <w:p w14:paraId="2B4EB5F3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05A70665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ACFF5E" w14:textId="2FA87EF0" w:rsidR="002C28F6" w:rsidRPr="00AF3847" w:rsidRDefault="008657CD" w:rsidP="008657C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CDBF92" w14:textId="77777777" w:rsidR="002C28F6" w:rsidRPr="00AF3847" w:rsidRDefault="002C28F6" w:rsidP="008657C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63B18C8" w14:textId="4B90A6BC" w:rsidR="002C28F6" w:rsidRPr="00AF3847" w:rsidRDefault="00872F22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70" w:type="dxa"/>
          </w:tcPr>
          <w:p w14:paraId="64329B34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0478FEF9" w14:textId="1DA61328" w:rsidR="002C28F6" w:rsidRPr="00AF3847" w:rsidRDefault="00210471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34,531</w:t>
            </w:r>
          </w:p>
        </w:tc>
        <w:tc>
          <w:tcPr>
            <w:tcW w:w="345" w:type="dxa"/>
          </w:tcPr>
          <w:p w14:paraId="30DA4B35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84054C" w14:textId="6B2F6A36" w:rsidR="002C28F6" w:rsidRPr="00AF3847" w:rsidRDefault="005C4FBF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70" w:type="dxa"/>
          </w:tcPr>
          <w:p w14:paraId="00CC14AC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1B8B7" w14:textId="163C474E" w:rsidR="002C28F6" w:rsidRPr="00AF3847" w:rsidRDefault="00423114" w:rsidP="002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582117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FA682E" w14:textId="5DF6F803" w:rsidR="002C28F6" w:rsidRPr="00AF3847" w:rsidRDefault="00423114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(35,591)</w:t>
            </w:r>
          </w:p>
        </w:tc>
        <w:tc>
          <w:tcPr>
            <w:tcW w:w="270" w:type="dxa"/>
          </w:tcPr>
          <w:p w14:paraId="587B6F65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6D68DC" w14:textId="67782BE1" w:rsidR="002C28F6" w:rsidRPr="00AF3847" w:rsidRDefault="00423114" w:rsidP="00941ABE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8F6" w:rsidRPr="00AF3847" w14:paraId="41DD9B5A" w14:textId="77777777" w:rsidTr="00E950D7">
        <w:tc>
          <w:tcPr>
            <w:tcW w:w="3690" w:type="dxa"/>
          </w:tcPr>
          <w:p w14:paraId="18CF35B4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04BEDCA" w14:textId="77777777" w:rsidR="002C28F6" w:rsidRPr="00AF3847" w:rsidRDefault="002C28F6" w:rsidP="008D2E9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BEE4F73" w14:textId="6E1A7E5F" w:rsidR="002C28F6" w:rsidRPr="00AF3847" w:rsidRDefault="008657CD" w:rsidP="008657C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6ACC49" w14:textId="77777777" w:rsidR="002C28F6" w:rsidRPr="00AF3847" w:rsidRDefault="002C28F6" w:rsidP="008657C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C2C00BB" w14:textId="7DCCFCFD" w:rsidR="002C28F6" w:rsidRPr="00AF3847" w:rsidRDefault="00872F22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(5,423)</w:t>
            </w:r>
          </w:p>
        </w:tc>
        <w:tc>
          <w:tcPr>
            <w:tcW w:w="270" w:type="dxa"/>
          </w:tcPr>
          <w:p w14:paraId="3F24FB92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08D3F0C6" w14:textId="138735B5" w:rsidR="002C28F6" w:rsidRPr="00AF3847" w:rsidRDefault="00210471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(39,757)</w:t>
            </w:r>
          </w:p>
        </w:tc>
        <w:tc>
          <w:tcPr>
            <w:tcW w:w="345" w:type="dxa"/>
          </w:tcPr>
          <w:p w14:paraId="45C8A283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0F597A" w14:textId="76A473B4" w:rsidR="002C28F6" w:rsidRPr="00AF3847" w:rsidRDefault="005C4FBF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(3,406)</w:t>
            </w:r>
          </w:p>
        </w:tc>
        <w:tc>
          <w:tcPr>
            <w:tcW w:w="270" w:type="dxa"/>
          </w:tcPr>
          <w:p w14:paraId="10E867A7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D2C56" w14:textId="0D8CFA9B" w:rsidR="002C28F6" w:rsidRPr="00AF3847" w:rsidRDefault="00423114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(10,174)</w:t>
            </w:r>
          </w:p>
        </w:tc>
        <w:tc>
          <w:tcPr>
            <w:tcW w:w="270" w:type="dxa"/>
          </w:tcPr>
          <w:p w14:paraId="45FAC1B3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E5BD6E" w14:textId="66957902" w:rsidR="002C28F6" w:rsidRPr="00AF3847" w:rsidRDefault="00423114" w:rsidP="00666D8F">
            <w:pPr>
              <w:pStyle w:val="acctfourfigures"/>
              <w:tabs>
                <w:tab w:val="clear" w:pos="765"/>
                <w:tab w:val="decimal" w:pos="78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A0F0C9" w14:textId="77777777" w:rsidR="002C28F6" w:rsidRPr="00AF3847" w:rsidRDefault="002C28F6" w:rsidP="0042311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424855" w14:textId="17814932" w:rsidR="002C28F6" w:rsidRPr="00AF3847" w:rsidRDefault="00423114" w:rsidP="002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(58</w:t>
            </w:r>
            <w:r w:rsidR="004437A0" w:rsidRPr="00AF3847">
              <w:rPr>
                <w:rFonts w:asciiTheme="majorBidi" w:hAnsiTheme="majorBidi" w:cstheme="majorBidi"/>
                <w:sz w:val="28"/>
                <w:szCs w:val="28"/>
              </w:rPr>
              <w:t>,760)</w:t>
            </w:r>
          </w:p>
        </w:tc>
      </w:tr>
      <w:tr w:rsidR="002C28F6" w:rsidRPr="00AF3847" w14:paraId="0F2E2595" w14:textId="77777777" w:rsidTr="00E950D7">
        <w:tc>
          <w:tcPr>
            <w:tcW w:w="3690" w:type="dxa"/>
          </w:tcPr>
          <w:p w14:paraId="6D9DA78E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4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5431E6F3" w14:textId="77777777" w:rsidR="002C28F6" w:rsidRPr="00AF3847" w:rsidRDefault="002C28F6" w:rsidP="008D2E9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F0366C" w14:textId="77777777" w:rsidR="00326881" w:rsidRPr="00AF3847" w:rsidRDefault="00326881" w:rsidP="000775C6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75D591" w14:textId="546473E5" w:rsidR="008657CD" w:rsidRPr="00AF3847" w:rsidRDefault="008657CD" w:rsidP="008657C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8ED49F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A80D156" w14:textId="77777777" w:rsidR="00326881" w:rsidRPr="00AF3847" w:rsidRDefault="00326881" w:rsidP="00E26F63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FB365" w14:textId="2AEB9E2B" w:rsidR="00872F22" w:rsidRPr="00AF3847" w:rsidRDefault="00872F22" w:rsidP="00E26F63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122F84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7760716" w14:textId="77777777" w:rsidR="00326881" w:rsidRPr="00AF3847" w:rsidRDefault="00326881" w:rsidP="0021047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B59E51" w14:textId="25FA9A0E" w:rsidR="00210471" w:rsidRPr="00AF3847" w:rsidRDefault="00210471" w:rsidP="00666D8F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66874837" w14:textId="77777777" w:rsidR="002C28F6" w:rsidRPr="00AF3847" w:rsidRDefault="002C28F6" w:rsidP="0021047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9628339" w14:textId="77777777" w:rsidR="00727EA8" w:rsidRPr="00AF3847" w:rsidRDefault="00727EA8" w:rsidP="005C4FB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A480F" w14:textId="5391AE62" w:rsidR="005C4FBF" w:rsidRPr="00AF3847" w:rsidRDefault="005C4FBF" w:rsidP="005C4FBF">
            <w:pPr>
              <w:pStyle w:val="acctfourfigures"/>
              <w:tabs>
                <w:tab w:val="clear" w:pos="765"/>
                <w:tab w:val="decimal" w:pos="1221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</w:tcPr>
          <w:p w14:paraId="2CDB5EBD" w14:textId="77777777" w:rsidR="002C28F6" w:rsidRPr="00AF3847" w:rsidRDefault="002C28F6" w:rsidP="005C4FB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C2EC96" w14:textId="77777777" w:rsidR="00B2541D" w:rsidRPr="00AF3847" w:rsidRDefault="00B2541D" w:rsidP="005C4FB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CE32BA" w14:textId="01FB2EAE" w:rsidR="005C4FBF" w:rsidRPr="00AF3847" w:rsidRDefault="005C4FBF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7D0101" w14:textId="77777777" w:rsidR="002C28F6" w:rsidRPr="00AF3847" w:rsidRDefault="002C28F6" w:rsidP="005C4FB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D3A656" w14:textId="77777777" w:rsidR="00B13B14" w:rsidRPr="00AF3847" w:rsidRDefault="00B13B14" w:rsidP="005C4FB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9C71E2" w14:textId="2EA0EE63" w:rsidR="005C4FBF" w:rsidRPr="00AF3847" w:rsidRDefault="005C4FBF" w:rsidP="00666D8F">
            <w:pPr>
              <w:pStyle w:val="acctfourfigures"/>
              <w:tabs>
                <w:tab w:val="clear" w:pos="765"/>
                <w:tab w:val="decimal" w:pos="78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C9C1DE" w14:textId="77777777" w:rsidR="002C28F6" w:rsidRPr="00AF3847" w:rsidRDefault="002C28F6" w:rsidP="005C4FB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902A1B" w14:textId="77777777" w:rsidR="00B13B14" w:rsidRPr="00AF3847" w:rsidRDefault="00B13B14" w:rsidP="004437A0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F4887" w14:textId="3549D008" w:rsidR="004437A0" w:rsidRPr="00AF3847" w:rsidRDefault="004437A0" w:rsidP="00B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2C28F6" w:rsidRPr="00AF3847" w14:paraId="36F94053" w14:textId="77777777" w:rsidTr="00E950D7">
        <w:tc>
          <w:tcPr>
            <w:tcW w:w="3690" w:type="dxa"/>
          </w:tcPr>
          <w:p w14:paraId="786483FE" w14:textId="673EEBEE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B5D54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3289053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358D1C" w14:textId="37D03E8D" w:rsidR="002C28F6" w:rsidRPr="00AF3847" w:rsidRDefault="00210471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194,602</w:t>
            </w:r>
          </w:p>
        </w:tc>
        <w:tc>
          <w:tcPr>
            <w:tcW w:w="236" w:type="dxa"/>
          </w:tcPr>
          <w:p w14:paraId="4F730D30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DD61D" w14:textId="11DE6E2E" w:rsidR="002C28F6" w:rsidRPr="00AF3847" w:rsidRDefault="00872F22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</w:t>
            </w:r>
            <w:r w:rsidR="00210471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,478</w:t>
            </w:r>
          </w:p>
        </w:tc>
        <w:tc>
          <w:tcPr>
            <w:tcW w:w="270" w:type="dxa"/>
          </w:tcPr>
          <w:p w14:paraId="729BCAAF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5DBB8599" w14:textId="30355CD0" w:rsidR="002C28F6" w:rsidRPr="00AF3847" w:rsidRDefault="00210471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2,122,727</w:t>
            </w:r>
          </w:p>
        </w:tc>
        <w:tc>
          <w:tcPr>
            <w:tcW w:w="345" w:type="dxa"/>
          </w:tcPr>
          <w:p w14:paraId="7E011951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B35375C" w14:textId="49CD6BAB" w:rsidR="002C28F6" w:rsidRPr="00AF3847" w:rsidRDefault="00A6502E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309,833</w:t>
            </w:r>
          </w:p>
        </w:tc>
        <w:tc>
          <w:tcPr>
            <w:tcW w:w="270" w:type="dxa"/>
          </w:tcPr>
          <w:p w14:paraId="13996C83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E497E1" w14:textId="6FB3E142" w:rsidR="002C28F6" w:rsidRPr="00AF3847" w:rsidRDefault="00A6502E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56,518</w:t>
            </w:r>
          </w:p>
        </w:tc>
        <w:tc>
          <w:tcPr>
            <w:tcW w:w="270" w:type="dxa"/>
          </w:tcPr>
          <w:p w14:paraId="7FA39F13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1AA459" w14:textId="470C6499" w:rsidR="002C28F6" w:rsidRPr="00AF3847" w:rsidRDefault="00F13DAE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1,462,566</w:t>
            </w:r>
          </w:p>
        </w:tc>
        <w:tc>
          <w:tcPr>
            <w:tcW w:w="270" w:type="dxa"/>
          </w:tcPr>
          <w:p w14:paraId="701FBB54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626CEC" w14:textId="1094DF6E" w:rsidR="002C28F6" w:rsidRPr="00AF3847" w:rsidRDefault="00A6502E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</w:t>
            </w:r>
            <w:r w:rsidR="00B25C41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13DAE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9C00DC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,724</w:t>
            </w:r>
          </w:p>
        </w:tc>
      </w:tr>
      <w:tr w:rsidR="00AF04EC" w:rsidRPr="00AF3847" w14:paraId="38AAF671" w14:textId="77777777" w:rsidTr="00E950D7">
        <w:tc>
          <w:tcPr>
            <w:tcW w:w="3690" w:type="dxa"/>
          </w:tcPr>
          <w:p w14:paraId="3CF36853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F61CB4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B81C73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2859AC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D04D28F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0E7ED6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002484C7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14068024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6EA13F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CD0A0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4C54E6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20665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9C40DB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710E9D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A7D06" w14:textId="77777777" w:rsidR="00AF04EC" w:rsidRPr="00AF3847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AF3847" w14:paraId="60EE4330" w14:textId="77777777" w:rsidTr="00E950D7">
        <w:tc>
          <w:tcPr>
            <w:tcW w:w="3690" w:type="dxa"/>
          </w:tcPr>
          <w:p w14:paraId="3EADDCDE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270" w:type="dxa"/>
          </w:tcPr>
          <w:p w14:paraId="2EFF1581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E8BC13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83DFF3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673325D9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FD4FE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BDAE1FA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371BF529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698E85B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6C951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361599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E75B15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9E1FED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BA522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3AE19F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4A1C" w:rsidRPr="00AF3847" w14:paraId="1CBF6AB4" w14:textId="77777777" w:rsidTr="00E950D7">
        <w:tc>
          <w:tcPr>
            <w:tcW w:w="3690" w:type="dxa"/>
          </w:tcPr>
          <w:p w14:paraId="2F946BA5" w14:textId="52BA3C8B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BF25F4C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3ED5F4" w14:textId="5A591E78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25,296</w:t>
            </w:r>
          </w:p>
        </w:tc>
        <w:tc>
          <w:tcPr>
            <w:tcW w:w="236" w:type="dxa"/>
          </w:tcPr>
          <w:p w14:paraId="21A2C87C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CF20486" w14:textId="2763739C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251,068</w:t>
            </w:r>
          </w:p>
        </w:tc>
        <w:tc>
          <w:tcPr>
            <w:tcW w:w="270" w:type="dxa"/>
          </w:tcPr>
          <w:p w14:paraId="6BA493D2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</w:tcPr>
          <w:p w14:paraId="23C7C4F8" w14:textId="794FE4E5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1,066,516</w:t>
            </w:r>
          </w:p>
        </w:tc>
        <w:tc>
          <w:tcPr>
            <w:tcW w:w="345" w:type="dxa"/>
          </w:tcPr>
          <w:p w14:paraId="41DC244D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5697F61" w14:textId="56B418C8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70,056</w:t>
            </w:r>
          </w:p>
        </w:tc>
        <w:tc>
          <w:tcPr>
            <w:tcW w:w="270" w:type="dxa"/>
          </w:tcPr>
          <w:p w14:paraId="2B488B2D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90FF625" w14:textId="48070424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43,172</w:t>
            </w:r>
          </w:p>
        </w:tc>
        <w:tc>
          <w:tcPr>
            <w:tcW w:w="270" w:type="dxa"/>
          </w:tcPr>
          <w:p w14:paraId="1462B725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18C7C8" w14:textId="5F607D2F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B5061F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2B88B29" w14:textId="13AF6DE9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1,456,108</w:t>
            </w:r>
          </w:p>
        </w:tc>
      </w:tr>
      <w:tr w:rsidR="005E4A1C" w:rsidRPr="00AF3847" w14:paraId="421C5D86" w14:textId="77777777" w:rsidTr="00E950D7">
        <w:tc>
          <w:tcPr>
            <w:tcW w:w="3690" w:type="dxa"/>
          </w:tcPr>
          <w:p w14:paraId="766D47D1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59690141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61FCD9" w14:textId="5A071AEA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2,936</w:t>
            </w:r>
          </w:p>
        </w:tc>
        <w:tc>
          <w:tcPr>
            <w:tcW w:w="236" w:type="dxa"/>
          </w:tcPr>
          <w:p w14:paraId="462DC954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659173B4" w14:textId="6B534B4C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34,374</w:t>
            </w:r>
          </w:p>
        </w:tc>
        <w:tc>
          <w:tcPr>
            <w:tcW w:w="270" w:type="dxa"/>
          </w:tcPr>
          <w:p w14:paraId="1810B894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</w:tcPr>
          <w:p w14:paraId="5485C6BA" w14:textId="456E4620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157,912</w:t>
            </w:r>
          </w:p>
        </w:tc>
        <w:tc>
          <w:tcPr>
            <w:tcW w:w="345" w:type="dxa"/>
          </w:tcPr>
          <w:p w14:paraId="2B25B9EB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615A38DF" w14:textId="369ECA06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18,834</w:t>
            </w:r>
          </w:p>
        </w:tc>
        <w:tc>
          <w:tcPr>
            <w:tcW w:w="270" w:type="dxa"/>
          </w:tcPr>
          <w:p w14:paraId="5D44AE4F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EDFEABC" w14:textId="4C01FB02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4,383</w:t>
            </w:r>
          </w:p>
        </w:tc>
        <w:tc>
          <w:tcPr>
            <w:tcW w:w="270" w:type="dxa"/>
          </w:tcPr>
          <w:p w14:paraId="5F3D0690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3319B1A" w14:textId="4AB8355E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1817A6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74502806" w14:textId="17E42381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218,439</w:t>
            </w:r>
          </w:p>
        </w:tc>
      </w:tr>
      <w:tr w:rsidR="005E4A1C" w:rsidRPr="00AF3847" w14:paraId="7268CD8B" w14:textId="77777777" w:rsidTr="00E950D7">
        <w:tc>
          <w:tcPr>
            <w:tcW w:w="3690" w:type="dxa"/>
          </w:tcPr>
          <w:p w14:paraId="7F349EF6" w14:textId="73254AE2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20C34479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26883B" w14:textId="63C4FB83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453B11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5F7C9ED" w14:textId="07DCD080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0A5F44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</w:tcPr>
          <w:p w14:paraId="5EF58932" w14:textId="3D37707A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345" w:type="dxa"/>
          </w:tcPr>
          <w:p w14:paraId="0C9D26AC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03E1505B" w14:textId="12E2D815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D46B8D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12EFEC6" w14:textId="2388565A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F0EA31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F5521CE" w14:textId="4065816E" w:rsidR="005E4A1C" w:rsidRPr="00AF3847" w:rsidRDefault="005E4A1C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70" w:type="dxa"/>
          </w:tcPr>
          <w:p w14:paraId="5FFECB07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4CBFBAA9" w14:textId="11231E6C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1,104</w:t>
            </w:r>
          </w:p>
        </w:tc>
      </w:tr>
      <w:tr w:rsidR="005E4A1C" w:rsidRPr="00AF3847" w14:paraId="4F36E7C4" w14:textId="77777777" w:rsidTr="00E950D7">
        <w:tc>
          <w:tcPr>
            <w:tcW w:w="3690" w:type="dxa"/>
          </w:tcPr>
          <w:p w14:paraId="0D2D1A20" w14:textId="77777777" w:rsidR="005E4A1C" w:rsidRPr="00AF3847" w:rsidRDefault="005E4A1C" w:rsidP="00D9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164FE4BE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06F976" w14:textId="041B4693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236" w:type="dxa"/>
          </w:tcPr>
          <w:p w14:paraId="309CCC54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16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578FA8" w14:textId="34BC6EB2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(5,318)</w:t>
            </w:r>
          </w:p>
        </w:tc>
        <w:tc>
          <w:tcPr>
            <w:tcW w:w="270" w:type="dxa"/>
          </w:tcPr>
          <w:p w14:paraId="5C2ECB0A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</w:tcPr>
          <w:p w14:paraId="0A302284" w14:textId="6BFE6440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(68,958)</w:t>
            </w:r>
          </w:p>
        </w:tc>
        <w:tc>
          <w:tcPr>
            <w:tcW w:w="345" w:type="dxa"/>
          </w:tcPr>
          <w:p w14:paraId="73A8DA4C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FCB863A" w14:textId="019B8658" w:rsidR="005E4A1C" w:rsidRPr="00AF3847" w:rsidRDefault="005E4A1C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(12,170)</w:t>
            </w:r>
          </w:p>
        </w:tc>
        <w:tc>
          <w:tcPr>
            <w:tcW w:w="270" w:type="dxa"/>
          </w:tcPr>
          <w:p w14:paraId="2DE93936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4493CC" w14:textId="5B75263F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(3,913)</w:t>
            </w:r>
          </w:p>
        </w:tc>
        <w:tc>
          <w:tcPr>
            <w:tcW w:w="270" w:type="dxa"/>
          </w:tcPr>
          <w:p w14:paraId="4CE6E861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6DA0F6" w14:textId="6BD574BC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C4E165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D07CC57" w14:textId="76EC3885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(90,383)</w:t>
            </w:r>
          </w:p>
        </w:tc>
      </w:tr>
      <w:tr w:rsidR="005E4A1C" w:rsidRPr="00AF3847" w14:paraId="32B4CD2E" w14:textId="77777777" w:rsidTr="00E950D7">
        <w:tc>
          <w:tcPr>
            <w:tcW w:w="3690" w:type="dxa"/>
          </w:tcPr>
          <w:p w14:paraId="086632F5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7" w:lineRule="atLeas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53BD91EE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7" w:lineRule="atLeast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2A9448C1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B7E02B" w14:textId="5F4139A1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1F931C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17" w:lineRule="atLeas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385B6992" w14:textId="644CC44E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EDDC0F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311FF302" w14:textId="7013D6F9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345" w:type="dxa"/>
            <w:vAlign w:val="bottom"/>
          </w:tcPr>
          <w:p w14:paraId="31BA591D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F968A7" w14:textId="442B0B36" w:rsidR="005E4A1C" w:rsidRPr="00AF3847" w:rsidRDefault="005E4A1C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vAlign w:val="bottom"/>
          </w:tcPr>
          <w:p w14:paraId="7F30B491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8C2015" w14:textId="425A011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vAlign w:val="bottom"/>
          </w:tcPr>
          <w:p w14:paraId="3CB76D6B" w14:textId="77777777" w:rsidR="005E4A1C" w:rsidRPr="00AF3847" w:rsidRDefault="005E4A1C" w:rsidP="005E4A1C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ED66A7" w14:textId="11E8AD78" w:rsidR="005E4A1C" w:rsidRPr="00AF3847" w:rsidRDefault="005E4A1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880B22" w14:textId="777777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1FD17E" w14:textId="26538D77" w:rsidR="005E4A1C" w:rsidRPr="00AF3847" w:rsidRDefault="005E4A1C" w:rsidP="005E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463506" w:rsidRPr="00AF3847" w14:paraId="56BCB94E" w14:textId="77777777" w:rsidTr="00E950D7">
        <w:tc>
          <w:tcPr>
            <w:tcW w:w="3690" w:type="dxa"/>
          </w:tcPr>
          <w:p w14:paraId="5D3021AB" w14:textId="07C2C8DF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A8893A9" w14:textId="77777777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957B83" w14:textId="67DDBCD2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AF384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28,208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</w:tcPr>
          <w:p w14:paraId="75AFFE25" w14:textId="77777777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7BB5BC10" w14:textId="40A1A4DF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280,124</w:t>
            </w:r>
          </w:p>
        </w:tc>
        <w:tc>
          <w:tcPr>
            <w:tcW w:w="270" w:type="dxa"/>
          </w:tcPr>
          <w:p w14:paraId="05FC9DF0" w14:textId="77777777" w:rsidR="00463506" w:rsidRPr="00AF3847" w:rsidRDefault="00463506" w:rsidP="004635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4743B7DC" w14:textId="143EDE06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1,156,684</w:t>
            </w:r>
          </w:p>
        </w:tc>
        <w:tc>
          <w:tcPr>
            <w:tcW w:w="345" w:type="dxa"/>
          </w:tcPr>
          <w:p w14:paraId="0BF14B31" w14:textId="77777777" w:rsidR="00463506" w:rsidRPr="00AF3847" w:rsidRDefault="00463506" w:rsidP="004635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DE493A" w14:textId="4AD84BF1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76,717</w:t>
            </w:r>
          </w:p>
        </w:tc>
        <w:tc>
          <w:tcPr>
            <w:tcW w:w="270" w:type="dxa"/>
          </w:tcPr>
          <w:p w14:paraId="64AC1946" w14:textId="77777777" w:rsidR="00463506" w:rsidRPr="00AF3847" w:rsidRDefault="00463506" w:rsidP="004635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527F27" w14:textId="66E64C7E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43,703</w:t>
            </w:r>
          </w:p>
        </w:tc>
        <w:tc>
          <w:tcPr>
            <w:tcW w:w="270" w:type="dxa"/>
          </w:tcPr>
          <w:p w14:paraId="2CE4C426" w14:textId="77777777" w:rsidR="00463506" w:rsidRPr="00AF3847" w:rsidRDefault="00463506" w:rsidP="004635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45BC7F" w14:textId="2C1165DA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70" w:type="dxa"/>
          </w:tcPr>
          <w:p w14:paraId="115D340C" w14:textId="77777777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A27704" w14:textId="327D1B23" w:rsidR="00463506" w:rsidRPr="00AF3847" w:rsidRDefault="00463506" w:rsidP="0046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1,585,637</w:t>
            </w:r>
          </w:p>
        </w:tc>
      </w:tr>
      <w:tr w:rsidR="002C28F6" w:rsidRPr="00AF3847" w14:paraId="61169D87" w14:textId="77777777" w:rsidTr="00E950D7">
        <w:tc>
          <w:tcPr>
            <w:tcW w:w="3690" w:type="dxa"/>
          </w:tcPr>
          <w:p w14:paraId="211DD1E9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00A92B1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AA48E0" w14:textId="73B90876" w:rsidR="002C28F6" w:rsidRPr="00AF3847" w:rsidRDefault="00D955BF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2,682</w:t>
            </w:r>
          </w:p>
        </w:tc>
        <w:tc>
          <w:tcPr>
            <w:tcW w:w="236" w:type="dxa"/>
          </w:tcPr>
          <w:p w14:paraId="1FBA722C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EBACFB0" w14:textId="02C22918" w:rsidR="002C28F6" w:rsidRPr="00AF3847" w:rsidRDefault="007A10FE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35,828</w:t>
            </w:r>
          </w:p>
        </w:tc>
        <w:tc>
          <w:tcPr>
            <w:tcW w:w="270" w:type="dxa"/>
          </w:tcPr>
          <w:p w14:paraId="6FBE5FC6" w14:textId="77777777" w:rsidR="002C28F6" w:rsidRPr="00AF384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</w:tcPr>
          <w:p w14:paraId="756D265D" w14:textId="33E01E2C" w:rsidR="002C28F6" w:rsidRPr="00AF3847" w:rsidRDefault="009F6C7E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166,048</w:t>
            </w:r>
          </w:p>
        </w:tc>
        <w:tc>
          <w:tcPr>
            <w:tcW w:w="345" w:type="dxa"/>
          </w:tcPr>
          <w:p w14:paraId="7765AC4D" w14:textId="77777777" w:rsidR="002C28F6" w:rsidRPr="00AF384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290032E" w14:textId="091ABF39" w:rsidR="002C28F6" w:rsidRPr="00AF3847" w:rsidRDefault="00395FBB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34,249</w:t>
            </w:r>
          </w:p>
        </w:tc>
        <w:tc>
          <w:tcPr>
            <w:tcW w:w="270" w:type="dxa"/>
          </w:tcPr>
          <w:p w14:paraId="39D6C345" w14:textId="77777777" w:rsidR="002C28F6" w:rsidRPr="00AF384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F0DF372" w14:textId="41AA6997" w:rsidR="002C28F6" w:rsidRPr="00AF3847" w:rsidRDefault="00E311EC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5,033</w:t>
            </w:r>
          </w:p>
        </w:tc>
        <w:tc>
          <w:tcPr>
            <w:tcW w:w="270" w:type="dxa"/>
          </w:tcPr>
          <w:p w14:paraId="55416442" w14:textId="77777777" w:rsidR="002C28F6" w:rsidRPr="00AF384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8B01DF4" w14:textId="5142DE4B" w:rsidR="002C28F6" w:rsidRPr="00AF3847" w:rsidRDefault="00E311E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79FBA6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0DB7D943" w14:textId="66FE0325" w:rsidR="002C28F6" w:rsidRPr="00AF3847" w:rsidRDefault="005F5189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243,840</w:t>
            </w:r>
          </w:p>
        </w:tc>
      </w:tr>
      <w:tr w:rsidR="00156B22" w:rsidRPr="00AF3847" w14:paraId="64598846" w14:textId="77777777" w:rsidTr="00E950D7">
        <w:tc>
          <w:tcPr>
            <w:tcW w:w="3690" w:type="dxa"/>
          </w:tcPr>
          <w:p w14:paraId="0862C61F" w14:textId="087BA651" w:rsidR="00156B22" w:rsidRPr="00AF3847" w:rsidRDefault="00156B22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5057356E" w14:textId="77777777" w:rsidR="00156B22" w:rsidRPr="00AF3847" w:rsidRDefault="00156B22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99035" w14:textId="1C86908E" w:rsidR="00156B22" w:rsidRPr="00AF3847" w:rsidRDefault="00D955BF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0E1386" w14:textId="77777777" w:rsidR="00156B22" w:rsidRPr="00AF3847" w:rsidRDefault="00156B22" w:rsidP="007A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70FE674" w14:textId="7949B8AE" w:rsidR="00156B22" w:rsidRPr="00AF3847" w:rsidRDefault="009F6C7E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08C3C3" w14:textId="77777777" w:rsidR="00156B22" w:rsidRPr="00AF3847" w:rsidRDefault="00156B22" w:rsidP="00E311EC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5" w:type="dxa"/>
          </w:tcPr>
          <w:p w14:paraId="134ADE98" w14:textId="35FE1FD6" w:rsidR="00156B22" w:rsidRPr="00AF3847" w:rsidRDefault="009F6C7E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345" w:type="dxa"/>
          </w:tcPr>
          <w:p w14:paraId="3A4A1D06" w14:textId="77777777" w:rsidR="00156B22" w:rsidRPr="00AF3847" w:rsidRDefault="00156B22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484844AC" w14:textId="62269BE6" w:rsidR="00156B22" w:rsidRPr="00AF3847" w:rsidRDefault="00395FBB" w:rsidP="00E3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7F5DFE" w14:textId="77777777" w:rsidR="00156B22" w:rsidRPr="00AF3847" w:rsidRDefault="00156B22" w:rsidP="00E311EC">
            <w:pPr>
              <w:pStyle w:val="acctfourfigures"/>
              <w:tabs>
                <w:tab w:val="clear" w:pos="765"/>
                <w:tab w:val="decimal" w:pos="610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459525" w14:textId="41A1A158" w:rsidR="00156B22" w:rsidRPr="00AF3847" w:rsidRDefault="00E311E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7764EF" w14:textId="77777777" w:rsidR="00156B22" w:rsidRPr="00AF3847" w:rsidRDefault="00156B22" w:rsidP="00E311EC">
            <w:pPr>
              <w:pStyle w:val="acctfourfigures"/>
              <w:tabs>
                <w:tab w:val="clear" w:pos="765"/>
                <w:tab w:val="decimal" w:pos="254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3682361" w14:textId="0D56BF09" w:rsidR="00156B22" w:rsidRPr="00AF3847" w:rsidRDefault="00E311E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22120F" w14:textId="77777777" w:rsidR="00156B22" w:rsidRPr="00AF3847" w:rsidRDefault="00156B22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7F1BB0C6" w14:textId="256A8473" w:rsidR="00156B22" w:rsidRPr="00AF3847" w:rsidRDefault="00156B22" w:rsidP="00B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A91B1F" w:rsidRPr="00AF3847" w14:paraId="692A8CE9" w14:textId="77777777" w:rsidTr="00E950D7">
        <w:tc>
          <w:tcPr>
            <w:tcW w:w="3690" w:type="dxa"/>
          </w:tcPr>
          <w:p w14:paraId="79F6CE94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C600C10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BB84DF" w14:textId="71644A76" w:rsidR="00A91B1F" w:rsidRPr="00AF3847" w:rsidRDefault="00D955BF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E54EA8" w14:textId="77777777" w:rsidR="00A91B1F" w:rsidRPr="00AF3847" w:rsidRDefault="00A91B1F" w:rsidP="007A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F074F3C" w14:textId="7D724D51" w:rsidR="00A91B1F" w:rsidRPr="00AF3847" w:rsidRDefault="009F6C7E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(5,190)</w:t>
            </w:r>
          </w:p>
        </w:tc>
        <w:tc>
          <w:tcPr>
            <w:tcW w:w="270" w:type="dxa"/>
          </w:tcPr>
          <w:p w14:paraId="66778038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</w:tcPr>
          <w:p w14:paraId="117ED2DE" w14:textId="4DB4FB8F" w:rsidR="00A91B1F" w:rsidRPr="00AF3847" w:rsidRDefault="009F6C7E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(38,317)</w:t>
            </w:r>
          </w:p>
        </w:tc>
        <w:tc>
          <w:tcPr>
            <w:tcW w:w="345" w:type="dxa"/>
          </w:tcPr>
          <w:p w14:paraId="496C3F0D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58BBBC99" w14:textId="6E965577" w:rsidR="00A91B1F" w:rsidRPr="00AF3847" w:rsidRDefault="00395FBB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(3,235)</w:t>
            </w:r>
          </w:p>
        </w:tc>
        <w:tc>
          <w:tcPr>
            <w:tcW w:w="270" w:type="dxa"/>
          </w:tcPr>
          <w:p w14:paraId="353F227C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1AADE9" w14:textId="06B265D5" w:rsidR="00A91B1F" w:rsidRPr="00AF3847" w:rsidRDefault="00E311EC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(10,174)</w:t>
            </w:r>
          </w:p>
        </w:tc>
        <w:tc>
          <w:tcPr>
            <w:tcW w:w="270" w:type="dxa"/>
          </w:tcPr>
          <w:p w14:paraId="648EACB1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083F577" w14:textId="53EB834D" w:rsidR="00A91B1F" w:rsidRPr="00AF3847" w:rsidRDefault="00E311E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6CB709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72B6C82E" w14:textId="30BF2BEF" w:rsidR="00A91B1F" w:rsidRPr="00AF3847" w:rsidRDefault="00156B22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(56,916)</w:t>
            </w:r>
          </w:p>
        </w:tc>
      </w:tr>
      <w:tr w:rsidR="00A91B1F" w:rsidRPr="00AF3847" w14:paraId="7AD79A3F" w14:textId="77777777" w:rsidTr="00E950D7">
        <w:tc>
          <w:tcPr>
            <w:tcW w:w="3690" w:type="dxa"/>
          </w:tcPr>
          <w:p w14:paraId="206CBEC2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06DED27A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2D3D3610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4FCFF1" w14:textId="2F897785" w:rsidR="00A91B1F" w:rsidRPr="00AF3847" w:rsidRDefault="00D955BF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0E91902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79712E00" w14:textId="250D10CB" w:rsidR="00A91B1F" w:rsidRPr="00AF3847" w:rsidRDefault="009F6C7E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FEB2C2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171C8097" w14:textId="33238E64" w:rsidR="00A91B1F" w:rsidRPr="00AF3847" w:rsidRDefault="009F6C7E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vAlign w:val="bottom"/>
          </w:tcPr>
          <w:p w14:paraId="3B7DD89A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5EB6B2D" w14:textId="42F931E4" w:rsidR="00A91B1F" w:rsidRPr="00AF3847" w:rsidRDefault="00395FBB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vAlign w:val="bottom"/>
          </w:tcPr>
          <w:p w14:paraId="137B9862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91A4D2" w14:textId="04F9515B" w:rsidR="00A91B1F" w:rsidRPr="00AF3847" w:rsidRDefault="00E311E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6CCF1F" w14:textId="77777777" w:rsidR="00A91B1F" w:rsidRPr="00AF3847" w:rsidRDefault="00A91B1F" w:rsidP="00E311EC">
            <w:pPr>
              <w:pStyle w:val="acctfourfigures"/>
              <w:tabs>
                <w:tab w:val="clear" w:pos="765"/>
                <w:tab w:val="decimal" w:pos="254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52D95D" w14:textId="0D19024F" w:rsidR="00A91B1F" w:rsidRPr="00AF3847" w:rsidRDefault="00E311EC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699D6D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C933DF" w14:textId="54B3FE36" w:rsidR="00A91B1F" w:rsidRPr="00AF3847" w:rsidRDefault="005F5189" w:rsidP="00B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5C41" w:rsidRPr="00AF3847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</w:tr>
      <w:tr w:rsidR="00A91B1F" w:rsidRPr="00AF3847" w14:paraId="22F7FAEA" w14:textId="77777777" w:rsidTr="00E950D7">
        <w:tc>
          <w:tcPr>
            <w:tcW w:w="3690" w:type="dxa"/>
          </w:tcPr>
          <w:p w14:paraId="3C45517B" w14:textId="6E67980C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B5D54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A53B96B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FD20A1" w14:textId="58E9CE09" w:rsidR="00A91B1F" w:rsidRPr="00AF3847" w:rsidRDefault="00D955B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30,890</w:t>
            </w:r>
          </w:p>
        </w:tc>
        <w:tc>
          <w:tcPr>
            <w:tcW w:w="236" w:type="dxa"/>
          </w:tcPr>
          <w:p w14:paraId="71D98366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92C1C3" w14:textId="0EE974B3" w:rsidR="00A91B1F" w:rsidRPr="00AF3847" w:rsidRDefault="009F6C7E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310,762</w:t>
            </w:r>
          </w:p>
        </w:tc>
        <w:tc>
          <w:tcPr>
            <w:tcW w:w="270" w:type="dxa"/>
          </w:tcPr>
          <w:p w14:paraId="59202A48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2030132" w14:textId="52ED498A" w:rsidR="00A91B1F" w:rsidRPr="00AF3847" w:rsidRDefault="009F6C7E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1,284,926</w:t>
            </w:r>
          </w:p>
        </w:tc>
        <w:tc>
          <w:tcPr>
            <w:tcW w:w="345" w:type="dxa"/>
          </w:tcPr>
          <w:p w14:paraId="0851AA5E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018B66" w14:textId="6AC6DB64" w:rsidR="00A91B1F" w:rsidRPr="00AF3847" w:rsidRDefault="00395FBB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107,729</w:t>
            </w:r>
          </w:p>
        </w:tc>
        <w:tc>
          <w:tcPr>
            <w:tcW w:w="270" w:type="dxa"/>
          </w:tcPr>
          <w:p w14:paraId="164DAB30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AD0FD4" w14:textId="504865E8" w:rsidR="00A91B1F" w:rsidRPr="00AF3847" w:rsidRDefault="00E311E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38,562</w:t>
            </w:r>
          </w:p>
        </w:tc>
        <w:tc>
          <w:tcPr>
            <w:tcW w:w="270" w:type="dxa"/>
          </w:tcPr>
          <w:p w14:paraId="5645051E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E22638" w14:textId="5EDBF5F0" w:rsidR="00A91B1F" w:rsidRPr="00AF3847" w:rsidRDefault="00E311EC" w:rsidP="005E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70" w:type="dxa"/>
          </w:tcPr>
          <w:p w14:paraId="6EE0EF68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4D6A68" w14:textId="709533D7" w:rsidR="00A91B1F" w:rsidRPr="00AF3847" w:rsidRDefault="00E311EC" w:rsidP="00B2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B25C41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  <w:r w:rsidR="00750767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5C41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</w:tr>
      <w:tr w:rsidR="00A91B1F" w:rsidRPr="00AF3847" w14:paraId="07823EAB" w14:textId="77777777" w:rsidTr="00E950D7">
        <w:trPr>
          <w:trHeight w:val="70"/>
        </w:trPr>
        <w:tc>
          <w:tcPr>
            <w:tcW w:w="3690" w:type="dxa"/>
          </w:tcPr>
          <w:p w14:paraId="1E61A266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29FF028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CD04D9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03FDC44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7CF1D1AD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405C3CB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4C353CF4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45" w:type="dxa"/>
          </w:tcPr>
          <w:p w14:paraId="3170404C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5F6D6A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9F5521F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5C6E90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C0A7B88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31D57D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7D80861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C6679F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A91B1F" w:rsidRPr="00AF3847" w14:paraId="68914106" w14:textId="77777777" w:rsidTr="00E950D7">
        <w:tc>
          <w:tcPr>
            <w:tcW w:w="3690" w:type="dxa"/>
          </w:tcPr>
          <w:p w14:paraId="2AAADBEC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77C3B03E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4D2D9D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BB9E1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16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876980C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B3DDBF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</w:tcPr>
          <w:p w14:paraId="074EDCFB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" w:type="dxa"/>
          </w:tcPr>
          <w:p w14:paraId="77802E92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0B878962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16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E2F45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A584C85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C7E16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FDB775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73D673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0F6D68B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31C2" w:rsidRPr="00AF3847" w14:paraId="2A74E25A" w14:textId="77777777" w:rsidTr="00E950D7">
        <w:tc>
          <w:tcPr>
            <w:tcW w:w="3690" w:type="dxa"/>
          </w:tcPr>
          <w:p w14:paraId="27787BAB" w14:textId="34A396B3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42D0598" w14:textId="77777777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3C7414" w14:textId="6D1D1487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165,868</w:t>
            </w:r>
          </w:p>
        </w:tc>
        <w:tc>
          <w:tcPr>
            <w:tcW w:w="236" w:type="dxa"/>
          </w:tcPr>
          <w:p w14:paraId="503E17A1" w14:textId="77777777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791D58B2" w14:textId="0FA97967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421,322</w:t>
            </w:r>
          </w:p>
        </w:tc>
        <w:tc>
          <w:tcPr>
            <w:tcW w:w="270" w:type="dxa"/>
          </w:tcPr>
          <w:p w14:paraId="75E0A35D" w14:textId="77777777" w:rsidR="000331C2" w:rsidRPr="00AF3847" w:rsidRDefault="000331C2" w:rsidP="000331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45E82CFB" w14:textId="73A32FB8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933,270</w:t>
            </w:r>
          </w:p>
        </w:tc>
        <w:tc>
          <w:tcPr>
            <w:tcW w:w="345" w:type="dxa"/>
          </w:tcPr>
          <w:p w14:paraId="77127F4F" w14:textId="77777777" w:rsidR="000331C2" w:rsidRPr="00AF3847" w:rsidRDefault="000331C2" w:rsidP="000331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BAAE9A5" w14:textId="566A94BD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219,081</w:t>
            </w:r>
          </w:p>
        </w:tc>
        <w:tc>
          <w:tcPr>
            <w:tcW w:w="270" w:type="dxa"/>
          </w:tcPr>
          <w:p w14:paraId="06D220CF" w14:textId="77777777" w:rsidR="000331C2" w:rsidRPr="00AF3847" w:rsidRDefault="000331C2" w:rsidP="000331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414BB6" w14:textId="51D8E9E8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14,064</w:t>
            </w:r>
          </w:p>
        </w:tc>
        <w:tc>
          <w:tcPr>
            <w:tcW w:w="270" w:type="dxa"/>
          </w:tcPr>
          <w:p w14:paraId="52026CE4" w14:textId="77777777" w:rsidR="000331C2" w:rsidRPr="00AF3847" w:rsidRDefault="000331C2" w:rsidP="000331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18569F" w14:textId="09923B8E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1,127,750</w:t>
            </w:r>
          </w:p>
        </w:tc>
        <w:tc>
          <w:tcPr>
            <w:tcW w:w="270" w:type="dxa"/>
          </w:tcPr>
          <w:p w14:paraId="3ABFEBE7" w14:textId="77777777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C9C419" w14:textId="4A037AFF" w:rsidR="000331C2" w:rsidRPr="00AF3847" w:rsidRDefault="000331C2" w:rsidP="00033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2,881,355</w:t>
            </w:r>
          </w:p>
        </w:tc>
      </w:tr>
      <w:tr w:rsidR="00A91B1F" w:rsidRPr="00AF3847" w14:paraId="0066845A" w14:textId="77777777" w:rsidTr="00E950D7">
        <w:tc>
          <w:tcPr>
            <w:tcW w:w="3690" w:type="dxa"/>
          </w:tcPr>
          <w:p w14:paraId="611C667E" w14:textId="5CB96193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B5D54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994DAC6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E99A016" w14:textId="043AFDD3" w:rsidR="00A91B1F" w:rsidRPr="00AF3847" w:rsidRDefault="009F6C7E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163,712</w:t>
            </w:r>
          </w:p>
        </w:tc>
        <w:tc>
          <w:tcPr>
            <w:tcW w:w="236" w:type="dxa"/>
          </w:tcPr>
          <w:p w14:paraId="669F7B1A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F429241" w14:textId="0CC6AD65" w:rsidR="00A91B1F" w:rsidRPr="00AF3847" w:rsidRDefault="009F6C7E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391,716</w:t>
            </w:r>
          </w:p>
        </w:tc>
        <w:tc>
          <w:tcPr>
            <w:tcW w:w="270" w:type="dxa"/>
          </w:tcPr>
          <w:p w14:paraId="07F17A1E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</w:tcPr>
          <w:p w14:paraId="55E694B5" w14:textId="6154D8BB" w:rsidR="00A91B1F" w:rsidRPr="00AF3847" w:rsidRDefault="00395FBB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837,801</w:t>
            </w:r>
          </w:p>
        </w:tc>
        <w:tc>
          <w:tcPr>
            <w:tcW w:w="345" w:type="dxa"/>
          </w:tcPr>
          <w:p w14:paraId="09E3CC5C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323886B" w14:textId="0329A4BF" w:rsidR="00A91B1F" w:rsidRPr="00AF3847" w:rsidRDefault="00395FBB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202,104</w:t>
            </w:r>
          </w:p>
        </w:tc>
        <w:tc>
          <w:tcPr>
            <w:tcW w:w="270" w:type="dxa"/>
          </w:tcPr>
          <w:p w14:paraId="05351DAF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1C06784" w14:textId="149C750B" w:rsidR="00A91B1F" w:rsidRPr="00AF3847" w:rsidRDefault="00E311E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17,956</w:t>
            </w:r>
          </w:p>
        </w:tc>
        <w:tc>
          <w:tcPr>
            <w:tcW w:w="270" w:type="dxa"/>
          </w:tcPr>
          <w:p w14:paraId="2D50127B" w14:textId="77777777" w:rsidR="00A91B1F" w:rsidRPr="00AF3847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3E1B393" w14:textId="262FA782" w:rsidR="00A91B1F" w:rsidRPr="00AF3847" w:rsidRDefault="00E311E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</w:t>
            </w:r>
            <w:r w:rsidR="006641DC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716FD8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</w:t>
            </w:r>
          </w:p>
        </w:tc>
        <w:tc>
          <w:tcPr>
            <w:tcW w:w="270" w:type="dxa"/>
          </w:tcPr>
          <w:p w14:paraId="34B305C4" w14:textId="77777777" w:rsidR="00A91B1F" w:rsidRPr="00AF3847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2F0F151" w14:textId="00C50269" w:rsidR="00A91B1F" w:rsidRPr="00AF3847" w:rsidRDefault="00E311E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6641DC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075,</w:t>
            </w:r>
            <w:r w:rsidR="00F13DAE" w:rsidRPr="00AF3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</w:tr>
    </w:tbl>
    <w:p w14:paraId="60054969" w14:textId="77777777" w:rsidR="005D3B28" w:rsidRPr="00AF3847" w:rsidRDefault="005D3B28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01"/>
        <w:gridCol w:w="69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2C28F6" w:rsidRPr="00AF3847" w14:paraId="76B1FD3B" w14:textId="77777777" w:rsidTr="00E950D7">
        <w:tc>
          <w:tcPr>
            <w:tcW w:w="3960" w:type="dxa"/>
          </w:tcPr>
          <w:p w14:paraId="4F6CA2E7" w14:textId="77777777" w:rsidR="002C28F6" w:rsidRPr="00AF3847" w:rsidRDefault="002C28F6" w:rsidP="0015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</w:tcPr>
          <w:p w14:paraId="15B25D4D" w14:textId="77777777" w:rsidR="002C28F6" w:rsidRPr="00AF3847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2635A872" w14:textId="77777777" w:rsidTr="00E950D7">
        <w:tc>
          <w:tcPr>
            <w:tcW w:w="3960" w:type="dxa"/>
          </w:tcPr>
          <w:p w14:paraId="254CAB5C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6A3B2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BD28AC6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2C717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C3C8C2E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9DA9DD9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65F34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ADF31C5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F853147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03B0C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6156D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90B6D0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20C21697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96E34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AF3847" w14:paraId="7FB85AE8" w14:textId="77777777" w:rsidTr="00E950D7">
        <w:tc>
          <w:tcPr>
            <w:tcW w:w="3960" w:type="dxa"/>
          </w:tcPr>
          <w:p w14:paraId="738BD1F0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1CAB0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DC9AE5C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32D2E4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1D15C02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57C370C6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FCA30AC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ABA380A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25048D5C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FBEF7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DDA95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F7393A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5B61A2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D3C20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AF3847" w14:paraId="5B43A6E1" w14:textId="77777777" w:rsidTr="00E950D7">
        <w:tc>
          <w:tcPr>
            <w:tcW w:w="3960" w:type="dxa"/>
          </w:tcPr>
          <w:p w14:paraId="5E847AD4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8FD4C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5C9FDC4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1901AC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47620989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1714B5BF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8D2639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2001746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2889A59C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A30898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08D8E87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A1ACAE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226A6EAC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247FB1" w14:textId="77777777" w:rsidR="002C28F6" w:rsidRPr="00AF3847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AF3847" w14:paraId="48D05C06" w14:textId="77777777" w:rsidTr="00E950D7">
        <w:tc>
          <w:tcPr>
            <w:tcW w:w="3960" w:type="dxa"/>
          </w:tcPr>
          <w:p w14:paraId="4D65F010" w14:textId="77777777" w:rsidR="002C28F6" w:rsidRPr="00AF3847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4"/>
          </w:tcPr>
          <w:p w14:paraId="5AB765FC" w14:textId="77777777" w:rsidR="002C28F6" w:rsidRPr="00AF3847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AF3847" w14:paraId="77459CE6" w14:textId="77777777" w:rsidTr="00E950D7">
        <w:tc>
          <w:tcPr>
            <w:tcW w:w="3960" w:type="dxa"/>
          </w:tcPr>
          <w:p w14:paraId="7C672619" w14:textId="77777777" w:rsidR="002C28F6" w:rsidRPr="00AF3847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1C2D77B5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62084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A1F8C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93586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9570C3B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dxa"/>
            <w:gridSpan w:val="2"/>
          </w:tcPr>
          <w:p w14:paraId="0B7CEFE7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0C3ACC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881B3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45E7B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98634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DE338F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CD768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907E2F" w14:textId="77777777" w:rsidR="002C28F6" w:rsidRPr="00AF3847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7F9B" w:rsidRPr="00AF3847" w14:paraId="22ED40E0" w14:textId="77777777" w:rsidTr="00E950D7">
        <w:tc>
          <w:tcPr>
            <w:tcW w:w="3960" w:type="dxa"/>
          </w:tcPr>
          <w:p w14:paraId="44A11CDD" w14:textId="7984DB3A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73DD271E" w14:textId="2CE94147" w:rsidR="00CF7F9B" w:rsidRPr="00AF3847" w:rsidRDefault="00CF7F9B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132,131</w:t>
            </w:r>
          </w:p>
        </w:tc>
        <w:tc>
          <w:tcPr>
            <w:tcW w:w="270" w:type="dxa"/>
          </w:tcPr>
          <w:p w14:paraId="0632AC21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215C6" w14:textId="0B79FC5D" w:rsidR="00CF7F9B" w:rsidRPr="00AF3847" w:rsidRDefault="00CF7F9B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361,737</w:t>
            </w:r>
          </w:p>
        </w:tc>
        <w:tc>
          <w:tcPr>
            <w:tcW w:w="270" w:type="dxa"/>
          </w:tcPr>
          <w:p w14:paraId="280A3814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B16275E" w14:textId="61D33EC5" w:rsidR="00CF7F9B" w:rsidRPr="00AF3847" w:rsidRDefault="00CF7F9B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1,540,991</w:t>
            </w:r>
          </w:p>
        </w:tc>
        <w:tc>
          <w:tcPr>
            <w:tcW w:w="339" w:type="dxa"/>
            <w:gridSpan w:val="2"/>
          </w:tcPr>
          <w:p w14:paraId="0BF0FB4C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5444A" w14:textId="001BF43F" w:rsidR="00CF7F9B" w:rsidRPr="00AF3847" w:rsidRDefault="00CF7F9B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84,027</w:t>
            </w:r>
          </w:p>
        </w:tc>
        <w:tc>
          <w:tcPr>
            <w:tcW w:w="270" w:type="dxa"/>
          </w:tcPr>
          <w:p w14:paraId="14798EC5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6E4C6" w14:textId="4B75BED9" w:rsidR="00CF7F9B" w:rsidRPr="00AF3847" w:rsidRDefault="00CF7F9B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51,880</w:t>
            </w:r>
          </w:p>
        </w:tc>
        <w:tc>
          <w:tcPr>
            <w:tcW w:w="270" w:type="dxa"/>
          </w:tcPr>
          <w:p w14:paraId="0463452B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612FCD" w14:textId="7F2759E1" w:rsidR="00CF7F9B" w:rsidRPr="00AF3847" w:rsidRDefault="00CF7F9B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743,972</w:t>
            </w:r>
          </w:p>
        </w:tc>
        <w:tc>
          <w:tcPr>
            <w:tcW w:w="270" w:type="dxa"/>
          </w:tcPr>
          <w:p w14:paraId="7E73B99D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4BCD6" w14:textId="23B00D2B" w:rsidR="00CF7F9B" w:rsidRPr="00AF3847" w:rsidRDefault="00CF7F9B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2,914,738</w:t>
            </w:r>
          </w:p>
        </w:tc>
      </w:tr>
      <w:tr w:rsidR="00CF7F9B" w:rsidRPr="00AF3847" w14:paraId="52E6361D" w14:textId="77777777" w:rsidTr="00E950D7">
        <w:tc>
          <w:tcPr>
            <w:tcW w:w="3960" w:type="dxa"/>
          </w:tcPr>
          <w:p w14:paraId="02DE90C5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F647C4E" w14:textId="33F5EAFC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52,044</w:t>
            </w:r>
          </w:p>
        </w:tc>
        <w:tc>
          <w:tcPr>
            <w:tcW w:w="270" w:type="dxa"/>
          </w:tcPr>
          <w:p w14:paraId="3D0192A8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40B1B" w14:textId="7C44A082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  <w:tc>
          <w:tcPr>
            <w:tcW w:w="270" w:type="dxa"/>
          </w:tcPr>
          <w:p w14:paraId="190AB6A5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B0D9562" w14:textId="6FCE88B2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8,852</w:t>
            </w:r>
          </w:p>
        </w:tc>
        <w:tc>
          <w:tcPr>
            <w:tcW w:w="339" w:type="dxa"/>
            <w:gridSpan w:val="2"/>
          </w:tcPr>
          <w:p w14:paraId="6328B6B5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F63591" w14:textId="615EFD0A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177,003</w:t>
            </w:r>
          </w:p>
        </w:tc>
        <w:tc>
          <w:tcPr>
            <w:tcW w:w="270" w:type="dxa"/>
          </w:tcPr>
          <w:p w14:paraId="1F71C02A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5BF7B" w14:textId="141E4386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9,459</w:t>
            </w:r>
          </w:p>
        </w:tc>
        <w:tc>
          <w:tcPr>
            <w:tcW w:w="270" w:type="dxa"/>
          </w:tcPr>
          <w:p w14:paraId="2DEFC2AD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0C3D63" w14:textId="68112BD1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1,189,326</w:t>
            </w:r>
          </w:p>
        </w:tc>
        <w:tc>
          <w:tcPr>
            <w:tcW w:w="270" w:type="dxa"/>
          </w:tcPr>
          <w:p w14:paraId="0A9BF74E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6B13E0" w14:textId="75CADD58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1,439,270</w:t>
            </w:r>
          </w:p>
        </w:tc>
      </w:tr>
      <w:tr w:rsidR="00CF7F9B" w:rsidRPr="00AF3847" w14:paraId="2CBA2D7C" w14:textId="77777777" w:rsidTr="00E950D7">
        <w:tc>
          <w:tcPr>
            <w:tcW w:w="3960" w:type="dxa"/>
          </w:tcPr>
          <w:p w14:paraId="64B6EA26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5841980F" w14:textId="029A72CE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1,584</w:t>
            </w:r>
          </w:p>
        </w:tc>
        <w:tc>
          <w:tcPr>
            <w:tcW w:w="270" w:type="dxa"/>
          </w:tcPr>
          <w:p w14:paraId="677352A3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6133A" w14:textId="7A3309CC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265,314</w:t>
            </w:r>
          </w:p>
        </w:tc>
        <w:tc>
          <w:tcPr>
            <w:tcW w:w="270" w:type="dxa"/>
          </w:tcPr>
          <w:p w14:paraId="0B8C7403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64B45B2" w14:textId="130BC376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494,723</w:t>
            </w:r>
          </w:p>
        </w:tc>
        <w:tc>
          <w:tcPr>
            <w:tcW w:w="339" w:type="dxa"/>
            <w:gridSpan w:val="2"/>
          </w:tcPr>
          <w:p w14:paraId="30BD96C1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4D42D3" w14:textId="45564315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43,724</w:t>
            </w:r>
          </w:p>
        </w:tc>
        <w:tc>
          <w:tcPr>
            <w:tcW w:w="270" w:type="dxa"/>
          </w:tcPr>
          <w:p w14:paraId="53099B40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5D72B" w14:textId="195865D5" w:rsidR="00CF7F9B" w:rsidRPr="00AF3847" w:rsidRDefault="00CF7F9B" w:rsidP="00666D8F">
            <w:pPr>
              <w:pStyle w:val="acctfourfigures"/>
              <w:tabs>
                <w:tab w:val="clear" w:pos="765"/>
                <w:tab w:val="decimal" w:pos="609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6C5C32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19C043" w14:textId="6F4750C0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(805,345)</w:t>
            </w:r>
          </w:p>
        </w:tc>
        <w:tc>
          <w:tcPr>
            <w:tcW w:w="270" w:type="dxa"/>
          </w:tcPr>
          <w:p w14:paraId="2FF17281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28020" w14:textId="1DF1D4AE" w:rsidR="00CF7F9B" w:rsidRPr="00AF3847" w:rsidRDefault="00CF7F9B" w:rsidP="00666D8F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F9B" w:rsidRPr="00AF3847" w14:paraId="28918EFF" w14:textId="77777777" w:rsidTr="00E950D7">
        <w:tc>
          <w:tcPr>
            <w:tcW w:w="3960" w:type="dxa"/>
          </w:tcPr>
          <w:p w14:paraId="7D6FAA10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3FDC149C" w14:textId="6178E5A9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14:paraId="790F749E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F9CA55" w14:textId="760F650D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(6,030)</w:t>
            </w:r>
          </w:p>
        </w:tc>
        <w:tc>
          <w:tcPr>
            <w:tcW w:w="270" w:type="dxa"/>
          </w:tcPr>
          <w:p w14:paraId="69D3FF4F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4F67124" w14:textId="47A489B3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(66,241)</w:t>
            </w:r>
          </w:p>
        </w:tc>
        <w:tc>
          <w:tcPr>
            <w:tcW w:w="339" w:type="dxa"/>
            <w:gridSpan w:val="2"/>
          </w:tcPr>
          <w:p w14:paraId="7D5F13B8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84690A" w14:textId="0E437A1D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(12,658)</w:t>
            </w:r>
          </w:p>
        </w:tc>
        <w:tc>
          <w:tcPr>
            <w:tcW w:w="270" w:type="dxa"/>
          </w:tcPr>
          <w:p w14:paraId="49BE6D63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7571E" w14:textId="4DB05518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(4,251)</w:t>
            </w:r>
          </w:p>
        </w:tc>
        <w:tc>
          <w:tcPr>
            <w:tcW w:w="270" w:type="dxa"/>
          </w:tcPr>
          <w:p w14:paraId="6255DFCE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77CDBC" w14:textId="00BD5A28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C6E59" w14:textId="77777777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2505B" w14:textId="7B385B3D" w:rsidR="00CF7F9B" w:rsidRPr="00AF3847" w:rsidRDefault="00CF7F9B" w:rsidP="00CF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(89,204)</w:t>
            </w:r>
          </w:p>
        </w:tc>
      </w:tr>
      <w:tr w:rsidR="00645706" w:rsidRPr="00AF3847" w14:paraId="6BD1B96D" w14:textId="77777777" w:rsidTr="00E950D7">
        <w:tc>
          <w:tcPr>
            <w:tcW w:w="3960" w:type="dxa"/>
          </w:tcPr>
          <w:p w14:paraId="7327A19A" w14:textId="77E6DE34" w:rsidR="00645706" w:rsidRPr="00AF3847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F7F9B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F7F9B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6F9066" w14:textId="17B55BFA" w:rsidR="00645706" w:rsidRPr="00AF3847" w:rsidRDefault="00CF7F9B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185,735</w:t>
            </w:r>
          </w:p>
        </w:tc>
        <w:tc>
          <w:tcPr>
            <w:tcW w:w="270" w:type="dxa"/>
          </w:tcPr>
          <w:p w14:paraId="1D0371D9" w14:textId="77777777" w:rsidR="00645706" w:rsidRPr="00AF3847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334EAD" w14:textId="2F13F5A4" w:rsidR="00645706" w:rsidRPr="00AF3847" w:rsidRDefault="00CF7F9B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623,607</w:t>
            </w:r>
          </w:p>
        </w:tc>
        <w:tc>
          <w:tcPr>
            <w:tcW w:w="270" w:type="dxa"/>
          </w:tcPr>
          <w:p w14:paraId="535E0934" w14:textId="77777777" w:rsidR="00645706" w:rsidRPr="00AF3847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5993FF3C" w14:textId="28FCDCA9" w:rsidR="00645706" w:rsidRPr="00AF3847" w:rsidRDefault="00CF7F9B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1,978,325</w:t>
            </w:r>
          </w:p>
        </w:tc>
        <w:tc>
          <w:tcPr>
            <w:tcW w:w="339" w:type="dxa"/>
            <w:gridSpan w:val="2"/>
          </w:tcPr>
          <w:p w14:paraId="1DB3777E" w14:textId="77777777" w:rsidR="00645706" w:rsidRPr="00AF3847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8FBD652" w14:textId="20801E07" w:rsidR="00645706" w:rsidRPr="00AF3847" w:rsidRDefault="00CF7F9B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AF384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292,096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4059CE72" w14:textId="77777777" w:rsidR="00645706" w:rsidRPr="00AF3847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1D044" w14:textId="3CB425ED" w:rsidR="00645706" w:rsidRPr="00AF3847" w:rsidRDefault="00CF7F9B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57,088</w:t>
            </w:r>
          </w:p>
        </w:tc>
        <w:tc>
          <w:tcPr>
            <w:tcW w:w="270" w:type="dxa"/>
          </w:tcPr>
          <w:p w14:paraId="6DAFAD46" w14:textId="77777777" w:rsidR="00645706" w:rsidRPr="00AF3847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9737D7" w14:textId="35DDBAC3" w:rsidR="00645706" w:rsidRPr="00AF3847" w:rsidRDefault="00566AE0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AF384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1,127,953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4F45EBAD" w14:textId="77777777" w:rsidR="00645706" w:rsidRPr="00AF3847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6F2B02" w14:textId="5DECEB52" w:rsidR="00645706" w:rsidRPr="00AF3847" w:rsidRDefault="00566AE0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4,264,804</w:t>
            </w:r>
          </w:p>
        </w:tc>
      </w:tr>
      <w:tr w:rsidR="002C28F6" w:rsidRPr="00AF3847" w14:paraId="00368BED" w14:textId="77777777" w:rsidTr="00E950D7">
        <w:tc>
          <w:tcPr>
            <w:tcW w:w="3960" w:type="dxa"/>
          </w:tcPr>
          <w:p w14:paraId="67C3724C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004B66F" w14:textId="7CF2CC6E" w:rsidR="002C28F6" w:rsidRPr="00AF3847" w:rsidRDefault="00750767" w:rsidP="00F17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5FD79E95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BA74C" w14:textId="513940C5" w:rsidR="002C28F6" w:rsidRPr="00AF3847" w:rsidRDefault="00750767" w:rsidP="00BD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4,548</w:t>
            </w:r>
          </w:p>
        </w:tc>
        <w:tc>
          <w:tcPr>
            <w:tcW w:w="270" w:type="dxa"/>
          </w:tcPr>
          <w:p w14:paraId="047E0167" w14:textId="77777777" w:rsidR="002C28F6" w:rsidRPr="00AF3847" w:rsidRDefault="002C28F6" w:rsidP="00BD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1088A62" w14:textId="5E17DDC4" w:rsidR="002C28F6" w:rsidRPr="00AF3847" w:rsidRDefault="00750767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35,159</w:t>
            </w:r>
          </w:p>
        </w:tc>
        <w:tc>
          <w:tcPr>
            <w:tcW w:w="339" w:type="dxa"/>
            <w:gridSpan w:val="2"/>
          </w:tcPr>
          <w:p w14:paraId="6FB1B3C1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49F185" w14:textId="386B7724" w:rsidR="002C28F6" w:rsidRPr="00AF3847" w:rsidRDefault="00E24DB2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16,112</w:t>
            </w:r>
          </w:p>
        </w:tc>
        <w:tc>
          <w:tcPr>
            <w:tcW w:w="270" w:type="dxa"/>
          </w:tcPr>
          <w:p w14:paraId="22C33F47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F56F8" w14:textId="09E6BB65" w:rsidR="002C28F6" w:rsidRPr="00AF3847" w:rsidRDefault="00704A18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8,926</w:t>
            </w:r>
          </w:p>
        </w:tc>
        <w:tc>
          <w:tcPr>
            <w:tcW w:w="270" w:type="dxa"/>
          </w:tcPr>
          <w:p w14:paraId="5F982934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71AA2C" w14:textId="2D087327" w:rsidR="002C28F6" w:rsidRPr="00AF3847" w:rsidRDefault="0034498A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368,541</w:t>
            </w:r>
          </w:p>
        </w:tc>
        <w:tc>
          <w:tcPr>
            <w:tcW w:w="270" w:type="dxa"/>
          </w:tcPr>
          <w:p w14:paraId="029A449D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6DA6D" w14:textId="1D818533" w:rsidR="002C28F6" w:rsidRPr="00AF3847" w:rsidRDefault="0034498A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433,775</w:t>
            </w:r>
          </w:p>
        </w:tc>
      </w:tr>
      <w:tr w:rsidR="002C28F6" w:rsidRPr="00AF3847" w14:paraId="13914E85" w14:textId="77777777" w:rsidTr="00E950D7">
        <w:tc>
          <w:tcPr>
            <w:tcW w:w="3960" w:type="dxa"/>
          </w:tcPr>
          <w:p w14:paraId="47A2C51C" w14:textId="77777777" w:rsidR="002C28F6" w:rsidRPr="00AF3847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4A709DFC" w14:textId="0999A5E1" w:rsidR="002C28F6" w:rsidRPr="00AF3847" w:rsidRDefault="00750767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9BA77" w14:textId="77777777" w:rsidR="002C28F6" w:rsidRPr="00AF3847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352FA" w14:textId="612E5352" w:rsidR="002C28F6" w:rsidRPr="00AF3847" w:rsidRDefault="0075076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270" w:type="dxa"/>
          </w:tcPr>
          <w:p w14:paraId="3233224E" w14:textId="77777777" w:rsidR="002C28F6" w:rsidRPr="00AF3847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EB7C9DF" w14:textId="5A9426BC" w:rsidR="002C28F6" w:rsidRPr="00AF3847" w:rsidRDefault="0075076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33,809</w:t>
            </w:r>
          </w:p>
        </w:tc>
        <w:tc>
          <w:tcPr>
            <w:tcW w:w="339" w:type="dxa"/>
            <w:gridSpan w:val="2"/>
          </w:tcPr>
          <w:p w14:paraId="1BC8716A" w14:textId="77777777" w:rsidR="002C28F6" w:rsidRPr="00AF3847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B3BDA8" w14:textId="0F2C617B" w:rsidR="002C28F6" w:rsidRPr="00AF3847" w:rsidRDefault="00E24DB2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17FC12E" w14:textId="77777777" w:rsidR="002C28F6" w:rsidRPr="00AF3847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2D1F6" w14:textId="73AFC6E3" w:rsidR="002C28F6" w:rsidRPr="00AF3847" w:rsidRDefault="00704A18" w:rsidP="00666D8F">
            <w:pPr>
              <w:pStyle w:val="acctfourfigures"/>
              <w:tabs>
                <w:tab w:val="clear" w:pos="765"/>
                <w:tab w:val="decimal" w:pos="609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DD9273" w14:textId="77777777" w:rsidR="002C28F6" w:rsidRPr="00AF3847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481593" w14:textId="577BEC44" w:rsidR="002C28F6" w:rsidRPr="00AF3847" w:rsidRDefault="00704A18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(34,869)</w:t>
            </w:r>
          </w:p>
        </w:tc>
        <w:tc>
          <w:tcPr>
            <w:tcW w:w="270" w:type="dxa"/>
          </w:tcPr>
          <w:p w14:paraId="5E709366" w14:textId="77777777" w:rsidR="002C28F6" w:rsidRPr="00AF3847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D39895" w14:textId="4881E28E" w:rsidR="002C28F6" w:rsidRPr="00AF3847" w:rsidRDefault="00704A18" w:rsidP="00666D8F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C28F6" w:rsidRPr="00AF3847" w14:paraId="44465E7C" w14:textId="77777777" w:rsidTr="00E950D7">
        <w:tc>
          <w:tcPr>
            <w:tcW w:w="3960" w:type="dxa"/>
          </w:tcPr>
          <w:p w14:paraId="487DF53F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3363CD1" w14:textId="667D5D69" w:rsidR="002C28F6" w:rsidRPr="00AF3847" w:rsidRDefault="00750767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C7E9FA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6803AB" w14:textId="6A0BA012" w:rsidR="002C28F6" w:rsidRPr="00AF3847" w:rsidRDefault="00750767" w:rsidP="005F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(5,423)</w:t>
            </w:r>
          </w:p>
        </w:tc>
        <w:tc>
          <w:tcPr>
            <w:tcW w:w="270" w:type="dxa"/>
          </w:tcPr>
          <w:p w14:paraId="0361AE09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55E4CEF" w14:textId="03776852" w:rsidR="002C28F6" w:rsidRPr="00AF3847" w:rsidRDefault="00750767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(35</w:t>
            </w:r>
            <w:r w:rsidR="00E24DB2" w:rsidRPr="00AF3847">
              <w:rPr>
                <w:rFonts w:asciiTheme="majorBidi" w:hAnsiTheme="majorBidi" w:cstheme="majorBidi"/>
                <w:sz w:val="30"/>
                <w:szCs w:val="30"/>
              </w:rPr>
              <w:t>,206)</w:t>
            </w:r>
          </w:p>
        </w:tc>
        <w:tc>
          <w:tcPr>
            <w:tcW w:w="339" w:type="dxa"/>
            <w:gridSpan w:val="2"/>
          </w:tcPr>
          <w:p w14:paraId="1DBA5979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0738F9" w14:textId="5597D50F" w:rsidR="002C28F6" w:rsidRPr="00AF3847" w:rsidRDefault="00704A18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(3,076)</w:t>
            </w:r>
          </w:p>
        </w:tc>
        <w:tc>
          <w:tcPr>
            <w:tcW w:w="270" w:type="dxa"/>
          </w:tcPr>
          <w:p w14:paraId="5D215CE8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60FD0" w14:textId="6A5551D7" w:rsidR="002C28F6" w:rsidRPr="00AF3847" w:rsidRDefault="00704A18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(10,174)</w:t>
            </w:r>
          </w:p>
        </w:tc>
        <w:tc>
          <w:tcPr>
            <w:tcW w:w="270" w:type="dxa"/>
          </w:tcPr>
          <w:p w14:paraId="71C98F1A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83D1E7" w14:textId="4823D5D4" w:rsidR="002C28F6" w:rsidRPr="00AF3847" w:rsidRDefault="00704A18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1875B1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7DAEB" w14:textId="5B67F533" w:rsidR="002C28F6" w:rsidRPr="00AF3847" w:rsidRDefault="00704A18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(53</w:t>
            </w:r>
            <w:r w:rsidR="00B10EEC" w:rsidRPr="00AF3847">
              <w:rPr>
                <w:rFonts w:asciiTheme="majorBidi" w:hAnsiTheme="majorBidi" w:cstheme="majorBidi"/>
                <w:sz w:val="30"/>
                <w:szCs w:val="30"/>
              </w:rPr>
              <w:t>,879)</w:t>
            </w:r>
          </w:p>
        </w:tc>
      </w:tr>
      <w:tr w:rsidR="002C28F6" w:rsidRPr="00AF3847" w14:paraId="6BED080C" w14:textId="77777777" w:rsidTr="00E950D7">
        <w:tc>
          <w:tcPr>
            <w:tcW w:w="3960" w:type="dxa"/>
          </w:tcPr>
          <w:p w14:paraId="5AA3914A" w14:textId="3C6F5F8F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F7F9B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09A058" w14:textId="13CC3CEE" w:rsidR="002C28F6" w:rsidRPr="00AF3847" w:rsidRDefault="00750767" w:rsidP="00534A3F">
            <w:pPr>
              <w:pStyle w:val="acctfourfigures"/>
              <w:tabs>
                <w:tab w:val="clear" w:pos="765"/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186,224</w:t>
            </w:r>
          </w:p>
        </w:tc>
        <w:tc>
          <w:tcPr>
            <w:tcW w:w="270" w:type="dxa"/>
          </w:tcPr>
          <w:p w14:paraId="1C592F5B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7A724E" w14:textId="3EF08170" w:rsidR="002C28F6" w:rsidRPr="00AF3847" w:rsidRDefault="00750767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623,715</w:t>
            </w:r>
          </w:p>
        </w:tc>
        <w:tc>
          <w:tcPr>
            <w:tcW w:w="270" w:type="dxa"/>
          </w:tcPr>
          <w:p w14:paraId="087FCF50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A40F3A6" w14:textId="5C0D13A4" w:rsidR="002C28F6" w:rsidRPr="00AF3847" w:rsidRDefault="00E24DB2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2,012,087</w:t>
            </w:r>
          </w:p>
        </w:tc>
        <w:tc>
          <w:tcPr>
            <w:tcW w:w="339" w:type="dxa"/>
            <w:gridSpan w:val="2"/>
          </w:tcPr>
          <w:p w14:paraId="18CFFB01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DDD04B7" w14:textId="24B0ACF0" w:rsidR="002C28F6" w:rsidRPr="00AF3847" w:rsidRDefault="00704A18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305,209</w:t>
            </w:r>
          </w:p>
        </w:tc>
        <w:tc>
          <w:tcPr>
            <w:tcW w:w="270" w:type="dxa"/>
          </w:tcPr>
          <w:p w14:paraId="230AD8E4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2F78C5" w14:textId="34B50F3C" w:rsidR="002C28F6" w:rsidRPr="00AF3847" w:rsidRDefault="00704A18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55,840</w:t>
            </w:r>
          </w:p>
        </w:tc>
        <w:tc>
          <w:tcPr>
            <w:tcW w:w="270" w:type="dxa"/>
          </w:tcPr>
          <w:p w14:paraId="22390485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6F2BFA" w14:textId="3AB4983A" w:rsidR="002C28F6" w:rsidRPr="00AF3847" w:rsidRDefault="0034498A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1,461,625</w:t>
            </w:r>
          </w:p>
        </w:tc>
        <w:tc>
          <w:tcPr>
            <w:tcW w:w="270" w:type="dxa"/>
          </w:tcPr>
          <w:p w14:paraId="43F6B823" w14:textId="77777777" w:rsidR="002C28F6" w:rsidRPr="00AF3847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B02F7E5" w14:textId="2E46FA94" w:rsidR="002C28F6" w:rsidRPr="00AF3847" w:rsidRDefault="0034498A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4,644,700</w:t>
            </w:r>
          </w:p>
        </w:tc>
      </w:tr>
    </w:tbl>
    <w:p w14:paraId="7F5A97EF" w14:textId="77777777" w:rsidR="002C28F6" w:rsidRPr="00AF3847" w:rsidRDefault="002C28F6">
      <w:pPr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</w:rPr>
        <w:t>.</w:t>
      </w:r>
    </w:p>
    <w:p w14:paraId="5183BB76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345"/>
        <w:gridCol w:w="1095"/>
      </w:tblGrid>
      <w:tr w:rsidR="002C28F6" w:rsidRPr="00AF3847" w14:paraId="7F990365" w14:textId="77777777" w:rsidTr="001500E7">
        <w:tc>
          <w:tcPr>
            <w:tcW w:w="3960" w:type="dxa"/>
          </w:tcPr>
          <w:p w14:paraId="45BB7FA6" w14:textId="77777777" w:rsidR="002C28F6" w:rsidRPr="00AF3847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530" w:type="dxa"/>
            <w:gridSpan w:val="13"/>
          </w:tcPr>
          <w:p w14:paraId="451CDEB8" w14:textId="77777777" w:rsidR="002C28F6" w:rsidRPr="00AF3847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118D3094" w14:textId="77777777" w:rsidTr="5B68EB37">
        <w:tc>
          <w:tcPr>
            <w:tcW w:w="3960" w:type="dxa"/>
          </w:tcPr>
          <w:p w14:paraId="2C242FA1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409BC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4362765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22D15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5ED82B82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0A12DD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26CB1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90BC4A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C940B46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12C3B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ACF4A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3F2D76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345" w:type="dxa"/>
          </w:tcPr>
          <w:p w14:paraId="4EBFF111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48FF3EA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AF3847" w14:paraId="627D4B17" w14:textId="77777777" w:rsidTr="5B68EB37">
        <w:tc>
          <w:tcPr>
            <w:tcW w:w="3960" w:type="dxa"/>
          </w:tcPr>
          <w:p w14:paraId="708D45B3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B7DD1C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6AA6965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9A02A9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964E55B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BFDDB4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1A90FCB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DCFAA93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42CF9C59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DDF18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4709C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0710929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45" w:type="dxa"/>
          </w:tcPr>
          <w:p w14:paraId="2B79205E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0DB9202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AF3847" w14:paraId="7A6B8A4B" w14:textId="77777777" w:rsidTr="5B68EB37">
        <w:tc>
          <w:tcPr>
            <w:tcW w:w="3960" w:type="dxa"/>
          </w:tcPr>
          <w:p w14:paraId="7BB68E90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82905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39A5E49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1FFC93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A29562A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DB5D06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08CB23B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9E4F6E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45A328A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518A1D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A2C33EE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CD1108B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345" w:type="dxa"/>
          </w:tcPr>
          <w:p w14:paraId="0B749198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120239AE" w14:textId="77777777" w:rsidR="002C28F6" w:rsidRPr="00AF3847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AF3847" w14:paraId="681C1D72" w14:textId="77777777" w:rsidTr="001500E7">
        <w:tc>
          <w:tcPr>
            <w:tcW w:w="3960" w:type="dxa"/>
          </w:tcPr>
          <w:p w14:paraId="0AA56765" w14:textId="77777777" w:rsidR="002C28F6" w:rsidRPr="00AF3847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530" w:type="dxa"/>
            <w:gridSpan w:val="13"/>
          </w:tcPr>
          <w:p w14:paraId="067C42D2" w14:textId="77777777" w:rsidR="002C28F6" w:rsidRPr="00AF3847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0ED" w:rsidRPr="00AF3847" w14:paraId="2BC2BC3B" w14:textId="77777777" w:rsidTr="5B68EB37">
        <w:tc>
          <w:tcPr>
            <w:tcW w:w="3960" w:type="dxa"/>
          </w:tcPr>
          <w:p w14:paraId="19A2903C" w14:textId="114913B2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0C83FDE8" w14:textId="7AF7EBDE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23,952</w:t>
            </w:r>
          </w:p>
        </w:tc>
        <w:tc>
          <w:tcPr>
            <w:tcW w:w="270" w:type="dxa"/>
          </w:tcPr>
          <w:p w14:paraId="3EB051EC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39DC2" w14:textId="1420A308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219,108</w:t>
            </w:r>
          </w:p>
        </w:tc>
        <w:tc>
          <w:tcPr>
            <w:tcW w:w="270" w:type="dxa"/>
          </w:tcPr>
          <w:p w14:paraId="7607D8D7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16A73E" w14:textId="431B154A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1,005,196</w:t>
            </w:r>
          </w:p>
        </w:tc>
        <w:tc>
          <w:tcPr>
            <w:tcW w:w="270" w:type="dxa"/>
          </w:tcPr>
          <w:p w14:paraId="4E1AC82B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7E00DF" w14:textId="010C983F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66,967</w:t>
            </w:r>
          </w:p>
        </w:tc>
        <w:tc>
          <w:tcPr>
            <w:tcW w:w="270" w:type="dxa"/>
          </w:tcPr>
          <w:p w14:paraId="20F45064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BCDD06" w14:textId="5B394CA0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42,554</w:t>
            </w:r>
          </w:p>
        </w:tc>
        <w:tc>
          <w:tcPr>
            <w:tcW w:w="270" w:type="dxa"/>
          </w:tcPr>
          <w:p w14:paraId="03782113" w14:textId="77777777" w:rsidR="00C000ED" w:rsidRPr="00AF3847" w:rsidRDefault="00C000ED" w:rsidP="00C000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98CFA" w14:textId="403D889E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47C219B4" w14:textId="77777777" w:rsidR="00C000ED" w:rsidRPr="00AF3847" w:rsidRDefault="00C000ED" w:rsidP="00C000ED">
            <w:pPr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C60E1C8" w14:textId="13AEE952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1,357,777</w:t>
            </w:r>
          </w:p>
        </w:tc>
      </w:tr>
      <w:tr w:rsidR="00C000ED" w:rsidRPr="00AF3847" w14:paraId="4D4CAED4" w14:textId="77777777" w:rsidTr="5B68EB37">
        <w:tc>
          <w:tcPr>
            <w:tcW w:w="3960" w:type="dxa"/>
          </w:tcPr>
          <w:p w14:paraId="68BBDF99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0A7DEB51" w14:textId="3839B30D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  <w:tc>
          <w:tcPr>
            <w:tcW w:w="270" w:type="dxa"/>
          </w:tcPr>
          <w:p w14:paraId="1BB94A22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DCDAC" w14:textId="1896BF69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28,779</w:t>
            </w:r>
          </w:p>
        </w:tc>
        <w:tc>
          <w:tcPr>
            <w:tcW w:w="270" w:type="dxa"/>
          </w:tcPr>
          <w:p w14:paraId="5FA818B9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C957DC" w14:textId="6A39CFC5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146,816</w:t>
            </w:r>
          </w:p>
        </w:tc>
        <w:tc>
          <w:tcPr>
            <w:tcW w:w="270" w:type="dxa"/>
          </w:tcPr>
          <w:p w14:paraId="1D3C66EB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45109A" w14:textId="46E4B459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18,341</w:t>
            </w:r>
          </w:p>
        </w:tc>
        <w:tc>
          <w:tcPr>
            <w:tcW w:w="270" w:type="dxa"/>
          </w:tcPr>
          <w:p w14:paraId="419AA582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C4397" w14:textId="4EE796DE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4,383</w:t>
            </w:r>
          </w:p>
        </w:tc>
        <w:tc>
          <w:tcPr>
            <w:tcW w:w="270" w:type="dxa"/>
          </w:tcPr>
          <w:p w14:paraId="0B49F01E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8D76D5" w14:textId="2593A901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04148B3F" w14:textId="77777777" w:rsidR="00C000ED" w:rsidRPr="00AF3847" w:rsidRDefault="00C000ED" w:rsidP="00C000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32E9667" w14:textId="2CC7437C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201,081</w:t>
            </w:r>
          </w:p>
        </w:tc>
      </w:tr>
      <w:tr w:rsidR="00C000ED" w:rsidRPr="00AF3847" w14:paraId="64B99156" w14:textId="77777777" w:rsidTr="5B68EB37">
        <w:tc>
          <w:tcPr>
            <w:tcW w:w="3960" w:type="dxa"/>
          </w:tcPr>
          <w:p w14:paraId="0FC6620A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8ABE217" w14:textId="7374C7C2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14:paraId="050D58A3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E153E" w14:textId="622043E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(5,236)</w:t>
            </w:r>
          </w:p>
        </w:tc>
        <w:tc>
          <w:tcPr>
            <w:tcW w:w="270" w:type="dxa"/>
          </w:tcPr>
          <w:p w14:paraId="7351D5EB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895E1" w14:textId="0AD9DA73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(65,173)</w:t>
            </w:r>
          </w:p>
        </w:tc>
        <w:tc>
          <w:tcPr>
            <w:tcW w:w="270" w:type="dxa"/>
          </w:tcPr>
          <w:p w14:paraId="03EA95CF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81DB19" w14:textId="629E25F9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(12,002)</w:t>
            </w:r>
          </w:p>
        </w:tc>
        <w:tc>
          <w:tcPr>
            <w:tcW w:w="270" w:type="dxa"/>
          </w:tcPr>
          <w:p w14:paraId="65BF310F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CA0AA0" w14:textId="6823A423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(3,913)</w:t>
            </w:r>
          </w:p>
        </w:tc>
        <w:tc>
          <w:tcPr>
            <w:tcW w:w="270" w:type="dxa"/>
          </w:tcPr>
          <w:p w14:paraId="4C0697D5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FB9C06" w14:textId="3A5CB505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569D5D42" w14:textId="77777777" w:rsidR="00C000ED" w:rsidRPr="00AF3847" w:rsidRDefault="00C000ED" w:rsidP="00C000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E0F86F7" w14:textId="119966A6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(86,348)</w:t>
            </w:r>
          </w:p>
        </w:tc>
      </w:tr>
      <w:tr w:rsidR="00C000ED" w:rsidRPr="00AF3847" w14:paraId="451857E7" w14:textId="77777777" w:rsidTr="5B68EB37">
        <w:tc>
          <w:tcPr>
            <w:tcW w:w="3960" w:type="dxa"/>
          </w:tcPr>
          <w:p w14:paraId="3E0987C1" w14:textId="6FD0A640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A9C617" w14:textId="0F81F450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26,690</w:t>
            </w:r>
          </w:p>
        </w:tc>
        <w:tc>
          <w:tcPr>
            <w:tcW w:w="270" w:type="dxa"/>
          </w:tcPr>
          <w:p w14:paraId="22212511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97C64E" w14:textId="0786561E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AF384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242,651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159F82F8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701579" w14:textId="47A2611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1,086,839</w:t>
            </w:r>
          </w:p>
        </w:tc>
        <w:tc>
          <w:tcPr>
            <w:tcW w:w="270" w:type="dxa"/>
          </w:tcPr>
          <w:p w14:paraId="1DF49156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784391" w14:textId="3B737EEE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AF384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73,306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02C4FBC7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FBBC8F" w14:textId="58D9468D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43,024</w:t>
            </w:r>
          </w:p>
        </w:tc>
        <w:tc>
          <w:tcPr>
            <w:tcW w:w="270" w:type="dxa"/>
          </w:tcPr>
          <w:p w14:paraId="297DADCB" w14:textId="77777777" w:rsidR="00C000ED" w:rsidRPr="00AF3847" w:rsidRDefault="00C000ED" w:rsidP="00C000E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81082E" w14:textId="2274841D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5223B8D5" w14:textId="77777777" w:rsidR="00C000ED" w:rsidRPr="00AF3847" w:rsidRDefault="00C000ED" w:rsidP="00C000E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3F76A157" w14:textId="6AFD0DCC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1,472,510</w:t>
            </w:r>
          </w:p>
        </w:tc>
      </w:tr>
      <w:tr w:rsidR="00C251AD" w:rsidRPr="00AF3847" w14:paraId="5E8B5B38" w14:textId="77777777" w:rsidTr="5B68EB37">
        <w:tc>
          <w:tcPr>
            <w:tcW w:w="3960" w:type="dxa"/>
          </w:tcPr>
          <w:p w14:paraId="51F115D4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8DF48D9" w14:textId="41E395C3" w:rsidR="00C251AD" w:rsidRPr="00AF3847" w:rsidRDefault="00502A19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2,507</w:t>
            </w:r>
          </w:p>
        </w:tc>
        <w:tc>
          <w:tcPr>
            <w:tcW w:w="270" w:type="dxa"/>
          </w:tcPr>
          <w:p w14:paraId="18FA76B7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901B4" w14:textId="40EA496B" w:rsidR="00C251AD" w:rsidRPr="00AF3847" w:rsidRDefault="00502A19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30,178</w:t>
            </w:r>
          </w:p>
        </w:tc>
        <w:tc>
          <w:tcPr>
            <w:tcW w:w="270" w:type="dxa"/>
          </w:tcPr>
          <w:p w14:paraId="7DB32B35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D81C5" w14:textId="0785847A" w:rsidR="00C251AD" w:rsidRPr="00AF3847" w:rsidRDefault="00B308F4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155,396</w:t>
            </w:r>
          </w:p>
        </w:tc>
        <w:tc>
          <w:tcPr>
            <w:tcW w:w="270" w:type="dxa"/>
          </w:tcPr>
          <w:p w14:paraId="18B8439A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062709" w14:textId="321F7CA1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33,970</w:t>
            </w:r>
          </w:p>
        </w:tc>
        <w:tc>
          <w:tcPr>
            <w:tcW w:w="270" w:type="dxa"/>
          </w:tcPr>
          <w:p w14:paraId="37147809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DBD2C" w14:textId="07A4CB49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4,943</w:t>
            </w:r>
          </w:p>
        </w:tc>
        <w:tc>
          <w:tcPr>
            <w:tcW w:w="270" w:type="dxa"/>
          </w:tcPr>
          <w:p w14:paraId="6C5F1AE5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97C233" w14:textId="2FBBA444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3401CD82" w14:textId="77777777" w:rsidR="00C251AD" w:rsidRPr="00AF3847" w:rsidRDefault="00C251AD" w:rsidP="00C251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435C9CB" w14:textId="4F6770B8" w:rsidR="00C251AD" w:rsidRPr="00AF3847" w:rsidRDefault="00064D6F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226,994</w:t>
            </w:r>
          </w:p>
        </w:tc>
      </w:tr>
      <w:tr w:rsidR="00B10EEC" w:rsidRPr="00AF3847" w14:paraId="71E364B5" w14:textId="77777777" w:rsidTr="5B68EB37">
        <w:tc>
          <w:tcPr>
            <w:tcW w:w="3960" w:type="dxa"/>
          </w:tcPr>
          <w:p w14:paraId="5D081979" w14:textId="171E8770" w:rsidR="00B10EEC" w:rsidRPr="00AF3847" w:rsidRDefault="00502A19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AC610B9" w14:textId="52F523F1" w:rsidR="00B10EEC" w:rsidRPr="00AF3847" w:rsidRDefault="00502A19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7C53E9" w14:textId="77777777" w:rsidR="00B10EEC" w:rsidRPr="00AF3847" w:rsidRDefault="00B10EE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BEF28" w14:textId="770F6BAE" w:rsidR="00B10EEC" w:rsidRPr="00AF3847" w:rsidRDefault="00502A19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029F61" w14:textId="77777777" w:rsidR="00B10EEC" w:rsidRPr="00AF3847" w:rsidRDefault="00B10EE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A941E0" w14:textId="3CA8D54F" w:rsidR="00B10EEC" w:rsidRPr="00AF3847" w:rsidRDefault="00B308F4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09510F1C" w14:textId="77777777" w:rsidR="00B10EEC" w:rsidRPr="00AF3847" w:rsidRDefault="00B10EE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BD6BC2" w14:textId="7CFD0114" w:rsidR="00B10EEC" w:rsidRPr="00AF3847" w:rsidRDefault="00357C8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BA8FF" w14:textId="77777777" w:rsidR="00B10EEC" w:rsidRPr="00AF3847" w:rsidRDefault="00B10EE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EF2F54" w14:textId="5817702E" w:rsidR="00B10EEC" w:rsidRPr="00AF3847" w:rsidRDefault="00357C8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78A8D" w14:textId="77777777" w:rsidR="00B10EEC" w:rsidRPr="00AF3847" w:rsidRDefault="00B10EE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8AFF52" w14:textId="4C99812B" w:rsidR="00B10EEC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3F7193D4" w14:textId="77777777" w:rsidR="00B10EEC" w:rsidRPr="00AF3847" w:rsidRDefault="00B10EEC" w:rsidP="00C251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3410EDA" w14:textId="36FD49F6" w:rsidR="00B10EEC" w:rsidRPr="00AF3847" w:rsidRDefault="00064D6F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C251AD" w:rsidRPr="00AF3847" w14:paraId="36251C5C" w14:textId="77777777" w:rsidTr="5B68EB37">
        <w:tc>
          <w:tcPr>
            <w:tcW w:w="3960" w:type="dxa"/>
          </w:tcPr>
          <w:p w14:paraId="10B0C882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908F040" w14:textId="2170C70B" w:rsidR="00C251AD" w:rsidRPr="00AF3847" w:rsidRDefault="00502A19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5BCF7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F10EA" w14:textId="39728993" w:rsidR="00C251AD" w:rsidRPr="00AF3847" w:rsidRDefault="00502A19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(5,190)</w:t>
            </w:r>
          </w:p>
        </w:tc>
        <w:tc>
          <w:tcPr>
            <w:tcW w:w="270" w:type="dxa"/>
          </w:tcPr>
          <w:p w14:paraId="1618E243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CE48D" w14:textId="63AA79E0" w:rsidR="00C251AD" w:rsidRPr="00AF3847" w:rsidRDefault="00B308F4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(33,864)</w:t>
            </w:r>
          </w:p>
        </w:tc>
        <w:tc>
          <w:tcPr>
            <w:tcW w:w="270" w:type="dxa"/>
          </w:tcPr>
          <w:p w14:paraId="2AC8E89D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909E62" w14:textId="4DFAB5D3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(2,911)</w:t>
            </w:r>
          </w:p>
        </w:tc>
        <w:tc>
          <w:tcPr>
            <w:tcW w:w="270" w:type="dxa"/>
          </w:tcPr>
          <w:p w14:paraId="5F18FD27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B49C34" w14:textId="1BCC2B37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(10,174)</w:t>
            </w:r>
          </w:p>
        </w:tc>
        <w:tc>
          <w:tcPr>
            <w:tcW w:w="270" w:type="dxa"/>
          </w:tcPr>
          <w:p w14:paraId="17D96B55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F759B3" w14:textId="37FD3EDD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4E38D5E2" w14:textId="77777777" w:rsidR="00C251AD" w:rsidRPr="00AF3847" w:rsidRDefault="00C251AD" w:rsidP="00C251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5721F3B" w14:textId="5A8A85A3" w:rsidR="00C251AD" w:rsidRPr="00AF3847" w:rsidRDefault="00064D6F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(52,139)</w:t>
            </w:r>
          </w:p>
        </w:tc>
      </w:tr>
      <w:tr w:rsidR="00C251AD" w:rsidRPr="00AF3847" w14:paraId="5F20F433" w14:textId="77777777" w:rsidTr="5B68EB37">
        <w:tc>
          <w:tcPr>
            <w:tcW w:w="3960" w:type="dxa"/>
          </w:tcPr>
          <w:p w14:paraId="48BDCE10" w14:textId="7AB8F4EC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66AE0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971115" w14:textId="7BBCE33B" w:rsidR="00C251AD" w:rsidRPr="00AF3847" w:rsidRDefault="00502A19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29,197</w:t>
            </w:r>
          </w:p>
        </w:tc>
        <w:tc>
          <w:tcPr>
            <w:tcW w:w="270" w:type="dxa"/>
          </w:tcPr>
          <w:p w14:paraId="2277213B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429CAA" w14:textId="20D421C1" w:rsidR="00C251AD" w:rsidRPr="00AF3847" w:rsidRDefault="00502A19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267,639</w:t>
            </w:r>
          </w:p>
        </w:tc>
        <w:tc>
          <w:tcPr>
            <w:tcW w:w="270" w:type="dxa"/>
          </w:tcPr>
          <w:p w14:paraId="4981037E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6FDB87" w14:textId="0B5DD596" w:rsidR="00C251AD" w:rsidRPr="00AF3847" w:rsidRDefault="00B308F4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1,208,882</w:t>
            </w:r>
          </w:p>
        </w:tc>
        <w:tc>
          <w:tcPr>
            <w:tcW w:w="270" w:type="dxa"/>
          </w:tcPr>
          <w:p w14:paraId="5F45B351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FFD0C36" w14:textId="032FFBC1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104,365</w:t>
            </w:r>
          </w:p>
        </w:tc>
        <w:tc>
          <w:tcPr>
            <w:tcW w:w="270" w:type="dxa"/>
          </w:tcPr>
          <w:p w14:paraId="79CA28AA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86F2AC" w14:textId="6258BEC7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37,793</w:t>
            </w:r>
          </w:p>
        </w:tc>
        <w:tc>
          <w:tcPr>
            <w:tcW w:w="270" w:type="dxa"/>
          </w:tcPr>
          <w:p w14:paraId="6318A67F" w14:textId="77777777" w:rsidR="00C251AD" w:rsidRPr="00AF3847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B83333" w14:textId="096181E0" w:rsidR="00C251AD" w:rsidRPr="00AF3847" w:rsidRDefault="00357C8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0C90F5EF" w14:textId="77777777" w:rsidR="00C251AD" w:rsidRPr="00AF3847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30379376" w14:textId="155CB6D5" w:rsidR="00C251AD" w:rsidRPr="00AF3847" w:rsidRDefault="00064D6F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1,647,876</w:t>
            </w:r>
          </w:p>
        </w:tc>
      </w:tr>
      <w:tr w:rsidR="00C251AD" w:rsidRPr="00AF3847" w14:paraId="00926ECD" w14:textId="77777777" w:rsidTr="5B68EB37">
        <w:trPr>
          <w:trHeight w:val="234"/>
        </w:trPr>
        <w:tc>
          <w:tcPr>
            <w:tcW w:w="3960" w:type="dxa"/>
          </w:tcPr>
          <w:p w14:paraId="0E453CAB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</w:tcPr>
          <w:p w14:paraId="1135346E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291E4D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617C4E9B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E079F4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56B38A30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C939B7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</w:tcPr>
          <w:p w14:paraId="02B7F900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D82E78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0E7B97A7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67594EB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0" w:type="dxa"/>
          </w:tcPr>
          <w:p w14:paraId="57DEDE80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45" w:type="dxa"/>
          </w:tcPr>
          <w:p w14:paraId="1C0ABA41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95" w:type="dxa"/>
          </w:tcPr>
          <w:p w14:paraId="62981CB6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251AD" w:rsidRPr="00AF3847" w14:paraId="7A70024D" w14:textId="77777777" w:rsidTr="5B68EB37">
        <w:tc>
          <w:tcPr>
            <w:tcW w:w="3960" w:type="dxa"/>
          </w:tcPr>
          <w:p w14:paraId="0CB16B8B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0D776866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CD92D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45372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2387F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E3230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80AF1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B89F89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D1866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DBB6E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C0B2E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C5C199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0A0D4EA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514CFAD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0ED" w:rsidRPr="00AF3847" w14:paraId="3986EBC0" w14:textId="77777777" w:rsidTr="5B68EB37">
        <w:tc>
          <w:tcPr>
            <w:tcW w:w="3960" w:type="dxa"/>
          </w:tcPr>
          <w:p w14:paraId="3615433D" w14:textId="19FDE7C4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C155BF" w14:textId="0E206A66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159,045</w:t>
            </w:r>
          </w:p>
        </w:tc>
        <w:tc>
          <w:tcPr>
            <w:tcW w:w="270" w:type="dxa"/>
          </w:tcPr>
          <w:p w14:paraId="5C037161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216CC9" w14:textId="0C9E8E32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380,956</w:t>
            </w:r>
          </w:p>
        </w:tc>
        <w:tc>
          <w:tcPr>
            <w:tcW w:w="270" w:type="dxa"/>
          </w:tcPr>
          <w:p w14:paraId="1C5706A1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A61D63" w14:textId="39C1BE0D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891,486</w:t>
            </w:r>
          </w:p>
        </w:tc>
        <w:tc>
          <w:tcPr>
            <w:tcW w:w="270" w:type="dxa"/>
          </w:tcPr>
          <w:p w14:paraId="6CC24311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393D6CA" w14:textId="58A4C0CD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218,790</w:t>
            </w:r>
          </w:p>
        </w:tc>
        <w:tc>
          <w:tcPr>
            <w:tcW w:w="270" w:type="dxa"/>
          </w:tcPr>
          <w:p w14:paraId="09A3E7B7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FD1358" w14:textId="43856EA2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14,064</w:t>
            </w:r>
          </w:p>
        </w:tc>
        <w:tc>
          <w:tcPr>
            <w:tcW w:w="270" w:type="dxa"/>
          </w:tcPr>
          <w:p w14:paraId="5ADC1C31" w14:textId="77777777" w:rsidR="00C000ED" w:rsidRPr="00AF3847" w:rsidRDefault="00C000ED" w:rsidP="00C000E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9325C24" w14:textId="70F227D9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1,127,953</w:t>
            </w:r>
          </w:p>
        </w:tc>
        <w:tc>
          <w:tcPr>
            <w:tcW w:w="345" w:type="dxa"/>
          </w:tcPr>
          <w:p w14:paraId="2C05B0D7" w14:textId="77777777" w:rsidR="00C000ED" w:rsidRPr="00AF3847" w:rsidRDefault="00C000ED" w:rsidP="00C000E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715DE0D3" w14:textId="14EF985C" w:rsidR="00C000ED" w:rsidRPr="00AF3847" w:rsidRDefault="00C000ED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2,792,294</w:t>
            </w:r>
          </w:p>
        </w:tc>
      </w:tr>
      <w:tr w:rsidR="00C251AD" w:rsidRPr="00AF3847" w14:paraId="1B248019" w14:textId="77777777" w:rsidTr="5B68EB37">
        <w:tc>
          <w:tcPr>
            <w:tcW w:w="3960" w:type="dxa"/>
          </w:tcPr>
          <w:p w14:paraId="080EEA36" w14:textId="6F3CD425" w:rsidR="00C251AD" w:rsidRPr="00AF3847" w:rsidRDefault="00C251AD" w:rsidP="00C251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66AE0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3BDBB4" w14:textId="72A1A749" w:rsidR="00C251AD" w:rsidRPr="00AF3847" w:rsidRDefault="00502A19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157,027</w:t>
            </w:r>
          </w:p>
        </w:tc>
        <w:tc>
          <w:tcPr>
            <w:tcW w:w="270" w:type="dxa"/>
          </w:tcPr>
          <w:p w14:paraId="76686A2B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EBDF566" w14:textId="3256B5F7" w:rsidR="00C251AD" w:rsidRPr="00AF3847" w:rsidRDefault="00502A19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356,076</w:t>
            </w:r>
          </w:p>
        </w:tc>
        <w:tc>
          <w:tcPr>
            <w:tcW w:w="270" w:type="dxa"/>
          </w:tcPr>
          <w:p w14:paraId="787C149B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2F743F" w14:textId="6B7825B2" w:rsidR="00C251AD" w:rsidRPr="00AF3847" w:rsidRDefault="00B308F4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803,205</w:t>
            </w:r>
          </w:p>
        </w:tc>
        <w:tc>
          <w:tcPr>
            <w:tcW w:w="270" w:type="dxa"/>
          </w:tcPr>
          <w:p w14:paraId="768B6B20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D99AD73" w14:textId="48722027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200,844</w:t>
            </w:r>
          </w:p>
        </w:tc>
        <w:tc>
          <w:tcPr>
            <w:tcW w:w="270" w:type="dxa"/>
          </w:tcPr>
          <w:p w14:paraId="6B9FF44F" w14:textId="77777777" w:rsidR="00C251AD" w:rsidRPr="00AF3847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6C6B3D" w14:textId="6E4D8A32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18,047</w:t>
            </w:r>
          </w:p>
        </w:tc>
        <w:tc>
          <w:tcPr>
            <w:tcW w:w="270" w:type="dxa"/>
          </w:tcPr>
          <w:p w14:paraId="445AFCC5" w14:textId="77777777" w:rsidR="00C251AD" w:rsidRPr="00AF3847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9FE3E9" w14:textId="7E91CF14" w:rsidR="00C251AD" w:rsidRPr="00AF3847" w:rsidRDefault="00357C8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</w:t>
            </w:r>
            <w:r w:rsidR="00310D57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34498A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345" w:type="dxa"/>
          </w:tcPr>
          <w:p w14:paraId="1DF75363" w14:textId="77777777" w:rsidR="00C251AD" w:rsidRPr="00AF3847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3446CC9D" w14:textId="36696CF7" w:rsidR="00C251AD" w:rsidRPr="00AF3847" w:rsidRDefault="00064D6F" w:rsidP="00666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34498A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996,824</w:t>
            </w:r>
          </w:p>
        </w:tc>
      </w:tr>
      <w:tr w:rsidR="00C251AD" w:rsidRPr="00AF3847" w14:paraId="269FC20D" w14:textId="77777777" w:rsidTr="008D2E9C">
        <w:trPr>
          <w:trHeight w:val="930"/>
        </w:trPr>
        <w:tc>
          <w:tcPr>
            <w:tcW w:w="14490" w:type="dxa"/>
            <w:gridSpan w:val="14"/>
            <w:vAlign w:val="bottom"/>
          </w:tcPr>
          <w:p w14:paraId="74D3517C" w14:textId="77777777" w:rsidR="00C251AD" w:rsidRPr="00AF3847" w:rsidRDefault="00C251AD" w:rsidP="00C251AD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</w:p>
          <w:p w14:paraId="6253097C" w14:textId="0C9C7C41" w:rsidR="00C251AD" w:rsidRPr="00AF3847" w:rsidRDefault="00C251AD" w:rsidP="00C251AD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ราคาทรัพย์สินของ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</w:t>
            </w:r>
            <w:r w:rsidRPr="00AF3847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บริษัทก่อนหักค่าเสื่อมราคาสะสมของส่วนปรับปรุงที่ดิน อาคารและอุปกรณ์</w:t>
            </w:r>
            <w:r w:rsidRPr="00AF3847"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ซึ่งได้คิดค่าเสื่อมราคาเต็ม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จำนวนแล้ว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แต่ยังคงใช้งานจนถึง ณ วันที่ 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มีจำนวน </w:t>
            </w:r>
            <w:r w:rsidR="00454AEB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918.60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และ </w:t>
            </w:r>
            <w:r w:rsidR="00454AEB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867.15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ตามลำดับ 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42D2C"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</w:t>
            </w:r>
            <w:r w:rsidR="00B519D8"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242D2C"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  <w:r w:rsidR="009E6B1A"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72.68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และ </w:t>
            </w:r>
            <w:r w:rsidR="009E6B1A"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643.37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</w:tbl>
    <w:p w14:paraId="59E424B1" w14:textId="77777777" w:rsidR="002C28F6" w:rsidRPr="00AF3847" w:rsidRDefault="002C28F6" w:rsidP="00C42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right="-45"/>
        <w:jc w:val="both"/>
        <w:rPr>
          <w:rFonts w:asciiTheme="majorBidi" w:hAnsiTheme="majorBidi" w:cstheme="majorBidi"/>
          <w:sz w:val="30"/>
          <w:szCs w:val="30"/>
          <w:cs/>
        </w:rPr>
        <w:sectPr w:rsidR="002C28F6" w:rsidRPr="00AF3847" w:rsidSect="00BA5EA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E96AA00" w14:textId="1A258D7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เจ้าหนี้หมุนเวียนอื่น</w:t>
      </w:r>
    </w:p>
    <w:p w14:paraId="15048A3C" w14:textId="77777777" w:rsidR="002C28F6" w:rsidRPr="00AF3847" w:rsidRDefault="002C28F6" w:rsidP="00AB5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8"/>
        <w:gridCol w:w="992"/>
        <w:gridCol w:w="345"/>
        <w:gridCol w:w="1005"/>
        <w:gridCol w:w="265"/>
        <w:gridCol w:w="1086"/>
      </w:tblGrid>
      <w:tr w:rsidR="002C28F6" w:rsidRPr="00AF3847" w14:paraId="34D1F5D6" w14:textId="77777777" w:rsidTr="00E950D7">
        <w:tc>
          <w:tcPr>
            <w:tcW w:w="3510" w:type="dxa"/>
          </w:tcPr>
          <w:p w14:paraId="6A37D72B" w14:textId="77777777" w:rsidR="002C28F6" w:rsidRPr="00AF3847" w:rsidRDefault="002C28F6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B466F60" w14:textId="77777777" w:rsidR="002C28F6" w:rsidRPr="00AF3847" w:rsidRDefault="002C28F6" w:rsidP="00FE65CB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582B9F26" w14:textId="77777777" w:rsidR="002C28F6" w:rsidRPr="00AF3847" w:rsidRDefault="002C28F6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5" w:type="dxa"/>
            <w:vAlign w:val="center"/>
          </w:tcPr>
          <w:p w14:paraId="1C855697" w14:textId="77777777" w:rsidR="002C28F6" w:rsidRPr="00AF3847" w:rsidRDefault="002C28F6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6" w:type="dxa"/>
            <w:gridSpan w:val="3"/>
          </w:tcPr>
          <w:p w14:paraId="425793E8" w14:textId="77777777" w:rsidR="002C28F6" w:rsidRPr="00AF3847" w:rsidRDefault="002C28F6" w:rsidP="002471C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23309139" w14:textId="77777777" w:rsidTr="00E950D7">
        <w:tc>
          <w:tcPr>
            <w:tcW w:w="3510" w:type="dxa"/>
          </w:tcPr>
          <w:p w14:paraId="75D0E250" w14:textId="77777777" w:rsidR="002C28F6" w:rsidRPr="00AF3847" w:rsidRDefault="002C28F6" w:rsidP="00C70868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9871384" w14:textId="77777777" w:rsidR="002C28F6" w:rsidRPr="00AF3847" w:rsidRDefault="002C28F6" w:rsidP="00FF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7E04A3EA" w14:textId="66BD158D" w:rsidR="002C28F6" w:rsidRPr="00AF3847" w:rsidRDefault="00242D2C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8" w:type="dxa"/>
          </w:tcPr>
          <w:p w14:paraId="1311369B" w14:textId="77777777" w:rsidR="002C28F6" w:rsidRPr="00AF3847" w:rsidRDefault="002C28F6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16688FAF" w14:textId="3694F48E" w:rsidR="002C28F6" w:rsidRPr="00AF3847" w:rsidRDefault="00242D2C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45" w:type="dxa"/>
          </w:tcPr>
          <w:p w14:paraId="445CE8F7" w14:textId="77777777" w:rsidR="002C28F6" w:rsidRPr="00AF3847" w:rsidRDefault="002C28F6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3B623501" w14:textId="52C3A01D" w:rsidR="002C28F6" w:rsidRPr="00AF3847" w:rsidRDefault="00242D2C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5" w:type="dxa"/>
          </w:tcPr>
          <w:p w14:paraId="41984912" w14:textId="77777777" w:rsidR="002C28F6" w:rsidRPr="00AF3847" w:rsidRDefault="002C28F6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0A380BFD" w14:textId="45A48860" w:rsidR="002C28F6" w:rsidRPr="00AF3847" w:rsidRDefault="00242D2C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C28F6" w:rsidRPr="00AF3847" w14:paraId="1432768B" w14:textId="77777777" w:rsidTr="00E950D7">
        <w:tc>
          <w:tcPr>
            <w:tcW w:w="3510" w:type="dxa"/>
          </w:tcPr>
          <w:p w14:paraId="194006E9" w14:textId="77777777" w:rsidR="002C28F6" w:rsidRPr="00AF3847" w:rsidRDefault="002C28F6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855CBE5" w14:textId="77777777" w:rsidR="002C28F6" w:rsidRPr="00AF3847" w:rsidRDefault="002C28F6" w:rsidP="00980A4B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1E7BF353" w14:textId="77777777" w:rsidR="002C28F6" w:rsidRPr="00AF3847" w:rsidRDefault="002C28F6" w:rsidP="00980A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00ED" w:rsidRPr="00AF3847" w14:paraId="34FCFAE8" w14:textId="77777777" w:rsidTr="00E950D7">
        <w:tc>
          <w:tcPr>
            <w:tcW w:w="3510" w:type="dxa"/>
          </w:tcPr>
          <w:p w14:paraId="79936110" w14:textId="1D4C320D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</w:p>
        </w:tc>
        <w:tc>
          <w:tcPr>
            <w:tcW w:w="810" w:type="dxa"/>
          </w:tcPr>
          <w:p w14:paraId="25FF9DD9" w14:textId="44C29E34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5A574B32" w14:textId="4037E100" w:rsidR="00C000ED" w:rsidRPr="00AF3847" w:rsidRDefault="00DB0D27" w:rsidP="00DB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1ECB44C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0CDC078" w14:textId="5B732B96" w:rsidR="00C000ED" w:rsidRPr="00AF3847" w:rsidRDefault="00C000ED" w:rsidP="00C00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345" w:type="dxa"/>
          </w:tcPr>
          <w:p w14:paraId="005D94EA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212675E7" w14:textId="68B045BD" w:rsidR="00C000ED" w:rsidRPr="00AF3847" w:rsidRDefault="00F83011" w:rsidP="00C000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B85EECB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C26BBBC" w14:textId="3DCD872E" w:rsidR="00C000ED" w:rsidRPr="00AF3847" w:rsidRDefault="00C000ED" w:rsidP="00666D8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6AF4" w:rsidRPr="00AF3847" w14:paraId="0E4FF3A2" w14:textId="77777777" w:rsidTr="00E950D7">
        <w:tc>
          <w:tcPr>
            <w:tcW w:w="3510" w:type="dxa"/>
          </w:tcPr>
          <w:p w14:paraId="708AFEBF" w14:textId="61E79F5C" w:rsidR="00086AF4" w:rsidRPr="00AF3847" w:rsidRDefault="00086AF4" w:rsidP="0008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1F5BDC0A" w14:textId="682A90CF" w:rsidR="00086AF4" w:rsidRPr="00AF3847" w:rsidRDefault="0061074B" w:rsidP="00086AF4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2215240E" w14:textId="24A6AA3B" w:rsidR="00086AF4" w:rsidRPr="00AF3847" w:rsidRDefault="00DB0D27" w:rsidP="00086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16A5" w:rsidRPr="00AF384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6A5" w:rsidRPr="00AF3847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68" w:type="dxa"/>
          </w:tcPr>
          <w:p w14:paraId="2014FE4F" w14:textId="77777777" w:rsidR="00086AF4" w:rsidRPr="00AF3847" w:rsidRDefault="00086AF4" w:rsidP="0008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06CF2A4" w14:textId="0DD9873C" w:rsidR="00086AF4" w:rsidRPr="00AF3847" w:rsidRDefault="00086AF4" w:rsidP="00086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267,820</w:t>
            </w:r>
          </w:p>
        </w:tc>
        <w:tc>
          <w:tcPr>
            <w:tcW w:w="345" w:type="dxa"/>
          </w:tcPr>
          <w:p w14:paraId="4EA56487" w14:textId="77777777" w:rsidR="00086AF4" w:rsidRPr="00AF3847" w:rsidRDefault="00086AF4" w:rsidP="0008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3A0E7EE9" w14:textId="259BB446" w:rsidR="00086AF4" w:rsidRPr="00AF3847" w:rsidRDefault="00086AF4" w:rsidP="00086AF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218,070</w:t>
            </w:r>
          </w:p>
        </w:tc>
        <w:tc>
          <w:tcPr>
            <w:tcW w:w="265" w:type="dxa"/>
          </w:tcPr>
          <w:p w14:paraId="592791C0" w14:textId="77777777" w:rsidR="00086AF4" w:rsidRPr="00AF3847" w:rsidRDefault="00086AF4" w:rsidP="0008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E0F5C2C" w14:textId="5A084E5F" w:rsidR="00086AF4" w:rsidRPr="00AF3847" w:rsidRDefault="00086AF4" w:rsidP="00086AF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255,793</w:t>
            </w:r>
          </w:p>
        </w:tc>
      </w:tr>
      <w:tr w:rsidR="00231976" w:rsidRPr="00AF3847" w14:paraId="21D87FB6" w14:textId="77777777" w:rsidTr="00E950D7">
        <w:tc>
          <w:tcPr>
            <w:tcW w:w="3510" w:type="dxa"/>
          </w:tcPr>
          <w:p w14:paraId="628CE435" w14:textId="2F1DBFCA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</w:tcPr>
          <w:p w14:paraId="521BA4A3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87E3D3" w14:textId="74615679" w:rsidR="00231976" w:rsidRPr="00AF3847" w:rsidRDefault="00DB0D27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016A5" w:rsidRPr="00AF384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6A5" w:rsidRPr="00AF3847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268" w:type="dxa"/>
          </w:tcPr>
          <w:p w14:paraId="3D3BCAA1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9D94613" w14:textId="27F3B1BF" w:rsidR="00231976" w:rsidRPr="00AF3847" w:rsidRDefault="00231976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202,</w:t>
            </w:r>
            <w:r w:rsidR="00716FD8" w:rsidRPr="00AF3847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45" w:type="dxa"/>
          </w:tcPr>
          <w:p w14:paraId="5F621A98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51A3354D" w14:textId="05ECB8A4" w:rsidR="00231976" w:rsidRPr="00AF3847" w:rsidRDefault="00231976" w:rsidP="002319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  <w:r w:rsidR="00F4443C"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4443C"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563</w:t>
            </w:r>
          </w:p>
        </w:tc>
        <w:tc>
          <w:tcPr>
            <w:tcW w:w="265" w:type="dxa"/>
          </w:tcPr>
          <w:p w14:paraId="7D409D04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2D49EAF" w14:textId="7A6A50F7" w:rsidR="00231976" w:rsidRPr="00AF3847" w:rsidRDefault="006D09C9" w:rsidP="002319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231976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</w:tr>
      <w:tr w:rsidR="00231976" w:rsidRPr="00AF3847" w14:paraId="53759B8F" w14:textId="77777777" w:rsidTr="00E950D7">
        <w:tc>
          <w:tcPr>
            <w:tcW w:w="3510" w:type="dxa"/>
          </w:tcPr>
          <w:p w14:paraId="4394EFAC" w14:textId="77777777" w:rsidR="00231976" w:rsidRPr="00AF3847" w:rsidRDefault="00231976" w:rsidP="00231976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43BB60D1" w14:textId="77777777" w:rsidR="00231976" w:rsidRPr="00AF3847" w:rsidRDefault="00231976" w:rsidP="0023197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7E08C6" w14:textId="1DBD801E" w:rsidR="00231976" w:rsidRPr="00AF3847" w:rsidRDefault="00DB0D27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16A5" w:rsidRPr="00AF3847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6A5" w:rsidRPr="00AF3847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68" w:type="dxa"/>
          </w:tcPr>
          <w:p w14:paraId="2C23350D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DB6F223" w14:textId="1DF1DCCC" w:rsidR="00231976" w:rsidRPr="00AF3847" w:rsidRDefault="00231976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345,460</w:t>
            </w:r>
          </w:p>
        </w:tc>
        <w:tc>
          <w:tcPr>
            <w:tcW w:w="345" w:type="dxa"/>
          </w:tcPr>
          <w:p w14:paraId="4E740E51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55561EF4" w14:textId="2C273727" w:rsidR="00231976" w:rsidRPr="00AF3847" w:rsidRDefault="00231976" w:rsidP="0023197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138,547</w:t>
            </w:r>
          </w:p>
        </w:tc>
        <w:tc>
          <w:tcPr>
            <w:tcW w:w="265" w:type="dxa"/>
          </w:tcPr>
          <w:p w14:paraId="63EE5533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476835" w14:textId="5AC2D7F3" w:rsidR="00231976" w:rsidRPr="00AF3847" w:rsidRDefault="00231976" w:rsidP="0023197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</w:tr>
      <w:tr w:rsidR="00231976" w:rsidRPr="00AF3847" w14:paraId="667C062F" w14:textId="77777777" w:rsidTr="00E950D7">
        <w:tc>
          <w:tcPr>
            <w:tcW w:w="3510" w:type="dxa"/>
          </w:tcPr>
          <w:p w14:paraId="61DDA2C6" w14:textId="3796F333" w:rsidR="00231976" w:rsidRPr="00AF3847" w:rsidRDefault="0008564D" w:rsidP="00231976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</w:t>
            </w:r>
          </w:p>
        </w:tc>
        <w:tc>
          <w:tcPr>
            <w:tcW w:w="810" w:type="dxa"/>
          </w:tcPr>
          <w:p w14:paraId="0EBA805E" w14:textId="77777777" w:rsidR="00231976" w:rsidRPr="00AF3847" w:rsidRDefault="00231976" w:rsidP="0023197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DB41FC" w14:textId="16135619" w:rsidR="00231976" w:rsidRPr="00AF3847" w:rsidRDefault="00DB0D27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E13317" w:rsidRPr="00AF3847">
              <w:rPr>
                <w:rFonts w:asciiTheme="majorBidi" w:hAnsiTheme="majorBidi" w:cstheme="majorBidi"/>
                <w:sz w:val="30"/>
                <w:szCs w:val="30"/>
              </w:rPr>
              <w:t>,626</w:t>
            </w:r>
          </w:p>
        </w:tc>
        <w:tc>
          <w:tcPr>
            <w:tcW w:w="268" w:type="dxa"/>
          </w:tcPr>
          <w:p w14:paraId="2D7F1DFD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0AE4AA8" w14:textId="0A711080" w:rsidR="00231976" w:rsidRPr="00AF3847" w:rsidRDefault="00231976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27,866</w:t>
            </w:r>
          </w:p>
        </w:tc>
        <w:tc>
          <w:tcPr>
            <w:tcW w:w="345" w:type="dxa"/>
          </w:tcPr>
          <w:p w14:paraId="3972B70B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00E4FAB1" w14:textId="33E0A1DC" w:rsidR="00231976" w:rsidRPr="00AF3847" w:rsidRDefault="00231976" w:rsidP="0023197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50,28</w:t>
            </w:r>
            <w:r w:rsidR="00F4443C"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65" w:type="dxa"/>
          </w:tcPr>
          <w:p w14:paraId="6B720122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FA27555" w14:textId="53EBAFFA" w:rsidR="00231976" w:rsidRPr="00AF3847" w:rsidRDefault="00231976" w:rsidP="0023197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</w:tr>
      <w:tr w:rsidR="00231976" w:rsidRPr="00AF3847" w14:paraId="70DA094E" w14:textId="77777777" w:rsidTr="00E950D7">
        <w:tc>
          <w:tcPr>
            <w:tcW w:w="3510" w:type="dxa"/>
          </w:tcPr>
          <w:p w14:paraId="48ECBD76" w14:textId="51AAFA8A" w:rsidR="00231976" w:rsidRPr="00AF3847" w:rsidRDefault="00231976" w:rsidP="00231976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3D2D221F" w14:textId="77777777" w:rsidR="00231976" w:rsidRPr="00AF3847" w:rsidRDefault="00231976" w:rsidP="0023197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82D954" w14:textId="49F0B860" w:rsidR="00231976" w:rsidRPr="00AF3847" w:rsidRDefault="00E13317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37,681</w:t>
            </w:r>
          </w:p>
        </w:tc>
        <w:tc>
          <w:tcPr>
            <w:tcW w:w="268" w:type="dxa"/>
          </w:tcPr>
          <w:p w14:paraId="41D82BBB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D1271F6" w14:textId="4EF03C67" w:rsidR="00231976" w:rsidRPr="00AF3847" w:rsidRDefault="00231976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55,616</w:t>
            </w:r>
          </w:p>
        </w:tc>
        <w:tc>
          <w:tcPr>
            <w:tcW w:w="345" w:type="dxa"/>
          </w:tcPr>
          <w:p w14:paraId="67AAB9B7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1BA38909" w14:textId="06079F12" w:rsidR="00231976" w:rsidRPr="00AF3847" w:rsidRDefault="00231976" w:rsidP="0023197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  <w:r w:rsidR="00DB0D27"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,587</w:t>
            </w:r>
          </w:p>
        </w:tc>
        <w:tc>
          <w:tcPr>
            <w:tcW w:w="265" w:type="dxa"/>
          </w:tcPr>
          <w:p w14:paraId="6BCCD2CB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BBF9C40" w14:textId="68DA6415" w:rsidR="00231976" w:rsidRPr="00AF3847" w:rsidRDefault="00231976" w:rsidP="0023197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</w:tr>
      <w:tr w:rsidR="00231976" w:rsidRPr="00AF3847" w14:paraId="637A2735" w14:textId="77777777" w:rsidTr="00E950D7">
        <w:tc>
          <w:tcPr>
            <w:tcW w:w="3510" w:type="dxa"/>
          </w:tcPr>
          <w:p w14:paraId="77A3EF2B" w14:textId="77777777" w:rsidR="00231976" w:rsidRPr="00AF3847" w:rsidRDefault="00231976" w:rsidP="00231976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71B2BF2" w14:textId="77777777" w:rsidR="00231976" w:rsidRPr="00AF3847" w:rsidRDefault="00231976" w:rsidP="0023197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71CF57" w14:textId="5845AE0B" w:rsidR="00231976" w:rsidRPr="00AF3847" w:rsidRDefault="00E13317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3E18C3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4443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268" w:type="dxa"/>
          </w:tcPr>
          <w:p w14:paraId="612BE9B6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B1D24B" w14:textId="42F8CCD2" w:rsidR="00231976" w:rsidRPr="00AF3847" w:rsidRDefault="00231976" w:rsidP="00231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900,007</w:t>
            </w:r>
          </w:p>
        </w:tc>
        <w:tc>
          <w:tcPr>
            <w:tcW w:w="345" w:type="dxa"/>
          </w:tcPr>
          <w:p w14:paraId="7CDD65A7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491B2C6" w14:textId="3DFDB7B3" w:rsidR="00231976" w:rsidRPr="00AF3847" w:rsidRDefault="00DB0D27" w:rsidP="0023197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58</w:t>
            </w:r>
            <w:r w:rsidR="00B23FF8" w:rsidRPr="00AF3847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</w:t>
            </w:r>
            <w:r w:rsidRPr="00AF3847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="00B23FF8" w:rsidRPr="00AF3847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0</w:t>
            </w:r>
            <w:r w:rsidR="00797FE9" w:rsidRPr="00AF3847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</w:t>
            </w:r>
            <w:r w:rsidR="00B23FF8" w:rsidRPr="00AF3847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7484408D" w14:textId="77777777" w:rsidR="00231976" w:rsidRPr="00AF3847" w:rsidRDefault="00231976" w:rsidP="0023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0AD4D46" w14:textId="7ECF4953" w:rsidR="00231976" w:rsidRPr="00AF3847" w:rsidRDefault="00231976" w:rsidP="0023197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3847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  <w:r w:rsidRPr="00AF3847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,962</w:t>
            </w:r>
          </w:p>
        </w:tc>
      </w:tr>
    </w:tbl>
    <w:p w14:paraId="1E244157" w14:textId="62819092" w:rsidR="0061074B" w:rsidRPr="00AF3847" w:rsidRDefault="0061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BE0D7F7" w14:textId="0DD0CBB9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ประมาณการหนี้สินสำหรับผลประโยชน์พนักงาน</w:t>
      </w:r>
    </w:p>
    <w:p w14:paraId="2BCA05D5" w14:textId="77777777" w:rsidR="002C28F6" w:rsidRPr="00AF3847" w:rsidRDefault="002C28F6" w:rsidP="00BC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170"/>
      </w:tblGrid>
      <w:tr w:rsidR="008D0AC0" w:rsidRPr="00AF3847" w14:paraId="4FFA75C7" w14:textId="77777777" w:rsidTr="00E950D7">
        <w:trPr>
          <w:tblHeader/>
        </w:trPr>
        <w:tc>
          <w:tcPr>
            <w:tcW w:w="4050" w:type="dxa"/>
          </w:tcPr>
          <w:p w14:paraId="004E93D3" w14:textId="77777777" w:rsidR="002C28F6" w:rsidRPr="00AF3847" w:rsidRDefault="002C28F6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189B827" w14:textId="77777777" w:rsidR="002C28F6" w:rsidRPr="00AF3847" w:rsidRDefault="002C28F6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7B6A9A57" w14:textId="77777777" w:rsidR="002C28F6" w:rsidRPr="00AF3847" w:rsidRDefault="002C28F6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3AFF297" w14:textId="77777777" w:rsidR="002C28F6" w:rsidRPr="00AF3847" w:rsidRDefault="002C28F6" w:rsidP="00DA4FB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BD7" w:rsidRPr="00AF3847" w14:paraId="52134BFC" w14:textId="77777777" w:rsidTr="00E950D7">
        <w:trPr>
          <w:tblHeader/>
        </w:trPr>
        <w:tc>
          <w:tcPr>
            <w:tcW w:w="4050" w:type="dxa"/>
          </w:tcPr>
          <w:p w14:paraId="568534D9" w14:textId="11DBBFF7" w:rsidR="002D657A" w:rsidRPr="00AF3847" w:rsidRDefault="002D657A" w:rsidP="002D657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F384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242D2C" w:rsidRPr="00AF384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F4955B4" w14:textId="31D3BD4E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B69B14F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C3F227" w14:textId="095C7864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82D7C76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40CA0D8" w14:textId="42F5CECF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3836079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218F246" w14:textId="3674F0DF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437B7A" w:rsidRPr="00AF3847" w14:paraId="5B0B36F1" w14:textId="77777777" w:rsidTr="0061074B">
        <w:trPr>
          <w:tblHeader/>
        </w:trPr>
        <w:tc>
          <w:tcPr>
            <w:tcW w:w="4050" w:type="dxa"/>
          </w:tcPr>
          <w:p w14:paraId="4956D33F" w14:textId="77777777" w:rsidR="002C28F6" w:rsidRPr="00AF3847" w:rsidRDefault="002C28F6" w:rsidP="00030CD3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0" w:type="dxa"/>
            <w:gridSpan w:val="7"/>
          </w:tcPr>
          <w:p w14:paraId="22F2E36B" w14:textId="77777777" w:rsidR="002C28F6" w:rsidRPr="00AF3847" w:rsidRDefault="002C28F6" w:rsidP="00030CD3">
            <w:pPr>
              <w:pStyle w:val="acctcolumnheading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F38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F384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311E" w:rsidRPr="00AF3847" w14:paraId="4C1569FF" w14:textId="77777777" w:rsidTr="0061074B">
        <w:tc>
          <w:tcPr>
            <w:tcW w:w="4050" w:type="dxa"/>
          </w:tcPr>
          <w:p w14:paraId="43A79A53" w14:textId="329F48EA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D84270" w14:textId="20EDC296" w:rsidR="00C000ED" w:rsidRPr="00AF3847" w:rsidRDefault="004D7857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22,851</w:t>
            </w:r>
          </w:p>
        </w:tc>
        <w:tc>
          <w:tcPr>
            <w:tcW w:w="270" w:type="dxa"/>
          </w:tcPr>
          <w:p w14:paraId="767985D2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FBFE7" w14:textId="5DFB43F8" w:rsidR="00C000ED" w:rsidRPr="00AF3847" w:rsidRDefault="00C000ED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72,161</w:t>
            </w:r>
          </w:p>
        </w:tc>
        <w:tc>
          <w:tcPr>
            <w:tcW w:w="270" w:type="dxa"/>
          </w:tcPr>
          <w:p w14:paraId="0A41C914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CBB4AC" w14:textId="16ACA0E4" w:rsidR="00C000ED" w:rsidRPr="00AF3847" w:rsidRDefault="00E13317" w:rsidP="00C000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22,851</w:t>
            </w:r>
          </w:p>
        </w:tc>
        <w:tc>
          <w:tcPr>
            <w:tcW w:w="270" w:type="dxa"/>
          </w:tcPr>
          <w:p w14:paraId="59DEEAFF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EA2189" w14:textId="215AF696" w:rsidR="00C000ED" w:rsidRPr="00AF3847" w:rsidRDefault="00C000ED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72,161</w:t>
            </w:r>
          </w:p>
        </w:tc>
      </w:tr>
      <w:tr w:rsidR="000A311E" w:rsidRPr="00AF3847" w14:paraId="05232EE0" w14:textId="77777777" w:rsidTr="0061074B">
        <w:trPr>
          <w:trHeight w:val="144"/>
        </w:trPr>
        <w:tc>
          <w:tcPr>
            <w:tcW w:w="4050" w:type="dxa"/>
          </w:tcPr>
          <w:p w14:paraId="45EB393F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C00027F" w14:textId="77777777" w:rsidR="0061074B" w:rsidRPr="00AF3847" w:rsidRDefault="0061074B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6CAF75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93F5F0" w14:textId="77777777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4F019B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FD763D" w14:textId="77777777" w:rsidR="0061074B" w:rsidRPr="00AF3847" w:rsidRDefault="0061074B" w:rsidP="00C000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AE07AE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69926C" w14:textId="77777777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1BD7" w:rsidRPr="00AF3847" w14:paraId="6E0A411A" w14:textId="77777777" w:rsidTr="00E950D7">
        <w:tc>
          <w:tcPr>
            <w:tcW w:w="4050" w:type="dxa"/>
          </w:tcPr>
          <w:p w14:paraId="5847A8CC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0236D81" w14:textId="26AA9196" w:rsidR="00C000ED" w:rsidRPr="00AF3847" w:rsidRDefault="004D7857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92,245</w:t>
            </w:r>
          </w:p>
        </w:tc>
        <w:tc>
          <w:tcPr>
            <w:tcW w:w="270" w:type="dxa"/>
          </w:tcPr>
          <w:p w14:paraId="7A2CCE11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A6B12" w14:textId="33CDEEFE" w:rsidR="00C000ED" w:rsidRPr="00AF3847" w:rsidRDefault="00C000ED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83,272</w:t>
            </w:r>
          </w:p>
        </w:tc>
        <w:tc>
          <w:tcPr>
            <w:tcW w:w="270" w:type="dxa"/>
          </w:tcPr>
          <w:p w14:paraId="731A65FB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74338" w14:textId="0281382B" w:rsidR="00C000ED" w:rsidRPr="00AF3847" w:rsidRDefault="00E13317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89,664</w:t>
            </w:r>
          </w:p>
        </w:tc>
        <w:tc>
          <w:tcPr>
            <w:tcW w:w="270" w:type="dxa"/>
          </w:tcPr>
          <w:p w14:paraId="356AB10F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74DA3" w14:textId="1625A76D" w:rsidR="00C000ED" w:rsidRPr="00AF3847" w:rsidRDefault="00C000ED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81,317</w:t>
            </w:r>
          </w:p>
        </w:tc>
      </w:tr>
      <w:tr w:rsidR="000A311E" w:rsidRPr="00AF3847" w14:paraId="5E471A2A" w14:textId="77777777" w:rsidTr="0061074B">
        <w:tc>
          <w:tcPr>
            <w:tcW w:w="4050" w:type="dxa"/>
          </w:tcPr>
          <w:p w14:paraId="1A7068F3" w14:textId="4465938B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76F855" w14:textId="2E80FD02" w:rsidR="00C000ED" w:rsidRPr="00AF3847" w:rsidRDefault="004D7857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6,920</w:t>
            </w:r>
          </w:p>
        </w:tc>
        <w:tc>
          <w:tcPr>
            <w:tcW w:w="270" w:type="dxa"/>
          </w:tcPr>
          <w:p w14:paraId="2021CEB7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4034B" w14:textId="51C09512" w:rsidR="00C000ED" w:rsidRPr="00AF3847" w:rsidRDefault="00C000ED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14,931</w:t>
            </w:r>
          </w:p>
        </w:tc>
        <w:tc>
          <w:tcPr>
            <w:tcW w:w="270" w:type="dxa"/>
          </w:tcPr>
          <w:p w14:paraId="50FF32A8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472BC6" w14:textId="6B115384" w:rsidR="00C000ED" w:rsidRPr="00AF3847" w:rsidRDefault="004D7857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6,920</w:t>
            </w:r>
          </w:p>
        </w:tc>
        <w:tc>
          <w:tcPr>
            <w:tcW w:w="270" w:type="dxa"/>
          </w:tcPr>
          <w:p w14:paraId="6A67357A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7B6E67" w14:textId="0EC417F2" w:rsidR="00C000ED" w:rsidRPr="00AF3847" w:rsidRDefault="00C000ED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14,931</w:t>
            </w:r>
          </w:p>
        </w:tc>
      </w:tr>
      <w:tr w:rsidR="000A311E" w:rsidRPr="00AF3847" w14:paraId="10EEDF7D" w14:textId="77777777" w:rsidTr="0061074B">
        <w:trPr>
          <w:trHeight w:val="200"/>
        </w:trPr>
        <w:tc>
          <w:tcPr>
            <w:tcW w:w="4050" w:type="dxa"/>
          </w:tcPr>
          <w:p w14:paraId="7FDAE2BF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39B16D" w14:textId="4DDAD86D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99,165</w:t>
            </w:r>
          </w:p>
        </w:tc>
        <w:tc>
          <w:tcPr>
            <w:tcW w:w="270" w:type="dxa"/>
          </w:tcPr>
          <w:p w14:paraId="3F5855C6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DF6918" w14:textId="3680D9F6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98,203</w:t>
            </w:r>
          </w:p>
        </w:tc>
        <w:tc>
          <w:tcPr>
            <w:tcW w:w="270" w:type="dxa"/>
          </w:tcPr>
          <w:p w14:paraId="27CF813B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9D8129" w14:textId="1BA06879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96,584</w:t>
            </w:r>
          </w:p>
        </w:tc>
        <w:tc>
          <w:tcPr>
            <w:tcW w:w="270" w:type="dxa"/>
          </w:tcPr>
          <w:p w14:paraId="5B70DBBB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AA8CF9" w14:textId="2070807F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96,248</w:t>
            </w:r>
          </w:p>
        </w:tc>
      </w:tr>
      <w:tr w:rsidR="000A311E" w:rsidRPr="00AF3847" w14:paraId="7618B5F6" w14:textId="77777777" w:rsidTr="00797FE9">
        <w:tc>
          <w:tcPr>
            <w:tcW w:w="4050" w:type="dxa"/>
          </w:tcPr>
          <w:p w14:paraId="06E60CEE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8ABCDC" w14:textId="77777777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7C18D0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D0DC0C" w14:textId="77777777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969533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E67B06" w14:textId="77777777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0A898B" w14:textId="77777777" w:rsidR="0061074B" w:rsidRPr="00AF3847" w:rsidRDefault="0061074B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4B76C7" w14:textId="77777777" w:rsidR="0061074B" w:rsidRPr="00AF3847" w:rsidRDefault="0061074B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0AC0" w:rsidRPr="00AF3847" w14:paraId="09CD0894" w14:textId="77777777" w:rsidTr="00797FE9">
        <w:tc>
          <w:tcPr>
            <w:tcW w:w="4050" w:type="dxa"/>
          </w:tcPr>
          <w:p w14:paraId="68C3B8AA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9031D1" w14:textId="37EB8D30" w:rsidR="00C000ED" w:rsidRPr="00AF3847" w:rsidRDefault="004D7857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122,016</w:t>
            </w:r>
          </w:p>
        </w:tc>
        <w:tc>
          <w:tcPr>
            <w:tcW w:w="270" w:type="dxa"/>
          </w:tcPr>
          <w:p w14:paraId="31D3F385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3211EE" w14:textId="47D632E0" w:rsidR="00C000ED" w:rsidRPr="00AF3847" w:rsidRDefault="00C000ED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170,364</w:t>
            </w:r>
          </w:p>
        </w:tc>
        <w:tc>
          <w:tcPr>
            <w:tcW w:w="270" w:type="dxa"/>
          </w:tcPr>
          <w:p w14:paraId="3AE69E6B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58493C" w14:textId="45C4947A" w:rsidR="00C000ED" w:rsidRPr="00AF3847" w:rsidRDefault="004D7857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119,435</w:t>
            </w:r>
          </w:p>
        </w:tc>
        <w:tc>
          <w:tcPr>
            <w:tcW w:w="270" w:type="dxa"/>
          </w:tcPr>
          <w:p w14:paraId="21FE5EE3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8AE702" w14:textId="47976B75" w:rsidR="00C000ED" w:rsidRPr="00AF3847" w:rsidRDefault="00C000ED" w:rsidP="00C000E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168,409</w:t>
            </w:r>
          </w:p>
        </w:tc>
      </w:tr>
    </w:tbl>
    <w:p w14:paraId="19CEC8DF" w14:textId="77777777" w:rsidR="002C28F6" w:rsidRPr="00AF3847" w:rsidRDefault="002C28F6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D584C94" w14:textId="77777777" w:rsidR="00B376CF" w:rsidRPr="00AF3847" w:rsidRDefault="00B3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2CFCC1D8" w14:textId="1F940A35" w:rsidR="002C28F6" w:rsidRPr="00AF3847" w:rsidRDefault="002C28F6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โครงการผลประโยชน์ที่กำหนดไว้</w:t>
      </w:r>
    </w:p>
    <w:p w14:paraId="77A54319" w14:textId="77777777" w:rsidR="002C28F6" w:rsidRPr="00AF3847" w:rsidRDefault="002C28F6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A0C08CD" w14:textId="611CE020" w:rsidR="002C28F6" w:rsidRPr="00AF3847" w:rsidRDefault="002C28F6" w:rsidP="00680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พ.ศ. </w:t>
      </w:r>
      <w:r w:rsidR="00242D2C" w:rsidRPr="00AF3847">
        <w:rPr>
          <w:rFonts w:asciiTheme="majorBidi" w:hAnsiTheme="majorBidi" w:cstheme="majorBidi"/>
          <w:sz w:val="30"/>
          <w:szCs w:val="30"/>
        </w:rPr>
        <w:t>2541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ในการให้ผลปร</w:t>
      </w:r>
      <w:r w:rsidR="006804D3" w:rsidRPr="00AF3847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AF3847">
        <w:rPr>
          <w:rFonts w:asciiTheme="majorBidi" w:hAnsiTheme="majorBidi" w:cstheme="majorBidi"/>
          <w:sz w:val="30"/>
          <w:szCs w:val="30"/>
          <w:cs/>
        </w:rPr>
        <w:t>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และความเสี่ยงจากอัตราดอกเบี้ย</w:t>
      </w:r>
    </w:p>
    <w:p w14:paraId="34CBC413" w14:textId="77777777" w:rsidR="0061074B" w:rsidRPr="00AF3847" w:rsidRDefault="0061074B" w:rsidP="00680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658C5" w14:textId="6496792A" w:rsidR="0061074B" w:rsidRPr="00AF3847" w:rsidRDefault="0061074B" w:rsidP="00680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>ผลประโยชน์ระยะยาวอื่นถือตามอายุของพนักงานและข้อสมมติในการประมาณการตามหลักคณิตศาสตร์ประกันภัยเป็นเกณฑ์ในการคำนวณภาระผูกพัน</w:t>
      </w:r>
    </w:p>
    <w:p w14:paraId="5A2C315A" w14:textId="0F7E7B85" w:rsidR="002C28F6" w:rsidRPr="00AF3847" w:rsidRDefault="002C28F6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62"/>
        <w:gridCol w:w="270"/>
        <w:gridCol w:w="1080"/>
        <w:gridCol w:w="270"/>
        <w:gridCol w:w="1080"/>
        <w:gridCol w:w="270"/>
        <w:gridCol w:w="1080"/>
      </w:tblGrid>
      <w:tr w:rsidR="002C28F6" w:rsidRPr="00AF3847" w14:paraId="415DB264" w14:textId="77777777" w:rsidTr="00E950D7">
        <w:trPr>
          <w:tblHeader/>
        </w:trPr>
        <w:tc>
          <w:tcPr>
            <w:tcW w:w="3780" w:type="dxa"/>
          </w:tcPr>
          <w:p w14:paraId="39BD5CBE" w14:textId="77777777" w:rsidR="002C28F6" w:rsidRPr="00AF3847" w:rsidRDefault="002C28F6" w:rsidP="0087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0" w:type="dxa"/>
          </w:tcPr>
          <w:p w14:paraId="309BB86B" w14:textId="77777777" w:rsidR="002C28F6" w:rsidRPr="00AF3847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60FEC114" w14:textId="77777777" w:rsidR="002C28F6" w:rsidRPr="00AF3847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2841FECC" w14:textId="77777777" w:rsidR="002C28F6" w:rsidRPr="00AF3847" w:rsidRDefault="002C28F6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6D8AC7C" w14:textId="77777777" w:rsidR="002C28F6" w:rsidRPr="00AF3847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0B8C3AAC" w14:textId="77777777" w:rsidTr="00E950D7">
        <w:trPr>
          <w:tblHeader/>
        </w:trPr>
        <w:tc>
          <w:tcPr>
            <w:tcW w:w="3780" w:type="dxa"/>
          </w:tcPr>
          <w:p w14:paraId="429179A6" w14:textId="77777777" w:rsidR="002C28F6" w:rsidRPr="00AF3847" w:rsidRDefault="002C28F6" w:rsidP="005C71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</w:tcPr>
          <w:p w14:paraId="61F4AE8B" w14:textId="77777777" w:rsidR="002C28F6" w:rsidRPr="00AF3847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</w:tcPr>
          <w:p w14:paraId="02D8F127" w14:textId="6ED857F5" w:rsidR="002C28F6" w:rsidRPr="00AF3847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7A812CC" w14:textId="77777777" w:rsidR="002C28F6" w:rsidRPr="00AF3847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5E60DB3" w14:textId="775CE93F" w:rsidR="002C28F6" w:rsidRPr="00AF3847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5A88AF5" w14:textId="77777777" w:rsidR="002C28F6" w:rsidRPr="00AF3847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E7A74D" w14:textId="5D58CCBE" w:rsidR="002C28F6" w:rsidRPr="00AF3847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000ED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B0A2E0E" w14:textId="77777777" w:rsidR="002C28F6" w:rsidRPr="00AF3847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095BD4F" w14:textId="623CB2A1" w:rsidR="002C28F6" w:rsidRPr="00AF3847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263A7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C28F6" w:rsidRPr="00AF3847" w14:paraId="608DD08D" w14:textId="77777777" w:rsidTr="00E950D7">
        <w:trPr>
          <w:tblHeader/>
        </w:trPr>
        <w:tc>
          <w:tcPr>
            <w:tcW w:w="3780" w:type="dxa"/>
          </w:tcPr>
          <w:p w14:paraId="1DB38A17" w14:textId="77777777" w:rsidR="002C28F6" w:rsidRPr="00AF3847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55CC7" w14:textId="77777777" w:rsidR="002C28F6" w:rsidRPr="00AF3847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14:paraId="2D84F3E8" w14:textId="77777777" w:rsidR="002C28F6" w:rsidRPr="00AF3847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0ED" w:rsidRPr="00AF3847" w14:paraId="45FD4E8B" w14:textId="77777777" w:rsidTr="00E950D7">
        <w:tc>
          <w:tcPr>
            <w:tcW w:w="3780" w:type="dxa"/>
          </w:tcPr>
          <w:p w14:paraId="3B869B6F" w14:textId="4350EDE8" w:rsidR="00C000ED" w:rsidRPr="00AF3847" w:rsidRDefault="00C000ED" w:rsidP="00C000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605CA31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172A7D9D" w14:textId="4B7B0A01" w:rsidR="00C000ED" w:rsidRPr="00AF3847" w:rsidRDefault="004D7857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98,203</w:t>
            </w:r>
          </w:p>
        </w:tc>
        <w:tc>
          <w:tcPr>
            <w:tcW w:w="270" w:type="dxa"/>
          </w:tcPr>
          <w:p w14:paraId="5421B245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0F0C9" w14:textId="4E894797" w:rsidR="00C000ED" w:rsidRPr="00AF3847" w:rsidRDefault="00951426" w:rsidP="00C000E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82,492</w:t>
            </w:r>
          </w:p>
        </w:tc>
        <w:tc>
          <w:tcPr>
            <w:tcW w:w="270" w:type="dxa"/>
          </w:tcPr>
          <w:p w14:paraId="23E22231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67D1B" w14:textId="503541FF" w:rsidR="00C000ED" w:rsidRPr="00AF3847" w:rsidRDefault="00D74FB6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96,248</w:t>
            </w:r>
          </w:p>
        </w:tc>
        <w:tc>
          <w:tcPr>
            <w:tcW w:w="270" w:type="dxa"/>
          </w:tcPr>
          <w:p w14:paraId="6C3A3D56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005DB" w14:textId="29623F5A" w:rsidR="00C000ED" w:rsidRPr="00AF3847" w:rsidRDefault="00F152FC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80,344</w:t>
            </w:r>
          </w:p>
        </w:tc>
      </w:tr>
      <w:tr w:rsidR="00C000ED" w:rsidRPr="00AF3847" w14:paraId="3E7F5AEA" w14:textId="77777777" w:rsidTr="00E950D7">
        <w:tc>
          <w:tcPr>
            <w:tcW w:w="3780" w:type="dxa"/>
          </w:tcPr>
          <w:p w14:paraId="21BAF5E0" w14:textId="77777777" w:rsidR="00C000ED" w:rsidRPr="00AF3847" w:rsidRDefault="00C000ED" w:rsidP="00C000ED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1C7761E0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2AF29D80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910A26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F14B2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09AFAE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576D5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CCB44E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DCF87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00ED" w:rsidRPr="00AF3847" w14:paraId="151168A5" w14:textId="77777777" w:rsidTr="00E950D7">
        <w:tc>
          <w:tcPr>
            <w:tcW w:w="3780" w:type="dxa"/>
          </w:tcPr>
          <w:p w14:paraId="36CF9A00" w14:textId="77777777" w:rsidR="00C000ED" w:rsidRPr="00AF3847" w:rsidRDefault="00C000ED" w:rsidP="00C000E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5553C76B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0A163069" w14:textId="7FAC514A" w:rsidR="00C000ED" w:rsidRPr="00AF3847" w:rsidRDefault="004D7857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15,575</w:t>
            </w:r>
          </w:p>
        </w:tc>
        <w:tc>
          <w:tcPr>
            <w:tcW w:w="270" w:type="dxa"/>
          </w:tcPr>
          <w:p w14:paraId="104BEC23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EB2D6" w14:textId="528EF526" w:rsidR="00C000ED" w:rsidRPr="00AF3847" w:rsidRDefault="00951426" w:rsidP="00C000E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270" w:type="dxa"/>
          </w:tcPr>
          <w:p w14:paraId="080F9775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22391" w14:textId="313BE10A" w:rsidR="00C000ED" w:rsidRPr="00AF3847" w:rsidRDefault="00D74FB6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15,006</w:t>
            </w:r>
          </w:p>
        </w:tc>
        <w:tc>
          <w:tcPr>
            <w:tcW w:w="270" w:type="dxa"/>
          </w:tcPr>
          <w:p w14:paraId="738B5720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A6494" w14:textId="1C5FB887" w:rsidR="00C000ED" w:rsidRPr="00AF3847" w:rsidRDefault="00F152FC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14,599</w:t>
            </w:r>
          </w:p>
        </w:tc>
      </w:tr>
      <w:tr w:rsidR="00C000ED" w:rsidRPr="00AF3847" w14:paraId="5D744CC4" w14:textId="77777777" w:rsidTr="00E950D7">
        <w:tc>
          <w:tcPr>
            <w:tcW w:w="3780" w:type="dxa"/>
          </w:tcPr>
          <w:p w14:paraId="580F8CB6" w14:textId="77777777" w:rsidR="00C000ED" w:rsidRPr="00AF3847" w:rsidRDefault="00C000ED" w:rsidP="00C000E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67960FA9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02E3B5AB" w14:textId="5786B6BE" w:rsidR="00C000ED" w:rsidRPr="00AF3847" w:rsidRDefault="004D7857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2,762</w:t>
            </w:r>
          </w:p>
        </w:tc>
        <w:tc>
          <w:tcPr>
            <w:tcW w:w="270" w:type="dxa"/>
          </w:tcPr>
          <w:p w14:paraId="74BD0A7B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7F4B8" w14:textId="315E7084" w:rsidR="00C000ED" w:rsidRPr="00AF3847" w:rsidRDefault="00951426" w:rsidP="00C000E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2,321</w:t>
            </w:r>
          </w:p>
        </w:tc>
        <w:tc>
          <w:tcPr>
            <w:tcW w:w="270" w:type="dxa"/>
          </w:tcPr>
          <w:p w14:paraId="4A83EDC4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55783" w14:textId="7A5AC32C" w:rsidR="00C000ED" w:rsidRPr="00AF3847" w:rsidRDefault="00D74FB6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2,705</w:t>
            </w:r>
          </w:p>
        </w:tc>
        <w:tc>
          <w:tcPr>
            <w:tcW w:w="270" w:type="dxa"/>
          </w:tcPr>
          <w:p w14:paraId="793B1839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1D4887" w14:textId="232481A1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2,280</w:t>
            </w:r>
          </w:p>
        </w:tc>
      </w:tr>
      <w:tr w:rsidR="00C000ED" w:rsidRPr="00AF3847" w14:paraId="5F9972E1" w14:textId="77777777" w:rsidTr="00E950D7">
        <w:trPr>
          <w:trHeight w:val="93"/>
        </w:trPr>
        <w:tc>
          <w:tcPr>
            <w:tcW w:w="3780" w:type="dxa"/>
          </w:tcPr>
          <w:p w14:paraId="51B1E06E" w14:textId="77777777" w:rsidR="00C000ED" w:rsidRPr="00AF3847" w:rsidRDefault="00C000ED" w:rsidP="00C000E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2FFBC503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68C1D0E4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779BA2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9A89C3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A3FE0B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5BDBF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5D0262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133B5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00ED" w:rsidRPr="00AF3847" w14:paraId="34795043" w14:textId="77777777" w:rsidTr="00E950D7">
        <w:trPr>
          <w:trHeight w:val="93"/>
        </w:trPr>
        <w:tc>
          <w:tcPr>
            <w:tcW w:w="3780" w:type="dxa"/>
          </w:tcPr>
          <w:p w14:paraId="1CD9108F" w14:textId="1231712C" w:rsidR="00C000ED" w:rsidRPr="00AF3847" w:rsidRDefault="00C000ED" w:rsidP="00C000ED">
            <w:pPr>
              <w:tabs>
                <w:tab w:val="clear" w:pos="227"/>
              </w:tabs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กำไร</w:t>
            </w:r>
            <w:r w:rsidRPr="00AF3847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จากการประมาณตาม</w:t>
            </w: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4E5D0A3A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49C944EB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5E2976" w14:textId="7ED41BFE" w:rsidR="00B3547B" w:rsidRPr="00AF3847" w:rsidRDefault="00B3547B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697E44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DCDD8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6EBAD3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204F3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849F04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4B10E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00ED" w:rsidRPr="00AF3847" w14:paraId="3B7E4562" w14:textId="77777777" w:rsidTr="00E950D7">
        <w:trPr>
          <w:trHeight w:val="93"/>
        </w:trPr>
        <w:tc>
          <w:tcPr>
            <w:tcW w:w="3780" w:type="dxa"/>
          </w:tcPr>
          <w:p w14:paraId="2D08DC94" w14:textId="77777777" w:rsidR="00C000ED" w:rsidRPr="00AF3847" w:rsidRDefault="00C000ED" w:rsidP="00C000ED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ab/>
            </w: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4802E31F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31CFEF6F" w14:textId="6F3C7EA9" w:rsidR="00C000ED" w:rsidRPr="00AF3847" w:rsidRDefault="00B3547B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10,277</w:t>
            </w:r>
          </w:p>
        </w:tc>
        <w:tc>
          <w:tcPr>
            <w:tcW w:w="270" w:type="dxa"/>
          </w:tcPr>
          <w:p w14:paraId="112140A1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92905" w14:textId="2712A713" w:rsidR="00C000ED" w:rsidRPr="00AF3847" w:rsidRDefault="00C000ED" w:rsidP="00440A7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31677810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5D015" w14:textId="05DD763C" w:rsidR="00C000ED" w:rsidRPr="00AF3847" w:rsidRDefault="00D74FB6" w:rsidP="00D74FB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10,277</w:t>
            </w:r>
          </w:p>
        </w:tc>
        <w:tc>
          <w:tcPr>
            <w:tcW w:w="270" w:type="dxa"/>
          </w:tcPr>
          <w:p w14:paraId="67BCA066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2630A" w14:textId="3D541128" w:rsidR="00C000ED" w:rsidRPr="00AF3847" w:rsidRDefault="00C000ED" w:rsidP="00C000ED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000ED" w:rsidRPr="00AF3847" w14:paraId="0D24FF82" w14:textId="77777777" w:rsidTr="00E950D7">
        <w:trPr>
          <w:trHeight w:val="93"/>
        </w:trPr>
        <w:tc>
          <w:tcPr>
            <w:tcW w:w="3780" w:type="dxa"/>
          </w:tcPr>
          <w:p w14:paraId="763896C4" w14:textId="77777777" w:rsidR="00C000ED" w:rsidRPr="00AF3847" w:rsidRDefault="00C000ED" w:rsidP="00C000ED">
            <w:pPr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73FCD90F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461FF807" w14:textId="11713D31" w:rsidR="00C000ED" w:rsidRPr="00AF3847" w:rsidRDefault="00B3547B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3,017</w:t>
            </w:r>
          </w:p>
        </w:tc>
        <w:tc>
          <w:tcPr>
            <w:tcW w:w="270" w:type="dxa"/>
          </w:tcPr>
          <w:p w14:paraId="537B0DD1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DECA2" w14:textId="4FA67A4A" w:rsidR="00C000ED" w:rsidRPr="00AF3847" w:rsidRDefault="00C000ED" w:rsidP="00440A7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(248)</w:t>
            </w:r>
          </w:p>
        </w:tc>
        <w:tc>
          <w:tcPr>
            <w:tcW w:w="270" w:type="dxa"/>
          </w:tcPr>
          <w:p w14:paraId="20FBD74C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F4D48" w14:textId="6ED7F772" w:rsidR="00C000ED" w:rsidRPr="00AF3847" w:rsidRDefault="00D74FB6" w:rsidP="00D74FB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3,017</w:t>
            </w:r>
          </w:p>
        </w:tc>
        <w:tc>
          <w:tcPr>
            <w:tcW w:w="270" w:type="dxa"/>
          </w:tcPr>
          <w:p w14:paraId="46C4B8B8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F4489" w14:textId="21363A58" w:rsidR="00C000ED" w:rsidRPr="00AF3847" w:rsidRDefault="00C000ED" w:rsidP="00C000ED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000ED" w:rsidRPr="00AF3847" w14:paraId="20D0AB03" w14:textId="77777777" w:rsidTr="00E950D7">
        <w:trPr>
          <w:trHeight w:val="93"/>
        </w:trPr>
        <w:tc>
          <w:tcPr>
            <w:tcW w:w="3780" w:type="dxa"/>
          </w:tcPr>
          <w:p w14:paraId="5F6AD97E" w14:textId="77777777" w:rsidR="00C000ED" w:rsidRPr="00AF3847" w:rsidRDefault="00C000ED" w:rsidP="00C000E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2126AA9D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36C1BD4" w14:textId="36113833" w:rsidR="00C000ED" w:rsidRPr="00AF3847" w:rsidRDefault="00B3547B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</w:t>
            </w:r>
            <w:r w:rsidR="00951426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,754)</w:t>
            </w:r>
          </w:p>
        </w:tc>
        <w:tc>
          <w:tcPr>
            <w:tcW w:w="270" w:type="dxa"/>
          </w:tcPr>
          <w:p w14:paraId="45748934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C06D07" w14:textId="7AF185F7" w:rsidR="00C000ED" w:rsidRPr="00AF3847" w:rsidRDefault="00C000ED" w:rsidP="00440A7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(683)</w:t>
            </w:r>
          </w:p>
        </w:tc>
        <w:tc>
          <w:tcPr>
            <w:tcW w:w="270" w:type="dxa"/>
          </w:tcPr>
          <w:p w14:paraId="4B2376EA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95D2E4" w14:textId="50427C38" w:rsidR="00C000ED" w:rsidRPr="00AF3847" w:rsidRDefault="00D74FB6" w:rsidP="00D74FB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(19,754)</w:t>
            </w:r>
          </w:p>
        </w:tc>
        <w:tc>
          <w:tcPr>
            <w:tcW w:w="270" w:type="dxa"/>
          </w:tcPr>
          <w:p w14:paraId="50C82D2C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79E19A" w14:textId="30C1C3E0" w:rsidR="00C000ED" w:rsidRPr="00AF3847" w:rsidRDefault="00C000ED" w:rsidP="00C000ED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000ED" w:rsidRPr="00AF3847" w14:paraId="67DC6B2B" w14:textId="77777777" w:rsidTr="00E950D7">
        <w:trPr>
          <w:trHeight w:val="93"/>
        </w:trPr>
        <w:tc>
          <w:tcPr>
            <w:tcW w:w="3780" w:type="dxa"/>
          </w:tcPr>
          <w:p w14:paraId="053D5B71" w14:textId="77777777" w:rsidR="00C000ED" w:rsidRPr="00AF3847" w:rsidRDefault="00C000ED" w:rsidP="00C000ED">
            <w:pPr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E9A551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777CECC" w14:textId="63D8A2A0" w:rsidR="00C000ED" w:rsidRPr="00AF3847" w:rsidRDefault="00951426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110,</w:t>
            </w:r>
            <w:r w:rsidR="00797FE9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3A452EB1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1D1A31" w14:textId="11A262A8" w:rsidR="00C000ED" w:rsidRPr="00AF3847" w:rsidRDefault="00951426" w:rsidP="00C000E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99,178</w:t>
            </w:r>
          </w:p>
        </w:tc>
        <w:tc>
          <w:tcPr>
            <w:tcW w:w="270" w:type="dxa"/>
          </w:tcPr>
          <w:p w14:paraId="76826DC3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B9D93D" w14:textId="18DD6D09" w:rsidR="00C000ED" w:rsidRPr="00AF3847" w:rsidRDefault="00D74FB6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107,499</w:t>
            </w:r>
          </w:p>
        </w:tc>
        <w:tc>
          <w:tcPr>
            <w:tcW w:w="270" w:type="dxa"/>
          </w:tcPr>
          <w:p w14:paraId="68CFB553" w14:textId="77777777" w:rsidR="00C000ED" w:rsidRPr="00AF3847" w:rsidRDefault="00C000ED" w:rsidP="00C000E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6C2BE4" w14:textId="624BD8BF" w:rsidR="00C000ED" w:rsidRPr="00AF3847" w:rsidRDefault="00F152FC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="00834A41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,223</w:t>
            </w:r>
          </w:p>
        </w:tc>
      </w:tr>
      <w:tr w:rsidR="00C000ED" w:rsidRPr="00AF3847" w14:paraId="2E1EB4D8" w14:textId="77777777" w:rsidTr="00834A41">
        <w:trPr>
          <w:trHeight w:val="93"/>
        </w:trPr>
        <w:tc>
          <w:tcPr>
            <w:tcW w:w="3780" w:type="dxa"/>
          </w:tcPr>
          <w:p w14:paraId="003D524F" w14:textId="77777777" w:rsidR="00C000ED" w:rsidRPr="00AF3847" w:rsidRDefault="00C000ED" w:rsidP="00C000E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4B8B475D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93D8A23" w14:textId="10E43876" w:rsidR="00C000ED" w:rsidRPr="00AF3847" w:rsidRDefault="00951426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(10,915)</w:t>
            </w:r>
          </w:p>
        </w:tc>
        <w:tc>
          <w:tcPr>
            <w:tcW w:w="270" w:type="dxa"/>
          </w:tcPr>
          <w:p w14:paraId="08E9304B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EE5CF9" w14:textId="21E60D11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(975)</w:t>
            </w:r>
          </w:p>
        </w:tc>
        <w:tc>
          <w:tcPr>
            <w:tcW w:w="270" w:type="dxa"/>
          </w:tcPr>
          <w:p w14:paraId="7771B158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AD6498" w14:textId="3D8C0CE7" w:rsidR="00C000ED" w:rsidRPr="00AF3847" w:rsidRDefault="00F152FC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(10,915)</w:t>
            </w:r>
          </w:p>
        </w:tc>
        <w:tc>
          <w:tcPr>
            <w:tcW w:w="270" w:type="dxa"/>
          </w:tcPr>
          <w:p w14:paraId="19F8FD27" w14:textId="77777777" w:rsidR="00C000ED" w:rsidRPr="00AF3847" w:rsidRDefault="00C000ED" w:rsidP="00C000E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148428" w14:textId="201C1559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(975)</w:t>
            </w:r>
          </w:p>
        </w:tc>
      </w:tr>
      <w:tr w:rsidR="00C000ED" w:rsidRPr="00AF3847" w14:paraId="4CCB2B00" w14:textId="77777777" w:rsidTr="00834A41">
        <w:trPr>
          <w:trHeight w:val="93"/>
        </w:trPr>
        <w:tc>
          <w:tcPr>
            <w:tcW w:w="3780" w:type="dxa"/>
          </w:tcPr>
          <w:p w14:paraId="6B0C92CA" w14:textId="59B1B518" w:rsidR="00C000ED" w:rsidRPr="00AF3847" w:rsidRDefault="00C000ED" w:rsidP="00C000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C68526E" w14:textId="77777777" w:rsidR="00C000ED" w:rsidRPr="00AF3847" w:rsidRDefault="00C000ED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92F3A54" w14:textId="63F1272E" w:rsidR="00C000ED" w:rsidRPr="00AF3847" w:rsidRDefault="00951426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99,165</w:t>
            </w:r>
          </w:p>
        </w:tc>
        <w:tc>
          <w:tcPr>
            <w:tcW w:w="270" w:type="dxa"/>
          </w:tcPr>
          <w:p w14:paraId="13DD5F5E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A04B21" w14:textId="6FAA121A" w:rsidR="00C000ED" w:rsidRPr="00AF3847" w:rsidRDefault="00951426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98,203</w:t>
            </w:r>
          </w:p>
        </w:tc>
        <w:tc>
          <w:tcPr>
            <w:tcW w:w="270" w:type="dxa"/>
          </w:tcPr>
          <w:p w14:paraId="566EEA62" w14:textId="77777777" w:rsidR="00C000ED" w:rsidRPr="00AF3847" w:rsidRDefault="00C000ED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2290AF" w14:textId="0FC96C38" w:rsidR="00C000ED" w:rsidRPr="00AF3847" w:rsidRDefault="00F152FC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96,584</w:t>
            </w:r>
          </w:p>
        </w:tc>
        <w:tc>
          <w:tcPr>
            <w:tcW w:w="270" w:type="dxa"/>
          </w:tcPr>
          <w:p w14:paraId="611576AB" w14:textId="77777777" w:rsidR="00C000ED" w:rsidRPr="00AF3847" w:rsidRDefault="00C000ED" w:rsidP="00C000E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7669F2" w14:textId="5F3CF173" w:rsidR="00C000ED" w:rsidRPr="00AF3847" w:rsidRDefault="00834A41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96,248</w:t>
            </w:r>
          </w:p>
        </w:tc>
      </w:tr>
      <w:tr w:rsidR="00834A41" w:rsidRPr="00AF3847" w14:paraId="0030EAAE" w14:textId="77777777" w:rsidTr="00834A41">
        <w:trPr>
          <w:trHeight w:val="93"/>
        </w:trPr>
        <w:tc>
          <w:tcPr>
            <w:tcW w:w="3780" w:type="dxa"/>
          </w:tcPr>
          <w:p w14:paraId="7A0FEF66" w14:textId="77777777" w:rsidR="00834A41" w:rsidRPr="00AF3847" w:rsidRDefault="00834A41" w:rsidP="00C000E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600973" w14:textId="77777777" w:rsidR="00834A41" w:rsidRPr="00AF3847" w:rsidRDefault="00834A41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F57621D" w14:textId="77777777" w:rsidR="00834A41" w:rsidRPr="00AF3847" w:rsidRDefault="00834A41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5BA424" w14:textId="77777777" w:rsidR="00834A41" w:rsidRPr="00AF3847" w:rsidRDefault="00834A41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B4B5FF" w14:textId="77777777" w:rsidR="00834A41" w:rsidRPr="00AF3847" w:rsidRDefault="00834A41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B6C4F6" w14:textId="77777777" w:rsidR="00834A41" w:rsidRPr="00AF3847" w:rsidRDefault="00834A41" w:rsidP="00C0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AEFC97" w14:textId="77777777" w:rsidR="00834A41" w:rsidRPr="00AF3847" w:rsidRDefault="00834A41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D03EC" w14:textId="77777777" w:rsidR="00834A41" w:rsidRPr="00AF3847" w:rsidRDefault="00834A41" w:rsidP="00C000E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2C511F" w14:textId="77777777" w:rsidR="00834A41" w:rsidRPr="00AF3847" w:rsidRDefault="00834A41" w:rsidP="00C000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596C54B" w14:textId="43C1EE99" w:rsidR="00E7565F" w:rsidRPr="00AF3847" w:rsidRDefault="00E7565F" w:rsidP="0061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42835789" w14:textId="3797B5CE" w:rsidR="002C28F6" w:rsidRPr="00AF3847" w:rsidRDefault="00E7565F" w:rsidP="0061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F384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62"/>
        <w:gridCol w:w="270"/>
        <w:gridCol w:w="1080"/>
        <w:gridCol w:w="270"/>
        <w:gridCol w:w="1080"/>
        <w:gridCol w:w="270"/>
        <w:gridCol w:w="1080"/>
      </w:tblGrid>
      <w:tr w:rsidR="002C28F6" w:rsidRPr="00AF3847" w14:paraId="5DDF5235" w14:textId="77777777" w:rsidTr="00E950D7">
        <w:tc>
          <w:tcPr>
            <w:tcW w:w="4050" w:type="dxa"/>
          </w:tcPr>
          <w:p w14:paraId="741BA456" w14:textId="77777777" w:rsidR="002C28F6" w:rsidRPr="00AF3847" w:rsidRDefault="002C28F6" w:rsidP="00F8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</w:t>
            </w:r>
            <w:r w:rsidRPr="00AF3847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412" w:type="dxa"/>
            <w:gridSpan w:val="3"/>
            <w:vAlign w:val="center"/>
          </w:tcPr>
          <w:p w14:paraId="637C6C21" w14:textId="77777777" w:rsidR="002C28F6" w:rsidRPr="00AF3847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74D159D" w14:textId="77777777" w:rsidR="002C28F6" w:rsidRPr="00AF3847" w:rsidRDefault="002C28F6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34309E5" w14:textId="77777777" w:rsidR="002C28F6" w:rsidRPr="00AF3847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7BA34D42" w14:textId="77777777" w:rsidTr="00E950D7">
        <w:tc>
          <w:tcPr>
            <w:tcW w:w="4050" w:type="dxa"/>
          </w:tcPr>
          <w:p w14:paraId="5B61A80C" w14:textId="77777777" w:rsidR="002C28F6" w:rsidRPr="00AF3847" w:rsidRDefault="002C28F6" w:rsidP="005C711E">
            <w:pPr>
              <w:tabs>
                <w:tab w:val="clear" w:pos="227"/>
                <w:tab w:val="clear" w:pos="454"/>
              </w:tabs>
              <w:ind w:left="16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62" w:type="dxa"/>
          </w:tcPr>
          <w:p w14:paraId="4C78CAAC" w14:textId="693C7A2C" w:rsidR="002C28F6" w:rsidRPr="00AF3847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103FB0E" w14:textId="77777777" w:rsidR="002C28F6" w:rsidRPr="00AF3847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C3285F" w14:textId="3A31A0D9" w:rsidR="002C28F6" w:rsidRPr="00AF3847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9F087A5" w14:textId="77777777" w:rsidR="002C28F6" w:rsidRPr="00AF3847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B90BB8E" w14:textId="21B66DB2" w:rsidR="002C28F6" w:rsidRPr="00AF3847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A77FEBF" w14:textId="77777777" w:rsidR="002C28F6" w:rsidRPr="00AF3847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7495CB" w14:textId="4B9C5D02" w:rsidR="002C28F6" w:rsidRPr="00AF3847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C28F6" w:rsidRPr="00AF3847" w14:paraId="236387FF" w14:textId="77777777" w:rsidTr="00E950D7">
        <w:tc>
          <w:tcPr>
            <w:tcW w:w="4050" w:type="dxa"/>
          </w:tcPr>
          <w:p w14:paraId="42D7C5E0" w14:textId="77777777" w:rsidR="002C28F6" w:rsidRPr="00AF3847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14:paraId="6ACF079A" w14:textId="77777777" w:rsidR="002C28F6" w:rsidRPr="00AF3847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40A74" w:rsidRPr="00AF3847" w14:paraId="2DCF96ED" w14:textId="77777777" w:rsidTr="00E950D7">
        <w:trPr>
          <w:trHeight w:val="93"/>
        </w:trPr>
        <w:tc>
          <w:tcPr>
            <w:tcW w:w="4050" w:type="dxa"/>
          </w:tcPr>
          <w:p w14:paraId="3C650E97" w14:textId="77777777" w:rsidR="00440A74" w:rsidRPr="00AF3847" w:rsidRDefault="00440A74" w:rsidP="00440A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62" w:type="dxa"/>
          </w:tcPr>
          <w:p w14:paraId="77F18B91" w14:textId="7E33AC47" w:rsidR="00440A74" w:rsidRPr="00AF3847" w:rsidRDefault="001C2C8E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1.90 - 3.03</w:t>
            </w:r>
          </w:p>
        </w:tc>
        <w:tc>
          <w:tcPr>
            <w:tcW w:w="270" w:type="dxa"/>
          </w:tcPr>
          <w:p w14:paraId="31370C78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E6321C" w14:textId="633AE623" w:rsidR="00440A74" w:rsidRPr="00AF3847" w:rsidRDefault="00440A74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2.88 - 3.15</w:t>
            </w:r>
          </w:p>
        </w:tc>
        <w:tc>
          <w:tcPr>
            <w:tcW w:w="270" w:type="dxa"/>
          </w:tcPr>
          <w:p w14:paraId="451D1FD5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F2A5B" w14:textId="7572B05A" w:rsidR="00440A74" w:rsidRPr="00AF3847" w:rsidRDefault="001C2C8E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1.90</w:t>
            </w:r>
          </w:p>
        </w:tc>
        <w:tc>
          <w:tcPr>
            <w:tcW w:w="270" w:type="dxa"/>
          </w:tcPr>
          <w:p w14:paraId="0476BC99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DE5A3" w14:textId="1FFF714D" w:rsidR="00440A74" w:rsidRPr="00AF3847" w:rsidRDefault="00440A74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</w:p>
        </w:tc>
      </w:tr>
      <w:tr w:rsidR="00440A74" w:rsidRPr="00AF3847" w14:paraId="428B5762" w14:textId="77777777" w:rsidTr="00E950D7">
        <w:trPr>
          <w:trHeight w:val="93"/>
        </w:trPr>
        <w:tc>
          <w:tcPr>
            <w:tcW w:w="4050" w:type="dxa"/>
          </w:tcPr>
          <w:p w14:paraId="0FDDCD7B" w14:textId="77777777" w:rsidR="00440A74" w:rsidRPr="00AF3847" w:rsidRDefault="00440A74" w:rsidP="00440A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</w:tcPr>
          <w:p w14:paraId="216F6F7F" w14:textId="016D7E9C" w:rsidR="00440A74" w:rsidRPr="00AF3847" w:rsidRDefault="001C2C8E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4 - 5</w:t>
            </w:r>
          </w:p>
        </w:tc>
        <w:tc>
          <w:tcPr>
            <w:tcW w:w="270" w:type="dxa"/>
          </w:tcPr>
          <w:p w14:paraId="3B60976A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D9028" w14:textId="2256A479" w:rsidR="00440A74" w:rsidRPr="00AF3847" w:rsidRDefault="00440A74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EB00F6B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DDB2A" w14:textId="4BE4548C" w:rsidR="00440A74" w:rsidRPr="00AF3847" w:rsidRDefault="001C2C8E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43BA4E0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0E9EF" w14:textId="6C3FF231" w:rsidR="00440A74" w:rsidRPr="00AF3847" w:rsidRDefault="00440A74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440A74" w:rsidRPr="00AF3847" w14:paraId="00DE0BC3" w14:textId="77777777" w:rsidTr="00E950D7">
        <w:trPr>
          <w:trHeight w:val="93"/>
        </w:trPr>
        <w:tc>
          <w:tcPr>
            <w:tcW w:w="4050" w:type="dxa"/>
          </w:tcPr>
          <w:p w14:paraId="76A41142" w14:textId="77777777" w:rsidR="00440A74" w:rsidRPr="00AF3847" w:rsidRDefault="00440A74" w:rsidP="00440A7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062" w:type="dxa"/>
          </w:tcPr>
          <w:p w14:paraId="4EA3EEEE" w14:textId="628BAF2F" w:rsidR="00440A74" w:rsidRPr="00AF3847" w:rsidRDefault="001C2C8E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0 - 34</w:t>
            </w:r>
          </w:p>
        </w:tc>
        <w:tc>
          <w:tcPr>
            <w:tcW w:w="270" w:type="dxa"/>
          </w:tcPr>
          <w:p w14:paraId="4A81B2BC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2C5A3" w14:textId="5290B2EB" w:rsidR="00440A74" w:rsidRPr="00AF3847" w:rsidRDefault="00440A74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0 - 34</w:t>
            </w:r>
          </w:p>
        </w:tc>
        <w:tc>
          <w:tcPr>
            <w:tcW w:w="270" w:type="dxa"/>
          </w:tcPr>
          <w:p w14:paraId="2154FB46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26EBC" w14:textId="2C7A7191" w:rsidR="00440A74" w:rsidRPr="00AF3847" w:rsidRDefault="00D07A07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0 - 19</w:t>
            </w:r>
          </w:p>
        </w:tc>
        <w:tc>
          <w:tcPr>
            <w:tcW w:w="270" w:type="dxa"/>
          </w:tcPr>
          <w:p w14:paraId="12AFCE5A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C0D10" w14:textId="5C8B5538" w:rsidR="00440A74" w:rsidRPr="00AF3847" w:rsidRDefault="00440A74" w:rsidP="00440A7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</w:tbl>
    <w:p w14:paraId="6175EF83" w14:textId="77777777" w:rsidR="002C28F6" w:rsidRPr="00AF3847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C6C21E" w14:textId="5E106D7E" w:rsidR="00637131" w:rsidRPr="00AF3847" w:rsidRDefault="002C28F6" w:rsidP="00866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 </w:t>
      </w:r>
    </w:p>
    <w:p w14:paraId="7D551AF2" w14:textId="77777777" w:rsidR="00E776FE" w:rsidRPr="00E776FE" w:rsidRDefault="00E776FE" w:rsidP="00E77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77E73C0" w14:textId="5FDB5B94" w:rsidR="002C28F6" w:rsidRPr="00AF3847" w:rsidRDefault="002C28F6" w:rsidP="001D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31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2D2C" w:rsidRPr="00AF3847">
        <w:rPr>
          <w:rFonts w:asciiTheme="majorBidi" w:hAnsiTheme="majorBidi" w:cstheme="majorBidi"/>
          <w:sz w:val="30"/>
          <w:szCs w:val="30"/>
        </w:rPr>
        <w:t>256</w:t>
      </w:r>
      <w:r w:rsidR="00440A74" w:rsidRPr="00AF3847">
        <w:rPr>
          <w:rFonts w:asciiTheme="majorBidi" w:hAnsiTheme="majorBidi" w:cstheme="majorBidi"/>
          <w:sz w:val="30"/>
          <w:szCs w:val="30"/>
        </w:rPr>
        <w:t>8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D07A07" w:rsidRPr="00AF3847">
        <w:rPr>
          <w:rFonts w:asciiTheme="majorBidi" w:hAnsiTheme="majorBidi" w:cstheme="majorBidi"/>
          <w:sz w:val="30"/>
          <w:szCs w:val="30"/>
        </w:rPr>
        <w:t>21.31</w:t>
      </w:r>
      <w:r w:rsidR="055A8197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D07A07" w:rsidRPr="00AF3847">
        <w:rPr>
          <w:rFonts w:asciiTheme="majorBidi" w:hAnsiTheme="majorBidi" w:cstheme="majorBidi"/>
          <w:sz w:val="30"/>
          <w:szCs w:val="30"/>
        </w:rPr>
        <w:t>-</w:t>
      </w:r>
      <w:r w:rsidR="055A8197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D07A07" w:rsidRPr="00AF3847">
        <w:rPr>
          <w:rFonts w:asciiTheme="majorBidi" w:hAnsiTheme="majorBidi" w:cstheme="majorBidi"/>
          <w:sz w:val="30"/>
          <w:szCs w:val="30"/>
        </w:rPr>
        <w:t>27.26</w:t>
      </w:r>
      <w:r w:rsidR="00B559D1"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42D2C" w:rsidRPr="00AF384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40A74" w:rsidRPr="00AF3847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40A74" w:rsidRPr="00AF3847">
        <w:rPr>
          <w:rFonts w:asciiTheme="majorBidi" w:hAnsiTheme="majorBidi" w:cstheme="majorBidi"/>
          <w:i/>
          <w:iCs/>
          <w:sz w:val="30"/>
          <w:szCs w:val="30"/>
        </w:rPr>
        <w:t>21.67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07A07" w:rsidRPr="00AF3847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40A74" w:rsidRPr="00AF3847">
        <w:rPr>
          <w:rFonts w:asciiTheme="majorBidi" w:hAnsiTheme="majorBidi" w:cstheme="majorBidi"/>
          <w:i/>
          <w:iCs/>
          <w:sz w:val="30"/>
          <w:szCs w:val="30"/>
        </w:rPr>
        <w:t>27.26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AF384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92B68C3" w14:textId="77777777" w:rsidR="002C28F6" w:rsidRPr="00AF3847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015EDCC8" w14:textId="77777777" w:rsidR="002C28F6" w:rsidRPr="00AF3847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F384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F489343" w14:textId="77777777" w:rsidR="002C28F6" w:rsidRPr="00AF3847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E464A6F" w14:textId="668E1645" w:rsidR="002C28F6" w:rsidRPr="00AF3847" w:rsidRDefault="002C28F6" w:rsidP="00E77A6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E1969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ๆ คงที่</w:t>
      </w:r>
    </w:p>
    <w:p w14:paraId="39A2422E" w14:textId="77777777" w:rsidR="002C28F6" w:rsidRPr="00AF3847" w:rsidRDefault="002C28F6" w:rsidP="00E77A6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2C28F6" w:rsidRPr="00AF3847" w14:paraId="54B24E9F" w14:textId="77777777" w:rsidTr="00E950D7">
        <w:trPr>
          <w:tblHeader/>
        </w:trPr>
        <w:tc>
          <w:tcPr>
            <w:tcW w:w="4230" w:type="dxa"/>
          </w:tcPr>
          <w:p w14:paraId="20D1A33C" w14:textId="77777777" w:rsidR="002C28F6" w:rsidRPr="00AF3847" w:rsidRDefault="002C28F6" w:rsidP="00E77A68">
            <w:pPr>
              <w:spacing w:line="240" w:lineRule="auto"/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256FFFBA" w14:textId="77777777" w:rsidR="002C28F6" w:rsidRPr="00AF3847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AF3847" w14:paraId="3136876E" w14:textId="77777777" w:rsidTr="00E950D7">
        <w:trPr>
          <w:tblHeader/>
        </w:trPr>
        <w:tc>
          <w:tcPr>
            <w:tcW w:w="4230" w:type="dxa"/>
          </w:tcPr>
          <w:p w14:paraId="577F119C" w14:textId="77777777" w:rsidR="002C28F6" w:rsidRPr="00AF3847" w:rsidRDefault="002C28F6" w:rsidP="00E77A6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vAlign w:val="center"/>
          </w:tcPr>
          <w:p w14:paraId="40D3846F" w14:textId="734FF8D5" w:rsidR="002C28F6" w:rsidRPr="00AF3847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0D8C6C58" w14:textId="77777777" w:rsidR="002C28F6" w:rsidRPr="00AF3847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F253386" w14:textId="412F9D30" w:rsidR="002C28F6" w:rsidRPr="00AF3847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ข้อสมมติลดลงร้อยละ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D657A" w:rsidRPr="00AF3847" w14:paraId="5327943D" w14:textId="77777777" w:rsidTr="00E950D7">
        <w:trPr>
          <w:tblHeader/>
        </w:trPr>
        <w:tc>
          <w:tcPr>
            <w:tcW w:w="4230" w:type="dxa"/>
          </w:tcPr>
          <w:p w14:paraId="13F64215" w14:textId="145F284F" w:rsidR="002D657A" w:rsidRPr="00AF3847" w:rsidRDefault="002D657A" w:rsidP="002D657A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</w:tcPr>
          <w:p w14:paraId="6951DF2A" w14:textId="20B4E159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4EB4FAA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525BD478" w14:textId="0B5C6603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7F2E3C6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18F727" w14:textId="610E5044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4CE4CF0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96A6EC1" w14:textId="74E5814C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C28F6" w:rsidRPr="00AF3847" w14:paraId="06E87BE7" w14:textId="77777777" w:rsidTr="00E950D7">
        <w:trPr>
          <w:tblHeader/>
        </w:trPr>
        <w:tc>
          <w:tcPr>
            <w:tcW w:w="4230" w:type="dxa"/>
          </w:tcPr>
          <w:p w14:paraId="306ED5DB" w14:textId="77777777" w:rsidR="002C28F6" w:rsidRPr="00AF3847" w:rsidRDefault="002C28F6" w:rsidP="00C941D8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270F0967" w14:textId="77777777" w:rsidR="002C28F6" w:rsidRPr="00AF3847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0A74" w:rsidRPr="00AF3847" w14:paraId="511E55ED" w14:textId="77777777" w:rsidTr="00E950D7">
        <w:trPr>
          <w:trHeight w:val="93"/>
        </w:trPr>
        <w:tc>
          <w:tcPr>
            <w:tcW w:w="4230" w:type="dxa"/>
          </w:tcPr>
          <w:p w14:paraId="1FE60B56" w14:textId="77777777" w:rsidR="00440A74" w:rsidRPr="00AF3847" w:rsidRDefault="00440A74" w:rsidP="00440A7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</w:tcPr>
          <w:p w14:paraId="574DA17B" w14:textId="3AB94ED2" w:rsidR="00440A74" w:rsidRPr="00AF3847" w:rsidRDefault="00D07A07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(10,129)</w:t>
            </w:r>
          </w:p>
        </w:tc>
        <w:tc>
          <w:tcPr>
            <w:tcW w:w="270" w:type="dxa"/>
          </w:tcPr>
          <w:p w14:paraId="5838D136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6BEE32E" w14:textId="37B7AECB" w:rsidR="00440A74" w:rsidRPr="00AF3847" w:rsidRDefault="00440A74" w:rsidP="00440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(8,736)</w:t>
            </w:r>
          </w:p>
        </w:tc>
        <w:tc>
          <w:tcPr>
            <w:tcW w:w="270" w:type="dxa"/>
          </w:tcPr>
          <w:p w14:paraId="341E1807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CA6DA" w14:textId="0A2A1134" w:rsidR="00440A74" w:rsidRPr="00AF3847" w:rsidRDefault="00D05D2F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11,855</w:t>
            </w:r>
          </w:p>
        </w:tc>
        <w:tc>
          <w:tcPr>
            <w:tcW w:w="270" w:type="dxa"/>
          </w:tcPr>
          <w:p w14:paraId="0BE9B8AA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5DFF78" w14:textId="743B39F7" w:rsidR="00440A74" w:rsidRPr="00AF3847" w:rsidRDefault="00440A74" w:rsidP="00440A7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10,186</w:t>
            </w:r>
          </w:p>
        </w:tc>
      </w:tr>
      <w:tr w:rsidR="00440A74" w:rsidRPr="00AF3847" w14:paraId="66A6D17A" w14:textId="77777777" w:rsidTr="00E950D7">
        <w:trPr>
          <w:trHeight w:val="93"/>
        </w:trPr>
        <w:tc>
          <w:tcPr>
            <w:tcW w:w="4230" w:type="dxa"/>
          </w:tcPr>
          <w:p w14:paraId="13D3578E" w14:textId="77777777" w:rsidR="00440A74" w:rsidRPr="00AF3847" w:rsidRDefault="00440A74" w:rsidP="00440A7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</w:tcPr>
          <w:p w14:paraId="2DD29457" w14:textId="455D1007" w:rsidR="00440A74" w:rsidRPr="00AF3847" w:rsidRDefault="00D07A07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10,924</w:t>
            </w:r>
          </w:p>
        </w:tc>
        <w:tc>
          <w:tcPr>
            <w:tcW w:w="270" w:type="dxa"/>
          </w:tcPr>
          <w:p w14:paraId="02919877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92ABF4" w14:textId="0F5A429D" w:rsidR="00440A74" w:rsidRPr="00AF3847" w:rsidRDefault="00440A74" w:rsidP="00440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11,150</w:t>
            </w:r>
          </w:p>
        </w:tc>
        <w:tc>
          <w:tcPr>
            <w:tcW w:w="270" w:type="dxa"/>
          </w:tcPr>
          <w:p w14:paraId="63DB7540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DFF46" w14:textId="1261AE9F" w:rsidR="00440A74" w:rsidRPr="00AF3847" w:rsidRDefault="00D05D2F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(9,522)</w:t>
            </w:r>
          </w:p>
        </w:tc>
        <w:tc>
          <w:tcPr>
            <w:tcW w:w="270" w:type="dxa"/>
          </w:tcPr>
          <w:p w14:paraId="00A71745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3468D7" w14:textId="68EFD6C3" w:rsidR="00440A74" w:rsidRPr="00AF3847" w:rsidRDefault="00440A74" w:rsidP="00440A7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(9,622)</w:t>
            </w:r>
          </w:p>
        </w:tc>
      </w:tr>
      <w:tr w:rsidR="00440A74" w:rsidRPr="00AF3847" w14:paraId="44671EC0" w14:textId="77777777" w:rsidTr="00E950D7">
        <w:trPr>
          <w:trHeight w:val="380"/>
        </w:trPr>
        <w:tc>
          <w:tcPr>
            <w:tcW w:w="4230" w:type="dxa"/>
          </w:tcPr>
          <w:p w14:paraId="28BF24B4" w14:textId="77777777" w:rsidR="00440A74" w:rsidRPr="00AF3847" w:rsidRDefault="00440A74" w:rsidP="00440A7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</w:tcPr>
          <w:p w14:paraId="47EFD46C" w14:textId="57272F98" w:rsidR="00440A74" w:rsidRPr="00AF3847" w:rsidRDefault="00D07A07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05D2F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10,740)</w:t>
            </w:r>
          </w:p>
        </w:tc>
        <w:tc>
          <w:tcPr>
            <w:tcW w:w="270" w:type="dxa"/>
          </w:tcPr>
          <w:p w14:paraId="56B51491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BE2D6A3" w14:textId="451047B0" w:rsidR="00440A74" w:rsidRPr="00AF3847" w:rsidRDefault="00440A74" w:rsidP="00440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(9,457)</w:t>
            </w:r>
          </w:p>
        </w:tc>
        <w:tc>
          <w:tcPr>
            <w:tcW w:w="270" w:type="dxa"/>
          </w:tcPr>
          <w:p w14:paraId="485134DC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5A952" w14:textId="46BB28E0" w:rsidR="00440A74" w:rsidRPr="00AF3847" w:rsidRDefault="00D05D2F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4,377</w:t>
            </w:r>
          </w:p>
        </w:tc>
        <w:tc>
          <w:tcPr>
            <w:tcW w:w="270" w:type="dxa"/>
          </w:tcPr>
          <w:p w14:paraId="4D1DA0FB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B59022" w14:textId="5AC9ADF4" w:rsidR="00440A74" w:rsidRPr="00AF3847" w:rsidRDefault="00440A74" w:rsidP="00440A7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3,781</w:t>
            </w:r>
          </w:p>
        </w:tc>
      </w:tr>
    </w:tbl>
    <w:p w14:paraId="346B1422" w14:textId="218A2512" w:rsidR="0061074B" w:rsidRPr="00AF3847" w:rsidRDefault="0061074B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2C28F6" w:rsidRPr="00AF3847" w14:paraId="6438483F" w14:textId="77777777" w:rsidTr="00E950D7">
        <w:trPr>
          <w:tblHeader/>
        </w:trPr>
        <w:tc>
          <w:tcPr>
            <w:tcW w:w="4230" w:type="dxa"/>
          </w:tcPr>
          <w:p w14:paraId="0975AC6D" w14:textId="0205D28D" w:rsidR="002C28F6" w:rsidRPr="00AF3847" w:rsidRDefault="002C28F6" w:rsidP="00C1252E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02647DBC" w14:textId="77777777" w:rsidR="002C28F6" w:rsidRPr="00AF3847" w:rsidRDefault="002C28F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3135164A" w14:textId="77777777" w:rsidTr="00E950D7">
        <w:trPr>
          <w:tblHeader/>
        </w:trPr>
        <w:tc>
          <w:tcPr>
            <w:tcW w:w="4230" w:type="dxa"/>
          </w:tcPr>
          <w:p w14:paraId="5E388682" w14:textId="77777777" w:rsidR="002C28F6" w:rsidRPr="00AF3847" w:rsidRDefault="002C28F6" w:rsidP="00C1252E">
            <w:pPr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vAlign w:val="center"/>
          </w:tcPr>
          <w:p w14:paraId="398D101B" w14:textId="29A5FD45" w:rsidR="002C28F6" w:rsidRPr="00AF3847" w:rsidRDefault="002C28F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73AF9E58" w14:textId="77777777" w:rsidR="002C28F6" w:rsidRPr="00AF3847" w:rsidRDefault="002C28F6" w:rsidP="00C1252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35A7B33" w14:textId="65E70A4E" w:rsidR="002C28F6" w:rsidRPr="00AF3847" w:rsidRDefault="002C28F6" w:rsidP="00C125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D657A" w:rsidRPr="00AF3847" w14:paraId="0B1D4927" w14:textId="77777777" w:rsidTr="00E950D7">
        <w:trPr>
          <w:tblHeader/>
        </w:trPr>
        <w:tc>
          <w:tcPr>
            <w:tcW w:w="4230" w:type="dxa"/>
          </w:tcPr>
          <w:p w14:paraId="5CA4E8A7" w14:textId="0F16BAB7" w:rsidR="002D657A" w:rsidRPr="00AF3847" w:rsidRDefault="002D657A" w:rsidP="002D657A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</w:tcPr>
          <w:p w14:paraId="3D7E2B5B" w14:textId="65C3C43E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C520FFC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633C0CCA" w14:textId="0718551C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1C37DD9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BFA6DB" w14:textId="64279660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A70DBCD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6AD22D0" w14:textId="494783BB" w:rsidR="002D657A" w:rsidRPr="00AF3847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0A74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D657A" w:rsidRPr="00AF3847" w14:paraId="22A48464" w14:textId="77777777" w:rsidTr="00E950D7">
        <w:trPr>
          <w:tblHeader/>
        </w:trPr>
        <w:tc>
          <w:tcPr>
            <w:tcW w:w="4230" w:type="dxa"/>
          </w:tcPr>
          <w:p w14:paraId="7D8C0A7F" w14:textId="77777777" w:rsidR="002D657A" w:rsidRPr="00AF3847" w:rsidRDefault="002D657A" w:rsidP="002D657A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007BA639" w14:textId="77777777" w:rsidR="002D657A" w:rsidRPr="00AF3847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0A74" w:rsidRPr="00AF3847" w14:paraId="785FAC6C" w14:textId="77777777" w:rsidTr="00E950D7">
        <w:trPr>
          <w:trHeight w:val="93"/>
        </w:trPr>
        <w:tc>
          <w:tcPr>
            <w:tcW w:w="4230" w:type="dxa"/>
          </w:tcPr>
          <w:p w14:paraId="1C77C633" w14:textId="77777777" w:rsidR="00440A74" w:rsidRPr="00AF3847" w:rsidRDefault="00440A74" w:rsidP="00440A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</w:tcPr>
          <w:p w14:paraId="39FB57A6" w14:textId="1D924A4E" w:rsidR="00440A74" w:rsidRPr="00AF3847" w:rsidRDefault="00D05D2F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(9,852)</w:t>
            </w:r>
          </w:p>
        </w:tc>
        <w:tc>
          <w:tcPr>
            <w:tcW w:w="270" w:type="dxa"/>
          </w:tcPr>
          <w:p w14:paraId="7A5E5793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052A9E0" w14:textId="59ED7AF8" w:rsidR="00440A74" w:rsidRPr="00AF3847" w:rsidRDefault="00440A74" w:rsidP="00440A7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(8,517)</w:t>
            </w:r>
          </w:p>
        </w:tc>
        <w:tc>
          <w:tcPr>
            <w:tcW w:w="270" w:type="dxa"/>
          </w:tcPr>
          <w:p w14:paraId="4E4BB96F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5C6F8" w14:textId="77649A39" w:rsidR="00440A74" w:rsidRPr="00AF3847" w:rsidRDefault="00D05D2F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11,534</w:t>
            </w:r>
          </w:p>
        </w:tc>
        <w:tc>
          <w:tcPr>
            <w:tcW w:w="270" w:type="dxa"/>
          </w:tcPr>
          <w:p w14:paraId="407EE44C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90708" w14:textId="36D14AA8" w:rsidR="00440A74" w:rsidRPr="00AF3847" w:rsidRDefault="00440A74" w:rsidP="00440A7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9,932</w:t>
            </w:r>
          </w:p>
        </w:tc>
      </w:tr>
      <w:tr w:rsidR="00440A74" w:rsidRPr="00AF3847" w14:paraId="5812795D" w14:textId="77777777" w:rsidTr="00E950D7">
        <w:trPr>
          <w:trHeight w:val="93"/>
        </w:trPr>
        <w:tc>
          <w:tcPr>
            <w:tcW w:w="4230" w:type="dxa"/>
          </w:tcPr>
          <w:p w14:paraId="0966A85E" w14:textId="77777777" w:rsidR="00440A74" w:rsidRPr="00AF3847" w:rsidRDefault="00440A74" w:rsidP="00440A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</w:tcPr>
          <w:p w14:paraId="4255DED0" w14:textId="065AFFD4" w:rsidR="00440A74" w:rsidRPr="00AF3847" w:rsidRDefault="00D05D2F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10,565</w:t>
            </w:r>
          </w:p>
        </w:tc>
        <w:tc>
          <w:tcPr>
            <w:tcW w:w="270" w:type="dxa"/>
          </w:tcPr>
          <w:p w14:paraId="7351A208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DC21042" w14:textId="613CD67D" w:rsidR="00440A74" w:rsidRPr="00AF3847" w:rsidRDefault="00440A74" w:rsidP="00440A7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10,887</w:t>
            </w:r>
          </w:p>
        </w:tc>
        <w:tc>
          <w:tcPr>
            <w:tcW w:w="270" w:type="dxa"/>
          </w:tcPr>
          <w:p w14:paraId="38F6777D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2C323" w14:textId="3C423F5C" w:rsidR="00440A74" w:rsidRPr="00AF3847" w:rsidRDefault="00D05D2F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(9,210)</w:t>
            </w:r>
          </w:p>
        </w:tc>
        <w:tc>
          <w:tcPr>
            <w:tcW w:w="270" w:type="dxa"/>
          </w:tcPr>
          <w:p w14:paraId="1C14EF8E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36EC41" w14:textId="6158DEDD" w:rsidR="00440A74" w:rsidRPr="00AF3847" w:rsidRDefault="00440A74" w:rsidP="00440A7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(9,393)</w:t>
            </w:r>
          </w:p>
        </w:tc>
      </w:tr>
      <w:tr w:rsidR="00440A74" w:rsidRPr="00AF3847" w14:paraId="64EE6327" w14:textId="77777777" w:rsidTr="00E950D7">
        <w:trPr>
          <w:trHeight w:val="380"/>
        </w:trPr>
        <w:tc>
          <w:tcPr>
            <w:tcW w:w="4230" w:type="dxa"/>
          </w:tcPr>
          <w:p w14:paraId="57C6D95F" w14:textId="77777777" w:rsidR="00440A74" w:rsidRPr="00AF3847" w:rsidRDefault="00440A74" w:rsidP="00440A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</w:tcPr>
          <w:p w14:paraId="028E03A2" w14:textId="1D2CE032" w:rsidR="00440A74" w:rsidRPr="00AF3847" w:rsidRDefault="00D05D2F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(10,438)</w:t>
            </w:r>
          </w:p>
        </w:tc>
        <w:tc>
          <w:tcPr>
            <w:tcW w:w="270" w:type="dxa"/>
          </w:tcPr>
          <w:p w14:paraId="1D2E0378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947CD1E" w14:textId="15EAA7D5" w:rsidR="00440A74" w:rsidRPr="00AF3847" w:rsidRDefault="00440A74" w:rsidP="00440A7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(9,219)</w:t>
            </w:r>
          </w:p>
        </w:tc>
        <w:tc>
          <w:tcPr>
            <w:tcW w:w="270" w:type="dxa"/>
          </w:tcPr>
          <w:p w14:paraId="2294BD0F" w14:textId="77777777" w:rsidR="00440A74" w:rsidRPr="00AF3847" w:rsidRDefault="00440A74" w:rsidP="0044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25B507" w14:textId="7DFFC805" w:rsidR="00440A74" w:rsidRPr="00AF3847" w:rsidRDefault="00D05D2F" w:rsidP="00440A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0911B0"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249E9973" w14:textId="77777777" w:rsidR="00440A74" w:rsidRPr="00AF3847" w:rsidRDefault="00440A74" w:rsidP="00440A7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18453" w14:textId="7B241914" w:rsidR="00440A74" w:rsidRPr="00AF3847" w:rsidRDefault="00440A74" w:rsidP="00440A7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3,698</w:t>
            </w:r>
          </w:p>
        </w:tc>
      </w:tr>
    </w:tbl>
    <w:p w14:paraId="47BEB6B7" w14:textId="603BBBDF" w:rsidR="00776BE7" w:rsidRPr="00E776FE" w:rsidRDefault="0077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708F9A3" w14:textId="53037954" w:rsidR="002C28F6" w:rsidRPr="00AF3847" w:rsidRDefault="00866577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หุ้นทุนซื้อคืน</w:t>
      </w:r>
    </w:p>
    <w:p w14:paraId="71F15A08" w14:textId="77777777" w:rsidR="002C28F6" w:rsidRPr="00AF3847" w:rsidRDefault="002C28F6" w:rsidP="0061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0C7BA8F" w14:textId="77777777" w:rsidR="00866577" w:rsidRPr="00AF3847" w:rsidRDefault="00866577" w:rsidP="0086657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AF3847">
        <w:rPr>
          <w:rFonts w:ascii="Angsana New" w:hAnsi="Angsana New"/>
          <w:spacing w:val="-4"/>
          <w:sz w:val="30"/>
          <w:szCs w:val="30"/>
        </w:rPr>
        <w:t>16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AF3847">
        <w:rPr>
          <w:rFonts w:ascii="Angsana New" w:hAnsi="Angsana New"/>
          <w:spacing w:val="-4"/>
          <w:sz w:val="30"/>
          <w:szCs w:val="30"/>
        </w:rPr>
        <w:t>2568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ที่ประชุมมีมติอนุมัติโครงการซื้อหุ้นคืนของบริษัทเพื่อวัตถุประสงค์ในการบริหารทางการเงิน โดยมีจำนวนหุ้นที่จะซื้อคืนไม่เกิน </w:t>
      </w:r>
      <w:r w:rsidRPr="00AF3847">
        <w:rPr>
          <w:rFonts w:ascii="Angsana New" w:hAnsi="Angsana New"/>
          <w:spacing w:val="-4"/>
          <w:sz w:val="30"/>
          <w:szCs w:val="30"/>
        </w:rPr>
        <w:t>5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ล้านหุ้น คิดเป็นจำนวนร้อยละ </w:t>
      </w:r>
      <w:r w:rsidRPr="00AF3847">
        <w:rPr>
          <w:rFonts w:ascii="Angsana New" w:hAnsi="Angsana New"/>
          <w:spacing w:val="-4"/>
          <w:sz w:val="30"/>
          <w:szCs w:val="30"/>
        </w:rPr>
        <w:t>1.62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ภายในวงเงินจำนวนไม่เกิน </w:t>
      </w:r>
      <w:r w:rsidRPr="00AF3847">
        <w:rPr>
          <w:rFonts w:ascii="Angsana New" w:hAnsi="Angsana New"/>
          <w:spacing w:val="-4"/>
          <w:sz w:val="30"/>
          <w:szCs w:val="30"/>
        </w:rPr>
        <w:t>250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โดยมีกำหนดระยะเวลาที่จะซื้อหุ้นคืนตั้งแต่วันที่ </w:t>
      </w:r>
      <w:r w:rsidRPr="00AF3847">
        <w:rPr>
          <w:rFonts w:ascii="Angsana New" w:hAnsi="Angsana New"/>
          <w:spacing w:val="-4"/>
          <w:sz w:val="30"/>
          <w:szCs w:val="30"/>
        </w:rPr>
        <w:t>20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AF3847">
        <w:rPr>
          <w:rFonts w:ascii="Angsana New" w:hAnsi="Angsana New"/>
          <w:spacing w:val="-4"/>
          <w:sz w:val="30"/>
          <w:szCs w:val="30"/>
        </w:rPr>
        <w:t>2568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Pr="00AF3847">
        <w:rPr>
          <w:rFonts w:ascii="Angsana New" w:hAnsi="Angsana New"/>
          <w:spacing w:val="-4"/>
          <w:sz w:val="30"/>
          <w:szCs w:val="30"/>
        </w:rPr>
        <w:t>19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AF3847">
        <w:rPr>
          <w:rFonts w:ascii="Angsana New" w:hAnsi="Angsana New"/>
          <w:spacing w:val="-4"/>
          <w:sz w:val="30"/>
          <w:szCs w:val="30"/>
        </w:rPr>
        <w:t>2568</w:t>
      </w:r>
    </w:p>
    <w:p w14:paraId="394D0626" w14:textId="77777777" w:rsidR="00866577" w:rsidRPr="00AF3847" w:rsidRDefault="00866577" w:rsidP="0086657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F19F91" w14:textId="77777777" w:rsidR="00866577" w:rsidRPr="00AF3847" w:rsidRDefault="00866577" w:rsidP="0086657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F3847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>รอบระยะเวลา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AF3847">
        <w:rPr>
          <w:rFonts w:ascii="Angsana New" w:hAnsi="Angsana New"/>
          <w:spacing w:val="-4"/>
          <w:sz w:val="30"/>
          <w:szCs w:val="30"/>
        </w:rPr>
        <w:t xml:space="preserve">31 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F3847">
        <w:rPr>
          <w:rFonts w:ascii="Angsana New" w:hAnsi="Angsana New"/>
          <w:spacing w:val="-4"/>
          <w:sz w:val="30"/>
          <w:szCs w:val="30"/>
        </w:rPr>
        <w:t xml:space="preserve">2568 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บริษัทได้ซื้อคืนหุ้นสามัญจำนวน </w:t>
      </w:r>
      <w:r w:rsidRPr="00AF3847">
        <w:rPr>
          <w:rFonts w:ascii="Angsana New" w:hAnsi="Angsana New"/>
          <w:spacing w:val="-4"/>
          <w:sz w:val="30"/>
          <w:szCs w:val="30"/>
        </w:rPr>
        <w:t xml:space="preserve">4,650,000 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หุ้นในตลาดหลักทรัพย์แห่งประเทศไทย ซึ่งคิดเป็นร้อยละ </w:t>
      </w:r>
      <w:r w:rsidRPr="00AF3847">
        <w:rPr>
          <w:rFonts w:ascii="Angsana New" w:hAnsi="Angsana New"/>
          <w:spacing w:val="-4"/>
          <w:sz w:val="30"/>
          <w:szCs w:val="30"/>
        </w:rPr>
        <w:t xml:space="preserve">1.51 </w:t>
      </w:r>
      <w:r w:rsidRPr="00AF3847">
        <w:rPr>
          <w:rFonts w:ascii="Angsana New" w:hAnsi="Angsana New"/>
          <w:spacing w:val="-4"/>
          <w:sz w:val="30"/>
          <w:szCs w:val="30"/>
          <w:cs/>
        </w:rPr>
        <w:t>ของจำนวนหุ้นที่ชำระแล้ว โดยจ่ายเงินเพื่อซื้อหุ้นคืน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>และค่าธรรมเนียมที่เกี่ยวข้อง</w:t>
      </w:r>
      <w:r w:rsidRPr="00AF3847">
        <w:rPr>
          <w:rFonts w:ascii="Angsana New" w:hAnsi="Angsana New"/>
          <w:spacing w:val="-4"/>
          <w:sz w:val="30"/>
          <w:szCs w:val="30"/>
          <w:cs/>
        </w:rPr>
        <w:t>เป็นจำนวนเงิน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F3847">
        <w:rPr>
          <w:rFonts w:ascii="Angsana New" w:hAnsi="Angsana New"/>
          <w:spacing w:val="-4"/>
          <w:sz w:val="30"/>
          <w:szCs w:val="30"/>
        </w:rPr>
        <w:t>150.60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F3847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AF3847">
        <w:rPr>
          <w:rFonts w:ascii="Angsana New" w:hAnsi="Angsana New"/>
          <w:spacing w:val="-4"/>
          <w:sz w:val="30"/>
          <w:szCs w:val="30"/>
        </w:rPr>
        <w:t xml:space="preserve"> 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Pr="00AF3847">
        <w:rPr>
          <w:rFonts w:ascii="Angsana New" w:hAnsi="Angsana New"/>
          <w:spacing w:val="-4"/>
          <w:sz w:val="30"/>
          <w:szCs w:val="30"/>
        </w:rPr>
        <w:t>150.60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F3847">
        <w:rPr>
          <w:rFonts w:ascii="Angsana New" w:hAnsi="Angsana New"/>
          <w:spacing w:val="-4"/>
          <w:sz w:val="30"/>
          <w:szCs w:val="30"/>
          <w:cs/>
        </w:rPr>
        <w:t>ล้านบาท</w:t>
      </w:r>
    </w:p>
    <w:p w14:paraId="6B9129C9" w14:textId="77777777" w:rsidR="00866577" w:rsidRPr="00AF3847" w:rsidRDefault="00866577" w:rsidP="0086657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5E2E41D" w14:textId="02CFBC3F" w:rsidR="00866577" w:rsidRPr="00AF3847" w:rsidRDefault="00866577" w:rsidP="0086657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F3847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AF3847">
        <w:rPr>
          <w:rFonts w:ascii="Angsana New" w:hAnsi="Angsana New"/>
          <w:spacing w:val="-4"/>
          <w:sz w:val="30"/>
          <w:szCs w:val="30"/>
        </w:rPr>
        <w:t xml:space="preserve">31 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AF3847">
        <w:rPr>
          <w:rFonts w:ascii="Angsana New" w:hAnsi="Angsana New"/>
          <w:spacing w:val="-4"/>
          <w:sz w:val="30"/>
          <w:szCs w:val="30"/>
        </w:rPr>
        <w:t>2568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F3847">
        <w:rPr>
          <w:rFonts w:ascii="Angsana New" w:hAnsi="Angsana New"/>
          <w:spacing w:val="-4"/>
          <w:sz w:val="30"/>
          <w:szCs w:val="30"/>
          <w:cs/>
        </w:rPr>
        <w:t>บริษัทมีหุ้นทุนซื้อคืนที่ยังไม่</w:t>
      </w:r>
      <w:r w:rsidRPr="00AF3847">
        <w:rPr>
          <w:rFonts w:asciiTheme="majorBidi" w:hAnsiTheme="majorBidi"/>
          <w:sz w:val="30"/>
          <w:szCs w:val="30"/>
          <w:cs/>
        </w:rPr>
        <w:t>ครบกำหนดสิทธิให้แก่พนักงาน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>ตาม</w:t>
      </w:r>
      <w:r w:rsidRPr="00AF3847">
        <w:rPr>
          <w:rFonts w:ascii="Angsana New" w:hAnsi="Angsana New"/>
          <w:spacing w:val="-4"/>
          <w:sz w:val="30"/>
          <w:szCs w:val="30"/>
          <w:cs/>
        </w:rPr>
        <w:t>โครงการ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>จ่ายโดยใช้หุ้นเป็นเกณฑ์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มูลค่า </w:t>
      </w:r>
      <w:r w:rsidRPr="00AF3847">
        <w:rPr>
          <w:rFonts w:ascii="Angsana New" w:hAnsi="Angsana New"/>
          <w:spacing w:val="-4"/>
          <w:sz w:val="30"/>
          <w:szCs w:val="30"/>
        </w:rPr>
        <w:t xml:space="preserve">36.99 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E776FE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E776FE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797FE9" w:rsidRPr="00E776FE">
        <w:rPr>
          <w:rFonts w:ascii="Angsana New" w:hAnsi="Angsana New"/>
          <w:i/>
          <w:iCs/>
          <w:spacing w:val="-4"/>
          <w:sz w:val="30"/>
          <w:szCs w:val="30"/>
        </w:rPr>
        <w:t>567</w:t>
      </w:r>
      <w:r w:rsidRPr="00E776FE">
        <w:rPr>
          <w:rFonts w:ascii="Angsana New" w:hAnsi="Angsana New"/>
          <w:i/>
          <w:iCs/>
          <w:spacing w:val="-4"/>
          <w:sz w:val="30"/>
          <w:szCs w:val="30"/>
        </w:rPr>
        <w:t xml:space="preserve">: 38.98 </w:t>
      </w:r>
      <w:r w:rsidRPr="00E776F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 ตามที่เปิดเผยในหมายเหตุประกอบงบการเงินข้อ </w:t>
      </w:r>
      <w:r w:rsidRPr="00AF3847">
        <w:rPr>
          <w:rFonts w:ascii="Angsana New" w:hAnsi="Angsana New"/>
          <w:spacing w:val="-4"/>
          <w:sz w:val="30"/>
          <w:szCs w:val="30"/>
        </w:rPr>
        <w:t>15</w:t>
      </w:r>
    </w:p>
    <w:p w14:paraId="47AD4A98" w14:textId="2086CF9E" w:rsidR="00776BE7" w:rsidRPr="00AF3847" w:rsidRDefault="0077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2E0B785" w14:textId="7CBBB21F" w:rsidR="002C28F6" w:rsidRPr="00AF3847" w:rsidRDefault="00C04833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การจ่ายโดยใช้หุ้นเป็นเกณฑ์</w:t>
      </w:r>
    </w:p>
    <w:p w14:paraId="61ED5CC7" w14:textId="77777777" w:rsidR="002C28F6" w:rsidRPr="00AF3847" w:rsidRDefault="002C28F6" w:rsidP="00D350D5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7384C72" w14:textId="6278B40C" w:rsidR="003F398E" w:rsidRPr="00AF3847" w:rsidRDefault="003F398E" w:rsidP="003F39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F3847">
        <w:rPr>
          <w:rFonts w:asciiTheme="majorBidi" w:hAnsiTheme="majorBidi"/>
          <w:i/>
          <w:iCs/>
          <w:sz w:val="30"/>
          <w:szCs w:val="30"/>
          <w:cs/>
        </w:rPr>
        <w:t xml:space="preserve">โครงการสะสมหุ้นสำหรับพนักงาน </w:t>
      </w:r>
      <w:r w:rsidRPr="00AF3847">
        <w:rPr>
          <w:rFonts w:asciiTheme="majorBidi" w:hAnsiTheme="majorBidi"/>
          <w:i/>
          <w:iCs/>
          <w:sz w:val="30"/>
          <w:szCs w:val="30"/>
        </w:rPr>
        <w:t>(EJIP)</w:t>
      </w:r>
    </w:p>
    <w:p w14:paraId="4BA017D6" w14:textId="77777777" w:rsidR="003F398E" w:rsidRPr="00AF3847" w:rsidRDefault="003F398E" w:rsidP="003F39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A96C64" w14:textId="2E14F361" w:rsidR="003F398E" w:rsidRPr="00AF3847" w:rsidRDefault="003F398E" w:rsidP="003F39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F3847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AF3847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42D2C" w:rsidRPr="00AF3847">
        <w:rPr>
          <w:rFonts w:ascii="Angsana New" w:hAnsi="Angsana New"/>
          <w:spacing w:val="-4"/>
          <w:sz w:val="30"/>
          <w:szCs w:val="30"/>
        </w:rPr>
        <w:t>27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242D2C" w:rsidRPr="00AF3847">
        <w:rPr>
          <w:rFonts w:ascii="Angsana New" w:hAnsi="Angsana New"/>
          <w:spacing w:val="-4"/>
          <w:sz w:val="30"/>
          <w:szCs w:val="30"/>
        </w:rPr>
        <w:t>2566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AF3847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AF3847">
        <w:rPr>
          <w:rFonts w:asciiTheme="majorBidi" w:hAnsiTheme="majorBidi"/>
          <w:sz w:val="30"/>
          <w:szCs w:val="30"/>
        </w:rPr>
        <w:t xml:space="preserve">(EJIP) 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242D2C" w:rsidRPr="00AF3847">
        <w:rPr>
          <w:rFonts w:asciiTheme="majorBidi" w:hAnsiTheme="majorBidi"/>
          <w:sz w:val="30"/>
          <w:szCs w:val="30"/>
        </w:rPr>
        <w:t>3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242D2C" w:rsidRPr="00AF3847">
        <w:rPr>
          <w:rFonts w:asciiTheme="majorBidi" w:hAnsiTheme="majorBidi"/>
          <w:sz w:val="30"/>
          <w:szCs w:val="30"/>
        </w:rPr>
        <w:t>1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242D2C" w:rsidRPr="00AF3847">
        <w:rPr>
          <w:rFonts w:asciiTheme="majorBidi" w:hAnsiTheme="majorBidi"/>
          <w:sz w:val="30"/>
          <w:szCs w:val="30"/>
        </w:rPr>
        <w:t>10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242D2C" w:rsidRPr="00AF3847">
        <w:rPr>
          <w:rFonts w:asciiTheme="majorBidi" w:hAnsiTheme="majorBidi"/>
          <w:sz w:val="30"/>
          <w:szCs w:val="30"/>
        </w:rPr>
        <w:t>15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242D2C" w:rsidRPr="00AF3847">
        <w:rPr>
          <w:rFonts w:asciiTheme="majorBidi" w:hAnsiTheme="majorBidi"/>
          <w:sz w:val="30"/>
          <w:szCs w:val="30"/>
        </w:rPr>
        <w:t>85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1EAFF1E0" w14:textId="77777777" w:rsidR="003F398E" w:rsidRPr="00AF3847" w:rsidRDefault="003F398E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3220BA" w14:textId="730B06EC" w:rsidR="001E3E0C" w:rsidRPr="00AF3847" w:rsidRDefault="001E3E0C" w:rsidP="001E3E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F3847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AF3847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42D2C" w:rsidRPr="00AF3847">
        <w:rPr>
          <w:rFonts w:ascii="Angsana New" w:hAnsi="Angsana New"/>
          <w:spacing w:val="-4"/>
          <w:sz w:val="30"/>
          <w:szCs w:val="30"/>
        </w:rPr>
        <w:t>1</w:t>
      </w:r>
      <w:r w:rsidRPr="00AF3847">
        <w:rPr>
          <w:rFonts w:ascii="Angsana New" w:hAnsi="Angsana New"/>
          <w:spacing w:val="-4"/>
          <w:sz w:val="30"/>
          <w:szCs w:val="30"/>
        </w:rPr>
        <w:t xml:space="preserve"> </w:t>
      </w:r>
      <w:r w:rsidRPr="00AF3847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242D2C" w:rsidRPr="00AF3847">
        <w:rPr>
          <w:rFonts w:ascii="Angsana New" w:hAnsi="Angsana New"/>
          <w:spacing w:val="-4"/>
          <w:sz w:val="30"/>
          <w:szCs w:val="30"/>
        </w:rPr>
        <w:t>2567</w:t>
      </w:r>
      <w:r w:rsidRPr="00AF3847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AF3847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AF3847">
        <w:rPr>
          <w:rFonts w:asciiTheme="majorBidi" w:hAnsiTheme="majorBidi"/>
          <w:sz w:val="30"/>
          <w:szCs w:val="30"/>
        </w:rPr>
        <w:t xml:space="preserve">(EJIP) 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242D2C" w:rsidRPr="00AF3847">
        <w:rPr>
          <w:rFonts w:asciiTheme="majorBidi" w:hAnsiTheme="majorBidi"/>
          <w:sz w:val="30"/>
          <w:szCs w:val="30"/>
        </w:rPr>
        <w:t>3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242D2C" w:rsidRPr="00AF3847">
        <w:rPr>
          <w:rFonts w:asciiTheme="majorBidi" w:hAnsiTheme="majorBidi"/>
          <w:sz w:val="30"/>
          <w:szCs w:val="30"/>
        </w:rPr>
        <w:t>1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242D2C" w:rsidRPr="00AF3847">
        <w:rPr>
          <w:rFonts w:asciiTheme="majorBidi" w:hAnsiTheme="majorBidi"/>
          <w:sz w:val="30"/>
          <w:szCs w:val="30"/>
        </w:rPr>
        <w:t>10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242D2C" w:rsidRPr="00AF3847">
        <w:rPr>
          <w:rFonts w:asciiTheme="majorBidi" w:hAnsiTheme="majorBidi"/>
          <w:sz w:val="30"/>
          <w:szCs w:val="30"/>
        </w:rPr>
        <w:t>15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242D2C" w:rsidRPr="00AF3847">
        <w:rPr>
          <w:rFonts w:asciiTheme="majorBidi" w:hAnsiTheme="majorBidi"/>
          <w:sz w:val="30"/>
          <w:szCs w:val="30"/>
        </w:rPr>
        <w:t>85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30BDA83B" w14:textId="77777777" w:rsidR="00B4461F" w:rsidRPr="00AF3847" w:rsidRDefault="00B4461F" w:rsidP="001E3E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AB1354D" w14:textId="008AF897" w:rsidR="00B4461F" w:rsidRPr="00AF3847" w:rsidRDefault="00B4461F" w:rsidP="00B4461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lastRenderedPageBreak/>
        <w:t xml:space="preserve">ในการประชุมคณะกรรมการบริษัท เมื่อวันที่ </w:t>
      </w:r>
      <w:r w:rsidRPr="00AF3847">
        <w:rPr>
          <w:rFonts w:asciiTheme="majorBidi" w:hAnsiTheme="majorBidi"/>
          <w:sz w:val="30"/>
          <w:szCs w:val="30"/>
        </w:rPr>
        <w:t xml:space="preserve">16 </w:t>
      </w:r>
      <w:r w:rsidRPr="00AF3847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AF3847">
        <w:rPr>
          <w:rFonts w:asciiTheme="majorBidi" w:hAnsiTheme="majorBidi"/>
          <w:sz w:val="30"/>
          <w:szCs w:val="30"/>
        </w:rPr>
        <w:t xml:space="preserve">2568 </w:t>
      </w:r>
      <w:r w:rsidRPr="00AF3847">
        <w:rPr>
          <w:rFonts w:asciiTheme="majorBidi" w:hAnsiTheme="majorBidi"/>
          <w:sz w:val="30"/>
          <w:szCs w:val="30"/>
          <w:cs/>
        </w:rPr>
        <w:t>ที่ประชุมมีมติอนุมัติโครงการสะสมหุ้นสำหรับพนักงาน (</w:t>
      </w:r>
      <w:r w:rsidRPr="00AF3847">
        <w:rPr>
          <w:rFonts w:asciiTheme="majorBidi" w:hAnsiTheme="majorBidi"/>
          <w:sz w:val="30"/>
          <w:szCs w:val="30"/>
        </w:rPr>
        <w:t xml:space="preserve">EJIP) </w:t>
      </w:r>
      <w:r w:rsidRPr="00AF3847">
        <w:rPr>
          <w:rFonts w:asciiTheme="majorBidi" w:hAnsiTheme="majorBidi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Pr="00AF3847">
        <w:rPr>
          <w:rFonts w:asciiTheme="majorBidi" w:hAnsiTheme="majorBidi"/>
          <w:sz w:val="30"/>
          <w:szCs w:val="30"/>
        </w:rPr>
        <w:t xml:space="preserve">3 </w:t>
      </w:r>
      <w:r w:rsidRPr="00AF3847">
        <w:rPr>
          <w:rFonts w:asciiTheme="majorBidi" w:hAnsiTheme="majorBidi"/>
          <w:sz w:val="30"/>
          <w:szCs w:val="30"/>
          <w:cs/>
        </w:rPr>
        <w:t xml:space="preserve">ปี โดยมีระยะเวลาจ่ายเงินสมทบ </w:t>
      </w:r>
      <w:r w:rsidRPr="00AF3847">
        <w:rPr>
          <w:rFonts w:asciiTheme="majorBidi" w:hAnsiTheme="majorBidi"/>
          <w:sz w:val="30"/>
          <w:szCs w:val="30"/>
        </w:rPr>
        <w:t xml:space="preserve">1 </w:t>
      </w:r>
      <w:r w:rsidRPr="00AF3847">
        <w:rPr>
          <w:rFonts w:asciiTheme="majorBidi" w:hAnsiTheme="majorBidi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Pr="00AF3847">
        <w:rPr>
          <w:rFonts w:asciiTheme="majorBidi" w:hAnsiTheme="majorBidi"/>
          <w:sz w:val="30"/>
          <w:szCs w:val="30"/>
        </w:rPr>
        <w:t xml:space="preserve">10 </w:t>
      </w:r>
      <w:r w:rsidRPr="00AF3847">
        <w:rPr>
          <w:rFonts w:asciiTheme="majorBidi" w:hAnsiTheme="majorBidi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Pr="00AF3847">
        <w:rPr>
          <w:rFonts w:asciiTheme="majorBidi" w:hAnsiTheme="majorBidi"/>
          <w:sz w:val="30"/>
          <w:szCs w:val="30"/>
        </w:rPr>
        <w:t xml:space="preserve">15 </w:t>
      </w:r>
      <w:r w:rsidRPr="00AF3847">
        <w:rPr>
          <w:rFonts w:asciiTheme="majorBidi" w:hAnsiTheme="majorBidi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Pr="00AF3847">
        <w:rPr>
          <w:rFonts w:asciiTheme="majorBidi" w:hAnsiTheme="majorBidi"/>
          <w:sz w:val="30"/>
          <w:szCs w:val="30"/>
        </w:rPr>
        <w:t xml:space="preserve">85 </w:t>
      </w:r>
      <w:r w:rsidRPr="00AF3847">
        <w:rPr>
          <w:rFonts w:asciiTheme="majorBidi" w:hAnsiTheme="majorBidi"/>
          <w:sz w:val="30"/>
          <w:szCs w:val="30"/>
          <w:cs/>
        </w:rPr>
        <w:t>ของเงินสมทบของโครงการในทุกเดือน</w:t>
      </w:r>
    </w:p>
    <w:p w14:paraId="63908458" w14:textId="77777777" w:rsidR="001E3E0C" w:rsidRPr="00AF3847" w:rsidRDefault="001E3E0C" w:rsidP="00B4461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892FF6" w14:textId="40A20E34" w:rsidR="00797FE9" w:rsidRPr="00AF3847" w:rsidRDefault="003F398E" w:rsidP="00797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AF3847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AF3847">
        <w:rPr>
          <w:rFonts w:asciiTheme="majorBidi" w:hAnsiTheme="majorBidi"/>
          <w:sz w:val="30"/>
          <w:szCs w:val="30"/>
        </w:rPr>
        <w:t xml:space="preserve">(EJIP) </w:t>
      </w:r>
      <w:r w:rsidRPr="00AF3847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31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2D2C" w:rsidRPr="00AF3847">
        <w:rPr>
          <w:rFonts w:asciiTheme="majorBidi" w:hAnsiTheme="majorBidi" w:cstheme="majorBidi"/>
          <w:sz w:val="30"/>
          <w:szCs w:val="30"/>
        </w:rPr>
        <w:t>256</w:t>
      </w:r>
      <w:r w:rsidR="00D05898" w:rsidRPr="00AF3847">
        <w:rPr>
          <w:rFonts w:asciiTheme="majorBidi" w:hAnsiTheme="majorBidi" w:cstheme="majorBidi"/>
          <w:sz w:val="30"/>
          <w:szCs w:val="30"/>
        </w:rPr>
        <w:t>8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0911B0" w:rsidRPr="00AF3847">
        <w:rPr>
          <w:rFonts w:asciiTheme="majorBidi" w:hAnsiTheme="majorBidi" w:cstheme="majorBidi"/>
          <w:sz w:val="30"/>
          <w:szCs w:val="30"/>
        </w:rPr>
        <w:t>23.11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E3E0C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1E3E0C" w:rsidRPr="00AF384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42D2C" w:rsidRPr="00AF384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5898" w:rsidRPr="00AF384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1E3E0C"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05898" w:rsidRPr="00AF3847">
        <w:rPr>
          <w:rFonts w:asciiTheme="majorBidi" w:hAnsiTheme="majorBidi" w:cstheme="majorBidi"/>
          <w:i/>
          <w:iCs/>
          <w:sz w:val="30"/>
          <w:szCs w:val="30"/>
        </w:rPr>
        <w:t>18.06</w:t>
      </w:r>
      <w:r w:rsidR="001E3E0C"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3E0C" w:rsidRPr="00AF384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4D4AE515" w14:textId="77777777" w:rsidR="00797FE9" w:rsidRPr="00AF3847" w:rsidRDefault="00797FE9" w:rsidP="00797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Style w:val="TableGrid"/>
        <w:tblW w:w="90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8"/>
        <w:gridCol w:w="1530"/>
        <w:gridCol w:w="270"/>
        <w:gridCol w:w="1440"/>
      </w:tblGrid>
      <w:tr w:rsidR="00797FE9" w:rsidRPr="00AF3847" w14:paraId="5ECD4467" w14:textId="77777777" w:rsidTr="008D0B61">
        <w:trPr>
          <w:trHeight w:val="86"/>
        </w:trPr>
        <w:tc>
          <w:tcPr>
            <w:tcW w:w="5828" w:type="dxa"/>
          </w:tcPr>
          <w:p w14:paraId="3C90A825" w14:textId="01277444" w:rsidR="00797FE9" w:rsidRPr="00AF3847" w:rsidRDefault="00797FE9" w:rsidP="00244AD4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สำรองการจ่ายโด</w:t>
            </w:r>
            <w:r w:rsidR="00F62E8A"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ใช้หุ้นเป็นเกณฑ์</w:t>
            </w:r>
          </w:p>
        </w:tc>
        <w:tc>
          <w:tcPr>
            <w:tcW w:w="3240" w:type="dxa"/>
            <w:gridSpan w:val="3"/>
          </w:tcPr>
          <w:p w14:paraId="148F76CD" w14:textId="4809BE72" w:rsidR="00797FE9" w:rsidRPr="00AF3847" w:rsidRDefault="00244AD4" w:rsidP="008D0B61">
            <w:pPr>
              <w:ind w:left="234" w:hanging="2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7FE9" w:rsidRPr="00AF3847" w14:paraId="6C5287F7" w14:textId="77777777" w:rsidTr="00244AD4">
        <w:trPr>
          <w:trHeight w:hRule="exact" w:val="432"/>
        </w:trPr>
        <w:tc>
          <w:tcPr>
            <w:tcW w:w="5828" w:type="dxa"/>
          </w:tcPr>
          <w:p w14:paraId="03C60A86" w14:textId="77777777" w:rsidR="00797FE9" w:rsidRPr="00AF3847" w:rsidRDefault="00797FE9" w:rsidP="00244AD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8E67C2" w14:textId="2253636D" w:rsidR="00797FE9" w:rsidRPr="00AF3847" w:rsidRDefault="00797FE9" w:rsidP="00244AD4">
            <w:pPr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52F5657" w14:textId="77777777" w:rsidR="00797FE9" w:rsidRPr="00AF3847" w:rsidRDefault="00797FE9" w:rsidP="00244AD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1031C8" w14:textId="2A9CCD4C" w:rsidR="00797FE9" w:rsidRPr="00AF3847" w:rsidRDefault="00797FE9" w:rsidP="00244AD4">
            <w:pPr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97FE9" w:rsidRPr="00AF3847" w14:paraId="5E783169" w14:textId="77777777" w:rsidTr="00244AD4">
        <w:trPr>
          <w:trHeight w:hRule="exact" w:val="432"/>
        </w:trPr>
        <w:tc>
          <w:tcPr>
            <w:tcW w:w="5828" w:type="dxa"/>
          </w:tcPr>
          <w:p w14:paraId="3537056B" w14:textId="77777777" w:rsidR="00797FE9" w:rsidRPr="00AF3847" w:rsidRDefault="00797FE9" w:rsidP="00244AD4">
            <w:pPr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AD7A8EC" w14:textId="06C6A3E1" w:rsidR="00797FE9" w:rsidRPr="00AF3847" w:rsidRDefault="00797FE9" w:rsidP="00244AD4">
            <w:pPr>
              <w:ind w:left="234" w:hanging="2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97FE9" w:rsidRPr="00AF3847" w14:paraId="36C95EEE" w14:textId="77777777" w:rsidTr="00244AD4">
        <w:trPr>
          <w:trHeight w:hRule="exact" w:val="432"/>
        </w:trPr>
        <w:tc>
          <w:tcPr>
            <w:tcW w:w="5828" w:type="dxa"/>
          </w:tcPr>
          <w:p w14:paraId="440C7484" w14:textId="7E0A370A" w:rsidR="00797FE9" w:rsidRPr="00AF3847" w:rsidRDefault="00797FE9" w:rsidP="00244AD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DED0F5" w14:textId="77777777" w:rsidR="00797FE9" w:rsidRPr="00AF3847" w:rsidRDefault="00797FE9" w:rsidP="00244AD4">
            <w:pPr>
              <w:ind w:left="234" w:right="229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23,966</w:t>
            </w:r>
          </w:p>
        </w:tc>
        <w:tc>
          <w:tcPr>
            <w:tcW w:w="270" w:type="dxa"/>
          </w:tcPr>
          <w:p w14:paraId="7B031B25" w14:textId="77777777" w:rsidR="00797FE9" w:rsidRPr="00AF3847" w:rsidRDefault="00797FE9" w:rsidP="00244AD4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559F8" w14:textId="77777777" w:rsidR="00797FE9" w:rsidRPr="00AF3847" w:rsidRDefault="00797FE9" w:rsidP="00244AD4">
            <w:pPr>
              <w:ind w:left="234" w:right="172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5,907</w:t>
            </w:r>
          </w:p>
        </w:tc>
      </w:tr>
      <w:tr w:rsidR="00797FE9" w:rsidRPr="00AF3847" w14:paraId="3479B6C8" w14:textId="77777777" w:rsidTr="00244AD4">
        <w:trPr>
          <w:trHeight w:hRule="exact" w:val="432"/>
        </w:trPr>
        <w:tc>
          <w:tcPr>
            <w:tcW w:w="5828" w:type="dxa"/>
          </w:tcPr>
          <w:p w14:paraId="664B9026" w14:textId="4FE5A1A5" w:rsidR="00797FE9" w:rsidRPr="00AF3847" w:rsidRDefault="00244AD4" w:rsidP="00244AD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E5EAC7" w14:textId="77777777" w:rsidR="00797FE9" w:rsidRPr="00AF3847" w:rsidRDefault="00797FE9" w:rsidP="00244AD4">
            <w:pPr>
              <w:ind w:left="234" w:right="229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23,106</w:t>
            </w:r>
          </w:p>
        </w:tc>
        <w:tc>
          <w:tcPr>
            <w:tcW w:w="270" w:type="dxa"/>
          </w:tcPr>
          <w:p w14:paraId="3E6CC07D" w14:textId="77777777" w:rsidR="00797FE9" w:rsidRPr="00AF3847" w:rsidRDefault="00797FE9" w:rsidP="00244AD4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16056" w14:textId="77777777" w:rsidR="00797FE9" w:rsidRPr="00AF3847" w:rsidRDefault="00797FE9" w:rsidP="00244AD4">
            <w:pPr>
              <w:ind w:left="234" w:right="172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18,059</w:t>
            </w:r>
          </w:p>
        </w:tc>
      </w:tr>
      <w:tr w:rsidR="00797FE9" w:rsidRPr="00AF3847" w14:paraId="68D92117" w14:textId="77777777" w:rsidTr="00244AD4">
        <w:trPr>
          <w:trHeight w:hRule="exact" w:val="432"/>
        </w:trPr>
        <w:tc>
          <w:tcPr>
            <w:tcW w:w="5828" w:type="dxa"/>
          </w:tcPr>
          <w:p w14:paraId="3C65F418" w14:textId="0F3BF7D5" w:rsidR="00797FE9" w:rsidRPr="00AF3847" w:rsidRDefault="00244AD4" w:rsidP="00244AD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หุ้นครบกำหนดสิทธิที่โอนให้พนักงาน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52039A" w14:textId="77777777" w:rsidR="00797FE9" w:rsidRPr="00AF3847" w:rsidRDefault="00797FE9" w:rsidP="00244AD4">
            <w:pPr>
              <w:tabs>
                <w:tab w:val="clear" w:pos="907"/>
                <w:tab w:val="left" w:pos="1101"/>
              </w:tabs>
              <w:ind w:left="234" w:right="157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(20,540)</w:t>
            </w:r>
          </w:p>
        </w:tc>
        <w:tc>
          <w:tcPr>
            <w:tcW w:w="270" w:type="dxa"/>
          </w:tcPr>
          <w:p w14:paraId="1B60FE58" w14:textId="77777777" w:rsidR="00797FE9" w:rsidRPr="00AF3847" w:rsidRDefault="00797FE9" w:rsidP="00244AD4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A2FD0" w14:textId="77777777" w:rsidR="00797FE9" w:rsidRPr="00AF3847" w:rsidRDefault="00797FE9" w:rsidP="00244AD4">
            <w:pPr>
              <w:tabs>
                <w:tab w:val="clear" w:pos="454"/>
                <w:tab w:val="clear" w:pos="680"/>
                <w:tab w:val="clear" w:pos="907"/>
                <w:tab w:val="left" w:pos="456"/>
                <w:tab w:val="left" w:pos="546"/>
              </w:tabs>
              <w:ind w:left="234" w:right="-400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FE9" w:rsidRPr="00AF3847" w14:paraId="4AC92CA8" w14:textId="77777777" w:rsidTr="00244AD4">
        <w:trPr>
          <w:trHeight w:hRule="exact" w:val="432"/>
        </w:trPr>
        <w:tc>
          <w:tcPr>
            <w:tcW w:w="5828" w:type="dxa"/>
          </w:tcPr>
          <w:p w14:paraId="6CD76A29" w14:textId="77777777" w:rsidR="00797FE9" w:rsidRPr="00AF3847" w:rsidRDefault="00797FE9" w:rsidP="00244AD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109BEF" w14:textId="77777777" w:rsidR="00797FE9" w:rsidRPr="00AF3847" w:rsidRDefault="00797FE9" w:rsidP="00244AD4">
            <w:pPr>
              <w:ind w:left="234" w:right="229" w:hanging="2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2,566</w:t>
            </w:r>
          </w:p>
        </w:tc>
        <w:tc>
          <w:tcPr>
            <w:tcW w:w="270" w:type="dxa"/>
          </w:tcPr>
          <w:p w14:paraId="5B3AEF2C" w14:textId="77777777" w:rsidR="00797FE9" w:rsidRPr="00AF3847" w:rsidRDefault="00797FE9" w:rsidP="00244AD4">
            <w:pPr>
              <w:ind w:left="234" w:hanging="2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F65288" w14:textId="77777777" w:rsidR="00797FE9" w:rsidRPr="00AF3847" w:rsidRDefault="00797FE9" w:rsidP="00244AD4">
            <w:pPr>
              <w:ind w:left="234" w:right="172" w:hanging="2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18,059</w:t>
            </w:r>
          </w:p>
        </w:tc>
      </w:tr>
      <w:tr w:rsidR="00797FE9" w:rsidRPr="00AF3847" w14:paraId="11E0647D" w14:textId="77777777" w:rsidTr="00244AD4">
        <w:trPr>
          <w:trHeight w:hRule="exact" w:val="432"/>
        </w:trPr>
        <w:tc>
          <w:tcPr>
            <w:tcW w:w="5828" w:type="dxa"/>
          </w:tcPr>
          <w:p w14:paraId="22C30F9C" w14:textId="77777777" w:rsidR="00797FE9" w:rsidRPr="00AF3847" w:rsidRDefault="00797FE9" w:rsidP="00244AD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3AA0B3" w14:textId="77777777" w:rsidR="00797FE9" w:rsidRPr="00AF3847" w:rsidRDefault="00797FE9" w:rsidP="00244AD4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3C260" w14:textId="77777777" w:rsidR="00797FE9" w:rsidRPr="00AF3847" w:rsidRDefault="00797FE9" w:rsidP="00244AD4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B4C46D" w14:textId="77777777" w:rsidR="00797FE9" w:rsidRPr="00AF3847" w:rsidRDefault="00797FE9" w:rsidP="00244AD4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FE9" w:rsidRPr="00AF3847" w14:paraId="2EDBAC20" w14:textId="77777777" w:rsidTr="00244AD4">
        <w:trPr>
          <w:trHeight w:hRule="exact" w:val="432"/>
        </w:trPr>
        <w:tc>
          <w:tcPr>
            <w:tcW w:w="5828" w:type="dxa"/>
            <w:vAlign w:val="center"/>
          </w:tcPr>
          <w:p w14:paraId="687BCF8C" w14:textId="7EA33F68" w:rsidR="00797FE9" w:rsidRPr="00AF3847" w:rsidRDefault="00244AD4" w:rsidP="00244AD4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0D61A47" w14:textId="77777777" w:rsidR="00797FE9" w:rsidRPr="00AF3847" w:rsidRDefault="00797FE9" w:rsidP="00244AD4">
            <w:pPr>
              <w:ind w:left="234" w:right="229" w:hanging="2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26,532</w:t>
            </w:r>
          </w:p>
        </w:tc>
        <w:tc>
          <w:tcPr>
            <w:tcW w:w="270" w:type="dxa"/>
          </w:tcPr>
          <w:p w14:paraId="60BB0FA0" w14:textId="77777777" w:rsidR="00797FE9" w:rsidRPr="00AF3847" w:rsidRDefault="00797FE9" w:rsidP="00244AD4">
            <w:pPr>
              <w:ind w:left="234" w:hanging="2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3535475" w14:textId="77777777" w:rsidR="00797FE9" w:rsidRPr="00AF3847" w:rsidRDefault="00797FE9" w:rsidP="00244AD4">
            <w:pPr>
              <w:ind w:left="234" w:right="172" w:hanging="2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23,966</w:t>
            </w:r>
          </w:p>
        </w:tc>
      </w:tr>
    </w:tbl>
    <w:p w14:paraId="280548C3" w14:textId="77777777" w:rsidR="003F398E" w:rsidRPr="00AF3847" w:rsidRDefault="003F398E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C5270C" w14:textId="26ABE8B6" w:rsidR="003F398E" w:rsidRPr="00AF3847" w:rsidRDefault="001E3E0C" w:rsidP="001E3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>ในระหว่าง</w:t>
      </w:r>
      <w:r w:rsidRPr="00AF3847">
        <w:rPr>
          <w:rFonts w:asciiTheme="majorBidi" w:hAnsiTheme="majorBidi" w:hint="cs"/>
          <w:sz w:val="30"/>
          <w:szCs w:val="30"/>
          <w:cs/>
        </w:rPr>
        <w:t>ปี</w:t>
      </w:r>
      <w:r w:rsidRPr="00AF3847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242D2C" w:rsidRPr="00AF3847">
        <w:rPr>
          <w:rFonts w:asciiTheme="majorBidi" w:hAnsiTheme="majorBidi"/>
          <w:sz w:val="30"/>
          <w:szCs w:val="30"/>
        </w:rPr>
        <w:t>31</w:t>
      </w:r>
      <w:r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sz w:val="30"/>
          <w:szCs w:val="30"/>
          <w:cs/>
        </w:rPr>
        <w:t>ธันวาคม</w:t>
      </w:r>
      <w:r w:rsidRPr="00AF3847">
        <w:rPr>
          <w:rFonts w:asciiTheme="majorBidi" w:hAnsiTheme="majorBidi"/>
          <w:sz w:val="30"/>
          <w:szCs w:val="30"/>
          <w:cs/>
        </w:rPr>
        <w:t xml:space="preserve"> </w:t>
      </w:r>
      <w:r w:rsidR="00242D2C" w:rsidRPr="00AF3847">
        <w:rPr>
          <w:rFonts w:asciiTheme="majorBidi" w:hAnsiTheme="majorBidi"/>
          <w:sz w:val="30"/>
          <w:szCs w:val="30"/>
        </w:rPr>
        <w:t>256</w:t>
      </w:r>
      <w:r w:rsidR="00D05898" w:rsidRPr="00AF3847">
        <w:rPr>
          <w:rFonts w:asciiTheme="majorBidi" w:hAnsiTheme="majorBidi"/>
          <w:sz w:val="30"/>
          <w:szCs w:val="30"/>
        </w:rPr>
        <w:t>8</w:t>
      </w:r>
      <w:r w:rsidRPr="00AF3847">
        <w:rPr>
          <w:rFonts w:asciiTheme="majorBidi" w:hAnsiTheme="majorBidi"/>
          <w:sz w:val="30"/>
          <w:szCs w:val="30"/>
          <w:cs/>
        </w:rPr>
        <w:t xml:space="preserve"> บริษัทรับรู้หุ้นทุนซื้อคืนเพิ่มขึ้นจำนวน </w:t>
      </w:r>
      <w:r w:rsidR="000911B0" w:rsidRPr="00AF3847">
        <w:rPr>
          <w:rFonts w:asciiTheme="majorBidi" w:hAnsiTheme="majorBidi"/>
          <w:sz w:val="30"/>
          <w:szCs w:val="30"/>
        </w:rPr>
        <w:t>584,248</w:t>
      </w:r>
      <w:r w:rsidRPr="00AF3847">
        <w:rPr>
          <w:rFonts w:asciiTheme="majorBidi" w:hAnsiTheme="majorBidi"/>
          <w:sz w:val="30"/>
          <w:szCs w:val="30"/>
          <w:cs/>
        </w:rPr>
        <w:t xml:space="preserve"> หุ้น เป็นจำนวนเงิน </w:t>
      </w:r>
      <w:r w:rsidR="000911B0" w:rsidRPr="00AF3847">
        <w:rPr>
          <w:rFonts w:asciiTheme="majorBidi" w:hAnsiTheme="majorBidi"/>
          <w:sz w:val="30"/>
          <w:szCs w:val="30"/>
        </w:rPr>
        <w:t>18.56</w:t>
      </w:r>
      <w:r w:rsidRPr="00AF384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61074B" w:rsidRPr="00AF3847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61074B" w:rsidRPr="00AF3847">
        <w:rPr>
          <w:rFonts w:asciiTheme="majorBidi" w:hAnsiTheme="majorBidi"/>
          <w:i/>
          <w:iCs/>
          <w:sz w:val="30"/>
          <w:szCs w:val="30"/>
        </w:rPr>
        <w:t>2</w:t>
      </w:r>
      <w:r w:rsidR="00866577" w:rsidRPr="00AF3847">
        <w:rPr>
          <w:rFonts w:asciiTheme="majorBidi" w:hAnsiTheme="majorBidi"/>
          <w:i/>
          <w:iCs/>
          <w:sz w:val="30"/>
          <w:szCs w:val="30"/>
        </w:rPr>
        <w:t>567</w:t>
      </w:r>
      <w:r w:rsidR="0061074B" w:rsidRPr="00AF3847">
        <w:rPr>
          <w:rFonts w:asciiTheme="majorBidi" w:hAnsiTheme="majorBidi"/>
          <w:i/>
          <w:iCs/>
          <w:sz w:val="30"/>
          <w:szCs w:val="30"/>
        </w:rPr>
        <w:t>: 249,717</w:t>
      </w:r>
      <w:r w:rsidR="0061074B" w:rsidRPr="00AF3847">
        <w:rPr>
          <w:rFonts w:asciiTheme="majorBidi" w:hAnsiTheme="majorBidi" w:hint="cs"/>
          <w:i/>
          <w:iCs/>
          <w:sz w:val="30"/>
          <w:szCs w:val="30"/>
          <w:cs/>
        </w:rPr>
        <w:t xml:space="preserve"> หุ้น เป็นจำนวนเงิน </w:t>
      </w:r>
      <w:r w:rsidR="0061074B" w:rsidRPr="00AF3847">
        <w:rPr>
          <w:rFonts w:asciiTheme="majorBidi" w:hAnsiTheme="majorBidi"/>
          <w:i/>
          <w:iCs/>
          <w:sz w:val="30"/>
          <w:szCs w:val="30"/>
        </w:rPr>
        <w:t xml:space="preserve">26.41 </w:t>
      </w:r>
      <w:r w:rsidR="0061074B" w:rsidRPr="00AF3847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  <w:r w:rsidR="0061074B" w:rsidRPr="00AF3847">
        <w:rPr>
          <w:rFonts w:asciiTheme="majorBidi" w:hAnsiTheme="majorBidi"/>
          <w:sz w:val="30"/>
          <w:szCs w:val="30"/>
        </w:rPr>
        <w:t xml:space="preserve"> </w:t>
      </w:r>
      <w:r w:rsidR="00AF12B8" w:rsidRPr="00AF3847">
        <w:rPr>
          <w:rFonts w:asciiTheme="majorBidi" w:hAnsiTheme="majorBidi" w:hint="cs"/>
          <w:sz w:val="30"/>
          <w:szCs w:val="30"/>
          <w:cs/>
        </w:rPr>
        <w:t>และ</w:t>
      </w:r>
      <w:r w:rsidR="005B66CC" w:rsidRPr="00AF3847">
        <w:rPr>
          <w:rFonts w:asciiTheme="majorBidi" w:hAnsiTheme="majorBidi"/>
          <w:sz w:val="30"/>
          <w:szCs w:val="30"/>
          <w:cs/>
        </w:rPr>
        <w:t>การลดลงจากการโอนหุ้นที่ครบกำหนด</w:t>
      </w:r>
      <w:r w:rsidR="005B66CC" w:rsidRPr="00741258">
        <w:rPr>
          <w:rFonts w:asciiTheme="majorBidi" w:hAnsiTheme="majorBidi"/>
          <w:spacing w:val="-2"/>
          <w:sz w:val="30"/>
          <w:szCs w:val="30"/>
          <w:cs/>
        </w:rPr>
        <w:t>สิทธิให้แก่พนักงานจำนวน</w:t>
      </w:r>
      <w:r w:rsidR="003336B7" w:rsidRPr="0074125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3336B7" w:rsidRPr="00741258">
        <w:rPr>
          <w:rFonts w:asciiTheme="majorBidi" w:hAnsiTheme="majorBidi"/>
          <w:spacing w:val="-2"/>
          <w:sz w:val="30"/>
          <w:szCs w:val="30"/>
        </w:rPr>
        <w:t>267,219</w:t>
      </w:r>
      <w:r w:rsidR="005B66CC" w:rsidRPr="00741258">
        <w:rPr>
          <w:rFonts w:asciiTheme="majorBidi" w:hAnsiTheme="majorBidi"/>
          <w:spacing w:val="-2"/>
          <w:sz w:val="30"/>
          <w:szCs w:val="30"/>
          <w:cs/>
        </w:rPr>
        <w:t xml:space="preserve"> หุ้น คิดเป็นมูลค่า</w:t>
      </w:r>
      <w:r w:rsidR="003336B7" w:rsidRPr="00741258">
        <w:rPr>
          <w:rFonts w:asciiTheme="majorBidi" w:hAnsiTheme="majorBidi"/>
          <w:spacing w:val="-2"/>
          <w:sz w:val="30"/>
          <w:szCs w:val="30"/>
        </w:rPr>
        <w:t xml:space="preserve"> 20.54</w:t>
      </w:r>
      <w:r w:rsidR="005B66CC" w:rsidRPr="00741258">
        <w:rPr>
          <w:rFonts w:asciiTheme="majorBidi" w:hAnsiTheme="majorBidi"/>
          <w:spacing w:val="-2"/>
          <w:sz w:val="30"/>
          <w:szCs w:val="30"/>
          <w:cs/>
        </w:rPr>
        <w:t xml:space="preserve"> ล้านบาท</w:t>
      </w:r>
      <w:r w:rsidR="00741258" w:rsidRPr="0074125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741258" w:rsidRPr="0074125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741258" w:rsidRPr="00741258">
        <w:rPr>
          <w:rFonts w:asciiTheme="majorBidi" w:hAnsiTheme="majorBidi" w:hint="cs"/>
          <w:spacing w:val="-2"/>
          <w:sz w:val="30"/>
          <w:szCs w:val="30"/>
          <w:cs/>
        </w:rPr>
        <w:t xml:space="preserve">ณ วันที่ </w:t>
      </w:r>
      <w:r w:rsidR="00741258" w:rsidRPr="00741258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741258" w:rsidRPr="00741258">
        <w:rPr>
          <w:rFonts w:asciiTheme="majorBidi" w:hAnsiTheme="majorBidi" w:hint="cs"/>
          <w:spacing w:val="-2"/>
          <w:sz w:val="30"/>
          <w:szCs w:val="30"/>
          <w:cs/>
        </w:rPr>
        <w:t xml:space="preserve">ธันวาคม </w:t>
      </w:r>
      <w:r w:rsidR="00741258" w:rsidRPr="00741258">
        <w:rPr>
          <w:rFonts w:asciiTheme="majorBidi" w:hAnsiTheme="majorBidi"/>
          <w:spacing w:val="-2"/>
          <w:sz w:val="30"/>
          <w:szCs w:val="30"/>
        </w:rPr>
        <w:t>2568</w:t>
      </w:r>
      <w:r w:rsidR="00AF12B8" w:rsidRPr="0074125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741258">
        <w:rPr>
          <w:rFonts w:asciiTheme="majorBidi" w:hAnsiTheme="majorBidi"/>
          <w:spacing w:val="-2"/>
          <w:sz w:val="30"/>
          <w:szCs w:val="30"/>
          <w:cs/>
        </w:rPr>
        <w:t>บริษัทถือหุ้นบริษัท</w:t>
      </w:r>
      <w:r w:rsidRPr="00AF3847">
        <w:rPr>
          <w:rFonts w:asciiTheme="majorBidi" w:hAnsiTheme="majorBidi"/>
          <w:sz w:val="30"/>
          <w:szCs w:val="30"/>
          <w:cs/>
        </w:rPr>
        <w:t>ตามโครงการสะสมหุ้นสำหรับพนักงาน (</w:t>
      </w:r>
      <w:r w:rsidRPr="00AF3847">
        <w:rPr>
          <w:rFonts w:asciiTheme="majorBidi" w:hAnsiTheme="majorBidi"/>
          <w:sz w:val="30"/>
          <w:szCs w:val="30"/>
        </w:rPr>
        <w:t xml:space="preserve">EJIP) </w:t>
      </w:r>
      <w:r w:rsidRPr="00AF3847">
        <w:rPr>
          <w:rFonts w:asciiTheme="majorBidi" w:hAnsiTheme="majorBidi"/>
          <w:sz w:val="30"/>
          <w:szCs w:val="30"/>
          <w:cs/>
        </w:rPr>
        <w:t xml:space="preserve">จำนวน </w:t>
      </w:r>
      <w:r w:rsidR="002E6B94" w:rsidRPr="00AF3847">
        <w:rPr>
          <w:rFonts w:asciiTheme="majorBidi" w:hAnsiTheme="majorBidi"/>
          <w:sz w:val="30"/>
          <w:szCs w:val="30"/>
        </w:rPr>
        <w:t>714,538</w:t>
      </w:r>
      <w:r w:rsidR="4EA0EB9E"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/>
          <w:sz w:val="30"/>
          <w:szCs w:val="30"/>
          <w:cs/>
        </w:rPr>
        <w:t xml:space="preserve">หุ้น ซึ่งคิดเป็นร้อยละ </w:t>
      </w:r>
      <w:r w:rsidR="002E6B94" w:rsidRPr="00AF3847">
        <w:rPr>
          <w:rFonts w:asciiTheme="majorBidi" w:hAnsiTheme="majorBidi"/>
          <w:sz w:val="30"/>
          <w:szCs w:val="30"/>
        </w:rPr>
        <w:t>0.23</w:t>
      </w:r>
      <w:r w:rsidRPr="00AF3847">
        <w:rPr>
          <w:rFonts w:asciiTheme="majorBidi" w:hAnsiTheme="majorBidi"/>
          <w:sz w:val="30"/>
          <w:szCs w:val="30"/>
          <w:cs/>
        </w:rPr>
        <w:t xml:space="preserve"> ของจำนวนหุ้นที่ชำระแล้ว รวมเป็นจำนวนเงินทั้งสิ้น </w:t>
      </w:r>
      <w:r w:rsidR="002E6B94" w:rsidRPr="00AF3847">
        <w:rPr>
          <w:rFonts w:asciiTheme="majorBidi" w:hAnsiTheme="majorBidi"/>
          <w:sz w:val="30"/>
          <w:szCs w:val="30"/>
        </w:rPr>
        <w:t>37.00</w:t>
      </w:r>
      <w:r w:rsidR="47CFCBEB" w:rsidRPr="00AF3847">
        <w:rPr>
          <w:rFonts w:asciiTheme="majorBidi" w:hAnsiTheme="majorBidi"/>
          <w:sz w:val="30"/>
          <w:szCs w:val="30"/>
        </w:rPr>
        <w:t xml:space="preserve"> </w:t>
      </w:r>
      <w:r w:rsidRPr="00AF3847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AF3847">
        <w:rPr>
          <w:rFonts w:asciiTheme="majorBidi" w:hAnsiTheme="majorBidi"/>
          <w:i/>
          <w:iCs/>
          <w:sz w:val="30"/>
          <w:szCs w:val="30"/>
          <w:cs/>
        </w:rPr>
        <w:t>(</w:t>
      </w:r>
      <w:r w:rsidR="00242D2C" w:rsidRPr="00AF3847">
        <w:rPr>
          <w:rFonts w:asciiTheme="majorBidi" w:hAnsiTheme="majorBidi"/>
          <w:i/>
          <w:iCs/>
          <w:sz w:val="30"/>
          <w:szCs w:val="30"/>
        </w:rPr>
        <w:t>31</w:t>
      </w:r>
      <w:r w:rsidRPr="00AF3847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AF384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AF384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42D2C" w:rsidRPr="00AF3847">
        <w:rPr>
          <w:rFonts w:asciiTheme="majorBidi" w:hAnsiTheme="majorBidi"/>
          <w:i/>
          <w:iCs/>
          <w:sz w:val="30"/>
          <w:szCs w:val="30"/>
        </w:rPr>
        <w:t>256</w:t>
      </w:r>
      <w:r w:rsidR="00D05898" w:rsidRPr="00AF3847">
        <w:rPr>
          <w:rFonts w:asciiTheme="majorBidi" w:hAnsiTheme="majorBidi"/>
          <w:i/>
          <w:iCs/>
          <w:sz w:val="30"/>
          <w:szCs w:val="30"/>
        </w:rPr>
        <w:t>7</w:t>
      </w:r>
      <w:r w:rsidRPr="00AF3847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D05898" w:rsidRPr="00AF3847">
        <w:rPr>
          <w:rFonts w:asciiTheme="majorBidi" w:hAnsiTheme="majorBidi"/>
          <w:i/>
          <w:iCs/>
          <w:sz w:val="30"/>
          <w:szCs w:val="30"/>
        </w:rPr>
        <w:t>38.98</w:t>
      </w:r>
      <w:r w:rsidR="007F1F19" w:rsidRPr="00AF3847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AF3847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</w:p>
    <w:p w14:paraId="7ACB71A2" w14:textId="139C5F1D" w:rsidR="00797FE9" w:rsidRPr="00AF3847" w:rsidRDefault="008D0B61" w:rsidP="008D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  <w:r w:rsidRPr="00AF3847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tbl>
      <w:tblPr>
        <w:tblStyle w:val="TableGrid"/>
        <w:tblW w:w="897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8"/>
        <w:gridCol w:w="1530"/>
        <w:gridCol w:w="269"/>
        <w:gridCol w:w="1441"/>
      </w:tblGrid>
      <w:tr w:rsidR="008D0B61" w:rsidRPr="00AF3847" w14:paraId="726BBC59" w14:textId="77777777" w:rsidTr="008D0B61">
        <w:trPr>
          <w:trHeight w:hRule="exact" w:val="432"/>
        </w:trPr>
        <w:tc>
          <w:tcPr>
            <w:tcW w:w="5738" w:type="dxa"/>
          </w:tcPr>
          <w:p w14:paraId="47574213" w14:textId="6D3C59FC" w:rsidR="008D0B61" w:rsidRPr="00AF3847" w:rsidRDefault="008D0B61" w:rsidP="008D0B6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หุ้นทุนซื้อคืนตามโครงการจ่ายโด</w:t>
            </w:r>
            <w:r w:rsidR="00F62E8A"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ย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ใช้หุ้นเป็นเกณฑ์</w:t>
            </w:r>
          </w:p>
        </w:tc>
        <w:tc>
          <w:tcPr>
            <w:tcW w:w="3240" w:type="dxa"/>
            <w:gridSpan w:val="3"/>
          </w:tcPr>
          <w:p w14:paraId="798EB2BC" w14:textId="6BADF4D6" w:rsidR="008D0B61" w:rsidRPr="00AF3847" w:rsidRDefault="008D0B61" w:rsidP="008D0B61">
            <w:pPr>
              <w:pStyle w:val="block"/>
              <w:tabs>
                <w:tab w:val="left" w:pos="54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797FE9" w:rsidRPr="00AF3847" w14:paraId="24E211EA" w14:textId="77777777" w:rsidTr="008D0B61">
        <w:trPr>
          <w:trHeight w:hRule="exact" w:val="432"/>
        </w:trPr>
        <w:tc>
          <w:tcPr>
            <w:tcW w:w="5738" w:type="dxa"/>
          </w:tcPr>
          <w:p w14:paraId="2A258B75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63DB58" w14:textId="472ABB17" w:rsidR="00797FE9" w:rsidRPr="00AF3847" w:rsidRDefault="008D0B61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7AE2C8FC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69455BDD" w14:textId="20F7C7C8" w:rsidR="00797FE9" w:rsidRPr="00AF3847" w:rsidRDefault="008D0B61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797FE9" w:rsidRPr="00AF3847" w14:paraId="5E757C6C" w14:textId="77777777" w:rsidTr="008D0B61">
        <w:trPr>
          <w:trHeight w:hRule="exact" w:val="432"/>
        </w:trPr>
        <w:tc>
          <w:tcPr>
            <w:tcW w:w="5738" w:type="dxa"/>
          </w:tcPr>
          <w:p w14:paraId="0FD615AD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230A5542" w14:textId="32378F1E" w:rsidR="00797FE9" w:rsidRPr="00AF3847" w:rsidRDefault="008D0B61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97FE9" w:rsidRPr="00AF3847" w14:paraId="6495826F" w14:textId="77777777" w:rsidTr="008D0B61">
        <w:trPr>
          <w:trHeight w:hRule="exact" w:val="432"/>
        </w:trPr>
        <w:tc>
          <w:tcPr>
            <w:tcW w:w="5738" w:type="dxa"/>
          </w:tcPr>
          <w:p w14:paraId="5C3324F5" w14:textId="09D60353" w:rsidR="00797FE9" w:rsidRPr="00AF3847" w:rsidRDefault="008D0B61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1DB029" w14:textId="77777777" w:rsidR="00797FE9" w:rsidRPr="00AF3847" w:rsidRDefault="00797FE9" w:rsidP="00225D31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38,976</w:t>
            </w:r>
          </w:p>
        </w:tc>
        <w:tc>
          <w:tcPr>
            <w:tcW w:w="269" w:type="dxa"/>
          </w:tcPr>
          <w:p w14:paraId="5AFBD09C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97EE7F6" w14:textId="77777777" w:rsidR="00797FE9" w:rsidRPr="00AF3847" w:rsidRDefault="00797FE9" w:rsidP="00225D31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12,565</w:t>
            </w:r>
          </w:p>
        </w:tc>
      </w:tr>
      <w:tr w:rsidR="00797FE9" w:rsidRPr="00AF3847" w14:paraId="2AA93BD1" w14:textId="77777777" w:rsidTr="008D0B61">
        <w:trPr>
          <w:trHeight w:hRule="exact" w:val="432"/>
        </w:trPr>
        <w:tc>
          <w:tcPr>
            <w:tcW w:w="5738" w:type="dxa"/>
          </w:tcPr>
          <w:p w14:paraId="56B9D3C2" w14:textId="36D98D6C" w:rsidR="00797FE9" w:rsidRPr="00AF3847" w:rsidRDefault="008D0B61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การซื้อหุ้นทุนซื้อคืน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1FDA7D9" w14:textId="77777777" w:rsidR="00797FE9" w:rsidRPr="00AF3847" w:rsidRDefault="00797FE9" w:rsidP="00225D31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18,558</w:t>
            </w:r>
          </w:p>
        </w:tc>
        <w:tc>
          <w:tcPr>
            <w:tcW w:w="269" w:type="dxa"/>
          </w:tcPr>
          <w:p w14:paraId="6B1CF8A9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17C5A83" w14:textId="77777777" w:rsidR="00797FE9" w:rsidRPr="00AF3847" w:rsidRDefault="00797FE9" w:rsidP="00225D31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26,411</w:t>
            </w:r>
          </w:p>
        </w:tc>
      </w:tr>
      <w:tr w:rsidR="00797FE9" w:rsidRPr="00AF3847" w14:paraId="34CDF9E1" w14:textId="77777777" w:rsidTr="008D0B61">
        <w:trPr>
          <w:trHeight w:hRule="exact" w:val="432"/>
        </w:trPr>
        <w:tc>
          <w:tcPr>
            <w:tcW w:w="5738" w:type="dxa"/>
          </w:tcPr>
          <w:p w14:paraId="39688DCE" w14:textId="7FD93ADC" w:rsidR="00797FE9" w:rsidRPr="00AF3847" w:rsidRDefault="008D0B61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หุ้นครบกำหนดสิทธิที่โอนให้พนักงาน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14D93F" w14:textId="77777777" w:rsidR="00797FE9" w:rsidRPr="00AF3847" w:rsidRDefault="00797FE9" w:rsidP="00225D31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(20,540)</w:t>
            </w:r>
          </w:p>
        </w:tc>
        <w:tc>
          <w:tcPr>
            <w:tcW w:w="269" w:type="dxa"/>
          </w:tcPr>
          <w:p w14:paraId="69DF35AD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31B2E5A" w14:textId="77777777" w:rsidR="00797FE9" w:rsidRPr="00AF3847" w:rsidRDefault="00797FE9" w:rsidP="00225D31">
            <w:pPr>
              <w:pStyle w:val="block"/>
              <w:tabs>
                <w:tab w:val="decimal" w:pos="79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97FE9" w:rsidRPr="00AF3847" w14:paraId="73F91821" w14:textId="77777777" w:rsidTr="008D0B61">
        <w:trPr>
          <w:trHeight w:hRule="exact" w:val="432"/>
        </w:trPr>
        <w:tc>
          <w:tcPr>
            <w:tcW w:w="5738" w:type="dxa"/>
          </w:tcPr>
          <w:p w14:paraId="5CF7F5A4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F978AAB" w14:textId="77777777" w:rsidR="00797FE9" w:rsidRPr="00AF3847" w:rsidRDefault="00797FE9" w:rsidP="00225D31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(1,982)</w:t>
            </w:r>
          </w:p>
        </w:tc>
        <w:tc>
          <w:tcPr>
            <w:tcW w:w="269" w:type="dxa"/>
          </w:tcPr>
          <w:p w14:paraId="63AF7FC9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EC62EAA" w14:textId="77777777" w:rsidR="00797FE9" w:rsidRPr="00AF3847" w:rsidRDefault="00797FE9" w:rsidP="00225D31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26,411</w:t>
            </w:r>
          </w:p>
        </w:tc>
      </w:tr>
      <w:tr w:rsidR="00797FE9" w:rsidRPr="00AF3847" w14:paraId="5A78A73D" w14:textId="77777777" w:rsidTr="008D0B61">
        <w:trPr>
          <w:trHeight w:hRule="exact" w:val="432"/>
        </w:trPr>
        <w:tc>
          <w:tcPr>
            <w:tcW w:w="5738" w:type="dxa"/>
          </w:tcPr>
          <w:p w14:paraId="361FAB2A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F649CA" w14:textId="77777777" w:rsidR="00797FE9" w:rsidRPr="00AF3847" w:rsidRDefault="00797FE9" w:rsidP="00225D31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E79BAED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F04E957" w14:textId="77777777" w:rsidR="00797FE9" w:rsidRPr="00AF3847" w:rsidRDefault="00797FE9" w:rsidP="00225D31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7FE9" w:rsidRPr="00AF3847" w14:paraId="0ED248F7" w14:textId="77777777" w:rsidTr="008D0B61">
        <w:trPr>
          <w:trHeight w:hRule="exact" w:val="432"/>
        </w:trPr>
        <w:tc>
          <w:tcPr>
            <w:tcW w:w="5738" w:type="dxa"/>
          </w:tcPr>
          <w:p w14:paraId="61B4B9EE" w14:textId="7EBBA154" w:rsidR="00797FE9" w:rsidRPr="00AF3847" w:rsidRDefault="008D0B61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D4DD971" w14:textId="77777777" w:rsidR="00797FE9" w:rsidRPr="00AF3847" w:rsidRDefault="00797FE9" w:rsidP="00225D31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36,994</w:t>
            </w:r>
          </w:p>
        </w:tc>
        <w:tc>
          <w:tcPr>
            <w:tcW w:w="269" w:type="dxa"/>
          </w:tcPr>
          <w:p w14:paraId="5E9BB92A" w14:textId="77777777" w:rsidR="00797FE9" w:rsidRPr="00AF3847" w:rsidRDefault="00797FE9" w:rsidP="00225D31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171B5681" w14:textId="77777777" w:rsidR="00797FE9" w:rsidRPr="00AF3847" w:rsidRDefault="00797FE9" w:rsidP="00225D31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38,976</w:t>
            </w:r>
          </w:p>
        </w:tc>
      </w:tr>
    </w:tbl>
    <w:p w14:paraId="5387ED5A" w14:textId="77777777" w:rsidR="003F398E" w:rsidRPr="00AF3847" w:rsidRDefault="003F398E" w:rsidP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0A1029" w14:textId="0190D6C5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A1AC1D9" w14:textId="77777777" w:rsidR="002C28F6" w:rsidRPr="00AF3847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8B6A37" w14:textId="77777777" w:rsidR="002C28F6" w:rsidRPr="00AF3847" w:rsidRDefault="002C28F6" w:rsidP="00F611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F3847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1276854B" w14:textId="77777777" w:rsidR="002C28F6" w:rsidRPr="00AF3847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E44265" w14:textId="3705E8E6" w:rsidR="002C28F6" w:rsidRPr="00AF3847" w:rsidRDefault="002C28F6" w:rsidP="009A544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242D2C" w:rsidRPr="00AF3847">
        <w:rPr>
          <w:rFonts w:asciiTheme="majorBidi" w:hAnsiTheme="majorBidi" w:cstheme="majorBidi"/>
          <w:sz w:val="30"/>
          <w:szCs w:val="30"/>
        </w:rPr>
        <w:t>2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ซึ่งเป็นหน่วยงานธุรกิจที่สำคัญของกลุ่มบริษัทที่มีสินค้าที่แตกต่างกัน และมีการบริหารจัดการแยกต่างหาก เนื่องจากใช้เทคโนโลยีที่แตกต่างกัน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AD406B7" w14:textId="77777777" w:rsidR="002C28F6" w:rsidRPr="00AF3847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127524" w14:textId="5C958D19" w:rsidR="002C28F6" w:rsidRPr="00AF3847" w:rsidRDefault="002C28F6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  <w:cs/>
        </w:rPr>
        <w:tab/>
      </w:r>
      <w:r w:rsidRPr="00AF3847">
        <w:rPr>
          <w:rFonts w:asciiTheme="majorBidi" w:hAnsiTheme="majorBidi" w:cstheme="majorBidi"/>
          <w:sz w:val="30"/>
          <w:szCs w:val="30"/>
          <w:cs/>
        </w:rPr>
        <w:tab/>
      </w:r>
      <w:r w:rsidRPr="00AF3847">
        <w:rPr>
          <w:rFonts w:asciiTheme="majorBidi" w:hAnsiTheme="majorBidi" w:cstheme="majorBidi"/>
          <w:sz w:val="30"/>
          <w:szCs w:val="30"/>
          <w:cs/>
        </w:rPr>
        <w:tab/>
        <w:t>เครื่องดื่มเพื่อสุขภาพ</w:t>
      </w:r>
    </w:p>
    <w:p w14:paraId="2624DE0A" w14:textId="28BC2F2F" w:rsidR="002C28F6" w:rsidRPr="00AF3847" w:rsidRDefault="002C28F6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242D2C" w:rsidRPr="00AF3847">
        <w:rPr>
          <w:rFonts w:asciiTheme="majorBidi" w:hAnsiTheme="majorBidi" w:cstheme="majorBidi"/>
          <w:sz w:val="30"/>
          <w:szCs w:val="30"/>
        </w:rPr>
        <w:t>2</w:t>
      </w:r>
      <w:r w:rsidRPr="00AF3847">
        <w:rPr>
          <w:rFonts w:asciiTheme="majorBidi" w:hAnsiTheme="majorBidi" w:cstheme="majorBidi"/>
          <w:sz w:val="30"/>
          <w:szCs w:val="30"/>
          <w:cs/>
        </w:rPr>
        <w:tab/>
      </w:r>
      <w:r w:rsidRPr="00AF3847">
        <w:rPr>
          <w:rFonts w:asciiTheme="majorBidi" w:hAnsiTheme="majorBidi" w:cstheme="majorBidi"/>
          <w:sz w:val="30"/>
          <w:szCs w:val="30"/>
          <w:cs/>
        </w:rPr>
        <w:tab/>
      </w:r>
      <w:r w:rsidRPr="00AF3847">
        <w:rPr>
          <w:rFonts w:asciiTheme="majorBidi" w:hAnsiTheme="majorBidi" w:cstheme="majorBidi"/>
          <w:sz w:val="30"/>
          <w:szCs w:val="30"/>
          <w:cs/>
        </w:rPr>
        <w:tab/>
        <w:t>ผลิตภัณฑ์จากมะพร้าว</w:t>
      </w:r>
    </w:p>
    <w:p w14:paraId="6F66F820" w14:textId="77777777" w:rsidR="002C28F6" w:rsidRPr="00AF3847" w:rsidRDefault="002C28F6" w:rsidP="00FB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5FB9690" w14:textId="77777777" w:rsidR="00CE527D" w:rsidRPr="00AF3847" w:rsidRDefault="002C28F6" w:rsidP="00CE52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</w:t>
      </w:r>
      <w:r w:rsidR="00FB19FB" w:rsidRPr="00AF3847">
        <w:rPr>
          <w:rFonts w:asciiTheme="majorBidi" w:hAnsiTheme="majorBidi" w:cstheme="majorBidi" w:hint="cs"/>
          <w:sz w:val="30"/>
          <w:szCs w:val="30"/>
          <w:cs/>
        </w:rPr>
        <w:t>็นไปต</w:t>
      </w:r>
      <w:r w:rsidRPr="00AF3847">
        <w:rPr>
          <w:rFonts w:asciiTheme="majorBidi" w:hAnsiTheme="majorBidi" w:cstheme="majorBidi"/>
          <w:sz w:val="30"/>
          <w:szCs w:val="30"/>
          <w:cs/>
        </w:rPr>
        <w:t>ามการซื้อขายตามปกติธุรกิ</w:t>
      </w:r>
      <w:r w:rsidR="00FB19FB" w:rsidRPr="00AF3847">
        <w:rPr>
          <w:rFonts w:asciiTheme="majorBidi" w:hAnsiTheme="majorBidi" w:cstheme="majorBidi" w:hint="cs"/>
          <w:sz w:val="30"/>
          <w:szCs w:val="30"/>
          <w:cs/>
        </w:rPr>
        <w:t>จ</w:t>
      </w:r>
    </w:p>
    <w:p w14:paraId="5C49E34D" w14:textId="5B5F5F4C" w:rsidR="00CE527D" w:rsidRPr="00AF3847" w:rsidRDefault="00CE527D" w:rsidP="00CE527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E527D" w:rsidRPr="00AF3847" w:rsidSect="00BA5EAF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4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430"/>
        <w:gridCol w:w="893"/>
        <w:gridCol w:w="282"/>
        <w:gridCol w:w="907"/>
        <w:gridCol w:w="284"/>
        <w:gridCol w:w="794"/>
        <w:gridCol w:w="283"/>
        <w:gridCol w:w="851"/>
        <w:gridCol w:w="283"/>
        <w:gridCol w:w="790"/>
        <w:gridCol w:w="56"/>
        <w:gridCol w:w="227"/>
        <w:gridCol w:w="56"/>
        <w:gridCol w:w="736"/>
        <w:gridCol w:w="51"/>
        <w:gridCol w:w="232"/>
        <w:gridCol w:w="51"/>
        <w:gridCol w:w="831"/>
        <w:gridCol w:w="237"/>
        <w:gridCol w:w="841"/>
        <w:gridCol w:w="236"/>
        <w:gridCol w:w="749"/>
        <w:gridCol w:w="236"/>
        <w:gridCol w:w="805"/>
        <w:gridCol w:w="236"/>
        <w:gridCol w:w="928"/>
        <w:gridCol w:w="237"/>
        <w:gridCol w:w="938"/>
      </w:tblGrid>
      <w:tr w:rsidR="00795002" w:rsidRPr="00AF3847" w14:paraId="7E421D51" w14:textId="77777777" w:rsidTr="00E273A6">
        <w:trPr>
          <w:tblHeader/>
        </w:trPr>
        <w:tc>
          <w:tcPr>
            <w:tcW w:w="2430" w:type="dxa"/>
            <w:vAlign w:val="bottom"/>
          </w:tcPr>
          <w:p w14:paraId="19A1EE98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50" w:type="dxa"/>
            <w:gridSpan w:val="27"/>
          </w:tcPr>
          <w:p w14:paraId="744B0D17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AA583F" w:rsidRPr="00AF3847" w14:paraId="75F943D4" w14:textId="77777777" w:rsidTr="00E273A6">
        <w:trPr>
          <w:tblHeader/>
        </w:trPr>
        <w:tc>
          <w:tcPr>
            <w:tcW w:w="2430" w:type="dxa"/>
            <w:vAlign w:val="bottom"/>
          </w:tcPr>
          <w:p w14:paraId="496BB745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82" w:type="dxa"/>
            <w:gridSpan w:val="3"/>
          </w:tcPr>
          <w:p w14:paraId="44629BDF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160290A2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  <w:gridSpan w:val="3"/>
          </w:tcPr>
          <w:p w14:paraId="7B73496D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</w:tcPr>
          <w:p w14:paraId="10D4CBBE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gridSpan w:val="6"/>
          </w:tcPr>
          <w:p w14:paraId="4E98F64A" w14:textId="7008F9A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ส่วนงานอื่น</w:t>
            </w:r>
            <w:r w:rsidR="001632B0"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283" w:type="dxa"/>
            <w:gridSpan w:val="2"/>
          </w:tcPr>
          <w:p w14:paraId="5D2D4C8C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09" w:type="dxa"/>
            <w:gridSpan w:val="3"/>
          </w:tcPr>
          <w:p w14:paraId="2DDE84A1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92F24C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790" w:type="dxa"/>
            <w:gridSpan w:val="3"/>
          </w:tcPr>
          <w:p w14:paraId="3C663755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6" w:type="dxa"/>
          </w:tcPr>
          <w:p w14:paraId="38659D08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3"/>
          </w:tcPr>
          <w:p w14:paraId="2D461DFD" w14:textId="77777777" w:rsidR="002C28F6" w:rsidRPr="00AF3847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0F35EF" w:rsidRPr="00AF3847" w14:paraId="06FB845F" w14:textId="77777777" w:rsidTr="00E273A6">
        <w:trPr>
          <w:tblHeader/>
        </w:trPr>
        <w:tc>
          <w:tcPr>
            <w:tcW w:w="2430" w:type="dxa"/>
            <w:vAlign w:val="bottom"/>
          </w:tcPr>
          <w:p w14:paraId="76AC22CF" w14:textId="5D452481" w:rsidR="00FB19FB" w:rsidRPr="00AF3847" w:rsidRDefault="00FB19FB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D2C"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>31</w:t>
            </w: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93" w:type="dxa"/>
          </w:tcPr>
          <w:p w14:paraId="44C056B6" w14:textId="3CBAE5FC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82" w:type="dxa"/>
          </w:tcPr>
          <w:p w14:paraId="21CB532B" w14:textId="77777777" w:rsidR="00FB19FB" w:rsidRPr="00AF3847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042644D" w14:textId="6AC12C56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5E0EA2FB" w14:textId="77777777" w:rsidR="00FB19FB" w:rsidRPr="00AF3847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728F5C2F" w14:textId="601B3064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83" w:type="dxa"/>
          </w:tcPr>
          <w:p w14:paraId="00D07196" w14:textId="77777777" w:rsidR="00FB19FB" w:rsidRPr="00AF3847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A23A5E" w14:textId="0C9E89BA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14:paraId="05A60ECE" w14:textId="77777777" w:rsidR="00FB19FB" w:rsidRPr="00AF3847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14:paraId="4E92ADEE" w14:textId="6E7A68C1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83" w:type="dxa"/>
            <w:gridSpan w:val="2"/>
          </w:tcPr>
          <w:p w14:paraId="6C276D08" w14:textId="77777777" w:rsidR="00FB19FB" w:rsidRPr="00AF3847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87" w:type="dxa"/>
            <w:gridSpan w:val="2"/>
          </w:tcPr>
          <w:p w14:paraId="3F8EC97D" w14:textId="2C531278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3" w:type="dxa"/>
            <w:gridSpan w:val="2"/>
          </w:tcPr>
          <w:p w14:paraId="63D4845E" w14:textId="77777777" w:rsidR="00FB19FB" w:rsidRPr="00AF3847" w:rsidRDefault="00FB19FB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31" w:type="dxa"/>
          </w:tcPr>
          <w:p w14:paraId="6AE700AF" w14:textId="0DFD2155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3B12210D" w14:textId="77777777" w:rsidR="00FB19FB" w:rsidRPr="00AF3847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418AC3B8" w14:textId="15447B99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3833513" w14:textId="77777777" w:rsidR="00FB19FB" w:rsidRPr="00AF3847" w:rsidRDefault="00FB19FB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5B97DB77" w14:textId="479D4A9D" w:rsidR="00FB19FB" w:rsidRPr="00AF3847" w:rsidRDefault="00242D2C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BCB3B98" w14:textId="77777777" w:rsidR="00FB19FB" w:rsidRPr="00AF3847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EBA2E7A" w14:textId="49B62763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795ECB0" w14:textId="77777777" w:rsidR="00FB19FB" w:rsidRPr="00AF3847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4DA60B35" w14:textId="7A55176F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37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7608C00D" w14:textId="77777777" w:rsidR="00FB19FB" w:rsidRPr="00AF3847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48BC9DB8" w14:textId="01CABC1E" w:rsidR="00FB19FB" w:rsidRPr="00AF3847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D05898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E53D49" w:rsidRPr="00AF3847" w14:paraId="26B1A7D6" w14:textId="77777777" w:rsidTr="00E273A6">
        <w:trPr>
          <w:tblHeader/>
        </w:trPr>
        <w:tc>
          <w:tcPr>
            <w:tcW w:w="2430" w:type="dxa"/>
          </w:tcPr>
          <w:p w14:paraId="7A11F2E5" w14:textId="77777777" w:rsidR="002C28F6" w:rsidRPr="00AF3847" w:rsidRDefault="002C28F6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50" w:type="dxa"/>
            <w:gridSpan w:val="27"/>
          </w:tcPr>
          <w:p w14:paraId="1DA038D9" w14:textId="77777777" w:rsidR="002C28F6" w:rsidRPr="00AF3847" w:rsidRDefault="002C28F6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795002" w:rsidRPr="00AF3847" w14:paraId="1E6C1291" w14:textId="77777777" w:rsidTr="00E273A6">
        <w:tc>
          <w:tcPr>
            <w:tcW w:w="2430" w:type="dxa"/>
            <w:vAlign w:val="bottom"/>
          </w:tcPr>
          <w:p w14:paraId="08808FC4" w14:textId="77777777" w:rsidR="002C28F6" w:rsidRPr="00AF3847" w:rsidRDefault="002C28F6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93" w:type="dxa"/>
          </w:tcPr>
          <w:p w14:paraId="47180F92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11A24D1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6303120F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D8A2C5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E90BED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337B4AF4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1BF753E6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7A5A6F8D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7A765B9F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29A5D614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5A1285B8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3A0D67D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1C512971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0AF9815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1B6A5B23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370AC8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0CA575EC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A99B5A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FB9A382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C2ADF0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3A977F78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101E9AC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216E457A" w14:textId="77777777" w:rsidR="002C28F6" w:rsidRPr="00AF3847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05898" w:rsidRPr="00AF3847" w14:paraId="1109BD80" w14:textId="77777777" w:rsidTr="004E3BEC">
        <w:tc>
          <w:tcPr>
            <w:tcW w:w="2430" w:type="dxa"/>
            <w:vAlign w:val="bottom"/>
          </w:tcPr>
          <w:p w14:paraId="331115D3" w14:textId="77777777" w:rsidR="00D05898" w:rsidRPr="00AF3847" w:rsidRDefault="00D05898" w:rsidP="00D0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3" w:type="dxa"/>
          </w:tcPr>
          <w:p w14:paraId="317F0EA1" w14:textId="19D66179" w:rsidR="00D05898" w:rsidRPr="00AF3847" w:rsidRDefault="00D267DC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4,859,211</w:t>
            </w:r>
          </w:p>
        </w:tc>
        <w:tc>
          <w:tcPr>
            <w:tcW w:w="282" w:type="dxa"/>
          </w:tcPr>
          <w:p w14:paraId="7260FB3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D919CA9" w14:textId="287AAE79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6,432,577</w:t>
            </w:r>
          </w:p>
        </w:tc>
        <w:tc>
          <w:tcPr>
            <w:tcW w:w="284" w:type="dxa"/>
          </w:tcPr>
          <w:p w14:paraId="2633BDA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29FFD410" w14:textId="5C6276D2" w:rsidR="00D05898" w:rsidRPr="00AF3847" w:rsidRDefault="00F2513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383,671</w:t>
            </w:r>
          </w:p>
        </w:tc>
        <w:tc>
          <w:tcPr>
            <w:tcW w:w="283" w:type="dxa"/>
          </w:tcPr>
          <w:p w14:paraId="5677313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35A80F28" w14:textId="66505D56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338,941</w:t>
            </w:r>
          </w:p>
        </w:tc>
        <w:tc>
          <w:tcPr>
            <w:tcW w:w="283" w:type="dxa"/>
          </w:tcPr>
          <w:p w14:paraId="0B5A34E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1EABF3FC" w14:textId="7E91D9F5" w:rsidR="00D05898" w:rsidRPr="00AF3847" w:rsidRDefault="004E0975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9,723</w:t>
            </w:r>
          </w:p>
        </w:tc>
        <w:tc>
          <w:tcPr>
            <w:tcW w:w="283" w:type="dxa"/>
            <w:gridSpan w:val="2"/>
          </w:tcPr>
          <w:p w14:paraId="45BBC64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4FB1EFA0" w14:textId="02873E30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</w:tcPr>
          <w:p w14:paraId="7842AD8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31091806" w14:textId="5DD213EB" w:rsidR="00D05898" w:rsidRPr="00AF3847" w:rsidRDefault="00872AC1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5,252</w:t>
            </w:r>
            <w:r w:rsidR="008118CC"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,605</w:t>
            </w:r>
          </w:p>
        </w:tc>
        <w:tc>
          <w:tcPr>
            <w:tcW w:w="237" w:type="dxa"/>
          </w:tcPr>
          <w:p w14:paraId="44EB665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15C1C803" w14:textId="16728D99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6,775,378</w:t>
            </w:r>
          </w:p>
        </w:tc>
        <w:tc>
          <w:tcPr>
            <w:tcW w:w="236" w:type="dxa"/>
          </w:tcPr>
          <w:p w14:paraId="4622DB9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424F8BD8" w14:textId="2E956E3E" w:rsidR="00D05898" w:rsidRPr="00AF3847" w:rsidRDefault="002D62CE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B4C2B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319E0FB7" w14:textId="354E720A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CDAC4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48573277" w14:textId="25294480" w:rsidR="00D05898" w:rsidRPr="00AF3847" w:rsidRDefault="00EB76F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5,252,605</w:t>
            </w:r>
          </w:p>
        </w:tc>
        <w:tc>
          <w:tcPr>
            <w:tcW w:w="237" w:type="dxa"/>
          </w:tcPr>
          <w:p w14:paraId="5437DB6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7DE9E52C" w14:textId="3BB20CFD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6,775,378</w:t>
            </w:r>
          </w:p>
        </w:tc>
      </w:tr>
      <w:tr w:rsidR="00D05898" w:rsidRPr="00AF3847" w14:paraId="0BF61C56" w14:textId="77777777" w:rsidTr="004E3BEC">
        <w:tc>
          <w:tcPr>
            <w:tcW w:w="2430" w:type="dxa"/>
            <w:vAlign w:val="bottom"/>
          </w:tcPr>
          <w:p w14:paraId="3DB79C5C" w14:textId="77777777" w:rsidR="00D05898" w:rsidRPr="00AF3847" w:rsidRDefault="00D05898" w:rsidP="00D0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7F64C7D" w14:textId="78F4A5F0" w:rsidR="00D05898" w:rsidRPr="00AF3847" w:rsidRDefault="00D267D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282" w:type="dxa"/>
          </w:tcPr>
          <w:p w14:paraId="4EE133C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08CF187" w14:textId="05842A9B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84" w:type="dxa"/>
          </w:tcPr>
          <w:p w14:paraId="2A1A886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6EFD8BE" w14:textId="621B32B3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153,187</w:t>
            </w:r>
          </w:p>
        </w:tc>
        <w:tc>
          <w:tcPr>
            <w:tcW w:w="283" w:type="dxa"/>
          </w:tcPr>
          <w:p w14:paraId="4A5ADE7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B167014" w14:textId="3419960B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122,309</w:t>
            </w:r>
          </w:p>
        </w:tc>
        <w:tc>
          <w:tcPr>
            <w:tcW w:w="283" w:type="dxa"/>
          </w:tcPr>
          <w:p w14:paraId="46D65CB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8B0EF0B" w14:textId="3C63993F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6CF42C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</w:tcPr>
          <w:p w14:paraId="78428916" w14:textId="1969618D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B92104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</w:tcPr>
          <w:p w14:paraId="1D87FE77" w14:textId="55E97A09" w:rsidR="00D05898" w:rsidRPr="00AF3847" w:rsidRDefault="008118C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153,219</w:t>
            </w:r>
          </w:p>
        </w:tc>
        <w:tc>
          <w:tcPr>
            <w:tcW w:w="237" w:type="dxa"/>
          </w:tcPr>
          <w:p w14:paraId="0539E05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185F4909" w14:textId="43AEDAF5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122,325</w:t>
            </w:r>
          </w:p>
        </w:tc>
        <w:tc>
          <w:tcPr>
            <w:tcW w:w="236" w:type="dxa"/>
          </w:tcPr>
          <w:p w14:paraId="1A81AE4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C084CC8" w14:textId="4B2A3622" w:rsidR="00D05898" w:rsidRPr="00AF3847" w:rsidRDefault="00EB76F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(153,219)</w:t>
            </w:r>
          </w:p>
        </w:tc>
        <w:tc>
          <w:tcPr>
            <w:tcW w:w="236" w:type="dxa"/>
          </w:tcPr>
          <w:p w14:paraId="6576972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192A9BD" w14:textId="1D79AD5F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(122,325)</w:t>
            </w:r>
          </w:p>
        </w:tc>
        <w:tc>
          <w:tcPr>
            <w:tcW w:w="236" w:type="dxa"/>
          </w:tcPr>
          <w:p w14:paraId="42866BF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9E88DF7" w14:textId="3B35AAA8" w:rsidR="00D05898" w:rsidRPr="00AF3847" w:rsidRDefault="00EB76FD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99B0F2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3CA11D84" w14:textId="38A914CF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05898" w:rsidRPr="00AF3847" w14:paraId="0D0FBCFF" w14:textId="77777777" w:rsidTr="004E3BEC">
        <w:trPr>
          <w:trHeight w:val="355"/>
        </w:trPr>
        <w:tc>
          <w:tcPr>
            <w:tcW w:w="2430" w:type="dxa"/>
            <w:vAlign w:val="bottom"/>
          </w:tcPr>
          <w:p w14:paraId="7BA9B860" w14:textId="77777777" w:rsidR="00D05898" w:rsidRPr="00AF3847" w:rsidRDefault="00D05898" w:rsidP="00D0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3913305D" w14:textId="4745505C" w:rsidR="00D05898" w:rsidRPr="00AF3847" w:rsidRDefault="00D267D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4,859,243</w:t>
            </w:r>
          </w:p>
        </w:tc>
        <w:tc>
          <w:tcPr>
            <w:tcW w:w="282" w:type="dxa"/>
          </w:tcPr>
          <w:p w14:paraId="3033326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228D37" w14:textId="3A633D32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6,432,593</w:t>
            </w:r>
          </w:p>
        </w:tc>
        <w:tc>
          <w:tcPr>
            <w:tcW w:w="284" w:type="dxa"/>
          </w:tcPr>
          <w:p w14:paraId="439035F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E744843" w14:textId="72D27A2A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536,858</w:t>
            </w:r>
          </w:p>
        </w:tc>
        <w:tc>
          <w:tcPr>
            <w:tcW w:w="283" w:type="dxa"/>
          </w:tcPr>
          <w:p w14:paraId="1E04F6E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80B71D" w14:textId="549DE9C1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461,250</w:t>
            </w:r>
          </w:p>
        </w:tc>
        <w:tc>
          <w:tcPr>
            <w:tcW w:w="283" w:type="dxa"/>
          </w:tcPr>
          <w:p w14:paraId="47FD9A0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670B6EE9" w14:textId="5DA3FF29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9,723</w:t>
            </w:r>
          </w:p>
        </w:tc>
        <w:tc>
          <w:tcPr>
            <w:tcW w:w="283" w:type="dxa"/>
            <w:gridSpan w:val="2"/>
          </w:tcPr>
          <w:p w14:paraId="3CAAD57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CBCA2A" w14:textId="7AD014D8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</w:tcPr>
          <w:p w14:paraId="25176CE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B88906" w14:textId="6F16561B" w:rsidR="00D05898" w:rsidRPr="00AF3847" w:rsidRDefault="008118C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5,405,824</w:t>
            </w:r>
          </w:p>
        </w:tc>
        <w:tc>
          <w:tcPr>
            <w:tcW w:w="237" w:type="dxa"/>
          </w:tcPr>
          <w:p w14:paraId="586D5A4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762CFC44" w14:textId="2612C192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6,897,703</w:t>
            </w:r>
          </w:p>
        </w:tc>
        <w:tc>
          <w:tcPr>
            <w:tcW w:w="236" w:type="dxa"/>
          </w:tcPr>
          <w:p w14:paraId="36D6B42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65C9913B" w14:textId="0A1789F9" w:rsidR="00D05898" w:rsidRPr="00AF3847" w:rsidRDefault="00EB76FD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(153,219)</w:t>
            </w:r>
          </w:p>
        </w:tc>
        <w:tc>
          <w:tcPr>
            <w:tcW w:w="236" w:type="dxa"/>
          </w:tcPr>
          <w:p w14:paraId="00D5819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9D85831" w14:textId="5FFCE7C8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(122,325)</w:t>
            </w:r>
          </w:p>
        </w:tc>
        <w:tc>
          <w:tcPr>
            <w:tcW w:w="236" w:type="dxa"/>
          </w:tcPr>
          <w:p w14:paraId="1BBC125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19185DF9" w14:textId="14E0C5CD" w:rsidR="00D05898" w:rsidRPr="00AF3847" w:rsidRDefault="00EB76FD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5,252,605</w:t>
            </w:r>
          </w:p>
        </w:tc>
        <w:tc>
          <w:tcPr>
            <w:tcW w:w="237" w:type="dxa"/>
          </w:tcPr>
          <w:p w14:paraId="56D9EAC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01113AF7" w14:textId="49902D4E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6,775,378</w:t>
            </w:r>
          </w:p>
        </w:tc>
      </w:tr>
      <w:tr w:rsidR="00D05898" w:rsidRPr="00AF3847" w14:paraId="45752F26" w14:textId="77777777" w:rsidTr="004E3BEC">
        <w:tc>
          <w:tcPr>
            <w:tcW w:w="2430" w:type="dxa"/>
            <w:vAlign w:val="bottom"/>
          </w:tcPr>
          <w:p w14:paraId="2FD23D02" w14:textId="77777777" w:rsidR="00D05898" w:rsidRPr="00AF3847" w:rsidRDefault="00D05898" w:rsidP="00D0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2F7B47D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277EBCB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41B430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64E7A47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259C886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</w:tcPr>
          <w:p w14:paraId="012A7D5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618225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</w:tcPr>
          <w:p w14:paraId="76EB31D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37E4B5B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</w:tcPr>
          <w:p w14:paraId="5C1B090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</w:tcBorders>
          </w:tcPr>
          <w:p w14:paraId="14359D6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</w:tcPr>
          <w:p w14:paraId="67E3F55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</w:tcPr>
          <w:p w14:paraId="2F48200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</w:tcPr>
          <w:p w14:paraId="7D00F44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28A7EB7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4D00D30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</w:tcPr>
          <w:p w14:paraId="33AC801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7BBBF12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41FB22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7F031A9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3521417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</w:tcPr>
          <w:p w14:paraId="57D96E3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B66E53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</w:tr>
      <w:tr w:rsidR="00D05898" w:rsidRPr="00AF3847" w14:paraId="3536FA3B" w14:textId="77777777" w:rsidTr="004E3BEC">
        <w:tc>
          <w:tcPr>
            <w:tcW w:w="2430" w:type="dxa"/>
            <w:vAlign w:val="bottom"/>
          </w:tcPr>
          <w:p w14:paraId="3B9EA46A" w14:textId="77777777" w:rsidR="00D05898" w:rsidRPr="00AF3847" w:rsidRDefault="00D05898" w:rsidP="00D0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893" w:type="dxa"/>
          </w:tcPr>
          <w:p w14:paraId="501647A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01C7C70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682A5C6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3C28FDD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0B9E369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4F9FDA8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2901B7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2D7A0EE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3E998A2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2354FD4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0E84D50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8EE01C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7DC80A8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E4812C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2E05A91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3401B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28328BB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26DB3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0BB406B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71CC5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6CB8A16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150C6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7C892AA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D05898" w:rsidRPr="00AF3847" w14:paraId="0912A98E" w14:textId="77777777" w:rsidTr="004E3BEC">
        <w:tc>
          <w:tcPr>
            <w:tcW w:w="2430" w:type="dxa"/>
          </w:tcPr>
          <w:p w14:paraId="192A69A6" w14:textId="77777777" w:rsidR="00D05898" w:rsidRPr="00AF3847" w:rsidRDefault="00D05898" w:rsidP="00D058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AF38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893" w:type="dxa"/>
          </w:tcPr>
          <w:p w14:paraId="0B23D25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7848D63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D4F56A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BAECC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291B428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15D4D90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219728D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07135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0D7D591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CCF2CC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52F4D5C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5BB3D0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4B21967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296AB1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492EC3A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5F61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3F8F220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18630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F9C7F4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CC92C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6028968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102424B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55A07E1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D05898" w:rsidRPr="00AF3847" w14:paraId="491FCD4A" w14:textId="77777777" w:rsidTr="004E3BEC">
        <w:tc>
          <w:tcPr>
            <w:tcW w:w="2430" w:type="dxa"/>
          </w:tcPr>
          <w:p w14:paraId="5D9B4E01" w14:textId="77777777" w:rsidR="00D05898" w:rsidRPr="00AF3847" w:rsidRDefault="00D05898" w:rsidP="00D058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AF38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893" w:type="dxa"/>
          </w:tcPr>
          <w:p w14:paraId="2A0C65B7" w14:textId="400856F6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1,239,423</w:t>
            </w:r>
          </w:p>
        </w:tc>
        <w:tc>
          <w:tcPr>
            <w:tcW w:w="282" w:type="dxa"/>
          </w:tcPr>
          <w:p w14:paraId="38A6DFC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74E43F11" w14:textId="0C2F8C8C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1,115,822</w:t>
            </w:r>
          </w:p>
        </w:tc>
        <w:tc>
          <w:tcPr>
            <w:tcW w:w="284" w:type="dxa"/>
          </w:tcPr>
          <w:p w14:paraId="7354649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07A3C09D" w14:textId="36D62923" w:rsidR="00D05898" w:rsidRPr="00AF3847" w:rsidRDefault="00160B0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414,232</w:t>
            </w:r>
          </w:p>
        </w:tc>
        <w:tc>
          <w:tcPr>
            <w:tcW w:w="283" w:type="dxa"/>
          </w:tcPr>
          <w:p w14:paraId="3020ECB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7A265D0E" w14:textId="491D6F13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341,788</w:t>
            </w:r>
          </w:p>
        </w:tc>
        <w:tc>
          <w:tcPr>
            <w:tcW w:w="283" w:type="dxa"/>
          </w:tcPr>
          <w:p w14:paraId="2CCCD8D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49A7D2ED" w14:textId="09CA95F0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46539C9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10AC6764" w14:textId="1BBCA346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410722D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49CFB4AB" w14:textId="594A8D04" w:rsidR="00D05898" w:rsidRPr="00AF3847" w:rsidRDefault="008118C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1,653,655</w:t>
            </w:r>
          </w:p>
        </w:tc>
        <w:tc>
          <w:tcPr>
            <w:tcW w:w="237" w:type="dxa"/>
          </w:tcPr>
          <w:p w14:paraId="4052F0E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48F13752" w14:textId="3898CC5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1,457,610</w:t>
            </w:r>
          </w:p>
        </w:tc>
        <w:tc>
          <w:tcPr>
            <w:tcW w:w="236" w:type="dxa"/>
          </w:tcPr>
          <w:p w14:paraId="68E4175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116104B5" w14:textId="0E02767D" w:rsidR="00D05898" w:rsidRPr="00AF3847" w:rsidRDefault="00EB76FD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(102</w:t>
            </w:r>
            <w:r w:rsidR="00A84F88"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,880)</w:t>
            </w:r>
          </w:p>
        </w:tc>
        <w:tc>
          <w:tcPr>
            <w:tcW w:w="236" w:type="dxa"/>
          </w:tcPr>
          <w:p w14:paraId="51FE56E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5583914" w14:textId="0454CE6F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(85,912)</w:t>
            </w:r>
          </w:p>
        </w:tc>
        <w:tc>
          <w:tcPr>
            <w:tcW w:w="236" w:type="dxa"/>
          </w:tcPr>
          <w:p w14:paraId="44927C5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42B93221" w14:textId="0A8A3A3E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1,550,775</w:t>
            </w:r>
          </w:p>
        </w:tc>
        <w:tc>
          <w:tcPr>
            <w:tcW w:w="237" w:type="dxa"/>
          </w:tcPr>
          <w:p w14:paraId="55C506F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02A9DA13" w14:textId="3B26D696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1,371,698</w:t>
            </w:r>
          </w:p>
        </w:tc>
      </w:tr>
      <w:tr w:rsidR="00D05898" w:rsidRPr="00AF3847" w14:paraId="5AD20592" w14:textId="77777777" w:rsidTr="004E3BEC">
        <w:tc>
          <w:tcPr>
            <w:tcW w:w="2430" w:type="dxa"/>
            <w:vAlign w:val="bottom"/>
          </w:tcPr>
          <w:p w14:paraId="2BFF5499" w14:textId="58874F1A" w:rsidR="00D05898" w:rsidRPr="00AF3847" w:rsidRDefault="00D05898" w:rsidP="00D058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F384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เอเชีย</w:t>
            </w:r>
          </w:p>
        </w:tc>
        <w:tc>
          <w:tcPr>
            <w:tcW w:w="893" w:type="dxa"/>
          </w:tcPr>
          <w:p w14:paraId="7D5D4B45" w14:textId="1D7F6F9F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2,302,655</w:t>
            </w:r>
          </w:p>
        </w:tc>
        <w:tc>
          <w:tcPr>
            <w:tcW w:w="282" w:type="dxa"/>
          </w:tcPr>
          <w:p w14:paraId="7F1D802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29CAACE4" w14:textId="172F811F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3,416,252</w:t>
            </w:r>
          </w:p>
        </w:tc>
        <w:tc>
          <w:tcPr>
            <w:tcW w:w="284" w:type="dxa"/>
          </w:tcPr>
          <w:p w14:paraId="5F57746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39188701" w14:textId="2977C742" w:rsidR="00D05898" w:rsidRPr="00AF3847" w:rsidRDefault="00160B0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103,432</w:t>
            </w:r>
          </w:p>
        </w:tc>
        <w:tc>
          <w:tcPr>
            <w:tcW w:w="283" w:type="dxa"/>
          </w:tcPr>
          <w:p w14:paraId="7CFFFC1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0375F5B1" w14:textId="093AFD34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113,323</w:t>
            </w:r>
          </w:p>
        </w:tc>
        <w:tc>
          <w:tcPr>
            <w:tcW w:w="283" w:type="dxa"/>
          </w:tcPr>
          <w:p w14:paraId="5F5F2EC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6192CAA8" w14:textId="50071AA5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9,723</w:t>
            </w:r>
          </w:p>
        </w:tc>
        <w:tc>
          <w:tcPr>
            <w:tcW w:w="283" w:type="dxa"/>
            <w:gridSpan w:val="2"/>
          </w:tcPr>
          <w:p w14:paraId="57756F9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4F47B90B" w14:textId="2ED07133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291</w:t>
            </w:r>
          </w:p>
        </w:tc>
        <w:tc>
          <w:tcPr>
            <w:tcW w:w="283" w:type="dxa"/>
            <w:gridSpan w:val="2"/>
          </w:tcPr>
          <w:p w14:paraId="0D92C12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5207B234" w14:textId="5C78D914" w:rsidR="00D05898" w:rsidRPr="00AF3847" w:rsidRDefault="008118C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2,415,810</w:t>
            </w:r>
          </w:p>
        </w:tc>
        <w:tc>
          <w:tcPr>
            <w:tcW w:w="237" w:type="dxa"/>
          </w:tcPr>
          <w:p w14:paraId="0C4C5CF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68975508" w14:textId="58E3F853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3,529,866</w:t>
            </w:r>
          </w:p>
        </w:tc>
        <w:tc>
          <w:tcPr>
            <w:tcW w:w="236" w:type="dxa"/>
          </w:tcPr>
          <w:p w14:paraId="10A603E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4BF163C7" w14:textId="05A79355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(50,339)</w:t>
            </w:r>
          </w:p>
        </w:tc>
        <w:tc>
          <w:tcPr>
            <w:tcW w:w="236" w:type="dxa"/>
          </w:tcPr>
          <w:p w14:paraId="068DAA7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03D1D45A" w14:textId="44802595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(36,413)</w:t>
            </w:r>
          </w:p>
        </w:tc>
        <w:tc>
          <w:tcPr>
            <w:tcW w:w="236" w:type="dxa"/>
          </w:tcPr>
          <w:p w14:paraId="23CC45D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6EA0AF22" w14:textId="13FED2AF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2,365,471</w:t>
            </w:r>
          </w:p>
        </w:tc>
        <w:tc>
          <w:tcPr>
            <w:tcW w:w="237" w:type="dxa"/>
          </w:tcPr>
          <w:p w14:paraId="256B9D9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2C8A9064" w14:textId="5C031CBF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3,493,453</w:t>
            </w:r>
          </w:p>
        </w:tc>
      </w:tr>
      <w:tr w:rsidR="00D05898" w:rsidRPr="00AF3847" w14:paraId="0CF0ED28" w14:textId="77777777" w:rsidTr="004E3BEC">
        <w:tc>
          <w:tcPr>
            <w:tcW w:w="2430" w:type="dxa"/>
            <w:vAlign w:val="bottom"/>
          </w:tcPr>
          <w:p w14:paraId="462CA98D" w14:textId="45BDE4B1" w:rsidR="00D05898" w:rsidRPr="00AF3847" w:rsidRDefault="00D05898" w:rsidP="00D058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F384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ยุโรป</w:t>
            </w:r>
          </w:p>
        </w:tc>
        <w:tc>
          <w:tcPr>
            <w:tcW w:w="893" w:type="dxa"/>
          </w:tcPr>
          <w:p w14:paraId="3A715533" w14:textId="7D9EA29E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778,362</w:t>
            </w:r>
          </w:p>
        </w:tc>
        <w:tc>
          <w:tcPr>
            <w:tcW w:w="282" w:type="dxa"/>
          </w:tcPr>
          <w:p w14:paraId="28DE4A3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72D2CF4A" w14:textId="147946D3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1,254,771</w:t>
            </w:r>
          </w:p>
        </w:tc>
        <w:tc>
          <w:tcPr>
            <w:tcW w:w="284" w:type="dxa"/>
          </w:tcPr>
          <w:p w14:paraId="1C672E8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3D702F55" w14:textId="63BB1CB4" w:rsidR="00D05898" w:rsidRPr="00AF3847" w:rsidRDefault="00160B0C" w:rsidP="0016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8,415</w:t>
            </w:r>
          </w:p>
        </w:tc>
        <w:tc>
          <w:tcPr>
            <w:tcW w:w="283" w:type="dxa"/>
          </w:tcPr>
          <w:p w14:paraId="13D49E4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C7FD4D" w14:textId="37106A70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94D5D1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67F85D2B" w14:textId="3B9616B7" w:rsidR="00D05898" w:rsidRPr="00AF3847" w:rsidRDefault="004E0975" w:rsidP="00872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3E1B2E76" w14:textId="77777777" w:rsidR="00D05898" w:rsidRPr="00AF3847" w:rsidRDefault="00D05898" w:rsidP="00872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33D237AA" w14:textId="0D9370EC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3,569</w:t>
            </w:r>
          </w:p>
        </w:tc>
        <w:tc>
          <w:tcPr>
            <w:tcW w:w="283" w:type="dxa"/>
            <w:gridSpan w:val="2"/>
          </w:tcPr>
          <w:p w14:paraId="22AE439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12638845" w14:textId="69E0AF88" w:rsidR="00D05898" w:rsidRPr="00AF3847" w:rsidRDefault="008118C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786</w:t>
            </w:r>
            <w:r w:rsidR="002D62CE"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,777</w:t>
            </w:r>
          </w:p>
        </w:tc>
        <w:tc>
          <w:tcPr>
            <w:tcW w:w="237" w:type="dxa"/>
          </w:tcPr>
          <w:p w14:paraId="0F6F6A1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40453EC8" w14:textId="3CBA765F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1,258,340</w:t>
            </w:r>
          </w:p>
        </w:tc>
        <w:tc>
          <w:tcPr>
            <w:tcW w:w="236" w:type="dxa"/>
          </w:tcPr>
          <w:p w14:paraId="3B865D5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2CB8A967" w14:textId="08CBD975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47AE7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FFD8B43" w14:textId="032E93E2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4565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6902237F" w14:textId="2AFE7D26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786,777</w:t>
            </w:r>
          </w:p>
        </w:tc>
        <w:tc>
          <w:tcPr>
            <w:tcW w:w="237" w:type="dxa"/>
          </w:tcPr>
          <w:p w14:paraId="1218A6B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56BF88D3" w14:textId="7E72A692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1,258,340</w:t>
            </w:r>
          </w:p>
        </w:tc>
      </w:tr>
      <w:tr w:rsidR="00D05898" w:rsidRPr="00AF3847" w14:paraId="6E0D5B4F" w14:textId="77777777" w:rsidTr="004E3BEC">
        <w:tc>
          <w:tcPr>
            <w:tcW w:w="2430" w:type="dxa"/>
            <w:vAlign w:val="bottom"/>
          </w:tcPr>
          <w:p w14:paraId="11C6DD98" w14:textId="5EA7AAC9" w:rsidR="00D05898" w:rsidRPr="00AF3847" w:rsidRDefault="00D05898" w:rsidP="00D058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F384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อเมริกา</w:t>
            </w:r>
          </w:p>
        </w:tc>
        <w:tc>
          <w:tcPr>
            <w:tcW w:w="893" w:type="dxa"/>
          </w:tcPr>
          <w:p w14:paraId="152FBD54" w14:textId="2780134A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356,692</w:t>
            </w:r>
          </w:p>
        </w:tc>
        <w:tc>
          <w:tcPr>
            <w:tcW w:w="282" w:type="dxa"/>
          </w:tcPr>
          <w:p w14:paraId="637F005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A3C74EE" w14:textId="0B9EC7D9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440,948</w:t>
            </w:r>
          </w:p>
        </w:tc>
        <w:tc>
          <w:tcPr>
            <w:tcW w:w="284" w:type="dxa"/>
          </w:tcPr>
          <w:p w14:paraId="1C5E7CD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6FE82EA7" w14:textId="23C03F23" w:rsidR="00D05898" w:rsidRPr="00AF3847" w:rsidRDefault="00160B0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10,779</w:t>
            </w:r>
          </w:p>
        </w:tc>
        <w:tc>
          <w:tcPr>
            <w:tcW w:w="283" w:type="dxa"/>
          </w:tcPr>
          <w:p w14:paraId="3952A1B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3213F793" w14:textId="0BD02D85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6,139</w:t>
            </w:r>
          </w:p>
        </w:tc>
        <w:tc>
          <w:tcPr>
            <w:tcW w:w="283" w:type="dxa"/>
          </w:tcPr>
          <w:p w14:paraId="430D9E6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7C832471" w14:textId="07F24C7E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4E19FE6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5640CED7" w14:textId="6C5FB478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0F4BF4C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6FF98A78" w14:textId="1619229A" w:rsidR="00D05898" w:rsidRPr="00AF3847" w:rsidRDefault="002D62CE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367,471</w:t>
            </w:r>
          </w:p>
        </w:tc>
        <w:tc>
          <w:tcPr>
            <w:tcW w:w="237" w:type="dxa"/>
          </w:tcPr>
          <w:p w14:paraId="53420F2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284D6600" w14:textId="585BFBC4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447,087</w:t>
            </w:r>
          </w:p>
        </w:tc>
        <w:tc>
          <w:tcPr>
            <w:tcW w:w="236" w:type="dxa"/>
          </w:tcPr>
          <w:p w14:paraId="3C4EE55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39C2190C" w14:textId="0F620C1D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47A94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636641B" w14:textId="2CEBF4E8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AB530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7A9DDB22" w14:textId="373E370A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367,471</w:t>
            </w:r>
          </w:p>
        </w:tc>
        <w:tc>
          <w:tcPr>
            <w:tcW w:w="237" w:type="dxa"/>
          </w:tcPr>
          <w:p w14:paraId="14EC972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536F4094" w14:textId="0F6D316B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447,087</w:t>
            </w:r>
          </w:p>
        </w:tc>
      </w:tr>
      <w:tr w:rsidR="00D05898" w:rsidRPr="00AF3847" w14:paraId="1ACEF96D" w14:textId="77777777" w:rsidTr="004E3BEC">
        <w:tc>
          <w:tcPr>
            <w:tcW w:w="2430" w:type="dxa"/>
            <w:vAlign w:val="bottom"/>
          </w:tcPr>
          <w:p w14:paraId="1174D4F9" w14:textId="4C868729" w:rsidR="00D05898" w:rsidRPr="00AF3847" w:rsidRDefault="00D05898" w:rsidP="00D058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F38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อื่น</w:t>
            </w:r>
            <w:r w:rsidRPr="00AF38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AF38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A1AFDE4" w14:textId="59583A67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182,111</w:t>
            </w:r>
          </w:p>
        </w:tc>
        <w:tc>
          <w:tcPr>
            <w:tcW w:w="282" w:type="dxa"/>
          </w:tcPr>
          <w:p w14:paraId="088AFED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75ECD2D" w14:textId="65659656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204,800</w:t>
            </w:r>
          </w:p>
        </w:tc>
        <w:tc>
          <w:tcPr>
            <w:tcW w:w="284" w:type="dxa"/>
          </w:tcPr>
          <w:p w14:paraId="6AF2201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5C6365F" w14:textId="2142D857" w:rsidR="00D05898" w:rsidRPr="00AF3847" w:rsidRDefault="00160B0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020CBE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3A49C3" w14:textId="4C6F1132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82C7B3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D7F7F66" w14:textId="756D215D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F47493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</w:tcPr>
          <w:p w14:paraId="5CD11E12" w14:textId="2E9B5C4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5D7B76D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</w:tcPr>
          <w:p w14:paraId="648C3D26" w14:textId="5D1D3219" w:rsidR="00D05898" w:rsidRPr="00AF3847" w:rsidRDefault="002D62CE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182,111</w:t>
            </w:r>
          </w:p>
        </w:tc>
        <w:tc>
          <w:tcPr>
            <w:tcW w:w="237" w:type="dxa"/>
          </w:tcPr>
          <w:p w14:paraId="7312C97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2C80BA9" w14:textId="5BD68590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204,800</w:t>
            </w:r>
          </w:p>
        </w:tc>
        <w:tc>
          <w:tcPr>
            <w:tcW w:w="236" w:type="dxa"/>
          </w:tcPr>
          <w:p w14:paraId="3F74310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6789C331" w14:textId="3F776743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120CF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6E8905BF" w14:textId="731F3DC6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AE674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52BDB2A3" w14:textId="36F1D4A5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182,111</w:t>
            </w:r>
          </w:p>
        </w:tc>
        <w:tc>
          <w:tcPr>
            <w:tcW w:w="237" w:type="dxa"/>
          </w:tcPr>
          <w:p w14:paraId="527B03D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44FF74C" w14:textId="6B0D8B71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204,800</w:t>
            </w:r>
          </w:p>
        </w:tc>
      </w:tr>
      <w:tr w:rsidR="00D05898" w:rsidRPr="00AF3847" w14:paraId="39153037" w14:textId="77777777" w:rsidTr="004E3BEC">
        <w:tc>
          <w:tcPr>
            <w:tcW w:w="2430" w:type="dxa"/>
          </w:tcPr>
          <w:p w14:paraId="114383C5" w14:textId="77777777" w:rsidR="00D05898" w:rsidRPr="00AF3847" w:rsidRDefault="00D05898" w:rsidP="00D0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6622E6BE" w14:textId="29FDC705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>4,859,243</w:t>
            </w:r>
          </w:p>
        </w:tc>
        <w:tc>
          <w:tcPr>
            <w:tcW w:w="282" w:type="dxa"/>
          </w:tcPr>
          <w:p w14:paraId="63FB007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F4E5962" w14:textId="05455E8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6,432,593</w:t>
            </w:r>
          </w:p>
        </w:tc>
        <w:tc>
          <w:tcPr>
            <w:tcW w:w="284" w:type="dxa"/>
          </w:tcPr>
          <w:p w14:paraId="6BC7D14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BB37D7B" w14:textId="76482845" w:rsidR="00D05898" w:rsidRPr="00AF3847" w:rsidRDefault="00160B0C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536,858</w:t>
            </w:r>
          </w:p>
        </w:tc>
        <w:tc>
          <w:tcPr>
            <w:tcW w:w="283" w:type="dxa"/>
          </w:tcPr>
          <w:p w14:paraId="5FE1D3F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58E77EF" w14:textId="5BF388C0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461,250</w:t>
            </w:r>
          </w:p>
        </w:tc>
        <w:tc>
          <w:tcPr>
            <w:tcW w:w="283" w:type="dxa"/>
          </w:tcPr>
          <w:p w14:paraId="759C02A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7D1EEA87" w14:textId="650245F4" w:rsidR="00D05898" w:rsidRPr="00AF3847" w:rsidRDefault="00872AC1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9,723</w:t>
            </w:r>
          </w:p>
        </w:tc>
        <w:tc>
          <w:tcPr>
            <w:tcW w:w="283" w:type="dxa"/>
            <w:gridSpan w:val="2"/>
          </w:tcPr>
          <w:p w14:paraId="261834D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B07A1F" w14:textId="192FCCDD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</w:tcPr>
          <w:p w14:paraId="5249B27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4FF902" w14:textId="03147A76" w:rsidR="00D05898" w:rsidRPr="00AF3847" w:rsidRDefault="002D62CE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5,405,824</w:t>
            </w:r>
          </w:p>
        </w:tc>
        <w:tc>
          <w:tcPr>
            <w:tcW w:w="237" w:type="dxa"/>
          </w:tcPr>
          <w:p w14:paraId="4710BF0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687C7E2D" w14:textId="4FCECCB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6,897,703</w:t>
            </w:r>
          </w:p>
        </w:tc>
        <w:tc>
          <w:tcPr>
            <w:tcW w:w="236" w:type="dxa"/>
          </w:tcPr>
          <w:p w14:paraId="0B01650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4F8CBD57" w14:textId="253DC030" w:rsidR="00D05898" w:rsidRPr="00AF3847" w:rsidRDefault="00EB76FD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(153,219)</w:t>
            </w:r>
          </w:p>
        </w:tc>
        <w:tc>
          <w:tcPr>
            <w:tcW w:w="236" w:type="dxa"/>
          </w:tcPr>
          <w:p w14:paraId="6548949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C7A14FE" w14:textId="1091CF71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(122,325)</w:t>
            </w:r>
          </w:p>
        </w:tc>
        <w:tc>
          <w:tcPr>
            <w:tcW w:w="236" w:type="dxa"/>
          </w:tcPr>
          <w:p w14:paraId="6284127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7FC52FED" w14:textId="455FFA88" w:rsidR="00D05898" w:rsidRPr="00AF3847" w:rsidRDefault="00EB76FD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5,252,605</w:t>
            </w:r>
          </w:p>
        </w:tc>
        <w:tc>
          <w:tcPr>
            <w:tcW w:w="237" w:type="dxa"/>
          </w:tcPr>
          <w:p w14:paraId="4ACC88F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23B02F59" w14:textId="01AB6963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6,775,378</w:t>
            </w:r>
          </w:p>
        </w:tc>
      </w:tr>
      <w:tr w:rsidR="00D05898" w:rsidRPr="00AF3847" w14:paraId="2739BA27" w14:textId="77777777" w:rsidTr="004E3BEC">
        <w:tc>
          <w:tcPr>
            <w:tcW w:w="2430" w:type="dxa"/>
            <w:vAlign w:val="bottom"/>
          </w:tcPr>
          <w:p w14:paraId="7CE7815F" w14:textId="77777777" w:rsidR="00D05898" w:rsidRPr="00AF3847" w:rsidRDefault="00D05898" w:rsidP="00D0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</w:tcPr>
          <w:p w14:paraId="585B201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3AEAA82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</w:tcPr>
          <w:p w14:paraId="5742014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1A37556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</w:tcPr>
          <w:p w14:paraId="57D4707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</w:tcPr>
          <w:p w14:paraId="0BEB5E7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</w:tcPr>
          <w:p w14:paraId="5F94083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</w:tcPr>
          <w:p w14:paraId="4D0D2CE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</w:tcPr>
          <w:p w14:paraId="0D7FA55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</w:tcPr>
          <w:p w14:paraId="74F66F7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</w:tcPr>
          <w:p w14:paraId="2D1E196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</w:tcPr>
          <w:p w14:paraId="76C1EFE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</w:tcPr>
          <w:p w14:paraId="091DE03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</w:tcPr>
          <w:p w14:paraId="5A30644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</w:tcPr>
          <w:p w14:paraId="0D846CD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2C4F19B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</w:tcPr>
          <w:p w14:paraId="719962A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2469B7B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</w:tcPr>
          <w:p w14:paraId="06B8EF3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7FBE231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</w:tcPr>
          <w:p w14:paraId="3C550AD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</w:tcPr>
          <w:p w14:paraId="258D99B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</w:tcPr>
          <w:p w14:paraId="444F09D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</w:tr>
      <w:tr w:rsidR="00D05898" w:rsidRPr="00AF3847" w14:paraId="78E30312" w14:textId="77777777" w:rsidTr="004E3BEC">
        <w:tc>
          <w:tcPr>
            <w:tcW w:w="2430" w:type="dxa"/>
          </w:tcPr>
          <w:p w14:paraId="6CA7285B" w14:textId="77777777" w:rsidR="00D05898" w:rsidRPr="00AF3847" w:rsidRDefault="00D05898" w:rsidP="00D058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ประเภทของสินค้า</w:t>
            </w:r>
          </w:p>
        </w:tc>
        <w:tc>
          <w:tcPr>
            <w:tcW w:w="893" w:type="dxa"/>
          </w:tcPr>
          <w:p w14:paraId="63C4221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765DCAD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73C64B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32EF9D1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2D69429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2C2AD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7361D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247DBE7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06FFAB2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955B03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0755040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388F55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1838A7D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08B43B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09B172D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8F4DC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4FA8144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1DBB6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55AA7A2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1D75E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6D40CDD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A24E64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24A213E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D05898" w:rsidRPr="00AF3847" w14:paraId="495F1153" w14:textId="77777777" w:rsidTr="004E3BEC">
        <w:tc>
          <w:tcPr>
            <w:tcW w:w="2430" w:type="dxa"/>
          </w:tcPr>
          <w:p w14:paraId="37F9CE8A" w14:textId="77777777" w:rsidR="00D05898" w:rsidRPr="00AF3847" w:rsidRDefault="00D05898" w:rsidP="00D058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F38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893" w:type="dxa"/>
          </w:tcPr>
          <w:p w14:paraId="0575477F" w14:textId="312BDC42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4,415,670</w:t>
            </w:r>
          </w:p>
        </w:tc>
        <w:tc>
          <w:tcPr>
            <w:tcW w:w="282" w:type="dxa"/>
          </w:tcPr>
          <w:p w14:paraId="7F4491E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49F132F" w14:textId="51480921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 xml:space="preserve">5,932,811 </w:t>
            </w:r>
          </w:p>
        </w:tc>
        <w:tc>
          <w:tcPr>
            <w:tcW w:w="284" w:type="dxa"/>
          </w:tcPr>
          <w:p w14:paraId="65AF9CB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1D1BB328" w14:textId="79756647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439,152</w:t>
            </w:r>
          </w:p>
        </w:tc>
        <w:tc>
          <w:tcPr>
            <w:tcW w:w="283" w:type="dxa"/>
          </w:tcPr>
          <w:p w14:paraId="4AB4D27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15FBA76E" w14:textId="28D20292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358,616</w:t>
            </w:r>
          </w:p>
        </w:tc>
        <w:tc>
          <w:tcPr>
            <w:tcW w:w="283" w:type="dxa"/>
          </w:tcPr>
          <w:p w14:paraId="7252EC44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723EED94" w14:textId="37018FCB" w:rsidR="00D05898" w:rsidRPr="00AF3847" w:rsidRDefault="00872AC1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8,342</w:t>
            </w:r>
          </w:p>
        </w:tc>
        <w:tc>
          <w:tcPr>
            <w:tcW w:w="283" w:type="dxa"/>
            <w:gridSpan w:val="2"/>
          </w:tcPr>
          <w:p w14:paraId="732D30C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27B5901F" w14:textId="59D2EF2F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</w:tcPr>
          <w:p w14:paraId="7B66CDE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31F5EC30" w14:textId="124DF254" w:rsidR="00D05898" w:rsidRPr="00AF3847" w:rsidRDefault="002D62CE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4,863,164</w:t>
            </w:r>
          </w:p>
        </w:tc>
        <w:tc>
          <w:tcPr>
            <w:tcW w:w="237" w:type="dxa"/>
          </w:tcPr>
          <w:p w14:paraId="4272BC3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46AA539B" w14:textId="4B90556E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6,295,287</w:t>
            </w:r>
          </w:p>
        </w:tc>
        <w:tc>
          <w:tcPr>
            <w:tcW w:w="236" w:type="dxa"/>
          </w:tcPr>
          <w:p w14:paraId="0F5636C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798139F9" w14:textId="2DC234A2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(79,573)</w:t>
            </w:r>
          </w:p>
        </w:tc>
        <w:tc>
          <w:tcPr>
            <w:tcW w:w="236" w:type="dxa"/>
          </w:tcPr>
          <w:p w14:paraId="6D9A0E0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A19E7A8" w14:textId="44CFD4ED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(45,000)</w:t>
            </w:r>
          </w:p>
        </w:tc>
        <w:tc>
          <w:tcPr>
            <w:tcW w:w="236" w:type="dxa"/>
          </w:tcPr>
          <w:p w14:paraId="5ED8F74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4492C05F" w14:textId="5B30A04D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4,783,591</w:t>
            </w:r>
          </w:p>
        </w:tc>
        <w:tc>
          <w:tcPr>
            <w:tcW w:w="237" w:type="dxa"/>
          </w:tcPr>
          <w:p w14:paraId="4CEAE01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69A3BB8D" w14:textId="27F6ADD8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6,250,287</w:t>
            </w:r>
          </w:p>
        </w:tc>
      </w:tr>
      <w:tr w:rsidR="00D05898" w:rsidRPr="00AF3847" w14:paraId="27F7E25E" w14:textId="77777777" w:rsidTr="004E3BEC">
        <w:tc>
          <w:tcPr>
            <w:tcW w:w="2430" w:type="dxa"/>
          </w:tcPr>
          <w:p w14:paraId="5F2875B7" w14:textId="77777777" w:rsidR="00D05898" w:rsidRPr="00AF3847" w:rsidRDefault="00D05898" w:rsidP="00D05898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F384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893" w:type="dxa"/>
          </w:tcPr>
          <w:p w14:paraId="2E38E225" w14:textId="611B12EB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132,042</w:t>
            </w:r>
          </w:p>
        </w:tc>
        <w:tc>
          <w:tcPr>
            <w:tcW w:w="282" w:type="dxa"/>
          </w:tcPr>
          <w:p w14:paraId="57487829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236AB1E" w14:textId="539317A5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173,305</w:t>
            </w:r>
          </w:p>
        </w:tc>
        <w:tc>
          <w:tcPr>
            <w:tcW w:w="284" w:type="dxa"/>
          </w:tcPr>
          <w:p w14:paraId="564F58C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3D0E34BE" w14:textId="27E1AB41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50A446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EFD68C" w14:textId="1BB96632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D06A79A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3358AA9E" w14:textId="51F632F7" w:rsidR="00D05898" w:rsidRPr="00AF3847" w:rsidRDefault="00872AC1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6B9649F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7FA13989" w14:textId="0C2EC10F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672939AC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339673E5" w14:textId="266848D8" w:rsidR="00D05898" w:rsidRPr="00AF3847" w:rsidRDefault="002D62CE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132,042</w:t>
            </w:r>
          </w:p>
        </w:tc>
        <w:tc>
          <w:tcPr>
            <w:tcW w:w="237" w:type="dxa"/>
          </w:tcPr>
          <w:p w14:paraId="2DE8EE1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5C01956E" w14:textId="7B2A4BB4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173,305</w:t>
            </w:r>
          </w:p>
        </w:tc>
        <w:tc>
          <w:tcPr>
            <w:tcW w:w="236" w:type="dxa"/>
          </w:tcPr>
          <w:p w14:paraId="43CE90F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669B9B02" w14:textId="0E69FCE7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9688A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C060C5E" w14:textId="74286EBF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1562E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42809315" w14:textId="34AF47A3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132,042</w:t>
            </w:r>
          </w:p>
        </w:tc>
        <w:tc>
          <w:tcPr>
            <w:tcW w:w="237" w:type="dxa"/>
          </w:tcPr>
          <w:p w14:paraId="599771E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21FAA77B" w14:textId="3D77F7C3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173,305</w:t>
            </w:r>
          </w:p>
        </w:tc>
      </w:tr>
      <w:tr w:rsidR="00D05898" w:rsidRPr="00AF3847" w14:paraId="7ED843F1" w14:textId="77777777" w:rsidTr="004E3BEC">
        <w:tc>
          <w:tcPr>
            <w:tcW w:w="2430" w:type="dxa"/>
          </w:tcPr>
          <w:p w14:paraId="6BB3EAF7" w14:textId="235E78A7" w:rsidR="00D05898" w:rsidRPr="00AF3847" w:rsidRDefault="00D05898" w:rsidP="00D05898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AF38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อื่น</w:t>
            </w:r>
            <w:r w:rsidRPr="00AF38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AF38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049F61F" w14:textId="0F950D6E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311,531</w:t>
            </w:r>
          </w:p>
        </w:tc>
        <w:tc>
          <w:tcPr>
            <w:tcW w:w="282" w:type="dxa"/>
          </w:tcPr>
          <w:p w14:paraId="6073EEC8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A9C61AB" w14:textId="4CFEFAEB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326,477</w:t>
            </w:r>
          </w:p>
        </w:tc>
        <w:tc>
          <w:tcPr>
            <w:tcW w:w="284" w:type="dxa"/>
          </w:tcPr>
          <w:p w14:paraId="3C5BD65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A3B36DA" w14:textId="22124F28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97,706</w:t>
            </w:r>
          </w:p>
        </w:tc>
        <w:tc>
          <w:tcPr>
            <w:tcW w:w="283" w:type="dxa"/>
          </w:tcPr>
          <w:p w14:paraId="3CB4223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91435D" w14:textId="329246C2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102,634</w:t>
            </w:r>
          </w:p>
        </w:tc>
        <w:tc>
          <w:tcPr>
            <w:tcW w:w="283" w:type="dxa"/>
          </w:tcPr>
          <w:p w14:paraId="10D2272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934808B" w14:textId="4267B9AC" w:rsidR="00D05898" w:rsidRPr="00AF3847" w:rsidRDefault="00872AC1" w:rsidP="00872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1,381</w:t>
            </w:r>
          </w:p>
        </w:tc>
        <w:tc>
          <w:tcPr>
            <w:tcW w:w="283" w:type="dxa"/>
            <w:gridSpan w:val="2"/>
          </w:tcPr>
          <w:p w14:paraId="1E3446F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</w:tcPr>
          <w:p w14:paraId="5694205D" w14:textId="78B10DE6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0BAA826E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</w:tcPr>
          <w:p w14:paraId="275A65FE" w14:textId="19034C5E" w:rsidR="00D05898" w:rsidRPr="00AF3847" w:rsidRDefault="002D62CE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410,618</w:t>
            </w:r>
          </w:p>
        </w:tc>
        <w:tc>
          <w:tcPr>
            <w:tcW w:w="237" w:type="dxa"/>
          </w:tcPr>
          <w:p w14:paraId="5207854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0591FED8" w14:textId="20A72411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429,111</w:t>
            </w:r>
          </w:p>
        </w:tc>
        <w:tc>
          <w:tcPr>
            <w:tcW w:w="236" w:type="dxa"/>
          </w:tcPr>
          <w:p w14:paraId="4CEA6176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6A9C029" w14:textId="1D78B4C5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(73,646)</w:t>
            </w:r>
          </w:p>
        </w:tc>
        <w:tc>
          <w:tcPr>
            <w:tcW w:w="236" w:type="dxa"/>
          </w:tcPr>
          <w:p w14:paraId="493DCBF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62C7CD14" w14:textId="4E2D8FBE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(77,325)</w:t>
            </w:r>
          </w:p>
        </w:tc>
        <w:tc>
          <w:tcPr>
            <w:tcW w:w="236" w:type="dxa"/>
          </w:tcPr>
          <w:p w14:paraId="2613512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4E1C4929" w14:textId="08CF23DD" w:rsidR="00D05898" w:rsidRPr="00AF3847" w:rsidRDefault="00A84F8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336,972</w:t>
            </w:r>
          </w:p>
        </w:tc>
        <w:tc>
          <w:tcPr>
            <w:tcW w:w="237" w:type="dxa"/>
          </w:tcPr>
          <w:p w14:paraId="2E2F927F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7213DB7D" w14:textId="3E68B879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351,786</w:t>
            </w:r>
          </w:p>
        </w:tc>
      </w:tr>
      <w:tr w:rsidR="00D05898" w:rsidRPr="00AF3847" w14:paraId="1B73A5A7" w14:textId="77777777" w:rsidTr="004E3BEC">
        <w:tc>
          <w:tcPr>
            <w:tcW w:w="2430" w:type="dxa"/>
          </w:tcPr>
          <w:p w14:paraId="49B3665E" w14:textId="77777777" w:rsidR="00D05898" w:rsidRPr="00AF3847" w:rsidRDefault="00D05898" w:rsidP="00D0589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AF38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026AFAB2" w14:textId="3A3916BF" w:rsidR="00D05898" w:rsidRPr="00AF3847" w:rsidRDefault="00F2513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4,859,243</w:t>
            </w:r>
          </w:p>
        </w:tc>
        <w:tc>
          <w:tcPr>
            <w:tcW w:w="282" w:type="dxa"/>
          </w:tcPr>
          <w:p w14:paraId="5D202A45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6028E55" w14:textId="6CECEB60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6,432,593</w:t>
            </w:r>
          </w:p>
        </w:tc>
        <w:tc>
          <w:tcPr>
            <w:tcW w:w="284" w:type="dxa"/>
          </w:tcPr>
          <w:p w14:paraId="1B1B27A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BCBE94E" w14:textId="6293E6F1" w:rsidR="00D05898" w:rsidRPr="00AF3847" w:rsidRDefault="004E0975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536,858</w:t>
            </w:r>
          </w:p>
        </w:tc>
        <w:tc>
          <w:tcPr>
            <w:tcW w:w="283" w:type="dxa"/>
          </w:tcPr>
          <w:p w14:paraId="58C260C7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4078D7B" w14:textId="30B15BF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461,250</w:t>
            </w:r>
          </w:p>
        </w:tc>
        <w:tc>
          <w:tcPr>
            <w:tcW w:w="283" w:type="dxa"/>
          </w:tcPr>
          <w:p w14:paraId="20CB83B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3A881F9A" w14:textId="574903A8" w:rsidR="00D05898" w:rsidRPr="00AF3847" w:rsidRDefault="00872AC1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9,723</w:t>
            </w:r>
          </w:p>
        </w:tc>
        <w:tc>
          <w:tcPr>
            <w:tcW w:w="283" w:type="dxa"/>
            <w:gridSpan w:val="2"/>
          </w:tcPr>
          <w:p w14:paraId="13312BEB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6E8919" w14:textId="3B6F2C43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</w:tcPr>
          <w:p w14:paraId="0B8E5CCD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ADA58" w14:textId="43AABD69" w:rsidR="00D05898" w:rsidRPr="00AF3847" w:rsidRDefault="002D62CE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5,405,824</w:t>
            </w:r>
          </w:p>
        </w:tc>
        <w:tc>
          <w:tcPr>
            <w:tcW w:w="237" w:type="dxa"/>
          </w:tcPr>
          <w:p w14:paraId="3CE752D0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1160BE52" w14:textId="471F546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6,897,703</w:t>
            </w:r>
          </w:p>
        </w:tc>
        <w:tc>
          <w:tcPr>
            <w:tcW w:w="236" w:type="dxa"/>
          </w:tcPr>
          <w:p w14:paraId="47721193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7E1920AC" w14:textId="4D02BEEA" w:rsidR="00D05898" w:rsidRPr="00AF3847" w:rsidRDefault="00EB76FD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(153,219)</w:t>
            </w:r>
          </w:p>
        </w:tc>
        <w:tc>
          <w:tcPr>
            <w:tcW w:w="236" w:type="dxa"/>
          </w:tcPr>
          <w:p w14:paraId="2507526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4F042A9" w14:textId="44F05DB1" w:rsidR="00D05898" w:rsidRPr="00AF3847" w:rsidRDefault="00D0589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(122,325)</w:t>
            </w:r>
          </w:p>
        </w:tc>
        <w:tc>
          <w:tcPr>
            <w:tcW w:w="236" w:type="dxa"/>
          </w:tcPr>
          <w:p w14:paraId="303A04B1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3CD2D617" w14:textId="0E1B04C8" w:rsidR="00D05898" w:rsidRPr="00AF3847" w:rsidRDefault="00EB76FD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5,252,605</w:t>
            </w:r>
          </w:p>
        </w:tc>
        <w:tc>
          <w:tcPr>
            <w:tcW w:w="237" w:type="dxa"/>
          </w:tcPr>
          <w:p w14:paraId="7F6BF762" w14:textId="77777777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6BFE724B" w14:textId="5279E27B" w:rsidR="00D05898" w:rsidRPr="00AF3847" w:rsidRDefault="00D05898" w:rsidP="00D0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F384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6,775,378</w:t>
            </w:r>
          </w:p>
        </w:tc>
      </w:tr>
      <w:tr w:rsidR="00490718" w:rsidRPr="00AF3847" w14:paraId="2C379D34" w14:textId="77777777" w:rsidTr="00E273A6">
        <w:tc>
          <w:tcPr>
            <w:tcW w:w="2430" w:type="dxa"/>
            <w:vAlign w:val="bottom"/>
          </w:tcPr>
          <w:p w14:paraId="3EA6BBA1" w14:textId="77777777" w:rsidR="006C6A8C" w:rsidRPr="00AF3847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1D78DFAA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41293DDF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663767EE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9B0015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35F11AD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</w:tcPr>
          <w:p w14:paraId="6135F0FD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D6AFD43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</w:tcPr>
          <w:p w14:paraId="3C82EDFF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05F136D1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</w:tcPr>
          <w:p w14:paraId="11D0A7FA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double" w:sz="4" w:space="0" w:color="auto"/>
            </w:tcBorders>
          </w:tcPr>
          <w:p w14:paraId="0CC8D034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</w:tcPr>
          <w:p w14:paraId="0EE81F14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double" w:sz="4" w:space="0" w:color="auto"/>
            </w:tcBorders>
          </w:tcPr>
          <w:p w14:paraId="79FD00FA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</w:tcPr>
          <w:p w14:paraId="7A1B784B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vAlign w:val="bottom"/>
          </w:tcPr>
          <w:p w14:paraId="0AE2D0A8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6B76CD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</w:tcPr>
          <w:p w14:paraId="47B97209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589BC3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25C4F2C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5621D4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155C8980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</w:tcPr>
          <w:p w14:paraId="1A13B1EB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009D439D" w14:textId="77777777" w:rsidR="006C6A8C" w:rsidRPr="00AF384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D52CCD" w:rsidRPr="00AF3847" w14:paraId="331A9848" w14:textId="77777777" w:rsidTr="004E3BEC">
        <w:tc>
          <w:tcPr>
            <w:tcW w:w="2430" w:type="dxa"/>
            <w:vAlign w:val="bottom"/>
          </w:tcPr>
          <w:p w14:paraId="6C968C16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F3847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ส่วนแบ่ง</w:t>
            </w:r>
            <w:r w:rsidRPr="00AF38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  <w:r w:rsidRPr="00AF384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384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AF384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AF3847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AF384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เงินลงทุนในบริษัทร่วม</w:t>
            </w:r>
            <w:r w:rsidRPr="00AF384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AF384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F384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3" w:type="dxa"/>
          </w:tcPr>
          <w:p w14:paraId="35BB086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BE7A715" w14:textId="77777777" w:rsidR="00FD5158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689162C" w14:textId="7CE53552" w:rsidR="00FD5158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1,019</w:t>
            </w:r>
          </w:p>
        </w:tc>
        <w:tc>
          <w:tcPr>
            <w:tcW w:w="282" w:type="dxa"/>
          </w:tcPr>
          <w:p w14:paraId="3424870D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46F5FA03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5851B8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F9261A7" w14:textId="3E7F07F4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284" w:type="dxa"/>
          </w:tcPr>
          <w:p w14:paraId="0DB92B3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13BBDE3C" w14:textId="66052632" w:rsidR="00D52CCD" w:rsidRPr="00AF3847" w:rsidRDefault="00FD515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94963F0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D8EA85C" w14:textId="0DEAC6B2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4DD9262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7454B86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31F6875" w14:textId="77777777" w:rsidR="00FC0EC3" w:rsidRPr="00AF3847" w:rsidRDefault="00FC0EC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345A5F2" w14:textId="06EA82C9" w:rsidR="00FC0EC3" w:rsidRPr="00AF3847" w:rsidRDefault="00FC0EC3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940</w:t>
            </w:r>
          </w:p>
        </w:tc>
        <w:tc>
          <w:tcPr>
            <w:tcW w:w="283" w:type="dxa"/>
            <w:gridSpan w:val="2"/>
          </w:tcPr>
          <w:p w14:paraId="31FC27C8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6A37BBC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72BEB7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E43F118" w14:textId="6AF4AE62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(1,572)</w:t>
            </w:r>
          </w:p>
        </w:tc>
        <w:tc>
          <w:tcPr>
            <w:tcW w:w="283" w:type="dxa"/>
            <w:gridSpan w:val="2"/>
          </w:tcPr>
          <w:p w14:paraId="4F84FE82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1DCA3452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5800A18" w14:textId="77777777" w:rsidR="00FC0EC3" w:rsidRPr="00AF3847" w:rsidRDefault="00FC0EC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C24A46F" w14:textId="14D27463" w:rsidR="00FC0EC3" w:rsidRPr="00AF3847" w:rsidRDefault="00770EA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1,959</w:t>
            </w:r>
          </w:p>
        </w:tc>
        <w:tc>
          <w:tcPr>
            <w:tcW w:w="237" w:type="dxa"/>
          </w:tcPr>
          <w:p w14:paraId="64C4FCA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411A457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7E81B0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3C3E7C7" w14:textId="0E61E736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(1,211)</w:t>
            </w:r>
          </w:p>
        </w:tc>
        <w:tc>
          <w:tcPr>
            <w:tcW w:w="236" w:type="dxa"/>
          </w:tcPr>
          <w:p w14:paraId="7D9F8AEA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06CE13E1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A905829" w14:textId="77777777" w:rsidR="00A84F88" w:rsidRPr="00AF3847" w:rsidRDefault="00A84F8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CA13A1A" w14:textId="5E92D6BD" w:rsidR="00A84F88" w:rsidRPr="00AF3847" w:rsidRDefault="00A84F8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3EE478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0C79730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3FFE467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0AA0634" w14:textId="4AEA26B3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BCC41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3E22FD6F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3735076" w14:textId="77777777" w:rsidR="00A84F88" w:rsidRPr="00AF3847" w:rsidRDefault="00A84F8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5BC9AD4" w14:textId="46B5A02F" w:rsidR="00A84F88" w:rsidRPr="00AF3847" w:rsidRDefault="00A84F8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1,959</w:t>
            </w:r>
          </w:p>
        </w:tc>
        <w:tc>
          <w:tcPr>
            <w:tcW w:w="237" w:type="dxa"/>
          </w:tcPr>
          <w:p w14:paraId="7F8C680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3FF50A0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68EDC7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824493E" w14:textId="21AC182C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(1,211)</w:t>
            </w:r>
          </w:p>
        </w:tc>
      </w:tr>
      <w:tr w:rsidR="00D52CCD" w:rsidRPr="00AF3847" w14:paraId="4F1A8B48" w14:textId="77777777" w:rsidTr="004E3BEC">
        <w:tc>
          <w:tcPr>
            <w:tcW w:w="2430" w:type="dxa"/>
            <w:vAlign w:val="bottom"/>
          </w:tcPr>
          <w:p w14:paraId="1E50C3F2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 (ขาดทุน) ตามส่วนงาน </w:t>
            </w:r>
            <w:r w:rsidRPr="00AF3847">
              <w:rPr>
                <w:rFonts w:asciiTheme="majorBidi" w:eastAsia="Calibri" w:hAnsiTheme="majorBidi" w:cstheme="majorBidi"/>
                <w:color w:val="000000"/>
                <w:sz w:val="26"/>
                <w:szCs w:val="26"/>
                <w:lang w:val="en-GB"/>
              </w:rPr>
              <w:br/>
            </w:r>
            <w:r w:rsidRPr="00AF3847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893" w:type="dxa"/>
          </w:tcPr>
          <w:p w14:paraId="0741A4BF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B79E0D3" w14:textId="092A474E" w:rsidR="00FD5158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913,400</w:t>
            </w:r>
          </w:p>
        </w:tc>
        <w:tc>
          <w:tcPr>
            <w:tcW w:w="282" w:type="dxa"/>
          </w:tcPr>
          <w:p w14:paraId="2DB2C430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2A60EEAA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08D7570" w14:textId="63B0AD1F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1,542,498</w:t>
            </w:r>
          </w:p>
        </w:tc>
        <w:tc>
          <w:tcPr>
            <w:tcW w:w="284" w:type="dxa"/>
          </w:tcPr>
          <w:p w14:paraId="4DDEFF1C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7EEDC291" w14:textId="2EC84366" w:rsidR="00D52CCD" w:rsidRPr="00AF3847" w:rsidRDefault="000507BA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59,544</w:t>
            </w:r>
          </w:p>
        </w:tc>
        <w:tc>
          <w:tcPr>
            <w:tcW w:w="283" w:type="dxa"/>
          </w:tcPr>
          <w:p w14:paraId="024E217A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A66EEE9" w14:textId="02D559D5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30,847</w:t>
            </w:r>
          </w:p>
        </w:tc>
        <w:tc>
          <w:tcPr>
            <w:tcW w:w="283" w:type="dxa"/>
          </w:tcPr>
          <w:p w14:paraId="29E80CD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65EDF38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641FE79" w14:textId="0DDD5E90" w:rsidR="00FC0EC3" w:rsidRPr="00AF3847" w:rsidRDefault="00FC0EC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(11,132)</w:t>
            </w:r>
          </w:p>
        </w:tc>
        <w:tc>
          <w:tcPr>
            <w:tcW w:w="283" w:type="dxa"/>
            <w:gridSpan w:val="2"/>
          </w:tcPr>
          <w:p w14:paraId="6CCC392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47D2DF82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1359BBD" w14:textId="7FD56C71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5,369</w:t>
            </w:r>
          </w:p>
        </w:tc>
        <w:tc>
          <w:tcPr>
            <w:tcW w:w="283" w:type="dxa"/>
            <w:gridSpan w:val="2"/>
          </w:tcPr>
          <w:p w14:paraId="60A4804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4F1C1C4F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1DAA6E6" w14:textId="04D24DF8" w:rsidR="00770EAD" w:rsidRPr="00AF3847" w:rsidRDefault="00F97D6C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961,812</w:t>
            </w:r>
          </w:p>
        </w:tc>
        <w:tc>
          <w:tcPr>
            <w:tcW w:w="237" w:type="dxa"/>
          </w:tcPr>
          <w:p w14:paraId="5C417D60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5CEFCC4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C8379D1" w14:textId="767C621B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1,578,714</w:t>
            </w:r>
          </w:p>
        </w:tc>
        <w:tc>
          <w:tcPr>
            <w:tcW w:w="236" w:type="dxa"/>
          </w:tcPr>
          <w:p w14:paraId="2AE5048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6A32732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EEB21A2" w14:textId="51D65F79" w:rsidR="00A84F88" w:rsidRPr="00AF3847" w:rsidRDefault="00A84F8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1,779</w:t>
            </w:r>
          </w:p>
        </w:tc>
        <w:tc>
          <w:tcPr>
            <w:tcW w:w="236" w:type="dxa"/>
          </w:tcPr>
          <w:p w14:paraId="0D7609FD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13DB6E5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D35C09A" w14:textId="64255DEA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(14,933)</w:t>
            </w:r>
          </w:p>
        </w:tc>
        <w:tc>
          <w:tcPr>
            <w:tcW w:w="236" w:type="dxa"/>
          </w:tcPr>
          <w:p w14:paraId="422AB2B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5EA391B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B17813A" w14:textId="6483B2B2" w:rsidR="00A84F88" w:rsidRPr="00AF3847" w:rsidRDefault="00DB2D37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963,591</w:t>
            </w:r>
          </w:p>
        </w:tc>
        <w:tc>
          <w:tcPr>
            <w:tcW w:w="237" w:type="dxa"/>
          </w:tcPr>
          <w:p w14:paraId="4FC59158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6228152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F7BE559" w14:textId="36BFF905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1,563,781</w:t>
            </w:r>
          </w:p>
        </w:tc>
      </w:tr>
      <w:tr w:rsidR="00D52CCD" w:rsidRPr="00AF3847" w14:paraId="265EA8D3" w14:textId="77777777" w:rsidTr="004E3BEC">
        <w:tc>
          <w:tcPr>
            <w:tcW w:w="2430" w:type="dxa"/>
            <w:vAlign w:val="bottom"/>
          </w:tcPr>
          <w:p w14:paraId="485E1E0D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893" w:type="dxa"/>
          </w:tcPr>
          <w:p w14:paraId="5DB3AAD8" w14:textId="748DE2CC" w:rsidR="00D52CCD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3,403</w:t>
            </w:r>
          </w:p>
        </w:tc>
        <w:tc>
          <w:tcPr>
            <w:tcW w:w="282" w:type="dxa"/>
          </w:tcPr>
          <w:p w14:paraId="50ADFD4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3DDB7533" w14:textId="0BEE756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8,249</w:t>
            </w:r>
          </w:p>
        </w:tc>
        <w:tc>
          <w:tcPr>
            <w:tcW w:w="284" w:type="dxa"/>
          </w:tcPr>
          <w:p w14:paraId="272BF388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5C2A5F41" w14:textId="1B233B3B" w:rsidR="00D52CCD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09518F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2EB2866" w14:textId="4DE3F893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279B02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31671BD0" w14:textId="008163FA" w:rsidR="00D52CCD" w:rsidRPr="00AF3847" w:rsidRDefault="00FC0EC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5BA2C00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0DAD6845" w14:textId="39AE32AC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5085DA7C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3A1BA276" w14:textId="2860439D" w:rsidR="00D52CCD" w:rsidRPr="00AF3847" w:rsidRDefault="00770EA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3,403</w:t>
            </w:r>
          </w:p>
        </w:tc>
        <w:tc>
          <w:tcPr>
            <w:tcW w:w="237" w:type="dxa"/>
          </w:tcPr>
          <w:p w14:paraId="5134536C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5F7125CE" w14:textId="1CCCAD5B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8,249</w:t>
            </w:r>
          </w:p>
        </w:tc>
        <w:tc>
          <w:tcPr>
            <w:tcW w:w="236" w:type="dxa"/>
          </w:tcPr>
          <w:p w14:paraId="12C44C4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0FAFA7C6" w14:textId="2F09BEE5" w:rsidR="00D52CCD" w:rsidRPr="00AF3847" w:rsidRDefault="00A84F8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(20)</w:t>
            </w:r>
          </w:p>
        </w:tc>
        <w:tc>
          <w:tcPr>
            <w:tcW w:w="236" w:type="dxa"/>
          </w:tcPr>
          <w:p w14:paraId="60C41831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5DE0F1A8" w14:textId="0890D771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(215)</w:t>
            </w:r>
          </w:p>
        </w:tc>
        <w:tc>
          <w:tcPr>
            <w:tcW w:w="236" w:type="dxa"/>
          </w:tcPr>
          <w:p w14:paraId="19A39C6A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34B454F1" w14:textId="687F1EEC" w:rsidR="00D52CCD" w:rsidRPr="00AF3847" w:rsidRDefault="00A84F8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3,383</w:t>
            </w:r>
          </w:p>
        </w:tc>
        <w:tc>
          <w:tcPr>
            <w:tcW w:w="237" w:type="dxa"/>
          </w:tcPr>
          <w:p w14:paraId="052B7181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6EAE0E12" w14:textId="7DC100B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8,034</w:t>
            </w:r>
          </w:p>
        </w:tc>
      </w:tr>
      <w:tr w:rsidR="00D52CCD" w:rsidRPr="00AF3847" w14:paraId="0B9BFAA5" w14:textId="77777777" w:rsidTr="004E3BEC">
        <w:tc>
          <w:tcPr>
            <w:tcW w:w="2430" w:type="dxa"/>
          </w:tcPr>
          <w:p w14:paraId="187F69DE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893" w:type="dxa"/>
          </w:tcPr>
          <w:p w14:paraId="6B0D1A80" w14:textId="4D4EB748" w:rsidR="00D52CCD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245,811</w:t>
            </w:r>
          </w:p>
        </w:tc>
        <w:tc>
          <w:tcPr>
            <w:tcW w:w="282" w:type="dxa"/>
          </w:tcPr>
          <w:p w14:paraId="70BE8AD2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58E090E6" w14:textId="561A9C8D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218,329</w:t>
            </w:r>
          </w:p>
        </w:tc>
        <w:tc>
          <w:tcPr>
            <w:tcW w:w="284" w:type="dxa"/>
          </w:tcPr>
          <w:p w14:paraId="3A23B613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070CCDAC" w14:textId="5C2C0776" w:rsidR="00D52CCD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18,429</w:t>
            </w:r>
          </w:p>
        </w:tc>
        <w:tc>
          <w:tcPr>
            <w:tcW w:w="283" w:type="dxa"/>
          </w:tcPr>
          <w:p w14:paraId="113B0000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1F7BC28A" w14:textId="3DC40216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18,959</w:t>
            </w:r>
          </w:p>
        </w:tc>
        <w:tc>
          <w:tcPr>
            <w:tcW w:w="283" w:type="dxa"/>
          </w:tcPr>
          <w:p w14:paraId="69E2E6FF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40C4ADB0" w14:textId="7EE520FE" w:rsidR="00D52CCD" w:rsidRPr="00AF3847" w:rsidRDefault="00FC0EC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544805BD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6A110477" w14:textId="6ADAC1A1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9E53D2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5A678E34" w14:textId="01FDF68A" w:rsidR="00D52CCD" w:rsidRPr="00AF3847" w:rsidRDefault="00770EA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264,240</w:t>
            </w:r>
          </w:p>
        </w:tc>
        <w:tc>
          <w:tcPr>
            <w:tcW w:w="237" w:type="dxa"/>
          </w:tcPr>
          <w:p w14:paraId="51C751F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66A00183" w14:textId="73234629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237,288</w:t>
            </w:r>
          </w:p>
        </w:tc>
        <w:tc>
          <w:tcPr>
            <w:tcW w:w="236" w:type="dxa"/>
          </w:tcPr>
          <w:p w14:paraId="2366F2C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3F7D981C" w14:textId="23ED2412" w:rsidR="00D52CCD" w:rsidRPr="00AF3847" w:rsidRDefault="00A84F8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414AC1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3DDAD1F" w14:textId="37A5C013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47646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3FE319FC" w14:textId="00F7CDD7" w:rsidR="00D52CCD" w:rsidRPr="00AF3847" w:rsidRDefault="00A84F8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264,240</w:t>
            </w:r>
          </w:p>
        </w:tc>
        <w:tc>
          <w:tcPr>
            <w:tcW w:w="237" w:type="dxa"/>
          </w:tcPr>
          <w:p w14:paraId="0668A13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76FE0F40" w14:textId="70456CC1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237,288</w:t>
            </w:r>
          </w:p>
        </w:tc>
      </w:tr>
      <w:tr w:rsidR="00D52CCD" w:rsidRPr="00AF3847" w14:paraId="63C3CB6B" w14:textId="77777777" w:rsidTr="004E3BEC">
        <w:tc>
          <w:tcPr>
            <w:tcW w:w="2430" w:type="dxa"/>
          </w:tcPr>
          <w:p w14:paraId="79EB5119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93" w:type="dxa"/>
          </w:tcPr>
          <w:p w14:paraId="53931F05" w14:textId="1C9E2AAA" w:rsidR="00D52CCD" w:rsidRPr="00AF3847" w:rsidRDefault="000507BA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153,360</w:t>
            </w:r>
          </w:p>
        </w:tc>
        <w:tc>
          <w:tcPr>
            <w:tcW w:w="282" w:type="dxa"/>
          </w:tcPr>
          <w:p w14:paraId="4E19F53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54E1C049" w14:textId="55F4A689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295,603</w:t>
            </w:r>
          </w:p>
        </w:tc>
        <w:tc>
          <w:tcPr>
            <w:tcW w:w="284" w:type="dxa"/>
          </w:tcPr>
          <w:p w14:paraId="739A80EA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09508D64" w14:textId="78A47AD2" w:rsidR="00D52CCD" w:rsidRPr="00AF3847" w:rsidRDefault="000507BA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9,502</w:t>
            </w:r>
          </w:p>
        </w:tc>
        <w:tc>
          <w:tcPr>
            <w:tcW w:w="283" w:type="dxa"/>
          </w:tcPr>
          <w:p w14:paraId="724CFCE2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0E8E55DA" w14:textId="2390D8F1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2,266</w:t>
            </w:r>
          </w:p>
        </w:tc>
        <w:tc>
          <w:tcPr>
            <w:tcW w:w="283" w:type="dxa"/>
          </w:tcPr>
          <w:p w14:paraId="05804778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25426DB5" w14:textId="372FB2CD" w:rsidR="00D52CCD" w:rsidRPr="00AF3847" w:rsidRDefault="00FC0EC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00778B8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05316F0D" w14:textId="654332D3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547DFC7F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004C7103" w14:textId="7AF01CC3" w:rsidR="00D52CCD" w:rsidRPr="00AF3847" w:rsidRDefault="00F97D6C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162,862</w:t>
            </w:r>
          </w:p>
        </w:tc>
        <w:tc>
          <w:tcPr>
            <w:tcW w:w="237" w:type="dxa"/>
          </w:tcPr>
          <w:p w14:paraId="0F981E4A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59CEB814" w14:textId="2B478563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297,869</w:t>
            </w:r>
          </w:p>
        </w:tc>
        <w:tc>
          <w:tcPr>
            <w:tcW w:w="236" w:type="dxa"/>
          </w:tcPr>
          <w:p w14:paraId="6A78AC23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3270BB11" w14:textId="67233DAD" w:rsidR="00D52CCD" w:rsidRPr="00AF3847" w:rsidRDefault="00A84F8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C55AC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1338A22C" w14:textId="6CC67151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B21A98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11B3244B" w14:textId="69236B3C" w:rsidR="00D52CCD" w:rsidRPr="00AF3847" w:rsidRDefault="00DB2D37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162,</w:t>
            </w:r>
            <w:r w:rsidR="00703D00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862</w:t>
            </w:r>
          </w:p>
        </w:tc>
        <w:tc>
          <w:tcPr>
            <w:tcW w:w="237" w:type="dxa"/>
          </w:tcPr>
          <w:p w14:paraId="20841A7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06F79961" w14:textId="326A271E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297,869</w:t>
            </w:r>
          </w:p>
        </w:tc>
      </w:tr>
      <w:tr w:rsidR="00D52CCD" w:rsidRPr="00AF3847" w14:paraId="0B6DDB59" w14:textId="77777777" w:rsidTr="004E3BEC">
        <w:tc>
          <w:tcPr>
            <w:tcW w:w="2430" w:type="dxa"/>
            <w:vAlign w:val="bottom"/>
          </w:tcPr>
          <w:p w14:paraId="695FB603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เงินลงทุนในบริษัทร่วม</w:t>
            </w:r>
            <w:r w:rsidRPr="00AF3847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และ</w:t>
            </w: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AF3847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3" w:type="dxa"/>
          </w:tcPr>
          <w:p w14:paraId="59E7A4C7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7D691BF" w14:textId="31757823" w:rsidR="00FD5158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20,490</w:t>
            </w:r>
          </w:p>
        </w:tc>
        <w:tc>
          <w:tcPr>
            <w:tcW w:w="282" w:type="dxa"/>
          </w:tcPr>
          <w:p w14:paraId="1DA1FB2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25A5C36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77B8B48" w14:textId="6345A333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19,470</w:t>
            </w:r>
          </w:p>
        </w:tc>
        <w:tc>
          <w:tcPr>
            <w:tcW w:w="284" w:type="dxa"/>
          </w:tcPr>
          <w:p w14:paraId="699B262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00131CE2" w14:textId="533133BE" w:rsidR="00D52CCD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847A97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03E4B18" w14:textId="06DF4BF4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0D3DD2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48D7AD5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AD8816D" w14:textId="1B078B0B" w:rsidR="00FC0EC3" w:rsidRPr="00AF3847" w:rsidRDefault="00FC0EC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57,237</w:t>
            </w:r>
          </w:p>
        </w:tc>
        <w:tc>
          <w:tcPr>
            <w:tcW w:w="283" w:type="dxa"/>
            <w:gridSpan w:val="2"/>
          </w:tcPr>
          <w:p w14:paraId="5EEA2563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5E01B3E0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FEEBE68" w14:textId="025E6F72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56,297</w:t>
            </w:r>
          </w:p>
        </w:tc>
        <w:tc>
          <w:tcPr>
            <w:tcW w:w="283" w:type="dxa"/>
            <w:gridSpan w:val="2"/>
          </w:tcPr>
          <w:p w14:paraId="550B4D4F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1310474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DA1AC03" w14:textId="13399CD0" w:rsidR="00770EAD" w:rsidRPr="00AF3847" w:rsidRDefault="00770EA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77,727</w:t>
            </w:r>
          </w:p>
        </w:tc>
        <w:tc>
          <w:tcPr>
            <w:tcW w:w="237" w:type="dxa"/>
          </w:tcPr>
          <w:p w14:paraId="2E50C08A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71D4EF6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85DB1FD" w14:textId="10F1CE84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75,767</w:t>
            </w:r>
          </w:p>
        </w:tc>
        <w:tc>
          <w:tcPr>
            <w:tcW w:w="236" w:type="dxa"/>
          </w:tcPr>
          <w:p w14:paraId="2D82019D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3E49029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F84C18B" w14:textId="11F5774F" w:rsidR="00A84F88" w:rsidRPr="00AF3847" w:rsidRDefault="00A84F88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01E5B6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13F61728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95A2AC8" w14:textId="59FD0855" w:rsidR="00D52CCD" w:rsidRPr="00AF3847" w:rsidRDefault="00D52CCD" w:rsidP="00B6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28158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412CAF54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3CF5BFF" w14:textId="1EE47B86" w:rsidR="00A84F88" w:rsidRPr="00AF3847" w:rsidRDefault="00A84F8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77,727</w:t>
            </w:r>
          </w:p>
        </w:tc>
        <w:tc>
          <w:tcPr>
            <w:tcW w:w="237" w:type="dxa"/>
          </w:tcPr>
          <w:p w14:paraId="2509320F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2D6B7F3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877EA8C" w14:textId="0FFD4318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75,767</w:t>
            </w:r>
          </w:p>
        </w:tc>
      </w:tr>
      <w:tr w:rsidR="00D52CCD" w:rsidRPr="00AF3847" w14:paraId="4FFEE946" w14:textId="77777777" w:rsidTr="004E3BEC">
        <w:tc>
          <w:tcPr>
            <w:tcW w:w="2430" w:type="dxa"/>
            <w:vAlign w:val="bottom"/>
          </w:tcPr>
          <w:p w14:paraId="10849AAF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893" w:type="dxa"/>
          </w:tcPr>
          <w:p w14:paraId="4A2EEBA3" w14:textId="47EBF44E" w:rsidR="00D52CCD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</w:t>
            </w:r>
            <w:r w:rsidR="000507BA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</w:t>
            </w:r>
            <w:r w:rsidR="003E4CA7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1,183</w:t>
            </w:r>
          </w:p>
        </w:tc>
        <w:tc>
          <w:tcPr>
            <w:tcW w:w="282" w:type="dxa"/>
          </w:tcPr>
          <w:p w14:paraId="0512B1AC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3936C4B7" w14:textId="0192CD7F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5,893,429</w:t>
            </w:r>
          </w:p>
        </w:tc>
        <w:tc>
          <w:tcPr>
            <w:tcW w:w="284" w:type="dxa"/>
          </w:tcPr>
          <w:p w14:paraId="052560EC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0603F94E" w14:textId="0B520AE8" w:rsidR="00D52CCD" w:rsidRPr="00AF3847" w:rsidRDefault="00FD5158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335,692</w:t>
            </w:r>
          </w:p>
        </w:tc>
        <w:tc>
          <w:tcPr>
            <w:tcW w:w="283" w:type="dxa"/>
          </w:tcPr>
          <w:p w14:paraId="617FE852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03007A78" w14:textId="3F717E2C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256,755</w:t>
            </w:r>
          </w:p>
        </w:tc>
        <w:tc>
          <w:tcPr>
            <w:tcW w:w="283" w:type="dxa"/>
          </w:tcPr>
          <w:p w14:paraId="4466F78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3D33D1A3" w14:textId="56E7CA64" w:rsidR="00D52CCD" w:rsidRPr="00AF3847" w:rsidRDefault="00FC0EC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215,852</w:t>
            </w:r>
          </w:p>
        </w:tc>
        <w:tc>
          <w:tcPr>
            <w:tcW w:w="283" w:type="dxa"/>
            <w:gridSpan w:val="2"/>
          </w:tcPr>
          <w:p w14:paraId="07FE3CE6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3F72FF7F" w14:textId="7BE61E6F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237,208</w:t>
            </w:r>
          </w:p>
        </w:tc>
        <w:tc>
          <w:tcPr>
            <w:tcW w:w="283" w:type="dxa"/>
            <w:gridSpan w:val="2"/>
          </w:tcPr>
          <w:p w14:paraId="39C090F7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2B8627CD" w14:textId="34DF2CC9" w:rsidR="00D52CCD" w:rsidRPr="00AF3847" w:rsidRDefault="00F97D6C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6,</w:t>
            </w:r>
            <w:r w:rsidR="003E4CA7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032,727</w:t>
            </w:r>
          </w:p>
        </w:tc>
        <w:tc>
          <w:tcPr>
            <w:tcW w:w="237" w:type="dxa"/>
          </w:tcPr>
          <w:p w14:paraId="54B1B5A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409344ED" w14:textId="278C4E22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6,387,392</w:t>
            </w:r>
          </w:p>
        </w:tc>
        <w:tc>
          <w:tcPr>
            <w:tcW w:w="236" w:type="dxa"/>
          </w:tcPr>
          <w:p w14:paraId="6CC80FD6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5214797B" w14:textId="09C56185" w:rsidR="00D52CCD" w:rsidRPr="00AF3847" w:rsidRDefault="00C7245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(446,175)</w:t>
            </w:r>
          </w:p>
        </w:tc>
        <w:tc>
          <w:tcPr>
            <w:tcW w:w="236" w:type="dxa"/>
          </w:tcPr>
          <w:p w14:paraId="76853D8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0960F59" w14:textId="3BA4D554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(466,552)</w:t>
            </w:r>
          </w:p>
        </w:tc>
        <w:tc>
          <w:tcPr>
            <w:tcW w:w="236" w:type="dxa"/>
          </w:tcPr>
          <w:p w14:paraId="47D7C93C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3C4FDF09" w14:textId="7CD83AAA" w:rsidR="00D52CCD" w:rsidRPr="00AF3847" w:rsidRDefault="003E4CA7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5,586,552</w:t>
            </w:r>
          </w:p>
        </w:tc>
        <w:tc>
          <w:tcPr>
            <w:tcW w:w="237" w:type="dxa"/>
          </w:tcPr>
          <w:p w14:paraId="5F2C26BF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3BD75C5B" w14:textId="0203B3D5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5,920,840</w:t>
            </w:r>
          </w:p>
        </w:tc>
      </w:tr>
      <w:tr w:rsidR="00D52CCD" w:rsidRPr="00AF3847" w14:paraId="7A0C62A9" w14:textId="77777777" w:rsidTr="004E3BEC">
        <w:tc>
          <w:tcPr>
            <w:tcW w:w="2430" w:type="dxa"/>
            <w:vAlign w:val="bottom"/>
          </w:tcPr>
          <w:p w14:paraId="0147F096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93" w:type="dxa"/>
          </w:tcPr>
          <w:p w14:paraId="3FE548EA" w14:textId="5F0346E4" w:rsidR="00D52CCD" w:rsidRPr="00AF3847" w:rsidRDefault="003E4CA7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1,048,311</w:t>
            </w:r>
          </w:p>
        </w:tc>
        <w:tc>
          <w:tcPr>
            <w:tcW w:w="282" w:type="dxa"/>
          </w:tcPr>
          <w:p w14:paraId="5A2B091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40093CC8" w14:textId="77E23F2D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1,385,043</w:t>
            </w:r>
          </w:p>
        </w:tc>
        <w:tc>
          <w:tcPr>
            <w:tcW w:w="284" w:type="dxa"/>
          </w:tcPr>
          <w:p w14:paraId="3D6D94AE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2FEDB0C0" w14:textId="332A3C3A" w:rsidR="00D52CCD" w:rsidRPr="00AF3847" w:rsidRDefault="00F97D6C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92,364</w:t>
            </w:r>
          </w:p>
        </w:tc>
        <w:tc>
          <w:tcPr>
            <w:tcW w:w="283" w:type="dxa"/>
          </w:tcPr>
          <w:p w14:paraId="4CA291E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13C48185" w14:textId="0002301C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63,469</w:t>
            </w:r>
          </w:p>
        </w:tc>
        <w:tc>
          <w:tcPr>
            <w:tcW w:w="283" w:type="dxa"/>
          </w:tcPr>
          <w:p w14:paraId="74A9980A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</w:tcPr>
          <w:p w14:paraId="293AB7D6" w14:textId="5670A149" w:rsidR="00D52CCD" w:rsidRPr="00AF3847" w:rsidRDefault="00FC0EC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20,406</w:t>
            </w:r>
          </w:p>
        </w:tc>
        <w:tc>
          <w:tcPr>
            <w:tcW w:w="283" w:type="dxa"/>
            <w:gridSpan w:val="2"/>
          </w:tcPr>
          <w:p w14:paraId="4CAB5E7D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</w:tcPr>
          <w:p w14:paraId="6554C1C4" w14:textId="462A871B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36,803</w:t>
            </w:r>
          </w:p>
        </w:tc>
        <w:tc>
          <w:tcPr>
            <w:tcW w:w="283" w:type="dxa"/>
            <w:gridSpan w:val="2"/>
          </w:tcPr>
          <w:p w14:paraId="7F9A6CAB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</w:tcPr>
          <w:p w14:paraId="6247CE9C" w14:textId="2C27597A" w:rsidR="00D52CCD" w:rsidRPr="00AF3847" w:rsidRDefault="003E4CA7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1,161,081</w:t>
            </w:r>
          </w:p>
        </w:tc>
        <w:tc>
          <w:tcPr>
            <w:tcW w:w="237" w:type="dxa"/>
          </w:tcPr>
          <w:p w14:paraId="77CE257D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</w:tcPr>
          <w:p w14:paraId="3A811F0D" w14:textId="4C9E4053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1,485,315</w:t>
            </w:r>
          </w:p>
        </w:tc>
        <w:tc>
          <w:tcPr>
            <w:tcW w:w="236" w:type="dxa"/>
          </w:tcPr>
          <w:p w14:paraId="06910C45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</w:tcPr>
          <w:p w14:paraId="05905EAE" w14:textId="0ED139F2" w:rsidR="00D52CCD" w:rsidRPr="00AF3847" w:rsidRDefault="00C72453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(32,569)</w:t>
            </w:r>
          </w:p>
        </w:tc>
        <w:tc>
          <w:tcPr>
            <w:tcW w:w="236" w:type="dxa"/>
          </w:tcPr>
          <w:p w14:paraId="0E8CE1C0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DBD407E" w14:textId="3D98DBB2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(55,396)</w:t>
            </w:r>
          </w:p>
        </w:tc>
        <w:tc>
          <w:tcPr>
            <w:tcW w:w="236" w:type="dxa"/>
          </w:tcPr>
          <w:p w14:paraId="705FEF06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</w:tcPr>
          <w:p w14:paraId="2B619D6F" w14:textId="7D051C13" w:rsidR="00D52CCD" w:rsidRPr="00AF3847" w:rsidRDefault="00703D00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E4CA7"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,128,512</w:t>
            </w:r>
          </w:p>
        </w:tc>
        <w:tc>
          <w:tcPr>
            <w:tcW w:w="237" w:type="dxa"/>
          </w:tcPr>
          <w:p w14:paraId="5AE186A9" w14:textId="77777777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</w:tcPr>
          <w:p w14:paraId="18F7EB59" w14:textId="6316AA20" w:rsidR="00D52CCD" w:rsidRPr="00AF3847" w:rsidRDefault="00D52CCD" w:rsidP="00D52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AF384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1,429,919</w:t>
            </w:r>
          </w:p>
        </w:tc>
      </w:tr>
    </w:tbl>
    <w:p w14:paraId="4831E97A" w14:textId="77777777" w:rsidR="002C28F6" w:rsidRPr="00AF3847" w:rsidRDefault="002C28F6" w:rsidP="00A91144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2C28F6" w:rsidRPr="00AF3847" w:rsidSect="00BA5EAF">
          <w:head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1"/>
        <w:gridCol w:w="270"/>
        <w:gridCol w:w="1483"/>
      </w:tblGrid>
      <w:tr w:rsidR="002C28F6" w:rsidRPr="00AF3847" w14:paraId="0C7C2C71" w14:textId="77777777" w:rsidTr="00E950D7">
        <w:trPr>
          <w:tblHeader/>
        </w:trPr>
        <w:tc>
          <w:tcPr>
            <w:tcW w:w="5759" w:type="dxa"/>
            <w:vAlign w:val="bottom"/>
          </w:tcPr>
          <w:p w14:paraId="3DD6BF5E" w14:textId="77777777" w:rsidR="002C28F6" w:rsidRPr="00AF3847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4" w:name="_Hlk7568374"/>
          </w:p>
        </w:tc>
        <w:tc>
          <w:tcPr>
            <w:tcW w:w="3464" w:type="dxa"/>
            <w:gridSpan w:val="3"/>
          </w:tcPr>
          <w:p w14:paraId="72784F03" w14:textId="77777777" w:rsidR="002C28F6" w:rsidRPr="00AF3847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230DAD96" w14:textId="77777777" w:rsidTr="00E950D7">
        <w:trPr>
          <w:tblHeader/>
        </w:trPr>
        <w:tc>
          <w:tcPr>
            <w:tcW w:w="5759" w:type="dxa"/>
            <w:vAlign w:val="bottom"/>
          </w:tcPr>
          <w:p w14:paraId="12C19264" w14:textId="77777777" w:rsidR="002C28F6" w:rsidRPr="00AF3847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4" w:type="dxa"/>
            <w:gridSpan w:val="3"/>
          </w:tcPr>
          <w:p w14:paraId="2719C7AB" w14:textId="77777777" w:rsidR="002C28F6" w:rsidRPr="00AF3847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C28F6" w:rsidRPr="00AF3847" w14:paraId="065269F1" w14:textId="77777777" w:rsidTr="00E950D7">
        <w:tc>
          <w:tcPr>
            <w:tcW w:w="5759" w:type="dxa"/>
            <w:vAlign w:val="bottom"/>
          </w:tcPr>
          <w:p w14:paraId="5EC90B63" w14:textId="59768F03" w:rsidR="002C28F6" w:rsidRPr="00AF3847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2D2C"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1" w:type="dxa"/>
          </w:tcPr>
          <w:p w14:paraId="61C6C222" w14:textId="37B07833" w:rsidR="002C28F6" w:rsidRPr="00AF3847" w:rsidRDefault="00242D2C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D52CCD" w:rsidRPr="00AF3847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128525" w14:textId="77777777" w:rsidR="002C28F6" w:rsidRPr="00AF3847" w:rsidRDefault="002C28F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5E8A9A68" w14:textId="09972E13" w:rsidR="002C28F6" w:rsidRPr="00AF3847" w:rsidRDefault="00242D2C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D52CCD" w:rsidRPr="00AF3847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2A312237" w14:textId="77777777" w:rsidTr="00E950D7">
        <w:tc>
          <w:tcPr>
            <w:tcW w:w="5759" w:type="dxa"/>
            <w:vAlign w:val="bottom"/>
          </w:tcPr>
          <w:p w14:paraId="22B6F415" w14:textId="77777777" w:rsidR="002C28F6" w:rsidRPr="00AF3847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4" w:type="dxa"/>
            <w:gridSpan w:val="3"/>
          </w:tcPr>
          <w:p w14:paraId="5FBE7F93" w14:textId="77777777" w:rsidR="002C28F6" w:rsidRPr="00AF3847" w:rsidRDefault="002C28F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AF3847" w14:paraId="2BC6F4FC" w14:textId="77777777" w:rsidTr="00E950D7">
        <w:tc>
          <w:tcPr>
            <w:tcW w:w="5759" w:type="dxa"/>
          </w:tcPr>
          <w:p w14:paraId="39FA5C77" w14:textId="77777777" w:rsidR="002C28F6" w:rsidRPr="00AF3847" w:rsidRDefault="002C28F6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11" w:type="dxa"/>
          </w:tcPr>
          <w:p w14:paraId="54BA1BD1" w14:textId="77777777" w:rsidR="002C28F6" w:rsidRPr="00AF3847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11EC" w14:textId="77777777" w:rsidR="002C28F6" w:rsidRPr="00AF3847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1D1E3AEA" w14:textId="77777777" w:rsidR="002C28F6" w:rsidRPr="00AF3847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C28F6" w:rsidRPr="00AF3847" w14:paraId="3BB23B01" w14:textId="77777777" w:rsidTr="00E950D7">
        <w:tc>
          <w:tcPr>
            <w:tcW w:w="5759" w:type="dxa"/>
          </w:tcPr>
          <w:p w14:paraId="0AB12717" w14:textId="77777777" w:rsidR="002C28F6" w:rsidRPr="00AF3847" w:rsidRDefault="002C28F6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711" w:type="dxa"/>
          </w:tcPr>
          <w:p w14:paraId="49355208" w14:textId="77777777" w:rsidR="002C28F6" w:rsidRPr="00AF3847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8CAFC" w14:textId="77777777" w:rsidR="002C28F6" w:rsidRPr="00AF3847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9AFE35E" w14:textId="77777777" w:rsidR="002C28F6" w:rsidRPr="00AF3847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52CCD" w:rsidRPr="00AF3847" w14:paraId="3AE2E821" w14:textId="77777777" w:rsidTr="00E950D7">
        <w:tc>
          <w:tcPr>
            <w:tcW w:w="5759" w:type="dxa"/>
          </w:tcPr>
          <w:p w14:paraId="3DBD0747" w14:textId="77777777" w:rsidR="00D52CCD" w:rsidRPr="00AF3847" w:rsidRDefault="00D52CCD" w:rsidP="00D52CC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711" w:type="dxa"/>
          </w:tcPr>
          <w:p w14:paraId="17CCF767" w14:textId="15241C60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1,239,423</w:t>
            </w:r>
          </w:p>
        </w:tc>
        <w:tc>
          <w:tcPr>
            <w:tcW w:w="270" w:type="dxa"/>
          </w:tcPr>
          <w:p w14:paraId="2D3BDE45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CCACB37" w14:textId="10896356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1,115,822</w:t>
            </w:r>
          </w:p>
        </w:tc>
      </w:tr>
      <w:tr w:rsidR="00D52CCD" w:rsidRPr="00AF3847" w14:paraId="5FA1AF25" w14:textId="77777777" w:rsidTr="00E950D7">
        <w:tc>
          <w:tcPr>
            <w:tcW w:w="5759" w:type="dxa"/>
            <w:vAlign w:val="bottom"/>
          </w:tcPr>
          <w:p w14:paraId="3F8E757F" w14:textId="66CBD918" w:rsidR="00D52CCD" w:rsidRPr="00AF3847" w:rsidRDefault="00D52CCD" w:rsidP="00D52CC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711" w:type="dxa"/>
          </w:tcPr>
          <w:p w14:paraId="573E64B3" w14:textId="33607BC0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2,30</w:t>
            </w:r>
            <w:r w:rsidR="00B6121E"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,655</w:t>
            </w:r>
          </w:p>
        </w:tc>
        <w:tc>
          <w:tcPr>
            <w:tcW w:w="270" w:type="dxa"/>
          </w:tcPr>
          <w:p w14:paraId="0FA9FF85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7BC58A7" w14:textId="05B668A4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3,416,252</w:t>
            </w:r>
          </w:p>
        </w:tc>
      </w:tr>
      <w:tr w:rsidR="00D52CCD" w:rsidRPr="00AF3847" w14:paraId="4F0C9900" w14:textId="77777777" w:rsidTr="00E950D7">
        <w:tc>
          <w:tcPr>
            <w:tcW w:w="5759" w:type="dxa"/>
            <w:vAlign w:val="bottom"/>
          </w:tcPr>
          <w:p w14:paraId="58C90C49" w14:textId="021B3325" w:rsidR="00D52CCD" w:rsidRPr="00AF3847" w:rsidRDefault="00D52CCD" w:rsidP="00D52CC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711" w:type="dxa"/>
          </w:tcPr>
          <w:p w14:paraId="33E9314D" w14:textId="71452B14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778,362</w:t>
            </w:r>
          </w:p>
        </w:tc>
        <w:tc>
          <w:tcPr>
            <w:tcW w:w="270" w:type="dxa"/>
          </w:tcPr>
          <w:p w14:paraId="14151637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801FB26" w14:textId="4070E5C0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1,254,771</w:t>
            </w:r>
          </w:p>
        </w:tc>
      </w:tr>
      <w:tr w:rsidR="00D52CCD" w:rsidRPr="00AF3847" w14:paraId="2B0092C5" w14:textId="77777777" w:rsidTr="00E950D7">
        <w:tc>
          <w:tcPr>
            <w:tcW w:w="5759" w:type="dxa"/>
            <w:vAlign w:val="bottom"/>
          </w:tcPr>
          <w:p w14:paraId="315677AF" w14:textId="6E79C061" w:rsidR="00D52CCD" w:rsidRPr="00AF3847" w:rsidRDefault="00D52CCD" w:rsidP="00D52CC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711" w:type="dxa"/>
          </w:tcPr>
          <w:p w14:paraId="5D3A3084" w14:textId="1E40832D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356,692</w:t>
            </w:r>
          </w:p>
        </w:tc>
        <w:tc>
          <w:tcPr>
            <w:tcW w:w="270" w:type="dxa"/>
          </w:tcPr>
          <w:p w14:paraId="1C641DC8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47D755BA" w14:textId="72F2E9A3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440,948</w:t>
            </w:r>
          </w:p>
        </w:tc>
      </w:tr>
      <w:tr w:rsidR="00D52CCD" w:rsidRPr="00AF3847" w14:paraId="61EF5BC1" w14:textId="77777777" w:rsidTr="00E950D7">
        <w:tc>
          <w:tcPr>
            <w:tcW w:w="5759" w:type="dxa"/>
            <w:vAlign w:val="bottom"/>
          </w:tcPr>
          <w:p w14:paraId="500B4D02" w14:textId="69F1CFA0" w:rsidR="00D52CCD" w:rsidRPr="00AF3847" w:rsidRDefault="00D52CCD" w:rsidP="00D52CC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5C961D77" w14:textId="7AAE6814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18</w:t>
            </w:r>
            <w:r w:rsidR="00B6121E"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,111</w:t>
            </w:r>
          </w:p>
        </w:tc>
        <w:tc>
          <w:tcPr>
            <w:tcW w:w="270" w:type="dxa"/>
          </w:tcPr>
          <w:p w14:paraId="05F552F9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F7CCDC9" w14:textId="73090B8B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204,800</w:t>
            </w:r>
          </w:p>
        </w:tc>
      </w:tr>
      <w:tr w:rsidR="00D52CCD" w:rsidRPr="00AF3847" w14:paraId="3156D447" w14:textId="77777777" w:rsidTr="00E950D7">
        <w:tc>
          <w:tcPr>
            <w:tcW w:w="5759" w:type="dxa"/>
          </w:tcPr>
          <w:p w14:paraId="369FDCBF" w14:textId="77777777" w:rsidR="00D52CCD" w:rsidRPr="00AF3847" w:rsidRDefault="00D52CCD" w:rsidP="00D52CC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2DE458DD" w14:textId="6BA1C2C3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4,859,2</w:t>
            </w:r>
            <w:r w:rsidR="009F6697" w:rsidRPr="00AF3847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C31E915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11C79975" w14:textId="306748AC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6,432,593</w:t>
            </w:r>
          </w:p>
        </w:tc>
      </w:tr>
      <w:tr w:rsidR="00D52CCD" w:rsidRPr="00AF3847" w14:paraId="71AA8B05" w14:textId="77777777" w:rsidTr="00E950D7">
        <w:tc>
          <w:tcPr>
            <w:tcW w:w="5759" w:type="dxa"/>
            <w:vAlign w:val="bottom"/>
          </w:tcPr>
          <w:p w14:paraId="6B1A792A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71A72422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23180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1ED1CCCD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52CCD" w:rsidRPr="00AF3847" w14:paraId="09E94C57" w14:textId="77777777" w:rsidTr="00E950D7">
        <w:tc>
          <w:tcPr>
            <w:tcW w:w="5759" w:type="dxa"/>
          </w:tcPr>
          <w:p w14:paraId="36A421A6" w14:textId="77777777" w:rsidR="00D52CCD" w:rsidRPr="00AF3847" w:rsidRDefault="00D52CCD" w:rsidP="00D52CC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711" w:type="dxa"/>
          </w:tcPr>
          <w:p w14:paraId="51ABA742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7388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4728F91B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52CCD" w:rsidRPr="00AF3847" w14:paraId="2781BD6D" w14:textId="77777777" w:rsidTr="00E950D7">
        <w:tc>
          <w:tcPr>
            <w:tcW w:w="5759" w:type="dxa"/>
          </w:tcPr>
          <w:p w14:paraId="56225CAD" w14:textId="77777777" w:rsidR="00D52CCD" w:rsidRPr="00AF3847" w:rsidRDefault="00D52CCD" w:rsidP="00D52CC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711" w:type="dxa"/>
          </w:tcPr>
          <w:p w14:paraId="7F4A4617" w14:textId="0C8F8905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4,415,670</w:t>
            </w:r>
          </w:p>
        </w:tc>
        <w:tc>
          <w:tcPr>
            <w:tcW w:w="270" w:type="dxa"/>
          </w:tcPr>
          <w:p w14:paraId="5F6FDA1D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10F6AD1" w14:textId="2AC824DB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5,932,811 </w:t>
            </w:r>
          </w:p>
        </w:tc>
      </w:tr>
      <w:tr w:rsidR="00D52CCD" w:rsidRPr="00AF3847" w14:paraId="26BA62E8" w14:textId="77777777" w:rsidTr="00E950D7">
        <w:tc>
          <w:tcPr>
            <w:tcW w:w="5759" w:type="dxa"/>
          </w:tcPr>
          <w:p w14:paraId="374CCED9" w14:textId="77777777" w:rsidR="00D52CCD" w:rsidRPr="00AF3847" w:rsidRDefault="00D52CCD" w:rsidP="00D52CCD">
            <w:pPr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711" w:type="dxa"/>
          </w:tcPr>
          <w:p w14:paraId="18A822EA" w14:textId="36A4F7B3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132,042</w:t>
            </w:r>
          </w:p>
        </w:tc>
        <w:tc>
          <w:tcPr>
            <w:tcW w:w="270" w:type="dxa"/>
          </w:tcPr>
          <w:p w14:paraId="05503ACF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71ECDBD5" w14:textId="749482D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173,305</w:t>
            </w:r>
          </w:p>
        </w:tc>
      </w:tr>
      <w:tr w:rsidR="00D52CCD" w:rsidRPr="00AF3847" w14:paraId="78B11DE0" w14:textId="77777777" w:rsidTr="00E950D7">
        <w:tc>
          <w:tcPr>
            <w:tcW w:w="5759" w:type="dxa"/>
          </w:tcPr>
          <w:p w14:paraId="577120BE" w14:textId="2A5B5E94" w:rsidR="00D52CCD" w:rsidRPr="00AF3847" w:rsidRDefault="00D52CCD" w:rsidP="00D52CCD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A01F749" w14:textId="2AC82102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311,531</w:t>
            </w:r>
          </w:p>
        </w:tc>
        <w:tc>
          <w:tcPr>
            <w:tcW w:w="270" w:type="dxa"/>
          </w:tcPr>
          <w:p w14:paraId="28787254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FC6CCF2" w14:textId="5A5EBE8C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326,477</w:t>
            </w:r>
          </w:p>
        </w:tc>
      </w:tr>
      <w:tr w:rsidR="00D52CCD" w:rsidRPr="00AF3847" w14:paraId="54058FE4" w14:textId="77777777" w:rsidTr="00E950D7">
        <w:tc>
          <w:tcPr>
            <w:tcW w:w="5759" w:type="dxa"/>
          </w:tcPr>
          <w:p w14:paraId="3DD422E5" w14:textId="77777777" w:rsidR="00D52CCD" w:rsidRPr="00AF3847" w:rsidRDefault="00D52CCD" w:rsidP="00D52CC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0E4B833C" w14:textId="315E0194" w:rsidR="00D52CCD" w:rsidRPr="00AF3847" w:rsidRDefault="00AC1318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4,859,243</w:t>
            </w:r>
          </w:p>
        </w:tc>
        <w:tc>
          <w:tcPr>
            <w:tcW w:w="270" w:type="dxa"/>
          </w:tcPr>
          <w:p w14:paraId="01F658B0" w14:textId="77777777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2B4FAC7" w14:textId="2689EB88" w:rsidR="00D52CCD" w:rsidRPr="00AF3847" w:rsidRDefault="00D52CCD" w:rsidP="00D5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6,432,593</w:t>
            </w:r>
          </w:p>
        </w:tc>
      </w:tr>
      <w:bookmarkEnd w:id="4"/>
    </w:tbl>
    <w:p w14:paraId="2F00B61F" w14:textId="4957862C" w:rsidR="00BB4AA2" w:rsidRPr="00AF3847" w:rsidRDefault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048FC1DC" w14:textId="77777777" w:rsidR="00BB4AA2" w:rsidRPr="00AF3847" w:rsidRDefault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AF3847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0B3E6708" w14:textId="3DC33331" w:rsidR="002C28F6" w:rsidRPr="00AF3847" w:rsidRDefault="002C28F6" w:rsidP="00F611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AF3847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7403537A" w14:textId="77777777" w:rsidR="002C28F6" w:rsidRPr="00AF3847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EA66AA7" w14:textId="77777777" w:rsidR="002C28F6" w:rsidRPr="00AF3847" w:rsidRDefault="002C28F6" w:rsidP="0000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F384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Pr="00AF384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AF384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แยกตามที่ตั้งทางภูมิศาสตร์ของลูกค้า สินทรัพย์</w:t>
      </w:r>
      <w:r w:rsidRPr="00AF384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AF384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แยกตามสถานที่ตั้งทางภูมิศาสตร์ของสินทรัพย์</w:t>
      </w:r>
    </w:p>
    <w:p w14:paraId="115661E9" w14:textId="77777777" w:rsidR="002C28F6" w:rsidRPr="00AF3847" w:rsidRDefault="002C28F6" w:rsidP="00CB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33"/>
        <w:gridCol w:w="270"/>
        <w:gridCol w:w="1170"/>
        <w:gridCol w:w="270"/>
        <w:gridCol w:w="1170"/>
        <w:gridCol w:w="270"/>
        <w:gridCol w:w="1170"/>
      </w:tblGrid>
      <w:tr w:rsidR="002C28F6" w:rsidRPr="00AF3847" w14:paraId="58963684" w14:textId="77777777" w:rsidTr="00E950D7">
        <w:trPr>
          <w:cantSplit/>
        </w:trPr>
        <w:tc>
          <w:tcPr>
            <w:tcW w:w="3690" w:type="dxa"/>
          </w:tcPr>
          <w:p w14:paraId="39F6E7EF" w14:textId="77777777" w:rsidR="002C28F6" w:rsidRPr="00AF3847" w:rsidRDefault="002C28F6" w:rsidP="00C941D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502C8FD1" w14:textId="77777777" w:rsidR="002C28F6" w:rsidRPr="00AF3847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AF3847" w14:paraId="72C739CC" w14:textId="77777777" w:rsidTr="00E950D7">
        <w:trPr>
          <w:cantSplit/>
        </w:trPr>
        <w:tc>
          <w:tcPr>
            <w:tcW w:w="3690" w:type="dxa"/>
          </w:tcPr>
          <w:p w14:paraId="15B64DE2" w14:textId="2BE1F7E3" w:rsidR="002C28F6" w:rsidRPr="00AF3847" w:rsidRDefault="002C28F6" w:rsidP="00C941D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0DD6881C" w14:textId="77777777" w:rsidR="002C28F6" w:rsidRPr="00AF3847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14:paraId="7A3045B4" w14:textId="77777777" w:rsidR="002C28F6" w:rsidRPr="00AF3847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8EEF8B0" w14:textId="77777777" w:rsidR="002C28F6" w:rsidRPr="00AF3847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2C28F6" w:rsidRPr="00AF3847" w14:paraId="7D2C2C8E" w14:textId="77777777" w:rsidTr="00E950D7">
        <w:trPr>
          <w:cantSplit/>
        </w:trPr>
        <w:tc>
          <w:tcPr>
            <w:tcW w:w="3690" w:type="dxa"/>
          </w:tcPr>
          <w:p w14:paraId="60013A59" w14:textId="63CB309B" w:rsidR="002C28F6" w:rsidRPr="00AF3847" w:rsidRDefault="008D0B61" w:rsidP="008D0B61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233" w:type="dxa"/>
          </w:tcPr>
          <w:p w14:paraId="2A285042" w14:textId="7FFE2396" w:rsidR="002C28F6" w:rsidRPr="00AF3847" w:rsidRDefault="00242D2C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679BCB57" w14:textId="77777777" w:rsidR="002C28F6" w:rsidRPr="00AF3847" w:rsidRDefault="002C28F6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ED4C0DD" w14:textId="533547AC" w:rsidR="002C28F6" w:rsidRPr="00AF3847" w:rsidRDefault="00242D2C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</w:tcPr>
          <w:p w14:paraId="22F7CC95" w14:textId="77777777" w:rsidR="002C28F6" w:rsidRPr="00AF3847" w:rsidRDefault="002C28F6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77031FE" w14:textId="1BC0FA1C" w:rsidR="002C28F6" w:rsidRPr="00AF3847" w:rsidRDefault="00242D2C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463AAA26" w14:textId="77777777" w:rsidR="002C28F6" w:rsidRPr="00AF3847" w:rsidRDefault="002C28F6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39E5B94" w14:textId="722A739A" w:rsidR="002C28F6" w:rsidRPr="00AF3847" w:rsidRDefault="00242D2C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2C28F6" w:rsidRPr="00AF3847" w14:paraId="65CE6FE8" w14:textId="77777777" w:rsidTr="00E950D7">
        <w:trPr>
          <w:cantSplit/>
        </w:trPr>
        <w:tc>
          <w:tcPr>
            <w:tcW w:w="3690" w:type="dxa"/>
          </w:tcPr>
          <w:p w14:paraId="22B64417" w14:textId="77777777" w:rsidR="002C28F6" w:rsidRPr="00AF3847" w:rsidRDefault="002C28F6" w:rsidP="00C941D8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455EED9D" w14:textId="77777777" w:rsidR="002C28F6" w:rsidRPr="00AF3847" w:rsidRDefault="002C28F6" w:rsidP="00C941D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23CD" w:rsidRPr="00AF3847" w14:paraId="68CA64B4" w14:textId="77777777" w:rsidTr="00E950D7">
        <w:trPr>
          <w:cantSplit/>
        </w:trPr>
        <w:tc>
          <w:tcPr>
            <w:tcW w:w="3690" w:type="dxa"/>
          </w:tcPr>
          <w:p w14:paraId="55FA3603" w14:textId="77777777" w:rsidR="005323CD" w:rsidRPr="00AF3847" w:rsidRDefault="005323CD" w:rsidP="005323CD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33" w:type="dxa"/>
          </w:tcPr>
          <w:p w14:paraId="7AF6EDFF" w14:textId="6F694020" w:rsidR="005323CD" w:rsidRPr="00AF3847" w:rsidRDefault="0080565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1,550,775</w:t>
            </w:r>
          </w:p>
        </w:tc>
        <w:tc>
          <w:tcPr>
            <w:tcW w:w="270" w:type="dxa"/>
          </w:tcPr>
          <w:p w14:paraId="6E1558D4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DAD55" w14:textId="30B3ED2B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1,371,698</w:t>
            </w:r>
          </w:p>
        </w:tc>
        <w:tc>
          <w:tcPr>
            <w:tcW w:w="270" w:type="dxa"/>
          </w:tcPr>
          <w:p w14:paraId="75EF7A81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BA4E4" w14:textId="49AD9D45" w:rsidR="005323CD" w:rsidRPr="00AF3847" w:rsidRDefault="00AC131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E6B4D" w:rsidRPr="00AF3847">
              <w:rPr>
                <w:rFonts w:asciiTheme="majorBidi" w:hAnsiTheme="majorBidi" w:cstheme="majorBidi"/>
                <w:sz w:val="30"/>
                <w:szCs w:val="30"/>
              </w:rPr>
              <w:t>453,058</w:t>
            </w:r>
          </w:p>
        </w:tc>
        <w:tc>
          <w:tcPr>
            <w:tcW w:w="270" w:type="dxa"/>
          </w:tcPr>
          <w:p w14:paraId="2E31ACC0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D0735" w14:textId="6C30088C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3,223,018</w:t>
            </w:r>
          </w:p>
        </w:tc>
      </w:tr>
      <w:tr w:rsidR="005323CD" w:rsidRPr="00AF3847" w14:paraId="5FBB9BD2" w14:textId="77777777" w:rsidTr="00E950D7">
        <w:trPr>
          <w:cantSplit/>
        </w:trPr>
        <w:tc>
          <w:tcPr>
            <w:tcW w:w="3690" w:type="dxa"/>
            <w:vAlign w:val="bottom"/>
          </w:tcPr>
          <w:p w14:paraId="3BA8093F" w14:textId="6E110D71" w:rsidR="005323CD" w:rsidRPr="00AF3847" w:rsidRDefault="005323CD" w:rsidP="005323CD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F3847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เอเชีย</w:t>
            </w:r>
          </w:p>
        </w:tc>
        <w:tc>
          <w:tcPr>
            <w:tcW w:w="1233" w:type="dxa"/>
          </w:tcPr>
          <w:p w14:paraId="38779A4B" w14:textId="7BB60DE1" w:rsidR="005323CD" w:rsidRPr="00AF3847" w:rsidRDefault="0080565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2,365,471</w:t>
            </w:r>
          </w:p>
        </w:tc>
        <w:tc>
          <w:tcPr>
            <w:tcW w:w="270" w:type="dxa"/>
          </w:tcPr>
          <w:p w14:paraId="5F66F201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F0A80" w14:textId="318FB66C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3,493,453</w:t>
            </w:r>
          </w:p>
        </w:tc>
        <w:tc>
          <w:tcPr>
            <w:tcW w:w="270" w:type="dxa"/>
          </w:tcPr>
          <w:p w14:paraId="582286D2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B1A94" w14:textId="772C53E6" w:rsidR="005323CD" w:rsidRPr="00AF3847" w:rsidRDefault="00AC131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7602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70731" w14:textId="5F566502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3CD" w:rsidRPr="00AF3847" w14:paraId="2BDFA81F" w14:textId="77777777" w:rsidTr="00E950D7">
        <w:trPr>
          <w:cantSplit/>
        </w:trPr>
        <w:tc>
          <w:tcPr>
            <w:tcW w:w="3690" w:type="dxa"/>
            <w:vAlign w:val="bottom"/>
          </w:tcPr>
          <w:p w14:paraId="3B55A9E6" w14:textId="1BA334FB" w:rsidR="005323CD" w:rsidRPr="00AF3847" w:rsidRDefault="005323CD" w:rsidP="005323CD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F3847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ยุโรป</w:t>
            </w:r>
          </w:p>
        </w:tc>
        <w:tc>
          <w:tcPr>
            <w:tcW w:w="1233" w:type="dxa"/>
          </w:tcPr>
          <w:p w14:paraId="6063A888" w14:textId="4BDB6F48" w:rsidR="005323CD" w:rsidRPr="00AF3847" w:rsidRDefault="0080565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786,777</w:t>
            </w:r>
          </w:p>
        </w:tc>
        <w:tc>
          <w:tcPr>
            <w:tcW w:w="270" w:type="dxa"/>
          </w:tcPr>
          <w:p w14:paraId="6A454A49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FCD66" w14:textId="11E95849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1,258,340</w:t>
            </w:r>
          </w:p>
        </w:tc>
        <w:tc>
          <w:tcPr>
            <w:tcW w:w="270" w:type="dxa"/>
          </w:tcPr>
          <w:p w14:paraId="4DB7BE0F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0336F8" w14:textId="7A9B9F47" w:rsidR="005323CD" w:rsidRPr="00AF3847" w:rsidRDefault="00AC131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6082B1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2756D" w14:textId="6094CB9D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3CD" w:rsidRPr="00AF3847" w14:paraId="00029581" w14:textId="77777777" w:rsidTr="00E950D7">
        <w:trPr>
          <w:cantSplit/>
        </w:trPr>
        <w:tc>
          <w:tcPr>
            <w:tcW w:w="3690" w:type="dxa"/>
            <w:vAlign w:val="bottom"/>
          </w:tcPr>
          <w:p w14:paraId="3E4178B7" w14:textId="729E1480" w:rsidR="005323CD" w:rsidRPr="00AF3847" w:rsidRDefault="005323CD" w:rsidP="005323CD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F3847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อเมริกา</w:t>
            </w:r>
          </w:p>
        </w:tc>
        <w:tc>
          <w:tcPr>
            <w:tcW w:w="1233" w:type="dxa"/>
          </w:tcPr>
          <w:p w14:paraId="70C0DAF2" w14:textId="4AA75FF2" w:rsidR="005323CD" w:rsidRPr="00AF3847" w:rsidRDefault="0080565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367,471</w:t>
            </w:r>
          </w:p>
        </w:tc>
        <w:tc>
          <w:tcPr>
            <w:tcW w:w="270" w:type="dxa"/>
          </w:tcPr>
          <w:p w14:paraId="319C6748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30840" w14:textId="738B12E9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447,087</w:t>
            </w:r>
          </w:p>
        </w:tc>
        <w:tc>
          <w:tcPr>
            <w:tcW w:w="270" w:type="dxa"/>
          </w:tcPr>
          <w:p w14:paraId="38D069F3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7D5BEE" w14:textId="3F3A6965" w:rsidR="005323CD" w:rsidRPr="00AF3847" w:rsidRDefault="00AC131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C8C56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E06EAD" w14:textId="046862BF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3CD" w:rsidRPr="00AF3847" w14:paraId="3E9A04F4" w14:textId="77777777" w:rsidTr="00E950D7">
        <w:trPr>
          <w:cantSplit/>
        </w:trPr>
        <w:tc>
          <w:tcPr>
            <w:tcW w:w="3690" w:type="dxa"/>
            <w:vAlign w:val="bottom"/>
          </w:tcPr>
          <w:p w14:paraId="7E2E213E" w14:textId="5B071B24" w:rsidR="005323CD" w:rsidRPr="00AF3847" w:rsidRDefault="005323CD" w:rsidP="005323CD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อื่น</w:t>
            </w: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ABE4E3F" w14:textId="10075E3A" w:rsidR="005323CD" w:rsidRPr="00AF3847" w:rsidRDefault="0080565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182,111</w:t>
            </w:r>
          </w:p>
        </w:tc>
        <w:tc>
          <w:tcPr>
            <w:tcW w:w="270" w:type="dxa"/>
          </w:tcPr>
          <w:p w14:paraId="01CC9EEE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F9D459" w14:textId="66FB268C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204,800</w:t>
            </w:r>
          </w:p>
        </w:tc>
        <w:tc>
          <w:tcPr>
            <w:tcW w:w="270" w:type="dxa"/>
          </w:tcPr>
          <w:p w14:paraId="0854238B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E4415F" w14:textId="3EEA123F" w:rsidR="005323CD" w:rsidRPr="00AF3847" w:rsidRDefault="00AC131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CA3FE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1C0FE1" w14:textId="3DBA6255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3CD" w:rsidRPr="00AF3847" w14:paraId="7AB16F51" w14:textId="77777777" w:rsidTr="00E950D7">
        <w:trPr>
          <w:cantSplit/>
        </w:trPr>
        <w:tc>
          <w:tcPr>
            <w:tcW w:w="3690" w:type="dxa"/>
          </w:tcPr>
          <w:p w14:paraId="35BCD2CB" w14:textId="77777777" w:rsidR="005323CD" w:rsidRPr="00AF3847" w:rsidRDefault="005323CD" w:rsidP="005323CD">
            <w:pPr>
              <w:tabs>
                <w:tab w:val="left" w:pos="9000"/>
                <w:tab w:val="left" w:pos="9090"/>
              </w:tabs>
              <w:spacing w:line="240" w:lineRule="auto"/>
              <w:ind w:left="11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7EF7A88" w14:textId="78F3591C" w:rsidR="005323CD" w:rsidRPr="00AF3847" w:rsidRDefault="0080565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5,252,605</w:t>
            </w:r>
          </w:p>
        </w:tc>
        <w:tc>
          <w:tcPr>
            <w:tcW w:w="270" w:type="dxa"/>
          </w:tcPr>
          <w:p w14:paraId="293C8382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DCC60" w14:textId="2024F0CA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6,775,378</w:t>
            </w:r>
          </w:p>
        </w:tc>
        <w:tc>
          <w:tcPr>
            <w:tcW w:w="270" w:type="dxa"/>
          </w:tcPr>
          <w:p w14:paraId="07E6308E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E17B79" w14:textId="21555832" w:rsidR="005323CD" w:rsidRPr="00AF3847" w:rsidRDefault="00461CA6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E6B4D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,453,058</w:t>
            </w:r>
          </w:p>
        </w:tc>
        <w:tc>
          <w:tcPr>
            <w:tcW w:w="270" w:type="dxa"/>
          </w:tcPr>
          <w:p w14:paraId="794A9A29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09027E" w14:textId="6CF350D6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3,223,018</w:t>
            </w:r>
          </w:p>
        </w:tc>
      </w:tr>
    </w:tbl>
    <w:p w14:paraId="04086493" w14:textId="77777777" w:rsidR="002C28F6" w:rsidRPr="00AF3847" w:rsidRDefault="002C28F6" w:rsidP="009B1A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51070F7A" w14:textId="77777777" w:rsidR="002C28F6" w:rsidRPr="00AF3847" w:rsidRDefault="002C28F6" w:rsidP="00F611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AF3847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6E99E61" w14:textId="77777777" w:rsidR="002C28F6" w:rsidRPr="00AF3847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1B6DA7A9" w14:textId="6169F1A1" w:rsidR="002C28F6" w:rsidRPr="00AF3847" w:rsidRDefault="002C28F6" w:rsidP="004A1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รายได้จากลูกค้ารายใหญ่จำนวน </w:t>
      </w:r>
      <w:r w:rsidR="00964676" w:rsidRPr="00AF3847">
        <w:rPr>
          <w:rFonts w:asciiTheme="majorBidi" w:hAnsiTheme="majorBidi" w:cstheme="majorBidi"/>
          <w:sz w:val="30"/>
          <w:szCs w:val="30"/>
        </w:rPr>
        <w:t>2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รายของกลุ่มบริษัทเป็นเงินประมาณ </w:t>
      </w:r>
      <w:r w:rsidR="0080565E" w:rsidRPr="00AF3847">
        <w:rPr>
          <w:rFonts w:asciiTheme="majorBidi" w:hAnsiTheme="majorBidi" w:cstheme="majorBidi"/>
          <w:sz w:val="30"/>
          <w:szCs w:val="30"/>
        </w:rPr>
        <w:t>1,277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42D2C" w:rsidRPr="00AF384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323CD" w:rsidRPr="00AF3847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จำนวน </w:t>
      </w:r>
      <w:r w:rsidR="00242D2C" w:rsidRPr="00AF384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br/>
        <w:t xml:space="preserve">เป็นเงินประมาณ </w:t>
      </w:r>
      <w:r w:rsidR="00242D2C" w:rsidRPr="00AF384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42D2C" w:rsidRPr="00AF384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323CD" w:rsidRPr="00AF3847">
        <w:rPr>
          <w:rFonts w:asciiTheme="majorBidi" w:hAnsiTheme="majorBidi" w:cstheme="majorBidi"/>
          <w:i/>
          <w:iCs/>
          <w:sz w:val="30"/>
          <w:szCs w:val="30"/>
        </w:rPr>
        <w:t>06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AF3847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3CAE5177" w14:textId="77777777" w:rsidR="00103CCE" w:rsidRPr="00AF3847" w:rsidRDefault="00103CCE" w:rsidP="004A1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7AF09" w14:textId="1CE4B596" w:rsidR="00103CCE" w:rsidRPr="00AF3847" w:rsidRDefault="00103CCE" w:rsidP="00103CC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F3847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สิทธิประโยชน์จากการส่งเสริมการลงทุน</w:t>
      </w:r>
    </w:p>
    <w:p w14:paraId="119A67A6" w14:textId="77777777" w:rsidR="00103CCE" w:rsidRPr="00AF3847" w:rsidRDefault="00103CCE" w:rsidP="00103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095EB46E" w14:textId="463277F3" w:rsidR="00103CCE" w:rsidRPr="00AF3847" w:rsidRDefault="00103CCE" w:rsidP="00103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การผลิตเครื่องดื่ม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625588" w:rsidRPr="00AF3847">
        <w:rPr>
          <w:rFonts w:asciiTheme="majorBidi" w:hAnsiTheme="majorBidi" w:cstheme="majorBidi"/>
          <w:sz w:val="30"/>
          <w:szCs w:val="30"/>
          <w:cs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AF3847">
        <w:rPr>
          <w:rFonts w:asciiTheme="majorBidi" w:hAnsiTheme="majorBidi" w:cstheme="majorBidi"/>
          <w:sz w:val="30"/>
          <w:szCs w:val="30"/>
        </w:rPr>
        <w:t>/</w:t>
      </w:r>
      <w:r w:rsidRPr="00AF3847">
        <w:rPr>
          <w:rFonts w:asciiTheme="majorBidi" w:hAnsiTheme="majorBidi" w:cstheme="majorBidi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ตามระยะเวลา เงื่อนไขและข้อกำหนดที่ระบุในบัตรส่งเสริมการลงทุน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ซึ่งบริษัทต้องถือปฏิบัติตาม</w:t>
      </w:r>
    </w:p>
    <w:p w14:paraId="58C5CF9E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36DB1155" w14:textId="77777777" w:rsidR="00103CCE" w:rsidRPr="00AF3847" w:rsidRDefault="00103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7BAB658" w14:textId="4E79EF38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รายได้อื่น</w:t>
      </w:r>
    </w:p>
    <w:p w14:paraId="10F20E8F" w14:textId="77777777" w:rsidR="002C28F6" w:rsidRPr="00AF3847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080"/>
        <w:gridCol w:w="270"/>
        <w:gridCol w:w="1188"/>
        <w:gridCol w:w="270"/>
        <w:gridCol w:w="1152"/>
        <w:gridCol w:w="270"/>
        <w:gridCol w:w="1176"/>
      </w:tblGrid>
      <w:tr w:rsidR="002C28F6" w:rsidRPr="00AF3847" w14:paraId="1E519174" w14:textId="77777777" w:rsidTr="00E950D7">
        <w:trPr>
          <w:cantSplit/>
        </w:trPr>
        <w:tc>
          <w:tcPr>
            <w:tcW w:w="3600" w:type="dxa"/>
            <w:shd w:val="clear" w:color="auto" w:fill="FFFFFF" w:themeFill="background1"/>
          </w:tcPr>
          <w:p w14:paraId="31254D75" w14:textId="77777777" w:rsidR="002C28F6" w:rsidRPr="00AF3847" w:rsidRDefault="002C28F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F193C3F" w14:textId="77777777" w:rsidR="002C28F6" w:rsidRPr="00AF3847" w:rsidRDefault="002C28F6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 w:themeFill="background1"/>
          </w:tcPr>
          <w:p w14:paraId="06292651" w14:textId="77777777" w:rsidR="002C28F6" w:rsidRPr="00AF3847" w:rsidRDefault="002C28F6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73AF946A" w14:textId="77777777" w:rsidR="002C28F6" w:rsidRPr="00AF3847" w:rsidRDefault="002C28F6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 w:themeFill="background1"/>
          </w:tcPr>
          <w:p w14:paraId="31DDA00B" w14:textId="77777777" w:rsidR="002C28F6" w:rsidRPr="00AF3847" w:rsidRDefault="002C28F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09C97D57" w14:textId="77777777" w:rsidTr="00E950D7">
        <w:trPr>
          <w:cantSplit/>
        </w:trPr>
        <w:tc>
          <w:tcPr>
            <w:tcW w:w="3600" w:type="dxa"/>
            <w:shd w:val="clear" w:color="auto" w:fill="FFFFFF" w:themeFill="background1"/>
          </w:tcPr>
          <w:p w14:paraId="3A45BF3F" w14:textId="77777777" w:rsidR="002C28F6" w:rsidRPr="00AF3847" w:rsidRDefault="002C28F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69EE4" w14:textId="77777777" w:rsidR="002C28F6" w:rsidRPr="00AF3847" w:rsidRDefault="002C28F6" w:rsidP="00A960E8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ECA63D8" w14:textId="50E39474" w:rsidR="002C28F6" w:rsidRPr="00AF3847" w:rsidRDefault="00242D2C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35655F90" w14:textId="77777777" w:rsidR="002C28F6" w:rsidRPr="00AF3847" w:rsidRDefault="002C28F6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0D0FE82A" w14:textId="20494D89" w:rsidR="002C28F6" w:rsidRPr="00AF3847" w:rsidRDefault="00242D2C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</w:tcPr>
          <w:p w14:paraId="364A465C" w14:textId="77777777" w:rsidR="002C28F6" w:rsidRPr="00AF3847" w:rsidRDefault="002C28F6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5A7A0C9D" w14:textId="18705A50" w:rsidR="002C28F6" w:rsidRPr="00AF3847" w:rsidRDefault="00242D2C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1742D108" w14:textId="77777777" w:rsidR="002C28F6" w:rsidRPr="00AF3847" w:rsidRDefault="002C28F6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7959EC41" w14:textId="697CD04A" w:rsidR="002C28F6" w:rsidRPr="00AF3847" w:rsidRDefault="00242D2C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2C28F6" w:rsidRPr="00AF3847" w14:paraId="26940427" w14:textId="77777777" w:rsidTr="00E950D7">
        <w:tc>
          <w:tcPr>
            <w:tcW w:w="3600" w:type="dxa"/>
          </w:tcPr>
          <w:p w14:paraId="11DA32AC" w14:textId="77777777" w:rsidR="002C28F6" w:rsidRPr="00AF3847" w:rsidRDefault="002C28F6" w:rsidP="00A960E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D6AF92" w14:textId="77777777" w:rsidR="002C28F6" w:rsidRPr="00AF3847" w:rsidRDefault="002C28F6" w:rsidP="00A960E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191A71FF" w14:textId="77777777" w:rsidR="002C28F6" w:rsidRPr="00AF3847" w:rsidRDefault="002C28F6" w:rsidP="00A960E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23CD" w:rsidRPr="00AF3847" w14:paraId="0468EEB6" w14:textId="77777777" w:rsidTr="00E950D7">
        <w:tc>
          <w:tcPr>
            <w:tcW w:w="3600" w:type="dxa"/>
          </w:tcPr>
          <w:p w14:paraId="17700EB5" w14:textId="77777777" w:rsidR="005323CD" w:rsidRPr="00AF3847" w:rsidRDefault="005323CD" w:rsidP="005323C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270" w:type="dxa"/>
          </w:tcPr>
          <w:p w14:paraId="40F0F49E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53A72" w14:textId="12D0544A" w:rsidR="005323CD" w:rsidRPr="00AF3847" w:rsidRDefault="00FD184A" w:rsidP="005323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62,511</w:t>
            </w:r>
          </w:p>
        </w:tc>
        <w:tc>
          <w:tcPr>
            <w:tcW w:w="270" w:type="dxa"/>
          </w:tcPr>
          <w:p w14:paraId="53001A94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0880A6" w14:textId="0C3C8BB2" w:rsidR="005323CD" w:rsidRPr="00AF3847" w:rsidRDefault="005323CD" w:rsidP="005323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155,691</w:t>
            </w:r>
          </w:p>
        </w:tc>
        <w:tc>
          <w:tcPr>
            <w:tcW w:w="270" w:type="dxa"/>
          </w:tcPr>
          <w:p w14:paraId="4F3C34D3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C3584B" w14:textId="7557CB3C" w:rsidR="005323CD" w:rsidRPr="00AF3847" w:rsidRDefault="00FD184A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62,075</w:t>
            </w:r>
          </w:p>
        </w:tc>
        <w:tc>
          <w:tcPr>
            <w:tcW w:w="270" w:type="dxa"/>
          </w:tcPr>
          <w:p w14:paraId="081F26B1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2E1C07EE" w14:textId="5E773F13" w:rsidR="005323CD" w:rsidRPr="00AF3847" w:rsidRDefault="005323CD" w:rsidP="005323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155,431</w:t>
            </w:r>
          </w:p>
        </w:tc>
      </w:tr>
      <w:tr w:rsidR="005323CD" w:rsidRPr="00AF3847" w14:paraId="69B86ABF" w14:textId="77777777" w:rsidTr="00E950D7">
        <w:tc>
          <w:tcPr>
            <w:tcW w:w="3600" w:type="dxa"/>
          </w:tcPr>
          <w:p w14:paraId="489A66E7" w14:textId="211C08A9" w:rsidR="005323CD" w:rsidRPr="00AF3847" w:rsidRDefault="005323CD" w:rsidP="005323CD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</w:t>
            </w: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 xml:space="preserve">ง         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66A7AE4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F967E7" w14:textId="5D39FB49" w:rsidR="005323CD" w:rsidRPr="00AF3847" w:rsidRDefault="00FD184A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8,542</w:t>
            </w:r>
          </w:p>
        </w:tc>
        <w:tc>
          <w:tcPr>
            <w:tcW w:w="270" w:type="dxa"/>
            <w:vAlign w:val="bottom"/>
          </w:tcPr>
          <w:p w14:paraId="0413D20D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76DFAFE" w14:textId="570F93FC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25,410</w:t>
            </w:r>
          </w:p>
        </w:tc>
        <w:tc>
          <w:tcPr>
            <w:tcW w:w="270" w:type="dxa"/>
            <w:vAlign w:val="bottom"/>
          </w:tcPr>
          <w:p w14:paraId="21429394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2245C2D" w14:textId="6C9C19CB" w:rsidR="005323CD" w:rsidRPr="00AF3847" w:rsidRDefault="00F43AA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8,542</w:t>
            </w:r>
          </w:p>
        </w:tc>
        <w:tc>
          <w:tcPr>
            <w:tcW w:w="270" w:type="dxa"/>
            <w:vAlign w:val="bottom"/>
          </w:tcPr>
          <w:p w14:paraId="17F0E1CC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F131279" w14:textId="7ED8F8BD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25,410</w:t>
            </w:r>
          </w:p>
        </w:tc>
      </w:tr>
      <w:tr w:rsidR="005323CD" w:rsidRPr="00AF3847" w14:paraId="4C50B655" w14:textId="77777777" w:rsidTr="00E950D7">
        <w:tc>
          <w:tcPr>
            <w:tcW w:w="3600" w:type="dxa"/>
          </w:tcPr>
          <w:p w14:paraId="62E40377" w14:textId="77777777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065E384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61F63" w14:textId="21A4ED02" w:rsidR="005323CD" w:rsidRPr="00AF3847" w:rsidRDefault="00FD184A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77263C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147EEA0A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E549A3" w14:textId="0B203284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8,034</w:t>
            </w:r>
          </w:p>
        </w:tc>
        <w:tc>
          <w:tcPr>
            <w:tcW w:w="270" w:type="dxa"/>
          </w:tcPr>
          <w:p w14:paraId="6E46E168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4241E7" w14:textId="2CB78B55" w:rsidR="005323CD" w:rsidRPr="00AF3847" w:rsidRDefault="00F43AA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3,403</w:t>
            </w:r>
          </w:p>
        </w:tc>
        <w:tc>
          <w:tcPr>
            <w:tcW w:w="270" w:type="dxa"/>
          </w:tcPr>
          <w:p w14:paraId="78E6FCC7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07C5188" w14:textId="68E10846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8,249</w:t>
            </w:r>
          </w:p>
        </w:tc>
      </w:tr>
      <w:tr w:rsidR="005323CD" w:rsidRPr="00AF3847" w14:paraId="5A8C2694" w14:textId="77777777" w:rsidTr="00E950D7">
        <w:trPr>
          <w:trHeight w:val="300"/>
        </w:trPr>
        <w:tc>
          <w:tcPr>
            <w:tcW w:w="3600" w:type="dxa"/>
          </w:tcPr>
          <w:p w14:paraId="54C671AD" w14:textId="2562BD9D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AF3847">
              <w:rPr>
                <w:rFonts w:asciiTheme="majorBidi" w:hAnsiTheme="majorBidi" w:cstheme="majorBidi"/>
                <w:sz w:val="30"/>
                <w:szCs w:val="30"/>
              </w:rPr>
              <w:t>รายได้จากการขายเศษวัสดุ</w:t>
            </w:r>
            <w:proofErr w:type="spellEnd"/>
          </w:p>
        </w:tc>
        <w:tc>
          <w:tcPr>
            <w:tcW w:w="270" w:type="dxa"/>
          </w:tcPr>
          <w:p w14:paraId="0FC29977" w14:textId="645DFCD8" w:rsidR="005323CD" w:rsidRPr="00AF3847" w:rsidRDefault="005323CD" w:rsidP="005323C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A08DE" w14:textId="49822ABE" w:rsidR="005323CD" w:rsidRPr="00AF3847" w:rsidRDefault="00FD184A" w:rsidP="009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EE09BC" w14:textId="6B0A4B02" w:rsidR="005323CD" w:rsidRPr="00AF3847" w:rsidRDefault="005323CD" w:rsidP="00F43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8BC707A" w14:textId="16604A04" w:rsidR="005323CD" w:rsidRPr="00AF3847" w:rsidRDefault="005323CD" w:rsidP="005323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37A0A3C" w14:textId="623598A7" w:rsidR="005323CD" w:rsidRPr="00AF3847" w:rsidRDefault="005323CD" w:rsidP="005323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188581" w14:textId="1869083C" w:rsidR="005323CD" w:rsidRPr="00AF3847" w:rsidRDefault="00F43AAE" w:rsidP="009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0FD632" w14:textId="730A3ED1" w:rsidR="005323CD" w:rsidRPr="00AF3847" w:rsidRDefault="005323CD" w:rsidP="005323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CB81C5" w14:textId="60CA80EE" w:rsidR="005323CD" w:rsidRPr="00AF3847" w:rsidRDefault="005323CD" w:rsidP="001A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3CD" w:rsidRPr="00AF3847" w14:paraId="1616F073" w14:textId="77777777" w:rsidTr="00E950D7">
        <w:tc>
          <w:tcPr>
            <w:tcW w:w="3600" w:type="dxa"/>
          </w:tcPr>
          <w:p w14:paraId="41A658D8" w14:textId="5AAEA223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25AB3268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B994C0" w14:textId="5D0654B6" w:rsidR="005323CD" w:rsidRPr="00AF3847" w:rsidRDefault="00FD184A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45,</w:t>
            </w:r>
            <w:r w:rsidR="0077263C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14:paraId="718C62D6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1B8AAD2" w14:textId="491894A5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69,026</w:t>
            </w:r>
          </w:p>
        </w:tc>
        <w:tc>
          <w:tcPr>
            <w:tcW w:w="270" w:type="dxa"/>
          </w:tcPr>
          <w:p w14:paraId="147E1687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330386" w14:textId="4DBC8B90" w:rsidR="005323CD" w:rsidRPr="00AF3847" w:rsidRDefault="00F43AA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46,066</w:t>
            </w:r>
          </w:p>
        </w:tc>
        <w:tc>
          <w:tcPr>
            <w:tcW w:w="270" w:type="dxa"/>
          </w:tcPr>
          <w:p w14:paraId="741AF448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91A6EBC" w14:textId="314A1311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67,224</w:t>
            </w:r>
          </w:p>
        </w:tc>
      </w:tr>
      <w:tr w:rsidR="005323CD" w:rsidRPr="00AF3847" w14:paraId="13E3B13D" w14:textId="77777777" w:rsidTr="00E950D7">
        <w:tc>
          <w:tcPr>
            <w:tcW w:w="3600" w:type="dxa"/>
          </w:tcPr>
          <w:p w14:paraId="09133091" w14:textId="77777777" w:rsidR="005323CD" w:rsidRPr="00AF3847" w:rsidRDefault="005323CD" w:rsidP="005323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03AD469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F3A0A7" w14:textId="0C14C06C" w:rsidR="005323CD" w:rsidRPr="00AF3847" w:rsidRDefault="00FD184A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120,303</w:t>
            </w:r>
          </w:p>
        </w:tc>
        <w:tc>
          <w:tcPr>
            <w:tcW w:w="270" w:type="dxa"/>
          </w:tcPr>
          <w:p w14:paraId="3C66FEB6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6465000" w14:textId="040D847C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258,175</w:t>
            </w:r>
          </w:p>
        </w:tc>
        <w:tc>
          <w:tcPr>
            <w:tcW w:w="270" w:type="dxa"/>
          </w:tcPr>
          <w:p w14:paraId="6277FF91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0944946" w14:textId="762F10F9" w:rsidR="005323CD" w:rsidRPr="00AF3847" w:rsidRDefault="00F43AAE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120,086</w:t>
            </w:r>
          </w:p>
        </w:tc>
        <w:tc>
          <w:tcPr>
            <w:tcW w:w="270" w:type="dxa"/>
          </w:tcPr>
          <w:p w14:paraId="43CBD5FA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DDC9F99" w14:textId="44A6B5EA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256,314</w:t>
            </w:r>
          </w:p>
        </w:tc>
      </w:tr>
    </w:tbl>
    <w:p w14:paraId="62505AC0" w14:textId="77777777" w:rsidR="00103CCE" w:rsidRPr="00AF3847" w:rsidRDefault="00103CCE" w:rsidP="00103CCE">
      <w:pPr>
        <w:pStyle w:val="Heading1"/>
        <w:ind w:left="540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21131FFE" w14:textId="2039BE90" w:rsidR="002C28F6" w:rsidRPr="00AF3847" w:rsidRDefault="0003045E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ค่าใช้จ่ายตามธรรมชาติ</w:t>
      </w:r>
    </w:p>
    <w:p w14:paraId="75BF1AE7" w14:textId="77777777" w:rsidR="002C28F6" w:rsidRPr="00AF3847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080"/>
        <w:gridCol w:w="270"/>
        <w:gridCol w:w="1188"/>
        <w:gridCol w:w="270"/>
        <w:gridCol w:w="1152"/>
        <w:gridCol w:w="270"/>
        <w:gridCol w:w="1176"/>
      </w:tblGrid>
      <w:tr w:rsidR="002C28F6" w:rsidRPr="00AF3847" w14:paraId="1AB245B3" w14:textId="77777777" w:rsidTr="00E950D7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3F7802A2" w14:textId="77777777" w:rsidR="002C28F6" w:rsidRPr="00AF3847" w:rsidRDefault="002C28F6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A09DE49" w14:textId="77777777" w:rsidR="002C28F6" w:rsidRPr="00AF3847" w:rsidRDefault="002C28F6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 w:themeFill="background1"/>
          </w:tcPr>
          <w:p w14:paraId="67A183C3" w14:textId="77777777" w:rsidR="002C28F6" w:rsidRPr="00AF3847" w:rsidRDefault="002C28F6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3A48C9C0" w14:textId="77777777" w:rsidR="002C28F6" w:rsidRPr="00AF3847" w:rsidRDefault="002C28F6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 w:themeFill="background1"/>
          </w:tcPr>
          <w:p w14:paraId="15709289" w14:textId="77777777" w:rsidR="002C28F6" w:rsidRPr="00AF3847" w:rsidRDefault="002C28F6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68F" w:rsidRPr="00AF3847" w14:paraId="191894B7" w14:textId="77777777" w:rsidTr="00E950D7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442892C8" w14:textId="77777777" w:rsidR="00DE468F" w:rsidRPr="00AF384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393E9AE" w14:textId="6F26FD8E" w:rsidR="00DE468F" w:rsidRPr="00AF3847" w:rsidRDefault="00DE468F" w:rsidP="00DE468F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C78AF0C" w14:textId="332FF339" w:rsidR="00DE468F" w:rsidRPr="00AF3847" w:rsidRDefault="00242D2C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7CE03C58" w14:textId="77777777" w:rsidR="00DE468F" w:rsidRPr="00AF3847" w:rsidRDefault="00DE468F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4177E5C5" w14:textId="526C9A9F" w:rsidR="00DE468F" w:rsidRPr="00AF3847" w:rsidRDefault="00242D2C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</w:tcPr>
          <w:p w14:paraId="2FB67C53" w14:textId="77777777" w:rsidR="00DE468F" w:rsidRPr="00AF3847" w:rsidRDefault="00DE468F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6CC5A1E" w14:textId="3861FF39" w:rsidR="00DE468F" w:rsidRPr="00AF3847" w:rsidRDefault="00242D2C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68A9DBD5" w14:textId="77777777" w:rsidR="00DE468F" w:rsidRPr="00AF3847" w:rsidRDefault="00DE468F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5763574A" w14:textId="7C020DE7" w:rsidR="00DE468F" w:rsidRPr="00AF3847" w:rsidRDefault="00242D2C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23CD" w:rsidRPr="00AF384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2C28F6" w:rsidRPr="00AF3847" w14:paraId="449AC403" w14:textId="77777777" w:rsidTr="00E950D7">
        <w:tc>
          <w:tcPr>
            <w:tcW w:w="2970" w:type="dxa"/>
          </w:tcPr>
          <w:p w14:paraId="5F0DFA5C" w14:textId="77777777" w:rsidR="002C28F6" w:rsidRPr="00AF3847" w:rsidRDefault="002C28F6" w:rsidP="00BA5134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64A7902" w14:textId="77777777" w:rsidR="002C28F6" w:rsidRPr="00AF3847" w:rsidRDefault="002C28F6" w:rsidP="00BA5134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6211168B" w14:textId="77777777" w:rsidR="002C28F6" w:rsidRPr="00AF3847" w:rsidRDefault="002C28F6" w:rsidP="00BA5134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AF3847" w14:paraId="51AB97DB" w14:textId="77777777" w:rsidTr="00E950D7">
        <w:tc>
          <w:tcPr>
            <w:tcW w:w="2970" w:type="dxa"/>
          </w:tcPr>
          <w:p w14:paraId="005E880D" w14:textId="77777777" w:rsidR="002C28F6" w:rsidRPr="00AF3847" w:rsidRDefault="002C28F6" w:rsidP="00BA5134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900" w:type="dxa"/>
          </w:tcPr>
          <w:p w14:paraId="45960FD9" w14:textId="77777777" w:rsidR="002C28F6" w:rsidRPr="00AF3847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AC95B" w14:textId="77777777" w:rsidR="002C28F6" w:rsidRPr="00AF3847" w:rsidRDefault="002C28F6" w:rsidP="00BA5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B81E6" w14:textId="77777777" w:rsidR="002C28F6" w:rsidRPr="00AF3847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F3263A" w14:textId="77777777" w:rsidR="002C28F6" w:rsidRPr="00AF3847" w:rsidRDefault="002C28F6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E5876" w14:textId="77777777" w:rsidR="002C28F6" w:rsidRPr="00AF3847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647518" w14:textId="77777777" w:rsidR="002C28F6" w:rsidRPr="00AF3847" w:rsidRDefault="002C28F6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CE578" w14:textId="77777777" w:rsidR="002C28F6" w:rsidRPr="00AF3847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22C1EEF" w14:textId="77777777" w:rsidR="002C28F6" w:rsidRPr="00AF3847" w:rsidRDefault="002C28F6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3CD" w:rsidRPr="00AF3847" w14:paraId="54845F27" w14:textId="77777777" w:rsidTr="00E950D7">
        <w:tc>
          <w:tcPr>
            <w:tcW w:w="2970" w:type="dxa"/>
          </w:tcPr>
          <w:p w14:paraId="3EED8F04" w14:textId="77777777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</w:tcPr>
          <w:p w14:paraId="3A9459DB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7F262" w14:textId="3D428DB7" w:rsidR="005323CD" w:rsidRPr="00AF3847" w:rsidRDefault="000117A7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(254,760)</w:t>
            </w:r>
          </w:p>
        </w:tc>
        <w:tc>
          <w:tcPr>
            <w:tcW w:w="270" w:type="dxa"/>
          </w:tcPr>
          <w:p w14:paraId="2B2A92E9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B52D169" w14:textId="498D05C3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277,572</w:t>
            </w:r>
          </w:p>
        </w:tc>
        <w:tc>
          <w:tcPr>
            <w:tcW w:w="270" w:type="dxa"/>
          </w:tcPr>
          <w:p w14:paraId="533857AD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338859F8" w14:textId="24C1A2D0" w:rsidR="005323CD" w:rsidRPr="00AF3847" w:rsidRDefault="00047338" w:rsidP="00B6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="00841E8C" w:rsidRPr="00AF384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,392)</w:t>
            </w:r>
          </w:p>
        </w:tc>
        <w:tc>
          <w:tcPr>
            <w:tcW w:w="270" w:type="dxa"/>
          </w:tcPr>
          <w:p w14:paraId="10F05BEF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039552" w14:textId="1C47B254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274,509</w:t>
            </w:r>
          </w:p>
        </w:tc>
      </w:tr>
      <w:tr w:rsidR="005323CD" w:rsidRPr="00AF3847" w14:paraId="48CDD895" w14:textId="77777777" w:rsidTr="00E950D7">
        <w:tc>
          <w:tcPr>
            <w:tcW w:w="2970" w:type="dxa"/>
          </w:tcPr>
          <w:p w14:paraId="75433873" w14:textId="77777777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2ED99973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0AC6A" w14:textId="499A0DB7" w:rsidR="005323CD" w:rsidRPr="00AF3847" w:rsidRDefault="000117A7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C2152" w:rsidRPr="00AF3847">
              <w:rPr>
                <w:rFonts w:asciiTheme="majorBidi" w:hAnsiTheme="majorBidi" w:cstheme="majorBidi"/>
                <w:sz w:val="30"/>
                <w:szCs w:val="30"/>
              </w:rPr>
              <w:t>180,130</w:t>
            </w:r>
          </w:p>
        </w:tc>
        <w:tc>
          <w:tcPr>
            <w:tcW w:w="270" w:type="dxa"/>
          </w:tcPr>
          <w:p w14:paraId="02433DF8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8AD1674" w14:textId="4F689D2D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2,335,676</w:t>
            </w:r>
          </w:p>
        </w:tc>
        <w:tc>
          <w:tcPr>
            <w:tcW w:w="270" w:type="dxa"/>
          </w:tcPr>
          <w:p w14:paraId="5343454C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C64754" w14:textId="6D38E5DC" w:rsidR="005323CD" w:rsidRPr="00AF3847" w:rsidRDefault="0004733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1,966,871</w:t>
            </w:r>
          </w:p>
        </w:tc>
        <w:tc>
          <w:tcPr>
            <w:tcW w:w="270" w:type="dxa"/>
          </w:tcPr>
          <w:p w14:paraId="0FAB4FBD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A1EC08E" w14:textId="249CAC92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2,170,366</w:t>
            </w:r>
          </w:p>
        </w:tc>
      </w:tr>
      <w:tr w:rsidR="005323CD" w:rsidRPr="00AF3847" w14:paraId="20991B9C" w14:textId="77777777" w:rsidTr="00E950D7">
        <w:trPr>
          <w:trHeight w:val="335"/>
        </w:trPr>
        <w:tc>
          <w:tcPr>
            <w:tcW w:w="2970" w:type="dxa"/>
          </w:tcPr>
          <w:p w14:paraId="1BFAB388" w14:textId="77777777" w:rsidR="005323CD" w:rsidRPr="00AF3847" w:rsidRDefault="005323CD" w:rsidP="005323CD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7BC6355B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9D2CD" w14:textId="74152967" w:rsidR="005323CD" w:rsidRPr="00AF3847" w:rsidRDefault="000117A7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578,335</w:t>
            </w:r>
          </w:p>
        </w:tc>
        <w:tc>
          <w:tcPr>
            <w:tcW w:w="270" w:type="dxa"/>
          </w:tcPr>
          <w:p w14:paraId="7418EE4B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7A9BC5" w14:textId="122A7BF9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632,478</w:t>
            </w:r>
          </w:p>
        </w:tc>
        <w:tc>
          <w:tcPr>
            <w:tcW w:w="270" w:type="dxa"/>
          </w:tcPr>
          <w:p w14:paraId="29B6BD65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8C83A9" w14:textId="19F9A9DE" w:rsidR="005323CD" w:rsidRPr="00AF3847" w:rsidRDefault="0004733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519,677</w:t>
            </w:r>
          </w:p>
        </w:tc>
        <w:tc>
          <w:tcPr>
            <w:tcW w:w="270" w:type="dxa"/>
          </w:tcPr>
          <w:p w14:paraId="43A3DE89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09CF614" w14:textId="56A1A9E2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574,165</w:t>
            </w:r>
          </w:p>
        </w:tc>
      </w:tr>
      <w:tr w:rsidR="005323CD" w:rsidRPr="00AF3847" w14:paraId="39E22A2C" w14:textId="77777777" w:rsidTr="00E950D7">
        <w:tc>
          <w:tcPr>
            <w:tcW w:w="2970" w:type="dxa"/>
          </w:tcPr>
          <w:p w14:paraId="70AA482F" w14:textId="57BA8853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4FA03453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43ABB" w14:textId="25FF8E80" w:rsidR="005323CD" w:rsidRPr="00AF3847" w:rsidRDefault="000117A7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665,903</w:t>
            </w:r>
          </w:p>
        </w:tc>
        <w:tc>
          <w:tcPr>
            <w:tcW w:w="270" w:type="dxa"/>
          </w:tcPr>
          <w:p w14:paraId="4D4DE4F6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5580B7" w14:textId="5127A7C4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786,335</w:t>
            </w:r>
          </w:p>
        </w:tc>
        <w:tc>
          <w:tcPr>
            <w:tcW w:w="270" w:type="dxa"/>
          </w:tcPr>
          <w:p w14:paraId="2B37D408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CE11CC" w14:textId="462E76EF" w:rsidR="005323CD" w:rsidRPr="00AF3847" w:rsidRDefault="0004733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657,703</w:t>
            </w:r>
          </w:p>
        </w:tc>
        <w:tc>
          <w:tcPr>
            <w:tcW w:w="270" w:type="dxa"/>
          </w:tcPr>
          <w:p w14:paraId="578D7F3F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57804E" w14:textId="61310DC5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782,319</w:t>
            </w:r>
          </w:p>
        </w:tc>
      </w:tr>
      <w:tr w:rsidR="005323CD" w:rsidRPr="00AF3847" w14:paraId="264C71FA" w14:textId="77777777" w:rsidTr="00E950D7">
        <w:tc>
          <w:tcPr>
            <w:tcW w:w="2970" w:type="dxa"/>
          </w:tcPr>
          <w:p w14:paraId="2CC4E7F2" w14:textId="77777777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900" w:type="dxa"/>
          </w:tcPr>
          <w:p w14:paraId="1902FDB4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BA8DD" w14:textId="224ACCEC" w:rsidR="005323CD" w:rsidRPr="00AF3847" w:rsidRDefault="00B97A44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6270BF" w:rsidRPr="00AF3847">
              <w:rPr>
                <w:rFonts w:asciiTheme="majorBidi" w:hAnsiTheme="majorBidi" w:cstheme="majorBidi"/>
                <w:sz w:val="30"/>
                <w:szCs w:val="30"/>
              </w:rPr>
              <w:t>,788</w:t>
            </w:r>
          </w:p>
        </w:tc>
        <w:tc>
          <w:tcPr>
            <w:tcW w:w="270" w:type="dxa"/>
          </w:tcPr>
          <w:p w14:paraId="7A19E688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EADF976" w14:textId="580B82DB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421,470</w:t>
            </w:r>
          </w:p>
        </w:tc>
        <w:tc>
          <w:tcPr>
            <w:tcW w:w="270" w:type="dxa"/>
          </w:tcPr>
          <w:p w14:paraId="03480474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F8EC8" w14:textId="5E9BFA18" w:rsidR="005323CD" w:rsidRPr="00AF3847" w:rsidRDefault="0004733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228,198</w:t>
            </w:r>
          </w:p>
        </w:tc>
        <w:tc>
          <w:tcPr>
            <w:tcW w:w="270" w:type="dxa"/>
          </w:tcPr>
          <w:p w14:paraId="27759B27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5CDE163" w14:textId="0168A966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415,412</w:t>
            </w:r>
          </w:p>
        </w:tc>
      </w:tr>
      <w:tr w:rsidR="005323CD" w:rsidRPr="00AF3847" w14:paraId="0A6A72C2" w14:textId="77777777" w:rsidTr="00E950D7">
        <w:tc>
          <w:tcPr>
            <w:tcW w:w="2970" w:type="dxa"/>
          </w:tcPr>
          <w:p w14:paraId="5DBD4395" w14:textId="6476019C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40D69B12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7E99E" w14:textId="4E12529A" w:rsidR="005323CD" w:rsidRPr="00AF3847" w:rsidRDefault="006270BF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264,240</w:t>
            </w:r>
          </w:p>
        </w:tc>
        <w:tc>
          <w:tcPr>
            <w:tcW w:w="270" w:type="dxa"/>
          </w:tcPr>
          <w:p w14:paraId="3E9A1157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980043" w14:textId="61FB35FF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237,288</w:t>
            </w:r>
          </w:p>
        </w:tc>
        <w:tc>
          <w:tcPr>
            <w:tcW w:w="270" w:type="dxa"/>
          </w:tcPr>
          <w:p w14:paraId="5D4ED305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024800" w14:textId="5EC6B2A3" w:rsidR="005323CD" w:rsidRPr="00AF3847" w:rsidRDefault="00047338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="00966564" w:rsidRPr="00AF3847">
              <w:rPr>
                <w:rFonts w:asciiTheme="majorBidi" w:hAnsiTheme="majorBidi" w:cstheme="majorBidi"/>
                <w:sz w:val="30"/>
                <w:szCs w:val="30"/>
              </w:rPr>
              <w:t>,811</w:t>
            </w:r>
          </w:p>
        </w:tc>
        <w:tc>
          <w:tcPr>
            <w:tcW w:w="270" w:type="dxa"/>
          </w:tcPr>
          <w:p w14:paraId="5690F207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1A1E211" w14:textId="1323EA64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218,329</w:t>
            </w:r>
          </w:p>
        </w:tc>
      </w:tr>
      <w:tr w:rsidR="005323CD" w:rsidRPr="00AF3847" w14:paraId="78C9CE8B" w14:textId="77777777" w:rsidTr="00E950D7">
        <w:tc>
          <w:tcPr>
            <w:tcW w:w="2970" w:type="dxa"/>
          </w:tcPr>
          <w:p w14:paraId="30C12204" w14:textId="15C426F2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900" w:type="dxa"/>
          </w:tcPr>
          <w:p w14:paraId="7C42CD5D" w14:textId="45DA1B95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CD67CA" w14:textId="03DE712F" w:rsidR="005323CD" w:rsidRPr="00AF3847" w:rsidRDefault="006270BF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191,318</w:t>
            </w:r>
          </w:p>
        </w:tc>
        <w:tc>
          <w:tcPr>
            <w:tcW w:w="270" w:type="dxa"/>
          </w:tcPr>
          <w:p w14:paraId="481385BA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FFE0624" w14:textId="05D308A9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193,505</w:t>
            </w:r>
          </w:p>
        </w:tc>
        <w:tc>
          <w:tcPr>
            <w:tcW w:w="270" w:type="dxa"/>
          </w:tcPr>
          <w:p w14:paraId="3F3E5730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A3AA8C" w14:textId="26C08934" w:rsidR="005323CD" w:rsidRPr="00AF3847" w:rsidRDefault="00966564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191,318</w:t>
            </w:r>
          </w:p>
        </w:tc>
        <w:tc>
          <w:tcPr>
            <w:tcW w:w="270" w:type="dxa"/>
          </w:tcPr>
          <w:p w14:paraId="02D29C19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4BB1963" w14:textId="34636854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193,505</w:t>
            </w:r>
          </w:p>
        </w:tc>
      </w:tr>
      <w:tr w:rsidR="005323CD" w:rsidRPr="00AF3847" w14:paraId="48DCE9FE" w14:textId="77777777" w:rsidTr="00E950D7">
        <w:tc>
          <w:tcPr>
            <w:tcW w:w="2970" w:type="dxa"/>
          </w:tcPr>
          <w:p w14:paraId="7105AAB2" w14:textId="77777777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900" w:type="dxa"/>
          </w:tcPr>
          <w:p w14:paraId="017266C7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D9A5D" w14:textId="76E312B5" w:rsidR="005323CD" w:rsidRPr="00AF3847" w:rsidRDefault="006270BF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124,</w:t>
            </w:r>
            <w:r w:rsidR="005C2152" w:rsidRPr="00AF3847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7C77B2DB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15756F" w14:textId="75B224B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123,227</w:t>
            </w:r>
          </w:p>
        </w:tc>
        <w:tc>
          <w:tcPr>
            <w:tcW w:w="270" w:type="dxa"/>
          </w:tcPr>
          <w:p w14:paraId="2D46D48E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1550C07" w14:textId="343B4C20" w:rsidR="005323CD" w:rsidRPr="00AF3847" w:rsidRDefault="00966564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104,410</w:t>
            </w:r>
          </w:p>
        </w:tc>
        <w:tc>
          <w:tcPr>
            <w:tcW w:w="270" w:type="dxa"/>
          </w:tcPr>
          <w:p w14:paraId="06BB241D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652F85" w14:textId="558546FC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103,197</w:t>
            </w:r>
          </w:p>
        </w:tc>
      </w:tr>
      <w:tr w:rsidR="005323CD" w:rsidRPr="00AF3847" w14:paraId="6F3A20DE" w14:textId="77777777" w:rsidTr="00E950D7">
        <w:tc>
          <w:tcPr>
            <w:tcW w:w="2970" w:type="dxa"/>
          </w:tcPr>
          <w:p w14:paraId="43265CF4" w14:textId="367CB766" w:rsidR="005323CD" w:rsidRPr="00AF3847" w:rsidRDefault="005323CD" w:rsidP="005323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31C8C266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D6A103" w14:textId="05E29F5C" w:rsidR="005323CD" w:rsidRPr="00AF3847" w:rsidRDefault="005C2152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438,793</w:t>
            </w:r>
          </w:p>
        </w:tc>
        <w:tc>
          <w:tcPr>
            <w:tcW w:w="270" w:type="dxa"/>
          </w:tcPr>
          <w:p w14:paraId="2DEBE7C0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E268DBC" w14:textId="3EC9F3EE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478,344</w:t>
            </w:r>
          </w:p>
        </w:tc>
        <w:tc>
          <w:tcPr>
            <w:tcW w:w="270" w:type="dxa"/>
          </w:tcPr>
          <w:p w14:paraId="38184F19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9F37D8" w14:textId="048BE679" w:rsidR="005323CD" w:rsidRPr="00AF3847" w:rsidRDefault="00966564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377,702</w:t>
            </w:r>
          </w:p>
        </w:tc>
        <w:tc>
          <w:tcPr>
            <w:tcW w:w="270" w:type="dxa"/>
          </w:tcPr>
          <w:p w14:paraId="522E1111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C518A79" w14:textId="42F0D43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433,883</w:t>
            </w:r>
          </w:p>
        </w:tc>
      </w:tr>
      <w:tr w:rsidR="005323CD" w:rsidRPr="00AF3847" w14:paraId="2603F384" w14:textId="77777777" w:rsidTr="00E950D7">
        <w:trPr>
          <w:trHeight w:val="847"/>
        </w:trPr>
        <w:tc>
          <w:tcPr>
            <w:tcW w:w="3870" w:type="dxa"/>
            <w:gridSpan w:val="2"/>
          </w:tcPr>
          <w:p w14:paraId="240BC77B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ต้นทุนในการจัด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จำหน่ายและค่าใช้จ่ายในการบริหาร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083A3" w14:textId="0A0A3215" w:rsidR="005323CD" w:rsidRPr="00AF3847" w:rsidRDefault="005C2152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4,424,391</w:t>
            </w:r>
          </w:p>
        </w:tc>
        <w:tc>
          <w:tcPr>
            <w:tcW w:w="270" w:type="dxa"/>
            <w:vAlign w:val="bottom"/>
          </w:tcPr>
          <w:p w14:paraId="0FF6E8C6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C9E6B" w14:textId="71410F9B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5,485,895</w:t>
            </w:r>
          </w:p>
        </w:tc>
        <w:tc>
          <w:tcPr>
            <w:tcW w:w="270" w:type="dxa"/>
            <w:vAlign w:val="bottom"/>
          </w:tcPr>
          <w:p w14:paraId="2C6621F9" w14:textId="77777777" w:rsidR="005323CD" w:rsidRPr="00AF3847" w:rsidRDefault="005323CD" w:rsidP="005323C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222A6" w14:textId="6116C349" w:rsidR="005323CD" w:rsidRPr="00AF3847" w:rsidRDefault="00966564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4,081,298</w:t>
            </w:r>
          </w:p>
        </w:tc>
        <w:tc>
          <w:tcPr>
            <w:tcW w:w="270" w:type="dxa"/>
            <w:vAlign w:val="bottom"/>
          </w:tcPr>
          <w:p w14:paraId="4F68284C" w14:textId="77777777" w:rsidR="005323CD" w:rsidRPr="00AF3847" w:rsidRDefault="005323CD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EDE53" w14:textId="48EFC947" w:rsidR="005323CD" w:rsidRPr="00AF3847" w:rsidRDefault="00641A89" w:rsidP="0053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5,165,685</w:t>
            </w:r>
            <w:r w:rsidR="005323CD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="005323CD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="005323CD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5323CD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00A1CEDF" w14:textId="77777777" w:rsidR="002C28F6" w:rsidRPr="00AF3847" w:rsidRDefault="002C28F6" w:rsidP="009863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C1517" w14:textId="3FB659AE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85751F1" w14:textId="7777777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14:paraId="08EF563B" w14:textId="77777777" w:rsidR="002C28F6" w:rsidRPr="00AF3847" w:rsidRDefault="002C28F6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287D4" w14:textId="1ABCCA98" w:rsidR="005E3535" w:rsidRPr="00AF3847" w:rsidRDefault="005E3535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 xml:space="preserve"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4CC025A0" w14:textId="77777777" w:rsidR="005E3535" w:rsidRPr="00AF3847" w:rsidRDefault="005E3535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84"/>
        <w:gridCol w:w="260"/>
        <w:gridCol w:w="1176"/>
        <w:gridCol w:w="360"/>
        <w:gridCol w:w="1215"/>
        <w:gridCol w:w="243"/>
        <w:gridCol w:w="1095"/>
      </w:tblGrid>
      <w:tr w:rsidR="002C28F6" w:rsidRPr="00AF3847" w14:paraId="1D2DF045" w14:textId="77777777" w:rsidTr="00E950D7">
        <w:trPr>
          <w:tblHeader/>
        </w:trPr>
        <w:tc>
          <w:tcPr>
            <w:tcW w:w="3780" w:type="dxa"/>
          </w:tcPr>
          <w:p w14:paraId="60CBDA71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88060F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85D1B3C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76EA7F98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AF3847" w14:paraId="0F8480AF" w14:textId="77777777" w:rsidTr="00E950D7">
        <w:trPr>
          <w:tblHeader/>
        </w:trPr>
        <w:tc>
          <w:tcPr>
            <w:tcW w:w="3780" w:type="dxa"/>
          </w:tcPr>
          <w:p w14:paraId="066738E6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0FE7B03" w14:textId="7D4608DE" w:rsidR="002C28F6" w:rsidRPr="00AF3847" w:rsidRDefault="00242D2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0" w:type="dxa"/>
            <w:vAlign w:val="center"/>
          </w:tcPr>
          <w:p w14:paraId="7DC2096A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17F013DB" w14:textId="3858B65F" w:rsidR="002C28F6" w:rsidRPr="00AF3847" w:rsidRDefault="00242D2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70368535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76A13B7C" w14:textId="42A7A5B8" w:rsidR="002C28F6" w:rsidRPr="00AF3847" w:rsidRDefault="00242D2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2274005B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14:paraId="573E63B8" w14:textId="3015FFD0" w:rsidR="002C28F6" w:rsidRPr="00AF3847" w:rsidRDefault="00242D2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6B3E247D" w14:textId="77777777" w:rsidTr="00E950D7">
        <w:trPr>
          <w:tblHeader/>
        </w:trPr>
        <w:tc>
          <w:tcPr>
            <w:tcW w:w="3780" w:type="dxa"/>
          </w:tcPr>
          <w:p w14:paraId="69497032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14:paraId="416217F7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2C28F6" w:rsidRPr="00AF3847" w14:paraId="66E1EE66" w14:textId="77777777" w:rsidTr="00E950D7">
        <w:tc>
          <w:tcPr>
            <w:tcW w:w="3780" w:type="dxa"/>
          </w:tcPr>
          <w:p w14:paraId="4A0AAD5F" w14:textId="77777777" w:rsidR="002C28F6" w:rsidRPr="00AF3847" w:rsidRDefault="002C28F6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4" w:type="dxa"/>
            <w:vAlign w:val="bottom"/>
          </w:tcPr>
          <w:p w14:paraId="16A9E6F6" w14:textId="77777777" w:rsidR="002C28F6" w:rsidRPr="00AF3847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F0E2FDB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E4E98C9" w14:textId="77777777" w:rsidR="002C28F6" w:rsidRPr="00AF3847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84821A7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23FB3D9" w14:textId="77777777" w:rsidR="002C28F6" w:rsidRPr="00AF3847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E35DCF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2D9276BD" w14:textId="77777777" w:rsidR="002C28F6" w:rsidRPr="00AF3847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C62" w:rsidRPr="00AF3847" w14:paraId="30725035" w14:textId="77777777" w:rsidTr="00E950D7">
        <w:tc>
          <w:tcPr>
            <w:tcW w:w="3780" w:type="dxa"/>
          </w:tcPr>
          <w:p w14:paraId="0483BE2D" w14:textId="09AE4B26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D236A90" w14:textId="61A9C5E8" w:rsidR="001B1C62" w:rsidRPr="00AF3847" w:rsidRDefault="00CE6E59" w:rsidP="001B1C62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437B7A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37B7A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60" w:type="dxa"/>
          </w:tcPr>
          <w:p w14:paraId="62BBE237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CE231E5" w14:textId="7340A692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1,252,159</w:t>
            </w:r>
          </w:p>
        </w:tc>
        <w:tc>
          <w:tcPr>
            <w:tcW w:w="360" w:type="dxa"/>
          </w:tcPr>
          <w:p w14:paraId="6CA0F6D4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9D910A3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2A1EA5" w14:textId="4447C448" w:rsidR="00776948" w:rsidRPr="00AF3847" w:rsidRDefault="00776948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759,020</w:t>
            </w:r>
          </w:p>
        </w:tc>
        <w:tc>
          <w:tcPr>
            <w:tcW w:w="243" w:type="dxa"/>
          </w:tcPr>
          <w:p w14:paraId="48E6950E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50F11054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0C42FA" w14:textId="3187FC02" w:rsidR="001B1C62" w:rsidRPr="00AF3847" w:rsidRDefault="00DA027B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1,246,534</w:t>
            </w:r>
          </w:p>
        </w:tc>
      </w:tr>
      <w:tr w:rsidR="001B1C62" w:rsidRPr="00AF3847" w14:paraId="6B6E13BE" w14:textId="77777777" w:rsidTr="00E950D7">
        <w:tc>
          <w:tcPr>
            <w:tcW w:w="3780" w:type="dxa"/>
          </w:tcPr>
          <w:p w14:paraId="2C7BBD7F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2218C7A" w14:textId="77777777" w:rsidR="001B1C62" w:rsidRPr="00AF3847" w:rsidRDefault="001B1C62" w:rsidP="001B1C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dxa"/>
          </w:tcPr>
          <w:p w14:paraId="7C16E7E7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15CB82FB" w14:textId="77777777" w:rsidR="001B1C62" w:rsidRPr="00AF3847" w:rsidRDefault="001B1C62" w:rsidP="001B1C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3B6C869D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4D750E0D" w14:textId="77777777" w:rsidR="001B1C62" w:rsidRPr="00AF3847" w:rsidRDefault="001B1C62" w:rsidP="001B1C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1EA8DA79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4ED20DF3" w14:textId="77777777" w:rsidR="001B1C62" w:rsidRPr="00AF3847" w:rsidRDefault="001B1C62" w:rsidP="001B1C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1B1C62" w:rsidRPr="00AF3847" w14:paraId="0D83C2D9" w14:textId="77777777" w:rsidTr="00E950D7">
        <w:tc>
          <w:tcPr>
            <w:tcW w:w="3780" w:type="dxa"/>
          </w:tcPr>
          <w:p w14:paraId="4B9A4131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4" w:type="dxa"/>
            <w:vAlign w:val="bottom"/>
          </w:tcPr>
          <w:p w14:paraId="77C3CC9D" w14:textId="77777777" w:rsidR="001B1C62" w:rsidRPr="00AF3847" w:rsidRDefault="001B1C62" w:rsidP="001B1C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D8D9EBE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D0FB4AB" w14:textId="77777777" w:rsidR="001B1C62" w:rsidRPr="00AF3847" w:rsidRDefault="001B1C62" w:rsidP="001B1C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92CF33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123B183" w14:textId="77777777" w:rsidR="001B1C62" w:rsidRPr="00AF3847" w:rsidRDefault="001B1C62" w:rsidP="001B1C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5DF491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C7C0977" w14:textId="77777777" w:rsidR="001B1C62" w:rsidRPr="00AF3847" w:rsidRDefault="001B1C62" w:rsidP="001B1C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6948" w:rsidRPr="00AF3847" w14:paraId="658C588A" w14:textId="77777777" w:rsidTr="00E950D7">
        <w:tc>
          <w:tcPr>
            <w:tcW w:w="3780" w:type="dxa"/>
            <w:vAlign w:val="bottom"/>
          </w:tcPr>
          <w:p w14:paraId="12D6A8AF" w14:textId="3B64D701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4" w:type="dxa"/>
          </w:tcPr>
          <w:p w14:paraId="5011F2FD" w14:textId="4841D7B2" w:rsidR="00776948" w:rsidRPr="00AF3847" w:rsidRDefault="00776948" w:rsidP="00776948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260" w:type="dxa"/>
          </w:tcPr>
          <w:p w14:paraId="5BA3B8F3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2FB2D20" w14:textId="368F2E3D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360" w:type="dxa"/>
          </w:tcPr>
          <w:p w14:paraId="68FEFF36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991AB9D" w14:textId="009B12F1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243" w:type="dxa"/>
          </w:tcPr>
          <w:p w14:paraId="04715638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B054DF5" w14:textId="27CF93C5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</w:tr>
      <w:tr w:rsidR="00776948" w:rsidRPr="00AF3847" w14:paraId="0E1992DE" w14:textId="77777777" w:rsidTr="00E950D7">
        <w:tc>
          <w:tcPr>
            <w:tcW w:w="3780" w:type="dxa"/>
            <w:vAlign w:val="bottom"/>
          </w:tcPr>
          <w:p w14:paraId="0F8053CB" w14:textId="1267B08A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การซื้อคืนหุ้นทุน</w:t>
            </w:r>
          </w:p>
        </w:tc>
        <w:tc>
          <w:tcPr>
            <w:tcW w:w="1084" w:type="dxa"/>
          </w:tcPr>
          <w:p w14:paraId="491B453F" w14:textId="2076B240" w:rsidR="00776948" w:rsidRPr="00AF3847" w:rsidRDefault="00776948" w:rsidP="00776948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6F3DC9" w:rsidRPr="00AF3847">
              <w:rPr>
                <w:rFonts w:asciiTheme="majorBidi" w:hAnsiTheme="majorBidi" w:cstheme="majorBidi"/>
                <w:sz w:val="30"/>
                <w:szCs w:val="30"/>
              </w:rPr>
              <w:t>658)</w:t>
            </w:r>
          </w:p>
        </w:tc>
        <w:tc>
          <w:tcPr>
            <w:tcW w:w="260" w:type="dxa"/>
          </w:tcPr>
          <w:p w14:paraId="363C6C10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70A640D" w14:textId="0F288354" w:rsidR="00776948" w:rsidRPr="00AF3847" w:rsidRDefault="00776948" w:rsidP="00D530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(271)</w:t>
            </w:r>
          </w:p>
        </w:tc>
        <w:tc>
          <w:tcPr>
            <w:tcW w:w="360" w:type="dxa"/>
          </w:tcPr>
          <w:p w14:paraId="74AD1013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E4EA270" w14:textId="2374E23E" w:rsidR="00776948" w:rsidRPr="00AF3847" w:rsidRDefault="006F3DC9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(1,658)</w:t>
            </w:r>
          </w:p>
        </w:tc>
        <w:tc>
          <w:tcPr>
            <w:tcW w:w="243" w:type="dxa"/>
          </w:tcPr>
          <w:p w14:paraId="19BA6E25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020318C" w14:textId="0B3E7705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(271)</w:t>
            </w:r>
          </w:p>
        </w:tc>
      </w:tr>
      <w:tr w:rsidR="00776948" w:rsidRPr="00AF3847" w14:paraId="13AC3014" w14:textId="77777777" w:rsidTr="00E950D7">
        <w:tc>
          <w:tcPr>
            <w:tcW w:w="3780" w:type="dxa"/>
          </w:tcPr>
          <w:p w14:paraId="6BD0456F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3004A478" w14:textId="5F479503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 ณ วันที่</w:t>
            </w: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16E4BFD" w14:textId="77777777" w:rsidR="00776948" w:rsidRPr="00AF3847" w:rsidRDefault="00776948" w:rsidP="00776948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264DDC" w14:textId="22CECE48" w:rsidR="006F3DC9" w:rsidRPr="00AF3847" w:rsidRDefault="006F3DC9" w:rsidP="00776948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306,631</w:t>
            </w:r>
          </w:p>
        </w:tc>
        <w:tc>
          <w:tcPr>
            <w:tcW w:w="260" w:type="dxa"/>
          </w:tcPr>
          <w:p w14:paraId="0185C898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0372806" w14:textId="77777777" w:rsidR="00776948" w:rsidRPr="00AF3847" w:rsidRDefault="00776948" w:rsidP="00776948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15B826" w14:textId="1F074972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308,018</w:t>
            </w:r>
          </w:p>
        </w:tc>
        <w:tc>
          <w:tcPr>
            <w:tcW w:w="360" w:type="dxa"/>
          </w:tcPr>
          <w:p w14:paraId="47467F06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EF52D39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83F560" w14:textId="5ED4C70F" w:rsidR="006F3DC9" w:rsidRPr="00AF3847" w:rsidRDefault="006F3DC9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306,631</w:t>
            </w:r>
          </w:p>
        </w:tc>
        <w:tc>
          <w:tcPr>
            <w:tcW w:w="243" w:type="dxa"/>
          </w:tcPr>
          <w:p w14:paraId="3F6948CE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71AACAC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47343F" w14:textId="6B50D57A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308,018</w:t>
            </w:r>
          </w:p>
        </w:tc>
      </w:tr>
      <w:tr w:rsidR="00776948" w:rsidRPr="00AF3847" w14:paraId="03798255" w14:textId="77777777" w:rsidTr="00E950D7">
        <w:tc>
          <w:tcPr>
            <w:tcW w:w="3780" w:type="dxa"/>
          </w:tcPr>
          <w:p w14:paraId="5441F510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1633917" w14:textId="77777777" w:rsidR="00776948" w:rsidRPr="00AF3847" w:rsidRDefault="00776948" w:rsidP="007769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691C567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314ED40A" w14:textId="77777777" w:rsidR="00776948" w:rsidRPr="00AF3847" w:rsidRDefault="00776948" w:rsidP="007769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</w:tcPr>
          <w:p w14:paraId="38295DD9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6021BFC" w14:textId="4EC865E1" w:rsidR="00776948" w:rsidRPr="00AF3847" w:rsidRDefault="00776948" w:rsidP="007769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39F85755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073B27FB" w14:textId="77777777" w:rsidR="00776948" w:rsidRPr="00AF3847" w:rsidRDefault="00776948" w:rsidP="0077694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76948" w:rsidRPr="00AF3847" w14:paraId="05D8D82A" w14:textId="77777777" w:rsidTr="00E950D7">
        <w:tc>
          <w:tcPr>
            <w:tcW w:w="3780" w:type="dxa"/>
          </w:tcPr>
          <w:p w14:paraId="6789A88E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271439D6" w14:textId="0D9F9DA7" w:rsidR="00776948" w:rsidRPr="00AF3847" w:rsidRDefault="006F3DC9" w:rsidP="00776948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2.5</w:t>
            </w:r>
            <w:r w:rsidR="00437B7A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0" w:type="dxa"/>
          </w:tcPr>
          <w:p w14:paraId="4DFB8FF2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46CE2283" w14:textId="16ACA5BA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4.07</w:t>
            </w:r>
          </w:p>
        </w:tc>
        <w:tc>
          <w:tcPr>
            <w:tcW w:w="360" w:type="dxa"/>
            <w:vAlign w:val="bottom"/>
          </w:tcPr>
          <w:p w14:paraId="6D0ECF22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C2D397E" w14:textId="018619CD" w:rsidR="00776948" w:rsidRPr="00AF3847" w:rsidRDefault="006F3DC9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2.48</w:t>
            </w:r>
          </w:p>
        </w:tc>
        <w:tc>
          <w:tcPr>
            <w:tcW w:w="243" w:type="dxa"/>
            <w:vAlign w:val="bottom"/>
          </w:tcPr>
          <w:p w14:paraId="1E039794" w14:textId="77777777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0ADAC589" w14:textId="5DA57205" w:rsidR="00776948" w:rsidRPr="00AF3847" w:rsidRDefault="00776948" w:rsidP="00776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4.05</w:t>
            </w:r>
          </w:p>
        </w:tc>
      </w:tr>
    </w:tbl>
    <w:p w14:paraId="33BB25A7" w14:textId="77777777" w:rsidR="002C28F6" w:rsidRPr="00AF3847" w:rsidRDefault="002C28F6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FAC74" w14:textId="77777777" w:rsidR="00103CCE" w:rsidRPr="00AF3847" w:rsidRDefault="00103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B32B095" w14:textId="1A5AEDC0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62AD4E12" w14:textId="77777777" w:rsidR="002C28F6" w:rsidRPr="00AF3847" w:rsidRDefault="002C28F6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790"/>
        <w:gridCol w:w="1620"/>
        <w:gridCol w:w="1980"/>
        <w:gridCol w:w="1278"/>
        <w:gridCol w:w="236"/>
        <w:gridCol w:w="1294"/>
      </w:tblGrid>
      <w:tr w:rsidR="00C263A7" w:rsidRPr="00AF3847" w14:paraId="4ACA7368" w14:textId="77777777" w:rsidTr="00E950D7">
        <w:tc>
          <w:tcPr>
            <w:tcW w:w="2790" w:type="dxa"/>
            <w:vAlign w:val="bottom"/>
          </w:tcPr>
          <w:p w14:paraId="2D98F1D1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819A44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vAlign w:val="bottom"/>
          </w:tcPr>
          <w:p w14:paraId="0A081D84" w14:textId="77777777" w:rsidR="002C28F6" w:rsidRPr="00AF3847" w:rsidRDefault="002C28F6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7460F943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74774E7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B5C9B9C" w14:textId="77777777" w:rsidR="002C28F6" w:rsidRPr="00AF3847" w:rsidDel="00D43E7A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263A7" w:rsidRPr="00AF3847" w14:paraId="3A6C9DD6" w14:textId="77777777" w:rsidTr="00E950D7">
        <w:tc>
          <w:tcPr>
            <w:tcW w:w="2790" w:type="dxa"/>
          </w:tcPr>
          <w:p w14:paraId="53BA3E69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AF935FC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598D758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38A19CB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40C5DE2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97A787A" w14:textId="77777777" w:rsidR="002C28F6" w:rsidRPr="00AF3847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63A7" w:rsidRPr="00AF3847" w14:paraId="094C7C14" w14:textId="77777777" w:rsidTr="00E950D7">
        <w:tc>
          <w:tcPr>
            <w:tcW w:w="2790" w:type="dxa"/>
          </w:tcPr>
          <w:p w14:paraId="73EFF973" w14:textId="20177F3C" w:rsidR="002C28F6" w:rsidRPr="00AF3847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5841A165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8D979D4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A23A78F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00838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A81C24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63A7" w:rsidRPr="00AF3847" w14:paraId="6FB92712" w14:textId="77777777" w:rsidTr="00E950D7">
        <w:tc>
          <w:tcPr>
            <w:tcW w:w="2790" w:type="dxa"/>
          </w:tcPr>
          <w:p w14:paraId="5640CD6D" w14:textId="74647918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242D2C" w:rsidRPr="00AF384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F15B75A" w14:textId="22028489" w:rsidR="002C28F6" w:rsidRPr="00AF384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gramStart"/>
            <w:r w:rsidR="00153C01" w:rsidRPr="00AF384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5452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proofErr w:type="gramEnd"/>
            <w:r w:rsidR="002C28F6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1980" w:type="dxa"/>
          </w:tcPr>
          <w:p w14:paraId="4F27A89F" w14:textId="31FE2F85" w:rsidR="002C28F6" w:rsidRPr="00AF3847" w:rsidRDefault="00153C01" w:rsidP="00153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C28F6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8" w:type="dxa"/>
          </w:tcPr>
          <w:p w14:paraId="3F7CCD0E" w14:textId="6B8A618E" w:rsidR="002C28F6" w:rsidRPr="00AF3847" w:rsidRDefault="00153C01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36" w:type="dxa"/>
          </w:tcPr>
          <w:p w14:paraId="31D35E24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CF4C92" w14:textId="436A150A" w:rsidR="002C28F6" w:rsidRPr="00AF3847" w:rsidRDefault="00153C01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693,</w:t>
            </w:r>
            <w:r w:rsidR="006F3DC9" w:rsidRPr="00AF38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C263A7" w:rsidRPr="00AF3847" w14:paraId="1E62C7ED" w14:textId="77777777" w:rsidTr="00E950D7">
        <w:tc>
          <w:tcPr>
            <w:tcW w:w="2790" w:type="dxa"/>
          </w:tcPr>
          <w:p w14:paraId="2D1CD9EC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6E0FA4A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3FEED4A1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86005F8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D1E100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5CB171AC" w14:textId="77777777" w:rsidR="002C28F6" w:rsidRPr="00AF384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63A7" w:rsidRPr="00AF3847" w14:paraId="56C4ADC9" w14:textId="77777777" w:rsidTr="00E950D7">
        <w:tc>
          <w:tcPr>
            <w:tcW w:w="2790" w:type="dxa"/>
          </w:tcPr>
          <w:p w14:paraId="4E9C8CEA" w14:textId="4277480E" w:rsidR="00DE468F" w:rsidRPr="00AF384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6D6C13A" w14:textId="77777777" w:rsidR="00DE468F" w:rsidRPr="00AF384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7BFAE34" w14:textId="77777777" w:rsidR="00DE468F" w:rsidRPr="00AF384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F8ADC73" w14:textId="77777777" w:rsidR="00DE468F" w:rsidRPr="00AF384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3826A2" w14:textId="77777777" w:rsidR="00DE468F" w:rsidRPr="00AF384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2EDC42" w14:textId="77777777" w:rsidR="00DE468F" w:rsidRPr="00AF384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63A7" w:rsidRPr="00AF3847" w14:paraId="1438677A" w14:textId="77777777" w:rsidTr="00E950D7">
        <w:tc>
          <w:tcPr>
            <w:tcW w:w="2790" w:type="dxa"/>
          </w:tcPr>
          <w:p w14:paraId="524BE1BE" w14:textId="01B3B492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44201B2D" w14:textId="65FBFAA6" w:rsidR="001B1C62" w:rsidRPr="00AF3847" w:rsidRDefault="00153C01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="001B1C62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18  </w:t>
            </w:r>
            <w:r w:rsidR="001B1C62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proofErr w:type="gramEnd"/>
            <w:r w:rsidR="001B1C62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B1C62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2567     </w:t>
            </w:r>
          </w:p>
        </w:tc>
        <w:tc>
          <w:tcPr>
            <w:tcW w:w="1980" w:type="dxa"/>
          </w:tcPr>
          <w:p w14:paraId="1EBF6F6E" w14:textId="4E223D01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17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31229FE2" w14:textId="24023F53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2.18</w:t>
            </w:r>
          </w:p>
        </w:tc>
        <w:tc>
          <w:tcPr>
            <w:tcW w:w="236" w:type="dxa"/>
          </w:tcPr>
          <w:p w14:paraId="185C8189" w14:textId="77777777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E235D8" w14:textId="226AEA5D" w:rsidR="001B1C62" w:rsidRPr="00AF3847" w:rsidRDefault="001B1C62" w:rsidP="001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670,737</w:t>
            </w:r>
          </w:p>
        </w:tc>
      </w:tr>
    </w:tbl>
    <w:p w14:paraId="4A740443" w14:textId="436E5EF9" w:rsidR="000D4E37" w:rsidRPr="00AF3847" w:rsidRDefault="000D4E37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5ACEC" w14:textId="4EFF1BC3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937C1E2" w14:textId="77777777" w:rsidR="002C28F6" w:rsidRPr="00AF3847" w:rsidRDefault="002C28F6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15E785" w14:textId="77777777" w:rsidR="002C28F6" w:rsidRPr="00AF3847" w:rsidRDefault="002C28F6" w:rsidP="00C64BBD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</w:pPr>
      <w:r w:rsidRPr="00AF3847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(ก)</w:t>
      </w:r>
      <w:r w:rsidRPr="00AF3847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มูลค่าตามบัญชีและมูลค่ายุติธรรม</w:t>
      </w:r>
    </w:p>
    <w:p w14:paraId="425FD33A" w14:textId="77777777" w:rsidR="002C28F6" w:rsidRPr="00AF3847" w:rsidRDefault="002C28F6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71FED" w14:textId="1F2D08FC" w:rsidR="0000610E" w:rsidRPr="00AF3847" w:rsidRDefault="002C28F6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C3704E" w:rsidRPr="00AF3847">
        <w:rPr>
          <w:rFonts w:asciiTheme="majorBidi" w:hAnsiTheme="majorBidi" w:cstheme="majorBidi"/>
          <w:sz w:val="30"/>
          <w:szCs w:val="30"/>
        </w:rPr>
        <w:t xml:space="preserve">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68EC045" w14:textId="77777777" w:rsidR="00F70A41" w:rsidRPr="00AF3847" w:rsidRDefault="00F70A41" w:rsidP="00F70A41">
      <w:pPr>
        <w:rPr>
          <w:rFonts w:asciiTheme="majorBidi" w:hAnsiTheme="majorBidi" w:cstheme="majorBidi"/>
          <w:sz w:val="30"/>
          <w:szCs w:val="30"/>
        </w:rPr>
      </w:pPr>
    </w:p>
    <w:p w14:paraId="1D72D629" w14:textId="77777777" w:rsidR="00F70A41" w:rsidRPr="00AF3847" w:rsidRDefault="00F70A41" w:rsidP="00F70A41">
      <w:pPr>
        <w:rPr>
          <w:rFonts w:asciiTheme="majorBidi" w:hAnsiTheme="majorBidi" w:cstheme="majorBidi"/>
          <w:sz w:val="30"/>
          <w:szCs w:val="30"/>
        </w:rPr>
        <w:sectPr w:rsidR="00F70A41" w:rsidRPr="00AF3847" w:rsidSect="00BA5EAF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782"/>
        <w:gridCol w:w="270"/>
        <w:gridCol w:w="1890"/>
        <w:gridCol w:w="276"/>
        <w:gridCol w:w="1524"/>
        <w:gridCol w:w="270"/>
        <w:gridCol w:w="1158"/>
        <w:gridCol w:w="7"/>
        <w:gridCol w:w="270"/>
        <w:gridCol w:w="1080"/>
        <w:gridCol w:w="270"/>
        <w:gridCol w:w="990"/>
        <w:gridCol w:w="236"/>
        <w:gridCol w:w="1202"/>
        <w:gridCol w:w="7"/>
      </w:tblGrid>
      <w:tr w:rsidR="005B4F5E" w:rsidRPr="00AF3847" w14:paraId="57D60791" w14:textId="77777777" w:rsidTr="005B4F5E">
        <w:trPr>
          <w:gridAfter w:val="1"/>
          <w:wAfter w:w="7" w:type="dxa"/>
          <w:trHeight w:val="261"/>
          <w:tblHeader/>
        </w:trPr>
        <w:tc>
          <w:tcPr>
            <w:tcW w:w="2970" w:type="dxa"/>
            <w:vAlign w:val="bottom"/>
          </w:tcPr>
          <w:p w14:paraId="0F24022A" w14:textId="77777777" w:rsidR="005B4F5E" w:rsidRPr="00AF3847" w:rsidRDefault="005B4F5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73B13D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25" w:type="dxa"/>
            <w:gridSpan w:val="14"/>
          </w:tcPr>
          <w:p w14:paraId="386362E7" w14:textId="104CA4D0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F5E" w:rsidRPr="00AF3847" w14:paraId="1CEC4F30" w14:textId="77777777" w:rsidTr="005B4F5E">
        <w:trPr>
          <w:gridAfter w:val="1"/>
          <w:wAfter w:w="7" w:type="dxa"/>
          <w:trHeight w:val="261"/>
          <w:tblHeader/>
        </w:trPr>
        <w:tc>
          <w:tcPr>
            <w:tcW w:w="2970" w:type="dxa"/>
            <w:vAlign w:val="bottom"/>
          </w:tcPr>
          <w:p w14:paraId="48ED22BD" w14:textId="77777777" w:rsidR="005B4F5E" w:rsidRPr="00AF3847" w:rsidRDefault="005B4F5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C5A7710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170" w:type="dxa"/>
            <w:gridSpan w:val="7"/>
          </w:tcPr>
          <w:p w14:paraId="459688D0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055" w:type="dxa"/>
            <w:gridSpan w:val="7"/>
            <w:vAlign w:val="bottom"/>
          </w:tcPr>
          <w:p w14:paraId="411D5255" w14:textId="5D32ABE0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4F5E" w:rsidRPr="00AF3847" w14:paraId="568C3E5F" w14:textId="77777777" w:rsidTr="005B4F5E">
        <w:trPr>
          <w:trHeight w:val="261"/>
          <w:tblHeader/>
        </w:trPr>
        <w:tc>
          <w:tcPr>
            <w:tcW w:w="2970" w:type="dxa"/>
            <w:vAlign w:val="bottom"/>
          </w:tcPr>
          <w:p w14:paraId="30A6A2C7" w14:textId="77777777" w:rsidR="005B4F5E" w:rsidRPr="00AF3847" w:rsidRDefault="005B4F5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3BF8AEE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vAlign w:val="bottom"/>
          </w:tcPr>
          <w:p w14:paraId="66418FBF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C347091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2CF773F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6" w:type="dxa"/>
          </w:tcPr>
          <w:p w14:paraId="6C1E5612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24" w:type="dxa"/>
            <w:vAlign w:val="bottom"/>
          </w:tcPr>
          <w:p w14:paraId="62D8D47E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335CE288" w14:textId="77777777" w:rsidR="005B4F5E" w:rsidRPr="00AF3847" w:rsidRDefault="005B4F5E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D6B3F72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B0CF2D3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CC6FC0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FE8168E" w14:textId="77777777" w:rsidR="005B4F5E" w:rsidRPr="00AF3847" w:rsidRDefault="005B4F5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5B61E87" w14:textId="77777777" w:rsidR="005B4F5E" w:rsidRPr="00AF3847" w:rsidRDefault="005B4F5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6BDEBD2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  <w:gridSpan w:val="2"/>
            <w:vAlign w:val="bottom"/>
          </w:tcPr>
          <w:p w14:paraId="6F0CBBC4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4F5E" w:rsidRPr="00AF3847" w14:paraId="764470D7" w14:textId="77777777" w:rsidTr="005B4F5E">
        <w:trPr>
          <w:gridAfter w:val="1"/>
          <w:wAfter w:w="7" w:type="dxa"/>
          <w:trHeight w:val="261"/>
          <w:tblHeader/>
        </w:trPr>
        <w:tc>
          <w:tcPr>
            <w:tcW w:w="2970" w:type="dxa"/>
            <w:vAlign w:val="bottom"/>
          </w:tcPr>
          <w:p w14:paraId="5D419934" w14:textId="77777777" w:rsidR="005B4F5E" w:rsidRPr="00AF3847" w:rsidRDefault="005B4F5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89F3FCD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25" w:type="dxa"/>
            <w:gridSpan w:val="14"/>
          </w:tcPr>
          <w:p w14:paraId="505F6221" w14:textId="059C9F12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4F5E" w:rsidRPr="00AF3847" w14:paraId="6BBB2A5F" w14:textId="77777777" w:rsidTr="005B4F5E">
        <w:trPr>
          <w:trHeight w:val="261"/>
        </w:trPr>
        <w:tc>
          <w:tcPr>
            <w:tcW w:w="2970" w:type="dxa"/>
          </w:tcPr>
          <w:p w14:paraId="3AA9D4AD" w14:textId="02C09510" w:rsidR="005B4F5E" w:rsidRPr="00AF3847" w:rsidRDefault="005B4F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050D255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57A1C66B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5D1E8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92A5B9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5EC682C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69654223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736F7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5F4A467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A741D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52EBD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ED6F6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96E16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13037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676368DF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430D3FD6" w14:textId="77777777" w:rsidTr="005B4F5E">
        <w:trPr>
          <w:trHeight w:val="261"/>
        </w:trPr>
        <w:tc>
          <w:tcPr>
            <w:tcW w:w="2970" w:type="dxa"/>
          </w:tcPr>
          <w:p w14:paraId="065565EB" w14:textId="77777777" w:rsidR="005B4F5E" w:rsidRPr="00AF3847" w:rsidRDefault="005B4F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5338EF6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76003BBF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0FA10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85EC09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EBD0643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4A625F6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B1E50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7696DBFE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14821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9044F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7413C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4E826B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EE4B18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DC393E3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62849F3B" w14:textId="77777777" w:rsidTr="005B4F5E">
        <w:trPr>
          <w:trHeight w:val="261"/>
        </w:trPr>
        <w:tc>
          <w:tcPr>
            <w:tcW w:w="2970" w:type="dxa"/>
          </w:tcPr>
          <w:p w14:paraId="6E56D373" w14:textId="77777777" w:rsidR="005B4F5E" w:rsidRPr="00AF3847" w:rsidRDefault="005B4F5E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3FAD366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188CA3D5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75E98F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48E0238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6F7EE11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5074E634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0458A" w14:textId="77777777" w:rsidR="005B4F5E" w:rsidRPr="00AF3847" w:rsidRDefault="005B4F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18688126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2A200F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CB983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5BD2A" w14:textId="77777777" w:rsidR="005B4F5E" w:rsidRPr="00AF3847" w:rsidRDefault="005B4F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6E7A7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19AA7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6376E038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2D0B84AE" w14:textId="77777777" w:rsidTr="005B4F5E">
        <w:trPr>
          <w:trHeight w:val="261"/>
        </w:trPr>
        <w:tc>
          <w:tcPr>
            <w:tcW w:w="2970" w:type="dxa"/>
          </w:tcPr>
          <w:p w14:paraId="14DD80F0" w14:textId="77777777" w:rsidR="005B4F5E" w:rsidRPr="00AF3847" w:rsidRDefault="005B4F5E" w:rsidP="00D5003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10A83D40" w14:textId="77777777" w:rsidR="005B4F5E" w:rsidRPr="00AF3847" w:rsidRDefault="005B4F5E" w:rsidP="00D500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21426D5C" w14:textId="17859BCE" w:rsidR="005B4F5E" w:rsidRPr="00AF3847" w:rsidRDefault="005B4F5E" w:rsidP="00D5003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6A233D" w14:textId="77777777" w:rsidR="005B4F5E" w:rsidRPr="00AF3847" w:rsidRDefault="005B4F5E" w:rsidP="00D500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ED69334" w14:textId="3F6E2DF3" w:rsidR="005B4F5E" w:rsidRPr="00AF3847" w:rsidRDefault="005B4F5E" w:rsidP="00C014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68DA2CFF" w14:textId="77777777" w:rsidR="005B4F5E" w:rsidRPr="00AF3847" w:rsidRDefault="005B4F5E" w:rsidP="00D5003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14FD1D30" w14:textId="37D358F7" w:rsidR="005B4F5E" w:rsidRPr="00AF3847" w:rsidRDefault="005B4F5E" w:rsidP="00D5003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10,141</w:t>
            </w:r>
          </w:p>
        </w:tc>
        <w:tc>
          <w:tcPr>
            <w:tcW w:w="270" w:type="dxa"/>
          </w:tcPr>
          <w:p w14:paraId="4D557927" w14:textId="77777777" w:rsidR="005B4F5E" w:rsidRPr="00AF3847" w:rsidRDefault="005B4F5E" w:rsidP="00D5003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315A847" w14:textId="64534B94" w:rsidR="005B4F5E" w:rsidRPr="00AF3847" w:rsidRDefault="005B4F5E" w:rsidP="00C014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10,141</w:t>
            </w:r>
          </w:p>
        </w:tc>
        <w:tc>
          <w:tcPr>
            <w:tcW w:w="270" w:type="dxa"/>
          </w:tcPr>
          <w:p w14:paraId="26CA6217" w14:textId="77777777" w:rsidR="005B4F5E" w:rsidRPr="00AF3847" w:rsidRDefault="005B4F5E" w:rsidP="00D500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1C29B" w14:textId="77777777" w:rsidR="005B4F5E" w:rsidRPr="00AF3847" w:rsidRDefault="005B4F5E" w:rsidP="00D5003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337B44" w14:textId="77777777" w:rsidR="005B4F5E" w:rsidRPr="00AF3847" w:rsidRDefault="005B4F5E" w:rsidP="00D5003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0CBA10" w14:textId="77777777" w:rsidR="005B4F5E" w:rsidRPr="00AF3847" w:rsidRDefault="005B4F5E" w:rsidP="00D5003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AFA42" w14:textId="77777777" w:rsidR="005B4F5E" w:rsidRPr="00AF3847" w:rsidRDefault="005B4F5E" w:rsidP="00D500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6F6FBF51" w14:textId="77777777" w:rsidR="005B4F5E" w:rsidRPr="00AF3847" w:rsidRDefault="005B4F5E" w:rsidP="00D5003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B4F5E" w:rsidRPr="00AF3847" w14:paraId="0E1D07E6" w14:textId="77777777" w:rsidTr="005B4F5E">
        <w:trPr>
          <w:trHeight w:val="261"/>
        </w:trPr>
        <w:tc>
          <w:tcPr>
            <w:tcW w:w="2970" w:type="dxa"/>
          </w:tcPr>
          <w:p w14:paraId="2DEDE399" w14:textId="77777777" w:rsidR="005B4F5E" w:rsidRPr="00AF3847" w:rsidRDefault="005B4F5E" w:rsidP="00797DB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1A413D00" w14:textId="77777777" w:rsidR="005B4F5E" w:rsidRPr="00AF3847" w:rsidRDefault="005B4F5E" w:rsidP="00797D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53CDE95D" w14:textId="4F0B88E6" w:rsidR="005B4F5E" w:rsidRPr="00AF3847" w:rsidRDefault="005B4F5E" w:rsidP="00797DB5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504,567</w:t>
            </w:r>
          </w:p>
        </w:tc>
        <w:tc>
          <w:tcPr>
            <w:tcW w:w="270" w:type="dxa"/>
          </w:tcPr>
          <w:p w14:paraId="1D7E6FC0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691DFDC" w14:textId="00E5A942" w:rsidR="005B4F5E" w:rsidRPr="00AF3847" w:rsidRDefault="005B4F5E" w:rsidP="00C014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7545BCDB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0F6B17C5" w14:textId="6BEE84B2" w:rsidR="005B4F5E" w:rsidRPr="00AF3847" w:rsidRDefault="005B4F5E" w:rsidP="00797DB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19,996</w:t>
            </w:r>
          </w:p>
        </w:tc>
        <w:tc>
          <w:tcPr>
            <w:tcW w:w="270" w:type="dxa"/>
          </w:tcPr>
          <w:p w14:paraId="1A7B9DEF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1366AA9A" w14:textId="2EA495CB" w:rsidR="005B4F5E" w:rsidRPr="00AF3847" w:rsidRDefault="005B4F5E" w:rsidP="00C014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524,563</w:t>
            </w:r>
          </w:p>
        </w:tc>
        <w:tc>
          <w:tcPr>
            <w:tcW w:w="270" w:type="dxa"/>
          </w:tcPr>
          <w:p w14:paraId="7197A562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B096D6" w14:textId="2B1D55D8" w:rsidR="005B4F5E" w:rsidRPr="00AF3847" w:rsidRDefault="005B4F5E" w:rsidP="00C0143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524,735</w:t>
            </w:r>
          </w:p>
        </w:tc>
        <w:tc>
          <w:tcPr>
            <w:tcW w:w="270" w:type="dxa"/>
          </w:tcPr>
          <w:p w14:paraId="4E9781DB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5DA0E7" w14:textId="1918A691" w:rsidR="005B4F5E" w:rsidRPr="00AF3847" w:rsidRDefault="005B4F5E" w:rsidP="00D530CB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27871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58033535" w14:textId="790D3F10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524,735</w:t>
            </w:r>
          </w:p>
        </w:tc>
      </w:tr>
      <w:tr w:rsidR="005B4F5E" w:rsidRPr="00AF3847" w14:paraId="5B7B71B1" w14:textId="77777777" w:rsidTr="005B4F5E">
        <w:trPr>
          <w:trHeight w:val="261"/>
        </w:trPr>
        <w:tc>
          <w:tcPr>
            <w:tcW w:w="2970" w:type="dxa"/>
          </w:tcPr>
          <w:p w14:paraId="0AC4CDA3" w14:textId="2C7708D3" w:rsidR="005B4F5E" w:rsidRPr="00AF3847" w:rsidRDefault="005B4F5E" w:rsidP="004B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เงินลงทุนในตราสารทุน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ไม่มีการซื้อขายในตลาด</w:t>
            </w:r>
          </w:p>
        </w:tc>
        <w:tc>
          <w:tcPr>
            <w:tcW w:w="270" w:type="dxa"/>
          </w:tcPr>
          <w:p w14:paraId="3B1199D7" w14:textId="77777777" w:rsidR="005B4F5E" w:rsidRPr="00AF3847" w:rsidRDefault="005B4F5E" w:rsidP="00797D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77C73C45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132477" w14:textId="31601C3A" w:rsidR="005B4F5E" w:rsidRPr="00AF3847" w:rsidRDefault="005B4F5E" w:rsidP="00797D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6AADF1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B00E763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6EC1D8" w14:textId="4DC3E897" w:rsidR="005B4F5E" w:rsidRPr="00AF3847" w:rsidRDefault="005B4F5E" w:rsidP="00C0143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76" w:type="dxa"/>
          </w:tcPr>
          <w:p w14:paraId="7C0F7034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FB77651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43F6E1" w14:textId="31B534CD" w:rsidR="005B4F5E" w:rsidRPr="00AF3847" w:rsidRDefault="005B4F5E" w:rsidP="00797DB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630C6E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48DF18E0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0827B5" w14:textId="1850DDE1" w:rsidR="005B4F5E" w:rsidRPr="00AF3847" w:rsidRDefault="005B4F5E" w:rsidP="00C014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70" w:type="dxa"/>
          </w:tcPr>
          <w:p w14:paraId="785E6E7A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FD734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FF3A22" w14:textId="5D6FCE57" w:rsidR="005B4F5E" w:rsidRPr="00AF3847" w:rsidRDefault="005B4F5E" w:rsidP="00C0143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663019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26FA41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CA9945" w14:textId="101E11B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36" w:type="dxa"/>
          </w:tcPr>
          <w:p w14:paraId="2B66C023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9E78299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A103984" w14:textId="57DFCCAE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</w:tr>
      <w:tr w:rsidR="005B4F5E" w:rsidRPr="00AF3847" w14:paraId="2E23EAFB" w14:textId="77777777" w:rsidTr="005B4F5E">
        <w:trPr>
          <w:trHeight w:val="261"/>
        </w:trPr>
        <w:tc>
          <w:tcPr>
            <w:tcW w:w="2970" w:type="dxa"/>
          </w:tcPr>
          <w:p w14:paraId="29C56D24" w14:textId="77777777" w:rsidR="005B4F5E" w:rsidRPr="00AF3847" w:rsidRDefault="005B4F5E" w:rsidP="0079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5F8CFC1" w14:textId="77777777" w:rsidR="005B4F5E" w:rsidRPr="00AF3847" w:rsidRDefault="005B4F5E" w:rsidP="00797D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0546D225" w14:textId="1B60DB91" w:rsidR="005B4F5E" w:rsidRPr="00AF3847" w:rsidRDefault="005B4F5E" w:rsidP="00797DB5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504,567</w:t>
            </w:r>
          </w:p>
        </w:tc>
        <w:tc>
          <w:tcPr>
            <w:tcW w:w="270" w:type="dxa"/>
          </w:tcPr>
          <w:p w14:paraId="08F87D4F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FEBE517" w14:textId="548037D1" w:rsidR="005B4F5E" w:rsidRPr="00AF3847" w:rsidRDefault="005B4F5E" w:rsidP="00C0143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76" w:type="dxa"/>
          </w:tcPr>
          <w:p w14:paraId="57C06F55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C7BF0C4" w14:textId="029710D8" w:rsidR="005B4F5E" w:rsidRPr="00AF3847" w:rsidRDefault="005B4F5E" w:rsidP="00797DB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30,137</w:t>
            </w:r>
          </w:p>
        </w:tc>
        <w:tc>
          <w:tcPr>
            <w:tcW w:w="270" w:type="dxa"/>
          </w:tcPr>
          <w:p w14:paraId="09D03D5D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14CEC811" w14:textId="00DA2C4B" w:rsidR="005B4F5E" w:rsidRPr="00AF3847" w:rsidRDefault="005B4F5E" w:rsidP="00C014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560,480</w:t>
            </w:r>
          </w:p>
        </w:tc>
        <w:tc>
          <w:tcPr>
            <w:tcW w:w="270" w:type="dxa"/>
          </w:tcPr>
          <w:p w14:paraId="1453058F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8E9BC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FBA047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406223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01C835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4C6A8959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B4F5E" w:rsidRPr="00AF3847" w14:paraId="4F75CD66" w14:textId="77777777" w:rsidTr="005B4F5E">
        <w:trPr>
          <w:trHeight w:val="261"/>
        </w:trPr>
        <w:tc>
          <w:tcPr>
            <w:tcW w:w="2970" w:type="dxa"/>
          </w:tcPr>
          <w:p w14:paraId="32FA7C3F" w14:textId="77777777" w:rsidR="005B4F5E" w:rsidRPr="00AF3847" w:rsidRDefault="005B4F5E" w:rsidP="00797DB5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7D474A" w14:textId="77777777" w:rsidR="005B4F5E" w:rsidRPr="00AF3847" w:rsidRDefault="005B4F5E" w:rsidP="00797D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3724C9E2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61C170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646B376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715FA489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D380078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770097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85E8A95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C91C0F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67240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99AC08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69A43E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CEC9C0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7F1E7B86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1F4C8065" w14:textId="77777777" w:rsidTr="005B4F5E">
        <w:trPr>
          <w:trHeight w:val="261"/>
        </w:trPr>
        <w:tc>
          <w:tcPr>
            <w:tcW w:w="2970" w:type="dxa"/>
          </w:tcPr>
          <w:p w14:paraId="7555967F" w14:textId="6DD40C49" w:rsidR="005B4F5E" w:rsidRPr="00AF3847" w:rsidRDefault="005B4F5E" w:rsidP="00797DB5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7B7B2C" w14:textId="77777777" w:rsidR="005B4F5E" w:rsidRPr="00AF3847" w:rsidRDefault="005B4F5E" w:rsidP="00797D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6F313CB2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F2604A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364D8D0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0EDE8CEA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0AD0AF53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E2AD1E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4D180096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2DCF93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10F72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3A6879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C6BE8D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903D6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3464EFB3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1F8A25C8" w14:textId="77777777" w:rsidTr="005B4F5E">
        <w:trPr>
          <w:trHeight w:val="261"/>
        </w:trPr>
        <w:tc>
          <w:tcPr>
            <w:tcW w:w="2970" w:type="dxa"/>
          </w:tcPr>
          <w:p w14:paraId="4B393C96" w14:textId="77777777" w:rsidR="005B4F5E" w:rsidRPr="00AF3847" w:rsidRDefault="005B4F5E" w:rsidP="00797DB5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D61397" w14:textId="77777777" w:rsidR="005B4F5E" w:rsidRPr="00AF3847" w:rsidRDefault="005B4F5E" w:rsidP="00797D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48BA8489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7B5F33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60002CA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3977E25D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4733E19A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2A64A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5F923A73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8621A9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5FEB4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C8FC9C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8FAF81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4CE8F8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3692245F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6B686AEC" w14:textId="77777777" w:rsidTr="005B4F5E">
        <w:trPr>
          <w:trHeight w:val="261"/>
        </w:trPr>
        <w:tc>
          <w:tcPr>
            <w:tcW w:w="2970" w:type="dxa"/>
          </w:tcPr>
          <w:p w14:paraId="398CD3D3" w14:textId="77777777" w:rsidR="005B4F5E" w:rsidRPr="00AF3847" w:rsidRDefault="005B4F5E" w:rsidP="00797DB5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A71CCB" w14:textId="77777777" w:rsidR="005B4F5E" w:rsidRPr="00AF3847" w:rsidRDefault="005B4F5E" w:rsidP="00797D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28087B1A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6768BD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22A01C2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00926D49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0C773C06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4675FD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B295F04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2ECE0E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3D25E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CA2D7A" w14:textId="77777777" w:rsidR="005B4F5E" w:rsidRPr="00AF3847" w:rsidRDefault="005B4F5E" w:rsidP="00797D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F662E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FC9C8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622CCAAE" w14:textId="77777777" w:rsidR="005B4F5E" w:rsidRPr="00AF3847" w:rsidRDefault="005B4F5E" w:rsidP="00797D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03D448EE" w14:textId="77777777" w:rsidTr="005B4F5E">
        <w:trPr>
          <w:trHeight w:val="261"/>
        </w:trPr>
        <w:tc>
          <w:tcPr>
            <w:tcW w:w="2970" w:type="dxa"/>
          </w:tcPr>
          <w:p w14:paraId="54E6586A" w14:textId="606130E8" w:rsidR="005B4F5E" w:rsidRPr="00AF3847" w:rsidRDefault="005B4F5E" w:rsidP="00104C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3DABD6A" w14:textId="77777777" w:rsidR="005B4F5E" w:rsidRPr="00AF3847" w:rsidRDefault="005B4F5E" w:rsidP="00104C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2" w:type="dxa"/>
          </w:tcPr>
          <w:p w14:paraId="19A15C5C" w14:textId="1B387806" w:rsidR="005B4F5E" w:rsidRPr="00AF3847" w:rsidRDefault="005B4F5E" w:rsidP="00104CB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0E885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C531E0" w14:textId="5AF24471" w:rsidR="005B4F5E" w:rsidRPr="00AF3847" w:rsidRDefault="005B4F5E" w:rsidP="00104C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16172602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</w:tcPr>
          <w:p w14:paraId="1119E715" w14:textId="5E256075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C2C7A1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30712B67" w14:textId="3EFF2B1A" w:rsidR="005B4F5E" w:rsidRPr="00AF3847" w:rsidRDefault="005B4F5E" w:rsidP="00104CB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A4D015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CFAA10" w14:textId="2E73EE66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C325A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E4A15A" w14:textId="39D4A969" w:rsidR="005B4F5E" w:rsidRPr="00AF3847" w:rsidRDefault="005B4F5E" w:rsidP="00104CB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0EE0DF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34D5A97F" w14:textId="7AE838B6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4F5E" w:rsidRPr="00AF3847" w14:paraId="2DA63547" w14:textId="77777777" w:rsidTr="005B4F5E">
        <w:trPr>
          <w:trHeight w:val="261"/>
        </w:trPr>
        <w:tc>
          <w:tcPr>
            <w:tcW w:w="2970" w:type="dxa"/>
          </w:tcPr>
          <w:p w14:paraId="01FE7322" w14:textId="5083E5BD" w:rsidR="005B4F5E" w:rsidRPr="00AF3847" w:rsidRDefault="005B4F5E" w:rsidP="00104C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270" w:type="dxa"/>
          </w:tcPr>
          <w:p w14:paraId="19939A53" w14:textId="77777777" w:rsidR="005B4F5E" w:rsidRPr="00AF3847" w:rsidRDefault="005B4F5E" w:rsidP="00104C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4E9413C2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6CD66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C28650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BA7971C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475CE42A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9F4AD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01C6D63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026BA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A68D7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4CD94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F9FED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071600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1AE3BBBE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1CD0B219" w14:textId="77777777" w:rsidTr="005B4F5E">
        <w:trPr>
          <w:trHeight w:val="261"/>
        </w:trPr>
        <w:tc>
          <w:tcPr>
            <w:tcW w:w="2970" w:type="dxa"/>
          </w:tcPr>
          <w:p w14:paraId="5C56A2AF" w14:textId="77777777" w:rsidR="005B4F5E" w:rsidRPr="00AF3847" w:rsidRDefault="005B4F5E" w:rsidP="00104C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2ABEEC4" w14:textId="77777777" w:rsidR="005B4F5E" w:rsidRPr="00AF3847" w:rsidRDefault="005B4F5E" w:rsidP="00104C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18F38ADB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2A922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BF6953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838652D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68E48E3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F08A1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94ACC01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DBEAD1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C2D50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34AA6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83B46C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AD5F35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742A7B7F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39568662" w14:textId="77777777" w:rsidTr="005B4F5E">
        <w:trPr>
          <w:trHeight w:val="261"/>
        </w:trPr>
        <w:tc>
          <w:tcPr>
            <w:tcW w:w="2970" w:type="dxa"/>
          </w:tcPr>
          <w:p w14:paraId="0D4D1F69" w14:textId="77777777" w:rsidR="005B4F5E" w:rsidRPr="00AF3847" w:rsidRDefault="005B4F5E" w:rsidP="00104CB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2BAA6B4" w14:textId="77777777" w:rsidR="005B4F5E" w:rsidRPr="00AF3847" w:rsidRDefault="005B4F5E" w:rsidP="00104C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2D9A43FF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2F6A1A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062077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61857D6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2EEE8815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75138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8237EAD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73312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F3FE3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2CC18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1C8C62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27960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76370F65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79BF8FFD" w14:textId="77777777" w:rsidTr="005B4F5E">
        <w:trPr>
          <w:trHeight w:val="261"/>
        </w:trPr>
        <w:tc>
          <w:tcPr>
            <w:tcW w:w="2970" w:type="dxa"/>
          </w:tcPr>
          <w:p w14:paraId="32DF15EC" w14:textId="353040B9" w:rsidR="005B4F5E" w:rsidRPr="00AF3847" w:rsidRDefault="005B4F5E" w:rsidP="008D6C3F">
            <w:pPr>
              <w:ind w:left="160" w:right="-90" w:firstLine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3358D581" w14:textId="77777777" w:rsidR="005B4F5E" w:rsidRPr="00AF3847" w:rsidRDefault="005B4F5E" w:rsidP="00104C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72037660" w14:textId="0265BDC7" w:rsidR="005B4F5E" w:rsidRPr="00AF3847" w:rsidRDefault="005B4F5E" w:rsidP="00C0143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E129C7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0C7629" w14:textId="5810365B" w:rsidR="005B4F5E" w:rsidRPr="00AF3847" w:rsidRDefault="005B4F5E" w:rsidP="00C014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F1DC594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1431B1EF" w14:textId="6607A9F4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10,051</w:t>
            </w:r>
          </w:p>
        </w:tc>
        <w:tc>
          <w:tcPr>
            <w:tcW w:w="270" w:type="dxa"/>
          </w:tcPr>
          <w:p w14:paraId="5183D844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4A0C9C9E" w14:textId="12E7F144" w:rsidR="005B4F5E" w:rsidRPr="00AF3847" w:rsidRDefault="005B4F5E" w:rsidP="00C0143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10,051</w:t>
            </w:r>
          </w:p>
        </w:tc>
        <w:tc>
          <w:tcPr>
            <w:tcW w:w="270" w:type="dxa"/>
          </w:tcPr>
          <w:p w14:paraId="26B666E1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59397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BD722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88ED91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0ED90C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63A9877C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4FBA15A4" w14:textId="77777777" w:rsidTr="005B4F5E">
        <w:trPr>
          <w:trHeight w:val="261"/>
        </w:trPr>
        <w:tc>
          <w:tcPr>
            <w:tcW w:w="2970" w:type="dxa"/>
          </w:tcPr>
          <w:p w14:paraId="476E3EA2" w14:textId="77777777" w:rsidR="005B4F5E" w:rsidRPr="00AF3847" w:rsidRDefault="005B4F5E" w:rsidP="00104CB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6B65AF4E" w14:textId="77777777" w:rsidR="005B4F5E" w:rsidRPr="00AF3847" w:rsidRDefault="005B4F5E" w:rsidP="00104C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3703371A" w14:textId="18194036" w:rsidR="005B4F5E" w:rsidRPr="00AF3847" w:rsidRDefault="005B4F5E" w:rsidP="00C01438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992,152</w:t>
            </w:r>
          </w:p>
        </w:tc>
        <w:tc>
          <w:tcPr>
            <w:tcW w:w="270" w:type="dxa"/>
          </w:tcPr>
          <w:p w14:paraId="1165AC5A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91AC40" w14:textId="01021356" w:rsidR="005B4F5E" w:rsidRPr="00AF3847" w:rsidRDefault="005B4F5E" w:rsidP="00C014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6" w:type="dxa"/>
          </w:tcPr>
          <w:p w14:paraId="6389C586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376BA150" w14:textId="1A0E48B1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29,965</w:t>
            </w:r>
          </w:p>
        </w:tc>
        <w:tc>
          <w:tcPr>
            <w:tcW w:w="270" w:type="dxa"/>
          </w:tcPr>
          <w:p w14:paraId="371848AA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9A869FD" w14:textId="7690B904" w:rsidR="005B4F5E" w:rsidRPr="00AF3847" w:rsidRDefault="005B4F5E" w:rsidP="00C0143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1,022,117</w:t>
            </w:r>
          </w:p>
        </w:tc>
        <w:tc>
          <w:tcPr>
            <w:tcW w:w="270" w:type="dxa"/>
          </w:tcPr>
          <w:p w14:paraId="1B148DF1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611F7" w14:textId="45C2C254" w:rsidR="005B4F5E" w:rsidRPr="00AF3847" w:rsidRDefault="005B4F5E" w:rsidP="00C01438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1,022,300</w:t>
            </w:r>
          </w:p>
        </w:tc>
        <w:tc>
          <w:tcPr>
            <w:tcW w:w="270" w:type="dxa"/>
          </w:tcPr>
          <w:p w14:paraId="5E3C3281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A6FC8" w14:textId="47D51AC9" w:rsidR="005B4F5E" w:rsidRPr="00AF3847" w:rsidRDefault="005B4F5E" w:rsidP="00C0143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4F1B3A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01D47C88" w14:textId="05EFE91D" w:rsidR="005B4F5E" w:rsidRPr="00AF3847" w:rsidRDefault="005B4F5E" w:rsidP="00C014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1,022,300</w:t>
            </w:r>
          </w:p>
        </w:tc>
      </w:tr>
      <w:tr w:rsidR="005B4F5E" w:rsidRPr="00AF3847" w14:paraId="059193EA" w14:textId="77777777" w:rsidTr="005B4F5E">
        <w:trPr>
          <w:trHeight w:val="261"/>
        </w:trPr>
        <w:tc>
          <w:tcPr>
            <w:tcW w:w="2970" w:type="dxa"/>
          </w:tcPr>
          <w:p w14:paraId="30DD232D" w14:textId="53CC0800" w:rsidR="005B4F5E" w:rsidRPr="00AF3847" w:rsidRDefault="005B4F5E" w:rsidP="0010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เงินลงทุนในตราสารทุน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ไม่มีการซื้อขายในตลาด</w:t>
            </w:r>
          </w:p>
        </w:tc>
        <w:tc>
          <w:tcPr>
            <w:tcW w:w="270" w:type="dxa"/>
          </w:tcPr>
          <w:p w14:paraId="2E9B43B9" w14:textId="77777777" w:rsidR="005B4F5E" w:rsidRPr="00AF3847" w:rsidRDefault="005B4F5E" w:rsidP="00104C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31247A1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075884" w14:textId="0F52AF74" w:rsidR="005B4F5E" w:rsidRPr="00AF3847" w:rsidRDefault="005B4F5E" w:rsidP="00104CB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DB8D6E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1DC95A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BF231D" w14:textId="02FFFFB1" w:rsidR="005B4F5E" w:rsidRPr="00AF3847" w:rsidRDefault="005B4F5E" w:rsidP="00C0143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17,431</w:t>
            </w:r>
          </w:p>
        </w:tc>
        <w:tc>
          <w:tcPr>
            <w:tcW w:w="276" w:type="dxa"/>
          </w:tcPr>
          <w:p w14:paraId="10B2BA8C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5C60E10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CEFBBF" w14:textId="3A164ACA" w:rsidR="005B4F5E" w:rsidRPr="00AF3847" w:rsidRDefault="005B4F5E" w:rsidP="00D530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9CA873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1D841D0B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5FA54A" w14:textId="08B8FAD8" w:rsidR="005B4F5E" w:rsidRPr="00AF3847" w:rsidRDefault="005B4F5E" w:rsidP="00C0143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</w:t>
            </w:r>
            <w:r w:rsidRPr="00C01438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5EDE0CDF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DA0A3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E5854A" w14:textId="0598893A" w:rsidR="005B4F5E" w:rsidRPr="00AF3847" w:rsidRDefault="005B4F5E" w:rsidP="00DB2C5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372F24" w14:textId="77777777" w:rsidR="005B4F5E" w:rsidRPr="00AF3847" w:rsidRDefault="005B4F5E" w:rsidP="00104CBB">
            <w:pPr>
              <w:tabs>
                <w:tab w:val="clear" w:pos="907"/>
                <w:tab w:val="decimal" w:pos="535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CCD262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2759EE" w14:textId="52E88B85" w:rsidR="005B4F5E" w:rsidRPr="00AF3847" w:rsidRDefault="005B4F5E" w:rsidP="00104CB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17,431</w:t>
            </w:r>
          </w:p>
        </w:tc>
        <w:tc>
          <w:tcPr>
            <w:tcW w:w="236" w:type="dxa"/>
          </w:tcPr>
          <w:p w14:paraId="07B1C23A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115300A0" w14:textId="77777777" w:rsidR="005B4F5E" w:rsidRPr="00AF3847" w:rsidRDefault="005B4F5E" w:rsidP="004B54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1123A7" w14:textId="1FE0B70A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17,431</w:t>
            </w:r>
          </w:p>
        </w:tc>
      </w:tr>
      <w:tr w:rsidR="005B4F5E" w:rsidRPr="00AF3847" w14:paraId="31BCF1B7" w14:textId="77777777" w:rsidTr="005B4F5E">
        <w:trPr>
          <w:trHeight w:val="261"/>
        </w:trPr>
        <w:tc>
          <w:tcPr>
            <w:tcW w:w="2970" w:type="dxa"/>
          </w:tcPr>
          <w:p w14:paraId="3CE42E1B" w14:textId="77777777" w:rsidR="005B4F5E" w:rsidRPr="00AF3847" w:rsidRDefault="005B4F5E" w:rsidP="00104CB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8C9A132" w14:textId="77777777" w:rsidR="005B4F5E" w:rsidRPr="00AF3847" w:rsidRDefault="005B4F5E" w:rsidP="00104C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0A39B769" w14:textId="649442AA" w:rsidR="005B4F5E" w:rsidRPr="00AF3847" w:rsidRDefault="005B4F5E" w:rsidP="00104CB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992,152</w:t>
            </w:r>
          </w:p>
        </w:tc>
        <w:tc>
          <w:tcPr>
            <w:tcW w:w="270" w:type="dxa"/>
          </w:tcPr>
          <w:p w14:paraId="633DEC1E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99824D9" w14:textId="70B68C5B" w:rsidR="005B4F5E" w:rsidRPr="00AF3847" w:rsidRDefault="005B4F5E" w:rsidP="00C0143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17,431</w:t>
            </w:r>
          </w:p>
        </w:tc>
        <w:tc>
          <w:tcPr>
            <w:tcW w:w="276" w:type="dxa"/>
          </w:tcPr>
          <w:p w14:paraId="3CCA6C87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CB24CC3" w14:textId="3623B108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40,016</w:t>
            </w:r>
          </w:p>
        </w:tc>
        <w:tc>
          <w:tcPr>
            <w:tcW w:w="270" w:type="dxa"/>
          </w:tcPr>
          <w:p w14:paraId="1F37A6E3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350A2855" w14:textId="366207A9" w:rsidR="005B4F5E" w:rsidRPr="00AF3847" w:rsidRDefault="005B4F5E" w:rsidP="00C0143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1,049,</w:t>
            </w:r>
            <w:r w:rsidRPr="00C01438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4F7A6E60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945D3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28672C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0AF3AD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314E1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CB4DE32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4F5E" w:rsidRPr="00AF3847" w14:paraId="05EF81D0" w14:textId="77777777" w:rsidTr="005B4F5E">
        <w:trPr>
          <w:trHeight w:val="261"/>
        </w:trPr>
        <w:tc>
          <w:tcPr>
            <w:tcW w:w="2970" w:type="dxa"/>
          </w:tcPr>
          <w:p w14:paraId="3891D33F" w14:textId="77777777" w:rsidR="005B4F5E" w:rsidRPr="00AF3847" w:rsidRDefault="005B4F5E" w:rsidP="00104CBB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61E297" w14:textId="77777777" w:rsidR="005B4F5E" w:rsidRPr="00AF3847" w:rsidRDefault="005B4F5E" w:rsidP="00104C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3F3E985E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681BFF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06FB46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7EE28D02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54488B19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0D2435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5932F532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BB96AA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FE7A0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B5C650" w14:textId="77777777" w:rsidR="005B4F5E" w:rsidRPr="00AF3847" w:rsidRDefault="005B4F5E" w:rsidP="00104CB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858EBB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8C16119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1DB6B94D" w14:textId="77777777" w:rsidR="005B4F5E" w:rsidRPr="00AF3847" w:rsidRDefault="005B4F5E" w:rsidP="00104CB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B4F5E" w:rsidRPr="00AF3847" w14:paraId="2E63C30D" w14:textId="77777777" w:rsidTr="005B4F5E">
        <w:trPr>
          <w:trHeight w:val="261"/>
        </w:trPr>
        <w:tc>
          <w:tcPr>
            <w:tcW w:w="2970" w:type="dxa"/>
          </w:tcPr>
          <w:p w14:paraId="45B61AF2" w14:textId="77777777" w:rsidR="005B4F5E" w:rsidRPr="00AF3847" w:rsidRDefault="005B4F5E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7634961E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5A7005CB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9B1131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5EF5379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59623E85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29054DEF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8B8697" w14:textId="77777777" w:rsidR="005B4F5E" w:rsidRPr="00AF3847" w:rsidRDefault="005B4F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42B7349C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A7E751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1E9B1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4EE7EA" w14:textId="77777777" w:rsidR="005B4F5E" w:rsidRPr="00AF3847" w:rsidRDefault="005B4F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23FA2F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41D8C8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4326464D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F5E" w:rsidRPr="00AF3847" w14:paraId="003DAA01" w14:textId="77777777" w:rsidTr="005B4F5E">
        <w:trPr>
          <w:trHeight w:val="261"/>
        </w:trPr>
        <w:tc>
          <w:tcPr>
            <w:tcW w:w="2970" w:type="dxa"/>
          </w:tcPr>
          <w:p w14:paraId="443EA3B6" w14:textId="77777777" w:rsidR="005B4F5E" w:rsidRPr="00AF3847" w:rsidRDefault="005B4F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F3847"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321B5CBA" w14:textId="77777777" w:rsidR="005B4F5E" w:rsidRPr="00AF3847" w:rsidRDefault="005B4F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2" w:type="dxa"/>
          </w:tcPr>
          <w:p w14:paraId="5EC11CB7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(708)</w:t>
            </w:r>
          </w:p>
        </w:tc>
        <w:tc>
          <w:tcPr>
            <w:tcW w:w="270" w:type="dxa"/>
          </w:tcPr>
          <w:p w14:paraId="31778DD2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28875FF" w14:textId="77777777" w:rsidR="005B4F5E" w:rsidRPr="00AF3847" w:rsidRDefault="005B4F5E" w:rsidP="00C014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5823A721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</w:tcPr>
          <w:p w14:paraId="6ACF819D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AC6211" w14:textId="77777777" w:rsidR="005B4F5E" w:rsidRPr="00AF3847" w:rsidRDefault="005B4F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313AEDBC" w14:textId="77777777" w:rsidR="005B4F5E" w:rsidRPr="00AF3847" w:rsidRDefault="005B4F5E" w:rsidP="00C0143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1438">
              <w:rPr>
                <w:rFonts w:asciiTheme="majorBidi" w:hAnsiTheme="majorBidi" w:cstheme="majorBidi"/>
                <w:sz w:val="30"/>
                <w:szCs w:val="30"/>
              </w:rPr>
              <w:t>708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E6EA33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3A7EE" w14:textId="77777777" w:rsidR="005B4F5E" w:rsidRPr="00AF3847" w:rsidRDefault="005B4F5E" w:rsidP="00C01438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14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 w:rsidRPr="00AF38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3E239C" w14:textId="77777777" w:rsidR="005B4F5E" w:rsidRPr="00AF3847" w:rsidRDefault="005B4F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E902D2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1E0264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744E7078" w14:textId="77777777" w:rsidR="005B4F5E" w:rsidRPr="00AF3847" w:rsidRDefault="005B4F5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F3847">
              <w:rPr>
                <w:rFonts w:asciiTheme="majorBidi" w:hAnsiTheme="majorBidi" w:cstheme="majorBidi"/>
                <w:sz w:val="28"/>
                <w:szCs w:val="28"/>
              </w:rPr>
              <w:t>(708)</w:t>
            </w:r>
          </w:p>
        </w:tc>
      </w:tr>
    </w:tbl>
    <w:p w14:paraId="575BA535" w14:textId="77777777" w:rsidR="000D6FB9" w:rsidRPr="00AF3847" w:rsidRDefault="000D6FB9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0D6FB9" w:rsidRPr="00AF3847" w:rsidSect="00D50032">
          <w:headerReference w:type="default" r:id="rId25"/>
          <w:footerReference w:type="default" r:id="rId26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50B6A0A2" w14:textId="537EDFE2" w:rsidR="002C28F6" w:rsidRPr="00AF3847" w:rsidRDefault="002C28F6" w:rsidP="00DC0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5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F3847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B00A89" w:rsidRPr="00AF3847">
        <w:rPr>
          <w:rFonts w:asciiTheme="majorBidi" w:hAnsiTheme="majorBidi" w:cstheme="majorBidi"/>
          <w:sz w:val="30"/>
          <w:szCs w:val="30"/>
          <w:cs/>
          <w:lang w:val="en-GB"/>
        </w:rPr>
        <w:t>งบฐานะการเงิน</w:t>
      </w:r>
      <w:r w:rsidRPr="00AF384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093D3CCC" w14:textId="77777777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081BD7" w:rsidRPr="00AF3847" w14:paraId="7E519703" w14:textId="77777777" w:rsidTr="00E950D7">
        <w:trPr>
          <w:tblHeader/>
        </w:trPr>
        <w:tc>
          <w:tcPr>
            <w:tcW w:w="2430" w:type="dxa"/>
          </w:tcPr>
          <w:p w14:paraId="0D521EB3" w14:textId="77777777" w:rsidR="002C28F6" w:rsidRPr="00AF3847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2708289" w14:textId="77777777" w:rsidR="002C28F6" w:rsidRPr="00AF3847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14C7C83" w14:textId="77777777" w:rsidR="002C28F6" w:rsidRPr="00AF3847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81BD7" w:rsidRPr="00AF3847" w14:paraId="425CF22F" w14:textId="77777777" w:rsidTr="00E950D7">
        <w:tc>
          <w:tcPr>
            <w:tcW w:w="2430" w:type="dxa"/>
          </w:tcPr>
          <w:p w14:paraId="1B1B3DBC" w14:textId="77777777" w:rsidR="002C28F6" w:rsidRPr="00AF3847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F1C21A5" w14:textId="77777777" w:rsidR="002C28F6" w:rsidRPr="00AF3847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543BAAA" w14:textId="77777777" w:rsidR="002C28F6" w:rsidRPr="00AF3847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081BD7" w:rsidRPr="00AF3847" w14:paraId="63060CCE" w14:textId="77777777" w:rsidTr="00E950D7">
        <w:tc>
          <w:tcPr>
            <w:tcW w:w="2430" w:type="dxa"/>
          </w:tcPr>
          <w:p w14:paraId="02C3DA9B" w14:textId="77777777" w:rsidR="002C28F6" w:rsidRPr="00AF3847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2EA62482" w14:textId="77777777" w:rsidR="002C28F6" w:rsidRPr="00AF3847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6D34B8C" w14:textId="7B7C5F6B" w:rsidR="002C28F6" w:rsidRPr="00AF3847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/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(Observable Market Data)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และค่าความเสี่ยงด้านอื่น</w:t>
            </w:r>
            <w:r w:rsidR="0091281F"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ๆ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  <w:tr w:rsidR="00081BD7" w:rsidRPr="00AF3847" w14:paraId="204CE2C3" w14:textId="77777777" w:rsidTr="00E950D7">
        <w:tc>
          <w:tcPr>
            <w:tcW w:w="2430" w:type="dxa"/>
          </w:tcPr>
          <w:p w14:paraId="7A261798" w14:textId="77777777" w:rsidR="002C28F6" w:rsidRPr="00AF3847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22641D7A" w14:textId="77777777" w:rsidR="002C28F6" w:rsidRPr="00AF3847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5CBA384" w14:textId="67EB14F8" w:rsidR="002C28F6" w:rsidRPr="00AF3847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มูลค่าสินทรัพ</w:t>
            </w:r>
            <w:r w:rsidR="00C932EA"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ย์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 ณ วันที่รายงาน</w:t>
            </w:r>
          </w:p>
        </w:tc>
      </w:tr>
      <w:tr w:rsidR="00081BD7" w:rsidRPr="00AF3847" w14:paraId="43FDA60B" w14:textId="77777777" w:rsidTr="00E950D7">
        <w:tc>
          <w:tcPr>
            <w:tcW w:w="2430" w:type="dxa"/>
          </w:tcPr>
          <w:p w14:paraId="577F8135" w14:textId="16B5E261" w:rsidR="008F473E" w:rsidRPr="00AF3847" w:rsidRDefault="008F473E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4B54F2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  <w:r w:rsidR="004B54F2"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4B54F2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4B54F2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ไม่มีการซื้อขายในตลาด</w:t>
            </w:r>
          </w:p>
        </w:tc>
        <w:tc>
          <w:tcPr>
            <w:tcW w:w="236" w:type="dxa"/>
          </w:tcPr>
          <w:p w14:paraId="518CBF2C" w14:textId="77777777" w:rsidR="008F473E" w:rsidRPr="00AF3847" w:rsidRDefault="008F473E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F8ECA8F" w14:textId="50BB627A" w:rsidR="008F473E" w:rsidRPr="00AF3847" w:rsidRDefault="00CE0858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วิธีการอ้างอิงราคาจากมูลค่าสินทรัพย์สุทธิที่ประกาศล่าสุด และปรับปรุ</w:t>
            </w:r>
            <w:r w:rsidR="00345FB4"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งด้วย</w:t>
            </w:r>
            <w:r w:rsidR="00DE3679"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345FB4" w:rsidRPr="00AF38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เงินลงทุนที่เรียกเก็บจากหน่วยลงทุนหลังจากวันที่ประกาศล่าสุดจนถึงวันที่รายงาน</w:t>
            </w:r>
          </w:p>
        </w:tc>
      </w:tr>
    </w:tbl>
    <w:p w14:paraId="40A40438" w14:textId="40D3B4DF" w:rsidR="002C28F6" w:rsidRPr="00AF3847" w:rsidRDefault="002C28F6" w:rsidP="00C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6F5932" w14:textId="77777777" w:rsidR="00963BB2" w:rsidRPr="00AF3847" w:rsidRDefault="0096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AF3847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991"/>
        <w:gridCol w:w="248"/>
        <w:gridCol w:w="1136"/>
        <w:gridCol w:w="238"/>
        <w:gridCol w:w="1112"/>
        <w:gridCol w:w="236"/>
        <w:gridCol w:w="1079"/>
        <w:gridCol w:w="270"/>
        <w:gridCol w:w="1040"/>
      </w:tblGrid>
      <w:tr w:rsidR="00052353" w:rsidRPr="00AF3847" w14:paraId="38CFF8CF" w14:textId="77777777" w:rsidTr="00E950D7">
        <w:trPr>
          <w:tblHeader/>
        </w:trPr>
        <w:tc>
          <w:tcPr>
            <w:tcW w:w="2875" w:type="dxa"/>
          </w:tcPr>
          <w:p w14:paraId="0D2A5712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0" w:type="dxa"/>
            <w:gridSpan w:val="9"/>
            <w:hideMark/>
          </w:tcPr>
          <w:p w14:paraId="2C5AF75A" w14:textId="77777777" w:rsidR="00052353" w:rsidRPr="00AF3847" w:rsidRDefault="00052353" w:rsidP="008D2E9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AF3847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 w:rsidRPr="00AF3847"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052353" w:rsidRPr="00AF3847" w14:paraId="144A257B" w14:textId="77777777" w:rsidTr="00E950D7">
        <w:trPr>
          <w:tblHeader/>
        </w:trPr>
        <w:tc>
          <w:tcPr>
            <w:tcW w:w="2875" w:type="dxa"/>
            <w:vAlign w:val="bottom"/>
            <w:hideMark/>
          </w:tcPr>
          <w:p w14:paraId="1D88F11F" w14:textId="1EA423E6" w:rsidR="00052353" w:rsidRPr="00AF3847" w:rsidRDefault="00AD0433" w:rsidP="008D2E9C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</w:t>
            </w:r>
            <w:r w:rsidRPr="00AF384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AF38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ลงทุน</w:t>
            </w:r>
          </w:p>
        </w:tc>
        <w:tc>
          <w:tcPr>
            <w:tcW w:w="991" w:type="dxa"/>
            <w:vAlign w:val="bottom"/>
            <w:hideMark/>
          </w:tcPr>
          <w:p w14:paraId="2996F686" w14:textId="77777777" w:rsidR="00052353" w:rsidRPr="00AF3847" w:rsidRDefault="00052353" w:rsidP="008D2E9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F7C385E" w14:textId="4053831B" w:rsidR="00052353" w:rsidRPr="00AF3847" w:rsidRDefault="00242D2C" w:rsidP="008D2E9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2353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2353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7B8B1EC6" w14:textId="77777777" w:rsidR="00052353" w:rsidRPr="00AF3847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23288DB7" w14:textId="22609965" w:rsidR="00052353" w:rsidRPr="00AF3847" w:rsidRDefault="008C1581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</w:t>
            </w:r>
            <w:r w:rsidR="00553B82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53B82"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2353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65D15BA7" w14:textId="7FCE1D94" w:rsidR="00052353" w:rsidRPr="00AF3847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2BB5FC06" w14:textId="10BC1122" w:rsidR="00052353" w:rsidRPr="00AF3847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F922A4C" w14:textId="77777777" w:rsidR="00052353" w:rsidRPr="00AF3847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0498D9B5" w14:textId="0BB2B790" w:rsidR="00D252B0" w:rsidRPr="00AF3847" w:rsidRDefault="00052353" w:rsidP="00D252B0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  <w:p w14:paraId="256DA7B0" w14:textId="0C685E0D" w:rsidR="00052353" w:rsidRPr="00AF3847" w:rsidRDefault="00052353" w:rsidP="008D2E9C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C6CAFF" w14:textId="77777777" w:rsidR="00052353" w:rsidRPr="00AF3847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3766A474" w14:textId="77777777" w:rsidR="00052353" w:rsidRPr="00AF3847" w:rsidRDefault="00052353" w:rsidP="008D2E9C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7BFCDE1" w14:textId="08E9B295" w:rsidR="00052353" w:rsidRPr="00AF3847" w:rsidRDefault="00242D2C" w:rsidP="008D2E9C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="00422945" w:rsidRPr="00AF384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422945" w:rsidRPr="00AF384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52353" w:rsidRPr="00AF3847" w14:paraId="38705D37" w14:textId="77777777" w:rsidTr="00E950D7">
        <w:trPr>
          <w:tblHeader/>
        </w:trPr>
        <w:tc>
          <w:tcPr>
            <w:tcW w:w="2875" w:type="dxa"/>
          </w:tcPr>
          <w:p w14:paraId="7B8C9328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350" w:type="dxa"/>
            <w:gridSpan w:val="9"/>
            <w:vAlign w:val="bottom"/>
            <w:hideMark/>
          </w:tcPr>
          <w:p w14:paraId="5AF65D91" w14:textId="77777777" w:rsidR="00052353" w:rsidRPr="00AF3847" w:rsidRDefault="00052353" w:rsidP="008D2E9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2353" w:rsidRPr="00AF3847" w14:paraId="1E375E77" w14:textId="77777777" w:rsidTr="00E950D7">
        <w:tc>
          <w:tcPr>
            <w:tcW w:w="2875" w:type="dxa"/>
            <w:hideMark/>
          </w:tcPr>
          <w:p w14:paraId="49B4E324" w14:textId="6763001B" w:rsidR="00052353" w:rsidRPr="00AF3847" w:rsidRDefault="00242D2C" w:rsidP="008D2E9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B1C62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1" w:type="dxa"/>
          </w:tcPr>
          <w:p w14:paraId="3B7AC5F4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008EE5D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1AD65FD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42E6CA9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0B4963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0B4B6E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C59AD73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00398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976D0DC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:rsidRPr="00AF3847" w14:paraId="39224393" w14:textId="77777777" w:rsidTr="00E950D7">
        <w:tc>
          <w:tcPr>
            <w:tcW w:w="2875" w:type="dxa"/>
            <w:hideMark/>
          </w:tcPr>
          <w:p w14:paraId="4D2FCD34" w14:textId="346F22FD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1" w:type="dxa"/>
          </w:tcPr>
          <w:p w14:paraId="3DE012CA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583DB37C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21B8FA9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632AA7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567FD7F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74A6CA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32F48F6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EB3FA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71B308D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581" w:rsidRPr="00AF3847" w14:paraId="5C1BD142" w14:textId="77777777" w:rsidTr="00E950D7">
        <w:tc>
          <w:tcPr>
            <w:tcW w:w="2875" w:type="dxa"/>
          </w:tcPr>
          <w:p w14:paraId="7F4E2D4A" w14:textId="6337A0A6" w:rsidR="008C1581" w:rsidRPr="00AF3847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991" w:type="dxa"/>
          </w:tcPr>
          <w:p w14:paraId="752C6B19" w14:textId="0C0A41D2" w:rsidR="008C1581" w:rsidRPr="00AF3847" w:rsidRDefault="00B46CC0" w:rsidP="00D167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10,051</w:t>
            </w:r>
          </w:p>
        </w:tc>
        <w:tc>
          <w:tcPr>
            <w:tcW w:w="248" w:type="dxa"/>
          </w:tcPr>
          <w:p w14:paraId="4415A660" w14:textId="77777777" w:rsidR="008C1581" w:rsidRPr="00AF3847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D9C9A4D" w14:textId="6A88D9D0" w:rsidR="008C1581" w:rsidRPr="00AF3847" w:rsidRDefault="00B46CC0" w:rsidP="00D16767">
            <w:pPr>
              <w:tabs>
                <w:tab w:val="clear" w:pos="907"/>
                <w:tab w:val="left" w:pos="90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8" w:type="dxa"/>
          </w:tcPr>
          <w:p w14:paraId="4BD84541" w14:textId="77777777" w:rsidR="008C1581" w:rsidRPr="00AF3847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2E59AD1" w14:textId="1F18E7E4" w:rsidR="008C1581" w:rsidRPr="00AF3847" w:rsidRDefault="00B46CC0" w:rsidP="00D1676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711359" w14:textId="77777777" w:rsidR="008C1581" w:rsidRPr="00AF3847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6002BD9" w14:textId="1984DBD0" w:rsidR="008C1581" w:rsidRPr="00AF3847" w:rsidRDefault="00B46CC0" w:rsidP="00D16767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9F2109" w14:textId="77777777" w:rsidR="008C1581" w:rsidRPr="00AF3847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6C34431" w14:textId="0B907B37" w:rsidR="008C1581" w:rsidRPr="00AF3847" w:rsidRDefault="00B46CC0" w:rsidP="00D1676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10,141</w:t>
            </w:r>
          </w:p>
        </w:tc>
      </w:tr>
      <w:tr w:rsidR="00052353" w:rsidRPr="00AF3847" w14:paraId="7E7401ED" w14:textId="77777777" w:rsidTr="00E950D7">
        <w:tc>
          <w:tcPr>
            <w:tcW w:w="2875" w:type="dxa"/>
            <w:hideMark/>
          </w:tcPr>
          <w:p w14:paraId="72873AA3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991" w:type="dxa"/>
          </w:tcPr>
          <w:p w14:paraId="48E1700F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0B94B835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36B8B0A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C1EAE8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5D8BD1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999FB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9250FD7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DAD42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C4C8415" w14:textId="77777777" w:rsidR="00052353" w:rsidRPr="00AF3847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B97" w:rsidRPr="00AF3847" w14:paraId="626DC667" w14:textId="77777777" w:rsidTr="00E950D7">
        <w:tc>
          <w:tcPr>
            <w:tcW w:w="2875" w:type="dxa"/>
            <w:hideMark/>
          </w:tcPr>
          <w:p w14:paraId="437ADB4E" w14:textId="77777777" w:rsidR="00525B97" w:rsidRPr="00AF3847" w:rsidRDefault="00525B97" w:rsidP="00F611C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991" w:type="dxa"/>
            <w:vAlign w:val="bottom"/>
          </w:tcPr>
          <w:p w14:paraId="5B3C2310" w14:textId="2A4DF08E" w:rsidR="00525B97" w:rsidRPr="00AF3847" w:rsidRDefault="00B46CC0" w:rsidP="00D1676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992,152</w:t>
            </w:r>
          </w:p>
        </w:tc>
        <w:tc>
          <w:tcPr>
            <w:tcW w:w="248" w:type="dxa"/>
            <w:vAlign w:val="bottom"/>
          </w:tcPr>
          <w:p w14:paraId="2D1A13F3" w14:textId="77777777" w:rsidR="00525B97" w:rsidRPr="00AF3847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C7C23C6" w14:textId="7A6B8184" w:rsidR="00525B97" w:rsidRPr="00AF3847" w:rsidRDefault="0042079A" w:rsidP="00525B9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3,135,916</w:t>
            </w:r>
          </w:p>
        </w:tc>
        <w:tc>
          <w:tcPr>
            <w:tcW w:w="238" w:type="dxa"/>
            <w:vAlign w:val="bottom"/>
          </w:tcPr>
          <w:p w14:paraId="21753C3F" w14:textId="77777777" w:rsidR="00525B97" w:rsidRPr="00AF3847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9950425" w14:textId="61B7A217" w:rsidR="00525B97" w:rsidRPr="00AF3847" w:rsidRDefault="0042079A" w:rsidP="00D167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(3,635,916)</w:t>
            </w:r>
          </w:p>
        </w:tc>
        <w:tc>
          <w:tcPr>
            <w:tcW w:w="236" w:type="dxa"/>
            <w:vAlign w:val="bottom"/>
          </w:tcPr>
          <w:p w14:paraId="54CCCF50" w14:textId="77777777" w:rsidR="00525B97" w:rsidRPr="00AF3847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03A2207" w14:textId="4FD7D812" w:rsidR="00525B97" w:rsidRPr="00AF3847" w:rsidRDefault="0042079A" w:rsidP="00525B9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12,415</w:t>
            </w:r>
          </w:p>
        </w:tc>
        <w:tc>
          <w:tcPr>
            <w:tcW w:w="270" w:type="dxa"/>
            <w:vAlign w:val="bottom"/>
          </w:tcPr>
          <w:p w14:paraId="61384AF2" w14:textId="77777777" w:rsidR="00525B97" w:rsidRPr="00AF3847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7A00F0A" w14:textId="7CF372ED" w:rsidR="00525B97" w:rsidRPr="00AF3847" w:rsidRDefault="0042079A" w:rsidP="008C15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504,567</w:t>
            </w:r>
          </w:p>
        </w:tc>
      </w:tr>
      <w:tr w:rsidR="00525B97" w:rsidRPr="00AF3847" w14:paraId="2C7639E0" w14:textId="77777777" w:rsidTr="00E950D7">
        <w:tc>
          <w:tcPr>
            <w:tcW w:w="2875" w:type="dxa"/>
            <w:vAlign w:val="bottom"/>
          </w:tcPr>
          <w:p w14:paraId="26E85E78" w14:textId="70B5FE11" w:rsidR="00525B97" w:rsidRPr="00AF3847" w:rsidRDefault="00525B97" w:rsidP="00F611C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91" w:type="dxa"/>
            <w:vAlign w:val="bottom"/>
          </w:tcPr>
          <w:p w14:paraId="3B7CD6DE" w14:textId="5A05F85E" w:rsidR="00525B97" w:rsidRPr="00AF3847" w:rsidRDefault="00B46CC0" w:rsidP="00525B9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29,965</w:t>
            </w:r>
          </w:p>
        </w:tc>
        <w:tc>
          <w:tcPr>
            <w:tcW w:w="248" w:type="dxa"/>
            <w:vAlign w:val="bottom"/>
          </w:tcPr>
          <w:p w14:paraId="3F4BE21C" w14:textId="77777777" w:rsidR="00525B97" w:rsidRPr="00AF3847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D2E0F62" w14:textId="0954901B" w:rsidR="00525B97" w:rsidRPr="00AF3847" w:rsidRDefault="0042079A" w:rsidP="00525B9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B10F9D1" w14:textId="77777777" w:rsidR="00525B97" w:rsidRPr="00AF3847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54CB13F" w14:textId="7545CEBF" w:rsidR="00525B97" w:rsidRPr="00AF3847" w:rsidRDefault="0042079A" w:rsidP="00F47F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(10,000)</w:t>
            </w:r>
          </w:p>
        </w:tc>
        <w:tc>
          <w:tcPr>
            <w:tcW w:w="236" w:type="dxa"/>
            <w:vAlign w:val="bottom"/>
          </w:tcPr>
          <w:p w14:paraId="4A38B46C" w14:textId="77777777" w:rsidR="00525B97" w:rsidRPr="00AF3847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C6E7AB5" w14:textId="7143315D" w:rsidR="00525B97" w:rsidRPr="00AF3847" w:rsidRDefault="0042079A" w:rsidP="00525B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35666C0A" w14:textId="77777777" w:rsidR="00525B97" w:rsidRPr="00AF3847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54B7FE5" w14:textId="635F49F1" w:rsidR="00525B97" w:rsidRPr="00AF3847" w:rsidRDefault="0042079A" w:rsidP="008C15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19,996</w:t>
            </w:r>
          </w:p>
        </w:tc>
      </w:tr>
      <w:tr w:rsidR="004A3653" w:rsidRPr="00AF3847" w14:paraId="6DB0BE4B" w14:textId="77777777" w:rsidTr="00E950D7">
        <w:tc>
          <w:tcPr>
            <w:tcW w:w="2875" w:type="dxa"/>
            <w:vAlign w:val="bottom"/>
          </w:tcPr>
          <w:p w14:paraId="569E174C" w14:textId="77777777" w:rsidR="004A3653" w:rsidRPr="00AF3847" w:rsidRDefault="004A3653" w:rsidP="004A36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09F0A03F" w14:textId="77777777" w:rsidR="004A3653" w:rsidRPr="00AF3847" w:rsidRDefault="004A3653" w:rsidP="007656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6F4037FF" w14:textId="77777777" w:rsidR="004A3653" w:rsidRPr="00AF3847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0DB12ACD" w14:textId="77777777" w:rsidR="004A3653" w:rsidRPr="00AF3847" w:rsidRDefault="004A3653" w:rsidP="007656C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60C3A302" w14:textId="77777777" w:rsidR="004A3653" w:rsidRPr="00AF3847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C5167D5" w14:textId="77777777" w:rsidR="004A3653" w:rsidRPr="00AF3847" w:rsidRDefault="004A3653" w:rsidP="007656C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0923A1" w14:textId="77777777" w:rsidR="004A3653" w:rsidRPr="00AF3847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BA8BBBD" w14:textId="77777777" w:rsidR="004A3653" w:rsidRPr="00AF3847" w:rsidRDefault="004A3653" w:rsidP="007656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374337" w14:textId="77777777" w:rsidR="004A3653" w:rsidRPr="00AF3847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A1A4AB4" w14:textId="77777777" w:rsidR="004A3653" w:rsidRPr="00AF3847" w:rsidRDefault="004A3653" w:rsidP="0076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5DB" w:rsidRPr="00AF3847" w14:paraId="13A66A1B" w14:textId="77777777" w:rsidTr="00E950D7">
        <w:tc>
          <w:tcPr>
            <w:tcW w:w="9225" w:type="dxa"/>
            <w:gridSpan w:val="10"/>
          </w:tcPr>
          <w:p w14:paraId="7B1533F6" w14:textId="36D6B105" w:rsidR="00561AA6" w:rsidRPr="00AF3847" w:rsidRDefault="00D315DB" w:rsidP="003A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4B54F2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513A493" w14:textId="4106897E" w:rsidR="00561AA6" w:rsidRPr="00AF3847" w:rsidRDefault="00561AA6" w:rsidP="003A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B54F2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ที่ไม่มีการซื้อขายในตลาด</w:t>
            </w:r>
          </w:p>
          <w:p w14:paraId="34008977" w14:textId="32D58EB3" w:rsidR="00D315DB" w:rsidRPr="00AF3847" w:rsidRDefault="00561AA6" w:rsidP="003A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315DB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</w:tc>
      </w:tr>
      <w:tr w:rsidR="00963BB2" w:rsidRPr="00AF3847" w14:paraId="2DC18105" w14:textId="77777777" w:rsidTr="00E950D7">
        <w:tc>
          <w:tcPr>
            <w:tcW w:w="2875" w:type="dxa"/>
          </w:tcPr>
          <w:p w14:paraId="2BE0F60C" w14:textId="6FCB1902" w:rsidR="00963BB2" w:rsidRPr="00AF3847" w:rsidRDefault="00963BB2" w:rsidP="00F611C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704BE553" w14:textId="001F5191" w:rsidR="00963BB2" w:rsidRPr="00AF3847" w:rsidRDefault="0042079A" w:rsidP="00D1676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48" w:type="dxa"/>
            <w:vAlign w:val="bottom"/>
          </w:tcPr>
          <w:p w14:paraId="2AA99F7C" w14:textId="77777777" w:rsidR="00963BB2" w:rsidRPr="00AF3847" w:rsidRDefault="00963BB2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858151D" w14:textId="7A391708" w:rsidR="00963BB2" w:rsidRPr="00AF3847" w:rsidRDefault="005704B9" w:rsidP="008D2E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8,345</w:t>
            </w:r>
          </w:p>
        </w:tc>
        <w:tc>
          <w:tcPr>
            <w:tcW w:w="238" w:type="dxa"/>
            <w:vAlign w:val="bottom"/>
          </w:tcPr>
          <w:p w14:paraId="762ED4CB" w14:textId="77777777" w:rsidR="00963BB2" w:rsidRPr="00AF3847" w:rsidRDefault="00963BB2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DA67916" w14:textId="7B359453" w:rsidR="00963BB2" w:rsidRPr="00AF3847" w:rsidRDefault="005704B9" w:rsidP="00F2224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803F3E" w14:textId="77777777" w:rsidR="00963BB2" w:rsidRPr="00AF3847" w:rsidRDefault="00963BB2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1073046" w14:textId="51882F42" w:rsidR="00963BB2" w:rsidRPr="00AF3847" w:rsidRDefault="005704B9" w:rsidP="00D16767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D3C5EB" w14:textId="77777777" w:rsidR="00963BB2" w:rsidRPr="00AF3847" w:rsidRDefault="00963BB2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65CB612" w14:textId="0FB357FC" w:rsidR="00963BB2" w:rsidRPr="00AF3847" w:rsidRDefault="005704B9" w:rsidP="005704B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25,776</w:t>
            </w:r>
          </w:p>
        </w:tc>
      </w:tr>
      <w:tr w:rsidR="00052353" w:rsidRPr="00AF3847" w14:paraId="02C5DCA5" w14:textId="77777777" w:rsidTr="00E950D7">
        <w:tc>
          <w:tcPr>
            <w:tcW w:w="2875" w:type="dxa"/>
          </w:tcPr>
          <w:p w14:paraId="28613A1B" w14:textId="77777777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34FEEBBC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2A6618A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vAlign w:val="bottom"/>
          </w:tcPr>
          <w:p w14:paraId="33F8C798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A0DF19A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vAlign w:val="bottom"/>
          </w:tcPr>
          <w:p w14:paraId="33FA838D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959390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014ABEE7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8A5140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bottom"/>
          </w:tcPr>
          <w:p w14:paraId="745BD9F7" w14:textId="77777777" w:rsidR="00052353" w:rsidRPr="00AF3847" w:rsidRDefault="00052353" w:rsidP="008D2E9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:rsidRPr="00AF3847" w14:paraId="50A5E79F" w14:textId="77777777" w:rsidTr="00E950D7">
        <w:tc>
          <w:tcPr>
            <w:tcW w:w="2875" w:type="dxa"/>
            <w:hideMark/>
          </w:tcPr>
          <w:p w14:paraId="7BAE6434" w14:textId="02A365AD" w:rsidR="00052353" w:rsidRPr="00AF3847" w:rsidRDefault="00242D2C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233A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1" w:type="dxa"/>
          </w:tcPr>
          <w:p w14:paraId="6C471CEC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F2D6837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C040822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B8C776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8C8BBCD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9A1AE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31C73F2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8B552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E7103A6" w14:textId="77777777" w:rsidR="00052353" w:rsidRPr="00AF3847" w:rsidRDefault="00052353" w:rsidP="008D2E9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:rsidRPr="00AF3847" w14:paraId="40C57117" w14:textId="77777777" w:rsidTr="00E950D7">
        <w:tc>
          <w:tcPr>
            <w:tcW w:w="2875" w:type="dxa"/>
            <w:hideMark/>
          </w:tcPr>
          <w:p w14:paraId="07B3A365" w14:textId="7495DDE9" w:rsidR="00052353" w:rsidRPr="00AF3847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1" w:type="dxa"/>
          </w:tcPr>
          <w:p w14:paraId="11900AFF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E02A00B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5C2A3CF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712FF90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E2F61A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82588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47D0B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DD009" w14:textId="77777777" w:rsidR="00052353" w:rsidRPr="00AF3847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972B638" w14:textId="77777777" w:rsidR="00052353" w:rsidRPr="00AF3847" w:rsidRDefault="00052353" w:rsidP="008D2E9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33A" w:rsidRPr="00AF3847" w14:paraId="3805F879" w14:textId="77777777" w:rsidTr="00E950D7">
        <w:tc>
          <w:tcPr>
            <w:tcW w:w="2875" w:type="dxa"/>
          </w:tcPr>
          <w:p w14:paraId="009E4AB5" w14:textId="0FD564D1" w:rsidR="008D233A" w:rsidRPr="00AF3847" w:rsidRDefault="008D233A" w:rsidP="008D233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991" w:type="dxa"/>
          </w:tcPr>
          <w:p w14:paraId="53A4B621" w14:textId="76A68ACF" w:rsidR="008D233A" w:rsidRPr="00AF3847" w:rsidRDefault="008D233A" w:rsidP="00D16767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0EBE88D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545695A" w14:textId="6E280C93" w:rsidR="008D233A" w:rsidRPr="00AF3847" w:rsidRDefault="008D233A" w:rsidP="008D233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10,051</w:t>
            </w:r>
          </w:p>
        </w:tc>
        <w:tc>
          <w:tcPr>
            <w:tcW w:w="238" w:type="dxa"/>
          </w:tcPr>
          <w:p w14:paraId="72E76C8C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3C224F" w14:textId="11775A77" w:rsidR="008D233A" w:rsidRPr="00AF3847" w:rsidRDefault="008D233A" w:rsidP="00D1676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FCF676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87C477" w14:textId="2AD652D6" w:rsidR="008D233A" w:rsidRPr="00AF3847" w:rsidRDefault="008D233A" w:rsidP="00D16767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88DA87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33449F4" w14:textId="7B3499C8" w:rsidR="008D233A" w:rsidRPr="00AF3847" w:rsidRDefault="008D233A" w:rsidP="008D233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10,051</w:t>
            </w:r>
          </w:p>
        </w:tc>
      </w:tr>
      <w:tr w:rsidR="008D233A" w:rsidRPr="00AF3847" w14:paraId="2CD360C8" w14:textId="77777777" w:rsidTr="00E950D7">
        <w:tc>
          <w:tcPr>
            <w:tcW w:w="2875" w:type="dxa"/>
            <w:hideMark/>
          </w:tcPr>
          <w:p w14:paraId="719044D0" w14:textId="77777777" w:rsidR="008D233A" w:rsidRPr="00AF3847" w:rsidRDefault="008D233A" w:rsidP="008D233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991" w:type="dxa"/>
          </w:tcPr>
          <w:p w14:paraId="46ACC803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D81FD05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ED4922B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BF83E16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D7289E3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0B6A2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0B57B8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0F2C7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EDE9A54" w14:textId="77777777" w:rsidR="008D233A" w:rsidRPr="00AF3847" w:rsidRDefault="008D233A" w:rsidP="008D233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33A" w:rsidRPr="00AF3847" w14:paraId="7171B04C" w14:textId="77777777" w:rsidTr="00E950D7">
        <w:tc>
          <w:tcPr>
            <w:tcW w:w="2875" w:type="dxa"/>
            <w:hideMark/>
          </w:tcPr>
          <w:p w14:paraId="4434B172" w14:textId="119C43F8" w:rsidR="008D233A" w:rsidRPr="00AF3847" w:rsidRDefault="008D233A" w:rsidP="008D233A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8459F" w14:textId="6C54E46A" w:rsidR="008D233A" w:rsidRPr="00AF3847" w:rsidRDefault="008D233A" w:rsidP="00D1676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1,957,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48" w:type="dxa"/>
            <w:vAlign w:val="bottom"/>
          </w:tcPr>
          <w:p w14:paraId="6AE3AB1E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8D3E" w14:textId="647F2134" w:rsidR="008D233A" w:rsidRPr="00AF3847" w:rsidRDefault="008D233A" w:rsidP="00D167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5,467,413</w:t>
            </w:r>
          </w:p>
        </w:tc>
        <w:tc>
          <w:tcPr>
            <w:tcW w:w="238" w:type="dxa"/>
            <w:vAlign w:val="bottom"/>
          </w:tcPr>
          <w:p w14:paraId="1DBF5A5E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8FA1" w14:textId="5895BFC9" w:rsidR="008D233A" w:rsidRPr="00AF3847" w:rsidRDefault="008D233A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(6,468,506)</w:t>
            </w:r>
          </w:p>
        </w:tc>
        <w:tc>
          <w:tcPr>
            <w:tcW w:w="236" w:type="dxa"/>
            <w:vAlign w:val="bottom"/>
          </w:tcPr>
          <w:p w14:paraId="3764F845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2E4F" w14:textId="32A97FEF" w:rsidR="008D233A" w:rsidRPr="00AF3847" w:rsidRDefault="008D233A" w:rsidP="00D1676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35,823</w:t>
            </w:r>
          </w:p>
        </w:tc>
        <w:tc>
          <w:tcPr>
            <w:tcW w:w="270" w:type="dxa"/>
            <w:vAlign w:val="bottom"/>
          </w:tcPr>
          <w:p w14:paraId="711E4BDC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3BD9" w14:textId="65271198" w:rsidR="008D233A" w:rsidRPr="00AF3847" w:rsidRDefault="008D233A" w:rsidP="008D233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992,152</w:t>
            </w:r>
          </w:p>
        </w:tc>
      </w:tr>
      <w:tr w:rsidR="008D233A" w:rsidRPr="00AF3847" w14:paraId="483C99B2" w14:textId="77777777" w:rsidTr="00E950D7">
        <w:tc>
          <w:tcPr>
            <w:tcW w:w="2875" w:type="dxa"/>
            <w:vAlign w:val="bottom"/>
          </w:tcPr>
          <w:p w14:paraId="770E403A" w14:textId="77777777" w:rsidR="008D233A" w:rsidRPr="00AF3847" w:rsidRDefault="008D233A" w:rsidP="008D233A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91" w:type="dxa"/>
            <w:vAlign w:val="bottom"/>
          </w:tcPr>
          <w:p w14:paraId="78C2E222" w14:textId="25D4D555" w:rsidR="008D233A" w:rsidRPr="00AF3847" w:rsidRDefault="008D233A" w:rsidP="00D1676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49,896</w:t>
            </w:r>
          </w:p>
        </w:tc>
        <w:tc>
          <w:tcPr>
            <w:tcW w:w="248" w:type="dxa"/>
            <w:vAlign w:val="bottom"/>
          </w:tcPr>
          <w:p w14:paraId="676A364C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0B1FCDD" w14:textId="6F0751C5" w:rsidR="008D233A" w:rsidRPr="00AF3847" w:rsidRDefault="008D233A" w:rsidP="00D1676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73EA2C4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8F73C67" w14:textId="38AFF046" w:rsidR="008D233A" w:rsidRPr="00AF3847" w:rsidRDefault="008D233A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(20,000)</w:t>
            </w:r>
          </w:p>
        </w:tc>
        <w:tc>
          <w:tcPr>
            <w:tcW w:w="236" w:type="dxa"/>
            <w:vAlign w:val="bottom"/>
          </w:tcPr>
          <w:p w14:paraId="7FD5175A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CEDD307" w14:textId="5FBC6C0D" w:rsidR="008D233A" w:rsidRPr="00AF3847" w:rsidRDefault="008D233A" w:rsidP="008D23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  <w:vAlign w:val="bottom"/>
          </w:tcPr>
          <w:p w14:paraId="3AC58CC9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7B6BB4F" w14:textId="387F087A" w:rsidR="008D233A" w:rsidRPr="00AF3847" w:rsidRDefault="008D233A" w:rsidP="008D233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29,965</w:t>
            </w:r>
          </w:p>
        </w:tc>
      </w:tr>
      <w:tr w:rsidR="008D233A" w:rsidRPr="00AF3847" w14:paraId="5FE9F8CD" w14:textId="77777777" w:rsidTr="00E950D7">
        <w:tc>
          <w:tcPr>
            <w:tcW w:w="2875" w:type="dxa"/>
            <w:vAlign w:val="bottom"/>
          </w:tcPr>
          <w:p w14:paraId="223A042D" w14:textId="77777777" w:rsidR="008D233A" w:rsidRPr="00AF3847" w:rsidRDefault="008D233A" w:rsidP="008D233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26BF00F3" w14:textId="77777777" w:rsidR="008D233A" w:rsidRPr="00AF3847" w:rsidRDefault="008D233A" w:rsidP="008D233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08943283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386282F6" w14:textId="77777777" w:rsidR="008D233A" w:rsidRPr="00AF3847" w:rsidRDefault="008D233A" w:rsidP="008D233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3646FA20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BF66089" w14:textId="77777777" w:rsidR="008D233A" w:rsidRPr="00AF3847" w:rsidRDefault="008D233A" w:rsidP="008D23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E2497B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529A1C4" w14:textId="77777777" w:rsidR="008D233A" w:rsidRPr="00AF3847" w:rsidRDefault="008D233A" w:rsidP="008D23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2FAAE1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4BB48F0" w14:textId="77777777" w:rsidR="008D233A" w:rsidRPr="00AF3847" w:rsidRDefault="008D233A" w:rsidP="008D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33A" w:rsidRPr="00AF3847" w14:paraId="454C39D2" w14:textId="77777777" w:rsidTr="00E950D7">
        <w:tc>
          <w:tcPr>
            <w:tcW w:w="2875" w:type="dxa"/>
          </w:tcPr>
          <w:p w14:paraId="6BFA44C3" w14:textId="77777777" w:rsidR="004B54F2" w:rsidRPr="00AF3847" w:rsidRDefault="008D233A" w:rsidP="004B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4B54F2"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</w:p>
          <w:p w14:paraId="7B2CEA91" w14:textId="77777777" w:rsidR="004B54F2" w:rsidRPr="00AF3847" w:rsidRDefault="004B54F2" w:rsidP="004B5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ที่ไม่มีการซื้อขายในตลาด</w:t>
            </w:r>
          </w:p>
          <w:p w14:paraId="747C3268" w14:textId="052FB517" w:rsidR="008D233A" w:rsidRPr="00AF3847" w:rsidRDefault="004B54F2" w:rsidP="004B54F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991" w:type="dxa"/>
            <w:vAlign w:val="bottom"/>
          </w:tcPr>
          <w:p w14:paraId="5BA6C441" w14:textId="77777777" w:rsidR="008D233A" w:rsidRPr="00AF3847" w:rsidRDefault="008D233A" w:rsidP="008D233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27C3D0D9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1E2FE981" w14:textId="77777777" w:rsidR="008D233A" w:rsidRPr="00AF3847" w:rsidRDefault="008D233A" w:rsidP="008D233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2F1DB715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2056378" w14:textId="77777777" w:rsidR="008D233A" w:rsidRPr="00AF3847" w:rsidRDefault="008D233A" w:rsidP="008D23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3C5A6F8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A350AA" w14:textId="77777777" w:rsidR="008D233A" w:rsidRPr="00AF3847" w:rsidRDefault="008D233A" w:rsidP="008D23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A31B1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3314C62" w14:textId="77777777" w:rsidR="008D233A" w:rsidRPr="00AF3847" w:rsidRDefault="008D233A" w:rsidP="008D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33A" w:rsidRPr="00AF3847" w14:paraId="54421874" w14:textId="77777777" w:rsidTr="00E950D7">
        <w:tc>
          <w:tcPr>
            <w:tcW w:w="2875" w:type="dxa"/>
            <w:vAlign w:val="bottom"/>
          </w:tcPr>
          <w:p w14:paraId="491C4EFC" w14:textId="5A7FC425" w:rsidR="008D233A" w:rsidRPr="00AF3847" w:rsidRDefault="008D233A" w:rsidP="008D233A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5E0F01D8" w14:textId="7961E8AD" w:rsidR="008D233A" w:rsidRPr="00AF3847" w:rsidRDefault="008D233A" w:rsidP="00D1676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48" w:type="dxa"/>
            <w:vAlign w:val="bottom"/>
          </w:tcPr>
          <w:p w14:paraId="00C6B5AE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2349180" w14:textId="3C2824DE" w:rsidR="008D233A" w:rsidRPr="00AF3847" w:rsidRDefault="008D233A" w:rsidP="008D233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6,801</w:t>
            </w:r>
          </w:p>
        </w:tc>
        <w:tc>
          <w:tcPr>
            <w:tcW w:w="238" w:type="dxa"/>
            <w:vAlign w:val="bottom"/>
          </w:tcPr>
          <w:p w14:paraId="15BECBAC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3984134" w14:textId="6B1B2167" w:rsidR="008D233A" w:rsidRPr="00AF3847" w:rsidRDefault="008D233A" w:rsidP="008D23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0A38D1" w14:textId="77777777" w:rsidR="008D233A" w:rsidRPr="00AF3847" w:rsidRDefault="008D233A" w:rsidP="008D23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A326400" w14:textId="0ADD5492" w:rsidR="008D233A" w:rsidRPr="00AF3847" w:rsidRDefault="008D233A" w:rsidP="00D16767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32FEB5" w14:textId="77777777" w:rsidR="008D233A" w:rsidRPr="00AF3847" w:rsidRDefault="008D233A" w:rsidP="008D233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1625420" w14:textId="68022B18" w:rsidR="008D233A" w:rsidRPr="00AF3847" w:rsidRDefault="008D233A" w:rsidP="00D1676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17,431</w:t>
            </w:r>
          </w:p>
        </w:tc>
      </w:tr>
    </w:tbl>
    <w:p w14:paraId="6F42A6B7" w14:textId="14995D3B" w:rsidR="002C28F6" w:rsidRPr="00AF3847" w:rsidRDefault="002C28F6" w:rsidP="00A02476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(ข)</w:t>
      </w:r>
      <w:r w:rsidRPr="00AF3847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6B02BA88" w14:textId="77777777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BADD94" w14:textId="77777777" w:rsidR="002C28F6" w:rsidRPr="00AF3847" w:rsidRDefault="002C28F6" w:rsidP="00A02476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5D35F71" w14:textId="77777777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14261" w14:textId="77777777" w:rsidR="002C28F6" w:rsidRPr="00AF3847" w:rsidRDefault="002C28F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05C2BED" w14:textId="77777777" w:rsidR="002C28F6" w:rsidRPr="00AF3847" w:rsidRDefault="002C28F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DEEC7" w14:textId="23261848" w:rsidR="002C28F6" w:rsidRPr="00AF3847" w:rsidRDefault="002C28F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ในตลาดและการดำเนินงานของกลุ่มบริษัท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4A127FB" w14:textId="26935EB3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58775F7" w14:textId="10385563" w:rsidR="002C28F6" w:rsidRPr="00AF3847" w:rsidRDefault="002C28F6" w:rsidP="00F847C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กลุ่มบริษัทเผชิญอยู่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8C55DE6" w14:textId="77777777" w:rsidR="002C28F6" w:rsidRPr="00AF3847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AFF9E0" w14:textId="48C40E73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811DE7E" w14:textId="77777777" w:rsidR="002C28F6" w:rsidRPr="00AF3847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10AA21" w14:textId="35690D4C" w:rsidR="00422945" w:rsidRPr="00AF3847" w:rsidRDefault="002C28F6" w:rsidP="008C32E6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7C61C10D" w14:textId="77777777" w:rsidR="008C32E6" w:rsidRPr="00AF3847" w:rsidRDefault="008C32E6" w:rsidP="008C32E6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182666A0" w14:textId="77777777" w:rsidR="00561AA6" w:rsidRPr="00AF3847" w:rsidRDefault="002C28F6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ab/>
      </w:r>
    </w:p>
    <w:p w14:paraId="5295F4BF" w14:textId="77777777" w:rsidR="00561AA6" w:rsidRPr="00AF3847" w:rsidRDefault="0056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2B6003" w14:textId="01AC9AD1" w:rsidR="002C28F6" w:rsidRPr="00AF3847" w:rsidRDefault="002C28F6" w:rsidP="0056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AF3847">
        <w:rPr>
          <w:rFonts w:asciiTheme="majorBidi" w:hAnsiTheme="majorBidi" w:cstheme="majorBidi"/>
          <w:sz w:val="30"/>
          <w:szCs w:val="30"/>
          <w:cs/>
        </w:rPr>
        <w:t>ข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</w:rPr>
        <w:t>)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A0F2E94" w14:textId="77777777" w:rsidR="002C28F6" w:rsidRPr="00AF3847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7AB54A" w14:textId="207B1BDF" w:rsidR="002C28F6" w:rsidRPr="00AF3847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AF3847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7656CC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="00E776FE">
        <w:rPr>
          <w:rFonts w:asciiTheme="majorBidi" w:hAnsiTheme="majorBidi" w:cstheme="majorBidi"/>
          <w:sz w:val="30"/>
          <w:szCs w:val="30"/>
        </w:rPr>
        <w:t>6</w:t>
      </w:r>
      <w:r w:rsidRPr="00AF3847">
        <w:rPr>
          <w:rFonts w:asciiTheme="majorBidi" w:hAnsiTheme="majorBidi" w:cstheme="majorBidi"/>
          <w:sz w:val="30"/>
          <w:szCs w:val="30"/>
          <w:cs/>
        </w:rPr>
        <w:t>(ข)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="00E776FE">
        <w:rPr>
          <w:rFonts w:asciiTheme="majorBidi" w:hAnsiTheme="majorBidi" w:cstheme="majorBidi"/>
          <w:sz w:val="30"/>
          <w:szCs w:val="30"/>
        </w:rPr>
        <w:t>6</w:t>
      </w:r>
      <w:r w:rsidRPr="00AF3847">
        <w:rPr>
          <w:rFonts w:asciiTheme="majorBidi" w:hAnsiTheme="majorBidi" w:cstheme="majorBidi"/>
          <w:sz w:val="30"/>
          <w:szCs w:val="30"/>
        </w:rPr>
        <w:t>(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AF3847">
        <w:rPr>
          <w:rFonts w:asciiTheme="majorBidi" w:hAnsiTheme="majorBidi" w:cstheme="majorBidi"/>
          <w:sz w:val="30"/>
          <w:szCs w:val="30"/>
        </w:rPr>
        <w:t>)</w:t>
      </w:r>
    </w:p>
    <w:p w14:paraId="3589A356" w14:textId="77777777" w:rsidR="002C28F6" w:rsidRPr="00AF3847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C4BF0B5" w14:textId="795F83D2" w:rsidR="002C28F6" w:rsidRPr="00AF3847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AF3847">
        <w:rPr>
          <w:rFonts w:asciiTheme="majorBidi" w:hAnsiTheme="majorBidi" w:cstheme="majorBidi"/>
          <w:sz w:val="30"/>
          <w:szCs w:val="30"/>
        </w:rPr>
        <w:t xml:space="preserve"> (</w:t>
      </w:r>
      <w:r w:rsidRPr="00AF3847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และข้อมูลอุตสาหกรรม วงเงินยอดขายจะกำหนดไว้สำหรับลูกค้าแต่ละรายและจะทบทวนเป็นราย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ไตรมาส ยอดขายที่เกินกว่าวงเงินดังกล่าวต้องได้รับการอนุมัติจากผู้มีอำนาจ</w:t>
      </w:r>
    </w:p>
    <w:p w14:paraId="085E4120" w14:textId="77777777" w:rsidR="002C28F6" w:rsidRPr="00AF3847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F5155C" w14:textId="4509CBBE" w:rsidR="002C28F6" w:rsidRPr="00AF3847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Pr="00AF384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F3847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5"/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F412EC2" w14:textId="6B680A76" w:rsidR="002C28F6" w:rsidRPr="00AF3847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AB9520" w14:textId="2196A968" w:rsidR="002C28F6" w:rsidRPr="00AF3847" w:rsidRDefault="002C28F6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78" w:firstLine="242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4957BA" w:rsidRPr="00AF3847">
        <w:rPr>
          <w:rFonts w:asciiTheme="majorBidi" w:hAnsiTheme="majorBidi" w:cstheme="majorBidi"/>
          <w:sz w:val="30"/>
          <w:szCs w:val="30"/>
        </w:rPr>
        <w:t>6</w:t>
      </w:r>
    </w:p>
    <w:p w14:paraId="0C2C5499" w14:textId="77777777" w:rsidR="00422945" w:rsidRPr="00AF3847" w:rsidRDefault="00422945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78" w:firstLine="242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4E5DC" w14:textId="1F845C1F" w:rsidR="002C28F6" w:rsidRPr="00AF3847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tab/>
        <w:t>(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2</w:t>
      </w:r>
      <w:r w:rsidRPr="00AF3847">
        <w:rPr>
          <w:rFonts w:asciiTheme="majorBidi" w:hAnsiTheme="majorBidi" w:cstheme="majorBidi"/>
          <w:sz w:val="30"/>
          <w:szCs w:val="30"/>
        </w:rPr>
        <w:t xml:space="preserve">) </w:t>
      </w:r>
      <w:r w:rsidRPr="00AF3847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7472FEDD" w14:textId="77777777" w:rsidR="002C28F6" w:rsidRPr="00AF3847" w:rsidRDefault="002C28F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24" w:hanging="284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84B3C" w14:textId="203E62BD" w:rsidR="002C28F6" w:rsidRPr="00AF3847" w:rsidRDefault="002C28F6" w:rsidP="00867706">
      <w:pPr>
        <w:tabs>
          <w:tab w:val="clear" w:pos="907"/>
          <w:tab w:val="clear" w:pos="1644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F3847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ด้านเครดิตต่ำ ดังนั้น ค่าเผื่อผลขาดทุน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ด้านเครดิตที่คาดว่าจะเกิดขึ้นซึ่ง</w:t>
      </w:r>
      <w:r w:rsidRPr="00AF3847">
        <w:rPr>
          <w:rFonts w:asciiTheme="majorBidi" w:hAnsiTheme="majorBidi" w:cstheme="majorBidi"/>
          <w:sz w:val="30"/>
          <w:szCs w:val="30"/>
          <w:cs/>
        </w:rPr>
        <w:t>ประเมินในระหว่างปีจำกัด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อยู่ที่ผลขาดทุนด้านเครดิตที่คาดว่าจะเกิดขึ้นภายใน </w:t>
      </w:r>
      <w:r w:rsidR="00242D2C" w:rsidRPr="00AF3847">
        <w:rPr>
          <w:rFonts w:asciiTheme="majorBidi" w:hAnsiTheme="majorBidi" w:cstheme="majorBidi"/>
          <w:sz w:val="30"/>
          <w:szCs w:val="30"/>
        </w:rPr>
        <w:t>12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AF3847">
        <w:rPr>
          <w:rFonts w:asciiTheme="majorBidi" w:hAnsiTheme="majorBidi" w:cstheme="majorBidi"/>
          <w:sz w:val="30"/>
          <w:szCs w:val="30"/>
          <w:cs/>
        </w:rPr>
        <w:t>“ความเสี่ยงด้านเครดิตต่ำ” สำหรับ</w:t>
      </w:r>
      <w:r w:rsidRPr="00AF3847">
        <w:rPr>
          <w:rFonts w:asciiTheme="majorBidi" w:hAnsiTheme="majorBidi" w:cstheme="majorBidi"/>
          <w:sz w:val="30"/>
          <w:szCs w:val="30"/>
        </w:rPr>
        <w:t xml:space="preserve">      </w:t>
      </w:r>
      <w:r w:rsidRPr="00AF3847">
        <w:rPr>
          <w:rFonts w:asciiTheme="majorBidi" w:hAnsiTheme="majorBidi" w:cstheme="majorBidi"/>
          <w:sz w:val="30"/>
          <w:szCs w:val="30"/>
          <w:cs/>
        </w:rPr>
        <w:t>ตราสารหนี้ที่อยู่ในความต้องการของตลาด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F3847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อันดับเครดิต</w:t>
      </w:r>
      <w:r w:rsidRPr="00AF3847">
        <w:rPr>
          <w:rFonts w:asciiTheme="majorBidi" w:hAnsiTheme="majorBidi" w:cstheme="majorBidi"/>
          <w:sz w:val="30"/>
          <w:szCs w:val="30"/>
          <w:cs/>
        </w:rPr>
        <w:t>ที่อยู่ในระดับ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น่า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ลงทุน </w:t>
      </w:r>
      <w:r w:rsidRPr="00AF3847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AF3847">
        <w:rPr>
          <w:rFonts w:asciiTheme="majorBidi" w:hAnsiTheme="majorBidi" w:cstheme="majorBidi"/>
          <w:sz w:val="30"/>
          <w:szCs w:val="30"/>
          <w:cs/>
        </w:rPr>
        <w:t>จากหน่วยงานจัด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อันดับเครดิตภายนอกที่มีการเผยแพร่</w:t>
      </w:r>
    </w:p>
    <w:p w14:paraId="3400B5E9" w14:textId="6C089732" w:rsidR="00422945" w:rsidRPr="00AF3847" w:rsidRDefault="00422945" w:rsidP="0098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D381A" w14:textId="77777777" w:rsidR="00561AA6" w:rsidRPr="00AF3847" w:rsidRDefault="00561AA6" w:rsidP="0098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316AF" w14:textId="77777777" w:rsidR="002C28F6" w:rsidRPr="00AF3847" w:rsidRDefault="002C28F6" w:rsidP="00E977B3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AF3847">
        <w:rPr>
          <w:rFonts w:asciiTheme="majorBidi" w:hAnsiTheme="majorBidi" w:cstheme="majorBidi"/>
          <w:sz w:val="30"/>
          <w:szCs w:val="30"/>
          <w:cs/>
        </w:rPr>
        <w:t>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เพื่อประกอบในการพิจารณากลุ่มบริษัทมีการทบทวนการเปลี่ยนแปลงของผลตอบแทนในหุ้นกู้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7E19F95C" w14:textId="77777777" w:rsidR="002C28F6" w:rsidRPr="00AF3847" w:rsidRDefault="002C28F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02AB1" w14:textId="7E794DA3" w:rsidR="002C28F6" w:rsidRPr="00AF3847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tab/>
        <w:t>(</w:t>
      </w:r>
      <w:r w:rsidRPr="00AF3847">
        <w:rPr>
          <w:rFonts w:asciiTheme="majorBidi" w:hAnsiTheme="majorBidi" w:cstheme="majorBidi"/>
          <w:sz w:val="30"/>
          <w:szCs w:val="30"/>
          <w:cs/>
        </w:rPr>
        <w:t>ข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 w:hint="cs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</w:rPr>
        <w:t xml:space="preserve">)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60F2B445" w14:textId="77777777" w:rsidR="002C28F6" w:rsidRPr="00AF3847" w:rsidRDefault="002C28F6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tab/>
      </w:r>
    </w:p>
    <w:p w14:paraId="63E1DC32" w14:textId="45EBBE29" w:rsidR="00980E8B" w:rsidRPr="00AF3847" w:rsidRDefault="002C28F6" w:rsidP="007656CC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F3847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7CDB75C4" w14:textId="77777777" w:rsidR="008C32E6" w:rsidRPr="00AF3847" w:rsidRDefault="008C32E6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65760" w14:textId="0D7A0D28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032C163" w14:textId="77777777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bidi="ar-SA"/>
        </w:rPr>
      </w:pPr>
    </w:p>
    <w:p w14:paraId="2430E17D" w14:textId="12C2B144" w:rsidR="00422945" w:rsidRPr="00AF3847" w:rsidRDefault="002C28F6" w:rsidP="008C32E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ที่ผู้บริหารพิจารณาว่าเพียงพอในการจัดหาเงินเพื่อใช้ในการดำเนินงานของกลุ่มบริษัทและลดผลกระทบ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จากความผันผวนในกระแสเงินสด</w:t>
      </w:r>
    </w:p>
    <w:p w14:paraId="0752B3EA" w14:textId="77777777" w:rsidR="008C32E6" w:rsidRPr="00AF3847" w:rsidRDefault="008C32E6" w:rsidP="008C32E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F5618" w14:textId="77777777" w:rsidR="00561AA6" w:rsidRPr="00AF3847" w:rsidRDefault="0056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624729" w14:textId="5217481B" w:rsidR="002C28F6" w:rsidRPr="00AF3847" w:rsidRDefault="002C28F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AF3847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F384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</w:t>
      </w:r>
      <w:r w:rsidRPr="00AF3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pacing w:val="-4"/>
          <w:sz w:val="30"/>
          <w:szCs w:val="30"/>
          <w:cs/>
        </w:rPr>
        <w:t>ณ วันที่รายงาน</w:t>
      </w:r>
      <w:r w:rsidRPr="00AF3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AF3847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AF3847">
        <w:rPr>
          <w:rFonts w:asciiTheme="majorBidi" w:hAnsiTheme="majorBidi" w:cstheme="majorBidi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</w:t>
      </w:r>
      <w:r w:rsidRPr="00AF3847">
        <w:rPr>
          <w:rFonts w:asciiTheme="majorBidi" w:hAnsiTheme="majorBidi" w:cstheme="majorBidi"/>
          <w:sz w:val="30"/>
          <w:szCs w:val="30"/>
          <w:cs/>
        </w:rPr>
        <w:t>หากหักกลบตามสัญญา</w:t>
      </w:r>
    </w:p>
    <w:p w14:paraId="0750E2C3" w14:textId="77777777" w:rsidR="002C28F6" w:rsidRPr="00AF3847" w:rsidRDefault="002C28F6" w:rsidP="00A13CC9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7" w:type="dxa"/>
        <w:tblInd w:w="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3"/>
        <w:gridCol w:w="6"/>
        <w:gridCol w:w="1077"/>
        <w:gridCol w:w="264"/>
        <w:gridCol w:w="6"/>
        <w:gridCol w:w="1080"/>
        <w:gridCol w:w="273"/>
        <w:gridCol w:w="1261"/>
        <w:gridCol w:w="264"/>
        <w:gridCol w:w="6"/>
        <w:gridCol w:w="1080"/>
        <w:gridCol w:w="273"/>
        <w:gridCol w:w="1078"/>
        <w:gridCol w:w="16"/>
      </w:tblGrid>
      <w:tr w:rsidR="002C28F6" w:rsidRPr="00AF3847" w14:paraId="7BE0AFFE" w14:textId="77777777" w:rsidTr="00623067">
        <w:trPr>
          <w:gridAfter w:val="1"/>
          <w:wAfter w:w="16" w:type="dxa"/>
        </w:trPr>
        <w:tc>
          <w:tcPr>
            <w:tcW w:w="2593" w:type="dxa"/>
            <w:vAlign w:val="bottom"/>
          </w:tcPr>
          <w:p w14:paraId="451817C6" w14:textId="77777777" w:rsidR="002C28F6" w:rsidRPr="00AF3847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8" w:type="dxa"/>
            <w:gridSpan w:val="12"/>
          </w:tcPr>
          <w:p w14:paraId="4854E4F7" w14:textId="77777777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AF3847" w14:paraId="5332CE3A" w14:textId="77777777" w:rsidTr="00623067">
        <w:tc>
          <w:tcPr>
            <w:tcW w:w="2593" w:type="dxa"/>
            <w:vAlign w:val="bottom"/>
          </w:tcPr>
          <w:p w14:paraId="75CCA26C" w14:textId="77777777" w:rsidR="002C28F6" w:rsidRPr="00AF3847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468012E1" w14:textId="77777777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A610F24" w14:textId="77777777" w:rsidR="002C28F6" w:rsidRPr="00AF3847" w:rsidRDefault="002C28F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7" w:type="dxa"/>
            <w:gridSpan w:val="10"/>
            <w:vAlign w:val="bottom"/>
          </w:tcPr>
          <w:p w14:paraId="388EA3E8" w14:textId="77777777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C28F6" w:rsidRPr="00AF3847" w14:paraId="4EE19C29" w14:textId="77777777" w:rsidTr="00623067">
        <w:tc>
          <w:tcPr>
            <w:tcW w:w="2593" w:type="dxa"/>
            <w:vAlign w:val="bottom"/>
          </w:tcPr>
          <w:p w14:paraId="5F1E63D4" w14:textId="5316D2C2" w:rsidR="002C28F6" w:rsidRPr="00AF3847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3" w:type="dxa"/>
            <w:gridSpan w:val="2"/>
          </w:tcPr>
          <w:p w14:paraId="2BE8B746" w14:textId="77777777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</w:tcPr>
          <w:p w14:paraId="19CBCA8E" w14:textId="77777777" w:rsidR="002C28F6" w:rsidRPr="00AF3847" w:rsidRDefault="002C28F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A26600F" w14:textId="34C2D171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6D3FFB4F" w14:textId="77777777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</w:tcPr>
          <w:p w14:paraId="4A98FA10" w14:textId="02E7AB0F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4" w:type="dxa"/>
            <w:vAlign w:val="bottom"/>
          </w:tcPr>
          <w:p w14:paraId="69BE1519" w14:textId="77777777" w:rsidR="002C28F6" w:rsidRPr="00AF3847" w:rsidRDefault="002C28F6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C3C3F64" w14:textId="0E387C91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3" w:type="dxa"/>
            <w:vAlign w:val="bottom"/>
          </w:tcPr>
          <w:p w14:paraId="6E58BAF7" w14:textId="77777777" w:rsidR="002C28F6" w:rsidRPr="00AF3847" w:rsidRDefault="002C28F6" w:rsidP="00ED3EB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5D097530" w14:textId="77777777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AF3847" w14:paraId="43E3DBF9" w14:textId="77777777" w:rsidTr="00623067">
        <w:trPr>
          <w:gridAfter w:val="1"/>
          <w:wAfter w:w="16" w:type="dxa"/>
        </w:trPr>
        <w:tc>
          <w:tcPr>
            <w:tcW w:w="2593" w:type="dxa"/>
            <w:vAlign w:val="bottom"/>
          </w:tcPr>
          <w:p w14:paraId="4030B60C" w14:textId="77777777" w:rsidR="002C28F6" w:rsidRPr="00AF3847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8" w:type="dxa"/>
            <w:gridSpan w:val="12"/>
          </w:tcPr>
          <w:p w14:paraId="27C4CC71" w14:textId="77777777" w:rsidR="002C28F6" w:rsidRPr="00AF3847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AF3847" w14:paraId="31E2389F" w14:textId="77777777" w:rsidTr="00623067">
        <w:tc>
          <w:tcPr>
            <w:tcW w:w="3676" w:type="dxa"/>
            <w:gridSpan w:val="3"/>
          </w:tcPr>
          <w:p w14:paraId="177ABFE4" w14:textId="697FE1CB" w:rsidR="002C28F6" w:rsidRPr="00AF3847" w:rsidRDefault="00242D2C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233A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5B205EE6" w14:textId="77777777" w:rsidR="002C28F6" w:rsidRPr="00AF3847" w:rsidRDefault="002C28F6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03E58BEE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835CBEE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62DD3237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ADC5021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50FAEE42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459345E0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3DEC6B6E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AF3847" w14:paraId="3E8204F9" w14:textId="77777777" w:rsidTr="00623067">
        <w:tc>
          <w:tcPr>
            <w:tcW w:w="3676" w:type="dxa"/>
            <w:gridSpan w:val="3"/>
          </w:tcPr>
          <w:p w14:paraId="4EA3078C" w14:textId="77777777" w:rsidR="002C28F6" w:rsidRPr="00AF3847" w:rsidRDefault="002C28F6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</w:tcPr>
          <w:p w14:paraId="5F657341" w14:textId="77777777" w:rsidR="002C28F6" w:rsidRPr="00AF3847" w:rsidRDefault="002C28F6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520365F2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76ACCE1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742B706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5740825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6F69384C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2A1B90A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0144912C" w14:textId="77777777" w:rsidR="002C28F6" w:rsidRPr="00AF3847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59" w:rsidRPr="00AF3847" w14:paraId="273B5DAD" w14:textId="77777777" w:rsidTr="00623067">
        <w:tc>
          <w:tcPr>
            <w:tcW w:w="2593" w:type="dxa"/>
          </w:tcPr>
          <w:p w14:paraId="09A90BE5" w14:textId="77777777" w:rsidR="00C36559" w:rsidRPr="00AF3847" w:rsidRDefault="00C36559" w:rsidP="00C365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3" w:type="dxa"/>
            <w:gridSpan w:val="2"/>
          </w:tcPr>
          <w:p w14:paraId="3539F86E" w14:textId="1B40E3B1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206,599</w:t>
            </w:r>
          </w:p>
        </w:tc>
        <w:tc>
          <w:tcPr>
            <w:tcW w:w="264" w:type="dxa"/>
          </w:tcPr>
          <w:p w14:paraId="0BFC5C32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6B69A189" w14:textId="5CDDB359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(206,599)</w:t>
            </w:r>
          </w:p>
        </w:tc>
        <w:tc>
          <w:tcPr>
            <w:tcW w:w="273" w:type="dxa"/>
          </w:tcPr>
          <w:p w14:paraId="4E66E786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CCCE91A" w14:textId="5595FF87" w:rsidR="00C36559" w:rsidRPr="00AF3847" w:rsidRDefault="00C36559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C177A17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6BB3908E" w14:textId="558353F0" w:rsidR="00C36559" w:rsidRPr="00AF3847" w:rsidRDefault="00C36559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2BD8D5F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1CE56409" w14:textId="7D75C82E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(206,599)</w:t>
            </w:r>
          </w:p>
        </w:tc>
      </w:tr>
      <w:tr w:rsidR="00C36559" w:rsidRPr="00AF3847" w14:paraId="2273964C" w14:textId="77777777" w:rsidTr="00623067">
        <w:tc>
          <w:tcPr>
            <w:tcW w:w="2593" w:type="dxa"/>
          </w:tcPr>
          <w:p w14:paraId="700A453E" w14:textId="542A3F45" w:rsidR="00C36559" w:rsidRPr="00AF3847" w:rsidRDefault="00C36559" w:rsidP="00C365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3" w:type="dxa"/>
            <w:gridSpan w:val="2"/>
          </w:tcPr>
          <w:p w14:paraId="550F5847" w14:textId="461318B5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23030E" w:rsidRPr="00AF38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30E" w:rsidRPr="00AF3847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64" w:type="dxa"/>
          </w:tcPr>
          <w:p w14:paraId="48BA8644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36BDBCD0" w14:textId="7C98AD0C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30E" w:rsidRPr="00AF3847">
              <w:rPr>
                <w:rFonts w:asciiTheme="majorBidi" w:hAnsiTheme="majorBidi" w:cstheme="majorBidi"/>
                <w:sz w:val="30"/>
                <w:szCs w:val="30"/>
              </w:rPr>
              <w:t>645,773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280156CC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66BA4C7" w14:textId="7678CF42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A9D49DF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7F27D935" w14:textId="2A37FF12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6C4C75B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3620C6B3" w14:textId="3E2470ED" w:rsidR="00C36559" w:rsidRPr="00AF3847" w:rsidRDefault="008D0AC0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30E" w:rsidRPr="00AF3847">
              <w:rPr>
                <w:rFonts w:asciiTheme="majorBidi" w:hAnsiTheme="majorBidi" w:cstheme="majorBidi"/>
                <w:sz w:val="30"/>
                <w:szCs w:val="30"/>
              </w:rPr>
              <w:t>645,773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6559" w:rsidRPr="00AF3847" w14:paraId="7AD2C8E3" w14:textId="77777777" w:rsidTr="00623067">
        <w:tc>
          <w:tcPr>
            <w:tcW w:w="2593" w:type="dxa"/>
          </w:tcPr>
          <w:p w14:paraId="3F89F17C" w14:textId="77777777" w:rsidR="00C36559" w:rsidRPr="00AF3847" w:rsidRDefault="00C36559" w:rsidP="00C365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3" w:type="dxa"/>
            <w:gridSpan w:val="2"/>
          </w:tcPr>
          <w:p w14:paraId="2A01EAA7" w14:textId="256A8624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56,585</w:t>
            </w:r>
          </w:p>
        </w:tc>
        <w:tc>
          <w:tcPr>
            <w:tcW w:w="264" w:type="dxa"/>
          </w:tcPr>
          <w:p w14:paraId="2693E2E2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273C641" w14:textId="2B730CA3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(13,910)</w:t>
            </w:r>
          </w:p>
        </w:tc>
        <w:tc>
          <w:tcPr>
            <w:tcW w:w="273" w:type="dxa"/>
          </w:tcPr>
          <w:p w14:paraId="7E897065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9A9C926" w14:textId="11CB5296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(36,483)</w:t>
            </w:r>
          </w:p>
        </w:tc>
        <w:tc>
          <w:tcPr>
            <w:tcW w:w="264" w:type="dxa"/>
          </w:tcPr>
          <w:p w14:paraId="0196BDC1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0EFA4DD6" w14:textId="4753986E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(15,834)</w:t>
            </w:r>
          </w:p>
        </w:tc>
        <w:tc>
          <w:tcPr>
            <w:tcW w:w="273" w:type="dxa"/>
          </w:tcPr>
          <w:p w14:paraId="3388D17A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22D90648" w14:textId="66E90749" w:rsidR="00C36559" w:rsidRPr="00AF3847" w:rsidRDefault="00623067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559" w:rsidRPr="00AF3847">
              <w:rPr>
                <w:rFonts w:asciiTheme="majorBidi" w:hAnsiTheme="majorBidi" w:cstheme="majorBidi"/>
                <w:sz w:val="30"/>
                <w:szCs w:val="30"/>
              </w:rPr>
              <w:t>66,227)</w:t>
            </w:r>
          </w:p>
        </w:tc>
      </w:tr>
      <w:tr w:rsidR="00C36559" w:rsidRPr="00AF3847" w14:paraId="785864DE" w14:textId="77777777" w:rsidTr="00623067">
        <w:tc>
          <w:tcPr>
            <w:tcW w:w="2593" w:type="dxa"/>
          </w:tcPr>
          <w:p w14:paraId="0371B507" w14:textId="77777777" w:rsidR="00C36559" w:rsidRPr="00AF3847" w:rsidRDefault="00C36559" w:rsidP="00C365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3A6F7C" w14:textId="2405A67D" w:rsidR="00C36559" w:rsidRPr="00AF3847" w:rsidRDefault="000A311E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264" w:type="dxa"/>
          </w:tcPr>
          <w:p w14:paraId="28D3CCC1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62C062" w14:textId="5CBCB09A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</w:t>
            </w:r>
            <w:r w:rsidR="000A311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477B5940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21BCA6F" w14:textId="767083F5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(36,483)</w:t>
            </w:r>
          </w:p>
        </w:tc>
        <w:tc>
          <w:tcPr>
            <w:tcW w:w="264" w:type="dxa"/>
          </w:tcPr>
          <w:p w14:paraId="5F31EA86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FF0D98" w14:textId="294C107C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(15,834)</w:t>
            </w:r>
          </w:p>
        </w:tc>
        <w:tc>
          <w:tcPr>
            <w:tcW w:w="273" w:type="dxa"/>
          </w:tcPr>
          <w:p w14:paraId="0BB93DD0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8513E0" w14:textId="22BDDFFE" w:rsidR="00C36559" w:rsidRPr="00AF3847" w:rsidRDefault="00623067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</w:t>
            </w:r>
            <w:r w:rsidR="000A311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36559" w:rsidRPr="00AF3847" w14:paraId="147AB4DB" w14:textId="77777777" w:rsidTr="00623067">
        <w:trPr>
          <w:trHeight w:val="50"/>
        </w:trPr>
        <w:tc>
          <w:tcPr>
            <w:tcW w:w="2593" w:type="dxa"/>
          </w:tcPr>
          <w:p w14:paraId="72229973" w14:textId="77777777" w:rsidR="00C36559" w:rsidRPr="00AF3847" w:rsidRDefault="00C36559" w:rsidP="00C3655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3465B3E9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4" w:type="dxa"/>
          </w:tcPr>
          <w:p w14:paraId="3CB3B11C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549E533E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" w:type="dxa"/>
          </w:tcPr>
          <w:p w14:paraId="58EC43B8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AEECDA5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4" w:type="dxa"/>
          </w:tcPr>
          <w:p w14:paraId="3654310C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56EA67CF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" w:type="dxa"/>
          </w:tcPr>
          <w:p w14:paraId="799D50DB" w14:textId="77777777" w:rsidR="00C36559" w:rsidRPr="00AF3847" w:rsidRDefault="00C36559" w:rsidP="00C3655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2333C78A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59" w:rsidRPr="00AF3847" w14:paraId="63A37D19" w14:textId="77777777" w:rsidTr="00623067">
        <w:trPr>
          <w:gridAfter w:val="1"/>
          <w:wAfter w:w="16" w:type="dxa"/>
        </w:trPr>
        <w:tc>
          <w:tcPr>
            <w:tcW w:w="3676" w:type="dxa"/>
            <w:gridSpan w:val="3"/>
          </w:tcPr>
          <w:p w14:paraId="0D5E2F42" w14:textId="25953898" w:rsidR="00C36559" w:rsidRPr="00AF3847" w:rsidRDefault="00C36559" w:rsidP="00C36559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7147A02F" w14:textId="77777777" w:rsidR="00C36559" w:rsidRPr="00AF3847" w:rsidRDefault="00C36559" w:rsidP="00C36559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92787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CCE5B02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8623F5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C1E4BBD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746A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D1AEFC9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6DAD70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59" w:rsidRPr="00AF3847" w14:paraId="79506755" w14:textId="77777777" w:rsidTr="00623067">
        <w:trPr>
          <w:gridAfter w:val="1"/>
          <w:wAfter w:w="16" w:type="dxa"/>
        </w:trPr>
        <w:tc>
          <w:tcPr>
            <w:tcW w:w="3676" w:type="dxa"/>
            <w:gridSpan w:val="3"/>
          </w:tcPr>
          <w:p w14:paraId="12031901" w14:textId="77777777" w:rsidR="00C36559" w:rsidRPr="00AF3847" w:rsidRDefault="00C36559" w:rsidP="00C36559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1BE2E494" w14:textId="77777777" w:rsidR="00C36559" w:rsidRPr="00AF3847" w:rsidRDefault="00C36559" w:rsidP="00C36559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B17E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71123AA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5791F205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FE8BAD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127DF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2A33615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5E9393" w14:textId="77777777" w:rsidR="00C36559" w:rsidRPr="00AF3847" w:rsidRDefault="00C36559" w:rsidP="00C36559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59" w:rsidRPr="00AF3847" w14:paraId="05688DEC" w14:textId="77777777" w:rsidTr="00623067">
        <w:trPr>
          <w:gridAfter w:val="1"/>
          <w:wAfter w:w="16" w:type="dxa"/>
        </w:trPr>
        <w:tc>
          <w:tcPr>
            <w:tcW w:w="2593" w:type="dxa"/>
          </w:tcPr>
          <w:p w14:paraId="035207AE" w14:textId="77777777" w:rsidR="00C36559" w:rsidRPr="00AF3847" w:rsidRDefault="00C36559" w:rsidP="00C365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3" w:type="dxa"/>
            <w:gridSpan w:val="2"/>
          </w:tcPr>
          <w:p w14:paraId="7CFD5E32" w14:textId="28D0C954" w:rsidR="00C36559" w:rsidRPr="00AF3847" w:rsidRDefault="00C36559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199,754</w:t>
            </w:r>
          </w:p>
        </w:tc>
        <w:tc>
          <w:tcPr>
            <w:tcW w:w="270" w:type="dxa"/>
            <w:gridSpan w:val="2"/>
          </w:tcPr>
          <w:p w14:paraId="1F13A904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7CACE" w14:textId="2D257129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(199,754)</w:t>
            </w:r>
          </w:p>
        </w:tc>
        <w:tc>
          <w:tcPr>
            <w:tcW w:w="273" w:type="dxa"/>
          </w:tcPr>
          <w:p w14:paraId="6D3C1E32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65F4A71" w14:textId="1E185B1B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0B7A8A5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D8262" w14:textId="782D874B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70FA52D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405778" w14:textId="6255D87F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(199,754)</w:t>
            </w:r>
          </w:p>
        </w:tc>
      </w:tr>
      <w:tr w:rsidR="00C36559" w:rsidRPr="00AF3847" w14:paraId="1C2A47B0" w14:textId="77777777" w:rsidTr="00623067">
        <w:trPr>
          <w:gridAfter w:val="1"/>
          <w:wAfter w:w="16" w:type="dxa"/>
        </w:trPr>
        <w:tc>
          <w:tcPr>
            <w:tcW w:w="2593" w:type="dxa"/>
          </w:tcPr>
          <w:p w14:paraId="2488C264" w14:textId="35D95653" w:rsidR="00C36559" w:rsidRPr="00AF3847" w:rsidRDefault="00C36559" w:rsidP="00C365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3" w:type="dxa"/>
            <w:gridSpan w:val="2"/>
          </w:tcPr>
          <w:p w14:paraId="2D9634E5" w14:textId="6CC85416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900,007</w:t>
            </w:r>
          </w:p>
        </w:tc>
        <w:tc>
          <w:tcPr>
            <w:tcW w:w="270" w:type="dxa"/>
            <w:gridSpan w:val="2"/>
          </w:tcPr>
          <w:p w14:paraId="7678025D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FAD6E" w14:textId="10730B10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(900,007)</w:t>
            </w:r>
          </w:p>
        </w:tc>
        <w:tc>
          <w:tcPr>
            <w:tcW w:w="273" w:type="dxa"/>
          </w:tcPr>
          <w:p w14:paraId="0FAD5AB6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87DB470" w14:textId="276BDC39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7FE8A1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4E52" w14:textId="05AC3592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2254D7F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1AD356" w14:textId="125F5C8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(900,007)</w:t>
            </w:r>
          </w:p>
        </w:tc>
      </w:tr>
      <w:tr w:rsidR="00C36559" w:rsidRPr="00AF3847" w14:paraId="1236D0E8" w14:textId="77777777" w:rsidTr="00623067">
        <w:trPr>
          <w:gridAfter w:val="1"/>
          <w:wAfter w:w="16" w:type="dxa"/>
        </w:trPr>
        <w:tc>
          <w:tcPr>
            <w:tcW w:w="2593" w:type="dxa"/>
          </w:tcPr>
          <w:p w14:paraId="17194139" w14:textId="77777777" w:rsidR="00C36559" w:rsidRPr="00AF3847" w:rsidRDefault="00C36559" w:rsidP="00C36559">
            <w:pPr>
              <w:ind w:left="160" w:right="-2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083" w:type="dxa"/>
            <w:gridSpan w:val="2"/>
          </w:tcPr>
          <w:p w14:paraId="5C4EAF26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C20C64" w14:textId="51A23905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</w:p>
        </w:tc>
        <w:tc>
          <w:tcPr>
            <w:tcW w:w="270" w:type="dxa"/>
            <w:gridSpan w:val="2"/>
          </w:tcPr>
          <w:p w14:paraId="32624653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C1E22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09F43A" w14:textId="3C9CD678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(2,450)</w:t>
            </w:r>
          </w:p>
        </w:tc>
        <w:tc>
          <w:tcPr>
            <w:tcW w:w="273" w:type="dxa"/>
          </w:tcPr>
          <w:p w14:paraId="5DEB1522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FEC4022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71C6E" w14:textId="556558DA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EA6867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FD61D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7D96E5" w14:textId="3B15F99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512B7DF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F6D5918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B41282" w14:textId="50FFD472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(2,450)</w:t>
            </w:r>
          </w:p>
        </w:tc>
      </w:tr>
      <w:tr w:rsidR="00C36559" w:rsidRPr="00AF3847" w14:paraId="1B944EF5" w14:textId="77777777" w:rsidTr="00623067">
        <w:trPr>
          <w:gridAfter w:val="1"/>
          <w:wAfter w:w="16" w:type="dxa"/>
        </w:trPr>
        <w:tc>
          <w:tcPr>
            <w:tcW w:w="2593" w:type="dxa"/>
          </w:tcPr>
          <w:p w14:paraId="5BF9194A" w14:textId="77777777" w:rsidR="00C36559" w:rsidRPr="00AF3847" w:rsidRDefault="00C36559" w:rsidP="00C365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3" w:type="dxa"/>
            <w:gridSpan w:val="2"/>
          </w:tcPr>
          <w:p w14:paraId="7E4C10E2" w14:textId="5772441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49,202</w:t>
            </w:r>
          </w:p>
        </w:tc>
        <w:tc>
          <w:tcPr>
            <w:tcW w:w="270" w:type="dxa"/>
            <w:gridSpan w:val="2"/>
          </w:tcPr>
          <w:p w14:paraId="4730A89C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141EA" w14:textId="67DC8472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(11,988)</w:t>
            </w:r>
          </w:p>
        </w:tc>
        <w:tc>
          <w:tcPr>
            <w:tcW w:w="273" w:type="dxa"/>
          </w:tcPr>
          <w:p w14:paraId="010A6E4D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8362D9C" w14:textId="2C0E90D1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(28,001)</w:t>
            </w:r>
          </w:p>
        </w:tc>
        <w:tc>
          <w:tcPr>
            <w:tcW w:w="270" w:type="dxa"/>
            <w:gridSpan w:val="2"/>
          </w:tcPr>
          <w:p w14:paraId="21805E8A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7A132" w14:textId="5514F4A4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(19,312)</w:t>
            </w:r>
          </w:p>
        </w:tc>
        <w:tc>
          <w:tcPr>
            <w:tcW w:w="273" w:type="dxa"/>
          </w:tcPr>
          <w:p w14:paraId="23AFE12E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5E73FC" w14:textId="0185F475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(59,301)</w:t>
            </w:r>
          </w:p>
        </w:tc>
      </w:tr>
      <w:tr w:rsidR="00C36559" w:rsidRPr="00AF3847" w14:paraId="45F22541" w14:textId="77777777" w:rsidTr="00623067">
        <w:trPr>
          <w:gridAfter w:val="1"/>
          <w:wAfter w:w="16" w:type="dxa"/>
        </w:trPr>
        <w:tc>
          <w:tcPr>
            <w:tcW w:w="2593" w:type="dxa"/>
          </w:tcPr>
          <w:p w14:paraId="23A5E0A0" w14:textId="77777777" w:rsidR="00C36559" w:rsidRPr="00AF3847" w:rsidRDefault="00C36559" w:rsidP="00C365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A728E0" w14:textId="55AB06F0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1,151,413</w:t>
            </w:r>
          </w:p>
        </w:tc>
        <w:tc>
          <w:tcPr>
            <w:tcW w:w="270" w:type="dxa"/>
            <w:gridSpan w:val="2"/>
          </w:tcPr>
          <w:p w14:paraId="00D7EF8C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0D7CFC" w14:textId="11D1F4DD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(1,114,199)</w:t>
            </w:r>
          </w:p>
        </w:tc>
        <w:tc>
          <w:tcPr>
            <w:tcW w:w="273" w:type="dxa"/>
          </w:tcPr>
          <w:p w14:paraId="5B80D96A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921A546" w14:textId="45D671CD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(28,001)</w:t>
            </w:r>
          </w:p>
        </w:tc>
        <w:tc>
          <w:tcPr>
            <w:tcW w:w="270" w:type="dxa"/>
            <w:gridSpan w:val="2"/>
          </w:tcPr>
          <w:p w14:paraId="1ACE729B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0F67AA" w14:textId="1FFA08CD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(19,312)</w:t>
            </w:r>
          </w:p>
        </w:tc>
        <w:tc>
          <w:tcPr>
            <w:tcW w:w="273" w:type="dxa"/>
          </w:tcPr>
          <w:p w14:paraId="5308F046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8F68FAA" w14:textId="0AFFD438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(1,161,512)</w:t>
            </w:r>
          </w:p>
        </w:tc>
      </w:tr>
      <w:tr w:rsidR="00C36559" w:rsidRPr="00AF3847" w14:paraId="465EA349" w14:textId="77777777" w:rsidTr="00623067">
        <w:trPr>
          <w:gridAfter w:val="1"/>
          <w:wAfter w:w="16" w:type="dxa"/>
          <w:trHeight w:val="50"/>
        </w:trPr>
        <w:tc>
          <w:tcPr>
            <w:tcW w:w="2593" w:type="dxa"/>
          </w:tcPr>
          <w:p w14:paraId="758C06CD" w14:textId="77777777" w:rsidR="00C36559" w:rsidRPr="00AF3847" w:rsidRDefault="00C36559" w:rsidP="00C3655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17EDDEA9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1B83BA5C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912168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" w:type="dxa"/>
          </w:tcPr>
          <w:p w14:paraId="05BB5F49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0433875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2DD9982D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AFCE9E" w14:textId="77777777" w:rsidR="00C36559" w:rsidRPr="00AF3847" w:rsidRDefault="00C36559" w:rsidP="00C3655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" w:type="dxa"/>
          </w:tcPr>
          <w:p w14:paraId="66964436" w14:textId="77777777" w:rsidR="00C36559" w:rsidRPr="00AF3847" w:rsidRDefault="00C36559" w:rsidP="00C3655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DC3AA07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59" w:rsidRPr="00AF3847" w14:paraId="31D7BCC4" w14:textId="77777777" w:rsidTr="00623067">
        <w:trPr>
          <w:gridAfter w:val="1"/>
          <w:wAfter w:w="16" w:type="dxa"/>
        </w:trPr>
        <w:tc>
          <w:tcPr>
            <w:tcW w:w="3676" w:type="dxa"/>
            <w:gridSpan w:val="3"/>
          </w:tcPr>
          <w:p w14:paraId="37AB1212" w14:textId="6D1D78CB" w:rsidR="00C36559" w:rsidRPr="00AF3847" w:rsidRDefault="000C421C" w:rsidP="00C3655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C36559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="00C36559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8E0FB41" w14:textId="77777777" w:rsidR="00C36559" w:rsidRPr="00AF3847" w:rsidRDefault="00C36559" w:rsidP="00C3655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3C7BA" w14:textId="77777777" w:rsidR="00C36559" w:rsidRPr="00AF3847" w:rsidRDefault="00C36559" w:rsidP="00C3655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3E1FF9D" w14:textId="77777777" w:rsidR="00C36559" w:rsidRPr="00AF3847" w:rsidRDefault="00C36559" w:rsidP="00C3655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0180A18" w14:textId="77777777" w:rsidR="00C36559" w:rsidRPr="00AF3847" w:rsidRDefault="00C36559" w:rsidP="00C3655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5480F50" w14:textId="77777777" w:rsidR="00C36559" w:rsidRPr="00AF3847" w:rsidRDefault="00C36559" w:rsidP="00C3655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04CAC" w14:textId="77777777" w:rsidR="00C36559" w:rsidRPr="00AF3847" w:rsidRDefault="00C36559" w:rsidP="00C3655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D0A4FCD" w14:textId="77777777" w:rsidR="00C36559" w:rsidRPr="00AF3847" w:rsidRDefault="00C36559" w:rsidP="00C3655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A46C34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59" w:rsidRPr="00AF3847" w14:paraId="5FE60716" w14:textId="77777777" w:rsidTr="00623067">
        <w:trPr>
          <w:gridAfter w:val="1"/>
          <w:wAfter w:w="16" w:type="dxa"/>
        </w:trPr>
        <w:tc>
          <w:tcPr>
            <w:tcW w:w="2593" w:type="dxa"/>
          </w:tcPr>
          <w:p w14:paraId="3C7175AF" w14:textId="77777777" w:rsidR="00C36559" w:rsidRPr="00AF3847" w:rsidRDefault="00C36559" w:rsidP="00C36559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  <w:gridSpan w:val="2"/>
          </w:tcPr>
          <w:p w14:paraId="67BC832D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60155ED" w14:textId="77777777" w:rsidR="00C36559" w:rsidRPr="00AF3847" w:rsidRDefault="00C36559" w:rsidP="00C365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A3340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59CE30A" w14:textId="77777777" w:rsidR="00C36559" w:rsidRPr="00AF3847" w:rsidRDefault="00C36559" w:rsidP="00C365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EBEA05E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21B16A9" w14:textId="77777777" w:rsidR="00C36559" w:rsidRPr="00AF3847" w:rsidRDefault="00C36559" w:rsidP="00C365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10313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D1FB3C9" w14:textId="77777777" w:rsidR="00C36559" w:rsidRPr="00AF3847" w:rsidRDefault="00C36559" w:rsidP="00C3655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411596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59" w:rsidRPr="00AF3847" w14:paraId="79D0CFD3" w14:textId="77777777" w:rsidTr="00623067">
        <w:trPr>
          <w:gridAfter w:val="1"/>
          <w:wAfter w:w="16" w:type="dxa"/>
        </w:trPr>
        <w:tc>
          <w:tcPr>
            <w:tcW w:w="2593" w:type="dxa"/>
          </w:tcPr>
          <w:p w14:paraId="16AAD0E7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3" w:type="dxa"/>
            <w:gridSpan w:val="2"/>
          </w:tcPr>
          <w:p w14:paraId="321CF5B3" w14:textId="30C48663" w:rsidR="00C36559" w:rsidRPr="00AF3847" w:rsidRDefault="00C36559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(708)</w:t>
            </w:r>
          </w:p>
        </w:tc>
        <w:tc>
          <w:tcPr>
            <w:tcW w:w="270" w:type="dxa"/>
            <w:gridSpan w:val="2"/>
          </w:tcPr>
          <w:p w14:paraId="1C0AAE52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E2E8B" w14:textId="7E644453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(33,205)</w:t>
            </w:r>
          </w:p>
        </w:tc>
        <w:tc>
          <w:tcPr>
            <w:tcW w:w="273" w:type="dxa"/>
          </w:tcPr>
          <w:p w14:paraId="60DC7185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3FBF228" w14:textId="679E257A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3859F27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784F7" w14:textId="3910A6F1" w:rsidR="00C36559" w:rsidRPr="00AF3847" w:rsidRDefault="00C36559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4F4E3DA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D60028" w14:textId="4EE13B6C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(33,205)</w:t>
            </w:r>
          </w:p>
        </w:tc>
      </w:tr>
      <w:tr w:rsidR="00C36559" w:rsidRPr="00AF3847" w14:paraId="05375749" w14:textId="77777777" w:rsidTr="00623067">
        <w:trPr>
          <w:gridAfter w:val="1"/>
          <w:wAfter w:w="16" w:type="dxa"/>
        </w:trPr>
        <w:tc>
          <w:tcPr>
            <w:tcW w:w="2593" w:type="dxa"/>
          </w:tcPr>
          <w:p w14:paraId="5AC1D4ED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59126AED" w14:textId="31B19034" w:rsidR="00C36559" w:rsidRPr="00AF3847" w:rsidRDefault="00C36559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9CF657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A34531" w14:textId="03F5D8EF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32,497</w:t>
            </w:r>
          </w:p>
        </w:tc>
        <w:tc>
          <w:tcPr>
            <w:tcW w:w="273" w:type="dxa"/>
          </w:tcPr>
          <w:p w14:paraId="74A23D9E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F22C7EB" w14:textId="09900B9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5C3D0A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9E8B17" w14:textId="76194D42" w:rsidR="00C36559" w:rsidRPr="00AF3847" w:rsidRDefault="00C36559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A4ABEC1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084E44F" w14:textId="43B5E00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32,497</w:t>
            </w:r>
          </w:p>
        </w:tc>
      </w:tr>
      <w:tr w:rsidR="00C36559" w:rsidRPr="00AF3847" w14:paraId="4DEA23AC" w14:textId="77777777" w:rsidTr="00623067">
        <w:trPr>
          <w:gridAfter w:val="1"/>
          <w:wAfter w:w="16" w:type="dxa"/>
        </w:trPr>
        <w:tc>
          <w:tcPr>
            <w:tcW w:w="2593" w:type="dxa"/>
          </w:tcPr>
          <w:p w14:paraId="371C41EB" w14:textId="77777777" w:rsidR="00C36559" w:rsidRPr="00AF3847" w:rsidRDefault="00C36559" w:rsidP="00C365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19B4C3" w14:textId="3DAE9D0F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(708)</w:t>
            </w:r>
          </w:p>
        </w:tc>
        <w:tc>
          <w:tcPr>
            <w:tcW w:w="270" w:type="dxa"/>
            <w:gridSpan w:val="2"/>
          </w:tcPr>
          <w:p w14:paraId="3F387601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3E40B" w14:textId="6ECC12B3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(708)</w:t>
            </w:r>
          </w:p>
        </w:tc>
        <w:tc>
          <w:tcPr>
            <w:tcW w:w="273" w:type="dxa"/>
          </w:tcPr>
          <w:p w14:paraId="3A20787A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ABAAB2D" w14:textId="25F65D75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45A26F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7541EF" w14:textId="776C11DD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56F3DD9" w14:textId="77777777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7A48760" w14:textId="07F64C9D" w:rsidR="00C36559" w:rsidRPr="00AF3847" w:rsidRDefault="00C36559" w:rsidP="00C3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(708)</w:t>
            </w:r>
          </w:p>
        </w:tc>
      </w:tr>
      <w:tr w:rsidR="002C28F6" w:rsidRPr="00AF3847" w14:paraId="589594ED" w14:textId="77777777" w:rsidTr="00623067">
        <w:trPr>
          <w:gridAfter w:val="1"/>
          <w:wAfter w:w="16" w:type="dxa"/>
          <w:tblHeader/>
        </w:trPr>
        <w:tc>
          <w:tcPr>
            <w:tcW w:w="2599" w:type="dxa"/>
            <w:gridSpan w:val="2"/>
            <w:vAlign w:val="bottom"/>
          </w:tcPr>
          <w:p w14:paraId="43A3D117" w14:textId="77777777" w:rsidR="002C28F6" w:rsidRPr="00AF3847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11"/>
          </w:tcPr>
          <w:p w14:paraId="7E994268" w14:textId="77777777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2C28F6" w:rsidRPr="00AF3847" w14:paraId="3FD5687F" w14:textId="77777777" w:rsidTr="00623067">
        <w:trPr>
          <w:gridAfter w:val="1"/>
          <w:wAfter w:w="16" w:type="dxa"/>
          <w:tblHeader/>
        </w:trPr>
        <w:tc>
          <w:tcPr>
            <w:tcW w:w="2599" w:type="dxa"/>
            <w:gridSpan w:val="2"/>
            <w:vAlign w:val="bottom"/>
          </w:tcPr>
          <w:p w14:paraId="7D7F3FC1" w14:textId="77777777" w:rsidR="002C28F6" w:rsidRPr="00AF3847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15BDD264" w14:textId="77777777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E3D02CC" w14:textId="77777777" w:rsidR="002C28F6" w:rsidRPr="00AF3847" w:rsidRDefault="002C28F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8"/>
            <w:vAlign w:val="bottom"/>
          </w:tcPr>
          <w:p w14:paraId="75A115FC" w14:textId="77777777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C28F6" w:rsidRPr="00AF3847" w14:paraId="5C8FCAA2" w14:textId="77777777" w:rsidTr="00623067">
        <w:trPr>
          <w:gridAfter w:val="1"/>
          <w:wAfter w:w="16" w:type="dxa"/>
          <w:tblHeader/>
        </w:trPr>
        <w:tc>
          <w:tcPr>
            <w:tcW w:w="2599" w:type="dxa"/>
            <w:gridSpan w:val="2"/>
            <w:vAlign w:val="bottom"/>
          </w:tcPr>
          <w:p w14:paraId="7916A507" w14:textId="21972DED" w:rsidR="002C28F6" w:rsidRPr="00AF3847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7" w:type="dxa"/>
          </w:tcPr>
          <w:p w14:paraId="74C5F606" w14:textId="77777777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697C4760" w14:textId="77777777" w:rsidR="002C28F6" w:rsidRPr="00AF3847" w:rsidRDefault="002C28F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CB302C" w14:textId="2B5353EE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11040352" w14:textId="77777777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</w:tcPr>
          <w:p w14:paraId="62001384" w14:textId="492D476E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gridSpan w:val="2"/>
            <w:vAlign w:val="bottom"/>
          </w:tcPr>
          <w:p w14:paraId="37F987AB" w14:textId="77777777" w:rsidR="002C28F6" w:rsidRPr="00AF3847" w:rsidRDefault="002C28F6" w:rsidP="00AC34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D6875B" w14:textId="2C8591D5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3" w:type="dxa"/>
            <w:vAlign w:val="bottom"/>
          </w:tcPr>
          <w:p w14:paraId="13139EE7" w14:textId="77777777" w:rsidR="002C28F6" w:rsidRPr="00AF3847" w:rsidRDefault="002C28F6" w:rsidP="00AC34D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72C3CCAC" w14:textId="77777777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AF3847" w14:paraId="5F026BBB" w14:textId="77777777" w:rsidTr="00623067">
        <w:trPr>
          <w:gridAfter w:val="1"/>
          <w:wAfter w:w="16" w:type="dxa"/>
          <w:tblHeader/>
        </w:trPr>
        <w:tc>
          <w:tcPr>
            <w:tcW w:w="2599" w:type="dxa"/>
            <w:gridSpan w:val="2"/>
            <w:vAlign w:val="bottom"/>
          </w:tcPr>
          <w:p w14:paraId="135D9547" w14:textId="77777777" w:rsidR="002C28F6" w:rsidRPr="00AF3847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11"/>
          </w:tcPr>
          <w:p w14:paraId="083471E7" w14:textId="77777777" w:rsidR="002C28F6" w:rsidRPr="00AF3847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AF3847" w14:paraId="4E3ABB1D" w14:textId="77777777" w:rsidTr="00623067">
        <w:trPr>
          <w:gridAfter w:val="1"/>
          <w:wAfter w:w="16" w:type="dxa"/>
        </w:trPr>
        <w:tc>
          <w:tcPr>
            <w:tcW w:w="3676" w:type="dxa"/>
            <w:gridSpan w:val="3"/>
          </w:tcPr>
          <w:p w14:paraId="7AEBC357" w14:textId="255A0F1F" w:rsidR="002C28F6" w:rsidRPr="00AF3847" w:rsidRDefault="00242D2C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233A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41B1DBB6" w14:textId="77777777" w:rsidR="002C28F6" w:rsidRPr="00AF3847" w:rsidRDefault="002C28F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6BFBD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836A1B5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2E673BF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F33BCD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A2A5F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34864F0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5530B7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AF3847" w14:paraId="595108BB" w14:textId="77777777" w:rsidTr="00623067">
        <w:trPr>
          <w:gridAfter w:val="1"/>
          <w:wAfter w:w="16" w:type="dxa"/>
        </w:trPr>
        <w:tc>
          <w:tcPr>
            <w:tcW w:w="3676" w:type="dxa"/>
            <w:gridSpan w:val="3"/>
          </w:tcPr>
          <w:p w14:paraId="3E29312F" w14:textId="77777777" w:rsidR="002C28F6" w:rsidRPr="00AF3847" w:rsidRDefault="002C28F6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D50B642" w14:textId="77777777" w:rsidR="002C28F6" w:rsidRPr="00AF3847" w:rsidRDefault="002C28F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CE82E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913FD42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EE7B0EE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7B8023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FAB35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288110F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032938" w14:textId="77777777" w:rsidR="002C28F6" w:rsidRPr="00AF384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D57" w:rsidRPr="00AF3847" w14:paraId="5AA347E2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14C8E167" w14:textId="77777777" w:rsidR="00C64D57" w:rsidRPr="00AF3847" w:rsidRDefault="00C64D57" w:rsidP="00C64D5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77" w:type="dxa"/>
          </w:tcPr>
          <w:p w14:paraId="797BDC5E" w14:textId="4BFF3C7C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207,906</w:t>
            </w:r>
          </w:p>
        </w:tc>
        <w:tc>
          <w:tcPr>
            <w:tcW w:w="270" w:type="dxa"/>
            <w:gridSpan w:val="2"/>
          </w:tcPr>
          <w:p w14:paraId="1FC20BF2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0F7E3" w14:textId="4850D53A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(207,906)</w:t>
            </w:r>
          </w:p>
        </w:tc>
        <w:tc>
          <w:tcPr>
            <w:tcW w:w="273" w:type="dxa"/>
          </w:tcPr>
          <w:p w14:paraId="2742A96A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36A1B5A" w14:textId="681B0C7B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8A82F59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D5980" w14:textId="6BA6146C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1CF5A1E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AC109D6" w14:textId="00FDA8EA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(207,906)</w:t>
            </w:r>
          </w:p>
        </w:tc>
      </w:tr>
      <w:tr w:rsidR="00C64D57" w:rsidRPr="00AF3847" w14:paraId="69D701E3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30CA844B" w14:textId="68CC74F1" w:rsidR="00C64D57" w:rsidRPr="00AF3847" w:rsidRDefault="00C64D57" w:rsidP="00C64D5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</w:tcPr>
          <w:p w14:paraId="644201A4" w14:textId="47C07502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3030E" w:rsidRPr="00AF38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30E" w:rsidRPr="00AF3847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70" w:type="dxa"/>
            <w:gridSpan w:val="2"/>
          </w:tcPr>
          <w:p w14:paraId="5345ECF5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060ED" w14:textId="1C3E1ED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30E" w:rsidRPr="00AF3847">
              <w:rPr>
                <w:rFonts w:asciiTheme="majorBidi" w:hAnsiTheme="majorBidi" w:cstheme="majorBidi"/>
                <w:sz w:val="30"/>
                <w:szCs w:val="30"/>
              </w:rPr>
              <w:t>585,055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FB3297B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74B352A" w14:textId="70BAC723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B43723D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8249CD" w14:textId="5D6A5BC2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2562DCB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2782F0" w14:textId="11F6FF25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30E" w:rsidRPr="00AF3847">
              <w:rPr>
                <w:rFonts w:asciiTheme="majorBidi" w:hAnsiTheme="majorBidi" w:cstheme="majorBidi"/>
                <w:sz w:val="30"/>
                <w:szCs w:val="30"/>
              </w:rPr>
              <w:t>585,055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4D57" w:rsidRPr="00AF3847" w14:paraId="319D5617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45098DBB" w14:textId="77777777" w:rsidR="00C64D57" w:rsidRPr="00AF3847" w:rsidRDefault="00C64D57" w:rsidP="00C64D5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1A8F169A" w14:textId="29EF187D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47,359</w:t>
            </w:r>
          </w:p>
        </w:tc>
        <w:tc>
          <w:tcPr>
            <w:tcW w:w="270" w:type="dxa"/>
            <w:gridSpan w:val="2"/>
          </w:tcPr>
          <w:p w14:paraId="7E62D959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92F82" w14:textId="033685F6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(12,983)</w:t>
            </w:r>
          </w:p>
        </w:tc>
        <w:tc>
          <w:tcPr>
            <w:tcW w:w="273" w:type="dxa"/>
          </w:tcPr>
          <w:p w14:paraId="79E05195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DA6CCA6" w14:textId="327A034C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(32,693)</w:t>
            </w:r>
          </w:p>
        </w:tc>
        <w:tc>
          <w:tcPr>
            <w:tcW w:w="270" w:type="dxa"/>
            <w:gridSpan w:val="2"/>
          </w:tcPr>
          <w:p w14:paraId="7305B82B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74ED8" w14:textId="5C52D240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(7,225)</w:t>
            </w:r>
          </w:p>
        </w:tc>
        <w:tc>
          <w:tcPr>
            <w:tcW w:w="273" w:type="dxa"/>
          </w:tcPr>
          <w:p w14:paraId="25188CD0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DEC0F5" w14:textId="0D5F7E63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(52,901)</w:t>
            </w:r>
          </w:p>
        </w:tc>
      </w:tr>
      <w:tr w:rsidR="00C64D57" w:rsidRPr="00AF3847" w14:paraId="464CAC93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7BFC7716" w14:textId="77777777" w:rsidR="00C64D57" w:rsidRPr="00AF3847" w:rsidRDefault="00C64D57" w:rsidP="00C64D5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F7172D1" w14:textId="054B251D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70" w:type="dxa"/>
            <w:gridSpan w:val="2"/>
          </w:tcPr>
          <w:p w14:paraId="5E4E7E16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7FABF" w14:textId="0010230C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(80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586B2250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110485B" w14:textId="77FACD62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(32,693)</w:t>
            </w:r>
          </w:p>
        </w:tc>
        <w:tc>
          <w:tcPr>
            <w:tcW w:w="270" w:type="dxa"/>
            <w:gridSpan w:val="2"/>
          </w:tcPr>
          <w:p w14:paraId="08B4971D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5F507" w14:textId="08535B34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(7,225)</w:t>
            </w:r>
          </w:p>
        </w:tc>
        <w:tc>
          <w:tcPr>
            <w:tcW w:w="273" w:type="dxa"/>
          </w:tcPr>
          <w:p w14:paraId="4C65B794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5407EC8" w14:textId="2B80340B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</w:t>
            </w:r>
            <w:r w:rsidR="006E15E3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030E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64D57" w:rsidRPr="00AF3847" w14:paraId="429E6D66" w14:textId="77777777" w:rsidTr="00623067">
        <w:trPr>
          <w:gridAfter w:val="1"/>
          <w:wAfter w:w="16" w:type="dxa"/>
        </w:trPr>
        <w:tc>
          <w:tcPr>
            <w:tcW w:w="3676" w:type="dxa"/>
            <w:gridSpan w:val="3"/>
          </w:tcPr>
          <w:p w14:paraId="7C886473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178295FA" w14:textId="77777777" w:rsidR="00C64D57" w:rsidRPr="00AF3847" w:rsidRDefault="00C64D57" w:rsidP="00C64D57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C05797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</w:tcPr>
          <w:p w14:paraId="78ECDF12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32369D9E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4497569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2A3422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</w:tcPr>
          <w:p w14:paraId="0B1EC0EA" w14:textId="77777777" w:rsidR="00C64D57" w:rsidRPr="00AF3847" w:rsidRDefault="00C64D57" w:rsidP="00C64D57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5DB8C34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4D57" w:rsidRPr="00AF3847" w14:paraId="5766C76A" w14:textId="77777777" w:rsidTr="00623067">
        <w:trPr>
          <w:gridAfter w:val="1"/>
          <w:wAfter w:w="16" w:type="dxa"/>
        </w:trPr>
        <w:tc>
          <w:tcPr>
            <w:tcW w:w="3676" w:type="dxa"/>
            <w:gridSpan w:val="3"/>
          </w:tcPr>
          <w:p w14:paraId="2E61EEC6" w14:textId="27E32232" w:rsidR="00C64D57" w:rsidRPr="00AF3847" w:rsidRDefault="00C64D57" w:rsidP="00C64D57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7E11EE6E" w14:textId="77777777" w:rsidR="00C64D57" w:rsidRPr="00AF3847" w:rsidRDefault="00C64D57" w:rsidP="00C64D5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DD43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CD90B04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D884A5B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995DDA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2310A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4D1012FE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B56EC0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D57" w:rsidRPr="00AF3847" w14:paraId="2CBF2FDB" w14:textId="77777777" w:rsidTr="00623067">
        <w:trPr>
          <w:gridAfter w:val="1"/>
          <w:wAfter w:w="16" w:type="dxa"/>
        </w:trPr>
        <w:tc>
          <w:tcPr>
            <w:tcW w:w="3676" w:type="dxa"/>
            <w:gridSpan w:val="3"/>
          </w:tcPr>
          <w:p w14:paraId="1CFD1D87" w14:textId="77777777" w:rsidR="00C64D57" w:rsidRPr="00AF3847" w:rsidRDefault="00C64D57" w:rsidP="00C64D57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5628CB9" w14:textId="77777777" w:rsidR="00C64D57" w:rsidRPr="00AF3847" w:rsidRDefault="00C64D57" w:rsidP="00C64D5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D7664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F73A45C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2752295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BC7AB4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C3DA9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7962FF3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BA2F8E" w14:textId="77777777" w:rsidR="00C64D57" w:rsidRPr="00AF3847" w:rsidRDefault="00C64D57" w:rsidP="00C64D5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D57" w:rsidRPr="00AF3847" w14:paraId="3E251066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3D9BB329" w14:textId="77777777" w:rsidR="00C64D57" w:rsidRPr="00AF3847" w:rsidRDefault="00C64D57" w:rsidP="00C64D5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77" w:type="dxa"/>
          </w:tcPr>
          <w:p w14:paraId="1934F421" w14:textId="7F860822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201,249</w:t>
            </w:r>
          </w:p>
        </w:tc>
        <w:tc>
          <w:tcPr>
            <w:tcW w:w="270" w:type="dxa"/>
            <w:gridSpan w:val="2"/>
          </w:tcPr>
          <w:p w14:paraId="1F864D5D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2A52D" w14:textId="53F30F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(201,249)</w:t>
            </w:r>
          </w:p>
        </w:tc>
        <w:tc>
          <w:tcPr>
            <w:tcW w:w="273" w:type="dxa"/>
          </w:tcPr>
          <w:p w14:paraId="4397989F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C6ED8B" w14:textId="2EA51FAC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F93C8E8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F5D32" w14:textId="0FBCE25A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DF73D1A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0EFE4AF" w14:textId="5C445A81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(201,249)</w:t>
            </w:r>
          </w:p>
        </w:tc>
      </w:tr>
      <w:tr w:rsidR="00C64D57" w:rsidRPr="00AF3847" w14:paraId="604C2EB3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579559BC" w14:textId="67E8D43B" w:rsidR="00C64D57" w:rsidRPr="00AF3847" w:rsidRDefault="00C64D57" w:rsidP="00C64D5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</w:tcPr>
          <w:p w14:paraId="17A055F8" w14:textId="4550EF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868,962</w:t>
            </w:r>
          </w:p>
        </w:tc>
        <w:tc>
          <w:tcPr>
            <w:tcW w:w="270" w:type="dxa"/>
            <w:gridSpan w:val="2"/>
          </w:tcPr>
          <w:p w14:paraId="7D0EC84F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767E6" w14:textId="4CFF7196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(868,962)</w:t>
            </w:r>
          </w:p>
        </w:tc>
        <w:tc>
          <w:tcPr>
            <w:tcW w:w="273" w:type="dxa"/>
          </w:tcPr>
          <w:p w14:paraId="71C9BD4A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36FBECF" w14:textId="7EB55AA9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F80003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553BF" w14:textId="0E63F710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40AAC5E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834DCA" w14:textId="2C09E96B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(868,962)</w:t>
            </w:r>
          </w:p>
        </w:tc>
      </w:tr>
      <w:tr w:rsidR="00C64D57" w:rsidRPr="00AF3847" w14:paraId="1B6237B6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2EF2F897" w14:textId="77777777" w:rsidR="00C64D57" w:rsidRPr="00AF3847" w:rsidRDefault="00C64D57" w:rsidP="00C64D5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3A378309" w14:textId="134C8816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39,485</w:t>
            </w:r>
          </w:p>
        </w:tc>
        <w:tc>
          <w:tcPr>
            <w:tcW w:w="270" w:type="dxa"/>
            <w:gridSpan w:val="2"/>
          </w:tcPr>
          <w:p w14:paraId="7EAAC35D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15B17B" w14:textId="7A0D8224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(11,077)</w:t>
            </w:r>
          </w:p>
        </w:tc>
        <w:tc>
          <w:tcPr>
            <w:tcW w:w="273" w:type="dxa"/>
          </w:tcPr>
          <w:p w14:paraId="7346AEB2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9A8DBF8" w14:textId="73468A39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(24,228)</w:t>
            </w:r>
          </w:p>
        </w:tc>
        <w:tc>
          <w:tcPr>
            <w:tcW w:w="270" w:type="dxa"/>
            <w:gridSpan w:val="2"/>
          </w:tcPr>
          <w:p w14:paraId="5E0BBC4B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36530" w14:textId="7431A351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(9,758)</w:t>
            </w:r>
          </w:p>
        </w:tc>
        <w:tc>
          <w:tcPr>
            <w:tcW w:w="273" w:type="dxa"/>
          </w:tcPr>
          <w:p w14:paraId="4B8D910B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1022C17" w14:textId="2F5348F2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(45,063)</w:t>
            </w:r>
          </w:p>
        </w:tc>
      </w:tr>
      <w:tr w:rsidR="00C64D57" w:rsidRPr="00AF3847" w14:paraId="7283CE25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2200144A" w14:textId="77777777" w:rsidR="00C64D57" w:rsidRPr="00AF3847" w:rsidRDefault="00C64D57" w:rsidP="00C64D5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817262F" w14:textId="292242C2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1,109,696</w:t>
            </w:r>
          </w:p>
        </w:tc>
        <w:tc>
          <w:tcPr>
            <w:tcW w:w="270" w:type="dxa"/>
            <w:gridSpan w:val="2"/>
          </w:tcPr>
          <w:p w14:paraId="2B20C7F8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44857" w14:textId="2267D3F6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(1,081,288)</w:t>
            </w:r>
          </w:p>
        </w:tc>
        <w:tc>
          <w:tcPr>
            <w:tcW w:w="273" w:type="dxa"/>
          </w:tcPr>
          <w:p w14:paraId="707803E0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7399326" w14:textId="043B42C9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(24,228)</w:t>
            </w:r>
          </w:p>
        </w:tc>
        <w:tc>
          <w:tcPr>
            <w:tcW w:w="270" w:type="dxa"/>
            <w:gridSpan w:val="2"/>
          </w:tcPr>
          <w:p w14:paraId="06CEEC81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53C038" w14:textId="707DD842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(9,758)</w:t>
            </w:r>
          </w:p>
        </w:tc>
        <w:tc>
          <w:tcPr>
            <w:tcW w:w="273" w:type="dxa"/>
          </w:tcPr>
          <w:p w14:paraId="6701F663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1563032" w14:textId="26DE4182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(1,115,274)</w:t>
            </w:r>
          </w:p>
        </w:tc>
      </w:tr>
      <w:tr w:rsidR="00C64D57" w:rsidRPr="00AF3847" w14:paraId="489E0AAA" w14:textId="77777777" w:rsidTr="00623067">
        <w:trPr>
          <w:gridAfter w:val="1"/>
          <w:wAfter w:w="16" w:type="dxa"/>
          <w:trHeight w:val="50"/>
        </w:trPr>
        <w:tc>
          <w:tcPr>
            <w:tcW w:w="2599" w:type="dxa"/>
            <w:gridSpan w:val="2"/>
          </w:tcPr>
          <w:p w14:paraId="4588556E" w14:textId="77777777" w:rsidR="00C64D57" w:rsidRPr="00AF3847" w:rsidRDefault="00C64D57" w:rsidP="00C64D5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A423DB2" w14:textId="77777777" w:rsidR="00C64D57" w:rsidRPr="00AF3847" w:rsidRDefault="00C64D57" w:rsidP="00C64D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A459C3E" w14:textId="77777777" w:rsidR="00C64D57" w:rsidRPr="00AF3847" w:rsidRDefault="00C64D57" w:rsidP="00C64D57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87FAC5" w14:textId="77777777" w:rsidR="00C64D57" w:rsidRPr="00AF3847" w:rsidRDefault="00C64D57" w:rsidP="00C64D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</w:tcPr>
          <w:p w14:paraId="0AAC4856" w14:textId="77777777" w:rsidR="00C64D57" w:rsidRPr="00AF3847" w:rsidRDefault="00C64D57" w:rsidP="00C64D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E5FCCE2" w14:textId="77777777" w:rsidR="00C64D57" w:rsidRPr="00AF3847" w:rsidRDefault="00C64D57" w:rsidP="00C64D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43B214" w14:textId="77777777" w:rsidR="00C64D57" w:rsidRPr="00AF3847" w:rsidRDefault="00C64D57" w:rsidP="00C64D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1350AE" w14:textId="77777777" w:rsidR="00C64D57" w:rsidRPr="00AF3847" w:rsidRDefault="00C64D57" w:rsidP="00C64D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</w:tcPr>
          <w:p w14:paraId="2C0AEB85" w14:textId="77777777" w:rsidR="00C64D57" w:rsidRPr="00AF3847" w:rsidRDefault="00C64D57" w:rsidP="00C64D57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9FA0BA8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D57" w:rsidRPr="00AF3847" w14:paraId="22544D9F" w14:textId="77777777" w:rsidTr="00623067">
        <w:trPr>
          <w:gridAfter w:val="1"/>
          <w:wAfter w:w="16" w:type="dxa"/>
        </w:trPr>
        <w:tc>
          <w:tcPr>
            <w:tcW w:w="3676" w:type="dxa"/>
            <w:gridSpan w:val="3"/>
          </w:tcPr>
          <w:p w14:paraId="720C0567" w14:textId="77866CF9" w:rsidR="00C64D57" w:rsidRPr="00AF3847" w:rsidRDefault="000C421C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C64D57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="00C64D57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523844F7" w14:textId="77777777" w:rsidR="00C64D57" w:rsidRPr="00AF3847" w:rsidRDefault="00C64D57" w:rsidP="00C64D57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A9E02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94C8A3E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8604C5B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5E251D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8C27" w14:textId="77777777" w:rsidR="00C64D57" w:rsidRPr="00AF3847" w:rsidRDefault="00C64D57" w:rsidP="00C64D57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98753A3" w14:textId="77777777" w:rsidR="00C64D57" w:rsidRPr="00AF3847" w:rsidRDefault="00C64D57" w:rsidP="00C64D57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A07925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D57" w:rsidRPr="00AF3847" w14:paraId="19822FC4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173283B0" w14:textId="77777777" w:rsidR="00C64D57" w:rsidRPr="00AF3847" w:rsidRDefault="00C64D57" w:rsidP="00C64D57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07F2AFE3" w14:textId="77777777" w:rsidR="00C64D57" w:rsidRPr="00AF3847" w:rsidRDefault="00C64D57" w:rsidP="00C64D57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077" w:type="dxa"/>
          </w:tcPr>
          <w:p w14:paraId="04524CBE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456CE1E" w14:textId="77777777" w:rsidR="00C64D57" w:rsidRPr="00AF3847" w:rsidRDefault="00C64D57" w:rsidP="00C64D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E3E78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61F7F2D" w14:textId="77777777" w:rsidR="00C64D57" w:rsidRPr="00AF3847" w:rsidRDefault="00C64D57" w:rsidP="00C64D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15EA54F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6F897E0" w14:textId="77777777" w:rsidR="00C64D57" w:rsidRPr="00AF3847" w:rsidRDefault="00C64D57" w:rsidP="00C64D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72D7C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4C8E855" w14:textId="77777777" w:rsidR="00C64D57" w:rsidRPr="00AF3847" w:rsidRDefault="00C64D57" w:rsidP="00C64D5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85C924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D57" w:rsidRPr="00AF3847" w14:paraId="47BE5FE5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326F22D5" w14:textId="77777777" w:rsidR="00C64D57" w:rsidRPr="00AF3847" w:rsidRDefault="00C64D57" w:rsidP="00C64D57">
            <w:pPr>
              <w:tabs>
                <w:tab w:val="clear" w:pos="227"/>
              </w:tabs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77" w:type="dxa"/>
          </w:tcPr>
          <w:p w14:paraId="6C981ACB" w14:textId="3C15471C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(708)</w:t>
            </w:r>
          </w:p>
        </w:tc>
        <w:tc>
          <w:tcPr>
            <w:tcW w:w="270" w:type="dxa"/>
            <w:gridSpan w:val="2"/>
          </w:tcPr>
          <w:p w14:paraId="2248E0A6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F005E" w14:textId="1755CEC6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(33,205)</w:t>
            </w:r>
          </w:p>
        </w:tc>
        <w:tc>
          <w:tcPr>
            <w:tcW w:w="273" w:type="dxa"/>
          </w:tcPr>
          <w:p w14:paraId="661DFB99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74A1A8A" w14:textId="51EA2DFD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0E8E092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C22F8" w14:textId="1FF31542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3D66D71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3170BB" w14:textId="4B83505B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(33,205)</w:t>
            </w:r>
          </w:p>
        </w:tc>
      </w:tr>
      <w:tr w:rsidR="00C64D57" w:rsidRPr="00AF3847" w14:paraId="590CFED4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6D71A33D" w14:textId="77777777" w:rsidR="00C64D57" w:rsidRPr="00AF3847" w:rsidRDefault="00C64D57" w:rsidP="00C64D57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B904D34" w14:textId="07AE8290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EE890D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0C844D" w14:textId="4CD37713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32,497</w:t>
            </w:r>
          </w:p>
        </w:tc>
        <w:tc>
          <w:tcPr>
            <w:tcW w:w="273" w:type="dxa"/>
          </w:tcPr>
          <w:p w14:paraId="5E3C49E0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9EAF04A" w14:textId="678BE68C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5111F86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F32CF4" w14:textId="7D18701B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81034E0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C963F8" w14:textId="2D91C78D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32,497</w:t>
            </w:r>
          </w:p>
        </w:tc>
      </w:tr>
      <w:tr w:rsidR="00C64D57" w:rsidRPr="00AF3847" w14:paraId="167B6965" w14:textId="77777777" w:rsidTr="00623067">
        <w:trPr>
          <w:gridAfter w:val="1"/>
          <w:wAfter w:w="16" w:type="dxa"/>
        </w:trPr>
        <w:tc>
          <w:tcPr>
            <w:tcW w:w="2599" w:type="dxa"/>
            <w:gridSpan w:val="2"/>
          </w:tcPr>
          <w:p w14:paraId="6298EDC5" w14:textId="77777777" w:rsidR="00C64D57" w:rsidRPr="00AF3847" w:rsidRDefault="00C64D57" w:rsidP="00C64D5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FE687D8" w14:textId="24F67EF0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(708)</w:t>
            </w:r>
          </w:p>
        </w:tc>
        <w:tc>
          <w:tcPr>
            <w:tcW w:w="270" w:type="dxa"/>
            <w:gridSpan w:val="2"/>
          </w:tcPr>
          <w:p w14:paraId="69F624CF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EF1402" w14:textId="1F708978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(708)</w:t>
            </w:r>
          </w:p>
        </w:tc>
        <w:tc>
          <w:tcPr>
            <w:tcW w:w="273" w:type="dxa"/>
          </w:tcPr>
          <w:p w14:paraId="48DF5F67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C5BC19E" w14:textId="3B5687A0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1FA404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E3EA39" w14:textId="019DE676" w:rsidR="00C64D57" w:rsidRPr="00AF3847" w:rsidRDefault="00C64D57" w:rsidP="00D1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99D4C18" w14:textId="77777777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27D2830" w14:textId="219EEE79" w:rsidR="00C64D57" w:rsidRPr="00AF3847" w:rsidRDefault="00C64D57" w:rsidP="00C6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(708)</w:t>
            </w:r>
          </w:p>
        </w:tc>
      </w:tr>
    </w:tbl>
    <w:p w14:paraId="3A3C18FB" w14:textId="77777777" w:rsidR="00623067" w:rsidRPr="00AF3847" w:rsidRDefault="00623067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E78BE" w14:textId="39EC5315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กระแสเงินสดเข้า</w:t>
      </w:r>
      <w:r w:rsidRPr="00AF3847">
        <w:rPr>
          <w:rFonts w:asciiTheme="majorBidi" w:hAnsiTheme="majorBidi" w:cstheme="majorBidi"/>
          <w:sz w:val="30"/>
          <w:szCs w:val="30"/>
        </w:rPr>
        <w:t>/</w:t>
      </w:r>
      <w:r w:rsidRPr="00AF3847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</w:t>
      </w:r>
      <w:r w:rsidR="00E711A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ซึ่งเกี่ยวข้องกับ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AF3847">
        <w:rPr>
          <w:rFonts w:asciiTheme="majorBidi" w:hAnsiTheme="majorBidi" w:cstheme="majorBidi"/>
          <w:sz w:val="30"/>
          <w:szCs w:val="30"/>
          <w:cs/>
        </w:rPr>
        <w:t>ทางการเงิ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นและ</w:t>
      </w:r>
      <w:r w:rsidRPr="00AF3847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หนี้สินทางการเงินที่เป็นอนุพันธ์ที่ถือไว้เพื่อวัตถุประสงค์ในการบริหาร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ความเสี่ยง </w:t>
      </w:r>
      <w:r w:rsidRPr="00AF3847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Pr="00AF3847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การเปิดเผยแสดงให้เห็น</w:t>
      </w:r>
      <w:r w:rsidR="00310DB9" w:rsidRPr="00AF3847">
        <w:rPr>
          <w:rFonts w:asciiTheme="majorBidi" w:hAnsiTheme="majorBidi" w:cstheme="majorBidi"/>
          <w:spacing w:val="-2"/>
          <w:sz w:val="30"/>
          <w:szCs w:val="30"/>
        </w:rPr>
        <w:br/>
      </w:r>
      <w:r w:rsidRPr="00AF3847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</w:t>
      </w:r>
      <w:r w:rsidRPr="00AF3847">
        <w:rPr>
          <w:rFonts w:asciiTheme="majorBidi" w:hAnsiTheme="majorBidi" w:cstheme="majorBidi"/>
          <w:sz w:val="30"/>
          <w:szCs w:val="30"/>
          <w:cs/>
        </w:rPr>
        <w:t>ขั้นต้นของอนุพันธ์ ซึ่งชำระเป็นเงินสดด้วยจำนวนขั้นต้นพร้อมกัน</w:t>
      </w:r>
    </w:p>
    <w:p w14:paraId="58FAEAF0" w14:textId="77777777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3D1D4" w14:textId="4946B792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F384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C658748" w14:textId="77777777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3CA1F" w14:textId="77777777" w:rsidR="002C28F6" w:rsidRPr="00AF3847" w:rsidRDefault="002C28F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AF384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F3847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AF3847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</w:p>
    <w:p w14:paraId="426DCF91" w14:textId="77777777" w:rsidR="002C28F6" w:rsidRPr="00AF3847" w:rsidRDefault="002C28F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0D262" w14:textId="633FBEF9" w:rsidR="002C28F6" w:rsidRPr="00AF3847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t>(</w:t>
      </w:r>
      <w:r w:rsidRPr="00AF3847">
        <w:rPr>
          <w:rFonts w:asciiTheme="majorBidi" w:hAnsiTheme="majorBidi" w:cstheme="majorBidi"/>
          <w:sz w:val="30"/>
          <w:szCs w:val="30"/>
          <w:cs/>
        </w:rPr>
        <w:t>ข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1</w:t>
      </w:r>
      <w:r w:rsidRPr="00AF3847">
        <w:rPr>
          <w:rFonts w:asciiTheme="majorBidi" w:hAnsiTheme="majorBidi" w:cstheme="majorBidi"/>
          <w:sz w:val="30"/>
          <w:szCs w:val="30"/>
        </w:rPr>
        <w:t xml:space="preserve">) </w:t>
      </w:r>
      <w:r w:rsidRPr="00AF384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553B1DF" w14:textId="77777777" w:rsidR="002C28F6" w:rsidRPr="00AF3847" w:rsidRDefault="002C28F6" w:rsidP="00A02476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</w:p>
    <w:p w14:paraId="36DBA1A9" w14:textId="77777777" w:rsidR="002C28F6" w:rsidRPr="00AF3847" w:rsidRDefault="002C28F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22D5AE95" w14:textId="77777777" w:rsidR="002C28F6" w:rsidRPr="00AF3847" w:rsidRDefault="002C28F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2C28F6" w:rsidRPr="00AF3847" w:rsidSect="000D6FB9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29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817"/>
        <w:gridCol w:w="1134"/>
        <w:gridCol w:w="335"/>
        <w:gridCol w:w="707"/>
        <w:gridCol w:w="236"/>
        <w:gridCol w:w="851"/>
        <w:gridCol w:w="283"/>
        <w:gridCol w:w="851"/>
        <w:gridCol w:w="283"/>
        <w:gridCol w:w="851"/>
        <w:gridCol w:w="425"/>
        <w:gridCol w:w="679"/>
        <w:gridCol w:w="252"/>
        <w:gridCol w:w="1170"/>
        <w:gridCol w:w="268"/>
        <w:gridCol w:w="749"/>
        <w:gridCol w:w="236"/>
        <w:gridCol w:w="898"/>
        <w:gridCol w:w="239"/>
        <w:gridCol w:w="895"/>
        <w:gridCol w:w="236"/>
        <w:gridCol w:w="898"/>
      </w:tblGrid>
      <w:tr w:rsidR="000A22B3" w:rsidRPr="00AF3847" w14:paraId="4902049D" w14:textId="77777777" w:rsidTr="0068366C">
        <w:tc>
          <w:tcPr>
            <w:tcW w:w="2817" w:type="dxa"/>
            <w:vAlign w:val="bottom"/>
          </w:tcPr>
          <w:p w14:paraId="5A6AD7BF" w14:textId="77777777" w:rsidR="000A22B3" w:rsidRPr="00AF3847" w:rsidRDefault="000A22B3" w:rsidP="008D2E9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74" w:type="dxa"/>
            <w:gridSpan w:val="21"/>
          </w:tcPr>
          <w:p w14:paraId="3D06CD62" w14:textId="431F14A6" w:rsidR="000A22B3" w:rsidRPr="00AF3847" w:rsidRDefault="000A22B3" w:rsidP="00B15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22B3" w:rsidRPr="00AF3847" w14:paraId="0E403069" w14:textId="77777777" w:rsidTr="0068366C">
        <w:tc>
          <w:tcPr>
            <w:tcW w:w="2817" w:type="dxa"/>
            <w:vAlign w:val="bottom"/>
          </w:tcPr>
          <w:p w14:paraId="22BC4C05" w14:textId="77777777" w:rsidR="000A22B3" w:rsidRPr="00AF3847" w:rsidRDefault="000A22B3" w:rsidP="008D2E9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5" w:type="dxa"/>
            <w:gridSpan w:val="12"/>
          </w:tcPr>
          <w:p w14:paraId="17B34CAB" w14:textId="096E3CDA" w:rsidR="000A22B3" w:rsidRPr="00AF3847" w:rsidRDefault="000A22B3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5589" w:type="dxa"/>
            <w:gridSpan w:val="9"/>
          </w:tcPr>
          <w:p w14:paraId="60FE1388" w14:textId="3462D562" w:rsidR="000A22B3" w:rsidRPr="00AF3847" w:rsidRDefault="000A22B3" w:rsidP="00B15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A22B3" w:rsidRPr="00AF3847" w14:paraId="269C97B1" w14:textId="1FBEB4B9" w:rsidTr="0068366C">
        <w:tc>
          <w:tcPr>
            <w:tcW w:w="2817" w:type="dxa"/>
            <w:vAlign w:val="bottom"/>
          </w:tcPr>
          <w:p w14:paraId="01FB27B4" w14:textId="2D4440C2" w:rsidR="00713E60" w:rsidRPr="00AF3847" w:rsidRDefault="00713E60" w:rsidP="008D2E9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0817C1B9" w14:textId="77777777" w:rsidR="000A22B3" w:rsidRPr="00AF3847" w:rsidRDefault="000A22B3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2EE8BA" w14:textId="078048CD" w:rsidR="00713E60" w:rsidRPr="00AF3847" w:rsidRDefault="00713E60" w:rsidP="000A2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35" w:type="dxa"/>
          </w:tcPr>
          <w:p w14:paraId="71A2F439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7" w:type="dxa"/>
          </w:tcPr>
          <w:p w14:paraId="13801895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217550" w14:textId="77777777" w:rsidR="000A22B3" w:rsidRPr="00AF3847" w:rsidRDefault="000A22B3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BD8EE" w14:textId="5F75894F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</w:tcPr>
          <w:p w14:paraId="76FE0344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9D03B9F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83" w:type="dxa"/>
          </w:tcPr>
          <w:p w14:paraId="148BF63E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10037A8F" w14:textId="77777777" w:rsidR="000A22B3" w:rsidRPr="00AF3847" w:rsidRDefault="000A22B3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06EBC5" w14:textId="0D9E6132" w:rsidR="00713E60" w:rsidRPr="00AF3847" w:rsidRDefault="00713E60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83" w:type="dxa"/>
          </w:tcPr>
          <w:p w14:paraId="658FB2CA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F4D4442" w14:textId="77777777" w:rsidR="000A22B3" w:rsidRPr="00AF3847" w:rsidRDefault="000A22B3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F69947" w14:textId="708166AF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เงินเปโซ</w:t>
            </w:r>
          </w:p>
          <w:p w14:paraId="6A9F32D5" w14:textId="6152B86C" w:rsidR="00713E60" w:rsidRPr="00AF3847" w:rsidRDefault="00713E60" w:rsidP="0084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25" w:type="dxa"/>
          </w:tcPr>
          <w:p w14:paraId="28E9BE94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dxa"/>
          </w:tcPr>
          <w:p w14:paraId="390B6242" w14:textId="77777777" w:rsidR="000A22B3" w:rsidRPr="00AF3847" w:rsidRDefault="000A22B3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A33593" w14:textId="4240550B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252" w:type="dxa"/>
          </w:tcPr>
          <w:p w14:paraId="2CBEA549" w14:textId="6FB21A2D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44736B" w14:textId="77777777" w:rsidR="000A22B3" w:rsidRPr="00AF3847" w:rsidRDefault="000A22B3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CAE17F" w14:textId="6E1943A1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639B77B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dxa"/>
          </w:tcPr>
          <w:p w14:paraId="6F40A433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56ED2" w14:textId="77777777" w:rsidR="000A22B3" w:rsidRPr="00AF3847" w:rsidRDefault="000A22B3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E8336A" w14:textId="04C560F6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</w:tcPr>
          <w:p w14:paraId="700918C9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808C876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39" w:type="dxa"/>
          </w:tcPr>
          <w:p w14:paraId="73FF3101" w14:textId="77777777" w:rsidR="00713E60" w:rsidRPr="00AF3847" w:rsidRDefault="00713E60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95" w:type="dxa"/>
          </w:tcPr>
          <w:p w14:paraId="0D1087EA" w14:textId="77777777" w:rsidR="000A22B3" w:rsidRPr="00AF3847" w:rsidRDefault="000A22B3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C13B3" w14:textId="5DCC98D8" w:rsidR="00713E60" w:rsidRPr="00AF3847" w:rsidRDefault="00713E60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36" w:type="dxa"/>
          </w:tcPr>
          <w:p w14:paraId="6107995A" w14:textId="77777777" w:rsidR="00713E60" w:rsidRPr="00AF3847" w:rsidRDefault="00713E60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59BDB4C4" w14:textId="77777777" w:rsidR="000A22B3" w:rsidRPr="00AF3847" w:rsidRDefault="000A22B3" w:rsidP="00B15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3CF8D5" w14:textId="353BFF4B" w:rsidR="00713E60" w:rsidRPr="00AF3847" w:rsidRDefault="00713E60" w:rsidP="00B15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เงินเปโซ</w:t>
            </w:r>
          </w:p>
          <w:p w14:paraId="7227DA59" w14:textId="7222D725" w:rsidR="00713E60" w:rsidRPr="00AF3847" w:rsidRDefault="00713E60" w:rsidP="00B15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</w:tr>
      <w:tr w:rsidR="000A22B3" w:rsidRPr="00AF3847" w14:paraId="59985F47" w14:textId="7DF06A8F" w:rsidTr="0068366C">
        <w:tc>
          <w:tcPr>
            <w:tcW w:w="2817" w:type="dxa"/>
            <w:vAlign w:val="bottom"/>
          </w:tcPr>
          <w:p w14:paraId="21720437" w14:textId="77777777" w:rsidR="000A22B3" w:rsidRPr="00AF3847" w:rsidRDefault="000A22B3" w:rsidP="008D2E9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74" w:type="dxa"/>
            <w:gridSpan w:val="21"/>
          </w:tcPr>
          <w:p w14:paraId="0B34F540" w14:textId="1038991F" w:rsidR="000A22B3" w:rsidRPr="00AF3847" w:rsidRDefault="000A22B3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22B3" w:rsidRPr="00AF3847" w14:paraId="7D395CC2" w14:textId="09B15120" w:rsidTr="0068366C">
        <w:tc>
          <w:tcPr>
            <w:tcW w:w="2817" w:type="dxa"/>
          </w:tcPr>
          <w:p w14:paraId="327240C3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42B35C1" w14:textId="43187CAE" w:rsidR="00713E60" w:rsidRPr="00AF3847" w:rsidRDefault="00713E60" w:rsidP="00D167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21,355</w:t>
            </w:r>
          </w:p>
        </w:tc>
        <w:tc>
          <w:tcPr>
            <w:tcW w:w="335" w:type="dxa"/>
          </w:tcPr>
          <w:p w14:paraId="68BA20CD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478943B2" w14:textId="532228FD" w:rsidR="00713E60" w:rsidRPr="00AF3847" w:rsidRDefault="00713E60" w:rsidP="0068366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22,514</w:t>
            </w:r>
          </w:p>
        </w:tc>
        <w:tc>
          <w:tcPr>
            <w:tcW w:w="236" w:type="dxa"/>
          </w:tcPr>
          <w:p w14:paraId="77F6DABA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54321452" w14:textId="1416FCC0" w:rsidR="00713E60" w:rsidRPr="00AF3847" w:rsidRDefault="00713E60" w:rsidP="00D1676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11,205</w:t>
            </w:r>
          </w:p>
        </w:tc>
        <w:tc>
          <w:tcPr>
            <w:tcW w:w="283" w:type="dxa"/>
          </w:tcPr>
          <w:p w14:paraId="20426648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</w:tcPr>
          <w:p w14:paraId="2E5A9F7D" w14:textId="089F90D1" w:rsidR="00713E60" w:rsidRPr="00AF3847" w:rsidRDefault="00713E60" w:rsidP="008D233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83" w:type="dxa"/>
          </w:tcPr>
          <w:p w14:paraId="65A55540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</w:tcPr>
          <w:p w14:paraId="3041FDB1" w14:textId="52B3BA25" w:rsidR="00713E60" w:rsidRPr="00AF3847" w:rsidRDefault="00713E60" w:rsidP="00D167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3,779</w:t>
            </w:r>
          </w:p>
        </w:tc>
        <w:tc>
          <w:tcPr>
            <w:tcW w:w="425" w:type="dxa"/>
          </w:tcPr>
          <w:p w14:paraId="0DAABF82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" w:type="dxa"/>
          </w:tcPr>
          <w:p w14:paraId="5EE44936" w14:textId="6D0D709E" w:rsidR="00713E60" w:rsidRPr="00AF3847" w:rsidRDefault="00C7537F" w:rsidP="00C7537F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3813507" w14:textId="3D541CDE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C46619" w14:textId="4844D41E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64,585</w:t>
            </w:r>
          </w:p>
        </w:tc>
        <w:tc>
          <w:tcPr>
            <w:tcW w:w="268" w:type="dxa"/>
          </w:tcPr>
          <w:p w14:paraId="138D8B80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dxa"/>
            <w:vAlign w:val="bottom"/>
          </w:tcPr>
          <w:p w14:paraId="382D6CBE" w14:textId="138A4D4E" w:rsidR="00713E60" w:rsidRPr="00AF3847" w:rsidRDefault="00713E60" w:rsidP="00D1676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24,942</w:t>
            </w:r>
          </w:p>
        </w:tc>
        <w:tc>
          <w:tcPr>
            <w:tcW w:w="236" w:type="dxa"/>
          </w:tcPr>
          <w:p w14:paraId="41B17430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C333FF" w14:textId="3BC46AF9" w:rsidR="00713E60" w:rsidRPr="00AF3847" w:rsidRDefault="00713E60" w:rsidP="00D1676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12,101</w:t>
            </w:r>
          </w:p>
        </w:tc>
        <w:tc>
          <w:tcPr>
            <w:tcW w:w="239" w:type="dxa"/>
          </w:tcPr>
          <w:p w14:paraId="0EAEA052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5C4925BB" w14:textId="7948B0CA" w:rsidR="00713E60" w:rsidRPr="00AF3847" w:rsidRDefault="00713E60" w:rsidP="00D167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6" w:type="dxa"/>
          </w:tcPr>
          <w:p w14:paraId="62ED28F6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</w:tcPr>
          <w:p w14:paraId="7281E6EE" w14:textId="74B32985" w:rsidR="00713E60" w:rsidRPr="00AF3847" w:rsidRDefault="00713E60" w:rsidP="00D167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4,559</w:t>
            </w:r>
          </w:p>
        </w:tc>
      </w:tr>
      <w:tr w:rsidR="000A22B3" w:rsidRPr="00AF3847" w14:paraId="09BEB790" w14:textId="7C851C0A" w:rsidTr="0068366C">
        <w:tc>
          <w:tcPr>
            <w:tcW w:w="2817" w:type="dxa"/>
          </w:tcPr>
          <w:p w14:paraId="1CA878E9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063354FF" w14:textId="530277DA" w:rsidR="00713E60" w:rsidRPr="00AF3847" w:rsidRDefault="00713E60" w:rsidP="009129E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5" w:type="dxa"/>
          </w:tcPr>
          <w:p w14:paraId="7A505FA6" w14:textId="77777777" w:rsidR="00713E60" w:rsidRPr="00AF3847" w:rsidRDefault="00713E60" w:rsidP="009129EB">
            <w:pPr>
              <w:pStyle w:val="acctfourfigures"/>
              <w:tabs>
                <w:tab w:val="clear" w:pos="765"/>
                <w:tab w:val="decimal" w:pos="61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7872592A" w14:textId="434FF89E" w:rsidR="00713E60" w:rsidRPr="00AF3847" w:rsidRDefault="00713E60" w:rsidP="0068366C">
            <w:pPr>
              <w:pStyle w:val="acctfourfigures"/>
              <w:tabs>
                <w:tab w:val="clear" w:pos="765"/>
                <w:tab w:val="decimal" w:pos="2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D395D2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12772FB" w14:textId="50EB109D" w:rsidR="00713E60" w:rsidRPr="00AF3847" w:rsidRDefault="00713E60" w:rsidP="00D16767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172CAEB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3BDF7B01" w14:textId="6C835267" w:rsidR="00713E60" w:rsidRPr="00AF3847" w:rsidRDefault="00713E60" w:rsidP="0068366C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77EA2D8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2F3E7B7E" w14:textId="6FB09327" w:rsidR="00713E60" w:rsidRPr="00AF3847" w:rsidRDefault="00713E60" w:rsidP="00D167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3,411</w:t>
            </w:r>
          </w:p>
        </w:tc>
        <w:tc>
          <w:tcPr>
            <w:tcW w:w="425" w:type="dxa"/>
          </w:tcPr>
          <w:p w14:paraId="457CC52B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" w:type="dxa"/>
          </w:tcPr>
          <w:p w14:paraId="481F1C7A" w14:textId="37A64A1F" w:rsidR="00713E60" w:rsidRPr="00AF3847" w:rsidRDefault="00C7537F" w:rsidP="00C7537F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29FC128" w14:textId="13CA0499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39E4E7" w14:textId="184CC223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102,256</w:t>
            </w:r>
          </w:p>
        </w:tc>
        <w:tc>
          <w:tcPr>
            <w:tcW w:w="268" w:type="dxa"/>
          </w:tcPr>
          <w:p w14:paraId="680F40BE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dxa"/>
            <w:vAlign w:val="bottom"/>
          </w:tcPr>
          <w:p w14:paraId="2C339629" w14:textId="53C08511" w:rsidR="00713E60" w:rsidRPr="00AF3847" w:rsidRDefault="00713E60" w:rsidP="00D1676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48,275</w:t>
            </w:r>
          </w:p>
        </w:tc>
        <w:tc>
          <w:tcPr>
            <w:tcW w:w="236" w:type="dxa"/>
          </w:tcPr>
          <w:p w14:paraId="52147444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5BD3894" w14:textId="1BBDBA8A" w:rsidR="00713E60" w:rsidRPr="00AF3847" w:rsidRDefault="00713E60" w:rsidP="00D16767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77308AD6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1C4B245D" w14:textId="58AA000C" w:rsidR="00713E60" w:rsidRPr="00AF3847" w:rsidRDefault="00713E60" w:rsidP="008D233A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9A0870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14:paraId="199194E9" w14:textId="0CD0A3E1" w:rsidR="00713E60" w:rsidRPr="00AF3847" w:rsidRDefault="00713E60" w:rsidP="008D233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A22B3" w:rsidRPr="00AF3847" w14:paraId="73C3BC4B" w14:textId="010A6A11" w:rsidTr="0068366C">
        <w:tc>
          <w:tcPr>
            <w:tcW w:w="2817" w:type="dxa"/>
          </w:tcPr>
          <w:p w14:paraId="7494D67E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vAlign w:val="bottom"/>
          </w:tcPr>
          <w:p w14:paraId="0CF58F0C" w14:textId="20BCD53E" w:rsidR="00713E60" w:rsidRPr="00AF3847" w:rsidRDefault="00713E60" w:rsidP="008D23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5" w:type="dxa"/>
          </w:tcPr>
          <w:p w14:paraId="437D68CB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3D2A1EBF" w14:textId="6E0193EC" w:rsidR="00713E60" w:rsidRPr="00AF3847" w:rsidRDefault="00713E60" w:rsidP="0068366C">
            <w:pPr>
              <w:pStyle w:val="acctfourfigures"/>
              <w:tabs>
                <w:tab w:val="clear" w:pos="765"/>
                <w:tab w:val="decimal" w:pos="2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EA478D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1DC7AE9D" w14:textId="64E94015" w:rsidR="00713E60" w:rsidRPr="00AF3847" w:rsidRDefault="00713E60" w:rsidP="00D16767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0826DF7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</w:tcPr>
          <w:p w14:paraId="76C167A8" w14:textId="04FD2744" w:rsidR="00713E60" w:rsidRPr="00AF3847" w:rsidRDefault="00713E60" w:rsidP="0068366C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4B28A72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</w:tcPr>
          <w:p w14:paraId="27FD69B6" w14:textId="640A3C25" w:rsidR="00713E60" w:rsidRPr="00AF3847" w:rsidRDefault="00713E60" w:rsidP="00D167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425" w:type="dxa"/>
          </w:tcPr>
          <w:p w14:paraId="0B82C7A4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" w:type="dxa"/>
          </w:tcPr>
          <w:p w14:paraId="24C0D27A" w14:textId="01765052" w:rsidR="00713E60" w:rsidRPr="00AF3847" w:rsidRDefault="00C7537F" w:rsidP="00C7537F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8DB9E21" w14:textId="5D1C60F7" w:rsidR="00713E60" w:rsidRPr="00AF3847" w:rsidRDefault="00713E60" w:rsidP="00C753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0761F58" w14:textId="3B2BA835" w:rsidR="00713E60" w:rsidRPr="00AF3847" w:rsidRDefault="00713E60" w:rsidP="008D2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E9D240C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dxa"/>
            <w:vAlign w:val="bottom"/>
          </w:tcPr>
          <w:p w14:paraId="7D7CB939" w14:textId="14E0DF4F" w:rsidR="00713E60" w:rsidRPr="00AF3847" w:rsidRDefault="00713E60" w:rsidP="00D1676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36" w:type="dxa"/>
          </w:tcPr>
          <w:p w14:paraId="34DAB558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56BD1B3" w14:textId="11E39C50" w:rsidR="00713E60" w:rsidRPr="00AF3847" w:rsidRDefault="00713E60" w:rsidP="00D16767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5458ACF9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68F0AA57" w14:textId="63F06EE5" w:rsidR="00713E60" w:rsidRPr="00AF3847" w:rsidRDefault="00713E60" w:rsidP="008D233A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A34DF1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14:paraId="0793C33B" w14:textId="19DB2C1F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</w:tr>
      <w:tr w:rsidR="00C7537F" w:rsidRPr="00AF3847" w14:paraId="1A53533A" w14:textId="22FB4C3C" w:rsidTr="006A263A">
        <w:tc>
          <w:tcPr>
            <w:tcW w:w="2817" w:type="dxa"/>
          </w:tcPr>
          <w:p w14:paraId="704EBF44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14:paraId="180C8D51" w14:textId="782A94BD" w:rsidR="00713E60" w:rsidRPr="00AF3847" w:rsidRDefault="00713E60" w:rsidP="00D167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335" w:type="dxa"/>
          </w:tcPr>
          <w:p w14:paraId="34960869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dxa"/>
            <w:vAlign w:val="bottom"/>
          </w:tcPr>
          <w:p w14:paraId="7ACD6F85" w14:textId="4D94AC5C" w:rsidR="00713E60" w:rsidRPr="00AF3847" w:rsidRDefault="00713E60" w:rsidP="0068366C">
            <w:pPr>
              <w:pStyle w:val="acctfourfigures"/>
              <w:tabs>
                <w:tab w:val="clear" w:pos="765"/>
                <w:tab w:val="decimal" w:pos="2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3C372E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3F1DAEE9" w14:textId="634C58CB" w:rsidR="00713E60" w:rsidRPr="00AF3847" w:rsidRDefault="00713E60" w:rsidP="00D16767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0CBFA42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5C4C991B" w14:textId="7ED81A44" w:rsidR="00713E60" w:rsidRPr="00AF3847" w:rsidRDefault="00713E60" w:rsidP="0068366C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19A86A4" w14:textId="77777777" w:rsidR="00713E60" w:rsidRPr="00AF3847" w:rsidRDefault="00713E60" w:rsidP="00F27356">
            <w:pPr>
              <w:pStyle w:val="acctfourfigures"/>
              <w:tabs>
                <w:tab w:val="clear" w:pos="765"/>
                <w:tab w:val="decimal" w:pos="522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22EDA335" w14:textId="019484AC" w:rsidR="00713E60" w:rsidRPr="00AF3847" w:rsidRDefault="00713E60" w:rsidP="00F273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(1,031)</w:t>
            </w:r>
          </w:p>
        </w:tc>
        <w:tc>
          <w:tcPr>
            <w:tcW w:w="425" w:type="dxa"/>
          </w:tcPr>
          <w:p w14:paraId="11258516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" w:type="dxa"/>
          </w:tcPr>
          <w:p w14:paraId="127F88EC" w14:textId="32F41116" w:rsidR="00713E60" w:rsidRPr="00AF3847" w:rsidRDefault="00C7537F" w:rsidP="00C7537F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EB1E2C9" w14:textId="518C6806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2BEF49" w14:textId="6E36D8E2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(6,916)</w:t>
            </w:r>
          </w:p>
        </w:tc>
        <w:tc>
          <w:tcPr>
            <w:tcW w:w="268" w:type="dxa"/>
          </w:tcPr>
          <w:p w14:paraId="508795B7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dxa"/>
            <w:vAlign w:val="bottom"/>
          </w:tcPr>
          <w:p w14:paraId="7C877CC8" w14:textId="492B53AE" w:rsidR="00713E60" w:rsidRPr="00AF3847" w:rsidRDefault="00713E60" w:rsidP="008D233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(7,232)</w:t>
            </w:r>
          </w:p>
        </w:tc>
        <w:tc>
          <w:tcPr>
            <w:tcW w:w="236" w:type="dxa"/>
          </w:tcPr>
          <w:p w14:paraId="74CB115E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D664826" w14:textId="1E362489" w:rsidR="00713E60" w:rsidRPr="00AF3847" w:rsidRDefault="00713E60" w:rsidP="00D16767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7EA9D2A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0E9C396A" w14:textId="1E246BF2" w:rsidR="00713E60" w:rsidRPr="00AF3847" w:rsidRDefault="00713E60" w:rsidP="008D233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(346)</w:t>
            </w:r>
          </w:p>
        </w:tc>
        <w:tc>
          <w:tcPr>
            <w:tcW w:w="236" w:type="dxa"/>
          </w:tcPr>
          <w:p w14:paraId="5BFB8E06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</w:tcPr>
          <w:p w14:paraId="1DA85212" w14:textId="764DE406" w:rsidR="00713E60" w:rsidRPr="00AF3847" w:rsidRDefault="00713E60" w:rsidP="008D233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537F" w:rsidRPr="00AF3847" w14:paraId="74D8A2CE" w14:textId="5D613FD3" w:rsidTr="0068366C">
        <w:tc>
          <w:tcPr>
            <w:tcW w:w="2817" w:type="dxa"/>
          </w:tcPr>
          <w:p w14:paraId="09ACA8FF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DBF8B5" w14:textId="028FEB64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(24,848)</w:t>
            </w:r>
          </w:p>
        </w:tc>
        <w:tc>
          <w:tcPr>
            <w:tcW w:w="335" w:type="dxa"/>
          </w:tcPr>
          <w:p w14:paraId="74E108D3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81C7505" w14:textId="56EC766A" w:rsidR="00713E60" w:rsidRPr="00AF3847" w:rsidRDefault="00713E60" w:rsidP="00AD242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6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(4,929)</w:t>
            </w:r>
          </w:p>
        </w:tc>
        <w:tc>
          <w:tcPr>
            <w:tcW w:w="236" w:type="dxa"/>
          </w:tcPr>
          <w:p w14:paraId="76C23015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2BB8BCB" w14:textId="7F95A5C5" w:rsidR="00713E60" w:rsidRPr="00AF3847" w:rsidRDefault="00713E60" w:rsidP="008D23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(344)</w:t>
            </w:r>
          </w:p>
        </w:tc>
        <w:tc>
          <w:tcPr>
            <w:tcW w:w="283" w:type="dxa"/>
          </w:tcPr>
          <w:p w14:paraId="3FEEAF75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2CDE4A2" w14:textId="1B1D8BA6" w:rsidR="00713E60" w:rsidRPr="00AF3847" w:rsidRDefault="00713E60" w:rsidP="008D233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83" w:type="dxa"/>
          </w:tcPr>
          <w:p w14:paraId="6FC8FF7A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E90434" w14:textId="256E6205" w:rsidR="00713E60" w:rsidRPr="00AF3847" w:rsidRDefault="00713E60" w:rsidP="008D233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(2,102)</w:t>
            </w:r>
          </w:p>
        </w:tc>
        <w:tc>
          <w:tcPr>
            <w:tcW w:w="425" w:type="dxa"/>
          </w:tcPr>
          <w:p w14:paraId="1BAB23CA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54D67635" w14:textId="06AB7551" w:rsidR="00713E60" w:rsidRPr="00AF3847" w:rsidRDefault="00C7537F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52" w:type="dxa"/>
          </w:tcPr>
          <w:p w14:paraId="0823BC52" w14:textId="54A18E21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FDE95A" w14:textId="2531B4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(162,177)</w:t>
            </w:r>
          </w:p>
        </w:tc>
        <w:tc>
          <w:tcPr>
            <w:tcW w:w="268" w:type="dxa"/>
          </w:tcPr>
          <w:p w14:paraId="03EDE941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dxa"/>
            <w:vAlign w:val="bottom"/>
          </w:tcPr>
          <w:p w14:paraId="591A27FF" w14:textId="7EE4FD7D" w:rsidR="00713E60" w:rsidRPr="00AF3847" w:rsidRDefault="00713E60" w:rsidP="000A22B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 w:hanging="16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(29,951)</w:t>
            </w:r>
          </w:p>
        </w:tc>
        <w:tc>
          <w:tcPr>
            <w:tcW w:w="236" w:type="dxa"/>
          </w:tcPr>
          <w:p w14:paraId="5B7D431E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F84BBCC" w14:textId="31DD9075" w:rsidR="00713E60" w:rsidRPr="00AF3847" w:rsidRDefault="00713E60" w:rsidP="008D233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(323)</w:t>
            </w:r>
          </w:p>
        </w:tc>
        <w:tc>
          <w:tcPr>
            <w:tcW w:w="239" w:type="dxa"/>
          </w:tcPr>
          <w:p w14:paraId="52258282" w14:textId="77777777" w:rsidR="00713E60" w:rsidRPr="00AF3847" w:rsidRDefault="00713E60" w:rsidP="008D233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040CA9BE" w14:textId="1BFBAFA6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(93)</w:t>
            </w:r>
          </w:p>
        </w:tc>
        <w:tc>
          <w:tcPr>
            <w:tcW w:w="236" w:type="dxa"/>
          </w:tcPr>
          <w:p w14:paraId="5C29CC62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14:paraId="76DA5FD6" w14:textId="218E304C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(1,501)</w:t>
            </w:r>
          </w:p>
        </w:tc>
      </w:tr>
      <w:tr w:rsidR="00C7537F" w:rsidRPr="00AF3847" w14:paraId="50F50FA8" w14:textId="329B7AF2" w:rsidTr="006A263A">
        <w:trPr>
          <w:trHeight w:val="764"/>
        </w:trPr>
        <w:tc>
          <w:tcPr>
            <w:tcW w:w="2817" w:type="dxa"/>
          </w:tcPr>
          <w:p w14:paraId="35EAAF4C" w14:textId="61917200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AF384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F38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AF384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53D732" w14:textId="4C7F1133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(3,506)</w:t>
            </w:r>
          </w:p>
        </w:tc>
        <w:tc>
          <w:tcPr>
            <w:tcW w:w="335" w:type="dxa"/>
          </w:tcPr>
          <w:p w14:paraId="367351D0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1165855" w14:textId="3CF13A14" w:rsidR="00713E60" w:rsidRPr="00AF3847" w:rsidRDefault="00713E60" w:rsidP="0068366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17,585</w:t>
            </w:r>
          </w:p>
        </w:tc>
        <w:tc>
          <w:tcPr>
            <w:tcW w:w="236" w:type="dxa"/>
          </w:tcPr>
          <w:p w14:paraId="51475818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90B78CC" w14:textId="472C9721" w:rsidR="00713E60" w:rsidRPr="00AF3847" w:rsidRDefault="00713E60" w:rsidP="00D1676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10,861</w:t>
            </w:r>
          </w:p>
        </w:tc>
        <w:tc>
          <w:tcPr>
            <w:tcW w:w="283" w:type="dxa"/>
          </w:tcPr>
          <w:p w14:paraId="0825F484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3222D97" w14:textId="59351C9C" w:rsidR="00713E60" w:rsidRPr="00AF3847" w:rsidRDefault="00713E60" w:rsidP="008D233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283" w:type="dxa"/>
          </w:tcPr>
          <w:p w14:paraId="413BD831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88A9F02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649F443" w14:textId="3092D1BA" w:rsidR="00713E60" w:rsidRPr="00AF3847" w:rsidRDefault="00713E60" w:rsidP="00D167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4,064</w:t>
            </w:r>
          </w:p>
        </w:tc>
        <w:tc>
          <w:tcPr>
            <w:tcW w:w="425" w:type="dxa"/>
          </w:tcPr>
          <w:p w14:paraId="5100AC2B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</w:tcPr>
          <w:p w14:paraId="4741BD88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41B4D25" w14:textId="53F02F60" w:rsidR="006C3368" w:rsidRPr="00AF3847" w:rsidRDefault="006C3368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52" w:type="dxa"/>
          </w:tcPr>
          <w:p w14:paraId="3093DE65" w14:textId="0D9BFBE6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E19D94" w14:textId="66DFA7E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(2,252)</w:t>
            </w:r>
          </w:p>
        </w:tc>
        <w:tc>
          <w:tcPr>
            <w:tcW w:w="268" w:type="dxa"/>
          </w:tcPr>
          <w:p w14:paraId="7D66FF11" w14:textId="77777777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43A3D" w14:textId="2D393005" w:rsidR="00713E60" w:rsidRPr="00AF3847" w:rsidRDefault="00713E60" w:rsidP="00D16767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36,196</w:t>
            </w:r>
          </w:p>
        </w:tc>
        <w:tc>
          <w:tcPr>
            <w:tcW w:w="236" w:type="dxa"/>
          </w:tcPr>
          <w:p w14:paraId="014B3B29" w14:textId="77777777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E295741" w14:textId="05F40743" w:rsidR="00713E60" w:rsidRPr="00AF3847" w:rsidRDefault="00713E60" w:rsidP="00D1676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11,778</w:t>
            </w:r>
          </w:p>
        </w:tc>
        <w:tc>
          <w:tcPr>
            <w:tcW w:w="239" w:type="dxa"/>
          </w:tcPr>
          <w:p w14:paraId="53053DC4" w14:textId="77777777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0B1F75C0" w14:textId="7DC747D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  <w:tc>
          <w:tcPr>
            <w:tcW w:w="236" w:type="dxa"/>
          </w:tcPr>
          <w:p w14:paraId="793D5690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611BED47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C86677" w14:textId="076AA579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3,369</w:t>
            </w:r>
          </w:p>
        </w:tc>
      </w:tr>
      <w:tr w:rsidR="00C7537F" w:rsidRPr="00AF3847" w14:paraId="4E5900F5" w14:textId="500FA0D2" w:rsidTr="006A263A">
        <w:tc>
          <w:tcPr>
            <w:tcW w:w="2817" w:type="dxa"/>
          </w:tcPr>
          <w:p w14:paraId="64666FC1" w14:textId="77777777" w:rsidR="00713E60" w:rsidRPr="00AF3847" w:rsidRDefault="00713E60" w:rsidP="008D233A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DA2324" w14:textId="41C3A645" w:rsidR="00713E60" w:rsidRPr="00AF3847" w:rsidRDefault="00713E60" w:rsidP="009129E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5" w:type="dxa"/>
          </w:tcPr>
          <w:p w14:paraId="738308B9" w14:textId="77777777" w:rsidR="00713E60" w:rsidRPr="00AF3847" w:rsidRDefault="00713E60" w:rsidP="009129EB">
            <w:pPr>
              <w:pStyle w:val="acctfourfigures"/>
              <w:tabs>
                <w:tab w:val="clear" w:pos="765"/>
                <w:tab w:val="decimal" w:pos="61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4F28996" w14:textId="0D4DF2E7" w:rsidR="00713E60" w:rsidRPr="00AF3847" w:rsidRDefault="00713E60" w:rsidP="0068366C">
            <w:pPr>
              <w:pStyle w:val="acctfourfigures"/>
              <w:tabs>
                <w:tab w:val="clear" w:pos="765"/>
                <w:tab w:val="decimal" w:pos="2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94F404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86223F4" w14:textId="52643C66" w:rsidR="00713E60" w:rsidRPr="00AF3847" w:rsidRDefault="00713E60" w:rsidP="00D16767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80A3410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A7C1D48" w14:textId="6A6E05AB" w:rsidR="00713E60" w:rsidRPr="00AF3847" w:rsidRDefault="00713E60" w:rsidP="0068366C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67C3A56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B8A447" w14:textId="19DC718D" w:rsidR="00713E60" w:rsidRPr="00AF3847" w:rsidRDefault="00713E60" w:rsidP="000A2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25" w:type="dxa"/>
          </w:tcPr>
          <w:p w14:paraId="384CA2C5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3CD153C3" w14:textId="40564D65" w:rsidR="00713E60" w:rsidRPr="00AF3847" w:rsidRDefault="006C3368" w:rsidP="006C3368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D5405D7" w14:textId="165E5AE2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D6AD4A" w14:textId="215ABCEB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(33,205)</w:t>
            </w:r>
          </w:p>
        </w:tc>
        <w:tc>
          <w:tcPr>
            <w:tcW w:w="268" w:type="dxa"/>
          </w:tcPr>
          <w:p w14:paraId="64C2C4A0" w14:textId="77777777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E18AD" w14:textId="310E526C" w:rsidR="00713E60" w:rsidRPr="00AF3847" w:rsidRDefault="00713E60" w:rsidP="00D1676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056391" w14:textId="77777777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AC9666E" w14:textId="0D7CC4EA" w:rsidR="00713E60" w:rsidRPr="00AF3847" w:rsidRDefault="00713E60" w:rsidP="00D16767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B6B38A4" w14:textId="77777777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0B68CBA4" w14:textId="069B0A05" w:rsidR="00713E60" w:rsidRPr="00AF3847" w:rsidRDefault="00713E60" w:rsidP="008D233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9078977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2997DF9" w14:textId="04DC2076" w:rsidR="00713E60" w:rsidRPr="00AF3847" w:rsidRDefault="00713E60" w:rsidP="002C2A4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537F" w:rsidRPr="00AF3847" w14:paraId="46192EAA" w14:textId="5582593A" w:rsidTr="006A263A">
        <w:tc>
          <w:tcPr>
            <w:tcW w:w="2817" w:type="dxa"/>
          </w:tcPr>
          <w:p w14:paraId="4786A18D" w14:textId="77777777" w:rsidR="00713E60" w:rsidRPr="00AF3847" w:rsidRDefault="00713E60" w:rsidP="008D233A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0834E" w14:textId="6DB54F58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(3,506)</w:t>
            </w:r>
          </w:p>
        </w:tc>
        <w:tc>
          <w:tcPr>
            <w:tcW w:w="335" w:type="dxa"/>
          </w:tcPr>
          <w:p w14:paraId="2FE9FC16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8AD09" w14:textId="0B5518B5" w:rsidR="00713E60" w:rsidRPr="00AF3847" w:rsidRDefault="00713E60" w:rsidP="0068366C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17,585</w:t>
            </w:r>
          </w:p>
        </w:tc>
        <w:tc>
          <w:tcPr>
            <w:tcW w:w="236" w:type="dxa"/>
          </w:tcPr>
          <w:p w14:paraId="36931254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2F51C" w14:textId="0FE42FCB" w:rsidR="00713E60" w:rsidRPr="00AF3847" w:rsidRDefault="00713E60" w:rsidP="00D1676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10,861</w:t>
            </w:r>
          </w:p>
        </w:tc>
        <w:tc>
          <w:tcPr>
            <w:tcW w:w="283" w:type="dxa"/>
          </w:tcPr>
          <w:p w14:paraId="14F20FC9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458FB" w14:textId="3420D2E7" w:rsidR="00713E60" w:rsidRPr="00AF3847" w:rsidRDefault="00713E60" w:rsidP="008D233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83" w:type="dxa"/>
          </w:tcPr>
          <w:p w14:paraId="2FE6492F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76A4171" w14:textId="1E0F7766" w:rsidR="00713E60" w:rsidRPr="00AF3847" w:rsidRDefault="00713E60" w:rsidP="00D167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4,064</w:t>
            </w:r>
          </w:p>
        </w:tc>
        <w:tc>
          <w:tcPr>
            <w:tcW w:w="425" w:type="dxa"/>
          </w:tcPr>
          <w:p w14:paraId="6D97A21D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</w:tcPr>
          <w:p w14:paraId="2D92BE3B" w14:textId="065FDEB0" w:rsidR="00713E60" w:rsidRPr="00AF3847" w:rsidRDefault="006C3368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52" w:type="dxa"/>
          </w:tcPr>
          <w:p w14:paraId="5ED7339C" w14:textId="6E6ED949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26C2A" w14:textId="0BD5FCA7" w:rsidR="00713E60" w:rsidRPr="00AF3847" w:rsidRDefault="00713E60" w:rsidP="008D23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(35,457)</w:t>
            </w:r>
          </w:p>
        </w:tc>
        <w:tc>
          <w:tcPr>
            <w:tcW w:w="268" w:type="dxa"/>
          </w:tcPr>
          <w:p w14:paraId="7C4C43CC" w14:textId="77777777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1E053" w14:textId="2B4A4579" w:rsidR="00713E60" w:rsidRPr="00AF3847" w:rsidRDefault="00713E60" w:rsidP="00D16767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36,196</w:t>
            </w:r>
          </w:p>
        </w:tc>
        <w:tc>
          <w:tcPr>
            <w:tcW w:w="236" w:type="dxa"/>
          </w:tcPr>
          <w:p w14:paraId="52978354" w14:textId="77777777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609AE" w14:textId="5B57EC47" w:rsidR="00713E60" w:rsidRPr="00AF3847" w:rsidRDefault="00713E60" w:rsidP="00D1676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11,778</w:t>
            </w:r>
          </w:p>
        </w:tc>
        <w:tc>
          <w:tcPr>
            <w:tcW w:w="239" w:type="dxa"/>
          </w:tcPr>
          <w:p w14:paraId="2BFE1BB9" w14:textId="77777777" w:rsidR="00713E60" w:rsidRPr="00AF3847" w:rsidRDefault="00713E60" w:rsidP="008D233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A54EF" w14:textId="571037E8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  <w:tc>
          <w:tcPr>
            <w:tcW w:w="236" w:type="dxa"/>
          </w:tcPr>
          <w:p w14:paraId="0E9566DD" w14:textId="77777777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4A5E084" w14:textId="243DB080" w:rsidR="00713E60" w:rsidRPr="00AF3847" w:rsidRDefault="00713E60" w:rsidP="008D23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3,369</w:t>
            </w:r>
          </w:p>
        </w:tc>
      </w:tr>
    </w:tbl>
    <w:p w14:paraId="4B320774" w14:textId="77777777" w:rsidR="002C28F6" w:rsidRPr="00AF3847" w:rsidRDefault="002C28F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</w:pPr>
    </w:p>
    <w:p w14:paraId="4F20016E" w14:textId="24EF3685" w:rsidR="00482DB4" w:rsidRPr="00AF3847" w:rsidRDefault="0048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  <w:r w:rsidRPr="00AF3847">
        <w:rPr>
          <w:rFonts w:asciiTheme="majorBidi" w:hAnsiTheme="majorBidi" w:cstheme="majorBidi"/>
          <w:sz w:val="30"/>
          <w:szCs w:val="30"/>
          <w:lang w:bidi="ar-SA"/>
        </w:rPr>
        <w:br w:type="page"/>
      </w:r>
    </w:p>
    <w:tbl>
      <w:tblPr>
        <w:tblW w:w="136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270"/>
        <w:gridCol w:w="1350"/>
        <w:gridCol w:w="270"/>
        <w:gridCol w:w="1350"/>
        <w:gridCol w:w="270"/>
        <w:gridCol w:w="1440"/>
        <w:gridCol w:w="268"/>
        <w:gridCol w:w="1433"/>
        <w:gridCol w:w="242"/>
        <w:gridCol w:w="1477"/>
      </w:tblGrid>
      <w:tr w:rsidR="00504198" w:rsidRPr="00AF3847" w14:paraId="61A0995A" w14:textId="77777777" w:rsidTr="0098207D">
        <w:tc>
          <w:tcPr>
            <w:tcW w:w="3870" w:type="dxa"/>
            <w:vAlign w:val="bottom"/>
          </w:tcPr>
          <w:p w14:paraId="5697B584" w14:textId="77777777" w:rsidR="00504198" w:rsidRPr="00AF3847" w:rsidRDefault="00504198" w:rsidP="004A0D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1"/>
          </w:tcPr>
          <w:p w14:paraId="1ECAB579" w14:textId="24A0326A" w:rsidR="00504198" w:rsidRPr="00AF3847" w:rsidRDefault="0098207D" w:rsidP="004A0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07D" w:rsidRPr="00AF3847" w14:paraId="7216E498" w14:textId="77777777" w:rsidTr="0098207D">
        <w:tc>
          <w:tcPr>
            <w:tcW w:w="3870" w:type="dxa"/>
            <w:vAlign w:val="bottom"/>
          </w:tcPr>
          <w:p w14:paraId="0A875C66" w14:textId="77777777" w:rsidR="0098207D" w:rsidRPr="00AF3847" w:rsidRDefault="0098207D" w:rsidP="004A0D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4FBA0080" w14:textId="2FDDD27C" w:rsidR="0098207D" w:rsidRPr="00AF3847" w:rsidRDefault="00242D2C" w:rsidP="004A0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33BA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DB20664" w14:textId="77777777" w:rsidR="0098207D" w:rsidRPr="00AF3847" w:rsidRDefault="0098207D" w:rsidP="004A0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510CC60E" w14:textId="246A0D70" w:rsidR="0098207D" w:rsidRPr="00AF3847" w:rsidRDefault="00242D2C" w:rsidP="004A0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33BA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83D22" w:rsidRPr="00AF3847" w14:paraId="57822629" w14:textId="77777777" w:rsidTr="0098207D">
        <w:tc>
          <w:tcPr>
            <w:tcW w:w="3870" w:type="dxa"/>
            <w:vAlign w:val="bottom"/>
          </w:tcPr>
          <w:p w14:paraId="14FA6155" w14:textId="2DA8A9E0" w:rsidR="00583D22" w:rsidRPr="00AF3847" w:rsidRDefault="00583D22" w:rsidP="004A0D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6474BF1C" w14:textId="7388AABF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6DD48F14" w14:textId="77777777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0B6183" w14:textId="77777777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1E06A" w14:textId="18A8CFCF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278AF696" w14:textId="77777777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7E6BDA" w14:textId="77777777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646E92" w14:textId="37CAC761" w:rsidR="00583D22" w:rsidRPr="00AF3847" w:rsidRDefault="009B14EE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270" w:type="dxa"/>
          </w:tcPr>
          <w:p w14:paraId="23AA685C" w14:textId="7F781256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5276B25" w14:textId="513A8503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4464062" w14:textId="77777777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D0D9DA1" w14:textId="77777777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20D68D" w14:textId="1E6505A7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42" w:type="dxa"/>
          </w:tcPr>
          <w:p w14:paraId="64D3CF17" w14:textId="77777777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24969B2E" w14:textId="77777777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BC868A" w14:textId="40CC0070" w:rsidR="00583D22" w:rsidRPr="00AF3847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</w:tr>
      <w:tr w:rsidR="00C85EF3" w:rsidRPr="00AF3847" w14:paraId="3F032631" w14:textId="77777777">
        <w:tc>
          <w:tcPr>
            <w:tcW w:w="3870" w:type="dxa"/>
            <w:vAlign w:val="bottom"/>
          </w:tcPr>
          <w:p w14:paraId="776287CD" w14:textId="77777777" w:rsidR="00C85EF3" w:rsidRPr="00AF3847" w:rsidRDefault="00C85EF3" w:rsidP="004A0D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1"/>
          </w:tcPr>
          <w:p w14:paraId="0688892D" w14:textId="26A7AC28" w:rsidR="00C85EF3" w:rsidRPr="00AF3847" w:rsidRDefault="00C85EF3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33BA" w:rsidRPr="00AF3847" w14:paraId="6D6F8299" w14:textId="452CA510">
        <w:tc>
          <w:tcPr>
            <w:tcW w:w="3870" w:type="dxa"/>
          </w:tcPr>
          <w:p w14:paraId="55874DEC" w14:textId="77777777" w:rsidR="00B633BA" w:rsidRPr="00AF3847" w:rsidRDefault="00B633BA" w:rsidP="00B633B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2C546FA" w14:textId="48A9F285" w:rsidR="00B633BA" w:rsidRPr="00AF3847" w:rsidRDefault="009B14EE" w:rsidP="007625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21,355</w:t>
            </w:r>
          </w:p>
        </w:tc>
        <w:tc>
          <w:tcPr>
            <w:tcW w:w="270" w:type="dxa"/>
          </w:tcPr>
          <w:p w14:paraId="2540C268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6EE49A" w14:textId="07553247" w:rsidR="00B633BA" w:rsidRPr="00AF3847" w:rsidRDefault="009B14EE" w:rsidP="0076255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22,514</w:t>
            </w:r>
          </w:p>
        </w:tc>
        <w:tc>
          <w:tcPr>
            <w:tcW w:w="270" w:type="dxa"/>
          </w:tcPr>
          <w:p w14:paraId="7944B318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48B1FC0" w14:textId="60DEE041" w:rsidR="00B633BA" w:rsidRPr="00AF3847" w:rsidRDefault="009B14EE" w:rsidP="0068366C">
            <w:pPr>
              <w:pStyle w:val="acctfourfigures"/>
              <w:tabs>
                <w:tab w:val="clear" w:pos="765"/>
                <w:tab w:val="decimal" w:pos="2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10FF84" w14:textId="3049A6A7" w:rsidR="00B633BA" w:rsidRPr="00AF3847" w:rsidRDefault="00B633BA" w:rsidP="00B633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2AD3ADB" w14:textId="5A2EE471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64,585</w:t>
            </w:r>
          </w:p>
        </w:tc>
        <w:tc>
          <w:tcPr>
            <w:tcW w:w="268" w:type="dxa"/>
          </w:tcPr>
          <w:p w14:paraId="3AB7ABA4" w14:textId="77777777" w:rsidR="00B633BA" w:rsidRPr="00AF3847" w:rsidRDefault="00B633BA" w:rsidP="00B633BA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33408261" w14:textId="69265063" w:rsidR="00B633BA" w:rsidRPr="00AF3847" w:rsidRDefault="00B633BA" w:rsidP="00B633BA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24,942</w:t>
            </w:r>
          </w:p>
        </w:tc>
        <w:tc>
          <w:tcPr>
            <w:tcW w:w="242" w:type="dxa"/>
          </w:tcPr>
          <w:p w14:paraId="30062282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</w:tcPr>
          <w:p w14:paraId="5CC52E07" w14:textId="1B754FB0" w:rsidR="00B633BA" w:rsidRPr="00AF3847" w:rsidRDefault="00B633BA" w:rsidP="0068366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33BA" w:rsidRPr="00AF3847" w14:paraId="5DF9BF64" w14:textId="1383ACDF">
        <w:tc>
          <w:tcPr>
            <w:tcW w:w="3870" w:type="dxa"/>
          </w:tcPr>
          <w:p w14:paraId="69F219FF" w14:textId="77777777" w:rsidR="00B633BA" w:rsidRPr="00AF3847" w:rsidRDefault="00B633BA" w:rsidP="00B633B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07DC3391" w14:textId="3AC9B680" w:rsidR="00B633BA" w:rsidRPr="00AF3847" w:rsidRDefault="009B14EE" w:rsidP="0068366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B2F2AE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D14CF1B" w14:textId="6A7674E7" w:rsidR="00B633BA" w:rsidRPr="00AF3847" w:rsidRDefault="009B14EE" w:rsidP="00762558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5A2D1B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D25D924" w14:textId="614E14E6" w:rsidR="00B633BA" w:rsidRPr="00AF3847" w:rsidRDefault="009B14EE" w:rsidP="0068366C">
            <w:pPr>
              <w:pStyle w:val="acctfourfigures"/>
              <w:tabs>
                <w:tab w:val="clear" w:pos="765"/>
                <w:tab w:val="decimal" w:pos="2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EC8980" w14:textId="5CA6FC31" w:rsidR="00B633BA" w:rsidRPr="00AF3847" w:rsidRDefault="00B633BA" w:rsidP="00B633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0891B50" w14:textId="61E792A9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102,256</w:t>
            </w:r>
          </w:p>
        </w:tc>
        <w:tc>
          <w:tcPr>
            <w:tcW w:w="268" w:type="dxa"/>
          </w:tcPr>
          <w:p w14:paraId="66E99FE8" w14:textId="77777777" w:rsidR="00B633BA" w:rsidRPr="00AF3847" w:rsidRDefault="00B633BA" w:rsidP="00B633BA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2BA86AF0" w14:textId="66D343BE" w:rsidR="00B633BA" w:rsidRPr="00AF3847" w:rsidRDefault="00B633BA" w:rsidP="00B633BA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48,275</w:t>
            </w:r>
          </w:p>
        </w:tc>
        <w:tc>
          <w:tcPr>
            <w:tcW w:w="242" w:type="dxa"/>
          </w:tcPr>
          <w:p w14:paraId="58ADDB02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</w:tcPr>
          <w:p w14:paraId="3D8B90D2" w14:textId="4F037A51" w:rsidR="00B633BA" w:rsidRPr="00AF3847" w:rsidRDefault="00B633BA" w:rsidP="0068366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33BA" w:rsidRPr="00AF3847" w14:paraId="523B05CE" w14:textId="2E3FAFC4">
        <w:tc>
          <w:tcPr>
            <w:tcW w:w="3870" w:type="dxa"/>
          </w:tcPr>
          <w:p w14:paraId="3E14AD07" w14:textId="77777777" w:rsidR="00B633BA" w:rsidRPr="00AF3847" w:rsidRDefault="00B633BA" w:rsidP="00B633B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A3EACE0" w14:textId="5F1DA4C1" w:rsidR="00B633BA" w:rsidRPr="00AF3847" w:rsidRDefault="009B14EE" w:rsidP="00B633B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70" w:type="dxa"/>
          </w:tcPr>
          <w:p w14:paraId="117AF29B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B9E6FF" w14:textId="5D6FBB13" w:rsidR="00B633BA" w:rsidRPr="00AF3847" w:rsidRDefault="009B14EE" w:rsidP="00762558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DF9170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A5F6A" w14:textId="0B849BFE" w:rsidR="00B633BA" w:rsidRPr="00AF3847" w:rsidRDefault="009B14EE" w:rsidP="0068366C">
            <w:pPr>
              <w:pStyle w:val="acctfourfigures"/>
              <w:tabs>
                <w:tab w:val="clear" w:pos="765"/>
                <w:tab w:val="decimal" w:pos="2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B4C864" w14:textId="1D4B236A" w:rsidR="00B633BA" w:rsidRPr="00AF3847" w:rsidRDefault="00B633BA" w:rsidP="007C2B90">
            <w:pPr>
              <w:pStyle w:val="acctfourfigures"/>
              <w:tabs>
                <w:tab w:val="clear" w:pos="765"/>
                <w:tab w:val="decimal" w:pos="69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20EB34" w14:textId="48B6BEB0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(6,916)</w:t>
            </w:r>
          </w:p>
        </w:tc>
        <w:tc>
          <w:tcPr>
            <w:tcW w:w="268" w:type="dxa"/>
          </w:tcPr>
          <w:p w14:paraId="1EEBDD12" w14:textId="77777777" w:rsidR="00B633BA" w:rsidRPr="00AF3847" w:rsidRDefault="00B633BA" w:rsidP="00B633BA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598CB156" w14:textId="0D095955" w:rsidR="00B633BA" w:rsidRPr="00AF3847" w:rsidRDefault="00B633BA" w:rsidP="00B633B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43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(7,232)</w:t>
            </w:r>
          </w:p>
        </w:tc>
        <w:tc>
          <w:tcPr>
            <w:tcW w:w="242" w:type="dxa"/>
          </w:tcPr>
          <w:p w14:paraId="42C8CCD5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</w:tcPr>
          <w:p w14:paraId="5C46C61F" w14:textId="456875B2" w:rsidR="00B633BA" w:rsidRPr="00AF3847" w:rsidRDefault="00B633BA" w:rsidP="00B633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(346)</w:t>
            </w:r>
          </w:p>
        </w:tc>
      </w:tr>
      <w:tr w:rsidR="00B633BA" w:rsidRPr="00AF3847" w14:paraId="455517D7" w14:textId="222B7DE3" w:rsidTr="0098207D">
        <w:tc>
          <w:tcPr>
            <w:tcW w:w="3870" w:type="dxa"/>
          </w:tcPr>
          <w:p w14:paraId="3D5AA46D" w14:textId="77777777" w:rsidR="00B633BA" w:rsidRPr="00AF3847" w:rsidRDefault="00B633BA" w:rsidP="00B633B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2B559" w14:textId="60B9EC25" w:rsidR="00B633BA" w:rsidRPr="00AF3847" w:rsidRDefault="009B14EE" w:rsidP="00B633B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(24,131)</w:t>
            </w:r>
          </w:p>
        </w:tc>
        <w:tc>
          <w:tcPr>
            <w:tcW w:w="270" w:type="dxa"/>
          </w:tcPr>
          <w:p w14:paraId="3AD409AC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83EC5D" w14:textId="77C12C2D" w:rsidR="00B633BA" w:rsidRPr="00AF3847" w:rsidRDefault="009B14EE" w:rsidP="00B633B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(4,929)</w:t>
            </w:r>
          </w:p>
        </w:tc>
        <w:tc>
          <w:tcPr>
            <w:tcW w:w="270" w:type="dxa"/>
          </w:tcPr>
          <w:p w14:paraId="270FA6AB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558135" w14:textId="710F0CFA" w:rsidR="00B633BA" w:rsidRPr="00AF3847" w:rsidRDefault="009B14EE" w:rsidP="007C2B9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(24)</w:t>
            </w:r>
          </w:p>
        </w:tc>
        <w:tc>
          <w:tcPr>
            <w:tcW w:w="270" w:type="dxa"/>
          </w:tcPr>
          <w:p w14:paraId="36096ACF" w14:textId="525EAE67" w:rsidR="00B633BA" w:rsidRPr="00AF3847" w:rsidRDefault="00B633BA" w:rsidP="00B633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673669F" w14:textId="3CDC0785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(161,453)</w:t>
            </w:r>
          </w:p>
        </w:tc>
        <w:tc>
          <w:tcPr>
            <w:tcW w:w="268" w:type="dxa"/>
          </w:tcPr>
          <w:p w14:paraId="6434AAE4" w14:textId="77777777" w:rsidR="00B633BA" w:rsidRPr="00AF3847" w:rsidRDefault="00B633BA" w:rsidP="00B633BA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538CD175" w14:textId="4807E6A6" w:rsidR="00B633BA" w:rsidRPr="00AF3847" w:rsidRDefault="00B633BA" w:rsidP="00B633BA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(29,951)</w:t>
            </w:r>
          </w:p>
        </w:tc>
        <w:tc>
          <w:tcPr>
            <w:tcW w:w="242" w:type="dxa"/>
          </w:tcPr>
          <w:p w14:paraId="7F51503D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vAlign w:val="bottom"/>
          </w:tcPr>
          <w:p w14:paraId="79893325" w14:textId="0FC33557" w:rsidR="00B633BA" w:rsidRPr="00AF3847" w:rsidRDefault="00B633BA" w:rsidP="0068366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33BA" w:rsidRPr="00AF3847" w14:paraId="7D669A5C" w14:textId="1F7C0FCC" w:rsidTr="0098207D">
        <w:tc>
          <w:tcPr>
            <w:tcW w:w="3870" w:type="dxa"/>
          </w:tcPr>
          <w:p w14:paraId="6C80752F" w14:textId="4CA941C6" w:rsidR="00B633BA" w:rsidRPr="00AF3847" w:rsidRDefault="00B633BA" w:rsidP="00B633B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AF384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F38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AF384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C835D" w14:textId="45199EF7" w:rsidR="00B633BA" w:rsidRPr="00AF3847" w:rsidRDefault="009B14EE" w:rsidP="00B633B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(2,789)</w:t>
            </w:r>
          </w:p>
        </w:tc>
        <w:tc>
          <w:tcPr>
            <w:tcW w:w="270" w:type="dxa"/>
          </w:tcPr>
          <w:p w14:paraId="3BE840DB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0CE2A1" w14:textId="50B3A5F2" w:rsidR="00B633BA" w:rsidRPr="00AF3847" w:rsidRDefault="009B14EE" w:rsidP="00B633B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17,585</w:t>
            </w:r>
          </w:p>
        </w:tc>
        <w:tc>
          <w:tcPr>
            <w:tcW w:w="270" w:type="dxa"/>
          </w:tcPr>
          <w:p w14:paraId="015F28DD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EAA12C" w14:textId="07AC7680" w:rsidR="00B633BA" w:rsidRPr="00AF3847" w:rsidRDefault="007C2B90" w:rsidP="00B633B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(24)</w:t>
            </w:r>
          </w:p>
        </w:tc>
        <w:tc>
          <w:tcPr>
            <w:tcW w:w="270" w:type="dxa"/>
          </w:tcPr>
          <w:p w14:paraId="49B46C01" w14:textId="5D6A6D29" w:rsidR="00B633BA" w:rsidRPr="00AF3847" w:rsidRDefault="00B633BA" w:rsidP="00B633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115C9" w14:textId="4E30C50F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(1,528)</w:t>
            </w:r>
          </w:p>
        </w:tc>
        <w:tc>
          <w:tcPr>
            <w:tcW w:w="268" w:type="dxa"/>
          </w:tcPr>
          <w:p w14:paraId="478D8062" w14:textId="77777777" w:rsidR="00B633BA" w:rsidRPr="00AF3847" w:rsidRDefault="00B633BA" w:rsidP="00B633BA">
            <w:pPr>
              <w:pStyle w:val="NoSpacing"/>
              <w:tabs>
                <w:tab w:val="decimal" w:pos="687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30A91" w14:textId="1083CDD9" w:rsidR="00B633BA" w:rsidRPr="00AF3847" w:rsidRDefault="00B633BA" w:rsidP="00B633BA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36,034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6BEC93F1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6DA9A" w14:textId="6A79EC0F" w:rsidR="00B633BA" w:rsidRPr="00AF3847" w:rsidRDefault="00B633BA" w:rsidP="00B633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(346)</w:t>
            </w:r>
          </w:p>
        </w:tc>
      </w:tr>
      <w:tr w:rsidR="00B633BA" w:rsidRPr="00AF3847" w14:paraId="638F2550" w14:textId="6BAD2973" w:rsidTr="0098207D">
        <w:tc>
          <w:tcPr>
            <w:tcW w:w="3870" w:type="dxa"/>
          </w:tcPr>
          <w:p w14:paraId="643CC656" w14:textId="77777777" w:rsidR="00B633BA" w:rsidRPr="00AF3847" w:rsidRDefault="00B633BA" w:rsidP="00B633BA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1C875" w14:textId="02F45675" w:rsidR="00B633BA" w:rsidRPr="00AF3847" w:rsidRDefault="009B14EE" w:rsidP="0068366C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C3E39C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FF8681" w14:textId="7717DE67" w:rsidR="00B633BA" w:rsidRPr="00AF3847" w:rsidRDefault="009B14EE" w:rsidP="0068366C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D7CA7E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90EAC1" w14:textId="7E4ACCEF" w:rsidR="00B633BA" w:rsidRPr="00AF3847" w:rsidRDefault="007C2B90" w:rsidP="0068366C">
            <w:pPr>
              <w:pStyle w:val="acctfourfigures"/>
              <w:tabs>
                <w:tab w:val="clear" w:pos="765"/>
                <w:tab w:val="decimal" w:pos="2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E1DA72" w14:textId="4ED08BD3" w:rsidR="00B633BA" w:rsidRPr="00AF3847" w:rsidRDefault="00B633BA" w:rsidP="00B633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DFC6DD" w14:textId="5FB5F8BE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(33,205)</w:t>
            </w:r>
          </w:p>
        </w:tc>
        <w:tc>
          <w:tcPr>
            <w:tcW w:w="268" w:type="dxa"/>
          </w:tcPr>
          <w:p w14:paraId="44DCC90D" w14:textId="77777777" w:rsidR="00B633BA" w:rsidRPr="00AF3847" w:rsidRDefault="00B633BA" w:rsidP="00B633BA">
            <w:pPr>
              <w:pStyle w:val="NoSpacing"/>
              <w:tabs>
                <w:tab w:val="decimal" w:pos="687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9DD79" w14:textId="2176F068" w:rsidR="00B633BA" w:rsidRPr="00AF3847" w:rsidRDefault="00B633BA" w:rsidP="00A10C9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611CED4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1C0302" w14:textId="50CABC59" w:rsidR="00B633BA" w:rsidRPr="00AF3847" w:rsidRDefault="00B633BA" w:rsidP="0068366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33BA" w:rsidRPr="00AF3847" w14:paraId="6EDE2571" w14:textId="66AC42A9" w:rsidTr="0098207D">
        <w:tc>
          <w:tcPr>
            <w:tcW w:w="3870" w:type="dxa"/>
          </w:tcPr>
          <w:p w14:paraId="05974D43" w14:textId="77777777" w:rsidR="00B633BA" w:rsidRPr="00AF3847" w:rsidRDefault="00B633BA" w:rsidP="00B633BA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BC162" w14:textId="0231A78E" w:rsidR="00B633BA" w:rsidRPr="00AF3847" w:rsidRDefault="009B14EE" w:rsidP="00B633B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(2,789)</w:t>
            </w:r>
          </w:p>
        </w:tc>
        <w:tc>
          <w:tcPr>
            <w:tcW w:w="270" w:type="dxa"/>
          </w:tcPr>
          <w:p w14:paraId="5EB68F5C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6B68F" w14:textId="16F21A12" w:rsidR="00B633BA" w:rsidRPr="00AF3847" w:rsidRDefault="009B14EE" w:rsidP="00B633B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17,585</w:t>
            </w:r>
          </w:p>
        </w:tc>
        <w:tc>
          <w:tcPr>
            <w:tcW w:w="270" w:type="dxa"/>
          </w:tcPr>
          <w:p w14:paraId="42B64246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309D7" w14:textId="23D09487" w:rsidR="00B633BA" w:rsidRPr="00AF3847" w:rsidRDefault="007C2B90" w:rsidP="00B633B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(24)</w:t>
            </w:r>
          </w:p>
        </w:tc>
        <w:tc>
          <w:tcPr>
            <w:tcW w:w="270" w:type="dxa"/>
          </w:tcPr>
          <w:p w14:paraId="402CE487" w14:textId="43893E97" w:rsidR="00B633BA" w:rsidRPr="00AF3847" w:rsidRDefault="00B633BA" w:rsidP="00B633BA">
            <w:pPr>
              <w:pStyle w:val="acctfourfigures"/>
              <w:tabs>
                <w:tab w:val="clear" w:pos="765"/>
                <w:tab w:val="decimal" w:pos="880"/>
                <w:tab w:val="decimal" w:pos="9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9AF80" w14:textId="39BE527B" w:rsidR="00B633BA" w:rsidRPr="00AF3847" w:rsidRDefault="00B633BA" w:rsidP="00B633B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(34,733)</w:t>
            </w:r>
          </w:p>
        </w:tc>
        <w:tc>
          <w:tcPr>
            <w:tcW w:w="268" w:type="dxa"/>
          </w:tcPr>
          <w:p w14:paraId="05DE9C2B" w14:textId="77777777" w:rsidR="00B633BA" w:rsidRPr="00AF3847" w:rsidRDefault="00B633BA" w:rsidP="00B633BA">
            <w:pPr>
              <w:pStyle w:val="NoSpacing"/>
              <w:tabs>
                <w:tab w:val="decimal" w:pos="687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19C8DB" w14:textId="1FD33F9D" w:rsidR="00B633BA" w:rsidRPr="00AF3847" w:rsidRDefault="00B633BA" w:rsidP="00B633BA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36,034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640B7B7" w14:textId="77777777" w:rsidR="00B633BA" w:rsidRPr="00AF3847" w:rsidRDefault="00B633BA" w:rsidP="00B633B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62CA0" w14:textId="4F16504A" w:rsidR="00B633BA" w:rsidRPr="00AF3847" w:rsidRDefault="00B633BA" w:rsidP="00B633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(346)</w:t>
            </w:r>
          </w:p>
        </w:tc>
      </w:tr>
    </w:tbl>
    <w:p w14:paraId="080B5B98" w14:textId="36C59070" w:rsidR="00482DB4" w:rsidRPr="00AF3847" w:rsidRDefault="0048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  <w:r w:rsidRPr="00AF3847">
        <w:rPr>
          <w:rFonts w:asciiTheme="majorBidi" w:hAnsiTheme="majorBidi" w:cstheme="majorBidi"/>
          <w:sz w:val="30"/>
          <w:szCs w:val="30"/>
          <w:lang w:bidi="ar-SA"/>
        </w:rPr>
        <w:br w:type="page"/>
      </w:r>
    </w:p>
    <w:p w14:paraId="5442F7B2" w14:textId="77777777" w:rsidR="00482DB4" w:rsidRPr="00AF3847" w:rsidRDefault="00482DB4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482DB4" w:rsidRPr="00AF3847" w:rsidSect="00BA5EAF">
          <w:pgSz w:w="16834" w:h="11909" w:orient="landscape" w:code="9"/>
          <w:pgMar w:top="1152" w:right="691" w:bottom="1152" w:left="1152" w:header="720" w:footer="720" w:gutter="0"/>
          <w:cols w:space="720"/>
          <w:docGrid w:linePitch="245"/>
        </w:sectPr>
      </w:pPr>
    </w:p>
    <w:p w14:paraId="4F885CE1" w14:textId="073491D8" w:rsidR="002C28F6" w:rsidRPr="00AF3847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AF3847">
        <w:rPr>
          <w:rFonts w:asciiTheme="majorBidi" w:hAnsiTheme="majorBidi" w:cstheme="majorBidi"/>
          <w:sz w:val="30"/>
          <w:szCs w:val="30"/>
          <w:cs/>
        </w:rPr>
        <w:t>ข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3</w:t>
      </w:r>
      <w:r w:rsidRPr="00AF3847">
        <w:rPr>
          <w:rFonts w:asciiTheme="majorBidi" w:hAnsiTheme="majorBidi" w:cstheme="majorBidi"/>
          <w:sz w:val="30"/>
          <w:szCs w:val="30"/>
        </w:rPr>
        <w:t>.</w:t>
      </w:r>
      <w:r w:rsidR="00242D2C" w:rsidRPr="00AF3847">
        <w:rPr>
          <w:rFonts w:asciiTheme="majorBidi" w:hAnsiTheme="majorBidi" w:cstheme="majorBidi"/>
          <w:sz w:val="30"/>
          <w:szCs w:val="30"/>
        </w:rPr>
        <w:t>2</w:t>
      </w:r>
      <w:r w:rsidRPr="00AF3847">
        <w:rPr>
          <w:rFonts w:asciiTheme="majorBidi" w:hAnsiTheme="majorBidi" w:cstheme="majorBidi"/>
          <w:sz w:val="30"/>
          <w:szCs w:val="30"/>
        </w:rPr>
        <w:t xml:space="preserve">) </w:t>
      </w:r>
      <w:r w:rsidRPr="00AF384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3D5FF0D7" w14:textId="77777777" w:rsidR="002C28F6" w:rsidRPr="00AF3847" w:rsidRDefault="002C28F6" w:rsidP="00A02476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24A73E6D" w14:textId="77777777" w:rsidR="002C28F6" w:rsidRPr="00AF3847" w:rsidRDefault="002C28F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AF384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ตราสารหนี้และ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เงินกู้ยืมส่วนใหญ่มีอัตราดอกเบี้ยคงที่ 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AF384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AF3847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F1298AA" w14:textId="77777777" w:rsidR="002C28F6" w:rsidRPr="00AF3847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7778D05" w14:textId="7777777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5069DBCC" w14:textId="77777777" w:rsidR="002C28F6" w:rsidRPr="00AF3847" w:rsidRDefault="002C28F6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1F8EE" w14:textId="77777777" w:rsidR="002C28F6" w:rsidRPr="00AF3847" w:rsidRDefault="002C28F6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A577172" w14:textId="77777777" w:rsidR="002C28F6" w:rsidRPr="00AF3847" w:rsidRDefault="002C28F6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CAD7E" w14:textId="77777777" w:rsidR="002C28F6" w:rsidRPr="00AF38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F38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C18B5CF" w14:textId="77777777" w:rsidR="002C28F6" w:rsidRPr="00AF3847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2"/>
      </w:tblGrid>
      <w:tr w:rsidR="002C28F6" w:rsidRPr="00AF3847" w14:paraId="7FBB206C" w14:textId="77777777" w:rsidTr="00E950D7">
        <w:trPr>
          <w:tblHeader/>
        </w:trPr>
        <w:tc>
          <w:tcPr>
            <w:tcW w:w="4050" w:type="dxa"/>
          </w:tcPr>
          <w:p w14:paraId="7B038390" w14:textId="77777777" w:rsidR="002C28F6" w:rsidRPr="00AF3847" w:rsidRDefault="002C28F6" w:rsidP="00ED3EB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DB2273" w14:textId="77777777" w:rsidR="002C28F6" w:rsidRPr="00AF3847" w:rsidRDefault="002C28F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C5686D" w14:textId="77777777" w:rsidR="002C28F6" w:rsidRPr="00AF3847" w:rsidRDefault="002C28F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0D43DE7D" w14:textId="77777777" w:rsidR="002C28F6" w:rsidRPr="00AF3847" w:rsidRDefault="002C28F6" w:rsidP="00ED3EBD">
            <w:pPr>
              <w:tabs>
                <w:tab w:val="clear" w:pos="454"/>
                <w:tab w:val="clear" w:pos="680"/>
                <w:tab w:val="clear" w:pos="4678"/>
              </w:tabs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E4B" w:rsidRPr="00AF3847" w14:paraId="4163D3C2" w14:textId="77777777" w:rsidTr="00E950D7">
        <w:trPr>
          <w:tblHeader/>
        </w:trPr>
        <w:tc>
          <w:tcPr>
            <w:tcW w:w="4050" w:type="dxa"/>
          </w:tcPr>
          <w:p w14:paraId="48D7DD37" w14:textId="77777777" w:rsidR="00214E4B" w:rsidRPr="00AF3847" w:rsidRDefault="00214E4B" w:rsidP="00214E4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E59A1" w14:textId="51B37D6B" w:rsidR="00214E4B" w:rsidRPr="00AF3847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7986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D13661" w14:textId="77777777" w:rsidR="00214E4B" w:rsidRPr="00AF3847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FE640" w14:textId="2D59AAD8" w:rsidR="00214E4B" w:rsidRPr="00AF3847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7986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D11C3D" w14:textId="77777777" w:rsidR="00214E4B" w:rsidRPr="00AF3847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514B7" w14:textId="644A787F" w:rsidR="00214E4B" w:rsidRPr="00AF3847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7986" w:rsidRPr="00AF38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68B867" w14:textId="77777777" w:rsidR="00214E4B" w:rsidRPr="00AF3847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B770E14" w14:textId="751A3C83" w:rsidR="00214E4B" w:rsidRPr="00AF3847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7986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28F6" w:rsidRPr="00AF3847" w14:paraId="5360A51E" w14:textId="77777777" w:rsidTr="00E950D7">
        <w:trPr>
          <w:trHeight w:hRule="exact" w:val="420"/>
          <w:tblHeader/>
        </w:trPr>
        <w:tc>
          <w:tcPr>
            <w:tcW w:w="4050" w:type="dxa"/>
          </w:tcPr>
          <w:p w14:paraId="2DBF7FB0" w14:textId="77777777" w:rsidR="002C28F6" w:rsidRPr="00AF3847" w:rsidRDefault="002C28F6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14:paraId="26923DFC" w14:textId="77777777" w:rsidR="002C28F6" w:rsidRPr="00AF3847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AF3847" w14:paraId="7D1326E6" w14:textId="77777777" w:rsidTr="00E950D7">
        <w:trPr>
          <w:trHeight w:hRule="exact" w:val="420"/>
        </w:trPr>
        <w:tc>
          <w:tcPr>
            <w:tcW w:w="4050" w:type="dxa"/>
          </w:tcPr>
          <w:p w14:paraId="3DAB4F0F" w14:textId="77777777" w:rsidR="002C28F6" w:rsidRPr="00AF3847" w:rsidRDefault="002C28F6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7004C026" w14:textId="77777777" w:rsidR="002C28F6" w:rsidRPr="00AF3847" w:rsidRDefault="002C28F6" w:rsidP="0087049C">
            <w:pPr>
              <w:spacing w:line="34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5982" w14:textId="77777777" w:rsidR="002C28F6" w:rsidRPr="00AF3847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292B0" w14:textId="77777777" w:rsidR="002C28F6" w:rsidRPr="00AF3847" w:rsidRDefault="002C28F6" w:rsidP="0087049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24834" w14:textId="77777777" w:rsidR="002C28F6" w:rsidRPr="00AF3847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89ECC" w14:textId="77777777" w:rsidR="002C28F6" w:rsidRPr="00AF3847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20E2E1" w14:textId="77777777" w:rsidR="002C28F6" w:rsidRPr="00AF3847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ACCBCC" w14:textId="77777777" w:rsidR="002C28F6" w:rsidRPr="00AF3847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47986" w:rsidRPr="00AF3847" w14:paraId="3B543366" w14:textId="77777777" w:rsidTr="00E950D7">
        <w:trPr>
          <w:trHeight w:hRule="exact" w:val="420"/>
        </w:trPr>
        <w:tc>
          <w:tcPr>
            <w:tcW w:w="4050" w:type="dxa"/>
          </w:tcPr>
          <w:p w14:paraId="62C844EE" w14:textId="0D31B0D5" w:rsidR="00B47986" w:rsidRPr="00AF3847" w:rsidRDefault="00D26B91" w:rsidP="00B47986">
            <w:pPr>
              <w:tabs>
                <w:tab w:val="clear" w:pos="53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38095692" w14:textId="214F8289" w:rsidR="00B47986" w:rsidRPr="00AF3847" w:rsidRDefault="007C2B90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258,378</w:t>
            </w:r>
          </w:p>
        </w:tc>
        <w:tc>
          <w:tcPr>
            <w:tcW w:w="270" w:type="dxa"/>
          </w:tcPr>
          <w:p w14:paraId="594AFF65" w14:textId="77777777" w:rsidR="00B47986" w:rsidRPr="00AF3847" w:rsidRDefault="00B47986" w:rsidP="00B479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34B629" w14:textId="05D51EA8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187,271</w:t>
            </w:r>
          </w:p>
        </w:tc>
        <w:tc>
          <w:tcPr>
            <w:tcW w:w="270" w:type="dxa"/>
          </w:tcPr>
          <w:p w14:paraId="5A3D0F05" w14:textId="77777777" w:rsidR="00B47986" w:rsidRPr="00AF3847" w:rsidRDefault="00B47986" w:rsidP="00B479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37621A2" w14:textId="56665373" w:rsidR="00B47986" w:rsidRPr="00AF3847" w:rsidRDefault="003B5F4F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258,378</w:t>
            </w:r>
          </w:p>
        </w:tc>
        <w:tc>
          <w:tcPr>
            <w:tcW w:w="270" w:type="dxa"/>
          </w:tcPr>
          <w:p w14:paraId="15F5367F" w14:textId="77777777" w:rsidR="00B47986" w:rsidRPr="00AF3847" w:rsidRDefault="00B47986" w:rsidP="00B479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7B385650" w14:textId="5D3FE661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187,271</w:t>
            </w:r>
          </w:p>
        </w:tc>
      </w:tr>
      <w:tr w:rsidR="00B47986" w:rsidRPr="00AF3847" w14:paraId="1054D58B" w14:textId="77777777" w:rsidTr="00E950D7">
        <w:trPr>
          <w:trHeight w:hRule="exact" w:val="420"/>
        </w:trPr>
        <w:tc>
          <w:tcPr>
            <w:tcW w:w="4050" w:type="dxa"/>
          </w:tcPr>
          <w:p w14:paraId="28449F1B" w14:textId="77777777" w:rsidR="00B47986" w:rsidRPr="00AF3847" w:rsidRDefault="00B47986" w:rsidP="00B479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89A7C" w14:textId="57BB1F76" w:rsidR="00B47986" w:rsidRPr="00AF3847" w:rsidRDefault="007C2B90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258,378</w:t>
            </w:r>
          </w:p>
        </w:tc>
        <w:tc>
          <w:tcPr>
            <w:tcW w:w="270" w:type="dxa"/>
          </w:tcPr>
          <w:p w14:paraId="586B726B" w14:textId="77777777" w:rsidR="00B47986" w:rsidRPr="00AF3847" w:rsidRDefault="00B47986" w:rsidP="00B479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1157F3" w14:textId="64FC2220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187,271</w:t>
            </w:r>
          </w:p>
        </w:tc>
        <w:tc>
          <w:tcPr>
            <w:tcW w:w="270" w:type="dxa"/>
          </w:tcPr>
          <w:p w14:paraId="0D67E065" w14:textId="77777777" w:rsidR="00B47986" w:rsidRPr="00AF3847" w:rsidRDefault="00B47986" w:rsidP="00B479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18315F" w14:textId="15E0279A" w:rsidR="00B47986" w:rsidRPr="00AF3847" w:rsidRDefault="003B5F4F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258,378</w:t>
            </w:r>
          </w:p>
        </w:tc>
        <w:tc>
          <w:tcPr>
            <w:tcW w:w="270" w:type="dxa"/>
          </w:tcPr>
          <w:p w14:paraId="6C2AE991" w14:textId="77777777" w:rsidR="00B47986" w:rsidRPr="00AF3847" w:rsidRDefault="00B47986" w:rsidP="00B479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54F5AA2" w14:textId="052101C0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187,271</w:t>
            </w:r>
          </w:p>
        </w:tc>
      </w:tr>
      <w:tr w:rsidR="00B47986" w:rsidRPr="00AF3847" w14:paraId="52A366E8" w14:textId="77777777" w:rsidTr="00E950D7">
        <w:tblPrEx>
          <w:tblLook w:val="01E0" w:firstRow="1" w:lastRow="1" w:firstColumn="1" w:lastColumn="1" w:noHBand="0" w:noVBand="0"/>
        </w:tblPrEx>
        <w:tc>
          <w:tcPr>
            <w:tcW w:w="4050" w:type="dxa"/>
          </w:tcPr>
          <w:p w14:paraId="2190DD0F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D7D5EB1" w14:textId="77777777" w:rsidR="00B47986" w:rsidRPr="00AF3847" w:rsidRDefault="00B47986" w:rsidP="00B47986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A688C3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8D98039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B18ED50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654F166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DC001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</w:tcPr>
          <w:p w14:paraId="117BBA36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986" w:rsidRPr="00AF3847" w14:paraId="0AAD8B8C" w14:textId="77777777" w:rsidTr="00E950D7">
        <w:trPr>
          <w:trHeight w:hRule="exact" w:val="420"/>
        </w:trPr>
        <w:tc>
          <w:tcPr>
            <w:tcW w:w="4050" w:type="dxa"/>
          </w:tcPr>
          <w:p w14:paraId="61AFC272" w14:textId="6A22D4D1" w:rsidR="00B47986" w:rsidRPr="00AF3847" w:rsidRDefault="00B47986" w:rsidP="00B47986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2EC38C65" w14:textId="77777777" w:rsidR="00B47986" w:rsidRPr="00AF3847" w:rsidRDefault="00B47986" w:rsidP="00B47986">
            <w:pPr>
              <w:tabs>
                <w:tab w:val="decimal" w:pos="1152"/>
              </w:tabs>
              <w:spacing w:line="340" w:lineRule="exact"/>
              <w:ind w:right="4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DD7A2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62CA2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0F8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0F3D2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6B54D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36281B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986" w:rsidRPr="00AF3847" w14:paraId="5AD6EC03" w14:textId="77777777" w:rsidTr="00E950D7">
        <w:trPr>
          <w:trHeight w:hRule="exact" w:val="420"/>
        </w:trPr>
        <w:tc>
          <w:tcPr>
            <w:tcW w:w="4050" w:type="dxa"/>
          </w:tcPr>
          <w:p w14:paraId="3ECF3787" w14:textId="77777777" w:rsidR="00B47986" w:rsidRPr="00AF3847" w:rsidRDefault="00B47986" w:rsidP="00B47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</w:tcPr>
          <w:p w14:paraId="2E91FC54" w14:textId="11C0A9CC" w:rsidR="00B47986" w:rsidRPr="00AF3847" w:rsidRDefault="007C2B90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2,389</w:t>
            </w:r>
          </w:p>
        </w:tc>
        <w:tc>
          <w:tcPr>
            <w:tcW w:w="270" w:type="dxa"/>
          </w:tcPr>
          <w:p w14:paraId="3189E487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0E9DC" w14:textId="5FB10063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1,519</w:t>
            </w:r>
          </w:p>
        </w:tc>
        <w:tc>
          <w:tcPr>
            <w:tcW w:w="270" w:type="dxa"/>
          </w:tcPr>
          <w:p w14:paraId="2DE85618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BA0E6" w14:textId="1563923E" w:rsidR="00B47986" w:rsidRPr="00AF3847" w:rsidRDefault="003B5F4F" w:rsidP="003B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2,077</w:t>
            </w:r>
          </w:p>
        </w:tc>
        <w:tc>
          <w:tcPr>
            <w:tcW w:w="270" w:type="dxa"/>
          </w:tcPr>
          <w:p w14:paraId="1B986AA7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404D01" w14:textId="424ADD32" w:rsidR="00B47986" w:rsidRPr="00AF3847" w:rsidRDefault="00B47986" w:rsidP="0076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986" w:rsidRPr="00AF3847" w14:paraId="5134CEA7" w14:textId="77777777" w:rsidTr="00E950D7">
        <w:trPr>
          <w:trHeight w:hRule="exact" w:val="420"/>
        </w:trPr>
        <w:tc>
          <w:tcPr>
            <w:tcW w:w="4050" w:type="dxa"/>
          </w:tcPr>
          <w:p w14:paraId="02292854" w14:textId="77777777" w:rsidR="00B47986" w:rsidRPr="00AF3847" w:rsidRDefault="00B47986" w:rsidP="00B47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7FFCCDF1" w14:textId="740FB94C" w:rsidR="00B47986" w:rsidRPr="00AF3847" w:rsidRDefault="007C2B90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5,390</w:t>
            </w:r>
          </w:p>
        </w:tc>
        <w:tc>
          <w:tcPr>
            <w:tcW w:w="270" w:type="dxa"/>
          </w:tcPr>
          <w:p w14:paraId="207595EF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5B449" w14:textId="6215C203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27E232C8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2E977" w14:textId="085F53A0" w:rsidR="00B47986" w:rsidRPr="00AF3847" w:rsidRDefault="003B5F4F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6F8346A8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3A7F5D" w14:textId="2943CE20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1,890</w:t>
            </w:r>
          </w:p>
        </w:tc>
      </w:tr>
      <w:tr w:rsidR="00B47986" w:rsidRPr="00AF3847" w14:paraId="77FA20CA" w14:textId="77777777" w:rsidTr="00E950D7">
        <w:trPr>
          <w:trHeight w:hRule="exact" w:val="420"/>
        </w:trPr>
        <w:tc>
          <w:tcPr>
            <w:tcW w:w="4050" w:type="dxa"/>
          </w:tcPr>
          <w:p w14:paraId="71E8BB86" w14:textId="77777777" w:rsidR="00B47986" w:rsidRPr="00AF3847" w:rsidRDefault="00B47986" w:rsidP="00B47986">
            <w:pPr>
              <w:tabs>
                <w:tab w:val="left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กธนาคาร</w:t>
            </w:r>
          </w:p>
        </w:tc>
        <w:tc>
          <w:tcPr>
            <w:tcW w:w="1080" w:type="dxa"/>
          </w:tcPr>
          <w:p w14:paraId="086F023D" w14:textId="597B95D4" w:rsidR="00B47986" w:rsidRPr="00AF3847" w:rsidRDefault="007C2B90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10,6</w:t>
            </w:r>
            <w:r w:rsidR="003B5F4F" w:rsidRPr="00AF384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5B589B2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03998" w14:textId="3A90BF24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</w:tcPr>
          <w:p w14:paraId="2C5E6472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0364B" w14:textId="53C40DD8" w:rsidR="00B47986" w:rsidRPr="00AF3847" w:rsidRDefault="003B5F4F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</w:tcPr>
          <w:p w14:paraId="066F9CAA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D9C8D4" w14:textId="355B6149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B47986" w:rsidRPr="0087049C" w14:paraId="76C0406A" w14:textId="77777777" w:rsidTr="00E950D7">
        <w:trPr>
          <w:trHeight w:hRule="exact" w:val="420"/>
        </w:trPr>
        <w:tc>
          <w:tcPr>
            <w:tcW w:w="4050" w:type="dxa"/>
            <w:vAlign w:val="bottom"/>
          </w:tcPr>
          <w:p w14:paraId="51C8D2EE" w14:textId="77777777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50D472" w14:textId="11C0A252" w:rsidR="00B47986" w:rsidRPr="00AF3847" w:rsidRDefault="003B5F4F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18,395</w:t>
            </w:r>
          </w:p>
        </w:tc>
        <w:tc>
          <w:tcPr>
            <w:tcW w:w="270" w:type="dxa"/>
          </w:tcPr>
          <w:p w14:paraId="57F2E70A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964B5E" w14:textId="7EDE8F5A" w:rsidR="00B47986" w:rsidRPr="00AF3847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15,635</w:t>
            </w:r>
          </w:p>
        </w:tc>
        <w:tc>
          <w:tcPr>
            <w:tcW w:w="270" w:type="dxa"/>
          </w:tcPr>
          <w:p w14:paraId="4CD61BBB" w14:textId="77777777" w:rsidR="00B47986" w:rsidRPr="00AF3847" w:rsidRDefault="00B47986" w:rsidP="00B47986">
            <w:pPr>
              <w:pStyle w:val="Heading5"/>
              <w:ind w:left="-13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F2B2D1" w14:textId="2F8164AE" w:rsidR="00B47986" w:rsidRPr="00AF3847" w:rsidRDefault="003B5F4F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12,943</w:t>
            </w:r>
          </w:p>
        </w:tc>
        <w:tc>
          <w:tcPr>
            <w:tcW w:w="270" w:type="dxa"/>
          </w:tcPr>
          <w:p w14:paraId="15C2EC9F" w14:textId="77777777" w:rsidR="00B47986" w:rsidRPr="00AF3847" w:rsidRDefault="00B47986" w:rsidP="00B47986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1FC4A6E" w14:textId="31E10B15" w:rsidR="00B47986" w:rsidRPr="0087049C" w:rsidRDefault="00B47986" w:rsidP="00B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12,506</w:t>
            </w:r>
          </w:p>
        </w:tc>
      </w:tr>
    </w:tbl>
    <w:p w14:paraId="45553593" w14:textId="40071651" w:rsidR="002C28F6" w:rsidRPr="00055B1E" w:rsidRDefault="002C28F6" w:rsidP="00055B1E">
      <w:pPr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0259C13" w14:textId="77777777" w:rsidR="002C28F6" w:rsidRPr="002C28F6" w:rsidRDefault="002C28F6" w:rsidP="002C28F6"/>
    <w:sectPr w:rsidR="002C28F6" w:rsidRPr="002C28F6" w:rsidSect="00BA5EAF">
      <w:headerReference w:type="default" r:id="rId2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5BCF6" w14:textId="77777777" w:rsidR="00887B5C" w:rsidRDefault="00887B5C">
      <w:r>
        <w:separator/>
      </w:r>
    </w:p>
  </w:endnote>
  <w:endnote w:type="continuationSeparator" w:id="0">
    <w:p w14:paraId="6F1C5363" w14:textId="77777777" w:rsidR="00887B5C" w:rsidRDefault="00887B5C">
      <w:r>
        <w:continuationSeparator/>
      </w:r>
    </w:p>
  </w:endnote>
  <w:endnote w:type="continuationNotice" w:id="1">
    <w:p w14:paraId="26B22C3D" w14:textId="77777777" w:rsidR="00887B5C" w:rsidRDefault="00887B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36D47" w14:textId="77777777" w:rsidR="00A90B83" w:rsidRPr="00424EB8" w:rsidRDefault="00A90B83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242D2C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9993" w14:textId="5FF3380C" w:rsidR="002C28F6" w:rsidRPr="00E37E72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242D2C" w:rsidRPr="00242D2C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FE63E" w14:textId="6FF6F25F" w:rsidR="002C28F6" w:rsidRPr="00E37E72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242D2C" w:rsidRPr="00242D2C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A17ED" w14:textId="23B2CD89" w:rsidR="002C28F6" w:rsidRPr="00E37E72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242D2C" w:rsidRPr="00242D2C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F7A20" w14:textId="09BCAED5" w:rsidR="002C28F6" w:rsidRPr="002448B9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242D2C" w:rsidRPr="00242D2C">
      <w:rPr>
        <w:rFonts w:ascii="Angsana New" w:hAnsi="Angsana New"/>
        <w:noProof/>
        <w:sz w:val="30"/>
        <w:szCs w:val="30"/>
      </w:rPr>
      <w:t>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E0B07" w14:textId="748F0B8B" w:rsidR="002C28F6" w:rsidRPr="00EE1D0B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="00242D2C" w:rsidRPr="00242D2C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1C392" w14:textId="4EAEDEEA" w:rsidR="002C28F6" w:rsidRPr="00EE1D0B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="00242D2C" w:rsidRPr="00242D2C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3B036" w14:textId="77777777" w:rsidR="00887B5C" w:rsidRDefault="00887B5C">
      <w:r>
        <w:separator/>
      </w:r>
    </w:p>
  </w:footnote>
  <w:footnote w:type="continuationSeparator" w:id="0">
    <w:p w14:paraId="03F48A3F" w14:textId="77777777" w:rsidR="00887B5C" w:rsidRDefault="00887B5C">
      <w:r>
        <w:continuationSeparator/>
      </w:r>
    </w:p>
  </w:footnote>
  <w:footnote w:type="continuationNotice" w:id="1">
    <w:p w14:paraId="57CA5F29" w14:textId="77777777" w:rsidR="00887B5C" w:rsidRDefault="00887B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BA36" w14:textId="77777777" w:rsidR="002C28F6" w:rsidRPr="00E37E72" w:rsidRDefault="002C28F6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077599" w14:textId="77777777" w:rsidR="002C28F6" w:rsidRDefault="002C28F6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837291B" w14:textId="59613D83" w:rsidR="002C28F6" w:rsidRDefault="002C28F6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</w:t>
    </w:r>
    <w:r w:rsidR="00F618A0">
      <w:rPr>
        <w:rFonts w:ascii="Angsana New" w:hAnsi="Angsana New"/>
        <w:b/>
        <w:bCs/>
        <w:sz w:val="32"/>
        <w:szCs w:val="32"/>
      </w:rPr>
      <w:t>8</w:t>
    </w:r>
  </w:p>
  <w:p w14:paraId="47309EF7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09C0" w14:textId="77777777" w:rsidR="00431CD6" w:rsidRPr="00E37E72" w:rsidRDefault="00431CD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17EFCF1" w14:textId="77777777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3FBA7C7F" w14:textId="1E768B40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</w:t>
    </w:r>
    <w:r w:rsidR="00B633BA">
      <w:rPr>
        <w:rFonts w:ascii="Angsana New" w:hAnsi="Angsana New"/>
        <w:b/>
        <w:bCs/>
        <w:sz w:val="32"/>
        <w:szCs w:val="32"/>
      </w:rPr>
      <w:t>8</w:t>
    </w:r>
  </w:p>
  <w:p w14:paraId="7046F0E5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8121A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C4B1A3B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83A186A" w14:textId="16D5BF0A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</w:t>
    </w:r>
    <w:r w:rsidR="0007448C">
      <w:rPr>
        <w:rFonts w:ascii="Angsana New" w:hAnsi="Angsana New"/>
        <w:b/>
        <w:bCs/>
        <w:sz w:val="32"/>
        <w:szCs w:val="32"/>
      </w:rPr>
      <w:t>8</w:t>
    </w:r>
  </w:p>
  <w:p w14:paraId="37C7473E" w14:textId="77777777" w:rsidR="002C28F6" w:rsidRDefault="002C28F6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28617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5BF1B9D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F932829" w14:textId="01178575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</w:t>
    </w:r>
    <w:r w:rsidR="0007448C">
      <w:rPr>
        <w:rFonts w:ascii="Angsana New" w:hAnsi="Angsana New"/>
        <w:b/>
        <w:bCs/>
        <w:sz w:val="32"/>
        <w:szCs w:val="32"/>
      </w:rPr>
      <w:t>8</w:t>
    </w:r>
  </w:p>
  <w:p w14:paraId="6B78635D" w14:textId="77777777" w:rsidR="002C28F6" w:rsidRDefault="002C28F6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AFCC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8B8059E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6BC5671" w14:textId="04836C6C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</w:t>
    </w:r>
    <w:r w:rsidR="002B6759">
      <w:rPr>
        <w:rFonts w:ascii="Angsana New" w:hAnsi="Angsana New"/>
        <w:b/>
        <w:bCs/>
        <w:sz w:val="32"/>
        <w:szCs w:val="32"/>
      </w:rPr>
      <w:t>8</w:t>
    </w:r>
  </w:p>
  <w:p w14:paraId="024CF0F1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A406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4192EEF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52A3581" w14:textId="1FA3A7A4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</w:t>
    </w:r>
    <w:r w:rsidR="0007448C">
      <w:rPr>
        <w:rFonts w:ascii="Angsana New" w:hAnsi="Angsana New"/>
        <w:b/>
        <w:bCs/>
        <w:sz w:val="32"/>
        <w:szCs w:val="32"/>
      </w:rPr>
      <w:t>8</w:t>
    </w:r>
  </w:p>
  <w:p w14:paraId="4F5375EC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9C047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223FE2" w14:textId="77777777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5F97DA6" w14:textId="00420003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</w:t>
    </w:r>
    <w:r w:rsidR="00C000ED">
      <w:rPr>
        <w:rFonts w:ascii="Angsana New" w:hAnsi="Angsana New"/>
        <w:b/>
        <w:bCs/>
        <w:sz w:val="32"/>
        <w:szCs w:val="32"/>
      </w:rPr>
      <w:t>8</w:t>
    </w:r>
  </w:p>
  <w:p w14:paraId="1F55F3CB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31B2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9A7D64" w14:textId="77777777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AC92565" w14:textId="77D1F90E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31AC52C8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E941F" w14:textId="77777777" w:rsidR="00F70A41" w:rsidRPr="00E37E72" w:rsidRDefault="00F70A41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DD55010" w14:textId="77777777" w:rsidR="00F70A41" w:rsidRDefault="00F70A4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B6D57BF" w14:textId="4A34772E" w:rsidR="00F70A41" w:rsidRDefault="00F70A4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</w:t>
    </w:r>
    <w:r w:rsidR="00D52CCD">
      <w:rPr>
        <w:rFonts w:ascii="Angsana New" w:hAnsi="Angsana New"/>
        <w:b/>
        <w:bCs/>
        <w:sz w:val="32"/>
        <w:szCs w:val="32"/>
      </w:rPr>
      <w:t>8</w:t>
    </w:r>
  </w:p>
  <w:p w14:paraId="7CCBFD5F" w14:textId="77777777" w:rsidR="00F70A41" w:rsidRDefault="00F70A4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FC05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AA1F122" w14:textId="77777777" w:rsidR="002C28F6" w:rsidRDefault="002C28F6" w:rsidP="00310C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1AC6A5C" w14:textId="5227C084" w:rsidR="002C28F6" w:rsidRDefault="002C28F6" w:rsidP="00310C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</w:t>
    </w:r>
    <w:r w:rsidR="001B1C62">
      <w:rPr>
        <w:rFonts w:ascii="Angsana New" w:hAnsi="Angsana New"/>
        <w:b/>
        <w:bCs/>
        <w:sz w:val="32"/>
        <w:szCs w:val="32"/>
      </w:rPr>
      <w:t>8</w:t>
    </w:r>
  </w:p>
  <w:p w14:paraId="7E79476D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43981559">
    <w:abstractNumId w:val="6"/>
  </w:num>
  <w:num w:numId="2" w16cid:durableId="61025017">
    <w:abstractNumId w:val="5"/>
  </w:num>
  <w:num w:numId="3" w16cid:durableId="385303558">
    <w:abstractNumId w:val="9"/>
  </w:num>
  <w:num w:numId="4" w16cid:durableId="1140613272">
    <w:abstractNumId w:val="7"/>
  </w:num>
  <w:num w:numId="5" w16cid:durableId="1989942759">
    <w:abstractNumId w:val="8"/>
  </w:num>
  <w:num w:numId="6" w16cid:durableId="1097942935">
    <w:abstractNumId w:val="3"/>
  </w:num>
  <w:num w:numId="7" w16cid:durableId="2095130810">
    <w:abstractNumId w:val="2"/>
  </w:num>
  <w:num w:numId="8" w16cid:durableId="827210108">
    <w:abstractNumId w:val="0"/>
  </w:num>
  <w:num w:numId="9" w16cid:durableId="447630639">
    <w:abstractNumId w:val="1"/>
  </w:num>
  <w:num w:numId="10" w16cid:durableId="971135777">
    <w:abstractNumId w:val="4"/>
  </w:num>
  <w:num w:numId="11" w16cid:durableId="153648705">
    <w:abstractNumId w:val="17"/>
  </w:num>
  <w:num w:numId="12" w16cid:durableId="185560460">
    <w:abstractNumId w:val="13"/>
  </w:num>
  <w:num w:numId="13" w16cid:durableId="1647930255">
    <w:abstractNumId w:val="22"/>
  </w:num>
  <w:num w:numId="14" w16cid:durableId="1474911509">
    <w:abstractNumId w:val="16"/>
  </w:num>
  <w:num w:numId="15" w16cid:durableId="465587120">
    <w:abstractNumId w:val="18"/>
  </w:num>
  <w:num w:numId="16" w16cid:durableId="1056660438">
    <w:abstractNumId w:val="24"/>
  </w:num>
  <w:num w:numId="17" w16cid:durableId="1578442460">
    <w:abstractNumId w:val="26"/>
  </w:num>
  <w:num w:numId="18" w16cid:durableId="1157916988">
    <w:abstractNumId w:val="21"/>
  </w:num>
  <w:num w:numId="19" w16cid:durableId="2028680339">
    <w:abstractNumId w:val="29"/>
  </w:num>
  <w:num w:numId="20" w16cid:durableId="723407383">
    <w:abstractNumId w:val="15"/>
  </w:num>
  <w:num w:numId="21" w16cid:durableId="185600241">
    <w:abstractNumId w:val="23"/>
  </w:num>
  <w:num w:numId="22" w16cid:durableId="701398727">
    <w:abstractNumId w:val="10"/>
  </w:num>
  <w:num w:numId="23" w16cid:durableId="124083552">
    <w:abstractNumId w:val="25"/>
  </w:num>
  <w:num w:numId="24" w16cid:durableId="1400398138">
    <w:abstractNumId w:val="20"/>
  </w:num>
  <w:num w:numId="25" w16cid:durableId="769279153">
    <w:abstractNumId w:val="19"/>
  </w:num>
  <w:num w:numId="26" w16cid:durableId="2112123315">
    <w:abstractNumId w:val="12"/>
  </w:num>
  <w:num w:numId="27" w16cid:durableId="669335370">
    <w:abstractNumId w:val="14"/>
  </w:num>
  <w:num w:numId="28" w16cid:durableId="2126343835">
    <w:abstractNumId w:val="27"/>
  </w:num>
  <w:num w:numId="29" w16cid:durableId="1127234575">
    <w:abstractNumId w:val="11"/>
  </w:num>
  <w:num w:numId="30" w16cid:durableId="209794496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B6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09"/>
    <w:rsid w:val="0000124A"/>
    <w:rsid w:val="0000133C"/>
    <w:rsid w:val="00001356"/>
    <w:rsid w:val="000014D6"/>
    <w:rsid w:val="000014E8"/>
    <w:rsid w:val="00001564"/>
    <w:rsid w:val="0000161A"/>
    <w:rsid w:val="00001792"/>
    <w:rsid w:val="00001828"/>
    <w:rsid w:val="000019FF"/>
    <w:rsid w:val="00001AA7"/>
    <w:rsid w:val="00001AE2"/>
    <w:rsid w:val="00001B35"/>
    <w:rsid w:val="00001C5C"/>
    <w:rsid w:val="00001EDA"/>
    <w:rsid w:val="0000225E"/>
    <w:rsid w:val="000025E7"/>
    <w:rsid w:val="00002B7B"/>
    <w:rsid w:val="00002BC3"/>
    <w:rsid w:val="00002CE8"/>
    <w:rsid w:val="00002D4C"/>
    <w:rsid w:val="00003014"/>
    <w:rsid w:val="0000319B"/>
    <w:rsid w:val="000033E3"/>
    <w:rsid w:val="00003485"/>
    <w:rsid w:val="000038C7"/>
    <w:rsid w:val="000039F0"/>
    <w:rsid w:val="00003F01"/>
    <w:rsid w:val="000042AB"/>
    <w:rsid w:val="000048B2"/>
    <w:rsid w:val="00005144"/>
    <w:rsid w:val="00005218"/>
    <w:rsid w:val="000053BB"/>
    <w:rsid w:val="000054F7"/>
    <w:rsid w:val="00005624"/>
    <w:rsid w:val="000058AB"/>
    <w:rsid w:val="000058D0"/>
    <w:rsid w:val="00005E6A"/>
    <w:rsid w:val="00005F8C"/>
    <w:rsid w:val="0000610E"/>
    <w:rsid w:val="00006270"/>
    <w:rsid w:val="000062E8"/>
    <w:rsid w:val="000063C6"/>
    <w:rsid w:val="00006606"/>
    <w:rsid w:val="0000670A"/>
    <w:rsid w:val="00006A97"/>
    <w:rsid w:val="00006C36"/>
    <w:rsid w:val="00006D8F"/>
    <w:rsid w:val="00006E55"/>
    <w:rsid w:val="00006E93"/>
    <w:rsid w:val="00006EA9"/>
    <w:rsid w:val="0000703F"/>
    <w:rsid w:val="00007275"/>
    <w:rsid w:val="000072B7"/>
    <w:rsid w:val="000073B9"/>
    <w:rsid w:val="0000758D"/>
    <w:rsid w:val="00007898"/>
    <w:rsid w:val="00007A85"/>
    <w:rsid w:val="00007B57"/>
    <w:rsid w:val="00007BE5"/>
    <w:rsid w:val="00007C6A"/>
    <w:rsid w:val="00007CB7"/>
    <w:rsid w:val="00007CDE"/>
    <w:rsid w:val="00007DA5"/>
    <w:rsid w:val="00010063"/>
    <w:rsid w:val="000103D1"/>
    <w:rsid w:val="00010418"/>
    <w:rsid w:val="00010826"/>
    <w:rsid w:val="00010C8C"/>
    <w:rsid w:val="00010E04"/>
    <w:rsid w:val="000117A7"/>
    <w:rsid w:val="00011B84"/>
    <w:rsid w:val="00011C10"/>
    <w:rsid w:val="00011CBD"/>
    <w:rsid w:val="00012242"/>
    <w:rsid w:val="00012981"/>
    <w:rsid w:val="00012A8D"/>
    <w:rsid w:val="00012DE0"/>
    <w:rsid w:val="00012F43"/>
    <w:rsid w:val="000130C5"/>
    <w:rsid w:val="000131EC"/>
    <w:rsid w:val="0001330E"/>
    <w:rsid w:val="000135E9"/>
    <w:rsid w:val="000137BB"/>
    <w:rsid w:val="000137DB"/>
    <w:rsid w:val="00013AA1"/>
    <w:rsid w:val="00013EAC"/>
    <w:rsid w:val="00013FB4"/>
    <w:rsid w:val="00014246"/>
    <w:rsid w:val="000142DE"/>
    <w:rsid w:val="0001439D"/>
    <w:rsid w:val="00014414"/>
    <w:rsid w:val="00014526"/>
    <w:rsid w:val="0001456D"/>
    <w:rsid w:val="00014662"/>
    <w:rsid w:val="0001476C"/>
    <w:rsid w:val="000149D7"/>
    <w:rsid w:val="00014BFC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148"/>
    <w:rsid w:val="0001646E"/>
    <w:rsid w:val="0001649A"/>
    <w:rsid w:val="000166DA"/>
    <w:rsid w:val="0001680B"/>
    <w:rsid w:val="00016C76"/>
    <w:rsid w:val="00016D67"/>
    <w:rsid w:val="00016DC6"/>
    <w:rsid w:val="000170CE"/>
    <w:rsid w:val="000171A8"/>
    <w:rsid w:val="00017206"/>
    <w:rsid w:val="0001721D"/>
    <w:rsid w:val="000179F1"/>
    <w:rsid w:val="00017C4C"/>
    <w:rsid w:val="00017C97"/>
    <w:rsid w:val="00017D84"/>
    <w:rsid w:val="00017EEA"/>
    <w:rsid w:val="000201AE"/>
    <w:rsid w:val="000205E4"/>
    <w:rsid w:val="000207A8"/>
    <w:rsid w:val="00020800"/>
    <w:rsid w:val="00020AC3"/>
    <w:rsid w:val="00020FF8"/>
    <w:rsid w:val="0002105A"/>
    <w:rsid w:val="000212FC"/>
    <w:rsid w:val="00021584"/>
    <w:rsid w:val="0002188F"/>
    <w:rsid w:val="00021DDE"/>
    <w:rsid w:val="000220A2"/>
    <w:rsid w:val="000220ED"/>
    <w:rsid w:val="0002214E"/>
    <w:rsid w:val="00022187"/>
    <w:rsid w:val="000221D5"/>
    <w:rsid w:val="000224A2"/>
    <w:rsid w:val="000226A2"/>
    <w:rsid w:val="000229B5"/>
    <w:rsid w:val="00022BB3"/>
    <w:rsid w:val="00022BEE"/>
    <w:rsid w:val="00022C89"/>
    <w:rsid w:val="00022CE6"/>
    <w:rsid w:val="00022EF9"/>
    <w:rsid w:val="00023082"/>
    <w:rsid w:val="00023089"/>
    <w:rsid w:val="000232F5"/>
    <w:rsid w:val="000233EE"/>
    <w:rsid w:val="000235EF"/>
    <w:rsid w:val="00023A10"/>
    <w:rsid w:val="00023F99"/>
    <w:rsid w:val="00024486"/>
    <w:rsid w:val="000246E7"/>
    <w:rsid w:val="0002477D"/>
    <w:rsid w:val="00024C02"/>
    <w:rsid w:val="00024E82"/>
    <w:rsid w:val="00024F5A"/>
    <w:rsid w:val="00024FB9"/>
    <w:rsid w:val="00025587"/>
    <w:rsid w:val="000257B8"/>
    <w:rsid w:val="00025800"/>
    <w:rsid w:val="000259DB"/>
    <w:rsid w:val="00025A44"/>
    <w:rsid w:val="00025BC7"/>
    <w:rsid w:val="00025D88"/>
    <w:rsid w:val="00025DA7"/>
    <w:rsid w:val="0002627F"/>
    <w:rsid w:val="0002657C"/>
    <w:rsid w:val="0002665A"/>
    <w:rsid w:val="000267F3"/>
    <w:rsid w:val="00026825"/>
    <w:rsid w:val="00026E30"/>
    <w:rsid w:val="00026E5A"/>
    <w:rsid w:val="00026EE9"/>
    <w:rsid w:val="000272AD"/>
    <w:rsid w:val="000273CB"/>
    <w:rsid w:val="00027582"/>
    <w:rsid w:val="00027732"/>
    <w:rsid w:val="00027941"/>
    <w:rsid w:val="00027A4F"/>
    <w:rsid w:val="00027FFD"/>
    <w:rsid w:val="00030022"/>
    <w:rsid w:val="00030161"/>
    <w:rsid w:val="000302CA"/>
    <w:rsid w:val="00030326"/>
    <w:rsid w:val="0003045E"/>
    <w:rsid w:val="0003076B"/>
    <w:rsid w:val="000307A1"/>
    <w:rsid w:val="0003082D"/>
    <w:rsid w:val="00030A1B"/>
    <w:rsid w:val="00030C5B"/>
    <w:rsid w:val="00030CD3"/>
    <w:rsid w:val="00030DC1"/>
    <w:rsid w:val="00031148"/>
    <w:rsid w:val="0003115F"/>
    <w:rsid w:val="000318E2"/>
    <w:rsid w:val="00031914"/>
    <w:rsid w:val="00031B6D"/>
    <w:rsid w:val="00031BFF"/>
    <w:rsid w:val="000321ED"/>
    <w:rsid w:val="000323E6"/>
    <w:rsid w:val="00032437"/>
    <w:rsid w:val="000328E8"/>
    <w:rsid w:val="00032BC1"/>
    <w:rsid w:val="00032CDA"/>
    <w:rsid w:val="00032E07"/>
    <w:rsid w:val="000331C1"/>
    <w:rsid w:val="000331C2"/>
    <w:rsid w:val="00033299"/>
    <w:rsid w:val="00033C9A"/>
    <w:rsid w:val="00033E5D"/>
    <w:rsid w:val="000343FB"/>
    <w:rsid w:val="00034678"/>
    <w:rsid w:val="00034B88"/>
    <w:rsid w:val="00034CC4"/>
    <w:rsid w:val="00034E18"/>
    <w:rsid w:val="00034E98"/>
    <w:rsid w:val="0003538F"/>
    <w:rsid w:val="00035415"/>
    <w:rsid w:val="000356CC"/>
    <w:rsid w:val="00035BBA"/>
    <w:rsid w:val="00035BC9"/>
    <w:rsid w:val="00035DAF"/>
    <w:rsid w:val="00035E67"/>
    <w:rsid w:val="00035EB6"/>
    <w:rsid w:val="0003602A"/>
    <w:rsid w:val="00036193"/>
    <w:rsid w:val="00036425"/>
    <w:rsid w:val="00036434"/>
    <w:rsid w:val="00036459"/>
    <w:rsid w:val="00036484"/>
    <w:rsid w:val="00036AFB"/>
    <w:rsid w:val="000370C0"/>
    <w:rsid w:val="000370D6"/>
    <w:rsid w:val="00037211"/>
    <w:rsid w:val="000372AD"/>
    <w:rsid w:val="000378B9"/>
    <w:rsid w:val="000379FD"/>
    <w:rsid w:val="00037B7C"/>
    <w:rsid w:val="00040229"/>
    <w:rsid w:val="0004048C"/>
    <w:rsid w:val="0004057A"/>
    <w:rsid w:val="000406AC"/>
    <w:rsid w:val="0004095B"/>
    <w:rsid w:val="00040C19"/>
    <w:rsid w:val="00040CD2"/>
    <w:rsid w:val="00040FA9"/>
    <w:rsid w:val="00041035"/>
    <w:rsid w:val="00041102"/>
    <w:rsid w:val="00041220"/>
    <w:rsid w:val="00041390"/>
    <w:rsid w:val="000415B7"/>
    <w:rsid w:val="000416FD"/>
    <w:rsid w:val="00041861"/>
    <w:rsid w:val="000418D1"/>
    <w:rsid w:val="00041C99"/>
    <w:rsid w:val="00041EE6"/>
    <w:rsid w:val="0004267C"/>
    <w:rsid w:val="00042FF4"/>
    <w:rsid w:val="00043306"/>
    <w:rsid w:val="0004379D"/>
    <w:rsid w:val="00043984"/>
    <w:rsid w:val="00043B1D"/>
    <w:rsid w:val="00043D2E"/>
    <w:rsid w:val="00043F2A"/>
    <w:rsid w:val="00043F55"/>
    <w:rsid w:val="00044071"/>
    <w:rsid w:val="00044129"/>
    <w:rsid w:val="00044386"/>
    <w:rsid w:val="0004465C"/>
    <w:rsid w:val="00044770"/>
    <w:rsid w:val="00044849"/>
    <w:rsid w:val="000449DE"/>
    <w:rsid w:val="00044ED4"/>
    <w:rsid w:val="00045060"/>
    <w:rsid w:val="00045126"/>
    <w:rsid w:val="0004539A"/>
    <w:rsid w:val="0004542F"/>
    <w:rsid w:val="0004560C"/>
    <w:rsid w:val="000456E3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338"/>
    <w:rsid w:val="00047454"/>
    <w:rsid w:val="0004764A"/>
    <w:rsid w:val="00047B2B"/>
    <w:rsid w:val="000500A9"/>
    <w:rsid w:val="000504C8"/>
    <w:rsid w:val="0005055E"/>
    <w:rsid w:val="000507BA"/>
    <w:rsid w:val="00050AAC"/>
    <w:rsid w:val="00050D8B"/>
    <w:rsid w:val="00050E37"/>
    <w:rsid w:val="00050F9E"/>
    <w:rsid w:val="0005123C"/>
    <w:rsid w:val="00051414"/>
    <w:rsid w:val="0005141C"/>
    <w:rsid w:val="00051511"/>
    <w:rsid w:val="00051CE6"/>
    <w:rsid w:val="00051E12"/>
    <w:rsid w:val="00051E6E"/>
    <w:rsid w:val="00051EFB"/>
    <w:rsid w:val="0005210A"/>
    <w:rsid w:val="000522E9"/>
    <w:rsid w:val="00052353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668"/>
    <w:rsid w:val="00053BCF"/>
    <w:rsid w:val="00054DA0"/>
    <w:rsid w:val="0005502B"/>
    <w:rsid w:val="0005505B"/>
    <w:rsid w:val="000551A5"/>
    <w:rsid w:val="000556DB"/>
    <w:rsid w:val="00055B1E"/>
    <w:rsid w:val="00055E40"/>
    <w:rsid w:val="00055FE1"/>
    <w:rsid w:val="0005601A"/>
    <w:rsid w:val="0005641B"/>
    <w:rsid w:val="00056578"/>
    <w:rsid w:val="00056882"/>
    <w:rsid w:val="0005698B"/>
    <w:rsid w:val="00056CB8"/>
    <w:rsid w:val="00056CF4"/>
    <w:rsid w:val="00057205"/>
    <w:rsid w:val="000574BB"/>
    <w:rsid w:val="0005761E"/>
    <w:rsid w:val="000576A2"/>
    <w:rsid w:val="0005779D"/>
    <w:rsid w:val="000579DC"/>
    <w:rsid w:val="00057A1C"/>
    <w:rsid w:val="000594CC"/>
    <w:rsid w:val="00060016"/>
    <w:rsid w:val="000600C4"/>
    <w:rsid w:val="00060165"/>
    <w:rsid w:val="00060195"/>
    <w:rsid w:val="0006031C"/>
    <w:rsid w:val="000604A5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B96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C55"/>
    <w:rsid w:val="00063DBF"/>
    <w:rsid w:val="00063E0D"/>
    <w:rsid w:val="00063FCE"/>
    <w:rsid w:val="00063FFE"/>
    <w:rsid w:val="0006404F"/>
    <w:rsid w:val="000644E0"/>
    <w:rsid w:val="00064635"/>
    <w:rsid w:val="000646DB"/>
    <w:rsid w:val="00064784"/>
    <w:rsid w:val="00064866"/>
    <w:rsid w:val="0006499C"/>
    <w:rsid w:val="00064A98"/>
    <w:rsid w:val="00064ABA"/>
    <w:rsid w:val="00064D6F"/>
    <w:rsid w:val="00064FCF"/>
    <w:rsid w:val="000653B7"/>
    <w:rsid w:val="000659EA"/>
    <w:rsid w:val="00065CDF"/>
    <w:rsid w:val="00065D3D"/>
    <w:rsid w:val="00065E4B"/>
    <w:rsid w:val="00065F53"/>
    <w:rsid w:val="00066241"/>
    <w:rsid w:val="000662DA"/>
    <w:rsid w:val="0006652B"/>
    <w:rsid w:val="00066545"/>
    <w:rsid w:val="00066571"/>
    <w:rsid w:val="0006668D"/>
    <w:rsid w:val="000666CF"/>
    <w:rsid w:val="00066B52"/>
    <w:rsid w:val="00066B57"/>
    <w:rsid w:val="00066EAF"/>
    <w:rsid w:val="00067305"/>
    <w:rsid w:val="00067306"/>
    <w:rsid w:val="00067613"/>
    <w:rsid w:val="0007001C"/>
    <w:rsid w:val="000701DF"/>
    <w:rsid w:val="00070419"/>
    <w:rsid w:val="00070507"/>
    <w:rsid w:val="00070746"/>
    <w:rsid w:val="00070792"/>
    <w:rsid w:val="00070F51"/>
    <w:rsid w:val="00070F94"/>
    <w:rsid w:val="00071052"/>
    <w:rsid w:val="00071180"/>
    <w:rsid w:val="00071285"/>
    <w:rsid w:val="000712C3"/>
    <w:rsid w:val="0007136D"/>
    <w:rsid w:val="000713D9"/>
    <w:rsid w:val="00071404"/>
    <w:rsid w:val="0007154C"/>
    <w:rsid w:val="000716FE"/>
    <w:rsid w:val="00071703"/>
    <w:rsid w:val="0007175E"/>
    <w:rsid w:val="0007178A"/>
    <w:rsid w:val="00071852"/>
    <w:rsid w:val="0007191E"/>
    <w:rsid w:val="00072035"/>
    <w:rsid w:val="00072258"/>
    <w:rsid w:val="00072CBA"/>
    <w:rsid w:val="0007316F"/>
    <w:rsid w:val="00073583"/>
    <w:rsid w:val="000735FC"/>
    <w:rsid w:val="000737E9"/>
    <w:rsid w:val="00073852"/>
    <w:rsid w:val="00073B38"/>
    <w:rsid w:val="00073D1C"/>
    <w:rsid w:val="00073E73"/>
    <w:rsid w:val="000742EC"/>
    <w:rsid w:val="0007436F"/>
    <w:rsid w:val="0007448C"/>
    <w:rsid w:val="000745FD"/>
    <w:rsid w:val="00074766"/>
    <w:rsid w:val="000747B3"/>
    <w:rsid w:val="000749A1"/>
    <w:rsid w:val="00074A6E"/>
    <w:rsid w:val="00074C41"/>
    <w:rsid w:val="00074D9C"/>
    <w:rsid w:val="00074FF3"/>
    <w:rsid w:val="000750CF"/>
    <w:rsid w:val="0007515B"/>
    <w:rsid w:val="00075396"/>
    <w:rsid w:val="00075675"/>
    <w:rsid w:val="00075710"/>
    <w:rsid w:val="000758E7"/>
    <w:rsid w:val="00075DF5"/>
    <w:rsid w:val="00075E10"/>
    <w:rsid w:val="00076223"/>
    <w:rsid w:val="000763DA"/>
    <w:rsid w:val="000764A8"/>
    <w:rsid w:val="0007660D"/>
    <w:rsid w:val="00076772"/>
    <w:rsid w:val="0007694F"/>
    <w:rsid w:val="00076B5E"/>
    <w:rsid w:val="00076D22"/>
    <w:rsid w:val="00076DE0"/>
    <w:rsid w:val="00076E56"/>
    <w:rsid w:val="00076F9C"/>
    <w:rsid w:val="000773EC"/>
    <w:rsid w:val="000774D8"/>
    <w:rsid w:val="000775C6"/>
    <w:rsid w:val="000776B1"/>
    <w:rsid w:val="000778C5"/>
    <w:rsid w:val="000778DC"/>
    <w:rsid w:val="000779B6"/>
    <w:rsid w:val="00077C24"/>
    <w:rsid w:val="00077D2D"/>
    <w:rsid w:val="00077DAF"/>
    <w:rsid w:val="00080091"/>
    <w:rsid w:val="000806C9"/>
    <w:rsid w:val="00080B66"/>
    <w:rsid w:val="00080EF3"/>
    <w:rsid w:val="000813E1"/>
    <w:rsid w:val="000815B5"/>
    <w:rsid w:val="000815CB"/>
    <w:rsid w:val="00081618"/>
    <w:rsid w:val="00081670"/>
    <w:rsid w:val="0008187F"/>
    <w:rsid w:val="00081BD7"/>
    <w:rsid w:val="00081DCB"/>
    <w:rsid w:val="00081DD1"/>
    <w:rsid w:val="00081ECB"/>
    <w:rsid w:val="00081F69"/>
    <w:rsid w:val="0008284B"/>
    <w:rsid w:val="000828E7"/>
    <w:rsid w:val="00082D49"/>
    <w:rsid w:val="00082F6F"/>
    <w:rsid w:val="00083062"/>
    <w:rsid w:val="000832E3"/>
    <w:rsid w:val="00083356"/>
    <w:rsid w:val="000834B8"/>
    <w:rsid w:val="0008364B"/>
    <w:rsid w:val="000838CE"/>
    <w:rsid w:val="000839D9"/>
    <w:rsid w:val="00083AA5"/>
    <w:rsid w:val="00083B51"/>
    <w:rsid w:val="0008427E"/>
    <w:rsid w:val="000842B8"/>
    <w:rsid w:val="00084477"/>
    <w:rsid w:val="00084A04"/>
    <w:rsid w:val="00084CCE"/>
    <w:rsid w:val="00084EC4"/>
    <w:rsid w:val="00084FA7"/>
    <w:rsid w:val="000850CA"/>
    <w:rsid w:val="000851AC"/>
    <w:rsid w:val="00085289"/>
    <w:rsid w:val="0008540D"/>
    <w:rsid w:val="0008564D"/>
    <w:rsid w:val="00085CA0"/>
    <w:rsid w:val="00085CA5"/>
    <w:rsid w:val="00086028"/>
    <w:rsid w:val="000861B5"/>
    <w:rsid w:val="00086404"/>
    <w:rsid w:val="000865CA"/>
    <w:rsid w:val="000865FF"/>
    <w:rsid w:val="000866EB"/>
    <w:rsid w:val="000867C1"/>
    <w:rsid w:val="000869C4"/>
    <w:rsid w:val="00086AF4"/>
    <w:rsid w:val="00086B83"/>
    <w:rsid w:val="00086C84"/>
    <w:rsid w:val="00086E2D"/>
    <w:rsid w:val="0008719C"/>
    <w:rsid w:val="0008750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763"/>
    <w:rsid w:val="000907C8"/>
    <w:rsid w:val="00090BEC"/>
    <w:rsid w:val="00090C66"/>
    <w:rsid w:val="00090D04"/>
    <w:rsid w:val="00090D6C"/>
    <w:rsid w:val="00090F95"/>
    <w:rsid w:val="000911B0"/>
    <w:rsid w:val="00091520"/>
    <w:rsid w:val="0009174F"/>
    <w:rsid w:val="000918BC"/>
    <w:rsid w:val="000919D0"/>
    <w:rsid w:val="00091A53"/>
    <w:rsid w:val="00091B38"/>
    <w:rsid w:val="00091B39"/>
    <w:rsid w:val="00091B84"/>
    <w:rsid w:val="00092057"/>
    <w:rsid w:val="0009206B"/>
    <w:rsid w:val="000924E2"/>
    <w:rsid w:val="00092528"/>
    <w:rsid w:val="00092748"/>
    <w:rsid w:val="00092C45"/>
    <w:rsid w:val="00092CC7"/>
    <w:rsid w:val="00093070"/>
    <w:rsid w:val="000930DF"/>
    <w:rsid w:val="0009317C"/>
    <w:rsid w:val="0009325E"/>
    <w:rsid w:val="000934A0"/>
    <w:rsid w:val="000934BE"/>
    <w:rsid w:val="00093881"/>
    <w:rsid w:val="0009390D"/>
    <w:rsid w:val="00093A3D"/>
    <w:rsid w:val="00093B22"/>
    <w:rsid w:val="00093C0B"/>
    <w:rsid w:val="00093C28"/>
    <w:rsid w:val="00093CE2"/>
    <w:rsid w:val="00093D24"/>
    <w:rsid w:val="00093D75"/>
    <w:rsid w:val="000943C5"/>
    <w:rsid w:val="000943E0"/>
    <w:rsid w:val="000944F9"/>
    <w:rsid w:val="00094B0E"/>
    <w:rsid w:val="00094E7B"/>
    <w:rsid w:val="000953D3"/>
    <w:rsid w:val="0009541C"/>
    <w:rsid w:val="0009543B"/>
    <w:rsid w:val="000954DC"/>
    <w:rsid w:val="00095610"/>
    <w:rsid w:val="00095761"/>
    <w:rsid w:val="00095851"/>
    <w:rsid w:val="0009591D"/>
    <w:rsid w:val="0009593C"/>
    <w:rsid w:val="00095970"/>
    <w:rsid w:val="00095B07"/>
    <w:rsid w:val="00095B40"/>
    <w:rsid w:val="00095CD4"/>
    <w:rsid w:val="00095DC0"/>
    <w:rsid w:val="00095F41"/>
    <w:rsid w:val="000960D5"/>
    <w:rsid w:val="00096333"/>
    <w:rsid w:val="0009651C"/>
    <w:rsid w:val="00096528"/>
    <w:rsid w:val="0009659E"/>
    <w:rsid w:val="000969DB"/>
    <w:rsid w:val="00096BD0"/>
    <w:rsid w:val="00096D64"/>
    <w:rsid w:val="00096D6C"/>
    <w:rsid w:val="00096E91"/>
    <w:rsid w:val="00096FD8"/>
    <w:rsid w:val="000970D5"/>
    <w:rsid w:val="00097111"/>
    <w:rsid w:val="00097373"/>
    <w:rsid w:val="000973FC"/>
    <w:rsid w:val="00097508"/>
    <w:rsid w:val="000976AB"/>
    <w:rsid w:val="00097D08"/>
    <w:rsid w:val="00097E2B"/>
    <w:rsid w:val="00097EA6"/>
    <w:rsid w:val="00097F05"/>
    <w:rsid w:val="00097FBE"/>
    <w:rsid w:val="000A0157"/>
    <w:rsid w:val="000A0206"/>
    <w:rsid w:val="000A0279"/>
    <w:rsid w:val="000A0496"/>
    <w:rsid w:val="000A04A1"/>
    <w:rsid w:val="000A04CC"/>
    <w:rsid w:val="000A065D"/>
    <w:rsid w:val="000A0AA5"/>
    <w:rsid w:val="000A107A"/>
    <w:rsid w:val="000A11AA"/>
    <w:rsid w:val="000A11CD"/>
    <w:rsid w:val="000A12EF"/>
    <w:rsid w:val="000A13E5"/>
    <w:rsid w:val="000A16FC"/>
    <w:rsid w:val="000A175E"/>
    <w:rsid w:val="000A1859"/>
    <w:rsid w:val="000A198C"/>
    <w:rsid w:val="000A1B32"/>
    <w:rsid w:val="000A1F92"/>
    <w:rsid w:val="000A1FC2"/>
    <w:rsid w:val="000A22B3"/>
    <w:rsid w:val="000A22D2"/>
    <w:rsid w:val="000A2457"/>
    <w:rsid w:val="000A26C2"/>
    <w:rsid w:val="000A2AD8"/>
    <w:rsid w:val="000A2C74"/>
    <w:rsid w:val="000A2DA3"/>
    <w:rsid w:val="000A2E8A"/>
    <w:rsid w:val="000A2F17"/>
    <w:rsid w:val="000A2FC6"/>
    <w:rsid w:val="000A305A"/>
    <w:rsid w:val="000A311E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9AF"/>
    <w:rsid w:val="000A5B00"/>
    <w:rsid w:val="000A5C5C"/>
    <w:rsid w:val="000A5CF2"/>
    <w:rsid w:val="000A608B"/>
    <w:rsid w:val="000A60DA"/>
    <w:rsid w:val="000A6146"/>
    <w:rsid w:val="000A629F"/>
    <w:rsid w:val="000A6EB5"/>
    <w:rsid w:val="000A70BC"/>
    <w:rsid w:val="000A7164"/>
    <w:rsid w:val="000A7459"/>
    <w:rsid w:val="000A7512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52"/>
    <w:rsid w:val="000B0ED2"/>
    <w:rsid w:val="000B0F0E"/>
    <w:rsid w:val="000B0F0F"/>
    <w:rsid w:val="000B10E2"/>
    <w:rsid w:val="000B1370"/>
    <w:rsid w:val="000B16D9"/>
    <w:rsid w:val="000B208F"/>
    <w:rsid w:val="000B20EB"/>
    <w:rsid w:val="000B23C6"/>
    <w:rsid w:val="000B2618"/>
    <w:rsid w:val="000B279F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7A9"/>
    <w:rsid w:val="000B38BA"/>
    <w:rsid w:val="000B3B42"/>
    <w:rsid w:val="000B3BAD"/>
    <w:rsid w:val="000B3D80"/>
    <w:rsid w:val="000B3E49"/>
    <w:rsid w:val="000B4343"/>
    <w:rsid w:val="000B43AA"/>
    <w:rsid w:val="000B4453"/>
    <w:rsid w:val="000B46C5"/>
    <w:rsid w:val="000B47E1"/>
    <w:rsid w:val="000B4DF6"/>
    <w:rsid w:val="000B50DF"/>
    <w:rsid w:val="000B5568"/>
    <w:rsid w:val="000B56EC"/>
    <w:rsid w:val="000B5AD6"/>
    <w:rsid w:val="000B5ADF"/>
    <w:rsid w:val="000B5B0D"/>
    <w:rsid w:val="000B5EE4"/>
    <w:rsid w:val="000B5F3F"/>
    <w:rsid w:val="000B6038"/>
    <w:rsid w:val="000B647D"/>
    <w:rsid w:val="000B681D"/>
    <w:rsid w:val="000B6B6F"/>
    <w:rsid w:val="000B6B81"/>
    <w:rsid w:val="000B6C64"/>
    <w:rsid w:val="000B6CBF"/>
    <w:rsid w:val="000B6EA0"/>
    <w:rsid w:val="000B760E"/>
    <w:rsid w:val="000B7703"/>
    <w:rsid w:val="000B7959"/>
    <w:rsid w:val="000B79C7"/>
    <w:rsid w:val="000B7ADB"/>
    <w:rsid w:val="000B7BA7"/>
    <w:rsid w:val="000B7CAE"/>
    <w:rsid w:val="000C00BE"/>
    <w:rsid w:val="000C045C"/>
    <w:rsid w:val="000C09A1"/>
    <w:rsid w:val="000C0B73"/>
    <w:rsid w:val="000C0EC9"/>
    <w:rsid w:val="000C0F68"/>
    <w:rsid w:val="000C1031"/>
    <w:rsid w:val="000C1136"/>
    <w:rsid w:val="000C11BF"/>
    <w:rsid w:val="000C1261"/>
    <w:rsid w:val="000C16E7"/>
    <w:rsid w:val="000C1ABC"/>
    <w:rsid w:val="000C1C6C"/>
    <w:rsid w:val="000C21E9"/>
    <w:rsid w:val="000C25EE"/>
    <w:rsid w:val="000C260D"/>
    <w:rsid w:val="000C2752"/>
    <w:rsid w:val="000C2855"/>
    <w:rsid w:val="000C292A"/>
    <w:rsid w:val="000C2B2F"/>
    <w:rsid w:val="000C305E"/>
    <w:rsid w:val="000C3306"/>
    <w:rsid w:val="000C3566"/>
    <w:rsid w:val="000C3816"/>
    <w:rsid w:val="000C3AAA"/>
    <w:rsid w:val="000C3B64"/>
    <w:rsid w:val="000C3D63"/>
    <w:rsid w:val="000C3FAF"/>
    <w:rsid w:val="000C40DF"/>
    <w:rsid w:val="000C413F"/>
    <w:rsid w:val="000C421C"/>
    <w:rsid w:val="000C4521"/>
    <w:rsid w:val="000C460D"/>
    <w:rsid w:val="000C4661"/>
    <w:rsid w:val="000C4840"/>
    <w:rsid w:val="000C49B9"/>
    <w:rsid w:val="000C524B"/>
    <w:rsid w:val="000C52F3"/>
    <w:rsid w:val="000C54FE"/>
    <w:rsid w:val="000C5604"/>
    <w:rsid w:val="000C560B"/>
    <w:rsid w:val="000C565B"/>
    <w:rsid w:val="000C57E3"/>
    <w:rsid w:val="000C588A"/>
    <w:rsid w:val="000C5F43"/>
    <w:rsid w:val="000C6363"/>
    <w:rsid w:val="000C648A"/>
    <w:rsid w:val="000C6812"/>
    <w:rsid w:val="000C693B"/>
    <w:rsid w:val="000C698B"/>
    <w:rsid w:val="000C7120"/>
    <w:rsid w:val="000C74F3"/>
    <w:rsid w:val="000C7524"/>
    <w:rsid w:val="000C7603"/>
    <w:rsid w:val="000C76ED"/>
    <w:rsid w:val="000C7725"/>
    <w:rsid w:val="000C7867"/>
    <w:rsid w:val="000C7F41"/>
    <w:rsid w:val="000D0032"/>
    <w:rsid w:val="000D0589"/>
    <w:rsid w:val="000D0664"/>
    <w:rsid w:val="000D0889"/>
    <w:rsid w:val="000D09A8"/>
    <w:rsid w:val="000D0F86"/>
    <w:rsid w:val="000D17BE"/>
    <w:rsid w:val="000D186A"/>
    <w:rsid w:val="000D1A62"/>
    <w:rsid w:val="000D1B4C"/>
    <w:rsid w:val="000D1EB8"/>
    <w:rsid w:val="000D206D"/>
    <w:rsid w:val="000D23E4"/>
    <w:rsid w:val="000D2717"/>
    <w:rsid w:val="000D27EE"/>
    <w:rsid w:val="000D2864"/>
    <w:rsid w:val="000D2962"/>
    <w:rsid w:val="000D29FC"/>
    <w:rsid w:val="000D2F00"/>
    <w:rsid w:val="000D2F41"/>
    <w:rsid w:val="000D3189"/>
    <w:rsid w:val="000D325C"/>
    <w:rsid w:val="000D356E"/>
    <w:rsid w:val="000D3724"/>
    <w:rsid w:val="000D38D5"/>
    <w:rsid w:val="000D3956"/>
    <w:rsid w:val="000D3C8D"/>
    <w:rsid w:val="000D3DE1"/>
    <w:rsid w:val="000D3E7C"/>
    <w:rsid w:val="000D4136"/>
    <w:rsid w:val="000D44E4"/>
    <w:rsid w:val="000D48FE"/>
    <w:rsid w:val="000D4B2F"/>
    <w:rsid w:val="000D4C0A"/>
    <w:rsid w:val="000D4C2B"/>
    <w:rsid w:val="000D4DCF"/>
    <w:rsid w:val="000D4DE9"/>
    <w:rsid w:val="000D4E37"/>
    <w:rsid w:val="000D4E44"/>
    <w:rsid w:val="000D4EAA"/>
    <w:rsid w:val="000D5259"/>
    <w:rsid w:val="000D56A0"/>
    <w:rsid w:val="000D577C"/>
    <w:rsid w:val="000D5970"/>
    <w:rsid w:val="000D5C33"/>
    <w:rsid w:val="000D6100"/>
    <w:rsid w:val="000D658A"/>
    <w:rsid w:val="000D65B8"/>
    <w:rsid w:val="000D664B"/>
    <w:rsid w:val="000D670D"/>
    <w:rsid w:val="000D69DF"/>
    <w:rsid w:val="000D6AB8"/>
    <w:rsid w:val="000D6B87"/>
    <w:rsid w:val="000D6CD3"/>
    <w:rsid w:val="000D6E01"/>
    <w:rsid w:val="000D6FB9"/>
    <w:rsid w:val="000D7221"/>
    <w:rsid w:val="000D75D2"/>
    <w:rsid w:val="000D78DD"/>
    <w:rsid w:val="000D78E0"/>
    <w:rsid w:val="000D7924"/>
    <w:rsid w:val="000D7BBE"/>
    <w:rsid w:val="000D7E13"/>
    <w:rsid w:val="000E0060"/>
    <w:rsid w:val="000E049A"/>
    <w:rsid w:val="000E04B2"/>
    <w:rsid w:val="000E088C"/>
    <w:rsid w:val="000E0A6F"/>
    <w:rsid w:val="000E0D2E"/>
    <w:rsid w:val="000E0DD6"/>
    <w:rsid w:val="000E0DF0"/>
    <w:rsid w:val="000E0E2A"/>
    <w:rsid w:val="000E0ED5"/>
    <w:rsid w:val="000E15DD"/>
    <w:rsid w:val="000E1A96"/>
    <w:rsid w:val="000E1C05"/>
    <w:rsid w:val="000E1E22"/>
    <w:rsid w:val="000E2104"/>
    <w:rsid w:val="000E229F"/>
    <w:rsid w:val="000E2C8B"/>
    <w:rsid w:val="000E2CC6"/>
    <w:rsid w:val="000E2FB0"/>
    <w:rsid w:val="000E321E"/>
    <w:rsid w:val="000E4259"/>
    <w:rsid w:val="000E4294"/>
    <w:rsid w:val="000E4337"/>
    <w:rsid w:val="000E434D"/>
    <w:rsid w:val="000E4351"/>
    <w:rsid w:val="000E47AF"/>
    <w:rsid w:val="000E4839"/>
    <w:rsid w:val="000E483C"/>
    <w:rsid w:val="000E48A5"/>
    <w:rsid w:val="000E492F"/>
    <w:rsid w:val="000E4A58"/>
    <w:rsid w:val="000E4B50"/>
    <w:rsid w:val="000E4DF1"/>
    <w:rsid w:val="000E4F9A"/>
    <w:rsid w:val="000E55B5"/>
    <w:rsid w:val="000E6210"/>
    <w:rsid w:val="000E656D"/>
    <w:rsid w:val="000E6AC0"/>
    <w:rsid w:val="000E6C70"/>
    <w:rsid w:val="000E6D22"/>
    <w:rsid w:val="000E6E52"/>
    <w:rsid w:val="000E7A4D"/>
    <w:rsid w:val="000E7B15"/>
    <w:rsid w:val="000E7C69"/>
    <w:rsid w:val="000E7CC1"/>
    <w:rsid w:val="000E7D05"/>
    <w:rsid w:val="000E7D75"/>
    <w:rsid w:val="000E7E2D"/>
    <w:rsid w:val="000F015A"/>
    <w:rsid w:val="000F01C6"/>
    <w:rsid w:val="000F02B9"/>
    <w:rsid w:val="000F0488"/>
    <w:rsid w:val="000F05A3"/>
    <w:rsid w:val="000F0832"/>
    <w:rsid w:val="000F0A8E"/>
    <w:rsid w:val="000F0F93"/>
    <w:rsid w:val="000F1193"/>
    <w:rsid w:val="000F13D7"/>
    <w:rsid w:val="000F14F6"/>
    <w:rsid w:val="000F1761"/>
    <w:rsid w:val="000F18AE"/>
    <w:rsid w:val="000F1B22"/>
    <w:rsid w:val="000F2120"/>
    <w:rsid w:val="000F2242"/>
    <w:rsid w:val="000F2333"/>
    <w:rsid w:val="000F267F"/>
    <w:rsid w:val="000F282F"/>
    <w:rsid w:val="000F290C"/>
    <w:rsid w:val="000F2B1F"/>
    <w:rsid w:val="000F2DE6"/>
    <w:rsid w:val="000F2E63"/>
    <w:rsid w:val="000F2F15"/>
    <w:rsid w:val="000F3047"/>
    <w:rsid w:val="000F3093"/>
    <w:rsid w:val="000F31B9"/>
    <w:rsid w:val="000F351E"/>
    <w:rsid w:val="000F35EF"/>
    <w:rsid w:val="000F3754"/>
    <w:rsid w:val="000F39E1"/>
    <w:rsid w:val="000F3FBE"/>
    <w:rsid w:val="000F4025"/>
    <w:rsid w:val="000F4245"/>
    <w:rsid w:val="000F460B"/>
    <w:rsid w:val="000F47A1"/>
    <w:rsid w:val="000F4CD7"/>
    <w:rsid w:val="000F4D13"/>
    <w:rsid w:val="000F4D17"/>
    <w:rsid w:val="000F4E2C"/>
    <w:rsid w:val="000F50A7"/>
    <w:rsid w:val="000F51D6"/>
    <w:rsid w:val="000F524D"/>
    <w:rsid w:val="000F54A1"/>
    <w:rsid w:val="000F5522"/>
    <w:rsid w:val="000F5724"/>
    <w:rsid w:val="000F59EF"/>
    <w:rsid w:val="000F5B44"/>
    <w:rsid w:val="000F5BD5"/>
    <w:rsid w:val="000F5BDF"/>
    <w:rsid w:val="000F5CAA"/>
    <w:rsid w:val="000F609E"/>
    <w:rsid w:val="000F632E"/>
    <w:rsid w:val="000F6352"/>
    <w:rsid w:val="000F6405"/>
    <w:rsid w:val="000F65B7"/>
    <w:rsid w:val="000F661B"/>
    <w:rsid w:val="000F67CB"/>
    <w:rsid w:val="000F6BF4"/>
    <w:rsid w:val="000F6D6B"/>
    <w:rsid w:val="000F6DD9"/>
    <w:rsid w:val="000F6FF9"/>
    <w:rsid w:val="000F7066"/>
    <w:rsid w:val="000F744A"/>
    <w:rsid w:val="000F79BD"/>
    <w:rsid w:val="000F7D6B"/>
    <w:rsid w:val="001000D4"/>
    <w:rsid w:val="001000DB"/>
    <w:rsid w:val="001005AD"/>
    <w:rsid w:val="0010083D"/>
    <w:rsid w:val="00100A18"/>
    <w:rsid w:val="00100EF1"/>
    <w:rsid w:val="001011AA"/>
    <w:rsid w:val="00101240"/>
    <w:rsid w:val="00101449"/>
    <w:rsid w:val="001016EB"/>
    <w:rsid w:val="001017E7"/>
    <w:rsid w:val="001019C6"/>
    <w:rsid w:val="00101FE1"/>
    <w:rsid w:val="0010212F"/>
    <w:rsid w:val="001021BD"/>
    <w:rsid w:val="001022EC"/>
    <w:rsid w:val="00102567"/>
    <w:rsid w:val="00102BE5"/>
    <w:rsid w:val="00102EF9"/>
    <w:rsid w:val="00102F41"/>
    <w:rsid w:val="00103185"/>
    <w:rsid w:val="0010324A"/>
    <w:rsid w:val="001035C6"/>
    <w:rsid w:val="001037FC"/>
    <w:rsid w:val="00103A17"/>
    <w:rsid w:val="00103AD6"/>
    <w:rsid w:val="00103CCE"/>
    <w:rsid w:val="0010429A"/>
    <w:rsid w:val="00104321"/>
    <w:rsid w:val="00104377"/>
    <w:rsid w:val="001043A9"/>
    <w:rsid w:val="00104ADD"/>
    <w:rsid w:val="00104CBB"/>
    <w:rsid w:val="00104E0B"/>
    <w:rsid w:val="001051B9"/>
    <w:rsid w:val="001056C3"/>
    <w:rsid w:val="0010588F"/>
    <w:rsid w:val="001058E0"/>
    <w:rsid w:val="00105963"/>
    <w:rsid w:val="00105C06"/>
    <w:rsid w:val="00105C87"/>
    <w:rsid w:val="00105CD2"/>
    <w:rsid w:val="00105E11"/>
    <w:rsid w:val="00105E87"/>
    <w:rsid w:val="00105EE3"/>
    <w:rsid w:val="00105F5A"/>
    <w:rsid w:val="0010600A"/>
    <w:rsid w:val="00106223"/>
    <w:rsid w:val="00106276"/>
    <w:rsid w:val="00106401"/>
    <w:rsid w:val="00106775"/>
    <w:rsid w:val="00106EE5"/>
    <w:rsid w:val="00106EF1"/>
    <w:rsid w:val="00106F7F"/>
    <w:rsid w:val="00107306"/>
    <w:rsid w:val="00107422"/>
    <w:rsid w:val="001074DD"/>
    <w:rsid w:val="00107578"/>
    <w:rsid w:val="001078C7"/>
    <w:rsid w:val="001079AD"/>
    <w:rsid w:val="00107C09"/>
    <w:rsid w:val="00110376"/>
    <w:rsid w:val="0011062F"/>
    <w:rsid w:val="001109E2"/>
    <w:rsid w:val="00111149"/>
    <w:rsid w:val="00111614"/>
    <w:rsid w:val="00111B28"/>
    <w:rsid w:val="00111C40"/>
    <w:rsid w:val="00111DC4"/>
    <w:rsid w:val="0011209D"/>
    <w:rsid w:val="001123EB"/>
    <w:rsid w:val="001124C0"/>
    <w:rsid w:val="001127B2"/>
    <w:rsid w:val="00112AAD"/>
    <w:rsid w:val="00112F85"/>
    <w:rsid w:val="00113319"/>
    <w:rsid w:val="00113339"/>
    <w:rsid w:val="0011350D"/>
    <w:rsid w:val="00113C0C"/>
    <w:rsid w:val="001140D1"/>
    <w:rsid w:val="0011438E"/>
    <w:rsid w:val="001144F9"/>
    <w:rsid w:val="0011459B"/>
    <w:rsid w:val="0011460E"/>
    <w:rsid w:val="00114879"/>
    <w:rsid w:val="00114A55"/>
    <w:rsid w:val="00114F2D"/>
    <w:rsid w:val="00115710"/>
    <w:rsid w:val="00115A31"/>
    <w:rsid w:val="00115C2B"/>
    <w:rsid w:val="00115D81"/>
    <w:rsid w:val="00115F80"/>
    <w:rsid w:val="00116284"/>
    <w:rsid w:val="001163CA"/>
    <w:rsid w:val="001164B9"/>
    <w:rsid w:val="00116688"/>
    <w:rsid w:val="001168C2"/>
    <w:rsid w:val="0011690F"/>
    <w:rsid w:val="001169FA"/>
    <w:rsid w:val="00116BD2"/>
    <w:rsid w:val="00116D79"/>
    <w:rsid w:val="00116E11"/>
    <w:rsid w:val="0011705F"/>
    <w:rsid w:val="001173BE"/>
    <w:rsid w:val="00117491"/>
    <w:rsid w:val="001174E6"/>
    <w:rsid w:val="001176EC"/>
    <w:rsid w:val="00117A56"/>
    <w:rsid w:val="001201C4"/>
    <w:rsid w:val="0012039F"/>
    <w:rsid w:val="00120635"/>
    <w:rsid w:val="001206B8"/>
    <w:rsid w:val="00120A12"/>
    <w:rsid w:val="00120BF0"/>
    <w:rsid w:val="00120C69"/>
    <w:rsid w:val="00120F25"/>
    <w:rsid w:val="00120F74"/>
    <w:rsid w:val="00121835"/>
    <w:rsid w:val="00121866"/>
    <w:rsid w:val="00121AE4"/>
    <w:rsid w:val="00121CFF"/>
    <w:rsid w:val="00121F70"/>
    <w:rsid w:val="00121FB6"/>
    <w:rsid w:val="00121FDF"/>
    <w:rsid w:val="0012216E"/>
    <w:rsid w:val="00122627"/>
    <w:rsid w:val="0012283D"/>
    <w:rsid w:val="001228A0"/>
    <w:rsid w:val="001229C5"/>
    <w:rsid w:val="00122C75"/>
    <w:rsid w:val="00122DF4"/>
    <w:rsid w:val="0012305C"/>
    <w:rsid w:val="001230B6"/>
    <w:rsid w:val="00123384"/>
    <w:rsid w:val="001234B1"/>
    <w:rsid w:val="001234B8"/>
    <w:rsid w:val="001234CA"/>
    <w:rsid w:val="001241C8"/>
    <w:rsid w:val="0012438E"/>
    <w:rsid w:val="001247C1"/>
    <w:rsid w:val="00124DF3"/>
    <w:rsid w:val="00124EEF"/>
    <w:rsid w:val="00125673"/>
    <w:rsid w:val="00125753"/>
    <w:rsid w:val="001258A5"/>
    <w:rsid w:val="00125905"/>
    <w:rsid w:val="00125A52"/>
    <w:rsid w:val="00125C99"/>
    <w:rsid w:val="00125CA7"/>
    <w:rsid w:val="00125DA7"/>
    <w:rsid w:val="00125E52"/>
    <w:rsid w:val="00126133"/>
    <w:rsid w:val="001261F2"/>
    <w:rsid w:val="001262CA"/>
    <w:rsid w:val="001266AA"/>
    <w:rsid w:val="001266D2"/>
    <w:rsid w:val="001269AA"/>
    <w:rsid w:val="001269B3"/>
    <w:rsid w:val="00126A05"/>
    <w:rsid w:val="00126D3B"/>
    <w:rsid w:val="00126D46"/>
    <w:rsid w:val="00126E04"/>
    <w:rsid w:val="00126F05"/>
    <w:rsid w:val="00126F67"/>
    <w:rsid w:val="001278B6"/>
    <w:rsid w:val="00127DC9"/>
    <w:rsid w:val="00127E25"/>
    <w:rsid w:val="00130058"/>
    <w:rsid w:val="001302B0"/>
    <w:rsid w:val="0013075F"/>
    <w:rsid w:val="00130A7D"/>
    <w:rsid w:val="00130E25"/>
    <w:rsid w:val="00130EFD"/>
    <w:rsid w:val="00130F88"/>
    <w:rsid w:val="00130F99"/>
    <w:rsid w:val="00130FE6"/>
    <w:rsid w:val="00130FF9"/>
    <w:rsid w:val="0013101C"/>
    <w:rsid w:val="00131082"/>
    <w:rsid w:val="0013121B"/>
    <w:rsid w:val="00131487"/>
    <w:rsid w:val="001314A4"/>
    <w:rsid w:val="00131727"/>
    <w:rsid w:val="00131763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B3E"/>
    <w:rsid w:val="00132BFD"/>
    <w:rsid w:val="00132D45"/>
    <w:rsid w:val="00132F9A"/>
    <w:rsid w:val="001330D0"/>
    <w:rsid w:val="001334BE"/>
    <w:rsid w:val="00133523"/>
    <w:rsid w:val="0013355E"/>
    <w:rsid w:val="00133DC8"/>
    <w:rsid w:val="00133FE0"/>
    <w:rsid w:val="0013408F"/>
    <w:rsid w:val="001342FD"/>
    <w:rsid w:val="0013443B"/>
    <w:rsid w:val="0013452F"/>
    <w:rsid w:val="00134545"/>
    <w:rsid w:val="00134577"/>
    <w:rsid w:val="0013467C"/>
    <w:rsid w:val="00134AC1"/>
    <w:rsid w:val="001350D4"/>
    <w:rsid w:val="00135752"/>
    <w:rsid w:val="00135806"/>
    <w:rsid w:val="001359B0"/>
    <w:rsid w:val="001359E1"/>
    <w:rsid w:val="00135A3D"/>
    <w:rsid w:val="00135E4A"/>
    <w:rsid w:val="00136143"/>
    <w:rsid w:val="00136160"/>
    <w:rsid w:val="001361A2"/>
    <w:rsid w:val="00136221"/>
    <w:rsid w:val="00136469"/>
    <w:rsid w:val="0013659C"/>
    <w:rsid w:val="00136746"/>
    <w:rsid w:val="001368DD"/>
    <w:rsid w:val="0013698B"/>
    <w:rsid w:val="00136E62"/>
    <w:rsid w:val="00137091"/>
    <w:rsid w:val="00137193"/>
    <w:rsid w:val="0013719F"/>
    <w:rsid w:val="0013730F"/>
    <w:rsid w:val="0013750B"/>
    <w:rsid w:val="00137716"/>
    <w:rsid w:val="00137748"/>
    <w:rsid w:val="001377C1"/>
    <w:rsid w:val="00137C8C"/>
    <w:rsid w:val="00137CF3"/>
    <w:rsid w:val="00137E32"/>
    <w:rsid w:val="0014024A"/>
    <w:rsid w:val="00140381"/>
    <w:rsid w:val="001404D2"/>
    <w:rsid w:val="001405D6"/>
    <w:rsid w:val="0014060E"/>
    <w:rsid w:val="0014070B"/>
    <w:rsid w:val="00140858"/>
    <w:rsid w:val="00140C2B"/>
    <w:rsid w:val="00140DF2"/>
    <w:rsid w:val="00141060"/>
    <w:rsid w:val="0014126C"/>
    <w:rsid w:val="0014139E"/>
    <w:rsid w:val="001417AA"/>
    <w:rsid w:val="00141904"/>
    <w:rsid w:val="001419BE"/>
    <w:rsid w:val="00141A05"/>
    <w:rsid w:val="00141A86"/>
    <w:rsid w:val="00141AC3"/>
    <w:rsid w:val="00141EAA"/>
    <w:rsid w:val="00141F9A"/>
    <w:rsid w:val="00142355"/>
    <w:rsid w:val="0014261E"/>
    <w:rsid w:val="00142C0A"/>
    <w:rsid w:val="00142D32"/>
    <w:rsid w:val="00142EAB"/>
    <w:rsid w:val="00142F61"/>
    <w:rsid w:val="0014301C"/>
    <w:rsid w:val="00143193"/>
    <w:rsid w:val="0014343A"/>
    <w:rsid w:val="0014349A"/>
    <w:rsid w:val="001435E0"/>
    <w:rsid w:val="0014368D"/>
    <w:rsid w:val="001436EA"/>
    <w:rsid w:val="001437BF"/>
    <w:rsid w:val="00143858"/>
    <w:rsid w:val="001439C9"/>
    <w:rsid w:val="00143B1A"/>
    <w:rsid w:val="001441F8"/>
    <w:rsid w:val="0014452B"/>
    <w:rsid w:val="00144946"/>
    <w:rsid w:val="0014551A"/>
    <w:rsid w:val="00145694"/>
    <w:rsid w:val="001457FE"/>
    <w:rsid w:val="001458F1"/>
    <w:rsid w:val="00145D30"/>
    <w:rsid w:val="001462C3"/>
    <w:rsid w:val="00146625"/>
    <w:rsid w:val="00146ED8"/>
    <w:rsid w:val="00146F69"/>
    <w:rsid w:val="00147634"/>
    <w:rsid w:val="00147715"/>
    <w:rsid w:val="0014786A"/>
    <w:rsid w:val="001478E7"/>
    <w:rsid w:val="00147BAA"/>
    <w:rsid w:val="00147FD1"/>
    <w:rsid w:val="001500E7"/>
    <w:rsid w:val="001506FF"/>
    <w:rsid w:val="00150C7B"/>
    <w:rsid w:val="00151224"/>
    <w:rsid w:val="00151362"/>
    <w:rsid w:val="001514D9"/>
    <w:rsid w:val="00151807"/>
    <w:rsid w:val="00151CE2"/>
    <w:rsid w:val="00151DCE"/>
    <w:rsid w:val="0015226B"/>
    <w:rsid w:val="00152499"/>
    <w:rsid w:val="0015284E"/>
    <w:rsid w:val="00152E04"/>
    <w:rsid w:val="00152EEF"/>
    <w:rsid w:val="001530CB"/>
    <w:rsid w:val="00153378"/>
    <w:rsid w:val="0015368B"/>
    <w:rsid w:val="00153772"/>
    <w:rsid w:val="00153C01"/>
    <w:rsid w:val="00153C68"/>
    <w:rsid w:val="00153D01"/>
    <w:rsid w:val="00153E0E"/>
    <w:rsid w:val="00153FDA"/>
    <w:rsid w:val="00154305"/>
    <w:rsid w:val="00154B5C"/>
    <w:rsid w:val="00154CCE"/>
    <w:rsid w:val="00154E76"/>
    <w:rsid w:val="00155022"/>
    <w:rsid w:val="0015535B"/>
    <w:rsid w:val="00155559"/>
    <w:rsid w:val="00155797"/>
    <w:rsid w:val="00155C9B"/>
    <w:rsid w:val="00155EAF"/>
    <w:rsid w:val="001562C6"/>
    <w:rsid w:val="001565D6"/>
    <w:rsid w:val="00156752"/>
    <w:rsid w:val="00156B22"/>
    <w:rsid w:val="00156FFF"/>
    <w:rsid w:val="00157009"/>
    <w:rsid w:val="0015735B"/>
    <w:rsid w:val="00157547"/>
    <w:rsid w:val="00157DDD"/>
    <w:rsid w:val="00157E5C"/>
    <w:rsid w:val="00157F2C"/>
    <w:rsid w:val="0016026E"/>
    <w:rsid w:val="00160490"/>
    <w:rsid w:val="001604CE"/>
    <w:rsid w:val="00160732"/>
    <w:rsid w:val="0016090C"/>
    <w:rsid w:val="00160B0C"/>
    <w:rsid w:val="00160B35"/>
    <w:rsid w:val="00160C72"/>
    <w:rsid w:val="001610F5"/>
    <w:rsid w:val="0016116E"/>
    <w:rsid w:val="0016156F"/>
    <w:rsid w:val="00161623"/>
    <w:rsid w:val="00161964"/>
    <w:rsid w:val="0016304D"/>
    <w:rsid w:val="001631F1"/>
    <w:rsid w:val="00163285"/>
    <w:rsid w:val="001632B0"/>
    <w:rsid w:val="001635C3"/>
    <w:rsid w:val="0016364A"/>
    <w:rsid w:val="00163955"/>
    <w:rsid w:val="00163E61"/>
    <w:rsid w:val="00163FDB"/>
    <w:rsid w:val="00164194"/>
    <w:rsid w:val="001641D9"/>
    <w:rsid w:val="00164299"/>
    <w:rsid w:val="001642E1"/>
    <w:rsid w:val="001644C9"/>
    <w:rsid w:val="00164AB8"/>
    <w:rsid w:val="00165731"/>
    <w:rsid w:val="001657DF"/>
    <w:rsid w:val="00165A94"/>
    <w:rsid w:val="00165B77"/>
    <w:rsid w:val="00165EB6"/>
    <w:rsid w:val="00165EEA"/>
    <w:rsid w:val="00165EEC"/>
    <w:rsid w:val="00166029"/>
    <w:rsid w:val="0016602F"/>
    <w:rsid w:val="00166402"/>
    <w:rsid w:val="0016646D"/>
    <w:rsid w:val="00166923"/>
    <w:rsid w:val="00166AAC"/>
    <w:rsid w:val="00166F22"/>
    <w:rsid w:val="001670D0"/>
    <w:rsid w:val="001673C1"/>
    <w:rsid w:val="0016792D"/>
    <w:rsid w:val="00167AF7"/>
    <w:rsid w:val="00167BAF"/>
    <w:rsid w:val="00170138"/>
    <w:rsid w:val="0017024F"/>
    <w:rsid w:val="0017044A"/>
    <w:rsid w:val="001706FA"/>
    <w:rsid w:val="00170835"/>
    <w:rsid w:val="00170CEE"/>
    <w:rsid w:val="00170D3B"/>
    <w:rsid w:val="00170DAD"/>
    <w:rsid w:val="00170E4C"/>
    <w:rsid w:val="00170F95"/>
    <w:rsid w:val="0017100F"/>
    <w:rsid w:val="0017158F"/>
    <w:rsid w:val="00171986"/>
    <w:rsid w:val="001719A0"/>
    <w:rsid w:val="001719FB"/>
    <w:rsid w:val="00171BBA"/>
    <w:rsid w:val="00171C6F"/>
    <w:rsid w:val="00171DA5"/>
    <w:rsid w:val="00171ED0"/>
    <w:rsid w:val="00171F4D"/>
    <w:rsid w:val="00171F5C"/>
    <w:rsid w:val="00171F6F"/>
    <w:rsid w:val="00172057"/>
    <w:rsid w:val="001723E0"/>
    <w:rsid w:val="00172535"/>
    <w:rsid w:val="00172577"/>
    <w:rsid w:val="001726CC"/>
    <w:rsid w:val="00172BAA"/>
    <w:rsid w:val="00172BF0"/>
    <w:rsid w:val="00172FC6"/>
    <w:rsid w:val="0017314A"/>
    <w:rsid w:val="001731BE"/>
    <w:rsid w:val="001734BB"/>
    <w:rsid w:val="00173685"/>
    <w:rsid w:val="00173A32"/>
    <w:rsid w:val="00173ECA"/>
    <w:rsid w:val="00173FFF"/>
    <w:rsid w:val="0017436B"/>
    <w:rsid w:val="001749BA"/>
    <w:rsid w:val="001749BC"/>
    <w:rsid w:val="00174B85"/>
    <w:rsid w:val="00174D46"/>
    <w:rsid w:val="00174EED"/>
    <w:rsid w:val="0017539E"/>
    <w:rsid w:val="001753DF"/>
    <w:rsid w:val="0017549F"/>
    <w:rsid w:val="001755D7"/>
    <w:rsid w:val="001756AB"/>
    <w:rsid w:val="00175830"/>
    <w:rsid w:val="00175897"/>
    <w:rsid w:val="00175BFA"/>
    <w:rsid w:val="00175C71"/>
    <w:rsid w:val="00175E31"/>
    <w:rsid w:val="00175EC3"/>
    <w:rsid w:val="00175EEE"/>
    <w:rsid w:val="00176104"/>
    <w:rsid w:val="00176205"/>
    <w:rsid w:val="0017659B"/>
    <w:rsid w:val="00176A83"/>
    <w:rsid w:val="00176E02"/>
    <w:rsid w:val="00176E1E"/>
    <w:rsid w:val="0017701F"/>
    <w:rsid w:val="00177021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654"/>
    <w:rsid w:val="00180828"/>
    <w:rsid w:val="0018090B"/>
    <w:rsid w:val="00180DD6"/>
    <w:rsid w:val="001815B4"/>
    <w:rsid w:val="00181696"/>
    <w:rsid w:val="001817B2"/>
    <w:rsid w:val="00181840"/>
    <w:rsid w:val="0018197D"/>
    <w:rsid w:val="00181B18"/>
    <w:rsid w:val="00181B2D"/>
    <w:rsid w:val="00181B87"/>
    <w:rsid w:val="00181CF0"/>
    <w:rsid w:val="00182471"/>
    <w:rsid w:val="00182927"/>
    <w:rsid w:val="0018299D"/>
    <w:rsid w:val="00182D1C"/>
    <w:rsid w:val="00182F06"/>
    <w:rsid w:val="00182F24"/>
    <w:rsid w:val="0018327C"/>
    <w:rsid w:val="00183376"/>
    <w:rsid w:val="001833C2"/>
    <w:rsid w:val="00183699"/>
    <w:rsid w:val="001836E5"/>
    <w:rsid w:val="001839F1"/>
    <w:rsid w:val="00183AAE"/>
    <w:rsid w:val="00183BFF"/>
    <w:rsid w:val="00183C55"/>
    <w:rsid w:val="00183C6D"/>
    <w:rsid w:val="00183FA8"/>
    <w:rsid w:val="001840BD"/>
    <w:rsid w:val="001840C6"/>
    <w:rsid w:val="001840EA"/>
    <w:rsid w:val="0018434C"/>
    <w:rsid w:val="001843E9"/>
    <w:rsid w:val="0018445C"/>
    <w:rsid w:val="00184793"/>
    <w:rsid w:val="001847E2"/>
    <w:rsid w:val="001847F7"/>
    <w:rsid w:val="00184C51"/>
    <w:rsid w:val="00184FB9"/>
    <w:rsid w:val="001851D1"/>
    <w:rsid w:val="001852C6"/>
    <w:rsid w:val="0018558D"/>
    <w:rsid w:val="00185813"/>
    <w:rsid w:val="00185B11"/>
    <w:rsid w:val="00185B8C"/>
    <w:rsid w:val="00185BF7"/>
    <w:rsid w:val="00185C47"/>
    <w:rsid w:val="00185C5F"/>
    <w:rsid w:val="0018609D"/>
    <w:rsid w:val="00186501"/>
    <w:rsid w:val="00186906"/>
    <w:rsid w:val="00186A97"/>
    <w:rsid w:val="00186BC1"/>
    <w:rsid w:val="00186C2B"/>
    <w:rsid w:val="00186D03"/>
    <w:rsid w:val="00186D68"/>
    <w:rsid w:val="00186E59"/>
    <w:rsid w:val="00186EEE"/>
    <w:rsid w:val="00186F41"/>
    <w:rsid w:val="00187056"/>
    <w:rsid w:val="0018756E"/>
    <w:rsid w:val="00187B9D"/>
    <w:rsid w:val="0019021F"/>
    <w:rsid w:val="001903B8"/>
    <w:rsid w:val="001903BB"/>
    <w:rsid w:val="00190481"/>
    <w:rsid w:val="001904AF"/>
    <w:rsid w:val="0019068E"/>
    <w:rsid w:val="00190B44"/>
    <w:rsid w:val="00190C33"/>
    <w:rsid w:val="00190E8B"/>
    <w:rsid w:val="00191527"/>
    <w:rsid w:val="00191547"/>
    <w:rsid w:val="0019160B"/>
    <w:rsid w:val="00192366"/>
    <w:rsid w:val="001923B7"/>
    <w:rsid w:val="00192736"/>
    <w:rsid w:val="0019279A"/>
    <w:rsid w:val="00192995"/>
    <w:rsid w:val="001929FB"/>
    <w:rsid w:val="001933A4"/>
    <w:rsid w:val="001933EE"/>
    <w:rsid w:val="0019345E"/>
    <w:rsid w:val="0019384A"/>
    <w:rsid w:val="00193E41"/>
    <w:rsid w:val="00193EE2"/>
    <w:rsid w:val="001940B5"/>
    <w:rsid w:val="00194135"/>
    <w:rsid w:val="0019429C"/>
    <w:rsid w:val="0019436B"/>
    <w:rsid w:val="00194383"/>
    <w:rsid w:val="001946FB"/>
    <w:rsid w:val="0019493B"/>
    <w:rsid w:val="001949A1"/>
    <w:rsid w:val="00194AD9"/>
    <w:rsid w:val="00194B31"/>
    <w:rsid w:val="00194BF4"/>
    <w:rsid w:val="00194C34"/>
    <w:rsid w:val="00194C9A"/>
    <w:rsid w:val="00194ED0"/>
    <w:rsid w:val="001950D7"/>
    <w:rsid w:val="0019513D"/>
    <w:rsid w:val="00195314"/>
    <w:rsid w:val="001956DD"/>
    <w:rsid w:val="00195718"/>
    <w:rsid w:val="00195719"/>
    <w:rsid w:val="00195846"/>
    <w:rsid w:val="00195D20"/>
    <w:rsid w:val="001961D2"/>
    <w:rsid w:val="0019623E"/>
    <w:rsid w:val="001962AA"/>
    <w:rsid w:val="001963A9"/>
    <w:rsid w:val="00196534"/>
    <w:rsid w:val="001967E5"/>
    <w:rsid w:val="00196DFC"/>
    <w:rsid w:val="00196E1A"/>
    <w:rsid w:val="00196E2A"/>
    <w:rsid w:val="001971DD"/>
    <w:rsid w:val="0019736C"/>
    <w:rsid w:val="00197472"/>
    <w:rsid w:val="00197478"/>
    <w:rsid w:val="001974C6"/>
    <w:rsid w:val="001976CD"/>
    <w:rsid w:val="00197A70"/>
    <w:rsid w:val="001A0028"/>
    <w:rsid w:val="001A05ED"/>
    <w:rsid w:val="001A0786"/>
    <w:rsid w:val="001A0C2C"/>
    <w:rsid w:val="001A0F79"/>
    <w:rsid w:val="001A127D"/>
    <w:rsid w:val="001A1368"/>
    <w:rsid w:val="001A1436"/>
    <w:rsid w:val="001A18D6"/>
    <w:rsid w:val="001A1C7D"/>
    <w:rsid w:val="001A22B7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42C"/>
    <w:rsid w:val="001A39CC"/>
    <w:rsid w:val="001A3B39"/>
    <w:rsid w:val="001A3BE9"/>
    <w:rsid w:val="001A3F47"/>
    <w:rsid w:val="001A432C"/>
    <w:rsid w:val="001A43B3"/>
    <w:rsid w:val="001A4547"/>
    <w:rsid w:val="001A4705"/>
    <w:rsid w:val="001A4827"/>
    <w:rsid w:val="001A49F1"/>
    <w:rsid w:val="001A4C4A"/>
    <w:rsid w:val="001A52E9"/>
    <w:rsid w:val="001A56AD"/>
    <w:rsid w:val="001A579F"/>
    <w:rsid w:val="001A593B"/>
    <w:rsid w:val="001A59D6"/>
    <w:rsid w:val="001A5D5F"/>
    <w:rsid w:val="001A5DE6"/>
    <w:rsid w:val="001A5F5B"/>
    <w:rsid w:val="001A5FC2"/>
    <w:rsid w:val="001A6143"/>
    <w:rsid w:val="001A6190"/>
    <w:rsid w:val="001A6439"/>
    <w:rsid w:val="001A64D7"/>
    <w:rsid w:val="001A68AB"/>
    <w:rsid w:val="001A6969"/>
    <w:rsid w:val="001A6F60"/>
    <w:rsid w:val="001A735A"/>
    <w:rsid w:val="001A77D7"/>
    <w:rsid w:val="001A7856"/>
    <w:rsid w:val="001A7A85"/>
    <w:rsid w:val="001A7A88"/>
    <w:rsid w:val="001A7A8F"/>
    <w:rsid w:val="001A7D22"/>
    <w:rsid w:val="001A7DAC"/>
    <w:rsid w:val="001A7E7D"/>
    <w:rsid w:val="001A7F83"/>
    <w:rsid w:val="001B02A9"/>
    <w:rsid w:val="001B09E7"/>
    <w:rsid w:val="001B1418"/>
    <w:rsid w:val="001B1441"/>
    <w:rsid w:val="001B1697"/>
    <w:rsid w:val="001B1A81"/>
    <w:rsid w:val="001B1C62"/>
    <w:rsid w:val="001B1CB1"/>
    <w:rsid w:val="001B27B5"/>
    <w:rsid w:val="001B27E7"/>
    <w:rsid w:val="001B295D"/>
    <w:rsid w:val="001B2D8D"/>
    <w:rsid w:val="001B3178"/>
    <w:rsid w:val="001B319E"/>
    <w:rsid w:val="001B3691"/>
    <w:rsid w:val="001B36C3"/>
    <w:rsid w:val="001B3709"/>
    <w:rsid w:val="001B3E75"/>
    <w:rsid w:val="001B441D"/>
    <w:rsid w:val="001B45DF"/>
    <w:rsid w:val="001B4703"/>
    <w:rsid w:val="001B49D7"/>
    <w:rsid w:val="001B4BA2"/>
    <w:rsid w:val="001B4BEE"/>
    <w:rsid w:val="001B4C02"/>
    <w:rsid w:val="001B4C11"/>
    <w:rsid w:val="001B4E75"/>
    <w:rsid w:val="001B52B3"/>
    <w:rsid w:val="001B5443"/>
    <w:rsid w:val="001B56F0"/>
    <w:rsid w:val="001B573A"/>
    <w:rsid w:val="001B58EA"/>
    <w:rsid w:val="001B59B6"/>
    <w:rsid w:val="001B5B0B"/>
    <w:rsid w:val="001B5BF5"/>
    <w:rsid w:val="001B5CF5"/>
    <w:rsid w:val="001B5D54"/>
    <w:rsid w:val="001B5EFE"/>
    <w:rsid w:val="001B60F9"/>
    <w:rsid w:val="001B6127"/>
    <w:rsid w:val="001B653D"/>
    <w:rsid w:val="001B73D6"/>
    <w:rsid w:val="001B77DD"/>
    <w:rsid w:val="001B7A74"/>
    <w:rsid w:val="001B7C22"/>
    <w:rsid w:val="001B7C8F"/>
    <w:rsid w:val="001B7E68"/>
    <w:rsid w:val="001C009A"/>
    <w:rsid w:val="001C00B0"/>
    <w:rsid w:val="001C0597"/>
    <w:rsid w:val="001C0959"/>
    <w:rsid w:val="001C0B5B"/>
    <w:rsid w:val="001C0D97"/>
    <w:rsid w:val="001C0FC2"/>
    <w:rsid w:val="001C1134"/>
    <w:rsid w:val="001C11A5"/>
    <w:rsid w:val="001C130E"/>
    <w:rsid w:val="001C1987"/>
    <w:rsid w:val="001C1A52"/>
    <w:rsid w:val="001C1DE3"/>
    <w:rsid w:val="001C202E"/>
    <w:rsid w:val="001C22D3"/>
    <w:rsid w:val="001C23D1"/>
    <w:rsid w:val="001C2893"/>
    <w:rsid w:val="001C2B88"/>
    <w:rsid w:val="001C2C8E"/>
    <w:rsid w:val="001C2DB7"/>
    <w:rsid w:val="001C2EFB"/>
    <w:rsid w:val="001C32DB"/>
    <w:rsid w:val="001C3741"/>
    <w:rsid w:val="001C395D"/>
    <w:rsid w:val="001C3B3F"/>
    <w:rsid w:val="001C3D5B"/>
    <w:rsid w:val="001C4188"/>
    <w:rsid w:val="001C4527"/>
    <w:rsid w:val="001C455C"/>
    <w:rsid w:val="001C4612"/>
    <w:rsid w:val="001C4C97"/>
    <w:rsid w:val="001C4FBC"/>
    <w:rsid w:val="001C5256"/>
    <w:rsid w:val="001C5742"/>
    <w:rsid w:val="001C58B4"/>
    <w:rsid w:val="001C5943"/>
    <w:rsid w:val="001C5978"/>
    <w:rsid w:val="001C5A1B"/>
    <w:rsid w:val="001C5BFF"/>
    <w:rsid w:val="001C5F52"/>
    <w:rsid w:val="001C63B5"/>
    <w:rsid w:val="001C6C57"/>
    <w:rsid w:val="001C6D02"/>
    <w:rsid w:val="001C6DF5"/>
    <w:rsid w:val="001C70E5"/>
    <w:rsid w:val="001C7527"/>
    <w:rsid w:val="001C7FA6"/>
    <w:rsid w:val="001C7FB8"/>
    <w:rsid w:val="001D0114"/>
    <w:rsid w:val="001D01A1"/>
    <w:rsid w:val="001D02D9"/>
    <w:rsid w:val="001D0B1C"/>
    <w:rsid w:val="001D0E48"/>
    <w:rsid w:val="001D10F3"/>
    <w:rsid w:val="001D115C"/>
    <w:rsid w:val="001D1175"/>
    <w:rsid w:val="001D11FE"/>
    <w:rsid w:val="001D124B"/>
    <w:rsid w:val="001D17D5"/>
    <w:rsid w:val="001D1876"/>
    <w:rsid w:val="001D1B36"/>
    <w:rsid w:val="001D1BC8"/>
    <w:rsid w:val="001D1EDC"/>
    <w:rsid w:val="001D2017"/>
    <w:rsid w:val="001D214D"/>
    <w:rsid w:val="001D21CA"/>
    <w:rsid w:val="001D21D9"/>
    <w:rsid w:val="001D22EE"/>
    <w:rsid w:val="001D23BA"/>
    <w:rsid w:val="001D2555"/>
    <w:rsid w:val="001D29BC"/>
    <w:rsid w:val="001D29FD"/>
    <w:rsid w:val="001D311E"/>
    <w:rsid w:val="001D3455"/>
    <w:rsid w:val="001D34A9"/>
    <w:rsid w:val="001D361A"/>
    <w:rsid w:val="001D3802"/>
    <w:rsid w:val="001D3A68"/>
    <w:rsid w:val="001D3AEA"/>
    <w:rsid w:val="001D3E57"/>
    <w:rsid w:val="001D3EC6"/>
    <w:rsid w:val="001D3F5B"/>
    <w:rsid w:val="001D4198"/>
    <w:rsid w:val="001D43A5"/>
    <w:rsid w:val="001D444F"/>
    <w:rsid w:val="001D4C7C"/>
    <w:rsid w:val="001D4F86"/>
    <w:rsid w:val="001D54D5"/>
    <w:rsid w:val="001D571A"/>
    <w:rsid w:val="001D6075"/>
    <w:rsid w:val="001D6714"/>
    <w:rsid w:val="001D69AA"/>
    <w:rsid w:val="001D6BF1"/>
    <w:rsid w:val="001D6C06"/>
    <w:rsid w:val="001D7046"/>
    <w:rsid w:val="001D7187"/>
    <w:rsid w:val="001D7230"/>
    <w:rsid w:val="001D7270"/>
    <w:rsid w:val="001D7302"/>
    <w:rsid w:val="001D74B5"/>
    <w:rsid w:val="001D7691"/>
    <w:rsid w:val="001D7C0C"/>
    <w:rsid w:val="001D7C25"/>
    <w:rsid w:val="001D7C8F"/>
    <w:rsid w:val="001D7D35"/>
    <w:rsid w:val="001D7DE0"/>
    <w:rsid w:val="001D7FA6"/>
    <w:rsid w:val="001D7FBB"/>
    <w:rsid w:val="001E033F"/>
    <w:rsid w:val="001E036B"/>
    <w:rsid w:val="001E0542"/>
    <w:rsid w:val="001E06A6"/>
    <w:rsid w:val="001E0CFE"/>
    <w:rsid w:val="001E0E6A"/>
    <w:rsid w:val="001E11DE"/>
    <w:rsid w:val="001E12E9"/>
    <w:rsid w:val="001E1301"/>
    <w:rsid w:val="001E1876"/>
    <w:rsid w:val="001E1A50"/>
    <w:rsid w:val="001E1B56"/>
    <w:rsid w:val="001E1ED0"/>
    <w:rsid w:val="001E2142"/>
    <w:rsid w:val="001E21C4"/>
    <w:rsid w:val="001E2A3C"/>
    <w:rsid w:val="001E31A0"/>
    <w:rsid w:val="001E320A"/>
    <w:rsid w:val="001E37E5"/>
    <w:rsid w:val="001E3A07"/>
    <w:rsid w:val="001E3CEE"/>
    <w:rsid w:val="001E3DEF"/>
    <w:rsid w:val="001E3E0C"/>
    <w:rsid w:val="001E42A1"/>
    <w:rsid w:val="001E4514"/>
    <w:rsid w:val="001E4573"/>
    <w:rsid w:val="001E464D"/>
    <w:rsid w:val="001E4736"/>
    <w:rsid w:val="001E47F9"/>
    <w:rsid w:val="001E50AF"/>
    <w:rsid w:val="001E50D1"/>
    <w:rsid w:val="001E51E8"/>
    <w:rsid w:val="001E5239"/>
    <w:rsid w:val="001E5253"/>
    <w:rsid w:val="001E52AE"/>
    <w:rsid w:val="001E536A"/>
    <w:rsid w:val="001E5764"/>
    <w:rsid w:val="001E5870"/>
    <w:rsid w:val="001E5973"/>
    <w:rsid w:val="001E6289"/>
    <w:rsid w:val="001E63FF"/>
    <w:rsid w:val="001E6720"/>
    <w:rsid w:val="001E6E89"/>
    <w:rsid w:val="001E7263"/>
    <w:rsid w:val="001E728F"/>
    <w:rsid w:val="001E7369"/>
    <w:rsid w:val="001E7729"/>
    <w:rsid w:val="001E7AB1"/>
    <w:rsid w:val="001E7BD9"/>
    <w:rsid w:val="001E7D7D"/>
    <w:rsid w:val="001E7DD2"/>
    <w:rsid w:val="001E7E8B"/>
    <w:rsid w:val="001F05F8"/>
    <w:rsid w:val="001F0769"/>
    <w:rsid w:val="001F0A31"/>
    <w:rsid w:val="001F0EE5"/>
    <w:rsid w:val="001F113E"/>
    <w:rsid w:val="001F178F"/>
    <w:rsid w:val="001F1B69"/>
    <w:rsid w:val="001F1C4E"/>
    <w:rsid w:val="001F2608"/>
    <w:rsid w:val="001F27A2"/>
    <w:rsid w:val="001F28ED"/>
    <w:rsid w:val="001F29A7"/>
    <w:rsid w:val="001F2B98"/>
    <w:rsid w:val="001F2D55"/>
    <w:rsid w:val="001F3415"/>
    <w:rsid w:val="001F34C8"/>
    <w:rsid w:val="001F3849"/>
    <w:rsid w:val="001F3889"/>
    <w:rsid w:val="001F3A7F"/>
    <w:rsid w:val="001F3B1C"/>
    <w:rsid w:val="001F3B5E"/>
    <w:rsid w:val="001F3B93"/>
    <w:rsid w:val="001F4D0C"/>
    <w:rsid w:val="001F4F19"/>
    <w:rsid w:val="001F512A"/>
    <w:rsid w:val="001F5151"/>
    <w:rsid w:val="001F51D1"/>
    <w:rsid w:val="001F51E6"/>
    <w:rsid w:val="001F5270"/>
    <w:rsid w:val="001F5703"/>
    <w:rsid w:val="001F57D1"/>
    <w:rsid w:val="001F5D18"/>
    <w:rsid w:val="001F5E14"/>
    <w:rsid w:val="001F5EEF"/>
    <w:rsid w:val="001F61FF"/>
    <w:rsid w:val="001F6359"/>
    <w:rsid w:val="001F63DA"/>
    <w:rsid w:val="001F65B5"/>
    <w:rsid w:val="001F6693"/>
    <w:rsid w:val="001F6A05"/>
    <w:rsid w:val="001F6B10"/>
    <w:rsid w:val="001F6BEA"/>
    <w:rsid w:val="001F6F8E"/>
    <w:rsid w:val="001F70FB"/>
    <w:rsid w:val="001F71AF"/>
    <w:rsid w:val="001F75B2"/>
    <w:rsid w:val="001F7A6A"/>
    <w:rsid w:val="001F7AF8"/>
    <w:rsid w:val="001F7FCF"/>
    <w:rsid w:val="0020047C"/>
    <w:rsid w:val="00200BC3"/>
    <w:rsid w:val="00200CAB"/>
    <w:rsid w:val="00200D65"/>
    <w:rsid w:val="00200F14"/>
    <w:rsid w:val="0020106A"/>
    <w:rsid w:val="0020198C"/>
    <w:rsid w:val="00201BF5"/>
    <w:rsid w:val="00201C90"/>
    <w:rsid w:val="00201E2D"/>
    <w:rsid w:val="00201E47"/>
    <w:rsid w:val="00202158"/>
    <w:rsid w:val="0020268D"/>
    <w:rsid w:val="002026F2"/>
    <w:rsid w:val="002027C3"/>
    <w:rsid w:val="002028C4"/>
    <w:rsid w:val="002029A7"/>
    <w:rsid w:val="00202BB2"/>
    <w:rsid w:val="00202CCB"/>
    <w:rsid w:val="00202F2C"/>
    <w:rsid w:val="00202F87"/>
    <w:rsid w:val="0020327E"/>
    <w:rsid w:val="00203290"/>
    <w:rsid w:val="00203728"/>
    <w:rsid w:val="00203744"/>
    <w:rsid w:val="00203886"/>
    <w:rsid w:val="00203C8D"/>
    <w:rsid w:val="00203CA9"/>
    <w:rsid w:val="00203F0D"/>
    <w:rsid w:val="002049A0"/>
    <w:rsid w:val="00204B0C"/>
    <w:rsid w:val="00204B1E"/>
    <w:rsid w:val="00204BBA"/>
    <w:rsid w:val="00204BCD"/>
    <w:rsid w:val="00204C94"/>
    <w:rsid w:val="00205020"/>
    <w:rsid w:val="002051E5"/>
    <w:rsid w:val="00205334"/>
    <w:rsid w:val="0020536C"/>
    <w:rsid w:val="00205682"/>
    <w:rsid w:val="002056AA"/>
    <w:rsid w:val="0020571B"/>
    <w:rsid w:val="00205868"/>
    <w:rsid w:val="002058E1"/>
    <w:rsid w:val="00205B37"/>
    <w:rsid w:val="00205D6D"/>
    <w:rsid w:val="00205EC1"/>
    <w:rsid w:val="00206192"/>
    <w:rsid w:val="002062E3"/>
    <w:rsid w:val="00206483"/>
    <w:rsid w:val="002065C1"/>
    <w:rsid w:val="0020690D"/>
    <w:rsid w:val="00206D95"/>
    <w:rsid w:val="00206E3E"/>
    <w:rsid w:val="00206F55"/>
    <w:rsid w:val="00207347"/>
    <w:rsid w:val="00207479"/>
    <w:rsid w:val="00207CB8"/>
    <w:rsid w:val="00210128"/>
    <w:rsid w:val="0021021C"/>
    <w:rsid w:val="0021029C"/>
    <w:rsid w:val="00210323"/>
    <w:rsid w:val="00210402"/>
    <w:rsid w:val="00210471"/>
    <w:rsid w:val="00210773"/>
    <w:rsid w:val="00210EE1"/>
    <w:rsid w:val="002115BA"/>
    <w:rsid w:val="00211644"/>
    <w:rsid w:val="00211791"/>
    <w:rsid w:val="00211A2A"/>
    <w:rsid w:val="00211D2A"/>
    <w:rsid w:val="00211E6A"/>
    <w:rsid w:val="00211FCE"/>
    <w:rsid w:val="002120BD"/>
    <w:rsid w:val="0021228F"/>
    <w:rsid w:val="002122AF"/>
    <w:rsid w:val="00212516"/>
    <w:rsid w:val="002125B2"/>
    <w:rsid w:val="00212655"/>
    <w:rsid w:val="00212772"/>
    <w:rsid w:val="0021287A"/>
    <w:rsid w:val="0021288D"/>
    <w:rsid w:val="00212A50"/>
    <w:rsid w:val="00212A73"/>
    <w:rsid w:val="002131F6"/>
    <w:rsid w:val="00213245"/>
    <w:rsid w:val="002133D3"/>
    <w:rsid w:val="00213493"/>
    <w:rsid w:val="00213642"/>
    <w:rsid w:val="0021383C"/>
    <w:rsid w:val="00213A79"/>
    <w:rsid w:val="00213AB4"/>
    <w:rsid w:val="00213DEB"/>
    <w:rsid w:val="00213E67"/>
    <w:rsid w:val="00213F76"/>
    <w:rsid w:val="002144E8"/>
    <w:rsid w:val="00214748"/>
    <w:rsid w:val="00214809"/>
    <w:rsid w:val="00214A68"/>
    <w:rsid w:val="00214DAF"/>
    <w:rsid w:val="00214E4B"/>
    <w:rsid w:val="00215080"/>
    <w:rsid w:val="0021539B"/>
    <w:rsid w:val="00215494"/>
    <w:rsid w:val="0021551A"/>
    <w:rsid w:val="002157E5"/>
    <w:rsid w:val="0021580A"/>
    <w:rsid w:val="0021580C"/>
    <w:rsid w:val="00215B54"/>
    <w:rsid w:val="00215BD0"/>
    <w:rsid w:val="002163D3"/>
    <w:rsid w:val="00216640"/>
    <w:rsid w:val="00216712"/>
    <w:rsid w:val="00216B2C"/>
    <w:rsid w:val="00216D66"/>
    <w:rsid w:val="002170EC"/>
    <w:rsid w:val="0021718E"/>
    <w:rsid w:val="002171A7"/>
    <w:rsid w:val="00217312"/>
    <w:rsid w:val="00217484"/>
    <w:rsid w:val="00217617"/>
    <w:rsid w:val="002176A5"/>
    <w:rsid w:val="00217845"/>
    <w:rsid w:val="0021792C"/>
    <w:rsid w:val="00217A65"/>
    <w:rsid w:val="00217BDE"/>
    <w:rsid w:val="00217D57"/>
    <w:rsid w:val="00217DEA"/>
    <w:rsid w:val="00217E18"/>
    <w:rsid w:val="00217E84"/>
    <w:rsid w:val="0022006F"/>
    <w:rsid w:val="002204E9"/>
    <w:rsid w:val="0022061D"/>
    <w:rsid w:val="00220645"/>
    <w:rsid w:val="002206F7"/>
    <w:rsid w:val="002207B1"/>
    <w:rsid w:val="002209C8"/>
    <w:rsid w:val="00220A5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2DDB"/>
    <w:rsid w:val="002232F0"/>
    <w:rsid w:val="002234D0"/>
    <w:rsid w:val="00223651"/>
    <w:rsid w:val="00223A1A"/>
    <w:rsid w:val="00223C73"/>
    <w:rsid w:val="00223CB6"/>
    <w:rsid w:val="00223F9D"/>
    <w:rsid w:val="00224084"/>
    <w:rsid w:val="002240AD"/>
    <w:rsid w:val="002240B0"/>
    <w:rsid w:val="002247A1"/>
    <w:rsid w:val="0022480E"/>
    <w:rsid w:val="00224965"/>
    <w:rsid w:val="00224B7A"/>
    <w:rsid w:val="00225213"/>
    <w:rsid w:val="0022551C"/>
    <w:rsid w:val="00225941"/>
    <w:rsid w:val="00225B7E"/>
    <w:rsid w:val="00225E70"/>
    <w:rsid w:val="00225EC1"/>
    <w:rsid w:val="00225F3C"/>
    <w:rsid w:val="00225F5B"/>
    <w:rsid w:val="00226123"/>
    <w:rsid w:val="002263A9"/>
    <w:rsid w:val="002265F1"/>
    <w:rsid w:val="00226F17"/>
    <w:rsid w:val="00227036"/>
    <w:rsid w:val="0022722A"/>
    <w:rsid w:val="00227580"/>
    <w:rsid w:val="002279C5"/>
    <w:rsid w:val="00227BFF"/>
    <w:rsid w:val="00227DEC"/>
    <w:rsid w:val="00227DF2"/>
    <w:rsid w:val="002300F9"/>
    <w:rsid w:val="0023017D"/>
    <w:rsid w:val="002302EF"/>
    <w:rsid w:val="0023030E"/>
    <w:rsid w:val="002306F7"/>
    <w:rsid w:val="00230768"/>
    <w:rsid w:val="0023078A"/>
    <w:rsid w:val="00230887"/>
    <w:rsid w:val="00230948"/>
    <w:rsid w:val="002309FF"/>
    <w:rsid w:val="00230C61"/>
    <w:rsid w:val="00230D03"/>
    <w:rsid w:val="00230E0A"/>
    <w:rsid w:val="0023191C"/>
    <w:rsid w:val="00231976"/>
    <w:rsid w:val="002319D3"/>
    <w:rsid w:val="00231A71"/>
    <w:rsid w:val="0023207C"/>
    <w:rsid w:val="00232121"/>
    <w:rsid w:val="00232181"/>
    <w:rsid w:val="002322EE"/>
    <w:rsid w:val="00232301"/>
    <w:rsid w:val="002325F3"/>
    <w:rsid w:val="0023298F"/>
    <w:rsid w:val="00232E49"/>
    <w:rsid w:val="00233319"/>
    <w:rsid w:val="00233561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2FD"/>
    <w:rsid w:val="00235377"/>
    <w:rsid w:val="002355A5"/>
    <w:rsid w:val="00235A68"/>
    <w:rsid w:val="00235EED"/>
    <w:rsid w:val="00236151"/>
    <w:rsid w:val="00236259"/>
    <w:rsid w:val="00236288"/>
    <w:rsid w:val="0023640F"/>
    <w:rsid w:val="002365DF"/>
    <w:rsid w:val="00236819"/>
    <w:rsid w:val="00236DD0"/>
    <w:rsid w:val="00236E3D"/>
    <w:rsid w:val="00236E95"/>
    <w:rsid w:val="0023730E"/>
    <w:rsid w:val="0023787D"/>
    <w:rsid w:val="00237C16"/>
    <w:rsid w:val="00237E3C"/>
    <w:rsid w:val="00237EF0"/>
    <w:rsid w:val="00240062"/>
    <w:rsid w:val="00240110"/>
    <w:rsid w:val="00240170"/>
    <w:rsid w:val="002406D9"/>
    <w:rsid w:val="00240758"/>
    <w:rsid w:val="0024093D"/>
    <w:rsid w:val="00240CAE"/>
    <w:rsid w:val="00241356"/>
    <w:rsid w:val="002416A7"/>
    <w:rsid w:val="002418A2"/>
    <w:rsid w:val="00241B1F"/>
    <w:rsid w:val="00241B2D"/>
    <w:rsid w:val="00241C5C"/>
    <w:rsid w:val="00241D84"/>
    <w:rsid w:val="00241DD9"/>
    <w:rsid w:val="00241E5E"/>
    <w:rsid w:val="00242087"/>
    <w:rsid w:val="0024217D"/>
    <w:rsid w:val="002424D1"/>
    <w:rsid w:val="002425C9"/>
    <w:rsid w:val="0024265A"/>
    <w:rsid w:val="0024280A"/>
    <w:rsid w:val="0024282B"/>
    <w:rsid w:val="002429DE"/>
    <w:rsid w:val="00242AAD"/>
    <w:rsid w:val="00242D2C"/>
    <w:rsid w:val="00242DC6"/>
    <w:rsid w:val="00242DCF"/>
    <w:rsid w:val="00242F6F"/>
    <w:rsid w:val="00242F98"/>
    <w:rsid w:val="002434B9"/>
    <w:rsid w:val="002434C9"/>
    <w:rsid w:val="00243640"/>
    <w:rsid w:val="002437AA"/>
    <w:rsid w:val="0024390D"/>
    <w:rsid w:val="00243932"/>
    <w:rsid w:val="00243EA4"/>
    <w:rsid w:val="002447B8"/>
    <w:rsid w:val="002447DF"/>
    <w:rsid w:val="002447F5"/>
    <w:rsid w:val="0024485C"/>
    <w:rsid w:val="002448B9"/>
    <w:rsid w:val="00244A03"/>
    <w:rsid w:val="00244A57"/>
    <w:rsid w:val="00244AD4"/>
    <w:rsid w:val="00244BF9"/>
    <w:rsid w:val="00244D08"/>
    <w:rsid w:val="00245146"/>
    <w:rsid w:val="0024515B"/>
    <w:rsid w:val="00245443"/>
    <w:rsid w:val="00245797"/>
    <w:rsid w:val="002457D3"/>
    <w:rsid w:val="00245CD9"/>
    <w:rsid w:val="00245E4B"/>
    <w:rsid w:val="00245E95"/>
    <w:rsid w:val="00245EDE"/>
    <w:rsid w:val="002460BE"/>
    <w:rsid w:val="002461D5"/>
    <w:rsid w:val="00246260"/>
    <w:rsid w:val="00246281"/>
    <w:rsid w:val="002465BC"/>
    <w:rsid w:val="00246708"/>
    <w:rsid w:val="00246764"/>
    <w:rsid w:val="00246828"/>
    <w:rsid w:val="00246B25"/>
    <w:rsid w:val="00246BD4"/>
    <w:rsid w:val="00246CE6"/>
    <w:rsid w:val="00246D4A"/>
    <w:rsid w:val="00246E2A"/>
    <w:rsid w:val="00246F36"/>
    <w:rsid w:val="00246FFC"/>
    <w:rsid w:val="00247129"/>
    <w:rsid w:val="002471C7"/>
    <w:rsid w:val="0024731A"/>
    <w:rsid w:val="0024736F"/>
    <w:rsid w:val="0024753A"/>
    <w:rsid w:val="00247555"/>
    <w:rsid w:val="0024787A"/>
    <w:rsid w:val="00247932"/>
    <w:rsid w:val="00247A5C"/>
    <w:rsid w:val="00247BBC"/>
    <w:rsid w:val="00247FEE"/>
    <w:rsid w:val="0025019E"/>
    <w:rsid w:val="00250855"/>
    <w:rsid w:val="00250943"/>
    <w:rsid w:val="00250CA7"/>
    <w:rsid w:val="00250E49"/>
    <w:rsid w:val="00250FE4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1FA"/>
    <w:rsid w:val="0025227E"/>
    <w:rsid w:val="00252290"/>
    <w:rsid w:val="002523BA"/>
    <w:rsid w:val="0025294D"/>
    <w:rsid w:val="00252DA3"/>
    <w:rsid w:val="00252F65"/>
    <w:rsid w:val="0025307E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7E2"/>
    <w:rsid w:val="002548A0"/>
    <w:rsid w:val="002548A1"/>
    <w:rsid w:val="00254C26"/>
    <w:rsid w:val="00254D67"/>
    <w:rsid w:val="00254DC2"/>
    <w:rsid w:val="0025511F"/>
    <w:rsid w:val="002552B3"/>
    <w:rsid w:val="00255331"/>
    <w:rsid w:val="0025549E"/>
    <w:rsid w:val="00255698"/>
    <w:rsid w:val="00255749"/>
    <w:rsid w:val="00255864"/>
    <w:rsid w:val="00255DF0"/>
    <w:rsid w:val="0025673C"/>
    <w:rsid w:val="00256791"/>
    <w:rsid w:val="0025680A"/>
    <w:rsid w:val="00256D4A"/>
    <w:rsid w:val="00257261"/>
    <w:rsid w:val="00257344"/>
    <w:rsid w:val="002577D1"/>
    <w:rsid w:val="0025782F"/>
    <w:rsid w:val="00257A4C"/>
    <w:rsid w:val="00257F3E"/>
    <w:rsid w:val="00257FE9"/>
    <w:rsid w:val="00260073"/>
    <w:rsid w:val="0026015E"/>
    <w:rsid w:val="00260594"/>
    <w:rsid w:val="00260881"/>
    <w:rsid w:val="00260C30"/>
    <w:rsid w:val="00260EAA"/>
    <w:rsid w:val="00261071"/>
    <w:rsid w:val="002610A8"/>
    <w:rsid w:val="0026144B"/>
    <w:rsid w:val="002616F0"/>
    <w:rsid w:val="00261A21"/>
    <w:rsid w:val="00261B85"/>
    <w:rsid w:val="002621A6"/>
    <w:rsid w:val="00262295"/>
    <w:rsid w:val="002623C2"/>
    <w:rsid w:val="002625E5"/>
    <w:rsid w:val="00262626"/>
    <w:rsid w:val="00262675"/>
    <w:rsid w:val="0026268F"/>
    <w:rsid w:val="00262BDE"/>
    <w:rsid w:val="00262D72"/>
    <w:rsid w:val="00262DD8"/>
    <w:rsid w:val="00262F29"/>
    <w:rsid w:val="002630F6"/>
    <w:rsid w:val="00263117"/>
    <w:rsid w:val="0026347B"/>
    <w:rsid w:val="0026361B"/>
    <w:rsid w:val="002636C6"/>
    <w:rsid w:val="00263B93"/>
    <w:rsid w:val="00263D61"/>
    <w:rsid w:val="00263E80"/>
    <w:rsid w:val="002643C2"/>
    <w:rsid w:val="002645B0"/>
    <w:rsid w:val="00264BB3"/>
    <w:rsid w:val="0026521D"/>
    <w:rsid w:val="0026526B"/>
    <w:rsid w:val="0026537C"/>
    <w:rsid w:val="0026581A"/>
    <w:rsid w:val="002658A2"/>
    <w:rsid w:val="00265D4E"/>
    <w:rsid w:val="0026668E"/>
    <w:rsid w:val="002668CC"/>
    <w:rsid w:val="00266BD9"/>
    <w:rsid w:val="00266D0C"/>
    <w:rsid w:val="00267132"/>
    <w:rsid w:val="0026763C"/>
    <w:rsid w:val="00267869"/>
    <w:rsid w:val="00267A91"/>
    <w:rsid w:val="00267BA3"/>
    <w:rsid w:val="002700A8"/>
    <w:rsid w:val="0027046C"/>
    <w:rsid w:val="002704C8"/>
    <w:rsid w:val="002704F7"/>
    <w:rsid w:val="002707CF"/>
    <w:rsid w:val="002708B1"/>
    <w:rsid w:val="00270953"/>
    <w:rsid w:val="00270CFA"/>
    <w:rsid w:val="00270EBE"/>
    <w:rsid w:val="002712A4"/>
    <w:rsid w:val="0027152E"/>
    <w:rsid w:val="002719A9"/>
    <w:rsid w:val="00271A93"/>
    <w:rsid w:val="00271B1F"/>
    <w:rsid w:val="00271CB4"/>
    <w:rsid w:val="00272015"/>
    <w:rsid w:val="0027205D"/>
    <w:rsid w:val="0027214F"/>
    <w:rsid w:val="00272162"/>
    <w:rsid w:val="00272387"/>
    <w:rsid w:val="002723D0"/>
    <w:rsid w:val="0027247A"/>
    <w:rsid w:val="00272574"/>
    <w:rsid w:val="0027257C"/>
    <w:rsid w:val="002725A2"/>
    <w:rsid w:val="002725C8"/>
    <w:rsid w:val="00272760"/>
    <w:rsid w:val="002729B7"/>
    <w:rsid w:val="002729C9"/>
    <w:rsid w:val="00272B20"/>
    <w:rsid w:val="00272EE5"/>
    <w:rsid w:val="00273044"/>
    <w:rsid w:val="00273053"/>
    <w:rsid w:val="002732F0"/>
    <w:rsid w:val="00273487"/>
    <w:rsid w:val="00273738"/>
    <w:rsid w:val="00273776"/>
    <w:rsid w:val="002737AF"/>
    <w:rsid w:val="00273860"/>
    <w:rsid w:val="002739FF"/>
    <w:rsid w:val="00273CA3"/>
    <w:rsid w:val="00273CA4"/>
    <w:rsid w:val="002741BE"/>
    <w:rsid w:val="002741DC"/>
    <w:rsid w:val="00274299"/>
    <w:rsid w:val="002742AF"/>
    <w:rsid w:val="002744F0"/>
    <w:rsid w:val="0027468D"/>
    <w:rsid w:val="00274AD8"/>
    <w:rsid w:val="00274BFE"/>
    <w:rsid w:val="00274D6A"/>
    <w:rsid w:val="00274FC5"/>
    <w:rsid w:val="00275160"/>
    <w:rsid w:val="0027528B"/>
    <w:rsid w:val="002752D6"/>
    <w:rsid w:val="00275375"/>
    <w:rsid w:val="0027546F"/>
    <w:rsid w:val="002754A8"/>
    <w:rsid w:val="00275A96"/>
    <w:rsid w:val="00275B9A"/>
    <w:rsid w:val="00275F61"/>
    <w:rsid w:val="00275FBB"/>
    <w:rsid w:val="0027616E"/>
    <w:rsid w:val="00276178"/>
    <w:rsid w:val="0027620B"/>
    <w:rsid w:val="00276616"/>
    <w:rsid w:val="00276865"/>
    <w:rsid w:val="00276BAB"/>
    <w:rsid w:val="00276D3B"/>
    <w:rsid w:val="00276F4D"/>
    <w:rsid w:val="002772C4"/>
    <w:rsid w:val="00277387"/>
    <w:rsid w:val="002775CE"/>
    <w:rsid w:val="0027765B"/>
    <w:rsid w:val="00277D69"/>
    <w:rsid w:val="00277DF9"/>
    <w:rsid w:val="0028033D"/>
    <w:rsid w:val="00280443"/>
    <w:rsid w:val="0028059C"/>
    <w:rsid w:val="00280807"/>
    <w:rsid w:val="00280A6B"/>
    <w:rsid w:val="00280B1A"/>
    <w:rsid w:val="0028162C"/>
    <w:rsid w:val="0028216C"/>
    <w:rsid w:val="002824A6"/>
    <w:rsid w:val="0028271E"/>
    <w:rsid w:val="002827DA"/>
    <w:rsid w:val="00282831"/>
    <w:rsid w:val="002829D0"/>
    <w:rsid w:val="0028303D"/>
    <w:rsid w:val="0028326F"/>
    <w:rsid w:val="00283287"/>
    <w:rsid w:val="002833A1"/>
    <w:rsid w:val="002834A7"/>
    <w:rsid w:val="002835BA"/>
    <w:rsid w:val="002839DB"/>
    <w:rsid w:val="00283C91"/>
    <w:rsid w:val="002840C7"/>
    <w:rsid w:val="002847E4"/>
    <w:rsid w:val="00284826"/>
    <w:rsid w:val="00284AF5"/>
    <w:rsid w:val="00284B3C"/>
    <w:rsid w:val="00284C34"/>
    <w:rsid w:val="0028578A"/>
    <w:rsid w:val="002857A5"/>
    <w:rsid w:val="002858EF"/>
    <w:rsid w:val="00285AF1"/>
    <w:rsid w:val="00285D26"/>
    <w:rsid w:val="00285D88"/>
    <w:rsid w:val="00285E5E"/>
    <w:rsid w:val="00286159"/>
    <w:rsid w:val="002867A9"/>
    <w:rsid w:val="002867B4"/>
    <w:rsid w:val="002868DA"/>
    <w:rsid w:val="00286DC0"/>
    <w:rsid w:val="00286E0F"/>
    <w:rsid w:val="00287010"/>
    <w:rsid w:val="002870E2"/>
    <w:rsid w:val="0028722F"/>
    <w:rsid w:val="002872C5"/>
    <w:rsid w:val="002876D1"/>
    <w:rsid w:val="002879DF"/>
    <w:rsid w:val="00287A89"/>
    <w:rsid w:val="00287C59"/>
    <w:rsid w:val="00287CAB"/>
    <w:rsid w:val="0029003C"/>
    <w:rsid w:val="00290327"/>
    <w:rsid w:val="002906DA"/>
    <w:rsid w:val="00290804"/>
    <w:rsid w:val="00290B93"/>
    <w:rsid w:val="00290C01"/>
    <w:rsid w:val="00290C21"/>
    <w:rsid w:val="00290C5D"/>
    <w:rsid w:val="00290C70"/>
    <w:rsid w:val="00290F1F"/>
    <w:rsid w:val="00291070"/>
    <w:rsid w:val="002910CE"/>
    <w:rsid w:val="00291297"/>
    <w:rsid w:val="00291ABA"/>
    <w:rsid w:val="00291CA1"/>
    <w:rsid w:val="00292071"/>
    <w:rsid w:val="00292079"/>
    <w:rsid w:val="00292183"/>
    <w:rsid w:val="00292298"/>
    <w:rsid w:val="00292425"/>
    <w:rsid w:val="002925CB"/>
    <w:rsid w:val="002925DF"/>
    <w:rsid w:val="002928E2"/>
    <w:rsid w:val="00292FAA"/>
    <w:rsid w:val="00293227"/>
    <w:rsid w:val="0029344A"/>
    <w:rsid w:val="00293676"/>
    <w:rsid w:val="00293D40"/>
    <w:rsid w:val="00293D54"/>
    <w:rsid w:val="00293E62"/>
    <w:rsid w:val="002941ED"/>
    <w:rsid w:val="00294518"/>
    <w:rsid w:val="002948B1"/>
    <w:rsid w:val="00294A7D"/>
    <w:rsid w:val="00294B1B"/>
    <w:rsid w:val="00294C4E"/>
    <w:rsid w:val="00294EDF"/>
    <w:rsid w:val="00294FF7"/>
    <w:rsid w:val="002950FF"/>
    <w:rsid w:val="00295588"/>
    <w:rsid w:val="002955BB"/>
    <w:rsid w:val="002956BF"/>
    <w:rsid w:val="002957F7"/>
    <w:rsid w:val="0029580C"/>
    <w:rsid w:val="00295EE2"/>
    <w:rsid w:val="00295F2D"/>
    <w:rsid w:val="0029602D"/>
    <w:rsid w:val="00296133"/>
    <w:rsid w:val="0029651C"/>
    <w:rsid w:val="00296771"/>
    <w:rsid w:val="00296923"/>
    <w:rsid w:val="00296A47"/>
    <w:rsid w:val="00296AC4"/>
    <w:rsid w:val="00296BA7"/>
    <w:rsid w:val="002972A5"/>
    <w:rsid w:val="0029732F"/>
    <w:rsid w:val="002977FD"/>
    <w:rsid w:val="002978C6"/>
    <w:rsid w:val="00297BC2"/>
    <w:rsid w:val="00297FC7"/>
    <w:rsid w:val="002A0170"/>
    <w:rsid w:val="002A01D7"/>
    <w:rsid w:val="002A0213"/>
    <w:rsid w:val="002A0218"/>
    <w:rsid w:val="002A0312"/>
    <w:rsid w:val="002A03BF"/>
    <w:rsid w:val="002A03F1"/>
    <w:rsid w:val="002A07C4"/>
    <w:rsid w:val="002A0D53"/>
    <w:rsid w:val="002A14B8"/>
    <w:rsid w:val="002A155C"/>
    <w:rsid w:val="002A15F4"/>
    <w:rsid w:val="002A161C"/>
    <w:rsid w:val="002A1959"/>
    <w:rsid w:val="002A1A7B"/>
    <w:rsid w:val="002A2055"/>
    <w:rsid w:val="002A22D9"/>
    <w:rsid w:val="002A238E"/>
    <w:rsid w:val="002A2483"/>
    <w:rsid w:val="002A266D"/>
    <w:rsid w:val="002A28CB"/>
    <w:rsid w:val="002A29DA"/>
    <w:rsid w:val="002A2BAC"/>
    <w:rsid w:val="002A2D1B"/>
    <w:rsid w:val="002A2DBA"/>
    <w:rsid w:val="002A31A4"/>
    <w:rsid w:val="002A322E"/>
    <w:rsid w:val="002A3556"/>
    <w:rsid w:val="002A366C"/>
    <w:rsid w:val="002A39BD"/>
    <w:rsid w:val="002A3D27"/>
    <w:rsid w:val="002A48FF"/>
    <w:rsid w:val="002A4BCC"/>
    <w:rsid w:val="002A4C46"/>
    <w:rsid w:val="002A4D2F"/>
    <w:rsid w:val="002A4F2E"/>
    <w:rsid w:val="002A52C3"/>
    <w:rsid w:val="002A57DF"/>
    <w:rsid w:val="002A5899"/>
    <w:rsid w:val="002A5B4C"/>
    <w:rsid w:val="002A5E04"/>
    <w:rsid w:val="002A62DD"/>
    <w:rsid w:val="002A6392"/>
    <w:rsid w:val="002A6429"/>
    <w:rsid w:val="002A658D"/>
    <w:rsid w:val="002A6818"/>
    <w:rsid w:val="002A6C92"/>
    <w:rsid w:val="002A6CCC"/>
    <w:rsid w:val="002A6CCE"/>
    <w:rsid w:val="002A6FD7"/>
    <w:rsid w:val="002A70DE"/>
    <w:rsid w:val="002A71A6"/>
    <w:rsid w:val="002A7969"/>
    <w:rsid w:val="002A7CB4"/>
    <w:rsid w:val="002A7D71"/>
    <w:rsid w:val="002B0434"/>
    <w:rsid w:val="002B07CE"/>
    <w:rsid w:val="002B088C"/>
    <w:rsid w:val="002B08C5"/>
    <w:rsid w:val="002B0996"/>
    <w:rsid w:val="002B0A4E"/>
    <w:rsid w:val="002B0A5D"/>
    <w:rsid w:val="002B0E3D"/>
    <w:rsid w:val="002B14E3"/>
    <w:rsid w:val="002B1505"/>
    <w:rsid w:val="002B152F"/>
    <w:rsid w:val="002B15A7"/>
    <w:rsid w:val="002B16CA"/>
    <w:rsid w:val="002B1755"/>
    <w:rsid w:val="002B18A2"/>
    <w:rsid w:val="002B1D6D"/>
    <w:rsid w:val="002B1DF2"/>
    <w:rsid w:val="002B1EFD"/>
    <w:rsid w:val="002B2691"/>
    <w:rsid w:val="002B27A1"/>
    <w:rsid w:val="002B292A"/>
    <w:rsid w:val="002B292F"/>
    <w:rsid w:val="002B2C21"/>
    <w:rsid w:val="002B2E3F"/>
    <w:rsid w:val="002B3C10"/>
    <w:rsid w:val="002B3F9C"/>
    <w:rsid w:val="002B4050"/>
    <w:rsid w:val="002B4472"/>
    <w:rsid w:val="002B45C3"/>
    <w:rsid w:val="002B4893"/>
    <w:rsid w:val="002B4D70"/>
    <w:rsid w:val="002B50DF"/>
    <w:rsid w:val="002B524F"/>
    <w:rsid w:val="002B53FB"/>
    <w:rsid w:val="002B547E"/>
    <w:rsid w:val="002B55CF"/>
    <w:rsid w:val="002B585E"/>
    <w:rsid w:val="002B592E"/>
    <w:rsid w:val="002B5AF1"/>
    <w:rsid w:val="002B5E7F"/>
    <w:rsid w:val="002B5FFE"/>
    <w:rsid w:val="002B615B"/>
    <w:rsid w:val="002B62AB"/>
    <w:rsid w:val="002B6575"/>
    <w:rsid w:val="002B6579"/>
    <w:rsid w:val="002B65F6"/>
    <w:rsid w:val="002B6759"/>
    <w:rsid w:val="002B69A1"/>
    <w:rsid w:val="002B6B63"/>
    <w:rsid w:val="002B6B7B"/>
    <w:rsid w:val="002B6D08"/>
    <w:rsid w:val="002B72A3"/>
    <w:rsid w:val="002B7566"/>
    <w:rsid w:val="002B7A3E"/>
    <w:rsid w:val="002B7A60"/>
    <w:rsid w:val="002B7C9B"/>
    <w:rsid w:val="002B7DB5"/>
    <w:rsid w:val="002B7EF1"/>
    <w:rsid w:val="002C017B"/>
    <w:rsid w:val="002C0265"/>
    <w:rsid w:val="002C06DD"/>
    <w:rsid w:val="002C0920"/>
    <w:rsid w:val="002C0A5F"/>
    <w:rsid w:val="002C0B91"/>
    <w:rsid w:val="002C11BC"/>
    <w:rsid w:val="002C158D"/>
    <w:rsid w:val="002C15F3"/>
    <w:rsid w:val="002C16B6"/>
    <w:rsid w:val="002C1846"/>
    <w:rsid w:val="002C190C"/>
    <w:rsid w:val="002C1A5A"/>
    <w:rsid w:val="002C1D0F"/>
    <w:rsid w:val="002C1EC3"/>
    <w:rsid w:val="002C2031"/>
    <w:rsid w:val="002C21A8"/>
    <w:rsid w:val="002C21F5"/>
    <w:rsid w:val="002C231B"/>
    <w:rsid w:val="002C273C"/>
    <w:rsid w:val="002C2896"/>
    <w:rsid w:val="002C28F6"/>
    <w:rsid w:val="002C29EE"/>
    <w:rsid w:val="002C2A45"/>
    <w:rsid w:val="002C2ED6"/>
    <w:rsid w:val="002C2F31"/>
    <w:rsid w:val="002C2F80"/>
    <w:rsid w:val="002C3032"/>
    <w:rsid w:val="002C351B"/>
    <w:rsid w:val="002C3BE3"/>
    <w:rsid w:val="002C3C05"/>
    <w:rsid w:val="002C3C6E"/>
    <w:rsid w:val="002C3EB3"/>
    <w:rsid w:val="002C423E"/>
    <w:rsid w:val="002C4818"/>
    <w:rsid w:val="002C481B"/>
    <w:rsid w:val="002C4C10"/>
    <w:rsid w:val="002C4CF4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AF2"/>
    <w:rsid w:val="002C6E86"/>
    <w:rsid w:val="002C6F0A"/>
    <w:rsid w:val="002C6FC0"/>
    <w:rsid w:val="002C70F4"/>
    <w:rsid w:val="002C7145"/>
    <w:rsid w:val="002C72A6"/>
    <w:rsid w:val="002C7BE1"/>
    <w:rsid w:val="002C7DDF"/>
    <w:rsid w:val="002C7FD1"/>
    <w:rsid w:val="002D0599"/>
    <w:rsid w:val="002D05CA"/>
    <w:rsid w:val="002D0685"/>
    <w:rsid w:val="002D0A2D"/>
    <w:rsid w:val="002D0AA8"/>
    <w:rsid w:val="002D0AA9"/>
    <w:rsid w:val="002D0BA3"/>
    <w:rsid w:val="002D106F"/>
    <w:rsid w:val="002D13AA"/>
    <w:rsid w:val="002D1610"/>
    <w:rsid w:val="002D17E2"/>
    <w:rsid w:val="002D1804"/>
    <w:rsid w:val="002D195A"/>
    <w:rsid w:val="002D1C91"/>
    <w:rsid w:val="002D2003"/>
    <w:rsid w:val="002D2274"/>
    <w:rsid w:val="002D2687"/>
    <w:rsid w:val="002D2982"/>
    <w:rsid w:val="002D2B9D"/>
    <w:rsid w:val="002D2BC7"/>
    <w:rsid w:val="002D2C0F"/>
    <w:rsid w:val="002D2DCE"/>
    <w:rsid w:val="002D2EF3"/>
    <w:rsid w:val="002D2F2F"/>
    <w:rsid w:val="002D2F99"/>
    <w:rsid w:val="002D3314"/>
    <w:rsid w:val="002D333B"/>
    <w:rsid w:val="002D337B"/>
    <w:rsid w:val="002D33FB"/>
    <w:rsid w:val="002D379E"/>
    <w:rsid w:val="002D3956"/>
    <w:rsid w:val="002D3963"/>
    <w:rsid w:val="002D40CB"/>
    <w:rsid w:val="002D40F5"/>
    <w:rsid w:val="002D4194"/>
    <w:rsid w:val="002D4299"/>
    <w:rsid w:val="002D4325"/>
    <w:rsid w:val="002D4356"/>
    <w:rsid w:val="002D443A"/>
    <w:rsid w:val="002D4A06"/>
    <w:rsid w:val="002D4A63"/>
    <w:rsid w:val="002D4BC7"/>
    <w:rsid w:val="002D4BE4"/>
    <w:rsid w:val="002D4E2D"/>
    <w:rsid w:val="002D4ED0"/>
    <w:rsid w:val="002D4EEB"/>
    <w:rsid w:val="002D55D0"/>
    <w:rsid w:val="002D5A9E"/>
    <w:rsid w:val="002D5D36"/>
    <w:rsid w:val="002D5D9D"/>
    <w:rsid w:val="002D61CF"/>
    <w:rsid w:val="002D62CE"/>
    <w:rsid w:val="002D657A"/>
    <w:rsid w:val="002D6641"/>
    <w:rsid w:val="002D6909"/>
    <w:rsid w:val="002D69C9"/>
    <w:rsid w:val="002D69D7"/>
    <w:rsid w:val="002D6A67"/>
    <w:rsid w:val="002D6B2E"/>
    <w:rsid w:val="002D6B98"/>
    <w:rsid w:val="002D6FDA"/>
    <w:rsid w:val="002D7049"/>
    <w:rsid w:val="002D70EA"/>
    <w:rsid w:val="002D71C0"/>
    <w:rsid w:val="002D7257"/>
    <w:rsid w:val="002D74CA"/>
    <w:rsid w:val="002D7611"/>
    <w:rsid w:val="002D76BB"/>
    <w:rsid w:val="002D76E8"/>
    <w:rsid w:val="002D771A"/>
    <w:rsid w:val="002D7925"/>
    <w:rsid w:val="002D7B75"/>
    <w:rsid w:val="002D7CEA"/>
    <w:rsid w:val="002D7D49"/>
    <w:rsid w:val="002E0379"/>
    <w:rsid w:val="002E0630"/>
    <w:rsid w:val="002E0754"/>
    <w:rsid w:val="002E0C48"/>
    <w:rsid w:val="002E1433"/>
    <w:rsid w:val="002E1489"/>
    <w:rsid w:val="002E1639"/>
    <w:rsid w:val="002E1692"/>
    <w:rsid w:val="002E1D5C"/>
    <w:rsid w:val="002E1EED"/>
    <w:rsid w:val="002E1F27"/>
    <w:rsid w:val="002E2174"/>
    <w:rsid w:val="002E29E0"/>
    <w:rsid w:val="002E2A73"/>
    <w:rsid w:val="002E2A7E"/>
    <w:rsid w:val="002E2AA8"/>
    <w:rsid w:val="002E2AC8"/>
    <w:rsid w:val="002E301E"/>
    <w:rsid w:val="002E3297"/>
    <w:rsid w:val="002E334A"/>
    <w:rsid w:val="002E33B4"/>
    <w:rsid w:val="002E35BC"/>
    <w:rsid w:val="002E35D3"/>
    <w:rsid w:val="002E3714"/>
    <w:rsid w:val="002E37C0"/>
    <w:rsid w:val="002E3876"/>
    <w:rsid w:val="002E39E1"/>
    <w:rsid w:val="002E3A50"/>
    <w:rsid w:val="002E3C02"/>
    <w:rsid w:val="002E3D46"/>
    <w:rsid w:val="002E3F86"/>
    <w:rsid w:val="002E40F6"/>
    <w:rsid w:val="002E4228"/>
    <w:rsid w:val="002E44A9"/>
    <w:rsid w:val="002E460F"/>
    <w:rsid w:val="002E4A17"/>
    <w:rsid w:val="002E4EA0"/>
    <w:rsid w:val="002E4F41"/>
    <w:rsid w:val="002E51A2"/>
    <w:rsid w:val="002E52FA"/>
    <w:rsid w:val="002E5355"/>
    <w:rsid w:val="002E583C"/>
    <w:rsid w:val="002E5A6B"/>
    <w:rsid w:val="002E5B07"/>
    <w:rsid w:val="002E633D"/>
    <w:rsid w:val="002E659E"/>
    <w:rsid w:val="002E692B"/>
    <w:rsid w:val="002E6A41"/>
    <w:rsid w:val="002E6B94"/>
    <w:rsid w:val="002E6D40"/>
    <w:rsid w:val="002E6E0F"/>
    <w:rsid w:val="002E6EAF"/>
    <w:rsid w:val="002E6EF8"/>
    <w:rsid w:val="002E78F1"/>
    <w:rsid w:val="002E7A83"/>
    <w:rsid w:val="002E7BAB"/>
    <w:rsid w:val="002F0360"/>
    <w:rsid w:val="002F053E"/>
    <w:rsid w:val="002F0836"/>
    <w:rsid w:val="002F0999"/>
    <w:rsid w:val="002F0C25"/>
    <w:rsid w:val="002F0CCA"/>
    <w:rsid w:val="002F0EA7"/>
    <w:rsid w:val="002F10C6"/>
    <w:rsid w:val="002F13DE"/>
    <w:rsid w:val="002F16E8"/>
    <w:rsid w:val="002F18B2"/>
    <w:rsid w:val="002F1DAA"/>
    <w:rsid w:val="002F2027"/>
    <w:rsid w:val="002F2380"/>
    <w:rsid w:val="002F24EF"/>
    <w:rsid w:val="002F2682"/>
    <w:rsid w:val="002F2797"/>
    <w:rsid w:val="002F2815"/>
    <w:rsid w:val="002F29EC"/>
    <w:rsid w:val="002F2B36"/>
    <w:rsid w:val="002F2BBF"/>
    <w:rsid w:val="002F2BE6"/>
    <w:rsid w:val="002F2F94"/>
    <w:rsid w:val="002F3895"/>
    <w:rsid w:val="002F393F"/>
    <w:rsid w:val="002F3C8F"/>
    <w:rsid w:val="002F3D10"/>
    <w:rsid w:val="002F3D4D"/>
    <w:rsid w:val="002F3DDD"/>
    <w:rsid w:val="002F4103"/>
    <w:rsid w:val="002F423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C9F"/>
    <w:rsid w:val="002F5D29"/>
    <w:rsid w:val="002F63B1"/>
    <w:rsid w:val="002F63FF"/>
    <w:rsid w:val="002F68EB"/>
    <w:rsid w:val="002F6A32"/>
    <w:rsid w:val="002F6B98"/>
    <w:rsid w:val="002F6C85"/>
    <w:rsid w:val="002F6C96"/>
    <w:rsid w:val="002F6ECF"/>
    <w:rsid w:val="002F7045"/>
    <w:rsid w:val="002F7196"/>
    <w:rsid w:val="002F7215"/>
    <w:rsid w:val="002F7436"/>
    <w:rsid w:val="002F74AE"/>
    <w:rsid w:val="002F75DA"/>
    <w:rsid w:val="002F7622"/>
    <w:rsid w:val="002F7637"/>
    <w:rsid w:val="002F7B2E"/>
    <w:rsid w:val="002F7C7D"/>
    <w:rsid w:val="002F7D72"/>
    <w:rsid w:val="0030059F"/>
    <w:rsid w:val="00300DE4"/>
    <w:rsid w:val="00301215"/>
    <w:rsid w:val="0030147B"/>
    <w:rsid w:val="003015C0"/>
    <w:rsid w:val="003016A5"/>
    <w:rsid w:val="003017A4"/>
    <w:rsid w:val="00302218"/>
    <w:rsid w:val="00302411"/>
    <w:rsid w:val="00302443"/>
    <w:rsid w:val="00302878"/>
    <w:rsid w:val="0030346F"/>
    <w:rsid w:val="003034F5"/>
    <w:rsid w:val="00303B97"/>
    <w:rsid w:val="00303C62"/>
    <w:rsid w:val="00304200"/>
    <w:rsid w:val="00304462"/>
    <w:rsid w:val="00304565"/>
    <w:rsid w:val="0030478A"/>
    <w:rsid w:val="003048D7"/>
    <w:rsid w:val="00304D33"/>
    <w:rsid w:val="00304E36"/>
    <w:rsid w:val="00304EAD"/>
    <w:rsid w:val="00305009"/>
    <w:rsid w:val="00305227"/>
    <w:rsid w:val="00305253"/>
    <w:rsid w:val="00305530"/>
    <w:rsid w:val="003058DA"/>
    <w:rsid w:val="00305AE6"/>
    <w:rsid w:val="00305C6C"/>
    <w:rsid w:val="00305C86"/>
    <w:rsid w:val="00305ECD"/>
    <w:rsid w:val="00305F98"/>
    <w:rsid w:val="00305FE7"/>
    <w:rsid w:val="00306246"/>
    <w:rsid w:val="00306278"/>
    <w:rsid w:val="0030630A"/>
    <w:rsid w:val="00306424"/>
    <w:rsid w:val="00306473"/>
    <w:rsid w:val="003066E0"/>
    <w:rsid w:val="003066F3"/>
    <w:rsid w:val="00306A41"/>
    <w:rsid w:val="00306BDF"/>
    <w:rsid w:val="00306DDB"/>
    <w:rsid w:val="00306FB8"/>
    <w:rsid w:val="00307040"/>
    <w:rsid w:val="003070A0"/>
    <w:rsid w:val="00307148"/>
    <w:rsid w:val="00307261"/>
    <w:rsid w:val="003072BA"/>
    <w:rsid w:val="00307488"/>
    <w:rsid w:val="0030752C"/>
    <w:rsid w:val="003075B0"/>
    <w:rsid w:val="0030772B"/>
    <w:rsid w:val="00307BD7"/>
    <w:rsid w:val="00307EF1"/>
    <w:rsid w:val="00310357"/>
    <w:rsid w:val="00310643"/>
    <w:rsid w:val="00310791"/>
    <w:rsid w:val="00310A58"/>
    <w:rsid w:val="00310C67"/>
    <w:rsid w:val="00310CD7"/>
    <w:rsid w:val="00310D57"/>
    <w:rsid w:val="00310DB9"/>
    <w:rsid w:val="00310DD4"/>
    <w:rsid w:val="00310FAF"/>
    <w:rsid w:val="00311095"/>
    <w:rsid w:val="00311543"/>
    <w:rsid w:val="00311A1C"/>
    <w:rsid w:val="00311B1A"/>
    <w:rsid w:val="00311B3A"/>
    <w:rsid w:val="00311F61"/>
    <w:rsid w:val="00312045"/>
    <w:rsid w:val="0031264A"/>
    <w:rsid w:val="00312977"/>
    <w:rsid w:val="0031303C"/>
    <w:rsid w:val="00313523"/>
    <w:rsid w:val="0031353A"/>
    <w:rsid w:val="00313690"/>
    <w:rsid w:val="00313943"/>
    <w:rsid w:val="00313BF3"/>
    <w:rsid w:val="00313E5A"/>
    <w:rsid w:val="0031407D"/>
    <w:rsid w:val="00314116"/>
    <w:rsid w:val="0031418A"/>
    <w:rsid w:val="0031432E"/>
    <w:rsid w:val="003143F6"/>
    <w:rsid w:val="00314791"/>
    <w:rsid w:val="00314A03"/>
    <w:rsid w:val="00314A78"/>
    <w:rsid w:val="00314A84"/>
    <w:rsid w:val="00314B02"/>
    <w:rsid w:val="00314C5A"/>
    <w:rsid w:val="00314D56"/>
    <w:rsid w:val="0031520B"/>
    <w:rsid w:val="003155DB"/>
    <w:rsid w:val="00315887"/>
    <w:rsid w:val="003159F4"/>
    <w:rsid w:val="00315E2A"/>
    <w:rsid w:val="00315F25"/>
    <w:rsid w:val="0031610C"/>
    <w:rsid w:val="003165E1"/>
    <w:rsid w:val="003168F1"/>
    <w:rsid w:val="00316BA3"/>
    <w:rsid w:val="00316BCF"/>
    <w:rsid w:val="00316D35"/>
    <w:rsid w:val="00316F19"/>
    <w:rsid w:val="00316FEB"/>
    <w:rsid w:val="003171E7"/>
    <w:rsid w:val="003176DB"/>
    <w:rsid w:val="003176E8"/>
    <w:rsid w:val="00320213"/>
    <w:rsid w:val="003203BF"/>
    <w:rsid w:val="0032065D"/>
    <w:rsid w:val="00320796"/>
    <w:rsid w:val="003208C6"/>
    <w:rsid w:val="00320918"/>
    <w:rsid w:val="00320B02"/>
    <w:rsid w:val="00320B7D"/>
    <w:rsid w:val="00320D7E"/>
    <w:rsid w:val="00320F65"/>
    <w:rsid w:val="003212A7"/>
    <w:rsid w:val="003214E0"/>
    <w:rsid w:val="003214FF"/>
    <w:rsid w:val="00321518"/>
    <w:rsid w:val="00321636"/>
    <w:rsid w:val="003217EC"/>
    <w:rsid w:val="00321934"/>
    <w:rsid w:val="00321C02"/>
    <w:rsid w:val="00321D49"/>
    <w:rsid w:val="00321DB5"/>
    <w:rsid w:val="00321DBC"/>
    <w:rsid w:val="00321E45"/>
    <w:rsid w:val="00321ECA"/>
    <w:rsid w:val="00321FC8"/>
    <w:rsid w:val="00322162"/>
    <w:rsid w:val="0032220C"/>
    <w:rsid w:val="00322295"/>
    <w:rsid w:val="00322448"/>
    <w:rsid w:val="003224D4"/>
    <w:rsid w:val="00322544"/>
    <w:rsid w:val="00322BB0"/>
    <w:rsid w:val="0032307D"/>
    <w:rsid w:val="003230C9"/>
    <w:rsid w:val="003234C3"/>
    <w:rsid w:val="0032354D"/>
    <w:rsid w:val="00323DF1"/>
    <w:rsid w:val="00323E46"/>
    <w:rsid w:val="0032415E"/>
    <w:rsid w:val="003241B1"/>
    <w:rsid w:val="00324379"/>
    <w:rsid w:val="003244B5"/>
    <w:rsid w:val="0032452F"/>
    <w:rsid w:val="003245B1"/>
    <w:rsid w:val="003247D9"/>
    <w:rsid w:val="003248A2"/>
    <w:rsid w:val="00324A25"/>
    <w:rsid w:val="00324A88"/>
    <w:rsid w:val="00325802"/>
    <w:rsid w:val="00325C97"/>
    <w:rsid w:val="003261E2"/>
    <w:rsid w:val="00326224"/>
    <w:rsid w:val="00326364"/>
    <w:rsid w:val="0032687B"/>
    <w:rsid w:val="00326881"/>
    <w:rsid w:val="00326988"/>
    <w:rsid w:val="00326A21"/>
    <w:rsid w:val="00326A90"/>
    <w:rsid w:val="00326BA8"/>
    <w:rsid w:val="00326F36"/>
    <w:rsid w:val="003271D3"/>
    <w:rsid w:val="00327247"/>
    <w:rsid w:val="00327531"/>
    <w:rsid w:val="00327562"/>
    <w:rsid w:val="00327711"/>
    <w:rsid w:val="00327930"/>
    <w:rsid w:val="00327A14"/>
    <w:rsid w:val="00327A2C"/>
    <w:rsid w:val="00327ACC"/>
    <w:rsid w:val="00327B23"/>
    <w:rsid w:val="00327B92"/>
    <w:rsid w:val="00327C31"/>
    <w:rsid w:val="00327E8B"/>
    <w:rsid w:val="00327F50"/>
    <w:rsid w:val="00327FC2"/>
    <w:rsid w:val="00330061"/>
    <w:rsid w:val="003305E0"/>
    <w:rsid w:val="0033061D"/>
    <w:rsid w:val="00330AE2"/>
    <w:rsid w:val="00330B79"/>
    <w:rsid w:val="00330C04"/>
    <w:rsid w:val="00330F35"/>
    <w:rsid w:val="003310FE"/>
    <w:rsid w:val="00331127"/>
    <w:rsid w:val="003311F9"/>
    <w:rsid w:val="00331213"/>
    <w:rsid w:val="003312FA"/>
    <w:rsid w:val="0033167B"/>
    <w:rsid w:val="003316CC"/>
    <w:rsid w:val="0033194A"/>
    <w:rsid w:val="00331A84"/>
    <w:rsid w:val="00331BA3"/>
    <w:rsid w:val="00332009"/>
    <w:rsid w:val="00332833"/>
    <w:rsid w:val="00332BD9"/>
    <w:rsid w:val="00332CA6"/>
    <w:rsid w:val="00332CF7"/>
    <w:rsid w:val="00332D24"/>
    <w:rsid w:val="003336B7"/>
    <w:rsid w:val="00333909"/>
    <w:rsid w:val="0033390C"/>
    <w:rsid w:val="00333B14"/>
    <w:rsid w:val="00333BDA"/>
    <w:rsid w:val="00333C87"/>
    <w:rsid w:val="00333CF5"/>
    <w:rsid w:val="00333DF1"/>
    <w:rsid w:val="003340C6"/>
    <w:rsid w:val="003343EA"/>
    <w:rsid w:val="00334A54"/>
    <w:rsid w:val="00334B32"/>
    <w:rsid w:val="00334C4D"/>
    <w:rsid w:val="00334C56"/>
    <w:rsid w:val="00334C95"/>
    <w:rsid w:val="00334D99"/>
    <w:rsid w:val="003352DC"/>
    <w:rsid w:val="00335387"/>
    <w:rsid w:val="00335497"/>
    <w:rsid w:val="003354B9"/>
    <w:rsid w:val="00335630"/>
    <w:rsid w:val="003356A7"/>
    <w:rsid w:val="003356DC"/>
    <w:rsid w:val="00335846"/>
    <w:rsid w:val="00335B2D"/>
    <w:rsid w:val="00335B84"/>
    <w:rsid w:val="00335D37"/>
    <w:rsid w:val="003360DB"/>
    <w:rsid w:val="003363FA"/>
    <w:rsid w:val="00336474"/>
    <w:rsid w:val="003364B5"/>
    <w:rsid w:val="0033650E"/>
    <w:rsid w:val="00336564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071"/>
    <w:rsid w:val="00340342"/>
    <w:rsid w:val="0034047A"/>
    <w:rsid w:val="00340581"/>
    <w:rsid w:val="003405AF"/>
    <w:rsid w:val="0034061E"/>
    <w:rsid w:val="00340AC5"/>
    <w:rsid w:val="00340D71"/>
    <w:rsid w:val="00340F7F"/>
    <w:rsid w:val="003414B8"/>
    <w:rsid w:val="003415E8"/>
    <w:rsid w:val="00341702"/>
    <w:rsid w:val="0034191B"/>
    <w:rsid w:val="00341FB4"/>
    <w:rsid w:val="0034218E"/>
    <w:rsid w:val="003421AB"/>
    <w:rsid w:val="00342443"/>
    <w:rsid w:val="0034272A"/>
    <w:rsid w:val="00342A1E"/>
    <w:rsid w:val="00342ECB"/>
    <w:rsid w:val="00343063"/>
    <w:rsid w:val="00343143"/>
    <w:rsid w:val="003433F1"/>
    <w:rsid w:val="00343438"/>
    <w:rsid w:val="003434AA"/>
    <w:rsid w:val="00343876"/>
    <w:rsid w:val="00343D2F"/>
    <w:rsid w:val="00343E75"/>
    <w:rsid w:val="0034414C"/>
    <w:rsid w:val="00344491"/>
    <w:rsid w:val="0034460D"/>
    <w:rsid w:val="00344898"/>
    <w:rsid w:val="003448DF"/>
    <w:rsid w:val="003448E3"/>
    <w:rsid w:val="0034498A"/>
    <w:rsid w:val="00344B08"/>
    <w:rsid w:val="00344CAC"/>
    <w:rsid w:val="00344EB9"/>
    <w:rsid w:val="00344F6B"/>
    <w:rsid w:val="003450BE"/>
    <w:rsid w:val="00345718"/>
    <w:rsid w:val="0034574C"/>
    <w:rsid w:val="00345774"/>
    <w:rsid w:val="0034595D"/>
    <w:rsid w:val="00345BA5"/>
    <w:rsid w:val="00345D25"/>
    <w:rsid w:val="00345E30"/>
    <w:rsid w:val="00345E67"/>
    <w:rsid w:val="00345ED9"/>
    <w:rsid w:val="00345F68"/>
    <w:rsid w:val="00345FB4"/>
    <w:rsid w:val="0034608E"/>
    <w:rsid w:val="00346257"/>
    <w:rsid w:val="00346308"/>
    <w:rsid w:val="00346740"/>
    <w:rsid w:val="00346864"/>
    <w:rsid w:val="003468D6"/>
    <w:rsid w:val="00346B83"/>
    <w:rsid w:val="00346E38"/>
    <w:rsid w:val="00346EF9"/>
    <w:rsid w:val="0034726A"/>
    <w:rsid w:val="00347347"/>
    <w:rsid w:val="003475CF"/>
    <w:rsid w:val="00347610"/>
    <w:rsid w:val="0034767A"/>
    <w:rsid w:val="00347B3F"/>
    <w:rsid w:val="00347D9B"/>
    <w:rsid w:val="00347F0F"/>
    <w:rsid w:val="00350055"/>
    <w:rsid w:val="00350314"/>
    <w:rsid w:val="003503A1"/>
    <w:rsid w:val="00350644"/>
    <w:rsid w:val="003508F9"/>
    <w:rsid w:val="00350958"/>
    <w:rsid w:val="00350AB1"/>
    <w:rsid w:val="00350C7B"/>
    <w:rsid w:val="00350CAF"/>
    <w:rsid w:val="00350DDD"/>
    <w:rsid w:val="003511C0"/>
    <w:rsid w:val="00351398"/>
    <w:rsid w:val="0035149E"/>
    <w:rsid w:val="00351532"/>
    <w:rsid w:val="003515A4"/>
    <w:rsid w:val="00351793"/>
    <w:rsid w:val="00351812"/>
    <w:rsid w:val="003518EB"/>
    <w:rsid w:val="00351A87"/>
    <w:rsid w:val="00351C8B"/>
    <w:rsid w:val="003521CA"/>
    <w:rsid w:val="0035231E"/>
    <w:rsid w:val="003524BB"/>
    <w:rsid w:val="00352778"/>
    <w:rsid w:val="003529D6"/>
    <w:rsid w:val="00352A2D"/>
    <w:rsid w:val="00352EDE"/>
    <w:rsid w:val="00352F15"/>
    <w:rsid w:val="00353004"/>
    <w:rsid w:val="0035331B"/>
    <w:rsid w:val="00353523"/>
    <w:rsid w:val="0035356A"/>
    <w:rsid w:val="003535F7"/>
    <w:rsid w:val="00353860"/>
    <w:rsid w:val="003538EE"/>
    <w:rsid w:val="00353B32"/>
    <w:rsid w:val="00353B40"/>
    <w:rsid w:val="00353DAB"/>
    <w:rsid w:val="00354212"/>
    <w:rsid w:val="00354381"/>
    <w:rsid w:val="00354426"/>
    <w:rsid w:val="0035475C"/>
    <w:rsid w:val="00354A02"/>
    <w:rsid w:val="00354B23"/>
    <w:rsid w:val="00354BCA"/>
    <w:rsid w:val="00354F91"/>
    <w:rsid w:val="00354FEF"/>
    <w:rsid w:val="003551D7"/>
    <w:rsid w:val="00355524"/>
    <w:rsid w:val="00355C1D"/>
    <w:rsid w:val="00355CB0"/>
    <w:rsid w:val="00355D9C"/>
    <w:rsid w:val="00355ECC"/>
    <w:rsid w:val="00355F58"/>
    <w:rsid w:val="0035619C"/>
    <w:rsid w:val="00356520"/>
    <w:rsid w:val="003565FA"/>
    <w:rsid w:val="003567B5"/>
    <w:rsid w:val="00356807"/>
    <w:rsid w:val="00356CFA"/>
    <w:rsid w:val="0035765A"/>
    <w:rsid w:val="003576C0"/>
    <w:rsid w:val="00357C8D"/>
    <w:rsid w:val="00357F84"/>
    <w:rsid w:val="00357FCD"/>
    <w:rsid w:val="00357FE5"/>
    <w:rsid w:val="003603BB"/>
    <w:rsid w:val="00360649"/>
    <w:rsid w:val="003608B5"/>
    <w:rsid w:val="00360AD4"/>
    <w:rsid w:val="00360AFC"/>
    <w:rsid w:val="003612A9"/>
    <w:rsid w:val="00361A69"/>
    <w:rsid w:val="00361AF5"/>
    <w:rsid w:val="00361B6C"/>
    <w:rsid w:val="00361C80"/>
    <w:rsid w:val="00361D87"/>
    <w:rsid w:val="003620A1"/>
    <w:rsid w:val="003620B1"/>
    <w:rsid w:val="00362258"/>
    <w:rsid w:val="0036228F"/>
    <w:rsid w:val="0036248C"/>
    <w:rsid w:val="00362568"/>
    <w:rsid w:val="00362619"/>
    <w:rsid w:val="00362C87"/>
    <w:rsid w:val="00362DA9"/>
    <w:rsid w:val="00363576"/>
    <w:rsid w:val="00363694"/>
    <w:rsid w:val="00363875"/>
    <w:rsid w:val="0036399F"/>
    <w:rsid w:val="00363CC8"/>
    <w:rsid w:val="00363D7A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919"/>
    <w:rsid w:val="003659BE"/>
    <w:rsid w:val="00365C3D"/>
    <w:rsid w:val="0036601D"/>
    <w:rsid w:val="00366334"/>
    <w:rsid w:val="003663FA"/>
    <w:rsid w:val="00366659"/>
    <w:rsid w:val="00366E1A"/>
    <w:rsid w:val="00366FE9"/>
    <w:rsid w:val="0036705C"/>
    <w:rsid w:val="0036709D"/>
    <w:rsid w:val="003671D4"/>
    <w:rsid w:val="003671D7"/>
    <w:rsid w:val="00367A46"/>
    <w:rsid w:val="00367CBD"/>
    <w:rsid w:val="00367F9C"/>
    <w:rsid w:val="003701F9"/>
    <w:rsid w:val="0037042A"/>
    <w:rsid w:val="00370496"/>
    <w:rsid w:val="0037097C"/>
    <w:rsid w:val="003709CE"/>
    <w:rsid w:val="00370A27"/>
    <w:rsid w:val="00370AD5"/>
    <w:rsid w:val="00370B51"/>
    <w:rsid w:val="00370D3D"/>
    <w:rsid w:val="00370D9E"/>
    <w:rsid w:val="00370DF0"/>
    <w:rsid w:val="003717C3"/>
    <w:rsid w:val="003719F8"/>
    <w:rsid w:val="00371BFC"/>
    <w:rsid w:val="00371E70"/>
    <w:rsid w:val="00372067"/>
    <w:rsid w:val="00372294"/>
    <w:rsid w:val="00372583"/>
    <w:rsid w:val="00372592"/>
    <w:rsid w:val="00372AFB"/>
    <w:rsid w:val="00372C59"/>
    <w:rsid w:val="00372CC1"/>
    <w:rsid w:val="00372D00"/>
    <w:rsid w:val="0037302C"/>
    <w:rsid w:val="00373066"/>
    <w:rsid w:val="00373076"/>
    <w:rsid w:val="003730C9"/>
    <w:rsid w:val="00373141"/>
    <w:rsid w:val="003731EF"/>
    <w:rsid w:val="00373924"/>
    <w:rsid w:val="00373BE5"/>
    <w:rsid w:val="00373BFD"/>
    <w:rsid w:val="00373D75"/>
    <w:rsid w:val="0037414D"/>
    <w:rsid w:val="00374597"/>
    <w:rsid w:val="0037467B"/>
    <w:rsid w:val="003748AB"/>
    <w:rsid w:val="00374BBA"/>
    <w:rsid w:val="00374BFA"/>
    <w:rsid w:val="00374C21"/>
    <w:rsid w:val="00374DB7"/>
    <w:rsid w:val="00374EC7"/>
    <w:rsid w:val="003751E4"/>
    <w:rsid w:val="003752F5"/>
    <w:rsid w:val="0037539F"/>
    <w:rsid w:val="0037550A"/>
    <w:rsid w:val="003755FA"/>
    <w:rsid w:val="003758C5"/>
    <w:rsid w:val="0037597D"/>
    <w:rsid w:val="00375D23"/>
    <w:rsid w:val="003761C4"/>
    <w:rsid w:val="003762E0"/>
    <w:rsid w:val="00376633"/>
    <w:rsid w:val="00376DCA"/>
    <w:rsid w:val="00376DDE"/>
    <w:rsid w:val="00376E44"/>
    <w:rsid w:val="00377161"/>
    <w:rsid w:val="0037748A"/>
    <w:rsid w:val="003779E5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A1F"/>
    <w:rsid w:val="00380C1C"/>
    <w:rsid w:val="00380C38"/>
    <w:rsid w:val="0038124D"/>
    <w:rsid w:val="003816BE"/>
    <w:rsid w:val="00382218"/>
    <w:rsid w:val="003825D1"/>
    <w:rsid w:val="003828E3"/>
    <w:rsid w:val="003829B0"/>
    <w:rsid w:val="003829CE"/>
    <w:rsid w:val="00382DB8"/>
    <w:rsid w:val="00383013"/>
    <w:rsid w:val="0038366D"/>
    <w:rsid w:val="00383743"/>
    <w:rsid w:val="00383FB7"/>
    <w:rsid w:val="003844BE"/>
    <w:rsid w:val="00384775"/>
    <w:rsid w:val="0038496A"/>
    <w:rsid w:val="00385032"/>
    <w:rsid w:val="00385649"/>
    <w:rsid w:val="003858F2"/>
    <w:rsid w:val="00385E7C"/>
    <w:rsid w:val="00385F47"/>
    <w:rsid w:val="00385FC4"/>
    <w:rsid w:val="0038605C"/>
    <w:rsid w:val="00386364"/>
    <w:rsid w:val="00386592"/>
    <w:rsid w:val="00386BA2"/>
    <w:rsid w:val="00386CE5"/>
    <w:rsid w:val="00387084"/>
    <w:rsid w:val="003873F4"/>
    <w:rsid w:val="0038759C"/>
    <w:rsid w:val="003875D8"/>
    <w:rsid w:val="0038761A"/>
    <w:rsid w:val="00387685"/>
    <w:rsid w:val="003876B9"/>
    <w:rsid w:val="00387713"/>
    <w:rsid w:val="0038771C"/>
    <w:rsid w:val="00387789"/>
    <w:rsid w:val="00387856"/>
    <w:rsid w:val="00387911"/>
    <w:rsid w:val="00387B9E"/>
    <w:rsid w:val="00387D23"/>
    <w:rsid w:val="0039094F"/>
    <w:rsid w:val="00390CE1"/>
    <w:rsid w:val="00390ECD"/>
    <w:rsid w:val="00390FD9"/>
    <w:rsid w:val="003912F5"/>
    <w:rsid w:val="0039188E"/>
    <w:rsid w:val="00391C3C"/>
    <w:rsid w:val="00391DEE"/>
    <w:rsid w:val="00392009"/>
    <w:rsid w:val="0039211A"/>
    <w:rsid w:val="003921DE"/>
    <w:rsid w:val="00392373"/>
    <w:rsid w:val="00392376"/>
    <w:rsid w:val="00392587"/>
    <w:rsid w:val="00392D39"/>
    <w:rsid w:val="003930BB"/>
    <w:rsid w:val="003932D7"/>
    <w:rsid w:val="0039332D"/>
    <w:rsid w:val="00393485"/>
    <w:rsid w:val="00393562"/>
    <w:rsid w:val="00393A65"/>
    <w:rsid w:val="00393BFB"/>
    <w:rsid w:val="00393E22"/>
    <w:rsid w:val="003940BF"/>
    <w:rsid w:val="003946DC"/>
    <w:rsid w:val="003947E5"/>
    <w:rsid w:val="00394CF3"/>
    <w:rsid w:val="00394D10"/>
    <w:rsid w:val="00394D45"/>
    <w:rsid w:val="00394DE4"/>
    <w:rsid w:val="00394E05"/>
    <w:rsid w:val="003952E9"/>
    <w:rsid w:val="00395387"/>
    <w:rsid w:val="00395599"/>
    <w:rsid w:val="003956C5"/>
    <w:rsid w:val="00395760"/>
    <w:rsid w:val="003957D3"/>
    <w:rsid w:val="003958EE"/>
    <w:rsid w:val="0039596A"/>
    <w:rsid w:val="00395D1D"/>
    <w:rsid w:val="00395F79"/>
    <w:rsid w:val="00395FBB"/>
    <w:rsid w:val="0039638F"/>
    <w:rsid w:val="003964F1"/>
    <w:rsid w:val="00396F2D"/>
    <w:rsid w:val="00396F99"/>
    <w:rsid w:val="00397296"/>
    <w:rsid w:val="003972D0"/>
    <w:rsid w:val="0039741E"/>
    <w:rsid w:val="00397473"/>
    <w:rsid w:val="00397775"/>
    <w:rsid w:val="003977A9"/>
    <w:rsid w:val="00397AF7"/>
    <w:rsid w:val="00397D5B"/>
    <w:rsid w:val="00397D98"/>
    <w:rsid w:val="00397E9C"/>
    <w:rsid w:val="003A01C5"/>
    <w:rsid w:val="003A03DC"/>
    <w:rsid w:val="003A03E5"/>
    <w:rsid w:val="003A0723"/>
    <w:rsid w:val="003A08B1"/>
    <w:rsid w:val="003A0903"/>
    <w:rsid w:val="003A0974"/>
    <w:rsid w:val="003A0976"/>
    <w:rsid w:val="003A0DCF"/>
    <w:rsid w:val="003A0FD0"/>
    <w:rsid w:val="003A1165"/>
    <w:rsid w:val="003A1385"/>
    <w:rsid w:val="003A169F"/>
    <w:rsid w:val="003A1B2E"/>
    <w:rsid w:val="003A208F"/>
    <w:rsid w:val="003A22F4"/>
    <w:rsid w:val="003A2365"/>
    <w:rsid w:val="003A285B"/>
    <w:rsid w:val="003A2A0E"/>
    <w:rsid w:val="003A2B39"/>
    <w:rsid w:val="003A2C2A"/>
    <w:rsid w:val="003A2FF3"/>
    <w:rsid w:val="003A3027"/>
    <w:rsid w:val="003A3058"/>
    <w:rsid w:val="003A30E6"/>
    <w:rsid w:val="003A32C8"/>
    <w:rsid w:val="003A3373"/>
    <w:rsid w:val="003A33D4"/>
    <w:rsid w:val="003A376B"/>
    <w:rsid w:val="003A39CF"/>
    <w:rsid w:val="003A3A88"/>
    <w:rsid w:val="003A3FD3"/>
    <w:rsid w:val="003A43C6"/>
    <w:rsid w:val="003A43C9"/>
    <w:rsid w:val="003A4886"/>
    <w:rsid w:val="003A48E7"/>
    <w:rsid w:val="003A4932"/>
    <w:rsid w:val="003A4A49"/>
    <w:rsid w:val="003A4F5B"/>
    <w:rsid w:val="003A59C3"/>
    <w:rsid w:val="003A5AAC"/>
    <w:rsid w:val="003A5C27"/>
    <w:rsid w:val="003A5D7A"/>
    <w:rsid w:val="003A61D1"/>
    <w:rsid w:val="003A6593"/>
    <w:rsid w:val="003A666A"/>
    <w:rsid w:val="003A6CD2"/>
    <w:rsid w:val="003A71F1"/>
    <w:rsid w:val="003A7291"/>
    <w:rsid w:val="003A72CB"/>
    <w:rsid w:val="003A74AE"/>
    <w:rsid w:val="003A7505"/>
    <w:rsid w:val="003A755C"/>
    <w:rsid w:val="003A77C4"/>
    <w:rsid w:val="003B0638"/>
    <w:rsid w:val="003B099F"/>
    <w:rsid w:val="003B0A9F"/>
    <w:rsid w:val="003B0AFC"/>
    <w:rsid w:val="003B0D95"/>
    <w:rsid w:val="003B0E8D"/>
    <w:rsid w:val="003B128A"/>
    <w:rsid w:val="003B136B"/>
    <w:rsid w:val="003B1411"/>
    <w:rsid w:val="003B14DC"/>
    <w:rsid w:val="003B15F8"/>
    <w:rsid w:val="003B170E"/>
    <w:rsid w:val="003B174F"/>
    <w:rsid w:val="003B1E10"/>
    <w:rsid w:val="003B23E9"/>
    <w:rsid w:val="003B259D"/>
    <w:rsid w:val="003B25DB"/>
    <w:rsid w:val="003B28FD"/>
    <w:rsid w:val="003B2905"/>
    <w:rsid w:val="003B2968"/>
    <w:rsid w:val="003B2B04"/>
    <w:rsid w:val="003B2B55"/>
    <w:rsid w:val="003B2D36"/>
    <w:rsid w:val="003B3176"/>
    <w:rsid w:val="003B3251"/>
    <w:rsid w:val="003B3672"/>
    <w:rsid w:val="003B368C"/>
    <w:rsid w:val="003B3B42"/>
    <w:rsid w:val="003B3B88"/>
    <w:rsid w:val="003B4013"/>
    <w:rsid w:val="003B40D4"/>
    <w:rsid w:val="003B411B"/>
    <w:rsid w:val="003B44B2"/>
    <w:rsid w:val="003B4559"/>
    <w:rsid w:val="003B4580"/>
    <w:rsid w:val="003B461E"/>
    <w:rsid w:val="003B4857"/>
    <w:rsid w:val="003B4BF7"/>
    <w:rsid w:val="003B4C6D"/>
    <w:rsid w:val="003B4DA5"/>
    <w:rsid w:val="003B4FC1"/>
    <w:rsid w:val="003B4FFD"/>
    <w:rsid w:val="003B50C3"/>
    <w:rsid w:val="003B51F1"/>
    <w:rsid w:val="003B529B"/>
    <w:rsid w:val="003B531A"/>
    <w:rsid w:val="003B5680"/>
    <w:rsid w:val="003B5C8F"/>
    <w:rsid w:val="003B5D61"/>
    <w:rsid w:val="003B5DEE"/>
    <w:rsid w:val="003B5F4F"/>
    <w:rsid w:val="003B619A"/>
    <w:rsid w:val="003B61C9"/>
    <w:rsid w:val="003B6775"/>
    <w:rsid w:val="003B69F5"/>
    <w:rsid w:val="003B6F6A"/>
    <w:rsid w:val="003B6F9B"/>
    <w:rsid w:val="003B6FBD"/>
    <w:rsid w:val="003B71D4"/>
    <w:rsid w:val="003B742B"/>
    <w:rsid w:val="003B78F5"/>
    <w:rsid w:val="003B7975"/>
    <w:rsid w:val="003C04FB"/>
    <w:rsid w:val="003C0527"/>
    <w:rsid w:val="003C068E"/>
    <w:rsid w:val="003C06CE"/>
    <w:rsid w:val="003C073A"/>
    <w:rsid w:val="003C091E"/>
    <w:rsid w:val="003C0C5C"/>
    <w:rsid w:val="003C0CF8"/>
    <w:rsid w:val="003C0D85"/>
    <w:rsid w:val="003C0DB7"/>
    <w:rsid w:val="003C10F0"/>
    <w:rsid w:val="003C129F"/>
    <w:rsid w:val="003C1367"/>
    <w:rsid w:val="003C13A2"/>
    <w:rsid w:val="003C14C9"/>
    <w:rsid w:val="003C1531"/>
    <w:rsid w:val="003C1921"/>
    <w:rsid w:val="003C21E9"/>
    <w:rsid w:val="003C2341"/>
    <w:rsid w:val="003C235E"/>
    <w:rsid w:val="003C27EA"/>
    <w:rsid w:val="003C286D"/>
    <w:rsid w:val="003C28AF"/>
    <w:rsid w:val="003C2C7A"/>
    <w:rsid w:val="003C3AC8"/>
    <w:rsid w:val="003C3E16"/>
    <w:rsid w:val="003C3F83"/>
    <w:rsid w:val="003C416A"/>
    <w:rsid w:val="003C41D8"/>
    <w:rsid w:val="003C42AA"/>
    <w:rsid w:val="003C4790"/>
    <w:rsid w:val="003C4D5E"/>
    <w:rsid w:val="003C50B1"/>
    <w:rsid w:val="003C50FF"/>
    <w:rsid w:val="003C547B"/>
    <w:rsid w:val="003C55DE"/>
    <w:rsid w:val="003C5705"/>
    <w:rsid w:val="003C58C9"/>
    <w:rsid w:val="003C5A32"/>
    <w:rsid w:val="003C6616"/>
    <w:rsid w:val="003C66F0"/>
    <w:rsid w:val="003C6798"/>
    <w:rsid w:val="003C67AE"/>
    <w:rsid w:val="003C67ED"/>
    <w:rsid w:val="003C6A3B"/>
    <w:rsid w:val="003C6AF5"/>
    <w:rsid w:val="003C6C2A"/>
    <w:rsid w:val="003C7563"/>
    <w:rsid w:val="003C77C2"/>
    <w:rsid w:val="003C7914"/>
    <w:rsid w:val="003C797A"/>
    <w:rsid w:val="003C7ACD"/>
    <w:rsid w:val="003C7BD6"/>
    <w:rsid w:val="003C7D7C"/>
    <w:rsid w:val="003C7D8E"/>
    <w:rsid w:val="003C7E59"/>
    <w:rsid w:val="003C7EAF"/>
    <w:rsid w:val="003C7FD0"/>
    <w:rsid w:val="003D0109"/>
    <w:rsid w:val="003D02A1"/>
    <w:rsid w:val="003D03AC"/>
    <w:rsid w:val="003D047A"/>
    <w:rsid w:val="003D04A3"/>
    <w:rsid w:val="003D0540"/>
    <w:rsid w:val="003D060E"/>
    <w:rsid w:val="003D075E"/>
    <w:rsid w:val="003D084A"/>
    <w:rsid w:val="003D0A33"/>
    <w:rsid w:val="003D0E61"/>
    <w:rsid w:val="003D0F69"/>
    <w:rsid w:val="003D13AE"/>
    <w:rsid w:val="003D15F9"/>
    <w:rsid w:val="003D18AE"/>
    <w:rsid w:val="003D1A57"/>
    <w:rsid w:val="003D1BFF"/>
    <w:rsid w:val="003D1D38"/>
    <w:rsid w:val="003D1D3D"/>
    <w:rsid w:val="003D1F8D"/>
    <w:rsid w:val="003D2003"/>
    <w:rsid w:val="003D2108"/>
    <w:rsid w:val="003D2704"/>
    <w:rsid w:val="003D2847"/>
    <w:rsid w:val="003D296A"/>
    <w:rsid w:val="003D29F6"/>
    <w:rsid w:val="003D2B40"/>
    <w:rsid w:val="003D2F7B"/>
    <w:rsid w:val="003D318B"/>
    <w:rsid w:val="003D326F"/>
    <w:rsid w:val="003D33DA"/>
    <w:rsid w:val="003D3717"/>
    <w:rsid w:val="003D37E2"/>
    <w:rsid w:val="003D3ABB"/>
    <w:rsid w:val="003D3ECC"/>
    <w:rsid w:val="003D3FB3"/>
    <w:rsid w:val="003D42C7"/>
    <w:rsid w:val="003D43A8"/>
    <w:rsid w:val="003D4586"/>
    <w:rsid w:val="003D46D7"/>
    <w:rsid w:val="003D4A64"/>
    <w:rsid w:val="003D4BCB"/>
    <w:rsid w:val="003D4EB7"/>
    <w:rsid w:val="003D523E"/>
    <w:rsid w:val="003D52A1"/>
    <w:rsid w:val="003D5327"/>
    <w:rsid w:val="003D562A"/>
    <w:rsid w:val="003D591B"/>
    <w:rsid w:val="003D5A20"/>
    <w:rsid w:val="003D5A85"/>
    <w:rsid w:val="003D5C02"/>
    <w:rsid w:val="003D5CEC"/>
    <w:rsid w:val="003D5F89"/>
    <w:rsid w:val="003D6018"/>
    <w:rsid w:val="003D61DB"/>
    <w:rsid w:val="003D650F"/>
    <w:rsid w:val="003D6515"/>
    <w:rsid w:val="003D67C1"/>
    <w:rsid w:val="003D68AA"/>
    <w:rsid w:val="003D68B9"/>
    <w:rsid w:val="003D69C8"/>
    <w:rsid w:val="003D6B52"/>
    <w:rsid w:val="003D6B7A"/>
    <w:rsid w:val="003D6BBA"/>
    <w:rsid w:val="003D6FA0"/>
    <w:rsid w:val="003D70FD"/>
    <w:rsid w:val="003D7172"/>
    <w:rsid w:val="003D72BF"/>
    <w:rsid w:val="003D7380"/>
    <w:rsid w:val="003D7B5D"/>
    <w:rsid w:val="003D7F11"/>
    <w:rsid w:val="003D7F49"/>
    <w:rsid w:val="003E0150"/>
    <w:rsid w:val="003E0187"/>
    <w:rsid w:val="003E022E"/>
    <w:rsid w:val="003E0288"/>
    <w:rsid w:val="003E0541"/>
    <w:rsid w:val="003E076A"/>
    <w:rsid w:val="003E08C9"/>
    <w:rsid w:val="003E0A42"/>
    <w:rsid w:val="003E0BC3"/>
    <w:rsid w:val="003E0D52"/>
    <w:rsid w:val="003E1244"/>
    <w:rsid w:val="003E1401"/>
    <w:rsid w:val="003E1719"/>
    <w:rsid w:val="003E18C3"/>
    <w:rsid w:val="003E1B4E"/>
    <w:rsid w:val="003E20E4"/>
    <w:rsid w:val="003E21B6"/>
    <w:rsid w:val="003E2253"/>
    <w:rsid w:val="003E22CA"/>
    <w:rsid w:val="003E2380"/>
    <w:rsid w:val="003E286A"/>
    <w:rsid w:val="003E287F"/>
    <w:rsid w:val="003E2C1C"/>
    <w:rsid w:val="003E2C86"/>
    <w:rsid w:val="003E2E2E"/>
    <w:rsid w:val="003E3020"/>
    <w:rsid w:val="003E32A5"/>
    <w:rsid w:val="003E32A7"/>
    <w:rsid w:val="003E34FB"/>
    <w:rsid w:val="003E36B8"/>
    <w:rsid w:val="003E3741"/>
    <w:rsid w:val="003E37E6"/>
    <w:rsid w:val="003E399B"/>
    <w:rsid w:val="003E3C59"/>
    <w:rsid w:val="003E4155"/>
    <w:rsid w:val="003E42A5"/>
    <w:rsid w:val="003E4743"/>
    <w:rsid w:val="003E4CA7"/>
    <w:rsid w:val="003E4CAF"/>
    <w:rsid w:val="003E4CCE"/>
    <w:rsid w:val="003E4DF2"/>
    <w:rsid w:val="003E535F"/>
    <w:rsid w:val="003E5451"/>
    <w:rsid w:val="003E5A42"/>
    <w:rsid w:val="003E5BA7"/>
    <w:rsid w:val="003E5E86"/>
    <w:rsid w:val="003E6079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CD"/>
    <w:rsid w:val="003E7EEC"/>
    <w:rsid w:val="003F010B"/>
    <w:rsid w:val="003F020B"/>
    <w:rsid w:val="003F05D2"/>
    <w:rsid w:val="003F0633"/>
    <w:rsid w:val="003F066A"/>
    <w:rsid w:val="003F0930"/>
    <w:rsid w:val="003F0B4B"/>
    <w:rsid w:val="003F0EDA"/>
    <w:rsid w:val="003F0F4A"/>
    <w:rsid w:val="003F0FE8"/>
    <w:rsid w:val="003F139E"/>
    <w:rsid w:val="003F1853"/>
    <w:rsid w:val="003F19E9"/>
    <w:rsid w:val="003F1AA3"/>
    <w:rsid w:val="003F1AC8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74"/>
    <w:rsid w:val="003F30DD"/>
    <w:rsid w:val="003F31F5"/>
    <w:rsid w:val="003F35B4"/>
    <w:rsid w:val="003F3629"/>
    <w:rsid w:val="003F369E"/>
    <w:rsid w:val="003F398E"/>
    <w:rsid w:val="003F3A31"/>
    <w:rsid w:val="003F3CE8"/>
    <w:rsid w:val="003F3FC6"/>
    <w:rsid w:val="003F419C"/>
    <w:rsid w:val="003F45B8"/>
    <w:rsid w:val="003F4673"/>
    <w:rsid w:val="003F477B"/>
    <w:rsid w:val="003F4C62"/>
    <w:rsid w:val="003F4DB8"/>
    <w:rsid w:val="003F4F1E"/>
    <w:rsid w:val="003F4FC0"/>
    <w:rsid w:val="003F5296"/>
    <w:rsid w:val="003F5304"/>
    <w:rsid w:val="003F5688"/>
    <w:rsid w:val="003F5A18"/>
    <w:rsid w:val="003F5C96"/>
    <w:rsid w:val="003F5D55"/>
    <w:rsid w:val="003F5D7C"/>
    <w:rsid w:val="003F5E5C"/>
    <w:rsid w:val="003F62E6"/>
    <w:rsid w:val="003F6591"/>
    <w:rsid w:val="003F6649"/>
    <w:rsid w:val="003F673B"/>
    <w:rsid w:val="003F6B71"/>
    <w:rsid w:val="003F6C77"/>
    <w:rsid w:val="003F715A"/>
    <w:rsid w:val="003F7534"/>
    <w:rsid w:val="003F7568"/>
    <w:rsid w:val="003F78B7"/>
    <w:rsid w:val="003F7AE7"/>
    <w:rsid w:val="003F7B76"/>
    <w:rsid w:val="003F7CB4"/>
    <w:rsid w:val="003F7F66"/>
    <w:rsid w:val="003F7FA1"/>
    <w:rsid w:val="004003CE"/>
    <w:rsid w:val="00400435"/>
    <w:rsid w:val="00400547"/>
    <w:rsid w:val="004005EA"/>
    <w:rsid w:val="0040074F"/>
    <w:rsid w:val="00400C01"/>
    <w:rsid w:val="00400E38"/>
    <w:rsid w:val="00400E6B"/>
    <w:rsid w:val="004015BB"/>
    <w:rsid w:val="0040190E"/>
    <w:rsid w:val="0040191B"/>
    <w:rsid w:val="00401D36"/>
    <w:rsid w:val="00401FE7"/>
    <w:rsid w:val="004020E7"/>
    <w:rsid w:val="00402166"/>
    <w:rsid w:val="00402226"/>
    <w:rsid w:val="0040222D"/>
    <w:rsid w:val="004023E6"/>
    <w:rsid w:val="00402673"/>
    <w:rsid w:val="004028C8"/>
    <w:rsid w:val="00402935"/>
    <w:rsid w:val="00402A6E"/>
    <w:rsid w:val="00402EE7"/>
    <w:rsid w:val="00403624"/>
    <w:rsid w:val="00403C36"/>
    <w:rsid w:val="00403C80"/>
    <w:rsid w:val="00403DD9"/>
    <w:rsid w:val="00403DFD"/>
    <w:rsid w:val="00404186"/>
    <w:rsid w:val="004048C8"/>
    <w:rsid w:val="0040497A"/>
    <w:rsid w:val="00404FAD"/>
    <w:rsid w:val="004050F5"/>
    <w:rsid w:val="0040515F"/>
    <w:rsid w:val="00405221"/>
    <w:rsid w:val="0040566C"/>
    <w:rsid w:val="004056EC"/>
    <w:rsid w:val="004057C1"/>
    <w:rsid w:val="004057F6"/>
    <w:rsid w:val="0040595E"/>
    <w:rsid w:val="00405A86"/>
    <w:rsid w:val="00405B7C"/>
    <w:rsid w:val="00405DA1"/>
    <w:rsid w:val="00405E06"/>
    <w:rsid w:val="00405E5A"/>
    <w:rsid w:val="0040614B"/>
    <w:rsid w:val="0040621C"/>
    <w:rsid w:val="0040626D"/>
    <w:rsid w:val="004064CF"/>
    <w:rsid w:val="004064EF"/>
    <w:rsid w:val="004067EC"/>
    <w:rsid w:val="00406806"/>
    <w:rsid w:val="00406E3A"/>
    <w:rsid w:val="00406E4C"/>
    <w:rsid w:val="00407865"/>
    <w:rsid w:val="0040791B"/>
    <w:rsid w:val="00407BE2"/>
    <w:rsid w:val="00407C75"/>
    <w:rsid w:val="00407DF2"/>
    <w:rsid w:val="00407E48"/>
    <w:rsid w:val="00407FA4"/>
    <w:rsid w:val="004102DF"/>
    <w:rsid w:val="00410442"/>
    <w:rsid w:val="004104A8"/>
    <w:rsid w:val="0041064E"/>
    <w:rsid w:val="00410799"/>
    <w:rsid w:val="00410939"/>
    <w:rsid w:val="00410B4C"/>
    <w:rsid w:val="00410E7E"/>
    <w:rsid w:val="004110A7"/>
    <w:rsid w:val="004110DF"/>
    <w:rsid w:val="004110E9"/>
    <w:rsid w:val="004111E3"/>
    <w:rsid w:val="00411312"/>
    <w:rsid w:val="0041146C"/>
    <w:rsid w:val="0041166F"/>
    <w:rsid w:val="00411698"/>
    <w:rsid w:val="00411AEB"/>
    <w:rsid w:val="00411E73"/>
    <w:rsid w:val="00411FE5"/>
    <w:rsid w:val="00412125"/>
    <w:rsid w:val="004125AA"/>
    <w:rsid w:val="0041296D"/>
    <w:rsid w:val="004129EB"/>
    <w:rsid w:val="00412AD8"/>
    <w:rsid w:val="00412B7F"/>
    <w:rsid w:val="00412D87"/>
    <w:rsid w:val="004130F1"/>
    <w:rsid w:val="004132C1"/>
    <w:rsid w:val="00413468"/>
    <w:rsid w:val="00413A7D"/>
    <w:rsid w:val="00413A8B"/>
    <w:rsid w:val="00413CEC"/>
    <w:rsid w:val="004141D1"/>
    <w:rsid w:val="004141F4"/>
    <w:rsid w:val="0041420D"/>
    <w:rsid w:val="0041434F"/>
    <w:rsid w:val="00414506"/>
    <w:rsid w:val="00414690"/>
    <w:rsid w:val="00414859"/>
    <w:rsid w:val="004148FB"/>
    <w:rsid w:val="00414AD1"/>
    <w:rsid w:val="00414B12"/>
    <w:rsid w:val="00414CA7"/>
    <w:rsid w:val="00414FF3"/>
    <w:rsid w:val="004151FB"/>
    <w:rsid w:val="0041521C"/>
    <w:rsid w:val="00415498"/>
    <w:rsid w:val="004155C0"/>
    <w:rsid w:val="00415797"/>
    <w:rsid w:val="00415AA9"/>
    <w:rsid w:val="00415C3B"/>
    <w:rsid w:val="004164FB"/>
    <w:rsid w:val="004166F8"/>
    <w:rsid w:val="00416AB1"/>
    <w:rsid w:val="00416BFA"/>
    <w:rsid w:val="00416D5E"/>
    <w:rsid w:val="0041707A"/>
    <w:rsid w:val="004170FE"/>
    <w:rsid w:val="00417456"/>
    <w:rsid w:val="00417730"/>
    <w:rsid w:val="004177C0"/>
    <w:rsid w:val="00417828"/>
    <w:rsid w:val="00417A74"/>
    <w:rsid w:val="00417BA4"/>
    <w:rsid w:val="00417BEA"/>
    <w:rsid w:val="00417FB6"/>
    <w:rsid w:val="00417FB9"/>
    <w:rsid w:val="0042036F"/>
    <w:rsid w:val="00420729"/>
    <w:rsid w:val="0042079A"/>
    <w:rsid w:val="0042099A"/>
    <w:rsid w:val="00420E03"/>
    <w:rsid w:val="00420E8F"/>
    <w:rsid w:val="00420F2E"/>
    <w:rsid w:val="004210E0"/>
    <w:rsid w:val="00421170"/>
    <w:rsid w:val="0042151F"/>
    <w:rsid w:val="00421810"/>
    <w:rsid w:val="004218A6"/>
    <w:rsid w:val="00421AB1"/>
    <w:rsid w:val="00421B39"/>
    <w:rsid w:val="00421D48"/>
    <w:rsid w:val="00421DFD"/>
    <w:rsid w:val="00421E76"/>
    <w:rsid w:val="00421F93"/>
    <w:rsid w:val="004221A5"/>
    <w:rsid w:val="00422945"/>
    <w:rsid w:val="00422A5C"/>
    <w:rsid w:val="00422CD0"/>
    <w:rsid w:val="00423114"/>
    <w:rsid w:val="0042330F"/>
    <w:rsid w:val="00423445"/>
    <w:rsid w:val="004234BF"/>
    <w:rsid w:val="004235C8"/>
    <w:rsid w:val="0042361D"/>
    <w:rsid w:val="0042373B"/>
    <w:rsid w:val="0042377D"/>
    <w:rsid w:val="004239CF"/>
    <w:rsid w:val="00423E86"/>
    <w:rsid w:val="00424281"/>
    <w:rsid w:val="00424792"/>
    <w:rsid w:val="00424A21"/>
    <w:rsid w:val="00424CF8"/>
    <w:rsid w:val="00424EB8"/>
    <w:rsid w:val="00424F5D"/>
    <w:rsid w:val="00425163"/>
    <w:rsid w:val="0042518B"/>
    <w:rsid w:val="004251F1"/>
    <w:rsid w:val="00425267"/>
    <w:rsid w:val="00425334"/>
    <w:rsid w:val="00425651"/>
    <w:rsid w:val="00425910"/>
    <w:rsid w:val="004259DC"/>
    <w:rsid w:val="00425A5E"/>
    <w:rsid w:val="00425D8B"/>
    <w:rsid w:val="00425F76"/>
    <w:rsid w:val="00426060"/>
    <w:rsid w:val="004263B7"/>
    <w:rsid w:val="00426836"/>
    <w:rsid w:val="00426B7D"/>
    <w:rsid w:val="00426FC0"/>
    <w:rsid w:val="00426FD5"/>
    <w:rsid w:val="004273D8"/>
    <w:rsid w:val="00427490"/>
    <w:rsid w:val="004274D7"/>
    <w:rsid w:val="004275F5"/>
    <w:rsid w:val="00427780"/>
    <w:rsid w:val="004277C3"/>
    <w:rsid w:val="00427F92"/>
    <w:rsid w:val="00427FBE"/>
    <w:rsid w:val="004301F5"/>
    <w:rsid w:val="00430236"/>
    <w:rsid w:val="00430306"/>
    <w:rsid w:val="004303C1"/>
    <w:rsid w:val="0043069B"/>
    <w:rsid w:val="004307E2"/>
    <w:rsid w:val="00430C20"/>
    <w:rsid w:val="00430CCC"/>
    <w:rsid w:val="00430FD2"/>
    <w:rsid w:val="0043103B"/>
    <w:rsid w:val="00431054"/>
    <w:rsid w:val="0043105C"/>
    <w:rsid w:val="004313F6"/>
    <w:rsid w:val="00431501"/>
    <w:rsid w:val="00431554"/>
    <w:rsid w:val="00431782"/>
    <w:rsid w:val="004318B7"/>
    <w:rsid w:val="004319B5"/>
    <w:rsid w:val="00431C0A"/>
    <w:rsid w:val="00431C39"/>
    <w:rsid w:val="00431CD6"/>
    <w:rsid w:val="00431E3A"/>
    <w:rsid w:val="00431E84"/>
    <w:rsid w:val="00431EDE"/>
    <w:rsid w:val="004324B6"/>
    <w:rsid w:val="00432762"/>
    <w:rsid w:val="004329F1"/>
    <w:rsid w:val="00432A72"/>
    <w:rsid w:val="00432C51"/>
    <w:rsid w:val="00432D34"/>
    <w:rsid w:val="0043302E"/>
    <w:rsid w:val="0043313E"/>
    <w:rsid w:val="004331FC"/>
    <w:rsid w:val="0043341C"/>
    <w:rsid w:val="004336D0"/>
    <w:rsid w:val="00433B15"/>
    <w:rsid w:val="00433C86"/>
    <w:rsid w:val="00433E0A"/>
    <w:rsid w:val="00433F93"/>
    <w:rsid w:val="00434236"/>
    <w:rsid w:val="00434550"/>
    <w:rsid w:val="004346C0"/>
    <w:rsid w:val="00434A03"/>
    <w:rsid w:val="00434B80"/>
    <w:rsid w:val="00434D3E"/>
    <w:rsid w:val="00434F04"/>
    <w:rsid w:val="00434F64"/>
    <w:rsid w:val="00435306"/>
    <w:rsid w:val="00435316"/>
    <w:rsid w:val="00435436"/>
    <w:rsid w:val="004355CB"/>
    <w:rsid w:val="00435810"/>
    <w:rsid w:val="00435BFC"/>
    <w:rsid w:val="00436025"/>
    <w:rsid w:val="004363C5"/>
    <w:rsid w:val="00436455"/>
    <w:rsid w:val="004366C2"/>
    <w:rsid w:val="00436D6A"/>
    <w:rsid w:val="00436DCE"/>
    <w:rsid w:val="00436F83"/>
    <w:rsid w:val="004370B1"/>
    <w:rsid w:val="00437110"/>
    <w:rsid w:val="0043758D"/>
    <w:rsid w:val="004375AF"/>
    <w:rsid w:val="0043775B"/>
    <w:rsid w:val="00437950"/>
    <w:rsid w:val="00437AF5"/>
    <w:rsid w:val="00437B7A"/>
    <w:rsid w:val="00437C77"/>
    <w:rsid w:val="00437CDF"/>
    <w:rsid w:val="0044001E"/>
    <w:rsid w:val="004407E3"/>
    <w:rsid w:val="00440950"/>
    <w:rsid w:val="00440994"/>
    <w:rsid w:val="00440A24"/>
    <w:rsid w:val="00440A74"/>
    <w:rsid w:val="00440CBF"/>
    <w:rsid w:val="00440D50"/>
    <w:rsid w:val="00440DA5"/>
    <w:rsid w:val="00440F5B"/>
    <w:rsid w:val="00440F91"/>
    <w:rsid w:val="0044110A"/>
    <w:rsid w:val="004411B9"/>
    <w:rsid w:val="004412CE"/>
    <w:rsid w:val="00441406"/>
    <w:rsid w:val="00441676"/>
    <w:rsid w:val="004416F7"/>
    <w:rsid w:val="004418BC"/>
    <w:rsid w:val="004419BC"/>
    <w:rsid w:val="00441A12"/>
    <w:rsid w:val="00441BE8"/>
    <w:rsid w:val="00441DBB"/>
    <w:rsid w:val="0044212F"/>
    <w:rsid w:val="0044225D"/>
    <w:rsid w:val="00442338"/>
    <w:rsid w:val="0044255D"/>
    <w:rsid w:val="0044268E"/>
    <w:rsid w:val="00442764"/>
    <w:rsid w:val="00442894"/>
    <w:rsid w:val="00442BA8"/>
    <w:rsid w:val="00442F62"/>
    <w:rsid w:val="004430C9"/>
    <w:rsid w:val="004437A0"/>
    <w:rsid w:val="00443C5E"/>
    <w:rsid w:val="00443ECC"/>
    <w:rsid w:val="004440E2"/>
    <w:rsid w:val="00444131"/>
    <w:rsid w:val="0044443D"/>
    <w:rsid w:val="004445F4"/>
    <w:rsid w:val="0044469F"/>
    <w:rsid w:val="004449BC"/>
    <w:rsid w:val="00444A2F"/>
    <w:rsid w:val="00444C10"/>
    <w:rsid w:val="00444D4F"/>
    <w:rsid w:val="00444FA8"/>
    <w:rsid w:val="00444FE9"/>
    <w:rsid w:val="004450E7"/>
    <w:rsid w:val="004457E0"/>
    <w:rsid w:val="0044588C"/>
    <w:rsid w:val="004458CB"/>
    <w:rsid w:val="00445AF4"/>
    <w:rsid w:val="00445BA1"/>
    <w:rsid w:val="00445E50"/>
    <w:rsid w:val="00446245"/>
    <w:rsid w:val="00446898"/>
    <w:rsid w:val="004469ED"/>
    <w:rsid w:val="00446CB1"/>
    <w:rsid w:val="004471E4"/>
    <w:rsid w:val="00447A32"/>
    <w:rsid w:val="00447E04"/>
    <w:rsid w:val="00447E83"/>
    <w:rsid w:val="00447F89"/>
    <w:rsid w:val="00450613"/>
    <w:rsid w:val="00450CAE"/>
    <w:rsid w:val="00450EE7"/>
    <w:rsid w:val="00450EF8"/>
    <w:rsid w:val="00451068"/>
    <w:rsid w:val="004512D4"/>
    <w:rsid w:val="004512FC"/>
    <w:rsid w:val="004513A9"/>
    <w:rsid w:val="004513BF"/>
    <w:rsid w:val="00451498"/>
    <w:rsid w:val="00451536"/>
    <w:rsid w:val="00451C09"/>
    <w:rsid w:val="00451C20"/>
    <w:rsid w:val="00451D33"/>
    <w:rsid w:val="00451E38"/>
    <w:rsid w:val="00451E92"/>
    <w:rsid w:val="00452374"/>
    <w:rsid w:val="004523D8"/>
    <w:rsid w:val="0045286C"/>
    <w:rsid w:val="004528F7"/>
    <w:rsid w:val="0045291C"/>
    <w:rsid w:val="00452AFF"/>
    <w:rsid w:val="00452C45"/>
    <w:rsid w:val="00452C47"/>
    <w:rsid w:val="00452C60"/>
    <w:rsid w:val="00452CEB"/>
    <w:rsid w:val="0045317A"/>
    <w:rsid w:val="0045324A"/>
    <w:rsid w:val="0045329B"/>
    <w:rsid w:val="004533F9"/>
    <w:rsid w:val="00453991"/>
    <w:rsid w:val="00453D33"/>
    <w:rsid w:val="00453D7E"/>
    <w:rsid w:val="00453EEF"/>
    <w:rsid w:val="00453F67"/>
    <w:rsid w:val="00453FC4"/>
    <w:rsid w:val="0045420D"/>
    <w:rsid w:val="00454217"/>
    <w:rsid w:val="004542DA"/>
    <w:rsid w:val="00454877"/>
    <w:rsid w:val="004549C7"/>
    <w:rsid w:val="00454A47"/>
    <w:rsid w:val="00454AEB"/>
    <w:rsid w:val="00454EFC"/>
    <w:rsid w:val="00454F38"/>
    <w:rsid w:val="00454FFC"/>
    <w:rsid w:val="0045511B"/>
    <w:rsid w:val="00455366"/>
    <w:rsid w:val="00455489"/>
    <w:rsid w:val="004555CE"/>
    <w:rsid w:val="0045586B"/>
    <w:rsid w:val="00455962"/>
    <w:rsid w:val="00455A79"/>
    <w:rsid w:val="004560AC"/>
    <w:rsid w:val="0045615E"/>
    <w:rsid w:val="004563AF"/>
    <w:rsid w:val="004567CD"/>
    <w:rsid w:val="00456D86"/>
    <w:rsid w:val="00456EA6"/>
    <w:rsid w:val="00456ED5"/>
    <w:rsid w:val="00456F8B"/>
    <w:rsid w:val="00457052"/>
    <w:rsid w:val="00457345"/>
    <w:rsid w:val="004573EE"/>
    <w:rsid w:val="004579EE"/>
    <w:rsid w:val="00457AD5"/>
    <w:rsid w:val="00457D3B"/>
    <w:rsid w:val="00457E66"/>
    <w:rsid w:val="00457E7D"/>
    <w:rsid w:val="004601B0"/>
    <w:rsid w:val="004602A2"/>
    <w:rsid w:val="00460426"/>
    <w:rsid w:val="0046058F"/>
    <w:rsid w:val="00460C6D"/>
    <w:rsid w:val="00460D39"/>
    <w:rsid w:val="004612DA"/>
    <w:rsid w:val="00461439"/>
    <w:rsid w:val="00461481"/>
    <w:rsid w:val="004615E1"/>
    <w:rsid w:val="004617A3"/>
    <w:rsid w:val="004618E5"/>
    <w:rsid w:val="00461CA6"/>
    <w:rsid w:val="00461FCD"/>
    <w:rsid w:val="00462049"/>
    <w:rsid w:val="004620B4"/>
    <w:rsid w:val="0046242E"/>
    <w:rsid w:val="0046252B"/>
    <w:rsid w:val="00462A76"/>
    <w:rsid w:val="00462C89"/>
    <w:rsid w:val="00462EDC"/>
    <w:rsid w:val="00463506"/>
    <w:rsid w:val="0046353D"/>
    <w:rsid w:val="004635EC"/>
    <w:rsid w:val="00463622"/>
    <w:rsid w:val="004637DB"/>
    <w:rsid w:val="004639C8"/>
    <w:rsid w:val="00463B9F"/>
    <w:rsid w:val="00463CB0"/>
    <w:rsid w:val="00463D13"/>
    <w:rsid w:val="00463E72"/>
    <w:rsid w:val="004641FB"/>
    <w:rsid w:val="004645B9"/>
    <w:rsid w:val="00464755"/>
    <w:rsid w:val="00464A64"/>
    <w:rsid w:val="004652C8"/>
    <w:rsid w:val="00465DB1"/>
    <w:rsid w:val="00465DBB"/>
    <w:rsid w:val="00465E97"/>
    <w:rsid w:val="004668EF"/>
    <w:rsid w:val="00466AD7"/>
    <w:rsid w:val="004670EB"/>
    <w:rsid w:val="004672D6"/>
    <w:rsid w:val="00467436"/>
    <w:rsid w:val="004674E4"/>
    <w:rsid w:val="004674FC"/>
    <w:rsid w:val="00467734"/>
    <w:rsid w:val="00467CBB"/>
    <w:rsid w:val="00467E72"/>
    <w:rsid w:val="00470120"/>
    <w:rsid w:val="00470280"/>
    <w:rsid w:val="004705A4"/>
    <w:rsid w:val="004707DB"/>
    <w:rsid w:val="00470839"/>
    <w:rsid w:val="00470E15"/>
    <w:rsid w:val="00470E36"/>
    <w:rsid w:val="00470E80"/>
    <w:rsid w:val="004715F9"/>
    <w:rsid w:val="00471688"/>
    <w:rsid w:val="00471691"/>
    <w:rsid w:val="00471751"/>
    <w:rsid w:val="00471A84"/>
    <w:rsid w:val="00471AB4"/>
    <w:rsid w:val="00471AD4"/>
    <w:rsid w:val="00471B7F"/>
    <w:rsid w:val="00471EAC"/>
    <w:rsid w:val="004721CC"/>
    <w:rsid w:val="0047225E"/>
    <w:rsid w:val="004723D6"/>
    <w:rsid w:val="00472502"/>
    <w:rsid w:val="004727AE"/>
    <w:rsid w:val="00472C25"/>
    <w:rsid w:val="004731C2"/>
    <w:rsid w:val="0047339F"/>
    <w:rsid w:val="004733B0"/>
    <w:rsid w:val="00473734"/>
    <w:rsid w:val="00473EFF"/>
    <w:rsid w:val="00474127"/>
    <w:rsid w:val="004741DB"/>
    <w:rsid w:val="0047444B"/>
    <w:rsid w:val="004745CA"/>
    <w:rsid w:val="00474883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24"/>
    <w:rsid w:val="004757B8"/>
    <w:rsid w:val="004758F1"/>
    <w:rsid w:val="00475A34"/>
    <w:rsid w:val="00475AC8"/>
    <w:rsid w:val="00475F6E"/>
    <w:rsid w:val="0047617C"/>
    <w:rsid w:val="00476268"/>
    <w:rsid w:val="004765B0"/>
    <w:rsid w:val="004766B1"/>
    <w:rsid w:val="0047679C"/>
    <w:rsid w:val="00476943"/>
    <w:rsid w:val="00476A63"/>
    <w:rsid w:val="00476BB7"/>
    <w:rsid w:val="00476C38"/>
    <w:rsid w:val="00476F43"/>
    <w:rsid w:val="0047709C"/>
    <w:rsid w:val="00477152"/>
    <w:rsid w:val="004771FC"/>
    <w:rsid w:val="00477579"/>
    <w:rsid w:val="00477766"/>
    <w:rsid w:val="004777DB"/>
    <w:rsid w:val="00477CCD"/>
    <w:rsid w:val="00477E5A"/>
    <w:rsid w:val="0048016A"/>
    <w:rsid w:val="00480682"/>
    <w:rsid w:val="004806DF"/>
    <w:rsid w:val="004806F8"/>
    <w:rsid w:val="00480895"/>
    <w:rsid w:val="004808C0"/>
    <w:rsid w:val="00480959"/>
    <w:rsid w:val="004809AE"/>
    <w:rsid w:val="00480B1D"/>
    <w:rsid w:val="00480D7F"/>
    <w:rsid w:val="00481084"/>
    <w:rsid w:val="00481173"/>
    <w:rsid w:val="00481726"/>
    <w:rsid w:val="0048181C"/>
    <w:rsid w:val="0048188F"/>
    <w:rsid w:val="004819E1"/>
    <w:rsid w:val="00481C75"/>
    <w:rsid w:val="00481CE9"/>
    <w:rsid w:val="00481E02"/>
    <w:rsid w:val="00481E24"/>
    <w:rsid w:val="00482274"/>
    <w:rsid w:val="0048237C"/>
    <w:rsid w:val="004823B1"/>
    <w:rsid w:val="004826E8"/>
    <w:rsid w:val="0048273C"/>
    <w:rsid w:val="0048282B"/>
    <w:rsid w:val="00482861"/>
    <w:rsid w:val="00482B97"/>
    <w:rsid w:val="00482C86"/>
    <w:rsid w:val="00482DB4"/>
    <w:rsid w:val="00482EA5"/>
    <w:rsid w:val="00482EF0"/>
    <w:rsid w:val="004831A8"/>
    <w:rsid w:val="00483711"/>
    <w:rsid w:val="004838F1"/>
    <w:rsid w:val="00483B18"/>
    <w:rsid w:val="00483F69"/>
    <w:rsid w:val="00484031"/>
    <w:rsid w:val="0048407C"/>
    <w:rsid w:val="00484240"/>
    <w:rsid w:val="004843CE"/>
    <w:rsid w:val="00484732"/>
    <w:rsid w:val="00484754"/>
    <w:rsid w:val="0048479F"/>
    <w:rsid w:val="00484888"/>
    <w:rsid w:val="00484D3E"/>
    <w:rsid w:val="00484D56"/>
    <w:rsid w:val="00484EEA"/>
    <w:rsid w:val="00484EF3"/>
    <w:rsid w:val="004852D6"/>
    <w:rsid w:val="004854F0"/>
    <w:rsid w:val="0048556F"/>
    <w:rsid w:val="004855C4"/>
    <w:rsid w:val="0048589B"/>
    <w:rsid w:val="00485A8C"/>
    <w:rsid w:val="00485C9D"/>
    <w:rsid w:val="00485E48"/>
    <w:rsid w:val="0048653E"/>
    <w:rsid w:val="0048664B"/>
    <w:rsid w:val="0048665B"/>
    <w:rsid w:val="004869E6"/>
    <w:rsid w:val="00486C4B"/>
    <w:rsid w:val="00486C61"/>
    <w:rsid w:val="00486C8F"/>
    <w:rsid w:val="00487027"/>
    <w:rsid w:val="004872C7"/>
    <w:rsid w:val="004876BC"/>
    <w:rsid w:val="0048770E"/>
    <w:rsid w:val="00487B08"/>
    <w:rsid w:val="00487C16"/>
    <w:rsid w:val="00487E65"/>
    <w:rsid w:val="0049023A"/>
    <w:rsid w:val="0049062A"/>
    <w:rsid w:val="00490718"/>
    <w:rsid w:val="004907D9"/>
    <w:rsid w:val="004908B5"/>
    <w:rsid w:val="00490B0B"/>
    <w:rsid w:val="00490B31"/>
    <w:rsid w:val="00490B7C"/>
    <w:rsid w:val="00490D9F"/>
    <w:rsid w:val="00491034"/>
    <w:rsid w:val="004911B5"/>
    <w:rsid w:val="00491A7A"/>
    <w:rsid w:val="00491D31"/>
    <w:rsid w:val="00491D71"/>
    <w:rsid w:val="00491F73"/>
    <w:rsid w:val="00492215"/>
    <w:rsid w:val="00492344"/>
    <w:rsid w:val="004926E0"/>
    <w:rsid w:val="00492821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CAF"/>
    <w:rsid w:val="00493F63"/>
    <w:rsid w:val="004941B8"/>
    <w:rsid w:val="004941EC"/>
    <w:rsid w:val="004946BA"/>
    <w:rsid w:val="00494995"/>
    <w:rsid w:val="004949DC"/>
    <w:rsid w:val="00494AE8"/>
    <w:rsid w:val="00494FD2"/>
    <w:rsid w:val="00495357"/>
    <w:rsid w:val="00495388"/>
    <w:rsid w:val="004953E2"/>
    <w:rsid w:val="0049542C"/>
    <w:rsid w:val="0049543D"/>
    <w:rsid w:val="004956F7"/>
    <w:rsid w:val="004957BA"/>
    <w:rsid w:val="00495870"/>
    <w:rsid w:val="004958D5"/>
    <w:rsid w:val="00495ADF"/>
    <w:rsid w:val="00495CEF"/>
    <w:rsid w:val="00495E5D"/>
    <w:rsid w:val="004961D9"/>
    <w:rsid w:val="00496419"/>
    <w:rsid w:val="00496547"/>
    <w:rsid w:val="00496603"/>
    <w:rsid w:val="00496809"/>
    <w:rsid w:val="00496889"/>
    <w:rsid w:val="00496B25"/>
    <w:rsid w:val="00496BC0"/>
    <w:rsid w:val="004970E9"/>
    <w:rsid w:val="00497830"/>
    <w:rsid w:val="00497A66"/>
    <w:rsid w:val="00497C1A"/>
    <w:rsid w:val="00497D3E"/>
    <w:rsid w:val="00497F25"/>
    <w:rsid w:val="004A054F"/>
    <w:rsid w:val="004A0554"/>
    <w:rsid w:val="004A058D"/>
    <w:rsid w:val="004A08F9"/>
    <w:rsid w:val="004A0B73"/>
    <w:rsid w:val="004A0D44"/>
    <w:rsid w:val="004A109F"/>
    <w:rsid w:val="004A136E"/>
    <w:rsid w:val="004A15DE"/>
    <w:rsid w:val="004A1D27"/>
    <w:rsid w:val="004A1DCC"/>
    <w:rsid w:val="004A1EB5"/>
    <w:rsid w:val="004A211A"/>
    <w:rsid w:val="004A21C4"/>
    <w:rsid w:val="004A2304"/>
    <w:rsid w:val="004A235A"/>
    <w:rsid w:val="004A23BA"/>
    <w:rsid w:val="004A28A1"/>
    <w:rsid w:val="004A28B7"/>
    <w:rsid w:val="004A2ACC"/>
    <w:rsid w:val="004A2CEB"/>
    <w:rsid w:val="004A2E33"/>
    <w:rsid w:val="004A2EA2"/>
    <w:rsid w:val="004A2FD6"/>
    <w:rsid w:val="004A316A"/>
    <w:rsid w:val="004A35E5"/>
    <w:rsid w:val="004A3653"/>
    <w:rsid w:val="004A379C"/>
    <w:rsid w:val="004A3908"/>
    <w:rsid w:val="004A3935"/>
    <w:rsid w:val="004A3988"/>
    <w:rsid w:val="004A3CB2"/>
    <w:rsid w:val="004A3EBC"/>
    <w:rsid w:val="004A4348"/>
    <w:rsid w:val="004A439C"/>
    <w:rsid w:val="004A439E"/>
    <w:rsid w:val="004A4404"/>
    <w:rsid w:val="004A45E1"/>
    <w:rsid w:val="004A467E"/>
    <w:rsid w:val="004A46A2"/>
    <w:rsid w:val="004A4958"/>
    <w:rsid w:val="004A4B35"/>
    <w:rsid w:val="004A4BB4"/>
    <w:rsid w:val="004A4D32"/>
    <w:rsid w:val="004A51C7"/>
    <w:rsid w:val="004A57CF"/>
    <w:rsid w:val="004A58F2"/>
    <w:rsid w:val="004A59C0"/>
    <w:rsid w:val="004A5A66"/>
    <w:rsid w:val="004A5F47"/>
    <w:rsid w:val="004A6105"/>
    <w:rsid w:val="004A62A0"/>
    <w:rsid w:val="004A634E"/>
    <w:rsid w:val="004A6B5F"/>
    <w:rsid w:val="004A6EFF"/>
    <w:rsid w:val="004A7450"/>
    <w:rsid w:val="004A7469"/>
    <w:rsid w:val="004A7560"/>
    <w:rsid w:val="004A76AA"/>
    <w:rsid w:val="004A7787"/>
    <w:rsid w:val="004A7B11"/>
    <w:rsid w:val="004A7EBD"/>
    <w:rsid w:val="004B02BE"/>
    <w:rsid w:val="004B060B"/>
    <w:rsid w:val="004B07F2"/>
    <w:rsid w:val="004B080E"/>
    <w:rsid w:val="004B0987"/>
    <w:rsid w:val="004B0A3F"/>
    <w:rsid w:val="004B0D3A"/>
    <w:rsid w:val="004B0D64"/>
    <w:rsid w:val="004B0E4D"/>
    <w:rsid w:val="004B10E8"/>
    <w:rsid w:val="004B1171"/>
    <w:rsid w:val="004B121A"/>
    <w:rsid w:val="004B1288"/>
    <w:rsid w:val="004B16DD"/>
    <w:rsid w:val="004B195F"/>
    <w:rsid w:val="004B1B02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096"/>
    <w:rsid w:val="004B3202"/>
    <w:rsid w:val="004B3356"/>
    <w:rsid w:val="004B33FB"/>
    <w:rsid w:val="004B3535"/>
    <w:rsid w:val="004B3754"/>
    <w:rsid w:val="004B3AC6"/>
    <w:rsid w:val="004B3FFF"/>
    <w:rsid w:val="004B40C5"/>
    <w:rsid w:val="004B4145"/>
    <w:rsid w:val="004B421A"/>
    <w:rsid w:val="004B45E1"/>
    <w:rsid w:val="004B464D"/>
    <w:rsid w:val="004B47FF"/>
    <w:rsid w:val="004B4DAD"/>
    <w:rsid w:val="004B4E16"/>
    <w:rsid w:val="004B4EC0"/>
    <w:rsid w:val="004B526A"/>
    <w:rsid w:val="004B5452"/>
    <w:rsid w:val="004B54F2"/>
    <w:rsid w:val="004B5564"/>
    <w:rsid w:val="004B57DC"/>
    <w:rsid w:val="004B59A1"/>
    <w:rsid w:val="004B5BA4"/>
    <w:rsid w:val="004B600B"/>
    <w:rsid w:val="004B66D6"/>
    <w:rsid w:val="004B6ADA"/>
    <w:rsid w:val="004B73D1"/>
    <w:rsid w:val="004B772A"/>
    <w:rsid w:val="004B781D"/>
    <w:rsid w:val="004B7A87"/>
    <w:rsid w:val="004B7CCF"/>
    <w:rsid w:val="004B7D65"/>
    <w:rsid w:val="004C0047"/>
    <w:rsid w:val="004C0850"/>
    <w:rsid w:val="004C08C2"/>
    <w:rsid w:val="004C0E54"/>
    <w:rsid w:val="004C0E5B"/>
    <w:rsid w:val="004C0EEB"/>
    <w:rsid w:val="004C0F2A"/>
    <w:rsid w:val="004C134D"/>
    <w:rsid w:val="004C13C2"/>
    <w:rsid w:val="004C1D93"/>
    <w:rsid w:val="004C1E8E"/>
    <w:rsid w:val="004C2156"/>
    <w:rsid w:val="004C25C6"/>
    <w:rsid w:val="004C26EB"/>
    <w:rsid w:val="004C2964"/>
    <w:rsid w:val="004C2A06"/>
    <w:rsid w:val="004C2E87"/>
    <w:rsid w:val="004C3175"/>
    <w:rsid w:val="004C3191"/>
    <w:rsid w:val="004C3372"/>
    <w:rsid w:val="004C34B2"/>
    <w:rsid w:val="004C3DAF"/>
    <w:rsid w:val="004C415E"/>
    <w:rsid w:val="004C41CE"/>
    <w:rsid w:val="004C41F0"/>
    <w:rsid w:val="004C4280"/>
    <w:rsid w:val="004C4BAD"/>
    <w:rsid w:val="004C4C01"/>
    <w:rsid w:val="004C4F74"/>
    <w:rsid w:val="004C4F75"/>
    <w:rsid w:val="004C5054"/>
    <w:rsid w:val="004C51A9"/>
    <w:rsid w:val="004C520D"/>
    <w:rsid w:val="004C5468"/>
    <w:rsid w:val="004C54B1"/>
    <w:rsid w:val="004C5672"/>
    <w:rsid w:val="004C5702"/>
    <w:rsid w:val="004C5D6C"/>
    <w:rsid w:val="004C6059"/>
    <w:rsid w:val="004C62E2"/>
    <w:rsid w:val="004C67A8"/>
    <w:rsid w:val="004C67C3"/>
    <w:rsid w:val="004C68EA"/>
    <w:rsid w:val="004C6BD7"/>
    <w:rsid w:val="004C6EEA"/>
    <w:rsid w:val="004C70DC"/>
    <w:rsid w:val="004C791D"/>
    <w:rsid w:val="004C7986"/>
    <w:rsid w:val="004C79DF"/>
    <w:rsid w:val="004C7A66"/>
    <w:rsid w:val="004C7AF8"/>
    <w:rsid w:val="004C7B32"/>
    <w:rsid w:val="004C7EDE"/>
    <w:rsid w:val="004D00FA"/>
    <w:rsid w:val="004D016E"/>
    <w:rsid w:val="004D0566"/>
    <w:rsid w:val="004D0797"/>
    <w:rsid w:val="004D0ABA"/>
    <w:rsid w:val="004D0C03"/>
    <w:rsid w:val="004D0F68"/>
    <w:rsid w:val="004D1031"/>
    <w:rsid w:val="004D108A"/>
    <w:rsid w:val="004D1428"/>
    <w:rsid w:val="004D15A2"/>
    <w:rsid w:val="004D162D"/>
    <w:rsid w:val="004D1642"/>
    <w:rsid w:val="004D17ED"/>
    <w:rsid w:val="004D183A"/>
    <w:rsid w:val="004D1C8E"/>
    <w:rsid w:val="004D1CEF"/>
    <w:rsid w:val="004D1DEB"/>
    <w:rsid w:val="004D1E28"/>
    <w:rsid w:val="004D1F15"/>
    <w:rsid w:val="004D2117"/>
    <w:rsid w:val="004D2478"/>
    <w:rsid w:val="004D25A8"/>
    <w:rsid w:val="004D2B7E"/>
    <w:rsid w:val="004D3341"/>
    <w:rsid w:val="004D34BE"/>
    <w:rsid w:val="004D34F0"/>
    <w:rsid w:val="004D3938"/>
    <w:rsid w:val="004D3BAD"/>
    <w:rsid w:val="004D3DFA"/>
    <w:rsid w:val="004D3E10"/>
    <w:rsid w:val="004D4269"/>
    <w:rsid w:val="004D4770"/>
    <w:rsid w:val="004D4875"/>
    <w:rsid w:val="004D4BCD"/>
    <w:rsid w:val="004D4CDC"/>
    <w:rsid w:val="004D4DE6"/>
    <w:rsid w:val="004D4EFE"/>
    <w:rsid w:val="004D5385"/>
    <w:rsid w:val="004D55A3"/>
    <w:rsid w:val="004D59A7"/>
    <w:rsid w:val="004D59FC"/>
    <w:rsid w:val="004D5D10"/>
    <w:rsid w:val="004D5D5A"/>
    <w:rsid w:val="004D5DCF"/>
    <w:rsid w:val="004D5F4C"/>
    <w:rsid w:val="004D5FDD"/>
    <w:rsid w:val="004D6251"/>
    <w:rsid w:val="004D6571"/>
    <w:rsid w:val="004D68B9"/>
    <w:rsid w:val="004D6B04"/>
    <w:rsid w:val="004D6D4A"/>
    <w:rsid w:val="004D6EC2"/>
    <w:rsid w:val="004D6FE8"/>
    <w:rsid w:val="004D733F"/>
    <w:rsid w:val="004D73E7"/>
    <w:rsid w:val="004D759B"/>
    <w:rsid w:val="004D7617"/>
    <w:rsid w:val="004D76D6"/>
    <w:rsid w:val="004D7857"/>
    <w:rsid w:val="004D7A19"/>
    <w:rsid w:val="004D7F87"/>
    <w:rsid w:val="004D7FB1"/>
    <w:rsid w:val="004E0271"/>
    <w:rsid w:val="004E0686"/>
    <w:rsid w:val="004E0975"/>
    <w:rsid w:val="004E1150"/>
    <w:rsid w:val="004E133E"/>
    <w:rsid w:val="004E1946"/>
    <w:rsid w:val="004E19E3"/>
    <w:rsid w:val="004E1B28"/>
    <w:rsid w:val="004E1C9E"/>
    <w:rsid w:val="004E1FA2"/>
    <w:rsid w:val="004E230D"/>
    <w:rsid w:val="004E24C1"/>
    <w:rsid w:val="004E2567"/>
    <w:rsid w:val="004E2749"/>
    <w:rsid w:val="004E27B8"/>
    <w:rsid w:val="004E2854"/>
    <w:rsid w:val="004E2927"/>
    <w:rsid w:val="004E2A15"/>
    <w:rsid w:val="004E2DD3"/>
    <w:rsid w:val="004E2E2C"/>
    <w:rsid w:val="004E2ECF"/>
    <w:rsid w:val="004E34BE"/>
    <w:rsid w:val="004E35E5"/>
    <w:rsid w:val="004E39D8"/>
    <w:rsid w:val="004E3A1F"/>
    <w:rsid w:val="004E3BA7"/>
    <w:rsid w:val="004E3BEC"/>
    <w:rsid w:val="004E4147"/>
    <w:rsid w:val="004E429C"/>
    <w:rsid w:val="004E42A3"/>
    <w:rsid w:val="004E43F0"/>
    <w:rsid w:val="004E4531"/>
    <w:rsid w:val="004E468F"/>
    <w:rsid w:val="004E47C5"/>
    <w:rsid w:val="004E47DC"/>
    <w:rsid w:val="004E4889"/>
    <w:rsid w:val="004E4955"/>
    <w:rsid w:val="004E4DD7"/>
    <w:rsid w:val="004E5212"/>
    <w:rsid w:val="004E529B"/>
    <w:rsid w:val="004E52FC"/>
    <w:rsid w:val="004E537B"/>
    <w:rsid w:val="004E5564"/>
    <w:rsid w:val="004E5A37"/>
    <w:rsid w:val="004E5A40"/>
    <w:rsid w:val="004E5BB1"/>
    <w:rsid w:val="004E5CAD"/>
    <w:rsid w:val="004E5D9D"/>
    <w:rsid w:val="004E5E31"/>
    <w:rsid w:val="004E6107"/>
    <w:rsid w:val="004E651C"/>
    <w:rsid w:val="004E66AC"/>
    <w:rsid w:val="004E6748"/>
    <w:rsid w:val="004E6866"/>
    <w:rsid w:val="004E6948"/>
    <w:rsid w:val="004E6BB5"/>
    <w:rsid w:val="004E6CC3"/>
    <w:rsid w:val="004E6E42"/>
    <w:rsid w:val="004E73DE"/>
    <w:rsid w:val="004E762C"/>
    <w:rsid w:val="004E77C8"/>
    <w:rsid w:val="004E77FF"/>
    <w:rsid w:val="004E78D3"/>
    <w:rsid w:val="004E7B57"/>
    <w:rsid w:val="004F00C4"/>
    <w:rsid w:val="004F017E"/>
    <w:rsid w:val="004F038F"/>
    <w:rsid w:val="004F0501"/>
    <w:rsid w:val="004F05B1"/>
    <w:rsid w:val="004F07F9"/>
    <w:rsid w:val="004F09CC"/>
    <w:rsid w:val="004F0ACB"/>
    <w:rsid w:val="004F1166"/>
    <w:rsid w:val="004F12DF"/>
    <w:rsid w:val="004F12F8"/>
    <w:rsid w:val="004F13E5"/>
    <w:rsid w:val="004F1489"/>
    <w:rsid w:val="004F16AB"/>
    <w:rsid w:val="004F1930"/>
    <w:rsid w:val="004F198C"/>
    <w:rsid w:val="004F1ABE"/>
    <w:rsid w:val="004F1D57"/>
    <w:rsid w:val="004F1DF1"/>
    <w:rsid w:val="004F1E1D"/>
    <w:rsid w:val="004F20E2"/>
    <w:rsid w:val="004F24DD"/>
    <w:rsid w:val="004F27C2"/>
    <w:rsid w:val="004F287E"/>
    <w:rsid w:val="004F29DE"/>
    <w:rsid w:val="004F2D02"/>
    <w:rsid w:val="004F2DAB"/>
    <w:rsid w:val="004F2F6E"/>
    <w:rsid w:val="004F3262"/>
    <w:rsid w:val="004F3549"/>
    <w:rsid w:val="004F388E"/>
    <w:rsid w:val="004F3A95"/>
    <w:rsid w:val="004F3B9C"/>
    <w:rsid w:val="004F3BB1"/>
    <w:rsid w:val="004F3DEA"/>
    <w:rsid w:val="004F40A5"/>
    <w:rsid w:val="004F42C5"/>
    <w:rsid w:val="004F4323"/>
    <w:rsid w:val="004F4531"/>
    <w:rsid w:val="004F4AE9"/>
    <w:rsid w:val="004F4D4A"/>
    <w:rsid w:val="004F4D76"/>
    <w:rsid w:val="004F4F1F"/>
    <w:rsid w:val="004F4F4A"/>
    <w:rsid w:val="004F4F75"/>
    <w:rsid w:val="004F50EE"/>
    <w:rsid w:val="004F51A1"/>
    <w:rsid w:val="004F5327"/>
    <w:rsid w:val="004F5332"/>
    <w:rsid w:val="004F53CA"/>
    <w:rsid w:val="004F548B"/>
    <w:rsid w:val="004F5516"/>
    <w:rsid w:val="004F558C"/>
    <w:rsid w:val="004F558E"/>
    <w:rsid w:val="004F5747"/>
    <w:rsid w:val="004F5A97"/>
    <w:rsid w:val="004F5B07"/>
    <w:rsid w:val="004F5B2C"/>
    <w:rsid w:val="004F5C16"/>
    <w:rsid w:val="004F5D32"/>
    <w:rsid w:val="004F5E24"/>
    <w:rsid w:val="004F6169"/>
    <w:rsid w:val="004F6384"/>
    <w:rsid w:val="004F64BC"/>
    <w:rsid w:val="004F65EE"/>
    <w:rsid w:val="004F670E"/>
    <w:rsid w:val="004F6B09"/>
    <w:rsid w:val="004F6C42"/>
    <w:rsid w:val="004F6E3C"/>
    <w:rsid w:val="004F6ECC"/>
    <w:rsid w:val="004F6ED0"/>
    <w:rsid w:val="004F74E7"/>
    <w:rsid w:val="004F75E7"/>
    <w:rsid w:val="004F7833"/>
    <w:rsid w:val="004F7990"/>
    <w:rsid w:val="004F7D02"/>
    <w:rsid w:val="005001FC"/>
    <w:rsid w:val="005003A6"/>
    <w:rsid w:val="005006EE"/>
    <w:rsid w:val="00500906"/>
    <w:rsid w:val="005009A1"/>
    <w:rsid w:val="00500D8F"/>
    <w:rsid w:val="00501090"/>
    <w:rsid w:val="005013CA"/>
    <w:rsid w:val="005014CB"/>
    <w:rsid w:val="0050174F"/>
    <w:rsid w:val="0050178E"/>
    <w:rsid w:val="005017A6"/>
    <w:rsid w:val="00501ACF"/>
    <w:rsid w:val="00501D93"/>
    <w:rsid w:val="00501FC7"/>
    <w:rsid w:val="00502405"/>
    <w:rsid w:val="00502440"/>
    <w:rsid w:val="00502514"/>
    <w:rsid w:val="005026FA"/>
    <w:rsid w:val="00502A19"/>
    <w:rsid w:val="00502B86"/>
    <w:rsid w:val="00502D1B"/>
    <w:rsid w:val="00502EB6"/>
    <w:rsid w:val="0050305F"/>
    <w:rsid w:val="005030FC"/>
    <w:rsid w:val="005037D0"/>
    <w:rsid w:val="00503885"/>
    <w:rsid w:val="00503935"/>
    <w:rsid w:val="005039E5"/>
    <w:rsid w:val="00503DA9"/>
    <w:rsid w:val="00504049"/>
    <w:rsid w:val="0050409E"/>
    <w:rsid w:val="00504198"/>
    <w:rsid w:val="00504604"/>
    <w:rsid w:val="00504636"/>
    <w:rsid w:val="00504915"/>
    <w:rsid w:val="00504DB4"/>
    <w:rsid w:val="00504F77"/>
    <w:rsid w:val="005051CC"/>
    <w:rsid w:val="005052DB"/>
    <w:rsid w:val="0050534D"/>
    <w:rsid w:val="005059AF"/>
    <w:rsid w:val="00505F29"/>
    <w:rsid w:val="00506293"/>
    <w:rsid w:val="005065A6"/>
    <w:rsid w:val="005068B8"/>
    <w:rsid w:val="00506B67"/>
    <w:rsid w:val="00506E9B"/>
    <w:rsid w:val="00507453"/>
    <w:rsid w:val="00507A8B"/>
    <w:rsid w:val="00507DE9"/>
    <w:rsid w:val="00507ECB"/>
    <w:rsid w:val="0051028D"/>
    <w:rsid w:val="005104AB"/>
    <w:rsid w:val="00510739"/>
    <w:rsid w:val="00510965"/>
    <w:rsid w:val="005109F1"/>
    <w:rsid w:val="00510B9B"/>
    <w:rsid w:val="00510E97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47"/>
    <w:rsid w:val="00511B5A"/>
    <w:rsid w:val="00511F50"/>
    <w:rsid w:val="00511FDB"/>
    <w:rsid w:val="00512597"/>
    <w:rsid w:val="005129A8"/>
    <w:rsid w:val="00512D25"/>
    <w:rsid w:val="00512DE5"/>
    <w:rsid w:val="00513628"/>
    <w:rsid w:val="0051363C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5F3D"/>
    <w:rsid w:val="00516206"/>
    <w:rsid w:val="00516238"/>
    <w:rsid w:val="005162C1"/>
    <w:rsid w:val="00516573"/>
    <w:rsid w:val="005166B7"/>
    <w:rsid w:val="005169DE"/>
    <w:rsid w:val="00516C28"/>
    <w:rsid w:val="005170D9"/>
    <w:rsid w:val="0051781D"/>
    <w:rsid w:val="00517967"/>
    <w:rsid w:val="00517C94"/>
    <w:rsid w:val="00517D85"/>
    <w:rsid w:val="005201C8"/>
    <w:rsid w:val="005201FF"/>
    <w:rsid w:val="00520328"/>
    <w:rsid w:val="0052044E"/>
    <w:rsid w:val="00520682"/>
    <w:rsid w:val="005207AA"/>
    <w:rsid w:val="005213E9"/>
    <w:rsid w:val="00521AC6"/>
    <w:rsid w:val="00521BB1"/>
    <w:rsid w:val="00521E11"/>
    <w:rsid w:val="00522072"/>
    <w:rsid w:val="0052211D"/>
    <w:rsid w:val="0052234E"/>
    <w:rsid w:val="0052240B"/>
    <w:rsid w:val="005224E7"/>
    <w:rsid w:val="005225E0"/>
    <w:rsid w:val="005228F0"/>
    <w:rsid w:val="00522C97"/>
    <w:rsid w:val="00522D9A"/>
    <w:rsid w:val="00522EBB"/>
    <w:rsid w:val="00522F1D"/>
    <w:rsid w:val="005236F3"/>
    <w:rsid w:val="0052370C"/>
    <w:rsid w:val="00523817"/>
    <w:rsid w:val="00523945"/>
    <w:rsid w:val="0052397F"/>
    <w:rsid w:val="00523C95"/>
    <w:rsid w:val="00523E51"/>
    <w:rsid w:val="005243F2"/>
    <w:rsid w:val="00524849"/>
    <w:rsid w:val="00524CAB"/>
    <w:rsid w:val="00524D20"/>
    <w:rsid w:val="00525094"/>
    <w:rsid w:val="005250B4"/>
    <w:rsid w:val="00525255"/>
    <w:rsid w:val="00525256"/>
    <w:rsid w:val="00525772"/>
    <w:rsid w:val="005258B5"/>
    <w:rsid w:val="00525905"/>
    <w:rsid w:val="00525AE9"/>
    <w:rsid w:val="00525B97"/>
    <w:rsid w:val="00525BCF"/>
    <w:rsid w:val="00525BF3"/>
    <w:rsid w:val="00525C8E"/>
    <w:rsid w:val="0052654C"/>
    <w:rsid w:val="00526AA4"/>
    <w:rsid w:val="00526B0E"/>
    <w:rsid w:val="00526B51"/>
    <w:rsid w:val="00526C55"/>
    <w:rsid w:val="00526C83"/>
    <w:rsid w:val="00526D60"/>
    <w:rsid w:val="0052748A"/>
    <w:rsid w:val="005274E5"/>
    <w:rsid w:val="0052758E"/>
    <w:rsid w:val="00527A36"/>
    <w:rsid w:val="00527D52"/>
    <w:rsid w:val="00530517"/>
    <w:rsid w:val="00530829"/>
    <w:rsid w:val="00530AEA"/>
    <w:rsid w:val="00530B99"/>
    <w:rsid w:val="00530B9F"/>
    <w:rsid w:val="00530BC5"/>
    <w:rsid w:val="00530C60"/>
    <w:rsid w:val="00530DF7"/>
    <w:rsid w:val="00531384"/>
    <w:rsid w:val="005313A0"/>
    <w:rsid w:val="00531524"/>
    <w:rsid w:val="00531744"/>
    <w:rsid w:val="00531870"/>
    <w:rsid w:val="00531A0D"/>
    <w:rsid w:val="00531C61"/>
    <w:rsid w:val="00531D27"/>
    <w:rsid w:val="00531E3C"/>
    <w:rsid w:val="00531F13"/>
    <w:rsid w:val="005321B4"/>
    <w:rsid w:val="005323CD"/>
    <w:rsid w:val="005325FC"/>
    <w:rsid w:val="00532C74"/>
    <w:rsid w:val="005334DA"/>
    <w:rsid w:val="005337B9"/>
    <w:rsid w:val="00533FF5"/>
    <w:rsid w:val="0053418D"/>
    <w:rsid w:val="00534293"/>
    <w:rsid w:val="0053436C"/>
    <w:rsid w:val="0053461A"/>
    <w:rsid w:val="00534A14"/>
    <w:rsid w:val="00534A3F"/>
    <w:rsid w:val="00534CD9"/>
    <w:rsid w:val="00534DBD"/>
    <w:rsid w:val="00534FE0"/>
    <w:rsid w:val="00535734"/>
    <w:rsid w:val="00535767"/>
    <w:rsid w:val="00535EC5"/>
    <w:rsid w:val="00536188"/>
    <w:rsid w:val="00536399"/>
    <w:rsid w:val="005367D0"/>
    <w:rsid w:val="00536862"/>
    <w:rsid w:val="0053692B"/>
    <w:rsid w:val="00536D3D"/>
    <w:rsid w:val="00537142"/>
    <w:rsid w:val="00537167"/>
    <w:rsid w:val="005371A3"/>
    <w:rsid w:val="005372AA"/>
    <w:rsid w:val="0053754E"/>
    <w:rsid w:val="00537845"/>
    <w:rsid w:val="00537981"/>
    <w:rsid w:val="00537A82"/>
    <w:rsid w:val="00537D5E"/>
    <w:rsid w:val="00540235"/>
    <w:rsid w:val="00540347"/>
    <w:rsid w:val="00540CE9"/>
    <w:rsid w:val="00540D7B"/>
    <w:rsid w:val="00540E92"/>
    <w:rsid w:val="00541631"/>
    <w:rsid w:val="005416D6"/>
    <w:rsid w:val="00541BB9"/>
    <w:rsid w:val="0054247F"/>
    <w:rsid w:val="005425DC"/>
    <w:rsid w:val="00542794"/>
    <w:rsid w:val="005429B1"/>
    <w:rsid w:val="00542AB3"/>
    <w:rsid w:val="00542AB4"/>
    <w:rsid w:val="00542AC7"/>
    <w:rsid w:val="00542B73"/>
    <w:rsid w:val="00542F62"/>
    <w:rsid w:val="00543081"/>
    <w:rsid w:val="0054309D"/>
    <w:rsid w:val="005430D9"/>
    <w:rsid w:val="00543196"/>
    <w:rsid w:val="0054361A"/>
    <w:rsid w:val="00543C74"/>
    <w:rsid w:val="00543CCF"/>
    <w:rsid w:val="0054440A"/>
    <w:rsid w:val="005444A0"/>
    <w:rsid w:val="00544784"/>
    <w:rsid w:val="00544C56"/>
    <w:rsid w:val="00545235"/>
    <w:rsid w:val="005452D5"/>
    <w:rsid w:val="00545474"/>
    <w:rsid w:val="00545977"/>
    <w:rsid w:val="00545C28"/>
    <w:rsid w:val="005469A3"/>
    <w:rsid w:val="00546F91"/>
    <w:rsid w:val="005471AC"/>
    <w:rsid w:val="00547523"/>
    <w:rsid w:val="005475B0"/>
    <w:rsid w:val="00547C25"/>
    <w:rsid w:val="00547C54"/>
    <w:rsid w:val="00547EEF"/>
    <w:rsid w:val="00547FFC"/>
    <w:rsid w:val="005500CD"/>
    <w:rsid w:val="00550233"/>
    <w:rsid w:val="0055036F"/>
    <w:rsid w:val="00550571"/>
    <w:rsid w:val="00550816"/>
    <w:rsid w:val="00550E4F"/>
    <w:rsid w:val="00551307"/>
    <w:rsid w:val="0055146B"/>
    <w:rsid w:val="0055190D"/>
    <w:rsid w:val="00551C9F"/>
    <w:rsid w:val="00551EA3"/>
    <w:rsid w:val="0055214E"/>
    <w:rsid w:val="00552757"/>
    <w:rsid w:val="00552966"/>
    <w:rsid w:val="00552E29"/>
    <w:rsid w:val="00552E64"/>
    <w:rsid w:val="00552F24"/>
    <w:rsid w:val="0055316B"/>
    <w:rsid w:val="005531D5"/>
    <w:rsid w:val="005533D9"/>
    <w:rsid w:val="005537A4"/>
    <w:rsid w:val="00553B82"/>
    <w:rsid w:val="00553BBF"/>
    <w:rsid w:val="00553E17"/>
    <w:rsid w:val="00553F1C"/>
    <w:rsid w:val="0055408C"/>
    <w:rsid w:val="00554131"/>
    <w:rsid w:val="005543E6"/>
    <w:rsid w:val="00554590"/>
    <w:rsid w:val="005545A5"/>
    <w:rsid w:val="005546D2"/>
    <w:rsid w:val="00554993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04B"/>
    <w:rsid w:val="005563F9"/>
    <w:rsid w:val="00556734"/>
    <w:rsid w:val="00556EAE"/>
    <w:rsid w:val="0055728A"/>
    <w:rsid w:val="005572ED"/>
    <w:rsid w:val="0055753C"/>
    <w:rsid w:val="005576D7"/>
    <w:rsid w:val="00557732"/>
    <w:rsid w:val="00557847"/>
    <w:rsid w:val="00557A3C"/>
    <w:rsid w:val="00557C20"/>
    <w:rsid w:val="00560078"/>
    <w:rsid w:val="0056014F"/>
    <w:rsid w:val="00560331"/>
    <w:rsid w:val="0056056E"/>
    <w:rsid w:val="00560977"/>
    <w:rsid w:val="00560ED2"/>
    <w:rsid w:val="005610AC"/>
    <w:rsid w:val="005614C7"/>
    <w:rsid w:val="0056150A"/>
    <w:rsid w:val="005615AE"/>
    <w:rsid w:val="005615E4"/>
    <w:rsid w:val="00561607"/>
    <w:rsid w:val="0056170F"/>
    <w:rsid w:val="005619B0"/>
    <w:rsid w:val="00561AA6"/>
    <w:rsid w:val="00561BFE"/>
    <w:rsid w:val="00561C53"/>
    <w:rsid w:val="00561D4F"/>
    <w:rsid w:val="005620CC"/>
    <w:rsid w:val="00562482"/>
    <w:rsid w:val="00562BD6"/>
    <w:rsid w:val="00562EEC"/>
    <w:rsid w:val="005633A7"/>
    <w:rsid w:val="00563517"/>
    <w:rsid w:val="005636BE"/>
    <w:rsid w:val="00563A22"/>
    <w:rsid w:val="00563A92"/>
    <w:rsid w:val="00563EA3"/>
    <w:rsid w:val="0056421F"/>
    <w:rsid w:val="00564489"/>
    <w:rsid w:val="005646CA"/>
    <w:rsid w:val="00564A04"/>
    <w:rsid w:val="00564B77"/>
    <w:rsid w:val="00565032"/>
    <w:rsid w:val="00565115"/>
    <w:rsid w:val="0056528D"/>
    <w:rsid w:val="005654A8"/>
    <w:rsid w:val="00565555"/>
    <w:rsid w:val="005655F3"/>
    <w:rsid w:val="0056564B"/>
    <w:rsid w:val="00565DE2"/>
    <w:rsid w:val="005663FE"/>
    <w:rsid w:val="00566664"/>
    <w:rsid w:val="00566A44"/>
    <w:rsid w:val="00566AE0"/>
    <w:rsid w:val="00566C2B"/>
    <w:rsid w:val="00566C32"/>
    <w:rsid w:val="00566EDA"/>
    <w:rsid w:val="00567010"/>
    <w:rsid w:val="005674B6"/>
    <w:rsid w:val="0056757D"/>
    <w:rsid w:val="00567612"/>
    <w:rsid w:val="00567716"/>
    <w:rsid w:val="00567D19"/>
    <w:rsid w:val="0057026D"/>
    <w:rsid w:val="00570407"/>
    <w:rsid w:val="005704B9"/>
    <w:rsid w:val="0057059E"/>
    <w:rsid w:val="00570937"/>
    <w:rsid w:val="005710A5"/>
    <w:rsid w:val="0057114C"/>
    <w:rsid w:val="005711B0"/>
    <w:rsid w:val="00571334"/>
    <w:rsid w:val="00571705"/>
    <w:rsid w:val="00571795"/>
    <w:rsid w:val="00571981"/>
    <w:rsid w:val="00571CB7"/>
    <w:rsid w:val="00571EDE"/>
    <w:rsid w:val="00571F4A"/>
    <w:rsid w:val="00572143"/>
    <w:rsid w:val="005721B1"/>
    <w:rsid w:val="00572334"/>
    <w:rsid w:val="0057275B"/>
    <w:rsid w:val="0057282D"/>
    <w:rsid w:val="0057285A"/>
    <w:rsid w:val="00572BA2"/>
    <w:rsid w:val="00572E27"/>
    <w:rsid w:val="00572E5B"/>
    <w:rsid w:val="00572F49"/>
    <w:rsid w:val="005731AF"/>
    <w:rsid w:val="005735B3"/>
    <w:rsid w:val="00573670"/>
    <w:rsid w:val="00573696"/>
    <w:rsid w:val="005740D3"/>
    <w:rsid w:val="005740F2"/>
    <w:rsid w:val="0057424A"/>
    <w:rsid w:val="00574431"/>
    <w:rsid w:val="005744ED"/>
    <w:rsid w:val="0057470D"/>
    <w:rsid w:val="005747C9"/>
    <w:rsid w:val="00574DBA"/>
    <w:rsid w:val="00575034"/>
    <w:rsid w:val="005751CD"/>
    <w:rsid w:val="0057539D"/>
    <w:rsid w:val="005756CF"/>
    <w:rsid w:val="0057575B"/>
    <w:rsid w:val="005757A1"/>
    <w:rsid w:val="00575A10"/>
    <w:rsid w:val="00575F3A"/>
    <w:rsid w:val="00575FAC"/>
    <w:rsid w:val="005768C8"/>
    <w:rsid w:val="00576937"/>
    <w:rsid w:val="005769A8"/>
    <w:rsid w:val="00576FCC"/>
    <w:rsid w:val="00576FEB"/>
    <w:rsid w:val="00577060"/>
    <w:rsid w:val="00577065"/>
    <w:rsid w:val="0057734F"/>
    <w:rsid w:val="0057741D"/>
    <w:rsid w:val="0057761D"/>
    <w:rsid w:val="0057761F"/>
    <w:rsid w:val="005777CE"/>
    <w:rsid w:val="00577B3A"/>
    <w:rsid w:val="00577B47"/>
    <w:rsid w:val="00577BAD"/>
    <w:rsid w:val="00577BE4"/>
    <w:rsid w:val="00580580"/>
    <w:rsid w:val="0058072D"/>
    <w:rsid w:val="005809E1"/>
    <w:rsid w:val="00580B8D"/>
    <w:rsid w:val="00580F74"/>
    <w:rsid w:val="005811D3"/>
    <w:rsid w:val="00581243"/>
    <w:rsid w:val="005812F6"/>
    <w:rsid w:val="00581517"/>
    <w:rsid w:val="0058173A"/>
    <w:rsid w:val="0058177B"/>
    <w:rsid w:val="00581AD7"/>
    <w:rsid w:val="00581C6A"/>
    <w:rsid w:val="00581C84"/>
    <w:rsid w:val="00581D37"/>
    <w:rsid w:val="00581FE8"/>
    <w:rsid w:val="00582528"/>
    <w:rsid w:val="00582641"/>
    <w:rsid w:val="00582671"/>
    <w:rsid w:val="00582804"/>
    <w:rsid w:val="00582D3D"/>
    <w:rsid w:val="00582F04"/>
    <w:rsid w:val="00583002"/>
    <w:rsid w:val="0058308D"/>
    <w:rsid w:val="00583706"/>
    <w:rsid w:val="005838A6"/>
    <w:rsid w:val="00583A9D"/>
    <w:rsid w:val="00583D22"/>
    <w:rsid w:val="00583DAA"/>
    <w:rsid w:val="00583E56"/>
    <w:rsid w:val="00583F6C"/>
    <w:rsid w:val="00584057"/>
    <w:rsid w:val="00584525"/>
    <w:rsid w:val="005845FB"/>
    <w:rsid w:val="005847E3"/>
    <w:rsid w:val="00584A03"/>
    <w:rsid w:val="00584AD2"/>
    <w:rsid w:val="00584C56"/>
    <w:rsid w:val="00584DB5"/>
    <w:rsid w:val="005852E2"/>
    <w:rsid w:val="00585642"/>
    <w:rsid w:val="00585757"/>
    <w:rsid w:val="00585D3E"/>
    <w:rsid w:val="00586146"/>
    <w:rsid w:val="0058629B"/>
    <w:rsid w:val="00586787"/>
    <w:rsid w:val="005867A4"/>
    <w:rsid w:val="00586A81"/>
    <w:rsid w:val="00586AC1"/>
    <w:rsid w:val="00586E64"/>
    <w:rsid w:val="00587265"/>
    <w:rsid w:val="00587354"/>
    <w:rsid w:val="00587390"/>
    <w:rsid w:val="00587504"/>
    <w:rsid w:val="00587554"/>
    <w:rsid w:val="005875D0"/>
    <w:rsid w:val="00587635"/>
    <w:rsid w:val="005878C4"/>
    <w:rsid w:val="005878F6"/>
    <w:rsid w:val="00587D3E"/>
    <w:rsid w:val="00587FBA"/>
    <w:rsid w:val="00590297"/>
    <w:rsid w:val="0059033B"/>
    <w:rsid w:val="00590507"/>
    <w:rsid w:val="005907A6"/>
    <w:rsid w:val="00590BDB"/>
    <w:rsid w:val="00590C09"/>
    <w:rsid w:val="00590F89"/>
    <w:rsid w:val="005911C7"/>
    <w:rsid w:val="00591221"/>
    <w:rsid w:val="005912BC"/>
    <w:rsid w:val="005913B1"/>
    <w:rsid w:val="00591686"/>
    <w:rsid w:val="005917A9"/>
    <w:rsid w:val="00591CC9"/>
    <w:rsid w:val="00591D09"/>
    <w:rsid w:val="00591F44"/>
    <w:rsid w:val="00592AA0"/>
    <w:rsid w:val="00592B86"/>
    <w:rsid w:val="00592CBF"/>
    <w:rsid w:val="00592E40"/>
    <w:rsid w:val="00592F0D"/>
    <w:rsid w:val="00592F44"/>
    <w:rsid w:val="00593027"/>
    <w:rsid w:val="005932D6"/>
    <w:rsid w:val="00593320"/>
    <w:rsid w:val="00593E45"/>
    <w:rsid w:val="0059460A"/>
    <w:rsid w:val="00594849"/>
    <w:rsid w:val="00594869"/>
    <w:rsid w:val="0059496B"/>
    <w:rsid w:val="00594A15"/>
    <w:rsid w:val="00594F3C"/>
    <w:rsid w:val="005951F4"/>
    <w:rsid w:val="00595461"/>
    <w:rsid w:val="00595BE8"/>
    <w:rsid w:val="00595CD7"/>
    <w:rsid w:val="00595DE1"/>
    <w:rsid w:val="00595E51"/>
    <w:rsid w:val="0059684F"/>
    <w:rsid w:val="00596ABE"/>
    <w:rsid w:val="00596C67"/>
    <w:rsid w:val="00596D26"/>
    <w:rsid w:val="005971C1"/>
    <w:rsid w:val="005971F4"/>
    <w:rsid w:val="005979BC"/>
    <w:rsid w:val="005A0109"/>
    <w:rsid w:val="005A03BA"/>
    <w:rsid w:val="005A046B"/>
    <w:rsid w:val="005A058D"/>
    <w:rsid w:val="005A0781"/>
    <w:rsid w:val="005A080D"/>
    <w:rsid w:val="005A0861"/>
    <w:rsid w:val="005A0B25"/>
    <w:rsid w:val="005A0D81"/>
    <w:rsid w:val="005A0DA0"/>
    <w:rsid w:val="005A0E29"/>
    <w:rsid w:val="005A1A81"/>
    <w:rsid w:val="005A1B5D"/>
    <w:rsid w:val="005A1CC6"/>
    <w:rsid w:val="005A1E95"/>
    <w:rsid w:val="005A1EDE"/>
    <w:rsid w:val="005A1F06"/>
    <w:rsid w:val="005A1F42"/>
    <w:rsid w:val="005A1F96"/>
    <w:rsid w:val="005A216C"/>
    <w:rsid w:val="005A218F"/>
    <w:rsid w:val="005A2484"/>
    <w:rsid w:val="005A24ED"/>
    <w:rsid w:val="005A2770"/>
    <w:rsid w:val="005A29CE"/>
    <w:rsid w:val="005A2F1D"/>
    <w:rsid w:val="005A37D1"/>
    <w:rsid w:val="005A395D"/>
    <w:rsid w:val="005A3A47"/>
    <w:rsid w:val="005A3C3F"/>
    <w:rsid w:val="005A3C61"/>
    <w:rsid w:val="005A3E18"/>
    <w:rsid w:val="005A3E6D"/>
    <w:rsid w:val="005A3F02"/>
    <w:rsid w:val="005A41AC"/>
    <w:rsid w:val="005A427C"/>
    <w:rsid w:val="005A4455"/>
    <w:rsid w:val="005A4532"/>
    <w:rsid w:val="005A4A20"/>
    <w:rsid w:val="005A4B4A"/>
    <w:rsid w:val="005A4F1E"/>
    <w:rsid w:val="005A5420"/>
    <w:rsid w:val="005A546E"/>
    <w:rsid w:val="005A54DC"/>
    <w:rsid w:val="005A54E8"/>
    <w:rsid w:val="005A5691"/>
    <w:rsid w:val="005A5828"/>
    <w:rsid w:val="005A5AC0"/>
    <w:rsid w:val="005A5BD8"/>
    <w:rsid w:val="005A5DEB"/>
    <w:rsid w:val="005A5EFB"/>
    <w:rsid w:val="005A5F89"/>
    <w:rsid w:val="005A638B"/>
    <w:rsid w:val="005A6402"/>
    <w:rsid w:val="005A65E8"/>
    <w:rsid w:val="005A6609"/>
    <w:rsid w:val="005A6F6E"/>
    <w:rsid w:val="005A7326"/>
    <w:rsid w:val="005A73CD"/>
    <w:rsid w:val="005A74A7"/>
    <w:rsid w:val="005B0330"/>
    <w:rsid w:val="005B0471"/>
    <w:rsid w:val="005B04DA"/>
    <w:rsid w:val="005B078D"/>
    <w:rsid w:val="005B086C"/>
    <w:rsid w:val="005B0A87"/>
    <w:rsid w:val="005B0CC2"/>
    <w:rsid w:val="005B0F26"/>
    <w:rsid w:val="005B0FF1"/>
    <w:rsid w:val="005B1112"/>
    <w:rsid w:val="005B117E"/>
    <w:rsid w:val="005B1286"/>
    <w:rsid w:val="005B16AB"/>
    <w:rsid w:val="005B16C7"/>
    <w:rsid w:val="005B1746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083"/>
    <w:rsid w:val="005B3373"/>
    <w:rsid w:val="005B35C1"/>
    <w:rsid w:val="005B369A"/>
    <w:rsid w:val="005B39EB"/>
    <w:rsid w:val="005B3B34"/>
    <w:rsid w:val="005B3BBE"/>
    <w:rsid w:val="005B3D77"/>
    <w:rsid w:val="005B3F03"/>
    <w:rsid w:val="005B3F46"/>
    <w:rsid w:val="005B4102"/>
    <w:rsid w:val="005B46A7"/>
    <w:rsid w:val="005B46DA"/>
    <w:rsid w:val="005B49B2"/>
    <w:rsid w:val="005B49E5"/>
    <w:rsid w:val="005B4BA6"/>
    <w:rsid w:val="005B4C31"/>
    <w:rsid w:val="005B4D00"/>
    <w:rsid w:val="005B4F0D"/>
    <w:rsid w:val="005B4F5E"/>
    <w:rsid w:val="005B4F78"/>
    <w:rsid w:val="005B5119"/>
    <w:rsid w:val="005B55B4"/>
    <w:rsid w:val="005B5620"/>
    <w:rsid w:val="005B5B80"/>
    <w:rsid w:val="005B6401"/>
    <w:rsid w:val="005B66C7"/>
    <w:rsid w:val="005B66CC"/>
    <w:rsid w:val="005B6926"/>
    <w:rsid w:val="005B69B4"/>
    <w:rsid w:val="005B6C74"/>
    <w:rsid w:val="005B6D0E"/>
    <w:rsid w:val="005B6D68"/>
    <w:rsid w:val="005B6FA5"/>
    <w:rsid w:val="005B76F2"/>
    <w:rsid w:val="005B77B2"/>
    <w:rsid w:val="005B7C1D"/>
    <w:rsid w:val="005C019F"/>
    <w:rsid w:val="005C01C6"/>
    <w:rsid w:val="005C0316"/>
    <w:rsid w:val="005C0615"/>
    <w:rsid w:val="005C0707"/>
    <w:rsid w:val="005C0968"/>
    <w:rsid w:val="005C0A3D"/>
    <w:rsid w:val="005C0E86"/>
    <w:rsid w:val="005C1021"/>
    <w:rsid w:val="005C10F7"/>
    <w:rsid w:val="005C1167"/>
    <w:rsid w:val="005C14EE"/>
    <w:rsid w:val="005C1D6A"/>
    <w:rsid w:val="005C1DAC"/>
    <w:rsid w:val="005C1DEF"/>
    <w:rsid w:val="005C20D4"/>
    <w:rsid w:val="005C2152"/>
    <w:rsid w:val="005C25E9"/>
    <w:rsid w:val="005C28A6"/>
    <w:rsid w:val="005C2B99"/>
    <w:rsid w:val="005C2C8C"/>
    <w:rsid w:val="005C2DF9"/>
    <w:rsid w:val="005C37B3"/>
    <w:rsid w:val="005C3BB6"/>
    <w:rsid w:val="005C3D52"/>
    <w:rsid w:val="005C3FB3"/>
    <w:rsid w:val="005C4297"/>
    <w:rsid w:val="005C49D6"/>
    <w:rsid w:val="005C49E4"/>
    <w:rsid w:val="005C4A76"/>
    <w:rsid w:val="005C4B10"/>
    <w:rsid w:val="005C4DFC"/>
    <w:rsid w:val="005C4FBF"/>
    <w:rsid w:val="005C5011"/>
    <w:rsid w:val="005C5160"/>
    <w:rsid w:val="005C53B8"/>
    <w:rsid w:val="005C58D2"/>
    <w:rsid w:val="005C5B16"/>
    <w:rsid w:val="005C5FDA"/>
    <w:rsid w:val="005C601F"/>
    <w:rsid w:val="005C62D4"/>
    <w:rsid w:val="005C634C"/>
    <w:rsid w:val="005C6399"/>
    <w:rsid w:val="005C63E1"/>
    <w:rsid w:val="005C6598"/>
    <w:rsid w:val="005C678A"/>
    <w:rsid w:val="005C6935"/>
    <w:rsid w:val="005C69AC"/>
    <w:rsid w:val="005C6AA2"/>
    <w:rsid w:val="005C6DE0"/>
    <w:rsid w:val="005C6E82"/>
    <w:rsid w:val="005C6FDF"/>
    <w:rsid w:val="005C711E"/>
    <w:rsid w:val="005C7417"/>
    <w:rsid w:val="005C77FD"/>
    <w:rsid w:val="005C79A2"/>
    <w:rsid w:val="005C7AF4"/>
    <w:rsid w:val="005C7D7B"/>
    <w:rsid w:val="005D09B1"/>
    <w:rsid w:val="005D0DDC"/>
    <w:rsid w:val="005D0EBF"/>
    <w:rsid w:val="005D0F8E"/>
    <w:rsid w:val="005D0FDE"/>
    <w:rsid w:val="005D0FE0"/>
    <w:rsid w:val="005D15A7"/>
    <w:rsid w:val="005D1682"/>
    <w:rsid w:val="005D189C"/>
    <w:rsid w:val="005D1C4F"/>
    <w:rsid w:val="005D1D4D"/>
    <w:rsid w:val="005D1F3C"/>
    <w:rsid w:val="005D20EE"/>
    <w:rsid w:val="005D2102"/>
    <w:rsid w:val="005D2A3A"/>
    <w:rsid w:val="005D2ECF"/>
    <w:rsid w:val="005D2ED9"/>
    <w:rsid w:val="005D33CC"/>
    <w:rsid w:val="005D3A19"/>
    <w:rsid w:val="005D3B28"/>
    <w:rsid w:val="005D3B50"/>
    <w:rsid w:val="005D3B92"/>
    <w:rsid w:val="005D44C9"/>
    <w:rsid w:val="005D4B68"/>
    <w:rsid w:val="005D4B82"/>
    <w:rsid w:val="005D4FB3"/>
    <w:rsid w:val="005D5831"/>
    <w:rsid w:val="005D5841"/>
    <w:rsid w:val="005D5855"/>
    <w:rsid w:val="005D59BD"/>
    <w:rsid w:val="005D5B49"/>
    <w:rsid w:val="005D5F55"/>
    <w:rsid w:val="005D5FCC"/>
    <w:rsid w:val="005D63DB"/>
    <w:rsid w:val="005D6622"/>
    <w:rsid w:val="005D69E9"/>
    <w:rsid w:val="005D6ACB"/>
    <w:rsid w:val="005D6C9A"/>
    <w:rsid w:val="005D6DC1"/>
    <w:rsid w:val="005D6E4B"/>
    <w:rsid w:val="005D7154"/>
    <w:rsid w:val="005D766B"/>
    <w:rsid w:val="005D7727"/>
    <w:rsid w:val="005D7C57"/>
    <w:rsid w:val="005D7E9F"/>
    <w:rsid w:val="005E045C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9C2"/>
    <w:rsid w:val="005E2AAE"/>
    <w:rsid w:val="005E2CBB"/>
    <w:rsid w:val="005E2D03"/>
    <w:rsid w:val="005E2D9B"/>
    <w:rsid w:val="005E2EF3"/>
    <w:rsid w:val="005E32B0"/>
    <w:rsid w:val="005E3535"/>
    <w:rsid w:val="005E3591"/>
    <w:rsid w:val="005E37CB"/>
    <w:rsid w:val="005E38DE"/>
    <w:rsid w:val="005E3D37"/>
    <w:rsid w:val="005E3DAC"/>
    <w:rsid w:val="005E3F62"/>
    <w:rsid w:val="005E4189"/>
    <w:rsid w:val="005E4257"/>
    <w:rsid w:val="005E4898"/>
    <w:rsid w:val="005E49E2"/>
    <w:rsid w:val="005E4A1C"/>
    <w:rsid w:val="005E4B54"/>
    <w:rsid w:val="005E4C0E"/>
    <w:rsid w:val="005E4F4A"/>
    <w:rsid w:val="005E53EC"/>
    <w:rsid w:val="005E567C"/>
    <w:rsid w:val="005E588D"/>
    <w:rsid w:val="005E5910"/>
    <w:rsid w:val="005E5A78"/>
    <w:rsid w:val="005E5AA2"/>
    <w:rsid w:val="005E5AD4"/>
    <w:rsid w:val="005E5B47"/>
    <w:rsid w:val="005E5B58"/>
    <w:rsid w:val="005E5C0D"/>
    <w:rsid w:val="005E5D3B"/>
    <w:rsid w:val="005E5E8B"/>
    <w:rsid w:val="005E5ED8"/>
    <w:rsid w:val="005E6104"/>
    <w:rsid w:val="005E63BF"/>
    <w:rsid w:val="005E6F10"/>
    <w:rsid w:val="005E7059"/>
    <w:rsid w:val="005E731A"/>
    <w:rsid w:val="005E7B95"/>
    <w:rsid w:val="005E7EFB"/>
    <w:rsid w:val="005E7F2B"/>
    <w:rsid w:val="005F00EF"/>
    <w:rsid w:val="005F0571"/>
    <w:rsid w:val="005F0659"/>
    <w:rsid w:val="005F07FA"/>
    <w:rsid w:val="005F0B83"/>
    <w:rsid w:val="005F0C44"/>
    <w:rsid w:val="005F0EA3"/>
    <w:rsid w:val="005F1475"/>
    <w:rsid w:val="005F17A6"/>
    <w:rsid w:val="005F2316"/>
    <w:rsid w:val="005F262B"/>
    <w:rsid w:val="005F2D79"/>
    <w:rsid w:val="005F2D9E"/>
    <w:rsid w:val="005F2E9A"/>
    <w:rsid w:val="005F2F6F"/>
    <w:rsid w:val="005F3119"/>
    <w:rsid w:val="005F3170"/>
    <w:rsid w:val="005F32ED"/>
    <w:rsid w:val="005F33AC"/>
    <w:rsid w:val="005F349F"/>
    <w:rsid w:val="005F41D0"/>
    <w:rsid w:val="005F4532"/>
    <w:rsid w:val="005F45FB"/>
    <w:rsid w:val="005F4616"/>
    <w:rsid w:val="005F46B8"/>
    <w:rsid w:val="005F4850"/>
    <w:rsid w:val="005F4FA0"/>
    <w:rsid w:val="005F5189"/>
    <w:rsid w:val="005F5723"/>
    <w:rsid w:val="005F5728"/>
    <w:rsid w:val="005F57C1"/>
    <w:rsid w:val="005F5933"/>
    <w:rsid w:val="005F61A1"/>
    <w:rsid w:val="005F6A8F"/>
    <w:rsid w:val="005F6B8C"/>
    <w:rsid w:val="005F6E4D"/>
    <w:rsid w:val="005F6F6B"/>
    <w:rsid w:val="005F7082"/>
    <w:rsid w:val="005F7411"/>
    <w:rsid w:val="005F7591"/>
    <w:rsid w:val="005F76EA"/>
    <w:rsid w:val="005F780A"/>
    <w:rsid w:val="005F7887"/>
    <w:rsid w:val="005F78A1"/>
    <w:rsid w:val="005F7BC1"/>
    <w:rsid w:val="005F7D6F"/>
    <w:rsid w:val="0060023B"/>
    <w:rsid w:val="00600574"/>
    <w:rsid w:val="00600911"/>
    <w:rsid w:val="00600DC4"/>
    <w:rsid w:val="00600F51"/>
    <w:rsid w:val="006014E3"/>
    <w:rsid w:val="006015D0"/>
    <w:rsid w:val="006016A0"/>
    <w:rsid w:val="00601709"/>
    <w:rsid w:val="006018E9"/>
    <w:rsid w:val="00601AF7"/>
    <w:rsid w:val="00601C1E"/>
    <w:rsid w:val="00601C72"/>
    <w:rsid w:val="00601D10"/>
    <w:rsid w:val="00602126"/>
    <w:rsid w:val="00602325"/>
    <w:rsid w:val="006026D6"/>
    <w:rsid w:val="006027C6"/>
    <w:rsid w:val="00602880"/>
    <w:rsid w:val="00602A13"/>
    <w:rsid w:val="00602BA0"/>
    <w:rsid w:val="00602D3E"/>
    <w:rsid w:val="00602F20"/>
    <w:rsid w:val="006031BB"/>
    <w:rsid w:val="00603218"/>
    <w:rsid w:val="006036BF"/>
    <w:rsid w:val="00603751"/>
    <w:rsid w:val="00603883"/>
    <w:rsid w:val="00603C2C"/>
    <w:rsid w:val="00603DD0"/>
    <w:rsid w:val="0060406F"/>
    <w:rsid w:val="0060432D"/>
    <w:rsid w:val="0060479F"/>
    <w:rsid w:val="00604904"/>
    <w:rsid w:val="00604A30"/>
    <w:rsid w:val="00604B5C"/>
    <w:rsid w:val="00604B6E"/>
    <w:rsid w:val="00604B70"/>
    <w:rsid w:val="00604D87"/>
    <w:rsid w:val="00605014"/>
    <w:rsid w:val="00605139"/>
    <w:rsid w:val="00605394"/>
    <w:rsid w:val="0060582B"/>
    <w:rsid w:val="00605A17"/>
    <w:rsid w:val="00605CE4"/>
    <w:rsid w:val="00605CE8"/>
    <w:rsid w:val="00605DDF"/>
    <w:rsid w:val="00605F1E"/>
    <w:rsid w:val="00605FBD"/>
    <w:rsid w:val="00606191"/>
    <w:rsid w:val="00606564"/>
    <w:rsid w:val="00606826"/>
    <w:rsid w:val="0060694D"/>
    <w:rsid w:val="00606D1D"/>
    <w:rsid w:val="00606F98"/>
    <w:rsid w:val="0060733C"/>
    <w:rsid w:val="00607963"/>
    <w:rsid w:val="00607C9D"/>
    <w:rsid w:val="006101F0"/>
    <w:rsid w:val="006101F1"/>
    <w:rsid w:val="0061074B"/>
    <w:rsid w:val="006107D7"/>
    <w:rsid w:val="006107FD"/>
    <w:rsid w:val="00610926"/>
    <w:rsid w:val="00610B17"/>
    <w:rsid w:val="00610C84"/>
    <w:rsid w:val="00610CD4"/>
    <w:rsid w:val="00611071"/>
    <w:rsid w:val="0061108C"/>
    <w:rsid w:val="0061128E"/>
    <w:rsid w:val="006115F3"/>
    <w:rsid w:val="006116E5"/>
    <w:rsid w:val="00611BCF"/>
    <w:rsid w:val="00611D04"/>
    <w:rsid w:val="00611DB0"/>
    <w:rsid w:val="00611EA7"/>
    <w:rsid w:val="00612188"/>
    <w:rsid w:val="00612748"/>
    <w:rsid w:val="00612B13"/>
    <w:rsid w:val="00612B23"/>
    <w:rsid w:val="00612E09"/>
    <w:rsid w:val="00612EFD"/>
    <w:rsid w:val="00613065"/>
    <w:rsid w:val="00613176"/>
    <w:rsid w:val="0061332A"/>
    <w:rsid w:val="006135DA"/>
    <w:rsid w:val="00613838"/>
    <w:rsid w:val="00613905"/>
    <w:rsid w:val="006139D7"/>
    <w:rsid w:val="00613B37"/>
    <w:rsid w:val="00613B81"/>
    <w:rsid w:val="00613CDD"/>
    <w:rsid w:val="00613E12"/>
    <w:rsid w:val="00613EEA"/>
    <w:rsid w:val="006141EC"/>
    <w:rsid w:val="00614615"/>
    <w:rsid w:val="0061468F"/>
    <w:rsid w:val="006147BF"/>
    <w:rsid w:val="00615E91"/>
    <w:rsid w:val="0061629D"/>
    <w:rsid w:val="00616620"/>
    <w:rsid w:val="00616744"/>
    <w:rsid w:val="00616CF2"/>
    <w:rsid w:val="00616D5D"/>
    <w:rsid w:val="00616F5D"/>
    <w:rsid w:val="00616FB0"/>
    <w:rsid w:val="00616FDE"/>
    <w:rsid w:val="00617038"/>
    <w:rsid w:val="006171E6"/>
    <w:rsid w:val="00617214"/>
    <w:rsid w:val="00617297"/>
    <w:rsid w:val="00617346"/>
    <w:rsid w:val="006174EA"/>
    <w:rsid w:val="006175AF"/>
    <w:rsid w:val="00617675"/>
    <w:rsid w:val="006176A7"/>
    <w:rsid w:val="006176C4"/>
    <w:rsid w:val="0061790C"/>
    <w:rsid w:val="00617A47"/>
    <w:rsid w:val="00617A57"/>
    <w:rsid w:val="00617A84"/>
    <w:rsid w:val="00617BD7"/>
    <w:rsid w:val="00617CCC"/>
    <w:rsid w:val="00617D56"/>
    <w:rsid w:val="00617FA0"/>
    <w:rsid w:val="006201BF"/>
    <w:rsid w:val="00620248"/>
    <w:rsid w:val="00620439"/>
    <w:rsid w:val="006204E2"/>
    <w:rsid w:val="00620597"/>
    <w:rsid w:val="006205DB"/>
    <w:rsid w:val="00620786"/>
    <w:rsid w:val="006207B3"/>
    <w:rsid w:val="006207F2"/>
    <w:rsid w:val="0062082B"/>
    <w:rsid w:val="006208BE"/>
    <w:rsid w:val="006208DB"/>
    <w:rsid w:val="00620CB7"/>
    <w:rsid w:val="00620E51"/>
    <w:rsid w:val="00620EA1"/>
    <w:rsid w:val="00621335"/>
    <w:rsid w:val="00621387"/>
    <w:rsid w:val="00621A15"/>
    <w:rsid w:val="00621CD8"/>
    <w:rsid w:val="00621FB0"/>
    <w:rsid w:val="00622180"/>
    <w:rsid w:val="006222CB"/>
    <w:rsid w:val="00622479"/>
    <w:rsid w:val="0062254B"/>
    <w:rsid w:val="0062276E"/>
    <w:rsid w:val="0062286E"/>
    <w:rsid w:val="00622BFC"/>
    <w:rsid w:val="00622CC7"/>
    <w:rsid w:val="00622CD6"/>
    <w:rsid w:val="00622D86"/>
    <w:rsid w:val="00622DBC"/>
    <w:rsid w:val="00622F03"/>
    <w:rsid w:val="00623067"/>
    <w:rsid w:val="00623A9E"/>
    <w:rsid w:val="00623AE2"/>
    <w:rsid w:val="00623AF5"/>
    <w:rsid w:val="00623F32"/>
    <w:rsid w:val="0062409A"/>
    <w:rsid w:val="006240D3"/>
    <w:rsid w:val="0062425F"/>
    <w:rsid w:val="00624753"/>
    <w:rsid w:val="006247E4"/>
    <w:rsid w:val="00624E47"/>
    <w:rsid w:val="0062526B"/>
    <w:rsid w:val="00625588"/>
    <w:rsid w:val="0062561C"/>
    <w:rsid w:val="00625B8D"/>
    <w:rsid w:val="00625D16"/>
    <w:rsid w:val="00625D4B"/>
    <w:rsid w:val="00625DD4"/>
    <w:rsid w:val="00625F57"/>
    <w:rsid w:val="00625F73"/>
    <w:rsid w:val="0062603B"/>
    <w:rsid w:val="00626394"/>
    <w:rsid w:val="00626634"/>
    <w:rsid w:val="00626721"/>
    <w:rsid w:val="00626730"/>
    <w:rsid w:val="00626C48"/>
    <w:rsid w:val="00626D54"/>
    <w:rsid w:val="00626FE4"/>
    <w:rsid w:val="006270BF"/>
    <w:rsid w:val="006300D8"/>
    <w:rsid w:val="00630841"/>
    <w:rsid w:val="00630C54"/>
    <w:rsid w:val="00630CB8"/>
    <w:rsid w:val="00630E1C"/>
    <w:rsid w:val="00630E4C"/>
    <w:rsid w:val="00630F30"/>
    <w:rsid w:val="006310F3"/>
    <w:rsid w:val="00631220"/>
    <w:rsid w:val="006312B0"/>
    <w:rsid w:val="006314FF"/>
    <w:rsid w:val="006315C1"/>
    <w:rsid w:val="00631710"/>
    <w:rsid w:val="006318C0"/>
    <w:rsid w:val="00631986"/>
    <w:rsid w:val="00631B93"/>
    <w:rsid w:val="00631F39"/>
    <w:rsid w:val="006326B1"/>
    <w:rsid w:val="006329C2"/>
    <w:rsid w:val="00632B50"/>
    <w:rsid w:val="00632C93"/>
    <w:rsid w:val="00633391"/>
    <w:rsid w:val="006335D0"/>
    <w:rsid w:val="00633621"/>
    <w:rsid w:val="00633717"/>
    <w:rsid w:val="006338F6"/>
    <w:rsid w:val="00633E5D"/>
    <w:rsid w:val="00633F9B"/>
    <w:rsid w:val="00633FDA"/>
    <w:rsid w:val="0063410F"/>
    <w:rsid w:val="006341BA"/>
    <w:rsid w:val="00634335"/>
    <w:rsid w:val="00634451"/>
    <w:rsid w:val="006344E2"/>
    <w:rsid w:val="006346F3"/>
    <w:rsid w:val="006349BF"/>
    <w:rsid w:val="00634AE5"/>
    <w:rsid w:val="00634AF2"/>
    <w:rsid w:val="0063526D"/>
    <w:rsid w:val="006353AA"/>
    <w:rsid w:val="00635788"/>
    <w:rsid w:val="00635EAE"/>
    <w:rsid w:val="00636034"/>
    <w:rsid w:val="00636414"/>
    <w:rsid w:val="00636488"/>
    <w:rsid w:val="006364ED"/>
    <w:rsid w:val="006366E8"/>
    <w:rsid w:val="006369B7"/>
    <w:rsid w:val="00636DAC"/>
    <w:rsid w:val="00636FEE"/>
    <w:rsid w:val="00636FEF"/>
    <w:rsid w:val="00637131"/>
    <w:rsid w:val="006373EC"/>
    <w:rsid w:val="00637614"/>
    <w:rsid w:val="0063767C"/>
    <w:rsid w:val="00637D09"/>
    <w:rsid w:val="00637F26"/>
    <w:rsid w:val="006408B0"/>
    <w:rsid w:val="00640C0B"/>
    <w:rsid w:val="00640CD2"/>
    <w:rsid w:val="00640D74"/>
    <w:rsid w:val="00640DC1"/>
    <w:rsid w:val="00640EB2"/>
    <w:rsid w:val="00640F91"/>
    <w:rsid w:val="006412E1"/>
    <w:rsid w:val="0064183F"/>
    <w:rsid w:val="006418E2"/>
    <w:rsid w:val="00641A89"/>
    <w:rsid w:val="00641FBA"/>
    <w:rsid w:val="0064210A"/>
    <w:rsid w:val="00642122"/>
    <w:rsid w:val="00642205"/>
    <w:rsid w:val="00642416"/>
    <w:rsid w:val="006427BA"/>
    <w:rsid w:val="00642A3B"/>
    <w:rsid w:val="00642B40"/>
    <w:rsid w:val="00642ECF"/>
    <w:rsid w:val="00643037"/>
    <w:rsid w:val="00643173"/>
    <w:rsid w:val="0064323A"/>
    <w:rsid w:val="006433CA"/>
    <w:rsid w:val="00643950"/>
    <w:rsid w:val="00643BA2"/>
    <w:rsid w:val="00643C94"/>
    <w:rsid w:val="00643CB0"/>
    <w:rsid w:val="00643EAB"/>
    <w:rsid w:val="00644281"/>
    <w:rsid w:val="00644487"/>
    <w:rsid w:val="0064483C"/>
    <w:rsid w:val="0064498F"/>
    <w:rsid w:val="006449CB"/>
    <w:rsid w:val="00644BB3"/>
    <w:rsid w:val="006450D1"/>
    <w:rsid w:val="006450E5"/>
    <w:rsid w:val="006452F7"/>
    <w:rsid w:val="006454EA"/>
    <w:rsid w:val="00645706"/>
    <w:rsid w:val="00645A14"/>
    <w:rsid w:val="00645BF4"/>
    <w:rsid w:val="00645F04"/>
    <w:rsid w:val="00645F21"/>
    <w:rsid w:val="006461E1"/>
    <w:rsid w:val="00646348"/>
    <w:rsid w:val="006466C8"/>
    <w:rsid w:val="00646AA7"/>
    <w:rsid w:val="00646C9B"/>
    <w:rsid w:val="00646ED4"/>
    <w:rsid w:val="00646FC2"/>
    <w:rsid w:val="0064704E"/>
    <w:rsid w:val="00647163"/>
    <w:rsid w:val="00647468"/>
    <w:rsid w:val="00647595"/>
    <w:rsid w:val="00647980"/>
    <w:rsid w:val="00647B07"/>
    <w:rsid w:val="00650200"/>
    <w:rsid w:val="0065034C"/>
    <w:rsid w:val="00650840"/>
    <w:rsid w:val="00650A05"/>
    <w:rsid w:val="0065103C"/>
    <w:rsid w:val="00651116"/>
    <w:rsid w:val="00651C85"/>
    <w:rsid w:val="00651CC2"/>
    <w:rsid w:val="006521EA"/>
    <w:rsid w:val="006522DA"/>
    <w:rsid w:val="00652421"/>
    <w:rsid w:val="006524CA"/>
    <w:rsid w:val="006528B3"/>
    <w:rsid w:val="00652BC9"/>
    <w:rsid w:val="00652E06"/>
    <w:rsid w:val="006532FF"/>
    <w:rsid w:val="00653305"/>
    <w:rsid w:val="00653362"/>
    <w:rsid w:val="006533BF"/>
    <w:rsid w:val="00653412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19A"/>
    <w:rsid w:val="006555D9"/>
    <w:rsid w:val="00655648"/>
    <w:rsid w:val="006557AD"/>
    <w:rsid w:val="006557C6"/>
    <w:rsid w:val="006558A9"/>
    <w:rsid w:val="00655B9E"/>
    <w:rsid w:val="00655D7D"/>
    <w:rsid w:val="00655E1E"/>
    <w:rsid w:val="00656929"/>
    <w:rsid w:val="00657376"/>
    <w:rsid w:val="00657704"/>
    <w:rsid w:val="006578B1"/>
    <w:rsid w:val="00657BCA"/>
    <w:rsid w:val="006605C0"/>
    <w:rsid w:val="006608F1"/>
    <w:rsid w:val="0066093A"/>
    <w:rsid w:val="00660AF3"/>
    <w:rsid w:val="00660B5D"/>
    <w:rsid w:val="00660B8B"/>
    <w:rsid w:val="006610DD"/>
    <w:rsid w:val="00661394"/>
    <w:rsid w:val="00661413"/>
    <w:rsid w:val="006615B9"/>
    <w:rsid w:val="006616C5"/>
    <w:rsid w:val="006618F2"/>
    <w:rsid w:val="00661A61"/>
    <w:rsid w:val="00661ACE"/>
    <w:rsid w:val="00661BF2"/>
    <w:rsid w:val="00661CC0"/>
    <w:rsid w:val="00661CCC"/>
    <w:rsid w:val="00661D43"/>
    <w:rsid w:val="006621A9"/>
    <w:rsid w:val="006621D4"/>
    <w:rsid w:val="006622D7"/>
    <w:rsid w:val="00662333"/>
    <w:rsid w:val="0066262D"/>
    <w:rsid w:val="0066268B"/>
    <w:rsid w:val="0066271E"/>
    <w:rsid w:val="00662A21"/>
    <w:rsid w:val="00662A80"/>
    <w:rsid w:val="00662CEF"/>
    <w:rsid w:val="006631BC"/>
    <w:rsid w:val="006631D3"/>
    <w:rsid w:val="0066336E"/>
    <w:rsid w:val="0066338C"/>
    <w:rsid w:val="006633ED"/>
    <w:rsid w:val="0066340C"/>
    <w:rsid w:val="00663433"/>
    <w:rsid w:val="0066372C"/>
    <w:rsid w:val="00663B23"/>
    <w:rsid w:val="00663C6F"/>
    <w:rsid w:val="00663FB8"/>
    <w:rsid w:val="0066401C"/>
    <w:rsid w:val="006641C2"/>
    <w:rsid w:val="006641DC"/>
    <w:rsid w:val="006642F4"/>
    <w:rsid w:val="006643F6"/>
    <w:rsid w:val="006646E9"/>
    <w:rsid w:val="006647A0"/>
    <w:rsid w:val="0066481E"/>
    <w:rsid w:val="00664A4E"/>
    <w:rsid w:val="00664BC1"/>
    <w:rsid w:val="00664BEA"/>
    <w:rsid w:val="00664F87"/>
    <w:rsid w:val="00664FBB"/>
    <w:rsid w:val="00665016"/>
    <w:rsid w:val="0066525D"/>
    <w:rsid w:val="006656F9"/>
    <w:rsid w:val="0066581B"/>
    <w:rsid w:val="00665B4B"/>
    <w:rsid w:val="00665F7E"/>
    <w:rsid w:val="00666298"/>
    <w:rsid w:val="006662A7"/>
    <w:rsid w:val="00666694"/>
    <w:rsid w:val="00666B4A"/>
    <w:rsid w:val="00666B78"/>
    <w:rsid w:val="00666CDB"/>
    <w:rsid w:val="00666D8F"/>
    <w:rsid w:val="0066707D"/>
    <w:rsid w:val="0066716F"/>
    <w:rsid w:val="006675D1"/>
    <w:rsid w:val="006675E2"/>
    <w:rsid w:val="00667691"/>
    <w:rsid w:val="0066783E"/>
    <w:rsid w:val="00667A9D"/>
    <w:rsid w:val="00667C63"/>
    <w:rsid w:val="00667E19"/>
    <w:rsid w:val="00667F3F"/>
    <w:rsid w:val="006700FC"/>
    <w:rsid w:val="00670AEF"/>
    <w:rsid w:val="00670AF8"/>
    <w:rsid w:val="006713EC"/>
    <w:rsid w:val="0067157D"/>
    <w:rsid w:val="00671680"/>
    <w:rsid w:val="00671751"/>
    <w:rsid w:val="006717DD"/>
    <w:rsid w:val="006718D0"/>
    <w:rsid w:val="006722E7"/>
    <w:rsid w:val="006723F4"/>
    <w:rsid w:val="00672565"/>
    <w:rsid w:val="006725BE"/>
    <w:rsid w:val="00672716"/>
    <w:rsid w:val="0067296B"/>
    <w:rsid w:val="00672E50"/>
    <w:rsid w:val="0067309D"/>
    <w:rsid w:val="006731E5"/>
    <w:rsid w:val="00673537"/>
    <w:rsid w:val="0067399D"/>
    <w:rsid w:val="00673C02"/>
    <w:rsid w:val="00673DD7"/>
    <w:rsid w:val="0067407E"/>
    <w:rsid w:val="00674147"/>
    <w:rsid w:val="00674152"/>
    <w:rsid w:val="00674296"/>
    <w:rsid w:val="0067450E"/>
    <w:rsid w:val="006747DD"/>
    <w:rsid w:val="006748BD"/>
    <w:rsid w:val="00674B12"/>
    <w:rsid w:val="00674ED2"/>
    <w:rsid w:val="00674FB5"/>
    <w:rsid w:val="006752EE"/>
    <w:rsid w:val="00675719"/>
    <w:rsid w:val="00675A37"/>
    <w:rsid w:val="00675A39"/>
    <w:rsid w:val="00675F84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77B89"/>
    <w:rsid w:val="00677FB1"/>
    <w:rsid w:val="006803E2"/>
    <w:rsid w:val="00680433"/>
    <w:rsid w:val="006804D3"/>
    <w:rsid w:val="006809FC"/>
    <w:rsid w:val="00680BF6"/>
    <w:rsid w:val="00680C33"/>
    <w:rsid w:val="00680C4E"/>
    <w:rsid w:val="00680FD2"/>
    <w:rsid w:val="00680FD8"/>
    <w:rsid w:val="00681962"/>
    <w:rsid w:val="006819D6"/>
    <w:rsid w:val="00681AB1"/>
    <w:rsid w:val="00681C52"/>
    <w:rsid w:val="00681E8B"/>
    <w:rsid w:val="00681EFF"/>
    <w:rsid w:val="00682296"/>
    <w:rsid w:val="0068244A"/>
    <w:rsid w:val="006827C8"/>
    <w:rsid w:val="00682AE4"/>
    <w:rsid w:val="00682C78"/>
    <w:rsid w:val="00682D07"/>
    <w:rsid w:val="00682D1F"/>
    <w:rsid w:val="00682FBC"/>
    <w:rsid w:val="0068332E"/>
    <w:rsid w:val="0068366C"/>
    <w:rsid w:val="00683858"/>
    <w:rsid w:val="00683BF1"/>
    <w:rsid w:val="00683DD8"/>
    <w:rsid w:val="00684187"/>
    <w:rsid w:val="006843A5"/>
    <w:rsid w:val="00684466"/>
    <w:rsid w:val="0068493C"/>
    <w:rsid w:val="00684A92"/>
    <w:rsid w:val="00684B71"/>
    <w:rsid w:val="00684BE1"/>
    <w:rsid w:val="00685EB6"/>
    <w:rsid w:val="00685FD7"/>
    <w:rsid w:val="00686170"/>
    <w:rsid w:val="0068675F"/>
    <w:rsid w:val="00686CE3"/>
    <w:rsid w:val="00687053"/>
    <w:rsid w:val="0068757E"/>
    <w:rsid w:val="006875EB"/>
    <w:rsid w:val="00687685"/>
    <w:rsid w:val="00687B1B"/>
    <w:rsid w:val="00687D56"/>
    <w:rsid w:val="0069003E"/>
    <w:rsid w:val="006903B6"/>
    <w:rsid w:val="00690514"/>
    <w:rsid w:val="00690B35"/>
    <w:rsid w:val="00690B59"/>
    <w:rsid w:val="00690D05"/>
    <w:rsid w:val="00690F58"/>
    <w:rsid w:val="00691047"/>
    <w:rsid w:val="00691059"/>
    <w:rsid w:val="006913EB"/>
    <w:rsid w:val="00691A80"/>
    <w:rsid w:val="00691CAF"/>
    <w:rsid w:val="00691ECC"/>
    <w:rsid w:val="00691FAA"/>
    <w:rsid w:val="006920DB"/>
    <w:rsid w:val="006923CE"/>
    <w:rsid w:val="0069248D"/>
    <w:rsid w:val="00692582"/>
    <w:rsid w:val="00692BB8"/>
    <w:rsid w:val="006932FE"/>
    <w:rsid w:val="0069398D"/>
    <w:rsid w:val="00693B1F"/>
    <w:rsid w:val="00693CB6"/>
    <w:rsid w:val="00693DA7"/>
    <w:rsid w:val="00693E53"/>
    <w:rsid w:val="00694155"/>
    <w:rsid w:val="006941ED"/>
    <w:rsid w:val="00694245"/>
    <w:rsid w:val="0069491A"/>
    <w:rsid w:val="00694A72"/>
    <w:rsid w:val="00694F54"/>
    <w:rsid w:val="006953A8"/>
    <w:rsid w:val="00695577"/>
    <w:rsid w:val="0069570E"/>
    <w:rsid w:val="00695887"/>
    <w:rsid w:val="00695AEF"/>
    <w:rsid w:val="00695B71"/>
    <w:rsid w:val="00695C6A"/>
    <w:rsid w:val="00695F84"/>
    <w:rsid w:val="00696166"/>
    <w:rsid w:val="00696223"/>
    <w:rsid w:val="0069635F"/>
    <w:rsid w:val="006968C8"/>
    <w:rsid w:val="00696AD1"/>
    <w:rsid w:val="00696AED"/>
    <w:rsid w:val="00696CB5"/>
    <w:rsid w:val="00696E34"/>
    <w:rsid w:val="00697449"/>
    <w:rsid w:val="006975BB"/>
    <w:rsid w:val="00697651"/>
    <w:rsid w:val="00697819"/>
    <w:rsid w:val="006979ED"/>
    <w:rsid w:val="00697A88"/>
    <w:rsid w:val="00697D25"/>
    <w:rsid w:val="00697E72"/>
    <w:rsid w:val="006A00D3"/>
    <w:rsid w:val="006A01F3"/>
    <w:rsid w:val="006A052B"/>
    <w:rsid w:val="006A0AC8"/>
    <w:rsid w:val="006A0B8E"/>
    <w:rsid w:val="006A0DF0"/>
    <w:rsid w:val="006A0E25"/>
    <w:rsid w:val="006A1054"/>
    <w:rsid w:val="006A106B"/>
    <w:rsid w:val="006A12D7"/>
    <w:rsid w:val="006A130D"/>
    <w:rsid w:val="006A1453"/>
    <w:rsid w:val="006A156A"/>
    <w:rsid w:val="006A195F"/>
    <w:rsid w:val="006A1B0C"/>
    <w:rsid w:val="006A1DE7"/>
    <w:rsid w:val="006A202B"/>
    <w:rsid w:val="006A243D"/>
    <w:rsid w:val="006A2577"/>
    <w:rsid w:val="006A263A"/>
    <w:rsid w:val="006A2667"/>
    <w:rsid w:val="006A27B7"/>
    <w:rsid w:val="006A2854"/>
    <w:rsid w:val="006A29CD"/>
    <w:rsid w:val="006A2B57"/>
    <w:rsid w:val="006A339F"/>
    <w:rsid w:val="006A34DD"/>
    <w:rsid w:val="006A34E2"/>
    <w:rsid w:val="006A3725"/>
    <w:rsid w:val="006A3753"/>
    <w:rsid w:val="006A386C"/>
    <w:rsid w:val="006A39F4"/>
    <w:rsid w:val="006A3B4A"/>
    <w:rsid w:val="006A4041"/>
    <w:rsid w:val="006A4521"/>
    <w:rsid w:val="006A46D3"/>
    <w:rsid w:val="006A499F"/>
    <w:rsid w:val="006A4AD4"/>
    <w:rsid w:val="006A4C8C"/>
    <w:rsid w:val="006A5013"/>
    <w:rsid w:val="006A5288"/>
    <w:rsid w:val="006A5480"/>
    <w:rsid w:val="006A5590"/>
    <w:rsid w:val="006A56BC"/>
    <w:rsid w:val="006A57C9"/>
    <w:rsid w:val="006A58D0"/>
    <w:rsid w:val="006A5AC2"/>
    <w:rsid w:val="006A5BB3"/>
    <w:rsid w:val="006A5D10"/>
    <w:rsid w:val="006A5D93"/>
    <w:rsid w:val="006A5DDF"/>
    <w:rsid w:val="006A60C9"/>
    <w:rsid w:val="006A6142"/>
    <w:rsid w:val="006A6448"/>
    <w:rsid w:val="006A666E"/>
    <w:rsid w:val="006A679E"/>
    <w:rsid w:val="006A67EA"/>
    <w:rsid w:val="006A6E14"/>
    <w:rsid w:val="006A6EAD"/>
    <w:rsid w:val="006A6F81"/>
    <w:rsid w:val="006A7066"/>
    <w:rsid w:val="006A71E1"/>
    <w:rsid w:val="006A72BE"/>
    <w:rsid w:val="006A77B1"/>
    <w:rsid w:val="006A7F17"/>
    <w:rsid w:val="006B0080"/>
    <w:rsid w:val="006B0188"/>
    <w:rsid w:val="006B02A6"/>
    <w:rsid w:val="006B083D"/>
    <w:rsid w:val="006B0BBC"/>
    <w:rsid w:val="006B0F33"/>
    <w:rsid w:val="006B1360"/>
    <w:rsid w:val="006B194E"/>
    <w:rsid w:val="006B1A54"/>
    <w:rsid w:val="006B2431"/>
    <w:rsid w:val="006B340E"/>
    <w:rsid w:val="006B3914"/>
    <w:rsid w:val="006B39C2"/>
    <w:rsid w:val="006B3FC5"/>
    <w:rsid w:val="006B43A2"/>
    <w:rsid w:val="006B4499"/>
    <w:rsid w:val="006B44F6"/>
    <w:rsid w:val="006B4A36"/>
    <w:rsid w:val="006B4B1F"/>
    <w:rsid w:val="006B4CB2"/>
    <w:rsid w:val="006B517A"/>
    <w:rsid w:val="006B53C0"/>
    <w:rsid w:val="006B56EE"/>
    <w:rsid w:val="006B57CF"/>
    <w:rsid w:val="006B5B6A"/>
    <w:rsid w:val="006B5D63"/>
    <w:rsid w:val="006B6026"/>
    <w:rsid w:val="006B62A2"/>
    <w:rsid w:val="006B6534"/>
    <w:rsid w:val="006B66DA"/>
    <w:rsid w:val="006B67F1"/>
    <w:rsid w:val="006B6911"/>
    <w:rsid w:val="006B6A6B"/>
    <w:rsid w:val="006B6ACB"/>
    <w:rsid w:val="006B7071"/>
    <w:rsid w:val="006B73CA"/>
    <w:rsid w:val="006B73D8"/>
    <w:rsid w:val="006B7AB6"/>
    <w:rsid w:val="006B7CF4"/>
    <w:rsid w:val="006B7FEC"/>
    <w:rsid w:val="006C076C"/>
    <w:rsid w:val="006C0F64"/>
    <w:rsid w:val="006C1620"/>
    <w:rsid w:val="006C1829"/>
    <w:rsid w:val="006C1A36"/>
    <w:rsid w:val="006C1A77"/>
    <w:rsid w:val="006C1B65"/>
    <w:rsid w:val="006C1B8F"/>
    <w:rsid w:val="006C1FA1"/>
    <w:rsid w:val="006C20B3"/>
    <w:rsid w:val="006C251C"/>
    <w:rsid w:val="006C2542"/>
    <w:rsid w:val="006C2BD3"/>
    <w:rsid w:val="006C30B2"/>
    <w:rsid w:val="006C3119"/>
    <w:rsid w:val="006C333F"/>
    <w:rsid w:val="006C3368"/>
    <w:rsid w:val="006C3597"/>
    <w:rsid w:val="006C36A9"/>
    <w:rsid w:val="006C3DD6"/>
    <w:rsid w:val="006C3EBC"/>
    <w:rsid w:val="006C4287"/>
    <w:rsid w:val="006C4789"/>
    <w:rsid w:val="006C47F8"/>
    <w:rsid w:val="006C4B78"/>
    <w:rsid w:val="006C4BD8"/>
    <w:rsid w:val="006C4D8F"/>
    <w:rsid w:val="006C4F3C"/>
    <w:rsid w:val="006C4FF8"/>
    <w:rsid w:val="006C50D0"/>
    <w:rsid w:val="006C5701"/>
    <w:rsid w:val="006C5B43"/>
    <w:rsid w:val="006C5C8D"/>
    <w:rsid w:val="006C5CD3"/>
    <w:rsid w:val="006C5DCF"/>
    <w:rsid w:val="006C62BA"/>
    <w:rsid w:val="006C65E7"/>
    <w:rsid w:val="006C65F0"/>
    <w:rsid w:val="006C66E8"/>
    <w:rsid w:val="006C6764"/>
    <w:rsid w:val="006C6818"/>
    <w:rsid w:val="006C682C"/>
    <w:rsid w:val="006C6A8C"/>
    <w:rsid w:val="006C6B97"/>
    <w:rsid w:val="006C70EA"/>
    <w:rsid w:val="006C710C"/>
    <w:rsid w:val="006C7449"/>
    <w:rsid w:val="006C75C0"/>
    <w:rsid w:val="006C777B"/>
    <w:rsid w:val="006C7804"/>
    <w:rsid w:val="006C7854"/>
    <w:rsid w:val="006C7910"/>
    <w:rsid w:val="006C798A"/>
    <w:rsid w:val="006C7CA2"/>
    <w:rsid w:val="006C7ED0"/>
    <w:rsid w:val="006D009D"/>
    <w:rsid w:val="006D03CC"/>
    <w:rsid w:val="006D051D"/>
    <w:rsid w:val="006D06C8"/>
    <w:rsid w:val="006D073E"/>
    <w:rsid w:val="006D09C9"/>
    <w:rsid w:val="006D09FE"/>
    <w:rsid w:val="006D0B0C"/>
    <w:rsid w:val="006D0CCC"/>
    <w:rsid w:val="006D0D64"/>
    <w:rsid w:val="006D0E63"/>
    <w:rsid w:val="006D0F66"/>
    <w:rsid w:val="006D0FF9"/>
    <w:rsid w:val="006D12F9"/>
    <w:rsid w:val="006D14B5"/>
    <w:rsid w:val="006D186F"/>
    <w:rsid w:val="006D1872"/>
    <w:rsid w:val="006D1E7F"/>
    <w:rsid w:val="006D1EB6"/>
    <w:rsid w:val="006D2137"/>
    <w:rsid w:val="006D21EC"/>
    <w:rsid w:val="006D2665"/>
    <w:rsid w:val="006D26AA"/>
    <w:rsid w:val="006D26FD"/>
    <w:rsid w:val="006D2B87"/>
    <w:rsid w:val="006D2EB9"/>
    <w:rsid w:val="006D32F7"/>
    <w:rsid w:val="006D3398"/>
    <w:rsid w:val="006D38F0"/>
    <w:rsid w:val="006D39F5"/>
    <w:rsid w:val="006D3A3D"/>
    <w:rsid w:val="006D3C69"/>
    <w:rsid w:val="006D3CFD"/>
    <w:rsid w:val="006D40A5"/>
    <w:rsid w:val="006D42E0"/>
    <w:rsid w:val="006D464A"/>
    <w:rsid w:val="006D480A"/>
    <w:rsid w:val="006D4A78"/>
    <w:rsid w:val="006D4B39"/>
    <w:rsid w:val="006D4C72"/>
    <w:rsid w:val="006D4DA4"/>
    <w:rsid w:val="006D4E82"/>
    <w:rsid w:val="006D50B0"/>
    <w:rsid w:val="006D56A9"/>
    <w:rsid w:val="006D5AB4"/>
    <w:rsid w:val="006D5BA0"/>
    <w:rsid w:val="006D5C5D"/>
    <w:rsid w:val="006D5CC1"/>
    <w:rsid w:val="006D5CC6"/>
    <w:rsid w:val="006D5DFB"/>
    <w:rsid w:val="006D5DFE"/>
    <w:rsid w:val="006D5EAF"/>
    <w:rsid w:val="006D6069"/>
    <w:rsid w:val="006D65A3"/>
    <w:rsid w:val="006D669B"/>
    <w:rsid w:val="006D6A1A"/>
    <w:rsid w:val="006D6B46"/>
    <w:rsid w:val="006D6BA1"/>
    <w:rsid w:val="006D6C67"/>
    <w:rsid w:val="006D71C0"/>
    <w:rsid w:val="006D723A"/>
    <w:rsid w:val="006D7547"/>
    <w:rsid w:val="006D75DC"/>
    <w:rsid w:val="006D75DF"/>
    <w:rsid w:val="006D75F5"/>
    <w:rsid w:val="006D7661"/>
    <w:rsid w:val="006D774D"/>
    <w:rsid w:val="006D7871"/>
    <w:rsid w:val="006D7A14"/>
    <w:rsid w:val="006E066F"/>
    <w:rsid w:val="006E06F3"/>
    <w:rsid w:val="006E0B6F"/>
    <w:rsid w:val="006E0F0F"/>
    <w:rsid w:val="006E101A"/>
    <w:rsid w:val="006E1395"/>
    <w:rsid w:val="006E1407"/>
    <w:rsid w:val="006E14F2"/>
    <w:rsid w:val="006E1515"/>
    <w:rsid w:val="006E15E3"/>
    <w:rsid w:val="006E166E"/>
    <w:rsid w:val="006E1697"/>
    <w:rsid w:val="006E196B"/>
    <w:rsid w:val="006E1D7C"/>
    <w:rsid w:val="006E1E9B"/>
    <w:rsid w:val="006E1F99"/>
    <w:rsid w:val="006E1FB5"/>
    <w:rsid w:val="006E21CC"/>
    <w:rsid w:val="006E2382"/>
    <w:rsid w:val="006E295A"/>
    <w:rsid w:val="006E2A32"/>
    <w:rsid w:val="006E2A96"/>
    <w:rsid w:val="006E2AB0"/>
    <w:rsid w:val="006E2BA8"/>
    <w:rsid w:val="006E2D30"/>
    <w:rsid w:val="006E2F27"/>
    <w:rsid w:val="006E31D7"/>
    <w:rsid w:val="006E3398"/>
    <w:rsid w:val="006E3451"/>
    <w:rsid w:val="006E376F"/>
    <w:rsid w:val="006E37F6"/>
    <w:rsid w:val="006E3886"/>
    <w:rsid w:val="006E3AFF"/>
    <w:rsid w:val="006E3C7E"/>
    <w:rsid w:val="006E482F"/>
    <w:rsid w:val="006E48A2"/>
    <w:rsid w:val="006E4A6C"/>
    <w:rsid w:val="006E4B31"/>
    <w:rsid w:val="006E4E4A"/>
    <w:rsid w:val="006E50E1"/>
    <w:rsid w:val="006E5103"/>
    <w:rsid w:val="006E513D"/>
    <w:rsid w:val="006E521E"/>
    <w:rsid w:val="006E52BB"/>
    <w:rsid w:val="006E57AA"/>
    <w:rsid w:val="006E58C1"/>
    <w:rsid w:val="006E59E9"/>
    <w:rsid w:val="006E5A1F"/>
    <w:rsid w:val="006E5DD3"/>
    <w:rsid w:val="006E5EA2"/>
    <w:rsid w:val="006E605B"/>
    <w:rsid w:val="006E6596"/>
    <w:rsid w:val="006E65F4"/>
    <w:rsid w:val="006E6633"/>
    <w:rsid w:val="006E6A16"/>
    <w:rsid w:val="006E6F77"/>
    <w:rsid w:val="006E70B8"/>
    <w:rsid w:val="006E7221"/>
    <w:rsid w:val="006E7228"/>
    <w:rsid w:val="006E7281"/>
    <w:rsid w:val="006E739D"/>
    <w:rsid w:val="006E7A35"/>
    <w:rsid w:val="006E7BDF"/>
    <w:rsid w:val="006E7CED"/>
    <w:rsid w:val="006E7E18"/>
    <w:rsid w:val="006F002F"/>
    <w:rsid w:val="006F0615"/>
    <w:rsid w:val="006F06BA"/>
    <w:rsid w:val="006F0E20"/>
    <w:rsid w:val="006F0F0A"/>
    <w:rsid w:val="006F0F1E"/>
    <w:rsid w:val="006F11F4"/>
    <w:rsid w:val="006F1A8B"/>
    <w:rsid w:val="006F2051"/>
    <w:rsid w:val="006F21D8"/>
    <w:rsid w:val="006F2351"/>
    <w:rsid w:val="006F2ABF"/>
    <w:rsid w:val="006F2B46"/>
    <w:rsid w:val="006F2E7C"/>
    <w:rsid w:val="006F2F9E"/>
    <w:rsid w:val="006F3016"/>
    <w:rsid w:val="006F3037"/>
    <w:rsid w:val="006F317A"/>
    <w:rsid w:val="006F37CE"/>
    <w:rsid w:val="006F3801"/>
    <w:rsid w:val="006F3840"/>
    <w:rsid w:val="006F390D"/>
    <w:rsid w:val="006F3DC9"/>
    <w:rsid w:val="006F41B6"/>
    <w:rsid w:val="006F432C"/>
    <w:rsid w:val="006F43A2"/>
    <w:rsid w:val="006F4898"/>
    <w:rsid w:val="006F4981"/>
    <w:rsid w:val="006F4D61"/>
    <w:rsid w:val="006F4DA9"/>
    <w:rsid w:val="006F5504"/>
    <w:rsid w:val="006F561A"/>
    <w:rsid w:val="006F5A61"/>
    <w:rsid w:val="006F6127"/>
    <w:rsid w:val="006F64BD"/>
    <w:rsid w:val="006F6D32"/>
    <w:rsid w:val="006F6D96"/>
    <w:rsid w:val="006F6E0C"/>
    <w:rsid w:val="006F71D4"/>
    <w:rsid w:val="006F7506"/>
    <w:rsid w:val="006F76B7"/>
    <w:rsid w:val="006F76D8"/>
    <w:rsid w:val="006F76FB"/>
    <w:rsid w:val="006F78CE"/>
    <w:rsid w:val="006F7A1F"/>
    <w:rsid w:val="006F7B61"/>
    <w:rsid w:val="006F7DC0"/>
    <w:rsid w:val="006F7E76"/>
    <w:rsid w:val="006F7EEE"/>
    <w:rsid w:val="0070062C"/>
    <w:rsid w:val="00700CC5"/>
    <w:rsid w:val="007014BA"/>
    <w:rsid w:val="0070150B"/>
    <w:rsid w:val="00701827"/>
    <w:rsid w:val="00701A71"/>
    <w:rsid w:val="00701B4A"/>
    <w:rsid w:val="00701B52"/>
    <w:rsid w:val="0070218B"/>
    <w:rsid w:val="0070230B"/>
    <w:rsid w:val="0070243B"/>
    <w:rsid w:val="007024D7"/>
    <w:rsid w:val="0070255E"/>
    <w:rsid w:val="00702610"/>
    <w:rsid w:val="0070263A"/>
    <w:rsid w:val="007028CB"/>
    <w:rsid w:val="007029B7"/>
    <w:rsid w:val="00702C0C"/>
    <w:rsid w:val="00702C1D"/>
    <w:rsid w:val="00702E39"/>
    <w:rsid w:val="00703191"/>
    <w:rsid w:val="007031C2"/>
    <w:rsid w:val="00703285"/>
    <w:rsid w:val="007038AA"/>
    <w:rsid w:val="00703D00"/>
    <w:rsid w:val="00703D04"/>
    <w:rsid w:val="00703DF6"/>
    <w:rsid w:val="00703F63"/>
    <w:rsid w:val="00703F99"/>
    <w:rsid w:val="007046F6"/>
    <w:rsid w:val="00704A18"/>
    <w:rsid w:val="00704AEC"/>
    <w:rsid w:val="00704EB9"/>
    <w:rsid w:val="0070552C"/>
    <w:rsid w:val="007058E6"/>
    <w:rsid w:val="00705A15"/>
    <w:rsid w:val="00705AB1"/>
    <w:rsid w:val="00705C18"/>
    <w:rsid w:val="00705DB2"/>
    <w:rsid w:val="0070608B"/>
    <w:rsid w:val="00706384"/>
    <w:rsid w:val="007065D0"/>
    <w:rsid w:val="007066DA"/>
    <w:rsid w:val="007068DB"/>
    <w:rsid w:val="00706A74"/>
    <w:rsid w:val="00706AE1"/>
    <w:rsid w:val="00706DDB"/>
    <w:rsid w:val="00706E35"/>
    <w:rsid w:val="007070B7"/>
    <w:rsid w:val="00707122"/>
    <w:rsid w:val="00707570"/>
    <w:rsid w:val="00707784"/>
    <w:rsid w:val="007077F4"/>
    <w:rsid w:val="007078CA"/>
    <w:rsid w:val="00707959"/>
    <w:rsid w:val="00707B96"/>
    <w:rsid w:val="00707D81"/>
    <w:rsid w:val="00707DC4"/>
    <w:rsid w:val="00707E24"/>
    <w:rsid w:val="00707FA4"/>
    <w:rsid w:val="0071022E"/>
    <w:rsid w:val="007109BF"/>
    <w:rsid w:val="00711184"/>
    <w:rsid w:val="00711361"/>
    <w:rsid w:val="007114E9"/>
    <w:rsid w:val="00711806"/>
    <w:rsid w:val="007118F0"/>
    <w:rsid w:val="00711C17"/>
    <w:rsid w:val="00711ED9"/>
    <w:rsid w:val="007122C3"/>
    <w:rsid w:val="00712387"/>
    <w:rsid w:val="00712AF3"/>
    <w:rsid w:val="00712FF8"/>
    <w:rsid w:val="0071304E"/>
    <w:rsid w:val="007131EE"/>
    <w:rsid w:val="0071321C"/>
    <w:rsid w:val="00713223"/>
    <w:rsid w:val="007132C1"/>
    <w:rsid w:val="007132C7"/>
    <w:rsid w:val="007132D5"/>
    <w:rsid w:val="00713392"/>
    <w:rsid w:val="007133B9"/>
    <w:rsid w:val="007133E3"/>
    <w:rsid w:val="007136C2"/>
    <w:rsid w:val="00713A29"/>
    <w:rsid w:val="00713E60"/>
    <w:rsid w:val="0071421C"/>
    <w:rsid w:val="00714333"/>
    <w:rsid w:val="007143A1"/>
    <w:rsid w:val="0071480F"/>
    <w:rsid w:val="00714A27"/>
    <w:rsid w:val="00714AAB"/>
    <w:rsid w:val="00714C91"/>
    <w:rsid w:val="00715248"/>
    <w:rsid w:val="00715275"/>
    <w:rsid w:val="007152C5"/>
    <w:rsid w:val="00715486"/>
    <w:rsid w:val="00715510"/>
    <w:rsid w:val="007155CD"/>
    <w:rsid w:val="007155DA"/>
    <w:rsid w:val="00715820"/>
    <w:rsid w:val="00715A71"/>
    <w:rsid w:val="00715DAE"/>
    <w:rsid w:val="00715EAC"/>
    <w:rsid w:val="00715EB7"/>
    <w:rsid w:val="00716370"/>
    <w:rsid w:val="0071692C"/>
    <w:rsid w:val="007169FA"/>
    <w:rsid w:val="00716A8A"/>
    <w:rsid w:val="00716BDA"/>
    <w:rsid w:val="00716F48"/>
    <w:rsid w:val="00716FD8"/>
    <w:rsid w:val="00717073"/>
    <w:rsid w:val="00717240"/>
    <w:rsid w:val="007172CA"/>
    <w:rsid w:val="007172F0"/>
    <w:rsid w:val="00717670"/>
    <w:rsid w:val="0071795D"/>
    <w:rsid w:val="00717E8B"/>
    <w:rsid w:val="00720105"/>
    <w:rsid w:val="00720E97"/>
    <w:rsid w:val="007211A9"/>
    <w:rsid w:val="007219A8"/>
    <w:rsid w:val="00721A2D"/>
    <w:rsid w:val="00721A5A"/>
    <w:rsid w:val="007223D7"/>
    <w:rsid w:val="007223ED"/>
    <w:rsid w:val="007224D9"/>
    <w:rsid w:val="00722618"/>
    <w:rsid w:val="00722658"/>
    <w:rsid w:val="007227AF"/>
    <w:rsid w:val="00722A5A"/>
    <w:rsid w:val="00722FCB"/>
    <w:rsid w:val="0072305E"/>
    <w:rsid w:val="0072321D"/>
    <w:rsid w:val="007233FD"/>
    <w:rsid w:val="007234EE"/>
    <w:rsid w:val="00723510"/>
    <w:rsid w:val="00723638"/>
    <w:rsid w:val="007238DA"/>
    <w:rsid w:val="007239CF"/>
    <w:rsid w:val="00723AEF"/>
    <w:rsid w:val="0072405C"/>
    <w:rsid w:val="00724250"/>
    <w:rsid w:val="007245F8"/>
    <w:rsid w:val="00724788"/>
    <w:rsid w:val="00724919"/>
    <w:rsid w:val="007249DA"/>
    <w:rsid w:val="00725199"/>
    <w:rsid w:val="0072521F"/>
    <w:rsid w:val="00725252"/>
    <w:rsid w:val="0072527F"/>
    <w:rsid w:val="00725582"/>
    <w:rsid w:val="007256AE"/>
    <w:rsid w:val="007256D2"/>
    <w:rsid w:val="00725B40"/>
    <w:rsid w:val="00725CA0"/>
    <w:rsid w:val="0072639C"/>
    <w:rsid w:val="00726462"/>
    <w:rsid w:val="00726536"/>
    <w:rsid w:val="0072675F"/>
    <w:rsid w:val="007268FF"/>
    <w:rsid w:val="00726FA2"/>
    <w:rsid w:val="00727008"/>
    <w:rsid w:val="007273BA"/>
    <w:rsid w:val="007276AF"/>
    <w:rsid w:val="00727839"/>
    <w:rsid w:val="00727A28"/>
    <w:rsid w:val="00727BA4"/>
    <w:rsid w:val="00727BD8"/>
    <w:rsid w:val="00727BE4"/>
    <w:rsid w:val="00727D6F"/>
    <w:rsid w:val="00727E0D"/>
    <w:rsid w:val="00727E12"/>
    <w:rsid w:val="00727E4B"/>
    <w:rsid w:val="00727EA8"/>
    <w:rsid w:val="00727F11"/>
    <w:rsid w:val="00727FAE"/>
    <w:rsid w:val="007301AA"/>
    <w:rsid w:val="0073026D"/>
    <w:rsid w:val="007305E2"/>
    <w:rsid w:val="00730D11"/>
    <w:rsid w:val="00731012"/>
    <w:rsid w:val="00731116"/>
    <w:rsid w:val="00731924"/>
    <w:rsid w:val="00731E85"/>
    <w:rsid w:val="00732029"/>
    <w:rsid w:val="0073235E"/>
    <w:rsid w:val="007323D0"/>
    <w:rsid w:val="007327A5"/>
    <w:rsid w:val="00732975"/>
    <w:rsid w:val="007329A1"/>
    <w:rsid w:val="007329BD"/>
    <w:rsid w:val="00732A30"/>
    <w:rsid w:val="00732B1C"/>
    <w:rsid w:val="00732E63"/>
    <w:rsid w:val="00732F58"/>
    <w:rsid w:val="00733127"/>
    <w:rsid w:val="0073314C"/>
    <w:rsid w:val="007331B9"/>
    <w:rsid w:val="00733204"/>
    <w:rsid w:val="007336ED"/>
    <w:rsid w:val="007336F8"/>
    <w:rsid w:val="00733724"/>
    <w:rsid w:val="00733978"/>
    <w:rsid w:val="007339DF"/>
    <w:rsid w:val="00733A2D"/>
    <w:rsid w:val="00733C00"/>
    <w:rsid w:val="00733F8D"/>
    <w:rsid w:val="0073422C"/>
    <w:rsid w:val="00734331"/>
    <w:rsid w:val="00734683"/>
    <w:rsid w:val="007347A8"/>
    <w:rsid w:val="00734B79"/>
    <w:rsid w:val="00734F66"/>
    <w:rsid w:val="007355FB"/>
    <w:rsid w:val="007356AB"/>
    <w:rsid w:val="007359CC"/>
    <w:rsid w:val="00735A60"/>
    <w:rsid w:val="00735BD1"/>
    <w:rsid w:val="007360A0"/>
    <w:rsid w:val="00736320"/>
    <w:rsid w:val="007363CD"/>
    <w:rsid w:val="007365DD"/>
    <w:rsid w:val="00736A67"/>
    <w:rsid w:val="00736ABF"/>
    <w:rsid w:val="00736C5D"/>
    <w:rsid w:val="00736DBD"/>
    <w:rsid w:val="00736F5F"/>
    <w:rsid w:val="00737123"/>
    <w:rsid w:val="00737386"/>
    <w:rsid w:val="007378FC"/>
    <w:rsid w:val="00737974"/>
    <w:rsid w:val="00737DCF"/>
    <w:rsid w:val="007401DF"/>
    <w:rsid w:val="007401E0"/>
    <w:rsid w:val="007404A0"/>
    <w:rsid w:val="00740626"/>
    <w:rsid w:val="0074068E"/>
    <w:rsid w:val="00740759"/>
    <w:rsid w:val="00740B75"/>
    <w:rsid w:val="00740D43"/>
    <w:rsid w:val="00741258"/>
    <w:rsid w:val="00741334"/>
    <w:rsid w:val="00741490"/>
    <w:rsid w:val="007415DF"/>
    <w:rsid w:val="0074199C"/>
    <w:rsid w:val="00741B9E"/>
    <w:rsid w:val="007420B8"/>
    <w:rsid w:val="0074253D"/>
    <w:rsid w:val="007426EF"/>
    <w:rsid w:val="007426F5"/>
    <w:rsid w:val="00742764"/>
    <w:rsid w:val="00742C27"/>
    <w:rsid w:val="00742C95"/>
    <w:rsid w:val="00742D74"/>
    <w:rsid w:val="00742F7F"/>
    <w:rsid w:val="0074301B"/>
    <w:rsid w:val="00743053"/>
    <w:rsid w:val="007431C1"/>
    <w:rsid w:val="0074320B"/>
    <w:rsid w:val="0074337E"/>
    <w:rsid w:val="007434BB"/>
    <w:rsid w:val="00743518"/>
    <w:rsid w:val="00743A63"/>
    <w:rsid w:val="00744044"/>
    <w:rsid w:val="00744087"/>
    <w:rsid w:val="0074464D"/>
    <w:rsid w:val="0074470C"/>
    <w:rsid w:val="00744A0D"/>
    <w:rsid w:val="00744BAB"/>
    <w:rsid w:val="00744CF1"/>
    <w:rsid w:val="00744D88"/>
    <w:rsid w:val="00744E1E"/>
    <w:rsid w:val="00744EFD"/>
    <w:rsid w:val="007453F4"/>
    <w:rsid w:val="00745B3E"/>
    <w:rsid w:val="00745D85"/>
    <w:rsid w:val="00745FFC"/>
    <w:rsid w:val="00746013"/>
    <w:rsid w:val="0074619E"/>
    <w:rsid w:val="0074663F"/>
    <w:rsid w:val="007469CB"/>
    <w:rsid w:val="00746B3A"/>
    <w:rsid w:val="00746C3D"/>
    <w:rsid w:val="00746CE9"/>
    <w:rsid w:val="00746D3D"/>
    <w:rsid w:val="00746FE1"/>
    <w:rsid w:val="00746FFB"/>
    <w:rsid w:val="00747203"/>
    <w:rsid w:val="0074766D"/>
    <w:rsid w:val="00747A79"/>
    <w:rsid w:val="00747AC3"/>
    <w:rsid w:val="00747B40"/>
    <w:rsid w:val="00747B41"/>
    <w:rsid w:val="00747B6A"/>
    <w:rsid w:val="00747CE4"/>
    <w:rsid w:val="00747D32"/>
    <w:rsid w:val="00747EAD"/>
    <w:rsid w:val="00747FD7"/>
    <w:rsid w:val="0075042A"/>
    <w:rsid w:val="00750682"/>
    <w:rsid w:val="00750767"/>
    <w:rsid w:val="007507E3"/>
    <w:rsid w:val="007508E2"/>
    <w:rsid w:val="007508F3"/>
    <w:rsid w:val="00750C7A"/>
    <w:rsid w:val="00750DF4"/>
    <w:rsid w:val="0075105D"/>
    <w:rsid w:val="00751158"/>
    <w:rsid w:val="007511F5"/>
    <w:rsid w:val="00751742"/>
    <w:rsid w:val="00751878"/>
    <w:rsid w:val="00751910"/>
    <w:rsid w:val="0075195E"/>
    <w:rsid w:val="00751DE1"/>
    <w:rsid w:val="00751F3B"/>
    <w:rsid w:val="00752079"/>
    <w:rsid w:val="007523AE"/>
    <w:rsid w:val="00752776"/>
    <w:rsid w:val="007529A6"/>
    <w:rsid w:val="00752A8E"/>
    <w:rsid w:val="00752EE5"/>
    <w:rsid w:val="00752FB8"/>
    <w:rsid w:val="00753094"/>
    <w:rsid w:val="0075315E"/>
    <w:rsid w:val="00753324"/>
    <w:rsid w:val="00753485"/>
    <w:rsid w:val="00753AF9"/>
    <w:rsid w:val="00753B69"/>
    <w:rsid w:val="00753B7D"/>
    <w:rsid w:val="0075407C"/>
    <w:rsid w:val="0075415A"/>
    <w:rsid w:val="007548CF"/>
    <w:rsid w:val="007549CF"/>
    <w:rsid w:val="00754C2A"/>
    <w:rsid w:val="00754D89"/>
    <w:rsid w:val="00754F09"/>
    <w:rsid w:val="00754FE6"/>
    <w:rsid w:val="00755102"/>
    <w:rsid w:val="00755118"/>
    <w:rsid w:val="0075519A"/>
    <w:rsid w:val="007552E5"/>
    <w:rsid w:val="007553DB"/>
    <w:rsid w:val="007557DC"/>
    <w:rsid w:val="007558EB"/>
    <w:rsid w:val="00755B3A"/>
    <w:rsid w:val="00755D47"/>
    <w:rsid w:val="00756362"/>
    <w:rsid w:val="007564B4"/>
    <w:rsid w:val="00756589"/>
    <w:rsid w:val="007565CA"/>
    <w:rsid w:val="007566C2"/>
    <w:rsid w:val="00756835"/>
    <w:rsid w:val="0075717D"/>
    <w:rsid w:val="0075770A"/>
    <w:rsid w:val="00757791"/>
    <w:rsid w:val="0075785A"/>
    <w:rsid w:val="00757891"/>
    <w:rsid w:val="00760839"/>
    <w:rsid w:val="00760A54"/>
    <w:rsid w:val="00760AEA"/>
    <w:rsid w:val="00760DA8"/>
    <w:rsid w:val="00760E1D"/>
    <w:rsid w:val="00760EF7"/>
    <w:rsid w:val="00760FB7"/>
    <w:rsid w:val="00761058"/>
    <w:rsid w:val="007610CB"/>
    <w:rsid w:val="007611E3"/>
    <w:rsid w:val="007621C4"/>
    <w:rsid w:val="00762252"/>
    <w:rsid w:val="007622AB"/>
    <w:rsid w:val="00762336"/>
    <w:rsid w:val="0076248F"/>
    <w:rsid w:val="00762558"/>
    <w:rsid w:val="00762687"/>
    <w:rsid w:val="007626AC"/>
    <w:rsid w:val="0076276D"/>
    <w:rsid w:val="00762CD8"/>
    <w:rsid w:val="007631B3"/>
    <w:rsid w:val="007631EC"/>
    <w:rsid w:val="00763249"/>
    <w:rsid w:val="0076368E"/>
    <w:rsid w:val="00763806"/>
    <w:rsid w:val="0076380B"/>
    <w:rsid w:val="00763A3A"/>
    <w:rsid w:val="00763E8D"/>
    <w:rsid w:val="00763F28"/>
    <w:rsid w:val="007645B5"/>
    <w:rsid w:val="007646B9"/>
    <w:rsid w:val="007646E5"/>
    <w:rsid w:val="007648C3"/>
    <w:rsid w:val="0076491D"/>
    <w:rsid w:val="00764C67"/>
    <w:rsid w:val="00764D11"/>
    <w:rsid w:val="00764EBE"/>
    <w:rsid w:val="00764ED2"/>
    <w:rsid w:val="00764F5E"/>
    <w:rsid w:val="00764F81"/>
    <w:rsid w:val="00765093"/>
    <w:rsid w:val="007650F2"/>
    <w:rsid w:val="00765176"/>
    <w:rsid w:val="00765276"/>
    <w:rsid w:val="007653E7"/>
    <w:rsid w:val="0076547A"/>
    <w:rsid w:val="007655B9"/>
    <w:rsid w:val="007656CC"/>
    <w:rsid w:val="00765A10"/>
    <w:rsid w:val="00765A3F"/>
    <w:rsid w:val="00765ABC"/>
    <w:rsid w:val="00765B75"/>
    <w:rsid w:val="00765F28"/>
    <w:rsid w:val="0076646A"/>
    <w:rsid w:val="00766532"/>
    <w:rsid w:val="007665A6"/>
    <w:rsid w:val="007665B6"/>
    <w:rsid w:val="00766850"/>
    <w:rsid w:val="00766AAF"/>
    <w:rsid w:val="00766D86"/>
    <w:rsid w:val="00766DBC"/>
    <w:rsid w:val="00766E67"/>
    <w:rsid w:val="00766F26"/>
    <w:rsid w:val="0076763F"/>
    <w:rsid w:val="00767FC5"/>
    <w:rsid w:val="0077006B"/>
    <w:rsid w:val="007701C9"/>
    <w:rsid w:val="007701EC"/>
    <w:rsid w:val="007706F9"/>
    <w:rsid w:val="00770856"/>
    <w:rsid w:val="00770881"/>
    <w:rsid w:val="00770957"/>
    <w:rsid w:val="0077097B"/>
    <w:rsid w:val="00770B72"/>
    <w:rsid w:val="00770BF2"/>
    <w:rsid w:val="00770C93"/>
    <w:rsid w:val="00770EAD"/>
    <w:rsid w:val="007712AE"/>
    <w:rsid w:val="0077196A"/>
    <w:rsid w:val="00771B1C"/>
    <w:rsid w:val="0077213D"/>
    <w:rsid w:val="0077223E"/>
    <w:rsid w:val="00772316"/>
    <w:rsid w:val="0077263C"/>
    <w:rsid w:val="00772721"/>
    <w:rsid w:val="00772733"/>
    <w:rsid w:val="007727F4"/>
    <w:rsid w:val="00772D44"/>
    <w:rsid w:val="00772E3A"/>
    <w:rsid w:val="00772F68"/>
    <w:rsid w:val="007735E2"/>
    <w:rsid w:val="0077371C"/>
    <w:rsid w:val="007737D3"/>
    <w:rsid w:val="00773908"/>
    <w:rsid w:val="00773B71"/>
    <w:rsid w:val="00773E6E"/>
    <w:rsid w:val="00774180"/>
    <w:rsid w:val="00774349"/>
    <w:rsid w:val="0077435F"/>
    <w:rsid w:val="00774380"/>
    <w:rsid w:val="00774C90"/>
    <w:rsid w:val="00774CCD"/>
    <w:rsid w:val="00774D72"/>
    <w:rsid w:val="00774EA8"/>
    <w:rsid w:val="007750F2"/>
    <w:rsid w:val="007756A1"/>
    <w:rsid w:val="00775BCD"/>
    <w:rsid w:val="00775BDD"/>
    <w:rsid w:val="00775C5A"/>
    <w:rsid w:val="00775DCA"/>
    <w:rsid w:val="00775FAC"/>
    <w:rsid w:val="0077667E"/>
    <w:rsid w:val="0077690A"/>
    <w:rsid w:val="0077693E"/>
    <w:rsid w:val="00776948"/>
    <w:rsid w:val="00776BE7"/>
    <w:rsid w:val="00777318"/>
    <w:rsid w:val="0077749C"/>
    <w:rsid w:val="007777D5"/>
    <w:rsid w:val="007778BB"/>
    <w:rsid w:val="00777A20"/>
    <w:rsid w:val="00777AFE"/>
    <w:rsid w:val="00777B0F"/>
    <w:rsid w:val="00777BAC"/>
    <w:rsid w:val="00777C6A"/>
    <w:rsid w:val="00777D8B"/>
    <w:rsid w:val="007800A7"/>
    <w:rsid w:val="0078020C"/>
    <w:rsid w:val="007809DF"/>
    <w:rsid w:val="00780A27"/>
    <w:rsid w:val="00780DEE"/>
    <w:rsid w:val="007810DE"/>
    <w:rsid w:val="0078128C"/>
    <w:rsid w:val="007813F1"/>
    <w:rsid w:val="00781500"/>
    <w:rsid w:val="00781806"/>
    <w:rsid w:val="007818DD"/>
    <w:rsid w:val="00782089"/>
    <w:rsid w:val="00782199"/>
    <w:rsid w:val="0078239A"/>
    <w:rsid w:val="0078245F"/>
    <w:rsid w:val="00782517"/>
    <w:rsid w:val="00782729"/>
    <w:rsid w:val="007827FE"/>
    <w:rsid w:val="007829B1"/>
    <w:rsid w:val="00782D5F"/>
    <w:rsid w:val="0078315F"/>
    <w:rsid w:val="007832ED"/>
    <w:rsid w:val="0078338C"/>
    <w:rsid w:val="00783445"/>
    <w:rsid w:val="0078345C"/>
    <w:rsid w:val="007834A6"/>
    <w:rsid w:val="007834CD"/>
    <w:rsid w:val="00783768"/>
    <w:rsid w:val="00783B08"/>
    <w:rsid w:val="00783BF8"/>
    <w:rsid w:val="007840C4"/>
    <w:rsid w:val="0078410D"/>
    <w:rsid w:val="00784259"/>
    <w:rsid w:val="00784366"/>
    <w:rsid w:val="007844CD"/>
    <w:rsid w:val="007847CB"/>
    <w:rsid w:val="00784A67"/>
    <w:rsid w:val="00784EDD"/>
    <w:rsid w:val="00785379"/>
    <w:rsid w:val="00785552"/>
    <w:rsid w:val="00785711"/>
    <w:rsid w:val="007858F4"/>
    <w:rsid w:val="00785AA3"/>
    <w:rsid w:val="00785C63"/>
    <w:rsid w:val="00786071"/>
    <w:rsid w:val="007860EB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767"/>
    <w:rsid w:val="00787888"/>
    <w:rsid w:val="0078789E"/>
    <w:rsid w:val="00787D57"/>
    <w:rsid w:val="00787E3E"/>
    <w:rsid w:val="00790286"/>
    <w:rsid w:val="007904DA"/>
    <w:rsid w:val="0079070F"/>
    <w:rsid w:val="007907A7"/>
    <w:rsid w:val="00790A05"/>
    <w:rsid w:val="00790A6F"/>
    <w:rsid w:val="00790A99"/>
    <w:rsid w:val="00790B3A"/>
    <w:rsid w:val="00790CCE"/>
    <w:rsid w:val="00790DF1"/>
    <w:rsid w:val="00790F27"/>
    <w:rsid w:val="007911FB"/>
    <w:rsid w:val="00791426"/>
    <w:rsid w:val="007914CF"/>
    <w:rsid w:val="0079184E"/>
    <w:rsid w:val="00791A0C"/>
    <w:rsid w:val="00791ABB"/>
    <w:rsid w:val="00792015"/>
    <w:rsid w:val="0079243F"/>
    <w:rsid w:val="00792772"/>
    <w:rsid w:val="00792804"/>
    <w:rsid w:val="00792B80"/>
    <w:rsid w:val="00792EF9"/>
    <w:rsid w:val="00792F23"/>
    <w:rsid w:val="00792FBA"/>
    <w:rsid w:val="0079301E"/>
    <w:rsid w:val="007930AF"/>
    <w:rsid w:val="0079345D"/>
    <w:rsid w:val="00793650"/>
    <w:rsid w:val="00793999"/>
    <w:rsid w:val="00793A8F"/>
    <w:rsid w:val="00793EC2"/>
    <w:rsid w:val="0079409F"/>
    <w:rsid w:val="007940E0"/>
    <w:rsid w:val="007948CA"/>
    <w:rsid w:val="00794A47"/>
    <w:rsid w:val="00794C9B"/>
    <w:rsid w:val="00795002"/>
    <w:rsid w:val="007950BD"/>
    <w:rsid w:val="00795573"/>
    <w:rsid w:val="00795879"/>
    <w:rsid w:val="007958FA"/>
    <w:rsid w:val="00795A0D"/>
    <w:rsid w:val="00795B9E"/>
    <w:rsid w:val="00795E76"/>
    <w:rsid w:val="00795FCE"/>
    <w:rsid w:val="00795FFE"/>
    <w:rsid w:val="007964EE"/>
    <w:rsid w:val="00796A0C"/>
    <w:rsid w:val="00796A4F"/>
    <w:rsid w:val="00796F5F"/>
    <w:rsid w:val="00797006"/>
    <w:rsid w:val="0079722C"/>
    <w:rsid w:val="00797532"/>
    <w:rsid w:val="007975C9"/>
    <w:rsid w:val="0079791A"/>
    <w:rsid w:val="00797DB5"/>
    <w:rsid w:val="00797FE9"/>
    <w:rsid w:val="007A00BA"/>
    <w:rsid w:val="007A0C1A"/>
    <w:rsid w:val="007A0C1D"/>
    <w:rsid w:val="007A10E9"/>
    <w:rsid w:val="007A10FE"/>
    <w:rsid w:val="007A14AF"/>
    <w:rsid w:val="007A1580"/>
    <w:rsid w:val="007A168A"/>
    <w:rsid w:val="007A1854"/>
    <w:rsid w:val="007A1958"/>
    <w:rsid w:val="007A197A"/>
    <w:rsid w:val="007A1B46"/>
    <w:rsid w:val="007A1CCD"/>
    <w:rsid w:val="007A20B4"/>
    <w:rsid w:val="007A21BB"/>
    <w:rsid w:val="007A234A"/>
    <w:rsid w:val="007A27B4"/>
    <w:rsid w:val="007A2835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92F"/>
    <w:rsid w:val="007A3EC9"/>
    <w:rsid w:val="007A3F60"/>
    <w:rsid w:val="007A3FDE"/>
    <w:rsid w:val="007A411A"/>
    <w:rsid w:val="007A415D"/>
    <w:rsid w:val="007A46F5"/>
    <w:rsid w:val="007A4709"/>
    <w:rsid w:val="007A479B"/>
    <w:rsid w:val="007A4B4E"/>
    <w:rsid w:val="007A4B61"/>
    <w:rsid w:val="007A4B90"/>
    <w:rsid w:val="007A4BBA"/>
    <w:rsid w:val="007A50F8"/>
    <w:rsid w:val="007A5418"/>
    <w:rsid w:val="007A542A"/>
    <w:rsid w:val="007A555D"/>
    <w:rsid w:val="007A5B64"/>
    <w:rsid w:val="007A5B72"/>
    <w:rsid w:val="007A6052"/>
    <w:rsid w:val="007A6654"/>
    <w:rsid w:val="007A67D0"/>
    <w:rsid w:val="007A6888"/>
    <w:rsid w:val="007A6C4B"/>
    <w:rsid w:val="007A6DED"/>
    <w:rsid w:val="007A701C"/>
    <w:rsid w:val="007A7216"/>
    <w:rsid w:val="007A7BA2"/>
    <w:rsid w:val="007A7BA7"/>
    <w:rsid w:val="007A7D9B"/>
    <w:rsid w:val="007B018A"/>
    <w:rsid w:val="007B04F5"/>
    <w:rsid w:val="007B0540"/>
    <w:rsid w:val="007B0556"/>
    <w:rsid w:val="007B0784"/>
    <w:rsid w:val="007B0826"/>
    <w:rsid w:val="007B097F"/>
    <w:rsid w:val="007B0990"/>
    <w:rsid w:val="007B099C"/>
    <w:rsid w:val="007B0A51"/>
    <w:rsid w:val="007B0B04"/>
    <w:rsid w:val="007B0C1B"/>
    <w:rsid w:val="007B10E7"/>
    <w:rsid w:val="007B11A1"/>
    <w:rsid w:val="007B15EC"/>
    <w:rsid w:val="007B1907"/>
    <w:rsid w:val="007B1B24"/>
    <w:rsid w:val="007B1B36"/>
    <w:rsid w:val="007B1DFC"/>
    <w:rsid w:val="007B2020"/>
    <w:rsid w:val="007B2122"/>
    <w:rsid w:val="007B2467"/>
    <w:rsid w:val="007B2B75"/>
    <w:rsid w:val="007B2C33"/>
    <w:rsid w:val="007B2D81"/>
    <w:rsid w:val="007B2E27"/>
    <w:rsid w:val="007B2E8C"/>
    <w:rsid w:val="007B2F12"/>
    <w:rsid w:val="007B324A"/>
    <w:rsid w:val="007B324C"/>
    <w:rsid w:val="007B327D"/>
    <w:rsid w:val="007B33A9"/>
    <w:rsid w:val="007B3485"/>
    <w:rsid w:val="007B3CBA"/>
    <w:rsid w:val="007B3E1A"/>
    <w:rsid w:val="007B3EB7"/>
    <w:rsid w:val="007B4179"/>
    <w:rsid w:val="007B442F"/>
    <w:rsid w:val="007B44F0"/>
    <w:rsid w:val="007B46CE"/>
    <w:rsid w:val="007B488D"/>
    <w:rsid w:val="007B4A38"/>
    <w:rsid w:val="007B4BF1"/>
    <w:rsid w:val="007B4EC7"/>
    <w:rsid w:val="007B5261"/>
    <w:rsid w:val="007B5A32"/>
    <w:rsid w:val="007B5C54"/>
    <w:rsid w:val="007B62E8"/>
    <w:rsid w:val="007B6625"/>
    <w:rsid w:val="007B66DB"/>
    <w:rsid w:val="007B67F3"/>
    <w:rsid w:val="007B680D"/>
    <w:rsid w:val="007B6B19"/>
    <w:rsid w:val="007B6B74"/>
    <w:rsid w:val="007B712F"/>
    <w:rsid w:val="007B714B"/>
    <w:rsid w:val="007B74AC"/>
    <w:rsid w:val="007B763F"/>
    <w:rsid w:val="007B76A1"/>
    <w:rsid w:val="007B7CC7"/>
    <w:rsid w:val="007B7D21"/>
    <w:rsid w:val="007B7E43"/>
    <w:rsid w:val="007B7EED"/>
    <w:rsid w:val="007C0248"/>
    <w:rsid w:val="007C02B1"/>
    <w:rsid w:val="007C02CA"/>
    <w:rsid w:val="007C06D1"/>
    <w:rsid w:val="007C0BD9"/>
    <w:rsid w:val="007C0C22"/>
    <w:rsid w:val="007C10AD"/>
    <w:rsid w:val="007C15F3"/>
    <w:rsid w:val="007C19AC"/>
    <w:rsid w:val="007C1BE8"/>
    <w:rsid w:val="007C2146"/>
    <w:rsid w:val="007C22CB"/>
    <w:rsid w:val="007C2517"/>
    <w:rsid w:val="007C2519"/>
    <w:rsid w:val="007C28A9"/>
    <w:rsid w:val="007C2ACD"/>
    <w:rsid w:val="007C2B90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754"/>
    <w:rsid w:val="007C489A"/>
    <w:rsid w:val="007C48D5"/>
    <w:rsid w:val="007C4A64"/>
    <w:rsid w:val="007C4C4A"/>
    <w:rsid w:val="007C4D37"/>
    <w:rsid w:val="007C4D87"/>
    <w:rsid w:val="007C4D9E"/>
    <w:rsid w:val="007C50C1"/>
    <w:rsid w:val="007C5505"/>
    <w:rsid w:val="007C5568"/>
    <w:rsid w:val="007C56F3"/>
    <w:rsid w:val="007C56F5"/>
    <w:rsid w:val="007C575F"/>
    <w:rsid w:val="007C5860"/>
    <w:rsid w:val="007C5A8D"/>
    <w:rsid w:val="007C5DB7"/>
    <w:rsid w:val="007C61C4"/>
    <w:rsid w:val="007C6338"/>
    <w:rsid w:val="007C648B"/>
    <w:rsid w:val="007C6777"/>
    <w:rsid w:val="007C6877"/>
    <w:rsid w:val="007C68B5"/>
    <w:rsid w:val="007C6B8E"/>
    <w:rsid w:val="007C6BBD"/>
    <w:rsid w:val="007C6CD9"/>
    <w:rsid w:val="007C6CF5"/>
    <w:rsid w:val="007C7410"/>
    <w:rsid w:val="007C7440"/>
    <w:rsid w:val="007C74C1"/>
    <w:rsid w:val="007C764C"/>
    <w:rsid w:val="007C7B5D"/>
    <w:rsid w:val="007C7BE9"/>
    <w:rsid w:val="007C7D9D"/>
    <w:rsid w:val="007C7EA2"/>
    <w:rsid w:val="007D0032"/>
    <w:rsid w:val="007D005A"/>
    <w:rsid w:val="007D00F5"/>
    <w:rsid w:val="007D02C0"/>
    <w:rsid w:val="007D0341"/>
    <w:rsid w:val="007D037F"/>
    <w:rsid w:val="007D0862"/>
    <w:rsid w:val="007D0897"/>
    <w:rsid w:val="007D09B9"/>
    <w:rsid w:val="007D0A13"/>
    <w:rsid w:val="007D0C4A"/>
    <w:rsid w:val="007D0F9E"/>
    <w:rsid w:val="007D115B"/>
    <w:rsid w:val="007D12F9"/>
    <w:rsid w:val="007D1821"/>
    <w:rsid w:val="007D1AE4"/>
    <w:rsid w:val="007D1D6A"/>
    <w:rsid w:val="007D1E3E"/>
    <w:rsid w:val="007D1ECD"/>
    <w:rsid w:val="007D2039"/>
    <w:rsid w:val="007D2067"/>
    <w:rsid w:val="007D2112"/>
    <w:rsid w:val="007D21A4"/>
    <w:rsid w:val="007D21CE"/>
    <w:rsid w:val="007D22AB"/>
    <w:rsid w:val="007D230F"/>
    <w:rsid w:val="007D23D1"/>
    <w:rsid w:val="007D25CF"/>
    <w:rsid w:val="007D265C"/>
    <w:rsid w:val="007D27CE"/>
    <w:rsid w:val="007D29B5"/>
    <w:rsid w:val="007D2AEC"/>
    <w:rsid w:val="007D2DAD"/>
    <w:rsid w:val="007D3248"/>
    <w:rsid w:val="007D33F0"/>
    <w:rsid w:val="007D35A4"/>
    <w:rsid w:val="007D37B5"/>
    <w:rsid w:val="007D38A3"/>
    <w:rsid w:val="007D3957"/>
    <w:rsid w:val="007D3BA4"/>
    <w:rsid w:val="007D3FC8"/>
    <w:rsid w:val="007D42BD"/>
    <w:rsid w:val="007D4669"/>
    <w:rsid w:val="007D492B"/>
    <w:rsid w:val="007D4E7D"/>
    <w:rsid w:val="007D4FAE"/>
    <w:rsid w:val="007D4FF8"/>
    <w:rsid w:val="007D52F6"/>
    <w:rsid w:val="007D58A1"/>
    <w:rsid w:val="007D6270"/>
    <w:rsid w:val="007D62E6"/>
    <w:rsid w:val="007D6503"/>
    <w:rsid w:val="007D676A"/>
    <w:rsid w:val="007D6A41"/>
    <w:rsid w:val="007D6A81"/>
    <w:rsid w:val="007D6E06"/>
    <w:rsid w:val="007D6E7E"/>
    <w:rsid w:val="007D6F84"/>
    <w:rsid w:val="007D6FD3"/>
    <w:rsid w:val="007D6FD6"/>
    <w:rsid w:val="007D70C5"/>
    <w:rsid w:val="007D7299"/>
    <w:rsid w:val="007D75E2"/>
    <w:rsid w:val="007D766E"/>
    <w:rsid w:val="007D7759"/>
    <w:rsid w:val="007D7A89"/>
    <w:rsid w:val="007E0079"/>
    <w:rsid w:val="007E01FF"/>
    <w:rsid w:val="007E079A"/>
    <w:rsid w:val="007E0912"/>
    <w:rsid w:val="007E0C8E"/>
    <w:rsid w:val="007E0F95"/>
    <w:rsid w:val="007E0FEE"/>
    <w:rsid w:val="007E1317"/>
    <w:rsid w:val="007E14AB"/>
    <w:rsid w:val="007E16A5"/>
    <w:rsid w:val="007E1D0F"/>
    <w:rsid w:val="007E223E"/>
    <w:rsid w:val="007E2363"/>
    <w:rsid w:val="007E269E"/>
    <w:rsid w:val="007E288F"/>
    <w:rsid w:val="007E28FB"/>
    <w:rsid w:val="007E29D8"/>
    <w:rsid w:val="007E2D04"/>
    <w:rsid w:val="007E2DEF"/>
    <w:rsid w:val="007E2E54"/>
    <w:rsid w:val="007E3540"/>
    <w:rsid w:val="007E3709"/>
    <w:rsid w:val="007E3A3C"/>
    <w:rsid w:val="007E3CEA"/>
    <w:rsid w:val="007E3D21"/>
    <w:rsid w:val="007E3DA5"/>
    <w:rsid w:val="007E400E"/>
    <w:rsid w:val="007E4641"/>
    <w:rsid w:val="007E4767"/>
    <w:rsid w:val="007E488B"/>
    <w:rsid w:val="007E48CD"/>
    <w:rsid w:val="007E4A2E"/>
    <w:rsid w:val="007E4AD6"/>
    <w:rsid w:val="007E4D45"/>
    <w:rsid w:val="007E4EC8"/>
    <w:rsid w:val="007E4F93"/>
    <w:rsid w:val="007E5132"/>
    <w:rsid w:val="007E5502"/>
    <w:rsid w:val="007E570D"/>
    <w:rsid w:val="007E5AAF"/>
    <w:rsid w:val="007E5B52"/>
    <w:rsid w:val="007E5C78"/>
    <w:rsid w:val="007E6341"/>
    <w:rsid w:val="007E646F"/>
    <w:rsid w:val="007E6625"/>
    <w:rsid w:val="007E6B17"/>
    <w:rsid w:val="007E6C4C"/>
    <w:rsid w:val="007E7017"/>
    <w:rsid w:val="007E70DB"/>
    <w:rsid w:val="007E7193"/>
    <w:rsid w:val="007E71F9"/>
    <w:rsid w:val="007E7274"/>
    <w:rsid w:val="007E73CA"/>
    <w:rsid w:val="007E741A"/>
    <w:rsid w:val="007E78E1"/>
    <w:rsid w:val="007E7B4D"/>
    <w:rsid w:val="007E7B92"/>
    <w:rsid w:val="007E7D66"/>
    <w:rsid w:val="007E7E8D"/>
    <w:rsid w:val="007E7E9C"/>
    <w:rsid w:val="007E7EA2"/>
    <w:rsid w:val="007F03A1"/>
    <w:rsid w:val="007F0419"/>
    <w:rsid w:val="007F0493"/>
    <w:rsid w:val="007F06AD"/>
    <w:rsid w:val="007F09DD"/>
    <w:rsid w:val="007F0AD8"/>
    <w:rsid w:val="007F0C5D"/>
    <w:rsid w:val="007F0F5D"/>
    <w:rsid w:val="007F0F89"/>
    <w:rsid w:val="007F15B4"/>
    <w:rsid w:val="007F16DB"/>
    <w:rsid w:val="007F1A2C"/>
    <w:rsid w:val="007F1AC6"/>
    <w:rsid w:val="007F1E7B"/>
    <w:rsid w:val="007F1F19"/>
    <w:rsid w:val="007F1F2A"/>
    <w:rsid w:val="007F22D8"/>
    <w:rsid w:val="007F23D9"/>
    <w:rsid w:val="007F2525"/>
    <w:rsid w:val="007F2F4C"/>
    <w:rsid w:val="007F3032"/>
    <w:rsid w:val="007F3204"/>
    <w:rsid w:val="007F3568"/>
    <w:rsid w:val="007F362D"/>
    <w:rsid w:val="007F3A7C"/>
    <w:rsid w:val="007F3B2B"/>
    <w:rsid w:val="007F3C66"/>
    <w:rsid w:val="007F3C85"/>
    <w:rsid w:val="007F3FF4"/>
    <w:rsid w:val="007F42F2"/>
    <w:rsid w:val="007F48E2"/>
    <w:rsid w:val="007F4AF7"/>
    <w:rsid w:val="007F4C92"/>
    <w:rsid w:val="007F4D77"/>
    <w:rsid w:val="007F4D83"/>
    <w:rsid w:val="007F4DE2"/>
    <w:rsid w:val="007F4EBA"/>
    <w:rsid w:val="007F4F66"/>
    <w:rsid w:val="007F4F8B"/>
    <w:rsid w:val="007F5009"/>
    <w:rsid w:val="007F51C6"/>
    <w:rsid w:val="007F51FE"/>
    <w:rsid w:val="007F53A7"/>
    <w:rsid w:val="007F56EE"/>
    <w:rsid w:val="007F59B5"/>
    <w:rsid w:val="007F5B9D"/>
    <w:rsid w:val="007F5E1D"/>
    <w:rsid w:val="007F6A45"/>
    <w:rsid w:val="007F72B0"/>
    <w:rsid w:val="007F740E"/>
    <w:rsid w:val="007F792C"/>
    <w:rsid w:val="007F7ACB"/>
    <w:rsid w:val="007F7B0D"/>
    <w:rsid w:val="007F7BCC"/>
    <w:rsid w:val="007F7C29"/>
    <w:rsid w:val="008001B5"/>
    <w:rsid w:val="00800280"/>
    <w:rsid w:val="008006EE"/>
    <w:rsid w:val="0080076E"/>
    <w:rsid w:val="00800AFC"/>
    <w:rsid w:val="00800C16"/>
    <w:rsid w:val="00800D20"/>
    <w:rsid w:val="00800D5B"/>
    <w:rsid w:val="00800E01"/>
    <w:rsid w:val="00800E46"/>
    <w:rsid w:val="00801068"/>
    <w:rsid w:val="008012F4"/>
    <w:rsid w:val="008014C0"/>
    <w:rsid w:val="0080164D"/>
    <w:rsid w:val="00801BDB"/>
    <w:rsid w:val="00801EA6"/>
    <w:rsid w:val="00801F97"/>
    <w:rsid w:val="008021D8"/>
    <w:rsid w:val="008022A5"/>
    <w:rsid w:val="00802372"/>
    <w:rsid w:val="0080281D"/>
    <w:rsid w:val="00802ACF"/>
    <w:rsid w:val="008034C1"/>
    <w:rsid w:val="008035EC"/>
    <w:rsid w:val="00803659"/>
    <w:rsid w:val="008036F4"/>
    <w:rsid w:val="00803901"/>
    <w:rsid w:val="00803D25"/>
    <w:rsid w:val="00803D69"/>
    <w:rsid w:val="0080423A"/>
    <w:rsid w:val="0080439A"/>
    <w:rsid w:val="00804A0A"/>
    <w:rsid w:val="00804A3D"/>
    <w:rsid w:val="00804B0B"/>
    <w:rsid w:val="008052C1"/>
    <w:rsid w:val="008054DB"/>
    <w:rsid w:val="0080565E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9"/>
    <w:rsid w:val="0080780E"/>
    <w:rsid w:val="00807824"/>
    <w:rsid w:val="00807F08"/>
    <w:rsid w:val="00807FEF"/>
    <w:rsid w:val="00810761"/>
    <w:rsid w:val="008107D4"/>
    <w:rsid w:val="0081084E"/>
    <w:rsid w:val="008108AB"/>
    <w:rsid w:val="00810974"/>
    <w:rsid w:val="008109CC"/>
    <w:rsid w:val="00811208"/>
    <w:rsid w:val="00811306"/>
    <w:rsid w:val="008118CC"/>
    <w:rsid w:val="00811A56"/>
    <w:rsid w:val="00811CB2"/>
    <w:rsid w:val="00811E56"/>
    <w:rsid w:val="008121D5"/>
    <w:rsid w:val="008122E8"/>
    <w:rsid w:val="00812A22"/>
    <w:rsid w:val="00812AA9"/>
    <w:rsid w:val="00812E1B"/>
    <w:rsid w:val="008134CE"/>
    <w:rsid w:val="0081356B"/>
    <w:rsid w:val="008135C9"/>
    <w:rsid w:val="0081396B"/>
    <w:rsid w:val="00813A1D"/>
    <w:rsid w:val="00813A34"/>
    <w:rsid w:val="00813C5D"/>
    <w:rsid w:val="00813E05"/>
    <w:rsid w:val="00813F0E"/>
    <w:rsid w:val="00813F35"/>
    <w:rsid w:val="0081401B"/>
    <w:rsid w:val="00814320"/>
    <w:rsid w:val="008145A3"/>
    <w:rsid w:val="00814DF8"/>
    <w:rsid w:val="00814FA6"/>
    <w:rsid w:val="00815096"/>
    <w:rsid w:val="008150FF"/>
    <w:rsid w:val="00815140"/>
    <w:rsid w:val="008152C5"/>
    <w:rsid w:val="008152E9"/>
    <w:rsid w:val="0081549A"/>
    <w:rsid w:val="008154C5"/>
    <w:rsid w:val="008154DB"/>
    <w:rsid w:val="008159CE"/>
    <w:rsid w:val="00815A2C"/>
    <w:rsid w:val="00815A63"/>
    <w:rsid w:val="00815A94"/>
    <w:rsid w:val="00815B49"/>
    <w:rsid w:val="00815D5D"/>
    <w:rsid w:val="008164E9"/>
    <w:rsid w:val="0081662C"/>
    <w:rsid w:val="008167A5"/>
    <w:rsid w:val="00816923"/>
    <w:rsid w:val="00816A78"/>
    <w:rsid w:val="00816E35"/>
    <w:rsid w:val="00816FFA"/>
    <w:rsid w:val="008170B6"/>
    <w:rsid w:val="008175BC"/>
    <w:rsid w:val="0081776C"/>
    <w:rsid w:val="00817B10"/>
    <w:rsid w:val="00817C9B"/>
    <w:rsid w:val="0082010D"/>
    <w:rsid w:val="00820ADC"/>
    <w:rsid w:val="00820D81"/>
    <w:rsid w:val="00820F09"/>
    <w:rsid w:val="00820FDE"/>
    <w:rsid w:val="00821352"/>
    <w:rsid w:val="008216D8"/>
    <w:rsid w:val="0082173C"/>
    <w:rsid w:val="0082175C"/>
    <w:rsid w:val="00821A85"/>
    <w:rsid w:val="00821CC9"/>
    <w:rsid w:val="00821D07"/>
    <w:rsid w:val="00821E95"/>
    <w:rsid w:val="00821EBC"/>
    <w:rsid w:val="00821FC1"/>
    <w:rsid w:val="008220CB"/>
    <w:rsid w:val="008221C4"/>
    <w:rsid w:val="008221C7"/>
    <w:rsid w:val="0082229D"/>
    <w:rsid w:val="008223B3"/>
    <w:rsid w:val="008224CC"/>
    <w:rsid w:val="008224F9"/>
    <w:rsid w:val="00822E5C"/>
    <w:rsid w:val="0082308B"/>
    <w:rsid w:val="008232D1"/>
    <w:rsid w:val="008235FB"/>
    <w:rsid w:val="00823865"/>
    <w:rsid w:val="008238A9"/>
    <w:rsid w:val="00823C54"/>
    <w:rsid w:val="00824047"/>
    <w:rsid w:val="008240C7"/>
    <w:rsid w:val="00824104"/>
    <w:rsid w:val="00824400"/>
    <w:rsid w:val="00824437"/>
    <w:rsid w:val="00824768"/>
    <w:rsid w:val="00824933"/>
    <w:rsid w:val="00824AC2"/>
    <w:rsid w:val="00824AED"/>
    <w:rsid w:val="00824F1F"/>
    <w:rsid w:val="0082506C"/>
    <w:rsid w:val="0082520B"/>
    <w:rsid w:val="008252AF"/>
    <w:rsid w:val="00825404"/>
    <w:rsid w:val="008254B4"/>
    <w:rsid w:val="00825508"/>
    <w:rsid w:val="0082555F"/>
    <w:rsid w:val="0082568B"/>
    <w:rsid w:val="008259FA"/>
    <w:rsid w:val="00825B6A"/>
    <w:rsid w:val="00826326"/>
    <w:rsid w:val="00826992"/>
    <w:rsid w:val="00826AB1"/>
    <w:rsid w:val="00826B77"/>
    <w:rsid w:val="00826BB4"/>
    <w:rsid w:val="00827489"/>
    <w:rsid w:val="0082787B"/>
    <w:rsid w:val="00827C09"/>
    <w:rsid w:val="008300E2"/>
    <w:rsid w:val="00830212"/>
    <w:rsid w:val="00830386"/>
    <w:rsid w:val="00830596"/>
    <w:rsid w:val="008306FD"/>
    <w:rsid w:val="00830709"/>
    <w:rsid w:val="008309AC"/>
    <w:rsid w:val="00830B61"/>
    <w:rsid w:val="00830BFB"/>
    <w:rsid w:val="00830FF1"/>
    <w:rsid w:val="008310A1"/>
    <w:rsid w:val="008312A5"/>
    <w:rsid w:val="008315E7"/>
    <w:rsid w:val="008318B9"/>
    <w:rsid w:val="008319E2"/>
    <w:rsid w:val="00831A6C"/>
    <w:rsid w:val="00831BE2"/>
    <w:rsid w:val="00831E1D"/>
    <w:rsid w:val="0083204B"/>
    <w:rsid w:val="00832139"/>
    <w:rsid w:val="00832283"/>
    <w:rsid w:val="008323B6"/>
    <w:rsid w:val="00832403"/>
    <w:rsid w:val="0083245E"/>
    <w:rsid w:val="0083246D"/>
    <w:rsid w:val="0083261F"/>
    <w:rsid w:val="008327F1"/>
    <w:rsid w:val="00832E7C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441"/>
    <w:rsid w:val="0083445B"/>
    <w:rsid w:val="008345B8"/>
    <w:rsid w:val="008346D3"/>
    <w:rsid w:val="008347B4"/>
    <w:rsid w:val="008348A1"/>
    <w:rsid w:val="00834A41"/>
    <w:rsid w:val="00834B92"/>
    <w:rsid w:val="00834BEC"/>
    <w:rsid w:val="008351F8"/>
    <w:rsid w:val="008352D6"/>
    <w:rsid w:val="008355A3"/>
    <w:rsid w:val="008355FF"/>
    <w:rsid w:val="00835944"/>
    <w:rsid w:val="00835BE5"/>
    <w:rsid w:val="00835FD9"/>
    <w:rsid w:val="0083618C"/>
    <w:rsid w:val="00836374"/>
    <w:rsid w:val="008364C5"/>
    <w:rsid w:val="00836674"/>
    <w:rsid w:val="008366CA"/>
    <w:rsid w:val="00836700"/>
    <w:rsid w:val="00836CBD"/>
    <w:rsid w:val="00837028"/>
    <w:rsid w:val="00837031"/>
    <w:rsid w:val="00837092"/>
    <w:rsid w:val="00837228"/>
    <w:rsid w:val="008372B5"/>
    <w:rsid w:val="008373FE"/>
    <w:rsid w:val="0083747F"/>
    <w:rsid w:val="00837603"/>
    <w:rsid w:val="008377A4"/>
    <w:rsid w:val="00837A78"/>
    <w:rsid w:val="00837B3C"/>
    <w:rsid w:val="00837CB6"/>
    <w:rsid w:val="00837E5E"/>
    <w:rsid w:val="00837FF6"/>
    <w:rsid w:val="008400BB"/>
    <w:rsid w:val="00840955"/>
    <w:rsid w:val="00840AD3"/>
    <w:rsid w:val="00840DCD"/>
    <w:rsid w:val="00840ED9"/>
    <w:rsid w:val="00840F02"/>
    <w:rsid w:val="0084144A"/>
    <w:rsid w:val="008417F2"/>
    <w:rsid w:val="008418F2"/>
    <w:rsid w:val="00841DFC"/>
    <w:rsid w:val="00841E3F"/>
    <w:rsid w:val="00841E8C"/>
    <w:rsid w:val="00841F0D"/>
    <w:rsid w:val="00841F32"/>
    <w:rsid w:val="0084201D"/>
    <w:rsid w:val="0084224B"/>
    <w:rsid w:val="00842355"/>
    <w:rsid w:val="0084251E"/>
    <w:rsid w:val="00842B32"/>
    <w:rsid w:val="00842D82"/>
    <w:rsid w:val="0084331F"/>
    <w:rsid w:val="008435E0"/>
    <w:rsid w:val="00843746"/>
    <w:rsid w:val="0084379C"/>
    <w:rsid w:val="0084392E"/>
    <w:rsid w:val="00843A6A"/>
    <w:rsid w:val="00843C02"/>
    <w:rsid w:val="0084460B"/>
    <w:rsid w:val="00844665"/>
    <w:rsid w:val="00844743"/>
    <w:rsid w:val="0084484D"/>
    <w:rsid w:val="00844D55"/>
    <w:rsid w:val="00844E37"/>
    <w:rsid w:val="00844F04"/>
    <w:rsid w:val="00845199"/>
    <w:rsid w:val="00845664"/>
    <w:rsid w:val="00845BE7"/>
    <w:rsid w:val="00845CF7"/>
    <w:rsid w:val="00845F95"/>
    <w:rsid w:val="00846133"/>
    <w:rsid w:val="00846296"/>
    <w:rsid w:val="008462C8"/>
    <w:rsid w:val="0084651B"/>
    <w:rsid w:val="008467AD"/>
    <w:rsid w:val="008469C4"/>
    <w:rsid w:val="008469F3"/>
    <w:rsid w:val="00846B00"/>
    <w:rsid w:val="00846F4C"/>
    <w:rsid w:val="00846FC2"/>
    <w:rsid w:val="00847288"/>
    <w:rsid w:val="0084771F"/>
    <w:rsid w:val="0084782E"/>
    <w:rsid w:val="00847BDF"/>
    <w:rsid w:val="00847CB7"/>
    <w:rsid w:val="00847DCA"/>
    <w:rsid w:val="00847E6A"/>
    <w:rsid w:val="0084B755"/>
    <w:rsid w:val="0085000E"/>
    <w:rsid w:val="008501DA"/>
    <w:rsid w:val="00850306"/>
    <w:rsid w:val="008503D4"/>
    <w:rsid w:val="00850E2D"/>
    <w:rsid w:val="00850E3F"/>
    <w:rsid w:val="00850E52"/>
    <w:rsid w:val="00850ED8"/>
    <w:rsid w:val="00850FA3"/>
    <w:rsid w:val="00851132"/>
    <w:rsid w:val="0085145A"/>
    <w:rsid w:val="0085155F"/>
    <w:rsid w:val="008517F4"/>
    <w:rsid w:val="00851B31"/>
    <w:rsid w:val="00851F85"/>
    <w:rsid w:val="008522AB"/>
    <w:rsid w:val="008522CF"/>
    <w:rsid w:val="0085253F"/>
    <w:rsid w:val="0085296C"/>
    <w:rsid w:val="008529C7"/>
    <w:rsid w:val="00852BCA"/>
    <w:rsid w:val="00852C10"/>
    <w:rsid w:val="00852CA9"/>
    <w:rsid w:val="00852E94"/>
    <w:rsid w:val="00852F59"/>
    <w:rsid w:val="00852FCA"/>
    <w:rsid w:val="00852FEE"/>
    <w:rsid w:val="0085344E"/>
    <w:rsid w:val="0085353F"/>
    <w:rsid w:val="008538FC"/>
    <w:rsid w:val="00853E38"/>
    <w:rsid w:val="00854525"/>
    <w:rsid w:val="00854534"/>
    <w:rsid w:val="0085490F"/>
    <w:rsid w:val="00854B0C"/>
    <w:rsid w:val="00854BE2"/>
    <w:rsid w:val="00854C8E"/>
    <w:rsid w:val="00854E8A"/>
    <w:rsid w:val="00854EEA"/>
    <w:rsid w:val="00854EF7"/>
    <w:rsid w:val="00854F64"/>
    <w:rsid w:val="00855202"/>
    <w:rsid w:val="008553C7"/>
    <w:rsid w:val="00855662"/>
    <w:rsid w:val="00855709"/>
    <w:rsid w:val="00855779"/>
    <w:rsid w:val="00855A68"/>
    <w:rsid w:val="00855ACE"/>
    <w:rsid w:val="00855B68"/>
    <w:rsid w:val="00855C1A"/>
    <w:rsid w:val="00855C1C"/>
    <w:rsid w:val="00855DE8"/>
    <w:rsid w:val="00855E44"/>
    <w:rsid w:val="00855F56"/>
    <w:rsid w:val="00856153"/>
    <w:rsid w:val="00856B40"/>
    <w:rsid w:val="00856EE0"/>
    <w:rsid w:val="0085776A"/>
    <w:rsid w:val="008577DF"/>
    <w:rsid w:val="00857AC6"/>
    <w:rsid w:val="00857B2C"/>
    <w:rsid w:val="00857C49"/>
    <w:rsid w:val="00857EEC"/>
    <w:rsid w:val="00860301"/>
    <w:rsid w:val="0086046B"/>
    <w:rsid w:val="0086070D"/>
    <w:rsid w:val="00860958"/>
    <w:rsid w:val="008609C3"/>
    <w:rsid w:val="00860A08"/>
    <w:rsid w:val="00860C27"/>
    <w:rsid w:val="00860C81"/>
    <w:rsid w:val="00860CED"/>
    <w:rsid w:val="00860F82"/>
    <w:rsid w:val="0086112B"/>
    <w:rsid w:val="00861831"/>
    <w:rsid w:val="00861A13"/>
    <w:rsid w:val="00861B0D"/>
    <w:rsid w:val="00861BD4"/>
    <w:rsid w:val="008620EB"/>
    <w:rsid w:val="00862977"/>
    <w:rsid w:val="00862F92"/>
    <w:rsid w:val="00863143"/>
    <w:rsid w:val="0086362B"/>
    <w:rsid w:val="00863963"/>
    <w:rsid w:val="00863B09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7CD"/>
    <w:rsid w:val="00865834"/>
    <w:rsid w:val="008659FD"/>
    <w:rsid w:val="00865B9A"/>
    <w:rsid w:val="00865EE4"/>
    <w:rsid w:val="008660DA"/>
    <w:rsid w:val="008662B0"/>
    <w:rsid w:val="00866313"/>
    <w:rsid w:val="00866577"/>
    <w:rsid w:val="0086667E"/>
    <w:rsid w:val="00866ADA"/>
    <w:rsid w:val="00866B33"/>
    <w:rsid w:val="00866DB5"/>
    <w:rsid w:val="00866DD3"/>
    <w:rsid w:val="008673CF"/>
    <w:rsid w:val="00867706"/>
    <w:rsid w:val="008677E1"/>
    <w:rsid w:val="008677E9"/>
    <w:rsid w:val="00867C6B"/>
    <w:rsid w:val="00867FF1"/>
    <w:rsid w:val="008700CA"/>
    <w:rsid w:val="0087014C"/>
    <w:rsid w:val="008703FA"/>
    <w:rsid w:val="0087049C"/>
    <w:rsid w:val="008704F5"/>
    <w:rsid w:val="008708AD"/>
    <w:rsid w:val="008709BE"/>
    <w:rsid w:val="00870E77"/>
    <w:rsid w:val="00870E80"/>
    <w:rsid w:val="00870EBD"/>
    <w:rsid w:val="00870EE8"/>
    <w:rsid w:val="00871114"/>
    <w:rsid w:val="00871146"/>
    <w:rsid w:val="008711CC"/>
    <w:rsid w:val="008715B7"/>
    <w:rsid w:val="00871729"/>
    <w:rsid w:val="0087172F"/>
    <w:rsid w:val="00871BCD"/>
    <w:rsid w:val="008721AB"/>
    <w:rsid w:val="0087242D"/>
    <w:rsid w:val="00872893"/>
    <w:rsid w:val="008729DE"/>
    <w:rsid w:val="00872AC1"/>
    <w:rsid w:val="00872F22"/>
    <w:rsid w:val="008730D7"/>
    <w:rsid w:val="008735AB"/>
    <w:rsid w:val="008736EE"/>
    <w:rsid w:val="008737B0"/>
    <w:rsid w:val="00873E0B"/>
    <w:rsid w:val="0087402F"/>
    <w:rsid w:val="0087435F"/>
    <w:rsid w:val="00874AE6"/>
    <w:rsid w:val="008752BB"/>
    <w:rsid w:val="00875427"/>
    <w:rsid w:val="0087546B"/>
    <w:rsid w:val="0087599A"/>
    <w:rsid w:val="008759FE"/>
    <w:rsid w:val="00875A0B"/>
    <w:rsid w:val="00875C43"/>
    <w:rsid w:val="00876989"/>
    <w:rsid w:val="00876EA3"/>
    <w:rsid w:val="00876FE3"/>
    <w:rsid w:val="00877121"/>
    <w:rsid w:val="008774A5"/>
    <w:rsid w:val="00877677"/>
    <w:rsid w:val="00877A6D"/>
    <w:rsid w:val="00877D70"/>
    <w:rsid w:val="00877DF0"/>
    <w:rsid w:val="00877F5F"/>
    <w:rsid w:val="0088029A"/>
    <w:rsid w:val="008805F1"/>
    <w:rsid w:val="00880612"/>
    <w:rsid w:val="00880926"/>
    <w:rsid w:val="008809AB"/>
    <w:rsid w:val="008809B2"/>
    <w:rsid w:val="00880A22"/>
    <w:rsid w:val="00880B2D"/>
    <w:rsid w:val="00880D3D"/>
    <w:rsid w:val="00881116"/>
    <w:rsid w:val="00881131"/>
    <w:rsid w:val="00881194"/>
    <w:rsid w:val="0088119E"/>
    <w:rsid w:val="008818AD"/>
    <w:rsid w:val="00881B50"/>
    <w:rsid w:val="00881BA0"/>
    <w:rsid w:val="00881C6F"/>
    <w:rsid w:val="008820B9"/>
    <w:rsid w:val="008823E6"/>
    <w:rsid w:val="008823F3"/>
    <w:rsid w:val="00882410"/>
    <w:rsid w:val="0088258B"/>
    <w:rsid w:val="00882757"/>
    <w:rsid w:val="00882A27"/>
    <w:rsid w:val="00882B82"/>
    <w:rsid w:val="00882C0A"/>
    <w:rsid w:val="00882D35"/>
    <w:rsid w:val="00882E3F"/>
    <w:rsid w:val="00882E78"/>
    <w:rsid w:val="0088328E"/>
    <w:rsid w:val="008834A0"/>
    <w:rsid w:val="008836A6"/>
    <w:rsid w:val="00883AF3"/>
    <w:rsid w:val="00883C45"/>
    <w:rsid w:val="00883CCB"/>
    <w:rsid w:val="00883F0B"/>
    <w:rsid w:val="00883FC4"/>
    <w:rsid w:val="008841E0"/>
    <w:rsid w:val="0088437B"/>
    <w:rsid w:val="008846B2"/>
    <w:rsid w:val="008848C5"/>
    <w:rsid w:val="00884919"/>
    <w:rsid w:val="00884C40"/>
    <w:rsid w:val="00885218"/>
    <w:rsid w:val="00885275"/>
    <w:rsid w:val="0088527C"/>
    <w:rsid w:val="00885770"/>
    <w:rsid w:val="008857AD"/>
    <w:rsid w:val="008857D6"/>
    <w:rsid w:val="00885D4F"/>
    <w:rsid w:val="00886177"/>
    <w:rsid w:val="008862B2"/>
    <w:rsid w:val="00886331"/>
    <w:rsid w:val="00886502"/>
    <w:rsid w:val="008865DF"/>
    <w:rsid w:val="00886870"/>
    <w:rsid w:val="00886B94"/>
    <w:rsid w:val="00886BD9"/>
    <w:rsid w:val="00886F71"/>
    <w:rsid w:val="0088704D"/>
    <w:rsid w:val="008872BD"/>
    <w:rsid w:val="0088748E"/>
    <w:rsid w:val="008876E5"/>
    <w:rsid w:val="0088783A"/>
    <w:rsid w:val="00887A65"/>
    <w:rsid w:val="00887B5C"/>
    <w:rsid w:val="00890655"/>
    <w:rsid w:val="00890913"/>
    <w:rsid w:val="00890C20"/>
    <w:rsid w:val="00890DB5"/>
    <w:rsid w:val="00890F10"/>
    <w:rsid w:val="008910B3"/>
    <w:rsid w:val="008910F4"/>
    <w:rsid w:val="00891201"/>
    <w:rsid w:val="0089122D"/>
    <w:rsid w:val="0089153C"/>
    <w:rsid w:val="00891926"/>
    <w:rsid w:val="00891C72"/>
    <w:rsid w:val="00891D58"/>
    <w:rsid w:val="00891DB8"/>
    <w:rsid w:val="00891E6A"/>
    <w:rsid w:val="00891FD6"/>
    <w:rsid w:val="00892208"/>
    <w:rsid w:val="0089222C"/>
    <w:rsid w:val="00892568"/>
    <w:rsid w:val="00892622"/>
    <w:rsid w:val="008926B1"/>
    <w:rsid w:val="008927F8"/>
    <w:rsid w:val="008928C0"/>
    <w:rsid w:val="00892913"/>
    <w:rsid w:val="0089292C"/>
    <w:rsid w:val="0089321F"/>
    <w:rsid w:val="008934BD"/>
    <w:rsid w:val="008938EE"/>
    <w:rsid w:val="00893BEF"/>
    <w:rsid w:val="00893C38"/>
    <w:rsid w:val="00893E4D"/>
    <w:rsid w:val="00893F6C"/>
    <w:rsid w:val="0089417D"/>
    <w:rsid w:val="008944AB"/>
    <w:rsid w:val="00894799"/>
    <w:rsid w:val="00894903"/>
    <w:rsid w:val="00894CAA"/>
    <w:rsid w:val="00894E83"/>
    <w:rsid w:val="0089509C"/>
    <w:rsid w:val="0089515A"/>
    <w:rsid w:val="008951A1"/>
    <w:rsid w:val="008953E6"/>
    <w:rsid w:val="0089550F"/>
    <w:rsid w:val="00895593"/>
    <w:rsid w:val="00895682"/>
    <w:rsid w:val="008956B1"/>
    <w:rsid w:val="00895810"/>
    <w:rsid w:val="0089590E"/>
    <w:rsid w:val="00895AED"/>
    <w:rsid w:val="00895D57"/>
    <w:rsid w:val="00895DE9"/>
    <w:rsid w:val="008963B5"/>
    <w:rsid w:val="008964E5"/>
    <w:rsid w:val="00896742"/>
    <w:rsid w:val="008967CB"/>
    <w:rsid w:val="008967F8"/>
    <w:rsid w:val="00896FF0"/>
    <w:rsid w:val="00897019"/>
    <w:rsid w:val="0089701E"/>
    <w:rsid w:val="008972E9"/>
    <w:rsid w:val="00897383"/>
    <w:rsid w:val="00897535"/>
    <w:rsid w:val="00897695"/>
    <w:rsid w:val="00897707"/>
    <w:rsid w:val="0089773C"/>
    <w:rsid w:val="00897A68"/>
    <w:rsid w:val="00897CE9"/>
    <w:rsid w:val="00897F16"/>
    <w:rsid w:val="00897FAA"/>
    <w:rsid w:val="008A0031"/>
    <w:rsid w:val="008A0238"/>
    <w:rsid w:val="008A090B"/>
    <w:rsid w:val="008A0A40"/>
    <w:rsid w:val="008A1091"/>
    <w:rsid w:val="008A12D0"/>
    <w:rsid w:val="008A13F8"/>
    <w:rsid w:val="008A1629"/>
    <w:rsid w:val="008A1C17"/>
    <w:rsid w:val="008A1C46"/>
    <w:rsid w:val="008A1CF1"/>
    <w:rsid w:val="008A22D1"/>
    <w:rsid w:val="008A2662"/>
    <w:rsid w:val="008A29D1"/>
    <w:rsid w:val="008A2A17"/>
    <w:rsid w:val="008A2E5F"/>
    <w:rsid w:val="008A2F2A"/>
    <w:rsid w:val="008A31C9"/>
    <w:rsid w:val="008A3A6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8E5"/>
    <w:rsid w:val="008A4ACF"/>
    <w:rsid w:val="008A4CED"/>
    <w:rsid w:val="008A500B"/>
    <w:rsid w:val="008A556A"/>
    <w:rsid w:val="008A5C84"/>
    <w:rsid w:val="008A5F4F"/>
    <w:rsid w:val="008A63C0"/>
    <w:rsid w:val="008A659F"/>
    <w:rsid w:val="008A65BA"/>
    <w:rsid w:val="008A692C"/>
    <w:rsid w:val="008A6DA5"/>
    <w:rsid w:val="008A6E11"/>
    <w:rsid w:val="008A7184"/>
    <w:rsid w:val="008A7193"/>
    <w:rsid w:val="008A73E1"/>
    <w:rsid w:val="008A75FD"/>
    <w:rsid w:val="008A7A03"/>
    <w:rsid w:val="008A7A69"/>
    <w:rsid w:val="008A7BEE"/>
    <w:rsid w:val="008A7C66"/>
    <w:rsid w:val="008A7F69"/>
    <w:rsid w:val="008B002B"/>
    <w:rsid w:val="008B04C2"/>
    <w:rsid w:val="008B0F23"/>
    <w:rsid w:val="008B1205"/>
    <w:rsid w:val="008B1410"/>
    <w:rsid w:val="008B143F"/>
    <w:rsid w:val="008B16A4"/>
    <w:rsid w:val="008B1768"/>
    <w:rsid w:val="008B1BBC"/>
    <w:rsid w:val="008B1D9F"/>
    <w:rsid w:val="008B20B9"/>
    <w:rsid w:val="008B20C8"/>
    <w:rsid w:val="008B2238"/>
    <w:rsid w:val="008B22A5"/>
    <w:rsid w:val="008B248A"/>
    <w:rsid w:val="008B2633"/>
    <w:rsid w:val="008B29C9"/>
    <w:rsid w:val="008B2D64"/>
    <w:rsid w:val="008B2E38"/>
    <w:rsid w:val="008B308B"/>
    <w:rsid w:val="008B3210"/>
    <w:rsid w:val="008B3293"/>
    <w:rsid w:val="008B3AAD"/>
    <w:rsid w:val="008B3CEC"/>
    <w:rsid w:val="008B3F29"/>
    <w:rsid w:val="008B4110"/>
    <w:rsid w:val="008B4418"/>
    <w:rsid w:val="008B4482"/>
    <w:rsid w:val="008B4533"/>
    <w:rsid w:val="008B4633"/>
    <w:rsid w:val="008B467B"/>
    <w:rsid w:val="008B47F2"/>
    <w:rsid w:val="008B4801"/>
    <w:rsid w:val="008B504B"/>
    <w:rsid w:val="008B5223"/>
    <w:rsid w:val="008B530A"/>
    <w:rsid w:val="008B5433"/>
    <w:rsid w:val="008B5576"/>
    <w:rsid w:val="008B59A7"/>
    <w:rsid w:val="008B5C26"/>
    <w:rsid w:val="008B5DB2"/>
    <w:rsid w:val="008B61FA"/>
    <w:rsid w:val="008B6359"/>
    <w:rsid w:val="008B689F"/>
    <w:rsid w:val="008B6FE2"/>
    <w:rsid w:val="008B7031"/>
    <w:rsid w:val="008B7044"/>
    <w:rsid w:val="008B7070"/>
    <w:rsid w:val="008B76AA"/>
    <w:rsid w:val="008B78A5"/>
    <w:rsid w:val="008B7C43"/>
    <w:rsid w:val="008C00B3"/>
    <w:rsid w:val="008C022B"/>
    <w:rsid w:val="008C0270"/>
    <w:rsid w:val="008C037E"/>
    <w:rsid w:val="008C052C"/>
    <w:rsid w:val="008C0596"/>
    <w:rsid w:val="008C05B2"/>
    <w:rsid w:val="008C0699"/>
    <w:rsid w:val="008C0A2C"/>
    <w:rsid w:val="008C0AA2"/>
    <w:rsid w:val="008C0C30"/>
    <w:rsid w:val="008C0C7E"/>
    <w:rsid w:val="008C0C85"/>
    <w:rsid w:val="008C0EC1"/>
    <w:rsid w:val="008C1581"/>
    <w:rsid w:val="008C163A"/>
    <w:rsid w:val="008C236D"/>
    <w:rsid w:val="008C2B64"/>
    <w:rsid w:val="008C2FE1"/>
    <w:rsid w:val="008C312C"/>
    <w:rsid w:val="008C3195"/>
    <w:rsid w:val="008C32E6"/>
    <w:rsid w:val="008C330D"/>
    <w:rsid w:val="008C3471"/>
    <w:rsid w:val="008C35AF"/>
    <w:rsid w:val="008C36A3"/>
    <w:rsid w:val="008C3709"/>
    <w:rsid w:val="008C384F"/>
    <w:rsid w:val="008C3A8D"/>
    <w:rsid w:val="008C3B96"/>
    <w:rsid w:val="008C3C9C"/>
    <w:rsid w:val="008C3D7C"/>
    <w:rsid w:val="008C3F75"/>
    <w:rsid w:val="008C3FC0"/>
    <w:rsid w:val="008C4008"/>
    <w:rsid w:val="008C40A3"/>
    <w:rsid w:val="008C415F"/>
    <w:rsid w:val="008C4378"/>
    <w:rsid w:val="008C4489"/>
    <w:rsid w:val="008C48C7"/>
    <w:rsid w:val="008C49FE"/>
    <w:rsid w:val="008C4B42"/>
    <w:rsid w:val="008C4BE1"/>
    <w:rsid w:val="008C4D8C"/>
    <w:rsid w:val="008C4D9E"/>
    <w:rsid w:val="008C4DA9"/>
    <w:rsid w:val="008C4E6D"/>
    <w:rsid w:val="008C513A"/>
    <w:rsid w:val="008C52BF"/>
    <w:rsid w:val="008C5321"/>
    <w:rsid w:val="008C534C"/>
    <w:rsid w:val="008C53FB"/>
    <w:rsid w:val="008C5480"/>
    <w:rsid w:val="008C568F"/>
    <w:rsid w:val="008C5694"/>
    <w:rsid w:val="008C595C"/>
    <w:rsid w:val="008C59CA"/>
    <w:rsid w:val="008C59E4"/>
    <w:rsid w:val="008C5BA7"/>
    <w:rsid w:val="008C5BDB"/>
    <w:rsid w:val="008C5E64"/>
    <w:rsid w:val="008C5F6C"/>
    <w:rsid w:val="008C6241"/>
    <w:rsid w:val="008C66EF"/>
    <w:rsid w:val="008C6733"/>
    <w:rsid w:val="008C6953"/>
    <w:rsid w:val="008C6B6F"/>
    <w:rsid w:val="008C6E4D"/>
    <w:rsid w:val="008C6EDD"/>
    <w:rsid w:val="008C70C9"/>
    <w:rsid w:val="008C717B"/>
    <w:rsid w:val="008C7395"/>
    <w:rsid w:val="008C73C9"/>
    <w:rsid w:val="008C7972"/>
    <w:rsid w:val="008C7EB5"/>
    <w:rsid w:val="008D00B4"/>
    <w:rsid w:val="008D0186"/>
    <w:rsid w:val="008D058B"/>
    <w:rsid w:val="008D06B8"/>
    <w:rsid w:val="008D07F6"/>
    <w:rsid w:val="008D0AC0"/>
    <w:rsid w:val="008D0B61"/>
    <w:rsid w:val="008D0E32"/>
    <w:rsid w:val="008D0E83"/>
    <w:rsid w:val="008D0EDB"/>
    <w:rsid w:val="008D1420"/>
    <w:rsid w:val="008D18E2"/>
    <w:rsid w:val="008D18F8"/>
    <w:rsid w:val="008D1959"/>
    <w:rsid w:val="008D19BF"/>
    <w:rsid w:val="008D1A40"/>
    <w:rsid w:val="008D2207"/>
    <w:rsid w:val="008D2245"/>
    <w:rsid w:val="008D233A"/>
    <w:rsid w:val="008D24FB"/>
    <w:rsid w:val="008D2814"/>
    <w:rsid w:val="008D2818"/>
    <w:rsid w:val="008D2A1F"/>
    <w:rsid w:val="008D2E9C"/>
    <w:rsid w:val="008D3007"/>
    <w:rsid w:val="008D30CF"/>
    <w:rsid w:val="008D33B9"/>
    <w:rsid w:val="008D3436"/>
    <w:rsid w:val="008D3451"/>
    <w:rsid w:val="008D345B"/>
    <w:rsid w:val="008D34E9"/>
    <w:rsid w:val="008D3541"/>
    <w:rsid w:val="008D3A6C"/>
    <w:rsid w:val="008D3CF2"/>
    <w:rsid w:val="008D3EA0"/>
    <w:rsid w:val="008D3F65"/>
    <w:rsid w:val="008D3F85"/>
    <w:rsid w:val="008D437C"/>
    <w:rsid w:val="008D44FE"/>
    <w:rsid w:val="008D4ACF"/>
    <w:rsid w:val="008D4BE8"/>
    <w:rsid w:val="008D4D54"/>
    <w:rsid w:val="008D4D7C"/>
    <w:rsid w:val="008D5140"/>
    <w:rsid w:val="008D52A4"/>
    <w:rsid w:val="008D56F7"/>
    <w:rsid w:val="008D57DD"/>
    <w:rsid w:val="008D5C9B"/>
    <w:rsid w:val="008D5D54"/>
    <w:rsid w:val="008D6010"/>
    <w:rsid w:val="008D672A"/>
    <w:rsid w:val="008D6772"/>
    <w:rsid w:val="008D67FA"/>
    <w:rsid w:val="008D6C3F"/>
    <w:rsid w:val="008D6CD2"/>
    <w:rsid w:val="008D6D1D"/>
    <w:rsid w:val="008D70E1"/>
    <w:rsid w:val="008D716D"/>
    <w:rsid w:val="008D729F"/>
    <w:rsid w:val="008D743A"/>
    <w:rsid w:val="008D7474"/>
    <w:rsid w:val="008D78F7"/>
    <w:rsid w:val="008D7CB2"/>
    <w:rsid w:val="008E00BD"/>
    <w:rsid w:val="008E01E1"/>
    <w:rsid w:val="008E05AB"/>
    <w:rsid w:val="008E0784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1969"/>
    <w:rsid w:val="008E1DCB"/>
    <w:rsid w:val="008E1DF0"/>
    <w:rsid w:val="008E2083"/>
    <w:rsid w:val="008E209F"/>
    <w:rsid w:val="008E230E"/>
    <w:rsid w:val="008E2454"/>
    <w:rsid w:val="008E258C"/>
    <w:rsid w:val="008E263F"/>
    <w:rsid w:val="008E26C7"/>
    <w:rsid w:val="008E2751"/>
    <w:rsid w:val="008E2A29"/>
    <w:rsid w:val="008E2E0E"/>
    <w:rsid w:val="008E2E35"/>
    <w:rsid w:val="008E3080"/>
    <w:rsid w:val="008E3142"/>
    <w:rsid w:val="008E3248"/>
    <w:rsid w:val="008E335C"/>
    <w:rsid w:val="008E3BEA"/>
    <w:rsid w:val="008E3EE0"/>
    <w:rsid w:val="008E3F2A"/>
    <w:rsid w:val="008E3F3A"/>
    <w:rsid w:val="008E3FA6"/>
    <w:rsid w:val="008E3FD7"/>
    <w:rsid w:val="008E42D8"/>
    <w:rsid w:val="008E4839"/>
    <w:rsid w:val="008E4C12"/>
    <w:rsid w:val="008E525F"/>
    <w:rsid w:val="008E54E3"/>
    <w:rsid w:val="008E5835"/>
    <w:rsid w:val="008E58F8"/>
    <w:rsid w:val="008E59C1"/>
    <w:rsid w:val="008E5A2C"/>
    <w:rsid w:val="008E60B7"/>
    <w:rsid w:val="008E68D5"/>
    <w:rsid w:val="008E6AF6"/>
    <w:rsid w:val="008E6E32"/>
    <w:rsid w:val="008E7293"/>
    <w:rsid w:val="008E73C5"/>
    <w:rsid w:val="008E7477"/>
    <w:rsid w:val="008E7548"/>
    <w:rsid w:val="008E77B9"/>
    <w:rsid w:val="008E7A12"/>
    <w:rsid w:val="008E7A23"/>
    <w:rsid w:val="008E7CB0"/>
    <w:rsid w:val="008E7F85"/>
    <w:rsid w:val="008F0129"/>
    <w:rsid w:val="008F0380"/>
    <w:rsid w:val="008F07A1"/>
    <w:rsid w:val="008F089E"/>
    <w:rsid w:val="008F0A02"/>
    <w:rsid w:val="008F0E4C"/>
    <w:rsid w:val="008F0EE1"/>
    <w:rsid w:val="008F1149"/>
    <w:rsid w:val="008F1336"/>
    <w:rsid w:val="008F1422"/>
    <w:rsid w:val="008F15C8"/>
    <w:rsid w:val="008F17BD"/>
    <w:rsid w:val="008F17D7"/>
    <w:rsid w:val="008F1857"/>
    <w:rsid w:val="008F196A"/>
    <w:rsid w:val="008F1E99"/>
    <w:rsid w:val="008F1F68"/>
    <w:rsid w:val="008F207B"/>
    <w:rsid w:val="008F21EB"/>
    <w:rsid w:val="008F2604"/>
    <w:rsid w:val="008F26C0"/>
    <w:rsid w:val="008F2774"/>
    <w:rsid w:val="008F28C9"/>
    <w:rsid w:val="008F2B20"/>
    <w:rsid w:val="008F2FE2"/>
    <w:rsid w:val="008F336C"/>
    <w:rsid w:val="008F362A"/>
    <w:rsid w:val="008F3711"/>
    <w:rsid w:val="008F3A93"/>
    <w:rsid w:val="008F3DC9"/>
    <w:rsid w:val="008F3E05"/>
    <w:rsid w:val="008F3FAC"/>
    <w:rsid w:val="008F4178"/>
    <w:rsid w:val="008F41EA"/>
    <w:rsid w:val="008F4274"/>
    <w:rsid w:val="008F4284"/>
    <w:rsid w:val="008F4290"/>
    <w:rsid w:val="008F42A5"/>
    <w:rsid w:val="008F44D4"/>
    <w:rsid w:val="008F473E"/>
    <w:rsid w:val="008F48D0"/>
    <w:rsid w:val="008F4923"/>
    <w:rsid w:val="008F49E6"/>
    <w:rsid w:val="008F4AAD"/>
    <w:rsid w:val="008F4DC6"/>
    <w:rsid w:val="008F4E92"/>
    <w:rsid w:val="008F5204"/>
    <w:rsid w:val="008F52D3"/>
    <w:rsid w:val="008F531F"/>
    <w:rsid w:val="008F53CE"/>
    <w:rsid w:val="008F5418"/>
    <w:rsid w:val="008F5911"/>
    <w:rsid w:val="008F5A52"/>
    <w:rsid w:val="008F5A69"/>
    <w:rsid w:val="008F5A9F"/>
    <w:rsid w:val="008F5B2E"/>
    <w:rsid w:val="008F5BF1"/>
    <w:rsid w:val="008F5CF6"/>
    <w:rsid w:val="008F630E"/>
    <w:rsid w:val="008F66DB"/>
    <w:rsid w:val="008F67FF"/>
    <w:rsid w:val="008F69EC"/>
    <w:rsid w:val="008F7302"/>
    <w:rsid w:val="008F7698"/>
    <w:rsid w:val="008F78AA"/>
    <w:rsid w:val="008F7916"/>
    <w:rsid w:val="008F7966"/>
    <w:rsid w:val="008F7A4B"/>
    <w:rsid w:val="008F7C6B"/>
    <w:rsid w:val="0090020B"/>
    <w:rsid w:val="0090037E"/>
    <w:rsid w:val="009005E3"/>
    <w:rsid w:val="009006E0"/>
    <w:rsid w:val="00900971"/>
    <w:rsid w:val="00901126"/>
    <w:rsid w:val="00901306"/>
    <w:rsid w:val="0090159E"/>
    <w:rsid w:val="009017ED"/>
    <w:rsid w:val="009018C5"/>
    <w:rsid w:val="009018CC"/>
    <w:rsid w:val="00901B83"/>
    <w:rsid w:val="0090201A"/>
    <w:rsid w:val="009021F6"/>
    <w:rsid w:val="00902242"/>
    <w:rsid w:val="00902687"/>
    <w:rsid w:val="00902A67"/>
    <w:rsid w:val="00902B38"/>
    <w:rsid w:val="00902C56"/>
    <w:rsid w:val="00902E6A"/>
    <w:rsid w:val="0090316B"/>
    <w:rsid w:val="009031F3"/>
    <w:rsid w:val="00903237"/>
    <w:rsid w:val="009032B2"/>
    <w:rsid w:val="00903323"/>
    <w:rsid w:val="00903662"/>
    <w:rsid w:val="00903A57"/>
    <w:rsid w:val="00903A9F"/>
    <w:rsid w:val="00903CC3"/>
    <w:rsid w:val="00903E8E"/>
    <w:rsid w:val="00903EF4"/>
    <w:rsid w:val="0090436B"/>
    <w:rsid w:val="0090466D"/>
    <w:rsid w:val="009046C3"/>
    <w:rsid w:val="009047D0"/>
    <w:rsid w:val="009048A3"/>
    <w:rsid w:val="00904AD4"/>
    <w:rsid w:val="00905243"/>
    <w:rsid w:val="0090553E"/>
    <w:rsid w:val="0090554C"/>
    <w:rsid w:val="009055C6"/>
    <w:rsid w:val="00905609"/>
    <w:rsid w:val="00905640"/>
    <w:rsid w:val="0090569E"/>
    <w:rsid w:val="00905703"/>
    <w:rsid w:val="00905E86"/>
    <w:rsid w:val="009060BD"/>
    <w:rsid w:val="0090610C"/>
    <w:rsid w:val="009061BF"/>
    <w:rsid w:val="009061EB"/>
    <w:rsid w:val="0090637F"/>
    <w:rsid w:val="00906423"/>
    <w:rsid w:val="0090652D"/>
    <w:rsid w:val="00906969"/>
    <w:rsid w:val="00906BC5"/>
    <w:rsid w:val="00906CCD"/>
    <w:rsid w:val="00906EA9"/>
    <w:rsid w:val="00907165"/>
    <w:rsid w:val="00907300"/>
    <w:rsid w:val="0090770E"/>
    <w:rsid w:val="009078E1"/>
    <w:rsid w:val="00907A54"/>
    <w:rsid w:val="00907A5E"/>
    <w:rsid w:val="00907AC7"/>
    <w:rsid w:val="00907DE8"/>
    <w:rsid w:val="00907EB8"/>
    <w:rsid w:val="00910011"/>
    <w:rsid w:val="00910070"/>
    <w:rsid w:val="00910255"/>
    <w:rsid w:val="0091054C"/>
    <w:rsid w:val="0091061A"/>
    <w:rsid w:val="00910B4B"/>
    <w:rsid w:val="00910B9F"/>
    <w:rsid w:val="00910DAA"/>
    <w:rsid w:val="00910E66"/>
    <w:rsid w:val="009111ED"/>
    <w:rsid w:val="00911719"/>
    <w:rsid w:val="009117A5"/>
    <w:rsid w:val="009117E3"/>
    <w:rsid w:val="00911818"/>
    <w:rsid w:val="00911858"/>
    <w:rsid w:val="009119DD"/>
    <w:rsid w:val="00911BF8"/>
    <w:rsid w:val="00911C6C"/>
    <w:rsid w:val="00911C97"/>
    <w:rsid w:val="00911FB0"/>
    <w:rsid w:val="009121AD"/>
    <w:rsid w:val="0091253D"/>
    <w:rsid w:val="0091265B"/>
    <w:rsid w:val="0091281F"/>
    <w:rsid w:val="009128D4"/>
    <w:rsid w:val="009129EB"/>
    <w:rsid w:val="00912A0A"/>
    <w:rsid w:val="00912B2A"/>
    <w:rsid w:val="00912CCC"/>
    <w:rsid w:val="00913187"/>
    <w:rsid w:val="009131AD"/>
    <w:rsid w:val="00913304"/>
    <w:rsid w:val="0091348A"/>
    <w:rsid w:val="00913819"/>
    <w:rsid w:val="00913A42"/>
    <w:rsid w:val="00913D8D"/>
    <w:rsid w:val="0091427D"/>
    <w:rsid w:val="009143ED"/>
    <w:rsid w:val="0091488B"/>
    <w:rsid w:val="00914A0A"/>
    <w:rsid w:val="00914B53"/>
    <w:rsid w:val="00914BAD"/>
    <w:rsid w:val="00914C9E"/>
    <w:rsid w:val="00914EBD"/>
    <w:rsid w:val="0091514E"/>
    <w:rsid w:val="0091525B"/>
    <w:rsid w:val="0091528F"/>
    <w:rsid w:val="00915404"/>
    <w:rsid w:val="009155D9"/>
    <w:rsid w:val="00915919"/>
    <w:rsid w:val="00915927"/>
    <w:rsid w:val="0091598C"/>
    <w:rsid w:val="00915B3F"/>
    <w:rsid w:val="00915C51"/>
    <w:rsid w:val="00915DEC"/>
    <w:rsid w:val="00915FD7"/>
    <w:rsid w:val="00916147"/>
    <w:rsid w:val="009163F3"/>
    <w:rsid w:val="00916901"/>
    <w:rsid w:val="00916C46"/>
    <w:rsid w:val="00916E23"/>
    <w:rsid w:val="00916E67"/>
    <w:rsid w:val="00916F7A"/>
    <w:rsid w:val="0091711F"/>
    <w:rsid w:val="00917238"/>
    <w:rsid w:val="00917297"/>
    <w:rsid w:val="009177D5"/>
    <w:rsid w:val="0091799B"/>
    <w:rsid w:val="00917AF0"/>
    <w:rsid w:val="00917B0F"/>
    <w:rsid w:val="00917CFF"/>
    <w:rsid w:val="00917D22"/>
    <w:rsid w:val="00917FD8"/>
    <w:rsid w:val="0092018A"/>
    <w:rsid w:val="0092033D"/>
    <w:rsid w:val="009203C0"/>
    <w:rsid w:val="00920440"/>
    <w:rsid w:val="009208B0"/>
    <w:rsid w:val="00920AD7"/>
    <w:rsid w:val="00920CDE"/>
    <w:rsid w:val="00921053"/>
    <w:rsid w:val="00921074"/>
    <w:rsid w:val="009210D2"/>
    <w:rsid w:val="0092145B"/>
    <w:rsid w:val="0092148C"/>
    <w:rsid w:val="00921492"/>
    <w:rsid w:val="00921575"/>
    <w:rsid w:val="0092182E"/>
    <w:rsid w:val="00921AE9"/>
    <w:rsid w:val="00921BED"/>
    <w:rsid w:val="00921C0F"/>
    <w:rsid w:val="00921D7C"/>
    <w:rsid w:val="00921E2D"/>
    <w:rsid w:val="00921E77"/>
    <w:rsid w:val="00921FC4"/>
    <w:rsid w:val="00922281"/>
    <w:rsid w:val="009226AE"/>
    <w:rsid w:val="009229AD"/>
    <w:rsid w:val="00922C0E"/>
    <w:rsid w:val="00922C45"/>
    <w:rsid w:val="00922E55"/>
    <w:rsid w:val="00923045"/>
    <w:rsid w:val="00923058"/>
    <w:rsid w:val="009232B0"/>
    <w:rsid w:val="0092334F"/>
    <w:rsid w:val="009233BB"/>
    <w:rsid w:val="0092366C"/>
    <w:rsid w:val="0092380F"/>
    <w:rsid w:val="00923968"/>
    <w:rsid w:val="00923A41"/>
    <w:rsid w:val="00923A8A"/>
    <w:rsid w:val="00923AB8"/>
    <w:rsid w:val="00923B22"/>
    <w:rsid w:val="00923C09"/>
    <w:rsid w:val="00923C2B"/>
    <w:rsid w:val="0092406E"/>
    <w:rsid w:val="00924388"/>
    <w:rsid w:val="009243C2"/>
    <w:rsid w:val="0092445E"/>
    <w:rsid w:val="0092486D"/>
    <w:rsid w:val="00924C1F"/>
    <w:rsid w:val="00924CE1"/>
    <w:rsid w:val="00924E51"/>
    <w:rsid w:val="009252A5"/>
    <w:rsid w:val="00925BFF"/>
    <w:rsid w:val="00925D49"/>
    <w:rsid w:val="00926088"/>
    <w:rsid w:val="009261A0"/>
    <w:rsid w:val="009261BD"/>
    <w:rsid w:val="00926396"/>
    <w:rsid w:val="009265E3"/>
    <w:rsid w:val="009267CC"/>
    <w:rsid w:val="009267FD"/>
    <w:rsid w:val="00926804"/>
    <w:rsid w:val="0092693B"/>
    <w:rsid w:val="00926976"/>
    <w:rsid w:val="00926A88"/>
    <w:rsid w:val="00926C3D"/>
    <w:rsid w:val="00926CBE"/>
    <w:rsid w:val="00927012"/>
    <w:rsid w:val="0092719C"/>
    <w:rsid w:val="009272D1"/>
    <w:rsid w:val="00927418"/>
    <w:rsid w:val="00927A78"/>
    <w:rsid w:val="00927B0C"/>
    <w:rsid w:val="00927B7F"/>
    <w:rsid w:val="00927DF7"/>
    <w:rsid w:val="00927ECB"/>
    <w:rsid w:val="00927FFC"/>
    <w:rsid w:val="009300F1"/>
    <w:rsid w:val="009301D9"/>
    <w:rsid w:val="0093023C"/>
    <w:rsid w:val="00930468"/>
    <w:rsid w:val="00930657"/>
    <w:rsid w:val="00930660"/>
    <w:rsid w:val="009309B1"/>
    <w:rsid w:val="00930ECD"/>
    <w:rsid w:val="009312D6"/>
    <w:rsid w:val="00931777"/>
    <w:rsid w:val="009322C8"/>
    <w:rsid w:val="00932319"/>
    <w:rsid w:val="0093234E"/>
    <w:rsid w:val="00932657"/>
    <w:rsid w:val="00932782"/>
    <w:rsid w:val="0093297C"/>
    <w:rsid w:val="00932B25"/>
    <w:rsid w:val="00932D00"/>
    <w:rsid w:val="00932FCD"/>
    <w:rsid w:val="00933065"/>
    <w:rsid w:val="00933074"/>
    <w:rsid w:val="0093313F"/>
    <w:rsid w:val="009331AA"/>
    <w:rsid w:val="00933430"/>
    <w:rsid w:val="0093344A"/>
    <w:rsid w:val="00933522"/>
    <w:rsid w:val="009335F1"/>
    <w:rsid w:val="0093383B"/>
    <w:rsid w:val="00933870"/>
    <w:rsid w:val="00933A2E"/>
    <w:rsid w:val="00933A7C"/>
    <w:rsid w:val="00933AAE"/>
    <w:rsid w:val="00933C9B"/>
    <w:rsid w:val="00933E85"/>
    <w:rsid w:val="00934138"/>
    <w:rsid w:val="0093425A"/>
    <w:rsid w:val="009344CF"/>
    <w:rsid w:val="009344EB"/>
    <w:rsid w:val="00934574"/>
    <w:rsid w:val="0093487B"/>
    <w:rsid w:val="00934C8C"/>
    <w:rsid w:val="00935052"/>
    <w:rsid w:val="00935595"/>
    <w:rsid w:val="009356CE"/>
    <w:rsid w:val="00935721"/>
    <w:rsid w:val="00935A9D"/>
    <w:rsid w:val="00935B19"/>
    <w:rsid w:val="00935B2A"/>
    <w:rsid w:val="00935C5F"/>
    <w:rsid w:val="009363DA"/>
    <w:rsid w:val="00936598"/>
    <w:rsid w:val="00936CBF"/>
    <w:rsid w:val="00936DC9"/>
    <w:rsid w:val="00937117"/>
    <w:rsid w:val="0093716D"/>
    <w:rsid w:val="009371D9"/>
    <w:rsid w:val="0093764F"/>
    <w:rsid w:val="00937A67"/>
    <w:rsid w:val="00937AF9"/>
    <w:rsid w:val="00937ECB"/>
    <w:rsid w:val="00940113"/>
    <w:rsid w:val="009401A9"/>
    <w:rsid w:val="0094027E"/>
    <w:rsid w:val="0094030E"/>
    <w:rsid w:val="00940320"/>
    <w:rsid w:val="00940330"/>
    <w:rsid w:val="00940885"/>
    <w:rsid w:val="00940AB9"/>
    <w:rsid w:val="00940AD2"/>
    <w:rsid w:val="00940C14"/>
    <w:rsid w:val="009414FC"/>
    <w:rsid w:val="009415C4"/>
    <w:rsid w:val="009417A9"/>
    <w:rsid w:val="009417E0"/>
    <w:rsid w:val="00941A57"/>
    <w:rsid w:val="00941ABE"/>
    <w:rsid w:val="00941B66"/>
    <w:rsid w:val="00941B73"/>
    <w:rsid w:val="00941D92"/>
    <w:rsid w:val="0094203A"/>
    <w:rsid w:val="0094222D"/>
    <w:rsid w:val="00942624"/>
    <w:rsid w:val="0094269D"/>
    <w:rsid w:val="00942941"/>
    <w:rsid w:val="009431AC"/>
    <w:rsid w:val="00943332"/>
    <w:rsid w:val="009433D2"/>
    <w:rsid w:val="00943650"/>
    <w:rsid w:val="00943865"/>
    <w:rsid w:val="009438C7"/>
    <w:rsid w:val="00943A26"/>
    <w:rsid w:val="00943AAD"/>
    <w:rsid w:val="00943C42"/>
    <w:rsid w:val="00943DD3"/>
    <w:rsid w:val="00943E9A"/>
    <w:rsid w:val="00943FF9"/>
    <w:rsid w:val="00944096"/>
    <w:rsid w:val="00944287"/>
    <w:rsid w:val="00944344"/>
    <w:rsid w:val="009443E7"/>
    <w:rsid w:val="00944454"/>
    <w:rsid w:val="00944586"/>
    <w:rsid w:val="009445E7"/>
    <w:rsid w:val="00944929"/>
    <w:rsid w:val="00944D71"/>
    <w:rsid w:val="00944DE9"/>
    <w:rsid w:val="009451DD"/>
    <w:rsid w:val="00945424"/>
    <w:rsid w:val="00945558"/>
    <w:rsid w:val="00945F21"/>
    <w:rsid w:val="00946027"/>
    <w:rsid w:val="00946064"/>
    <w:rsid w:val="00946388"/>
    <w:rsid w:val="009465BF"/>
    <w:rsid w:val="00946894"/>
    <w:rsid w:val="00946C9C"/>
    <w:rsid w:val="00946E4D"/>
    <w:rsid w:val="00946E52"/>
    <w:rsid w:val="00947364"/>
    <w:rsid w:val="009479E1"/>
    <w:rsid w:val="00947BBF"/>
    <w:rsid w:val="00947DC0"/>
    <w:rsid w:val="00947F6C"/>
    <w:rsid w:val="00950301"/>
    <w:rsid w:val="00950435"/>
    <w:rsid w:val="009504EC"/>
    <w:rsid w:val="00950933"/>
    <w:rsid w:val="00950DC8"/>
    <w:rsid w:val="00950DF2"/>
    <w:rsid w:val="00950E27"/>
    <w:rsid w:val="00950F19"/>
    <w:rsid w:val="00950F67"/>
    <w:rsid w:val="00950F78"/>
    <w:rsid w:val="0095120B"/>
    <w:rsid w:val="00951426"/>
    <w:rsid w:val="0095193D"/>
    <w:rsid w:val="00951CC5"/>
    <w:rsid w:val="00951DFA"/>
    <w:rsid w:val="00951E5D"/>
    <w:rsid w:val="00951F1F"/>
    <w:rsid w:val="009521EE"/>
    <w:rsid w:val="00952580"/>
    <w:rsid w:val="009526DD"/>
    <w:rsid w:val="009526F5"/>
    <w:rsid w:val="0095281C"/>
    <w:rsid w:val="0095289F"/>
    <w:rsid w:val="00952C58"/>
    <w:rsid w:val="00952D0D"/>
    <w:rsid w:val="00952D60"/>
    <w:rsid w:val="00952FA1"/>
    <w:rsid w:val="00953016"/>
    <w:rsid w:val="009536CA"/>
    <w:rsid w:val="009538C3"/>
    <w:rsid w:val="00953AE9"/>
    <w:rsid w:val="00953DEC"/>
    <w:rsid w:val="00953F46"/>
    <w:rsid w:val="00954514"/>
    <w:rsid w:val="00954706"/>
    <w:rsid w:val="00954766"/>
    <w:rsid w:val="009549C8"/>
    <w:rsid w:val="00954A66"/>
    <w:rsid w:val="0095500A"/>
    <w:rsid w:val="00955043"/>
    <w:rsid w:val="0095510A"/>
    <w:rsid w:val="0095564C"/>
    <w:rsid w:val="00955CEE"/>
    <w:rsid w:val="00955D73"/>
    <w:rsid w:val="00955EEB"/>
    <w:rsid w:val="00955FBD"/>
    <w:rsid w:val="009563DA"/>
    <w:rsid w:val="0095690F"/>
    <w:rsid w:val="009569FD"/>
    <w:rsid w:val="00956AE7"/>
    <w:rsid w:val="00956BB4"/>
    <w:rsid w:val="00956C63"/>
    <w:rsid w:val="00956EC5"/>
    <w:rsid w:val="00956F48"/>
    <w:rsid w:val="00956FCB"/>
    <w:rsid w:val="00957458"/>
    <w:rsid w:val="00957998"/>
    <w:rsid w:val="00957DF9"/>
    <w:rsid w:val="00957F14"/>
    <w:rsid w:val="00957FC1"/>
    <w:rsid w:val="00960159"/>
    <w:rsid w:val="0096039A"/>
    <w:rsid w:val="00960668"/>
    <w:rsid w:val="009606CE"/>
    <w:rsid w:val="0096096A"/>
    <w:rsid w:val="00960FB9"/>
    <w:rsid w:val="0096108F"/>
    <w:rsid w:val="0096109E"/>
    <w:rsid w:val="009612DF"/>
    <w:rsid w:val="00961588"/>
    <w:rsid w:val="00961902"/>
    <w:rsid w:val="009620A1"/>
    <w:rsid w:val="00962222"/>
    <w:rsid w:val="009623A1"/>
    <w:rsid w:val="0096243E"/>
    <w:rsid w:val="00962453"/>
    <w:rsid w:val="0096278E"/>
    <w:rsid w:val="00962925"/>
    <w:rsid w:val="00962A56"/>
    <w:rsid w:val="00962BD1"/>
    <w:rsid w:val="00962EF5"/>
    <w:rsid w:val="00962F89"/>
    <w:rsid w:val="00962F9D"/>
    <w:rsid w:val="00963034"/>
    <w:rsid w:val="0096315B"/>
    <w:rsid w:val="0096321E"/>
    <w:rsid w:val="009635BC"/>
    <w:rsid w:val="00963803"/>
    <w:rsid w:val="00963A25"/>
    <w:rsid w:val="00963A28"/>
    <w:rsid w:val="00963BB2"/>
    <w:rsid w:val="00963C1E"/>
    <w:rsid w:val="00963C4D"/>
    <w:rsid w:val="00963E02"/>
    <w:rsid w:val="00964676"/>
    <w:rsid w:val="00964805"/>
    <w:rsid w:val="0096494F"/>
    <w:rsid w:val="00964D0D"/>
    <w:rsid w:val="0096529E"/>
    <w:rsid w:val="009654DD"/>
    <w:rsid w:val="00965599"/>
    <w:rsid w:val="009655C9"/>
    <w:rsid w:val="0096577D"/>
    <w:rsid w:val="00965787"/>
    <w:rsid w:val="00965C17"/>
    <w:rsid w:val="00965CA1"/>
    <w:rsid w:val="00965D71"/>
    <w:rsid w:val="00966113"/>
    <w:rsid w:val="009661A0"/>
    <w:rsid w:val="0096631B"/>
    <w:rsid w:val="00966432"/>
    <w:rsid w:val="00966564"/>
    <w:rsid w:val="0096680B"/>
    <w:rsid w:val="0096686A"/>
    <w:rsid w:val="009668B9"/>
    <w:rsid w:val="009669ED"/>
    <w:rsid w:val="00966DEB"/>
    <w:rsid w:val="00967038"/>
    <w:rsid w:val="00967081"/>
    <w:rsid w:val="009672A3"/>
    <w:rsid w:val="009672B0"/>
    <w:rsid w:val="00967622"/>
    <w:rsid w:val="009676EC"/>
    <w:rsid w:val="00967ABE"/>
    <w:rsid w:val="00967D7E"/>
    <w:rsid w:val="00967E22"/>
    <w:rsid w:val="00967E40"/>
    <w:rsid w:val="00967EC4"/>
    <w:rsid w:val="009700E0"/>
    <w:rsid w:val="00970400"/>
    <w:rsid w:val="009704BA"/>
    <w:rsid w:val="0097069F"/>
    <w:rsid w:val="009706B3"/>
    <w:rsid w:val="0097082A"/>
    <w:rsid w:val="009709F5"/>
    <w:rsid w:val="00970CFB"/>
    <w:rsid w:val="00970E67"/>
    <w:rsid w:val="00970EE3"/>
    <w:rsid w:val="00971113"/>
    <w:rsid w:val="0097131A"/>
    <w:rsid w:val="00971467"/>
    <w:rsid w:val="00971563"/>
    <w:rsid w:val="00971B39"/>
    <w:rsid w:val="0097237C"/>
    <w:rsid w:val="009723AA"/>
    <w:rsid w:val="009723E1"/>
    <w:rsid w:val="009725D5"/>
    <w:rsid w:val="009726CC"/>
    <w:rsid w:val="009727E3"/>
    <w:rsid w:val="0097290D"/>
    <w:rsid w:val="0097297E"/>
    <w:rsid w:val="00972AAD"/>
    <w:rsid w:val="00972B9D"/>
    <w:rsid w:val="00972D4B"/>
    <w:rsid w:val="00972EC7"/>
    <w:rsid w:val="00972F39"/>
    <w:rsid w:val="00972F61"/>
    <w:rsid w:val="00972F6C"/>
    <w:rsid w:val="009731FB"/>
    <w:rsid w:val="0097383F"/>
    <w:rsid w:val="009738B3"/>
    <w:rsid w:val="00973A53"/>
    <w:rsid w:val="00973C2B"/>
    <w:rsid w:val="00973CAC"/>
    <w:rsid w:val="00974470"/>
    <w:rsid w:val="00974664"/>
    <w:rsid w:val="0097468E"/>
    <w:rsid w:val="00974A10"/>
    <w:rsid w:val="00974B80"/>
    <w:rsid w:val="00974CA8"/>
    <w:rsid w:val="00974F54"/>
    <w:rsid w:val="00975042"/>
    <w:rsid w:val="009750B3"/>
    <w:rsid w:val="00975349"/>
    <w:rsid w:val="009754AB"/>
    <w:rsid w:val="0097577C"/>
    <w:rsid w:val="00975787"/>
    <w:rsid w:val="009759DE"/>
    <w:rsid w:val="00975AD0"/>
    <w:rsid w:val="0097606F"/>
    <w:rsid w:val="009760DB"/>
    <w:rsid w:val="0097620E"/>
    <w:rsid w:val="00976356"/>
    <w:rsid w:val="009765E4"/>
    <w:rsid w:val="00976656"/>
    <w:rsid w:val="00976D23"/>
    <w:rsid w:val="00976D5E"/>
    <w:rsid w:val="009770ED"/>
    <w:rsid w:val="009773CD"/>
    <w:rsid w:val="009774F4"/>
    <w:rsid w:val="0097779E"/>
    <w:rsid w:val="009777CB"/>
    <w:rsid w:val="00977846"/>
    <w:rsid w:val="009779DA"/>
    <w:rsid w:val="009779E3"/>
    <w:rsid w:val="00977A8B"/>
    <w:rsid w:val="00977AB0"/>
    <w:rsid w:val="00977B28"/>
    <w:rsid w:val="00977BBB"/>
    <w:rsid w:val="00977BE1"/>
    <w:rsid w:val="00980164"/>
    <w:rsid w:val="0098017B"/>
    <w:rsid w:val="00980A4B"/>
    <w:rsid w:val="00980ADF"/>
    <w:rsid w:val="00980CC8"/>
    <w:rsid w:val="00980E8B"/>
    <w:rsid w:val="00980F47"/>
    <w:rsid w:val="009810A4"/>
    <w:rsid w:val="00981356"/>
    <w:rsid w:val="00981374"/>
    <w:rsid w:val="009813F2"/>
    <w:rsid w:val="00981474"/>
    <w:rsid w:val="0098164E"/>
    <w:rsid w:val="00981934"/>
    <w:rsid w:val="00981957"/>
    <w:rsid w:val="00981CB2"/>
    <w:rsid w:val="0098207D"/>
    <w:rsid w:val="00982249"/>
    <w:rsid w:val="009822C6"/>
    <w:rsid w:val="00982D57"/>
    <w:rsid w:val="009835ED"/>
    <w:rsid w:val="0098384D"/>
    <w:rsid w:val="0098384E"/>
    <w:rsid w:val="00983A52"/>
    <w:rsid w:val="00983F97"/>
    <w:rsid w:val="009840A2"/>
    <w:rsid w:val="009841EA"/>
    <w:rsid w:val="0098433F"/>
    <w:rsid w:val="0098446D"/>
    <w:rsid w:val="00984760"/>
    <w:rsid w:val="009847DF"/>
    <w:rsid w:val="00984890"/>
    <w:rsid w:val="00984A0E"/>
    <w:rsid w:val="00984AE0"/>
    <w:rsid w:val="00985403"/>
    <w:rsid w:val="0098559B"/>
    <w:rsid w:val="009857F6"/>
    <w:rsid w:val="0098580D"/>
    <w:rsid w:val="00985942"/>
    <w:rsid w:val="00985B77"/>
    <w:rsid w:val="00985F8F"/>
    <w:rsid w:val="00986139"/>
    <w:rsid w:val="009861E5"/>
    <w:rsid w:val="0098635C"/>
    <w:rsid w:val="0098638B"/>
    <w:rsid w:val="009863E6"/>
    <w:rsid w:val="009864A9"/>
    <w:rsid w:val="009867BA"/>
    <w:rsid w:val="009869C2"/>
    <w:rsid w:val="009869D2"/>
    <w:rsid w:val="00986AE3"/>
    <w:rsid w:val="00986DB3"/>
    <w:rsid w:val="0098791B"/>
    <w:rsid w:val="00987A06"/>
    <w:rsid w:val="00987A0D"/>
    <w:rsid w:val="00987B7D"/>
    <w:rsid w:val="009902A2"/>
    <w:rsid w:val="00990DCF"/>
    <w:rsid w:val="00990E63"/>
    <w:rsid w:val="0099104B"/>
    <w:rsid w:val="00991137"/>
    <w:rsid w:val="00991206"/>
    <w:rsid w:val="009916AD"/>
    <w:rsid w:val="009916C2"/>
    <w:rsid w:val="009919CC"/>
    <w:rsid w:val="00991A0F"/>
    <w:rsid w:val="00991EA8"/>
    <w:rsid w:val="00992245"/>
    <w:rsid w:val="00992405"/>
    <w:rsid w:val="00992769"/>
    <w:rsid w:val="0099283A"/>
    <w:rsid w:val="009928CB"/>
    <w:rsid w:val="00992F4A"/>
    <w:rsid w:val="0099346F"/>
    <w:rsid w:val="00993949"/>
    <w:rsid w:val="00993991"/>
    <w:rsid w:val="00993B03"/>
    <w:rsid w:val="00993E2E"/>
    <w:rsid w:val="00993FE9"/>
    <w:rsid w:val="00994623"/>
    <w:rsid w:val="00994822"/>
    <w:rsid w:val="009949B1"/>
    <w:rsid w:val="00994F12"/>
    <w:rsid w:val="00994F5B"/>
    <w:rsid w:val="009950B5"/>
    <w:rsid w:val="00995392"/>
    <w:rsid w:val="00995975"/>
    <w:rsid w:val="00995B17"/>
    <w:rsid w:val="00995C22"/>
    <w:rsid w:val="00996132"/>
    <w:rsid w:val="0099622D"/>
    <w:rsid w:val="00996446"/>
    <w:rsid w:val="0099659D"/>
    <w:rsid w:val="00996778"/>
    <w:rsid w:val="009969E5"/>
    <w:rsid w:val="009969E7"/>
    <w:rsid w:val="00996A55"/>
    <w:rsid w:val="00996B89"/>
    <w:rsid w:val="00996CF7"/>
    <w:rsid w:val="009979AD"/>
    <w:rsid w:val="00997B73"/>
    <w:rsid w:val="009A01AB"/>
    <w:rsid w:val="009A02C2"/>
    <w:rsid w:val="009A031E"/>
    <w:rsid w:val="009A0353"/>
    <w:rsid w:val="009A0854"/>
    <w:rsid w:val="009A0DE2"/>
    <w:rsid w:val="009A107A"/>
    <w:rsid w:val="009A135D"/>
    <w:rsid w:val="009A1448"/>
    <w:rsid w:val="009A15BC"/>
    <w:rsid w:val="009A16C1"/>
    <w:rsid w:val="009A178F"/>
    <w:rsid w:val="009A18AA"/>
    <w:rsid w:val="009A1C3C"/>
    <w:rsid w:val="009A1E0F"/>
    <w:rsid w:val="009A1E6A"/>
    <w:rsid w:val="009A226B"/>
    <w:rsid w:val="009A2483"/>
    <w:rsid w:val="009A260A"/>
    <w:rsid w:val="009A2714"/>
    <w:rsid w:val="009A2A0B"/>
    <w:rsid w:val="009A30E7"/>
    <w:rsid w:val="009A3190"/>
    <w:rsid w:val="009A31CB"/>
    <w:rsid w:val="009A352C"/>
    <w:rsid w:val="009A360E"/>
    <w:rsid w:val="009A3FBA"/>
    <w:rsid w:val="009A4471"/>
    <w:rsid w:val="009A46CE"/>
    <w:rsid w:val="009A49F0"/>
    <w:rsid w:val="009A505D"/>
    <w:rsid w:val="009A5232"/>
    <w:rsid w:val="009A52BF"/>
    <w:rsid w:val="009A5447"/>
    <w:rsid w:val="009A5B87"/>
    <w:rsid w:val="009A5C93"/>
    <w:rsid w:val="009A60BA"/>
    <w:rsid w:val="009A6109"/>
    <w:rsid w:val="009A6519"/>
    <w:rsid w:val="009A6824"/>
    <w:rsid w:val="009A6851"/>
    <w:rsid w:val="009A696E"/>
    <w:rsid w:val="009A6980"/>
    <w:rsid w:val="009A6CDA"/>
    <w:rsid w:val="009A6CEF"/>
    <w:rsid w:val="009A7496"/>
    <w:rsid w:val="009A7A6B"/>
    <w:rsid w:val="009A7CDF"/>
    <w:rsid w:val="009A7F2E"/>
    <w:rsid w:val="009B0360"/>
    <w:rsid w:val="009B06A9"/>
    <w:rsid w:val="009B07B0"/>
    <w:rsid w:val="009B0992"/>
    <w:rsid w:val="009B0A46"/>
    <w:rsid w:val="009B0B56"/>
    <w:rsid w:val="009B0F2F"/>
    <w:rsid w:val="009B0F5F"/>
    <w:rsid w:val="009B119F"/>
    <w:rsid w:val="009B12D3"/>
    <w:rsid w:val="009B14EE"/>
    <w:rsid w:val="009B15AB"/>
    <w:rsid w:val="009B16AC"/>
    <w:rsid w:val="009B18ED"/>
    <w:rsid w:val="009B1AC4"/>
    <w:rsid w:val="009B1AFF"/>
    <w:rsid w:val="009B2002"/>
    <w:rsid w:val="009B2266"/>
    <w:rsid w:val="009B22DC"/>
    <w:rsid w:val="009B2472"/>
    <w:rsid w:val="009B2583"/>
    <w:rsid w:val="009B258A"/>
    <w:rsid w:val="009B26AB"/>
    <w:rsid w:val="009B2894"/>
    <w:rsid w:val="009B28D5"/>
    <w:rsid w:val="009B2908"/>
    <w:rsid w:val="009B298A"/>
    <w:rsid w:val="009B2AA9"/>
    <w:rsid w:val="009B2B08"/>
    <w:rsid w:val="009B2DB7"/>
    <w:rsid w:val="009B2F70"/>
    <w:rsid w:val="009B36EE"/>
    <w:rsid w:val="009B3909"/>
    <w:rsid w:val="009B3929"/>
    <w:rsid w:val="009B3B6A"/>
    <w:rsid w:val="009B3E24"/>
    <w:rsid w:val="009B440B"/>
    <w:rsid w:val="009B4514"/>
    <w:rsid w:val="009B4B4C"/>
    <w:rsid w:val="009B4CD1"/>
    <w:rsid w:val="009B50A2"/>
    <w:rsid w:val="009B50ED"/>
    <w:rsid w:val="009B53ED"/>
    <w:rsid w:val="009B53F8"/>
    <w:rsid w:val="009B543B"/>
    <w:rsid w:val="009B5AEC"/>
    <w:rsid w:val="009B5D32"/>
    <w:rsid w:val="009B5F90"/>
    <w:rsid w:val="009B62F6"/>
    <w:rsid w:val="009B64C9"/>
    <w:rsid w:val="009B66E8"/>
    <w:rsid w:val="009B67C7"/>
    <w:rsid w:val="009B6808"/>
    <w:rsid w:val="009B6ACA"/>
    <w:rsid w:val="009B6B00"/>
    <w:rsid w:val="009B6B96"/>
    <w:rsid w:val="009B6CCD"/>
    <w:rsid w:val="009B6DD4"/>
    <w:rsid w:val="009B7192"/>
    <w:rsid w:val="009B71B2"/>
    <w:rsid w:val="009B71DF"/>
    <w:rsid w:val="009B74BB"/>
    <w:rsid w:val="009B766C"/>
    <w:rsid w:val="009B7D54"/>
    <w:rsid w:val="009B7E37"/>
    <w:rsid w:val="009B7EF6"/>
    <w:rsid w:val="009C00DC"/>
    <w:rsid w:val="009C0147"/>
    <w:rsid w:val="009C01EF"/>
    <w:rsid w:val="009C0234"/>
    <w:rsid w:val="009C0502"/>
    <w:rsid w:val="009C05B7"/>
    <w:rsid w:val="009C0656"/>
    <w:rsid w:val="009C06D9"/>
    <w:rsid w:val="009C0858"/>
    <w:rsid w:val="009C0A0D"/>
    <w:rsid w:val="009C0AB7"/>
    <w:rsid w:val="009C0D50"/>
    <w:rsid w:val="009C0D78"/>
    <w:rsid w:val="009C0E20"/>
    <w:rsid w:val="009C0E44"/>
    <w:rsid w:val="009C0EE0"/>
    <w:rsid w:val="009C106E"/>
    <w:rsid w:val="009C10A5"/>
    <w:rsid w:val="009C13AC"/>
    <w:rsid w:val="009C13B3"/>
    <w:rsid w:val="009C13E6"/>
    <w:rsid w:val="009C15C3"/>
    <w:rsid w:val="009C19AA"/>
    <w:rsid w:val="009C1CD7"/>
    <w:rsid w:val="009C1DE8"/>
    <w:rsid w:val="009C2300"/>
    <w:rsid w:val="009C25DF"/>
    <w:rsid w:val="009C2803"/>
    <w:rsid w:val="009C298D"/>
    <w:rsid w:val="009C2A22"/>
    <w:rsid w:val="009C2B55"/>
    <w:rsid w:val="009C2D0C"/>
    <w:rsid w:val="009C2EFB"/>
    <w:rsid w:val="009C2FE7"/>
    <w:rsid w:val="009C323F"/>
    <w:rsid w:val="009C37D0"/>
    <w:rsid w:val="009C3DBA"/>
    <w:rsid w:val="009C3FE6"/>
    <w:rsid w:val="009C4021"/>
    <w:rsid w:val="009C41ED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B70"/>
    <w:rsid w:val="009C5EBF"/>
    <w:rsid w:val="009C5F2F"/>
    <w:rsid w:val="009C60B4"/>
    <w:rsid w:val="009C615B"/>
    <w:rsid w:val="009C691E"/>
    <w:rsid w:val="009C6C8F"/>
    <w:rsid w:val="009C711E"/>
    <w:rsid w:val="009C735F"/>
    <w:rsid w:val="009C74DC"/>
    <w:rsid w:val="009C75A0"/>
    <w:rsid w:val="009C7952"/>
    <w:rsid w:val="009C79A4"/>
    <w:rsid w:val="009C7B7A"/>
    <w:rsid w:val="009C7C40"/>
    <w:rsid w:val="009C7E4F"/>
    <w:rsid w:val="009C7F83"/>
    <w:rsid w:val="009D00CB"/>
    <w:rsid w:val="009D011E"/>
    <w:rsid w:val="009D014E"/>
    <w:rsid w:val="009D0358"/>
    <w:rsid w:val="009D0840"/>
    <w:rsid w:val="009D087C"/>
    <w:rsid w:val="009D08A1"/>
    <w:rsid w:val="009D090C"/>
    <w:rsid w:val="009D0B11"/>
    <w:rsid w:val="009D0FE5"/>
    <w:rsid w:val="009D132E"/>
    <w:rsid w:val="009D1349"/>
    <w:rsid w:val="009D1440"/>
    <w:rsid w:val="009D15A3"/>
    <w:rsid w:val="009D1611"/>
    <w:rsid w:val="009D1AEE"/>
    <w:rsid w:val="009D1B16"/>
    <w:rsid w:val="009D267A"/>
    <w:rsid w:val="009D2AF3"/>
    <w:rsid w:val="009D2C53"/>
    <w:rsid w:val="009D2DF1"/>
    <w:rsid w:val="009D2E8B"/>
    <w:rsid w:val="009D2E98"/>
    <w:rsid w:val="009D2ED4"/>
    <w:rsid w:val="009D309F"/>
    <w:rsid w:val="009D331D"/>
    <w:rsid w:val="009D3663"/>
    <w:rsid w:val="009D36DF"/>
    <w:rsid w:val="009D3842"/>
    <w:rsid w:val="009D39C3"/>
    <w:rsid w:val="009D3D38"/>
    <w:rsid w:val="009D3DF4"/>
    <w:rsid w:val="009D43D3"/>
    <w:rsid w:val="009D44F8"/>
    <w:rsid w:val="009D44FF"/>
    <w:rsid w:val="009D4663"/>
    <w:rsid w:val="009D4709"/>
    <w:rsid w:val="009D4738"/>
    <w:rsid w:val="009D473B"/>
    <w:rsid w:val="009D48D6"/>
    <w:rsid w:val="009D49F9"/>
    <w:rsid w:val="009D4C05"/>
    <w:rsid w:val="009D4CD1"/>
    <w:rsid w:val="009D4DA3"/>
    <w:rsid w:val="009D5178"/>
    <w:rsid w:val="009D5192"/>
    <w:rsid w:val="009D549D"/>
    <w:rsid w:val="009D5500"/>
    <w:rsid w:val="009D5904"/>
    <w:rsid w:val="009D59A8"/>
    <w:rsid w:val="009D5A52"/>
    <w:rsid w:val="009D6133"/>
    <w:rsid w:val="009D64D1"/>
    <w:rsid w:val="009D655D"/>
    <w:rsid w:val="009D675B"/>
    <w:rsid w:val="009D6860"/>
    <w:rsid w:val="009D692D"/>
    <w:rsid w:val="009D6F72"/>
    <w:rsid w:val="009D7019"/>
    <w:rsid w:val="009D726B"/>
    <w:rsid w:val="009D75E5"/>
    <w:rsid w:val="009D75E6"/>
    <w:rsid w:val="009D75ED"/>
    <w:rsid w:val="009D7891"/>
    <w:rsid w:val="009D7BC4"/>
    <w:rsid w:val="009D7BF4"/>
    <w:rsid w:val="009D7FCA"/>
    <w:rsid w:val="009E049B"/>
    <w:rsid w:val="009E0630"/>
    <w:rsid w:val="009E081B"/>
    <w:rsid w:val="009E08BF"/>
    <w:rsid w:val="009E08C1"/>
    <w:rsid w:val="009E0A74"/>
    <w:rsid w:val="009E0FE8"/>
    <w:rsid w:val="009E0FFB"/>
    <w:rsid w:val="009E10BF"/>
    <w:rsid w:val="009E11D6"/>
    <w:rsid w:val="009E1905"/>
    <w:rsid w:val="009E1936"/>
    <w:rsid w:val="009E1BAF"/>
    <w:rsid w:val="009E2002"/>
    <w:rsid w:val="009E2460"/>
    <w:rsid w:val="009E25A9"/>
    <w:rsid w:val="009E279A"/>
    <w:rsid w:val="009E2BF8"/>
    <w:rsid w:val="009E2CBB"/>
    <w:rsid w:val="009E2CCD"/>
    <w:rsid w:val="009E2D40"/>
    <w:rsid w:val="009E2E16"/>
    <w:rsid w:val="009E2E6D"/>
    <w:rsid w:val="009E31AF"/>
    <w:rsid w:val="009E32BC"/>
    <w:rsid w:val="009E33D7"/>
    <w:rsid w:val="009E347D"/>
    <w:rsid w:val="009E35C4"/>
    <w:rsid w:val="009E35FF"/>
    <w:rsid w:val="009E371D"/>
    <w:rsid w:val="009E39F9"/>
    <w:rsid w:val="009E3CD5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825"/>
    <w:rsid w:val="009E695E"/>
    <w:rsid w:val="009E6A06"/>
    <w:rsid w:val="009E6B1A"/>
    <w:rsid w:val="009E6B42"/>
    <w:rsid w:val="009E6C41"/>
    <w:rsid w:val="009E6F70"/>
    <w:rsid w:val="009E7400"/>
    <w:rsid w:val="009E7AF2"/>
    <w:rsid w:val="009E7D0E"/>
    <w:rsid w:val="009E7F6A"/>
    <w:rsid w:val="009E7FCC"/>
    <w:rsid w:val="009F021A"/>
    <w:rsid w:val="009F0376"/>
    <w:rsid w:val="009F0AEF"/>
    <w:rsid w:val="009F0C96"/>
    <w:rsid w:val="009F0FDE"/>
    <w:rsid w:val="009F15C0"/>
    <w:rsid w:val="009F1C7C"/>
    <w:rsid w:val="009F1EF3"/>
    <w:rsid w:val="009F1FB4"/>
    <w:rsid w:val="009F1FC7"/>
    <w:rsid w:val="009F20DE"/>
    <w:rsid w:val="009F2199"/>
    <w:rsid w:val="009F26C4"/>
    <w:rsid w:val="009F27EE"/>
    <w:rsid w:val="009F2BC2"/>
    <w:rsid w:val="009F2DCE"/>
    <w:rsid w:val="009F2DDD"/>
    <w:rsid w:val="009F30C1"/>
    <w:rsid w:val="009F31BB"/>
    <w:rsid w:val="009F3860"/>
    <w:rsid w:val="009F391F"/>
    <w:rsid w:val="009F3B5E"/>
    <w:rsid w:val="009F462C"/>
    <w:rsid w:val="009F4881"/>
    <w:rsid w:val="009F4CA3"/>
    <w:rsid w:val="009F4D42"/>
    <w:rsid w:val="009F4E85"/>
    <w:rsid w:val="009F4E93"/>
    <w:rsid w:val="009F54DE"/>
    <w:rsid w:val="009F55B8"/>
    <w:rsid w:val="009F597D"/>
    <w:rsid w:val="009F5A34"/>
    <w:rsid w:val="009F5B5A"/>
    <w:rsid w:val="009F5BF8"/>
    <w:rsid w:val="009F5CCD"/>
    <w:rsid w:val="009F5E27"/>
    <w:rsid w:val="009F5E45"/>
    <w:rsid w:val="009F5FEF"/>
    <w:rsid w:val="009F6074"/>
    <w:rsid w:val="009F6523"/>
    <w:rsid w:val="009F6629"/>
    <w:rsid w:val="009F6697"/>
    <w:rsid w:val="009F679C"/>
    <w:rsid w:val="009F69C2"/>
    <w:rsid w:val="009F6C7E"/>
    <w:rsid w:val="009F6E27"/>
    <w:rsid w:val="009F6EE9"/>
    <w:rsid w:val="009F7018"/>
    <w:rsid w:val="009F71A7"/>
    <w:rsid w:val="009F72F8"/>
    <w:rsid w:val="009F73A0"/>
    <w:rsid w:val="009F7800"/>
    <w:rsid w:val="009F7CCB"/>
    <w:rsid w:val="00A0010E"/>
    <w:rsid w:val="00A00140"/>
    <w:rsid w:val="00A00447"/>
    <w:rsid w:val="00A0061E"/>
    <w:rsid w:val="00A0073D"/>
    <w:rsid w:val="00A00770"/>
    <w:rsid w:val="00A00C73"/>
    <w:rsid w:val="00A01375"/>
    <w:rsid w:val="00A014A4"/>
    <w:rsid w:val="00A014F7"/>
    <w:rsid w:val="00A01DF7"/>
    <w:rsid w:val="00A02213"/>
    <w:rsid w:val="00A02250"/>
    <w:rsid w:val="00A022D7"/>
    <w:rsid w:val="00A02394"/>
    <w:rsid w:val="00A02396"/>
    <w:rsid w:val="00A02407"/>
    <w:rsid w:val="00A02476"/>
    <w:rsid w:val="00A026D9"/>
    <w:rsid w:val="00A026E9"/>
    <w:rsid w:val="00A02A42"/>
    <w:rsid w:val="00A02AC1"/>
    <w:rsid w:val="00A02D0B"/>
    <w:rsid w:val="00A02E2D"/>
    <w:rsid w:val="00A02EB5"/>
    <w:rsid w:val="00A03375"/>
    <w:rsid w:val="00A03629"/>
    <w:rsid w:val="00A03CBD"/>
    <w:rsid w:val="00A03E1D"/>
    <w:rsid w:val="00A03EB1"/>
    <w:rsid w:val="00A04997"/>
    <w:rsid w:val="00A04BF3"/>
    <w:rsid w:val="00A04CDA"/>
    <w:rsid w:val="00A050C8"/>
    <w:rsid w:val="00A053E5"/>
    <w:rsid w:val="00A05712"/>
    <w:rsid w:val="00A0596E"/>
    <w:rsid w:val="00A05ABD"/>
    <w:rsid w:val="00A05AC6"/>
    <w:rsid w:val="00A05AE8"/>
    <w:rsid w:val="00A05B02"/>
    <w:rsid w:val="00A05B65"/>
    <w:rsid w:val="00A05C1E"/>
    <w:rsid w:val="00A05DBE"/>
    <w:rsid w:val="00A05F0A"/>
    <w:rsid w:val="00A062BC"/>
    <w:rsid w:val="00A063F7"/>
    <w:rsid w:val="00A06498"/>
    <w:rsid w:val="00A064FD"/>
    <w:rsid w:val="00A0655A"/>
    <w:rsid w:val="00A065C3"/>
    <w:rsid w:val="00A068FF"/>
    <w:rsid w:val="00A069B7"/>
    <w:rsid w:val="00A06ACF"/>
    <w:rsid w:val="00A06B59"/>
    <w:rsid w:val="00A06D4B"/>
    <w:rsid w:val="00A06E58"/>
    <w:rsid w:val="00A06F0D"/>
    <w:rsid w:val="00A07245"/>
    <w:rsid w:val="00A074BD"/>
    <w:rsid w:val="00A07AE1"/>
    <w:rsid w:val="00A07BA8"/>
    <w:rsid w:val="00A07D8E"/>
    <w:rsid w:val="00A10019"/>
    <w:rsid w:val="00A1001A"/>
    <w:rsid w:val="00A108CC"/>
    <w:rsid w:val="00A10A99"/>
    <w:rsid w:val="00A10B04"/>
    <w:rsid w:val="00A10B64"/>
    <w:rsid w:val="00A10C99"/>
    <w:rsid w:val="00A10F14"/>
    <w:rsid w:val="00A11152"/>
    <w:rsid w:val="00A111FF"/>
    <w:rsid w:val="00A1132D"/>
    <w:rsid w:val="00A11522"/>
    <w:rsid w:val="00A115ED"/>
    <w:rsid w:val="00A11648"/>
    <w:rsid w:val="00A11CBD"/>
    <w:rsid w:val="00A11E36"/>
    <w:rsid w:val="00A11FD6"/>
    <w:rsid w:val="00A1251F"/>
    <w:rsid w:val="00A12AF4"/>
    <w:rsid w:val="00A12F07"/>
    <w:rsid w:val="00A12F39"/>
    <w:rsid w:val="00A13198"/>
    <w:rsid w:val="00A13612"/>
    <w:rsid w:val="00A13625"/>
    <w:rsid w:val="00A13BA3"/>
    <w:rsid w:val="00A13C6E"/>
    <w:rsid w:val="00A13CC9"/>
    <w:rsid w:val="00A13CDF"/>
    <w:rsid w:val="00A13F53"/>
    <w:rsid w:val="00A14201"/>
    <w:rsid w:val="00A14304"/>
    <w:rsid w:val="00A144AD"/>
    <w:rsid w:val="00A1469F"/>
    <w:rsid w:val="00A1477F"/>
    <w:rsid w:val="00A147D2"/>
    <w:rsid w:val="00A14AB0"/>
    <w:rsid w:val="00A14B3D"/>
    <w:rsid w:val="00A14C13"/>
    <w:rsid w:val="00A14C6E"/>
    <w:rsid w:val="00A14CC2"/>
    <w:rsid w:val="00A15196"/>
    <w:rsid w:val="00A15269"/>
    <w:rsid w:val="00A153EB"/>
    <w:rsid w:val="00A153FB"/>
    <w:rsid w:val="00A15518"/>
    <w:rsid w:val="00A15AD8"/>
    <w:rsid w:val="00A1608A"/>
    <w:rsid w:val="00A16152"/>
    <w:rsid w:val="00A1620B"/>
    <w:rsid w:val="00A162A3"/>
    <w:rsid w:val="00A16634"/>
    <w:rsid w:val="00A16DD9"/>
    <w:rsid w:val="00A16F1E"/>
    <w:rsid w:val="00A1712B"/>
    <w:rsid w:val="00A17441"/>
    <w:rsid w:val="00A17537"/>
    <w:rsid w:val="00A17995"/>
    <w:rsid w:val="00A17A6F"/>
    <w:rsid w:val="00A17BD5"/>
    <w:rsid w:val="00A17DE4"/>
    <w:rsid w:val="00A17E5F"/>
    <w:rsid w:val="00A17ED9"/>
    <w:rsid w:val="00A202F2"/>
    <w:rsid w:val="00A2078B"/>
    <w:rsid w:val="00A210B9"/>
    <w:rsid w:val="00A21518"/>
    <w:rsid w:val="00A21673"/>
    <w:rsid w:val="00A2171D"/>
    <w:rsid w:val="00A21A03"/>
    <w:rsid w:val="00A21B28"/>
    <w:rsid w:val="00A21B52"/>
    <w:rsid w:val="00A21C00"/>
    <w:rsid w:val="00A21F2E"/>
    <w:rsid w:val="00A223AC"/>
    <w:rsid w:val="00A2258E"/>
    <w:rsid w:val="00A2259B"/>
    <w:rsid w:val="00A225CF"/>
    <w:rsid w:val="00A22687"/>
    <w:rsid w:val="00A22945"/>
    <w:rsid w:val="00A22A17"/>
    <w:rsid w:val="00A22B65"/>
    <w:rsid w:val="00A22F00"/>
    <w:rsid w:val="00A23082"/>
    <w:rsid w:val="00A233CA"/>
    <w:rsid w:val="00A236D9"/>
    <w:rsid w:val="00A23973"/>
    <w:rsid w:val="00A239AA"/>
    <w:rsid w:val="00A23FF5"/>
    <w:rsid w:val="00A2402F"/>
    <w:rsid w:val="00A24083"/>
    <w:rsid w:val="00A2414B"/>
    <w:rsid w:val="00A24210"/>
    <w:rsid w:val="00A243C5"/>
    <w:rsid w:val="00A2463A"/>
    <w:rsid w:val="00A2497A"/>
    <w:rsid w:val="00A2498C"/>
    <w:rsid w:val="00A249AA"/>
    <w:rsid w:val="00A24BC5"/>
    <w:rsid w:val="00A24DE5"/>
    <w:rsid w:val="00A2505F"/>
    <w:rsid w:val="00A251A0"/>
    <w:rsid w:val="00A25A5F"/>
    <w:rsid w:val="00A26336"/>
    <w:rsid w:val="00A264F4"/>
    <w:rsid w:val="00A2671D"/>
    <w:rsid w:val="00A2674D"/>
    <w:rsid w:val="00A26D66"/>
    <w:rsid w:val="00A27376"/>
    <w:rsid w:val="00A277B0"/>
    <w:rsid w:val="00A27B04"/>
    <w:rsid w:val="00A27F6F"/>
    <w:rsid w:val="00A27FAD"/>
    <w:rsid w:val="00A30055"/>
    <w:rsid w:val="00A300FB"/>
    <w:rsid w:val="00A30124"/>
    <w:rsid w:val="00A30173"/>
    <w:rsid w:val="00A3045A"/>
    <w:rsid w:val="00A30614"/>
    <w:rsid w:val="00A307A8"/>
    <w:rsid w:val="00A30838"/>
    <w:rsid w:val="00A308CF"/>
    <w:rsid w:val="00A3093E"/>
    <w:rsid w:val="00A30C98"/>
    <w:rsid w:val="00A30E3B"/>
    <w:rsid w:val="00A30EF2"/>
    <w:rsid w:val="00A3117C"/>
    <w:rsid w:val="00A313B1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2C9C"/>
    <w:rsid w:val="00A33117"/>
    <w:rsid w:val="00A33184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1F2"/>
    <w:rsid w:val="00A344D4"/>
    <w:rsid w:val="00A3451E"/>
    <w:rsid w:val="00A34568"/>
    <w:rsid w:val="00A3471C"/>
    <w:rsid w:val="00A34CC6"/>
    <w:rsid w:val="00A34D87"/>
    <w:rsid w:val="00A35030"/>
    <w:rsid w:val="00A350F5"/>
    <w:rsid w:val="00A35366"/>
    <w:rsid w:val="00A35384"/>
    <w:rsid w:val="00A353B9"/>
    <w:rsid w:val="00A35506"/>
    <w:rsid w:val="00A355A1"/>
    <w:rsid w:val="00A35751"/>
    <w:rsid w:val="00A358C2"/>
    <w:rsid w:val="00A35968"/>
    <w:rsid w:val="00A359B1"/>
    <w:rsid w:val="00A35F1F"/>
    <w:rsid w:val="00A35F73"/>
    <w:rsid w:val="00A36071"/>
    <w:rsid w:val="00A36248"/>
    <w:rsid w:val="00A36A3E"/>
    <w:rsid w:val="00A36B03"/>
    <w:rsid w:val="00A36D50"/>
    <w:rsid w:val="00A36F94"/>
    <w:rsid w:val="00A371A1"/>
    <w:rsid w:val="00A371F4"/>
    <w:rsid w:val="00A373DA"/>
    <w:rsid w:val="00A376D5"/>
    <w:rsid w:val="00A377DC"/>
    <w:rsid w:val="00A378C5"/>
    <w:rsid w:val="00A37A04"/>
    <w:rsid w:val="00A37A13"/>
    <w:rsid w:val="00A40143"/>
    <w:rsid w:val="00A402B3"/>
    <w:rsid w:val="00A4063B"/>
    <w:rsid w:val="00A4071E"/>
    <w:rsid w:val="00A4073C"/>
    <w:rsid w:val="00A40876"/>
    <w:rsid w:val="00A40A1F"/>
    <w:rsid w:val="00A4122F"/>
    <w:rsid w:val="00A413E4"/>
    <w:rsid w:val="00A4151D"/>
    <w:rsid w:val="00A41866"/>
    <w:rsid w:val="00A418F5"/>
    <w:rsid w:val="00A41B18"/>
    <w:rsid w:val="00A41D8A"/>
    <w:rsid w:val="00A41DA3"/>
    <w:rsid w:val="00A41E59"/>
    <w:rsid w:val="00A4203C"/>
    <w:rsid w:val="00A42466"/>
    <w:rsid w:val="00A42506"/>
    <w:rsid w:val="00A428AE"/>
    <w:rsid w:val="00A42982"/>
    <w:rsid w:val="00A42A61"/>
    <w:rsid w:val="00A42BFB"/>
    <w:rsid w:val="00A42DA5"/>
    <w:rsid w:val="00A42DBA"/>
    <w:rsid w:val="00A42EEB"/>
    <w:rsid w:val="00A42F28"/>
    <w:rsid w:val="00A439C5"/>
    <w:rsid w:val="00A439F7"/>
    <w:rsid w:val="00A43A24"/>
    <w:rsid w:val="00A43A89"/>
    <w:rsid w:val="00A43DF0"/>
    <w:rsid w:val="00A43E3F"/>
    <w:rsid w:val="00A43ECD"/>
    <w:rsid w:val="00A4420B"/>
    <w:rsid w:val="00A4426B"/>
    <w:rsid w:val="00A445BE"/>
    <w:rsid w:val="00A445E9"/>
    <w:rsid w:val="00A44A81"/>
    <w:rsid w:val="00A44BA2"/>
    <w:rsid w:val="00A44C56"/>
    <w:rsid w:val="00A44D36"/>
    <w:rsid w:val="00A44D7B"/>
    <w:rsid w:val="00A44E8C"/>
    <w:rsid w:val="00A451EB"/>
    <w:rsid w:val="00A4523C"/>
    <w:rsid w:val="00A45401"/>
    <w:rsid w:val="00A458B0"/>
    <w:rsid w:val="00A45BFC"/>
    <w:rsid w:val="00A45DC6"/>
    <w:rsid w:val="00A4604F"/>
    <w:rsid w:val="00A46054"/>
    <w:rsid w:val="00A46240"/>
    <w:rsid w:val="00A463C9"/>
    <w:rsid w:val="00A46480"/>
    <w:rsid w:val="00A466DC"/>
    <w:rsid w:val="00A47C36"/>
    <w:rsid w:val="00A47DC9"/>
    <w:rsid w:val="00A50078"/>
    <w:rsid w:val="00A50234"/>
    <w:rsid w:val="00A50377"/>
    <w:rsid w:val="00A504ED"/>
    <w:rsid w:val="00A50535"/>
    <w:rsid w:val="00A50578"/>
    <w:rsid w:val="00A50745"/>
    <w:rsid w:val="00A5077A"/>
    <w:rsid w:val="00A50A80"/>
    <w:rsid w:val="00A50A8A"/>
    <w:rsid w:val="00A50B1E"/>
    <w:rsid w:val="00A50E1B"/>
    <w:rsid w:val="00A50F48"/>
    <w:rsid w:val="00A5100A"/>
    <w:rsid w:val="00A51369"/>
    <w:rsid w:val="00A5155D"/>
    <w:rsid w:val="00A51756"/>
    <w:rsid w:val="00A5176B"/>
    <w:rsid w:val="00A51848"/>
    <w:rsid w:val="00A5184A"/>
    <w:rsid w:val="00A51941"/>
    <w:rsid w:val="00A519A1"/>
    <w:rsid w:val="00A51AB7"/>
    <w:rsid w:val="00A51F88"/>
    <w:rsid w:val="00A520B3"/>
    <w:rsid w:val="00A524B8"/>
    <w:rsid w:val="00A526C1"/>
    <w:rsid w:val="00A52812"/>
    <w:rsid w:val="00A528AA"/>
    <w:rsid w:val="00A52B33"/>
    <w:rsid w:val="00A531B5"/>
    <w:rsid w:val="00A532D9"/>
    <w:rsid w:val="00A53404"/>
    <w:rsid w:val="00A534B5"/>
    <w:rsid w:val="00A53590"/>
    <w:rsid w:val="00A5372B"/>
    <w:rsid w:val="00A53770"/>
    <w:rsid w:val="00A538C4"/>
    <w:rsid w:val="00A53945"/>
    <w:rsid w:val="00A53E08"/>
    <w:rsid w:val="00A54338"/>
    <w:rsid w:val="00A5469F"/>
    <w:rsid w:val="00A5495F"/>
    <w:rsid w:val="00A54BAD"/>
    <w:rsid w:val="00A54BE5"/>
    <w:rsid w:val="00A55584"/>
    <w:rsid w:val="00A556D4"/>
    <w:rsid w:val="00A556E6"/>
    <w:rsid w:val="00A55A13"/>
    <w:rsid w:val="00A55B03"/>
    <w:rsid w:val="00A55EF1"/>
    <w:rsid w:val="00A560AB"/>
    <w:rsid w:val="00A56138"/>
    <w:rsid w:val="00A562B3"/>
    <w:rsid w:val="00A56756"/>
    <w:rsid w:val="00A56942"/>
    <w:rsid w:val="00A56A8B"/>
    <w:rsid w:val="00A56B93"/>
    <w:rsid w:val="00A56F96"/>
    <w:rsid w:val="00A56FD1"/>
    <w:rsid w:val="00A572E0"/>
    <w:rsid w:val="00A57AA6"/>
    <w:rsid w:val="00A57E60"/>
    <w:rsid w:val="00A60786"/>
    <w:rsid w:val="00A60FDC"/>
    <w:rsid w:val="00A610EA"/>
    <w:rsid w:val="00A61495"/>
    <w:rsid w:val="00A61682"/>
    <w:rsid w:val="00A6179B"/>
    <w:rsid w:val="00A618B3"/>
    <w:rsid w:val="00A618D7"/>
    <w:rsid w:val="00A61AF8"/>
    <w:rsid w:val="00A61E0C"/>
    <w:rsid w:val="00A61F70"/>
    <w:rsid w:val="00A62070"/>
    <w:rsid w:val="00A623B5"/>
    <w:rsid w:val="00A625D9"/>
    <w:rsid w:val="00A6265F"/>
    <w:rsid w:val="00A6274E"/>
    <w:rsid w:val="00A62A0D"/>
    <w:rsid w:val="00A62B93"/>
    <w:rsid w:val="00A62C17"/>
    <w:rsid w:val="00A62C46"/>
    <w:rsid w:val="00A62CE0"/>
    <w:rsid w:val="00A634B9"/>
    <w:rsid w:val="00A635A8"/>
    <w:rsid w:val="00A63960"/>
    <w:rsid w:val="00A63998"/>
    <w:rsid w:val="00A63BF7"/>
    <w:rsid w:val="00A6404E"/>
    <w:rsid w:val="00A643D5"/>
    <w:rsid w:val="00A645EC"/>
    <w:rsid w:val="00A646D1"/>
    <w:rsid w:val="00A64A3F"/>
    <w:rsid w:val="00A64D42"/>
    <w:rsid w:val="00A6502E"/>
    <w:rsid w:val="00A65105"/>
    <w:rsid w:val="00A6575B"/>
    <w:rsid w:val="00A65778"/>
    <w:rsid w:val="00A65820"/>
    <w:rsid w:val="00A65A6B"/>
    <w:rsid w:val="00A664B7"/>
    <w:rsid w:val="00A66697"/>
    <w:rsid w:val="00A66ABB"/>
    <w:rsid w:val="00A67500"/>
    <w:rsid w:val="00A675A7"/>
    <w:rsid w:val="00A67753"/>
    <w:rsid w:val="00A67C61"/>
    <w:rsid w:val="00A67D76"/>
    <w:rsid w:val="00A67EB1"/>
    <w:rsid w:val="00A701D7"/>
    <w:rsid w:val="00A7025E"/>
    <w:rsid w:val="00A7030F"/>
    <w:rsid w:val="00A70328"/>
    <w:rsid w:val="00A7046C"/>
    <w:rsid w:val="00A70996"/>
    <w:rsid w:val="00A70B93"/>
    <w:rsid w:val="00A71149"/>
    <w:rsid w:val="00A71155"/>
    <w:rsid w:val="00A71156"/>
    <w:rsid w:val="00A71356"/>
    <w:rsid w:val="00A71B89"/>
    <w:rsid w:val="00A71BC7"/>
    <w:rsid w:val="00A71F23"/>
    <w:rsid w:val="00A723A0"/>
    <w:rsid w:val="00A72518"/>
    <w:rsid w:val="00A72BCE"/>
    <w:rsid w:val="00A72CDE"/>
    <w:rsid w:val="00A72DD1"/>
    <w:rsid w:val="00A72E26"/>
    <w:rsid w:val="00A72FDD"/>
    <w:rsid w:val="00A7334F"/>
    <w:rsid w:val="00A73753"/>
    <w:rsid w:val="00A73D8E"/>
    <w:rsid w:val="00A73F63"/>
    <w:rsid w:val="00A7414A"/>
    <w:rsid w:val="00A7470A"/>
    <w:rsid w:val="00A74B65"/>
    <w:rsid w:val="00A74D30"/>
    <w:rsid w:val="00A75048"/>
    <w:rsid w:val="00A75433"/>
    <w:rsid w:val="00A75704"/>
    <w:rsid w:val="00A757F8"/>
    <w:rsid w:val="00A7581F"/>
    <w:rsid w:val="00A75865"/>
    <w:rsid w:val="00A75958"/>
    <w:rsid w:val="00A75B67"/>
    <w:rsid w:val="00A75BD3"/>
    <w:rsid w:val="00A75C06"/>
    <w:rsid w:val="00A7607D"/>
    <w:rsid w:val="00A76085"/>
    <w:rsid w:val="00A760A6"/>
    <w:rsid w:val="00A7611F"/>
    <w:rsid w:val="00A7647C"/>
    <w:rsid w:val="00A76650"/>
    <w:rsid w:val="00A768E0"/>
    <w:rsid w:val="00A76C8C"/>
    <w:rsid w:val="00A76E54"/>
    <w:rsid w:val="00A77008"/>
    <w:rsid w:val="00A77183"/>
    <w:rsid w:val="00A77226"/>
    <w:rsid w:val="00A77311"/>
    <w:rsid w:val="00A77853"/>
    <w:rsid w:val="00A77D34"/>
    <w:rsid w:val="00A77E52"/>
    <w:rsid w:val="00A80CE8"/>
    <w:rsid w:val="00A80D5F"/>
    <w:rsid w:val="00A80F6D"/>
    <w:rsid w:val="00A80FD2"/>
    <w:rsid w:val="00A81030"/>
    <w:rsid w:val="00A81094"/>
    <w:rsid w:val="00A81103"/>
    <w:rsid w:val="00A8118E"/>
    <w:rsid w:val="00A812C2"/>
    <w:rsid w:val="00A813EF"/>
    <w:rsid w:val="00A8172F"/>
    <w:rsid w:val="00A8177D"/>
    <w:rsid w:val="00A81AAE"/>
    <w:rsid w:val="00A81CF2"/>
    <w:rsid w:val="00A8210D"/>
    <w:rsid w:val="00A8221B"/>
    <w:rsid w:val="00A82229"/>
    <w:rsid w:val="00A827B8"/>
    <w:rsid w:val="00A82C03"/>
    <w:rsid w:val="00A82D52"/>
    <w:rsid w:val="00A82ED1"/>
    <w:rsid w:val="00A82F4D"/>
    <w:rsid w:val="00A83039"/>
    <w:rsid w:val="00A831F4"/>
    <w:rsid w:val="00A833EC"/>
    <w:rsid w:val="00A8347D"/>
    <w:rsid w:val="00A8350D"/>
    <w:rsid w:val="00A838AA"/>
    <w:rsid w:val="00A839A6"/>
    <w:rsid w:val="00A83C2C"/>
    <w:rsid w:val="00A8412C"/>
    <w:rsid w:val="00A84737"/>
    <w:rsid w:val="00A8479E"/>
    <w:rsid w:val="00A849C0"/>
    <w:rsid w:val="00A84E81"/>
    <w:rsid w:val="00A84F12"/>
    <w:rsid w:val="00A84F33"/>
    <w:rsid w:val="00A84F3E"/>
    <w:rsid w:val="00A84F88"/>
    <w:rsid w:val="00A8512F"/>
    <w:rsid w:val="00A85472"/>
    <w:rsid w:val="00A8554B"/>
    <w:rsid w:val="00A85990"/>
    <w:rsid w:val="00A859C9"/>
    <w:rsid w:val="00A85A8E"/>
    <w:rsid w:val="00A85AEE"/>
    <w:rsid w:val="00A85BD0"/>
    <w:rsid w:val="00A85EB3"/>
    <w:rsid w:val="00A85FB0"/>
    <w:rsid w:val="00A85FD4"/>
    <w:rsid w:val="00A8600B"/>
    <w:rsid w:val="00A860AE"/>
    <w:rsid w:val="00A862AE"/>
    <w:rsid w:val="00A863CB"/>
    <w:rsid w:val="00A86623"/>
    <w:rsid w:val="00A867DE"/>
    <w:rsid w:val="00A86824"/>
    <w:rsid w:val="00A86CDF"/>
    <w:rsid w:val="00A86DFD"/>
    <w:rsid w:val="00A87543"/>
    <w:rsid w:val="00A876EC"/>
    <w:rsid w:val="00A876FA"/>
    <w:rsid w:val="00A87C63"/>
    <w:rsid w:val="00A87D3B"/>
    <w:rsid w:val="00A87DA1"/>
    <w:rsid w:val="00A87F7D"/>
    <w:rsid w:val="00A90170"/>
    <w:rsid w:val="00A901EC"/>
    <w:rsid w:val="00A904A2"/>
    <w:rsid w:val="00A904E1"/>
    <w:rsid w:val="00A90524"/>
    <w:rsid w:val="00A90A81"/>
    <w:rsid w:val="00A90B83"/>
    <w:rsid w:val="00A90BDB"/>
    <w:rsid w:val="00A90DB3"/>
    <w:rsid w:val="00A90FF9"/>
    <w:rsid w:val="00A91144"/>
    <w:rsid w:val="00A917E7"/>
    <w:rsid w:val="00A9184C"/>
    <w:rsid w:val="00A919C4"/>
    <w:rsid w:val="00A91B1F"/>
    <w:rsid w:val="00A91B9E"/>
    <w:rsid w:val="00A91DA8"/>
    <w:rsid w:val="00A92183"/>
    <w:rsid w:val="00A924CD"/>
    <w:rsid w:val="00A92575"/>
    <w:rsid w:val="00A9297F"/>
    <w:rsid w:val="00A92A15"/>
    <w:rsid w:val="00A92A2B"/>
    <w:rsid w:val="00A92CEE"/>
    <w:rsid w:val="00A92DD2"/>
    <w:rsid w:val="00A92E23"/>
    <w:rsid w:val="00A9344A"/>
    <w:rsid w:val="00A934C4"/>
    <w:rsid w:val="00A93C97"/>
    <w:rsid w:val="00A93DD4"/>
    <w:rsid w:val="00A93E74"/>
    <w:rsid w:val="00A94252"/>
    <w:rsid w:val="00A9433A"/>
    <w:rsid w:val="00A9465A"/>
    <w:rsid w:val="00A948A4"/>
    <w:rsid w:val="00A94CC2"/>
    <w:rsid w:val="00A94E27"/>
    <w:rsid w:val="00A952DF"/>
    <w:rsid w:val="00A9548E"/>
    <w:rsid w:val="00A95723"/>
    <w:rsid w:val="00A95AC6"/>
    <w:rsid w:val="00A95B26"/>
    <w:rsid w:val="00A95B9F"/>
    <w:rsid w:val="00A95FA5"/>
    <w:rsid w:val="00A960E8"/>
    <w:rsid w:val="00A961DB"/>
    <w:rsid w:val="00A96A89"/>
    <w:rsid w:val="00A96D65"/>
    <w:rsid w:val="00A96E64"/>
    <w:rsid w:val="00A96EB5"/>
    <w:rsid w:val="00A97350"/>
    <w:rsid w:val="00A9788C"/>
    <w:rsid w:val="00A978E9"/>
    <w:rsid w:val="00A97B31"/>
    <w:rsid w:val="00A97CAF"/>
    <w:rsid w:val="00AA00E5"/>
    <w:rsid w:val="00AA0773"/>
    <w:rsid w:val="00AA081C"/>
    <w:rsid w:val="00AA0821"/>
    <w:rsid w:val="00AA089F"/>
    <w:rsid w:val="00AA0A42"/>
    <w:rsid w:val="00AA0BC6"/>
    <w:rsid w:val="00AA0CC0"/>
    <w:rsid w:val="00AA181D"/>
    <w:rsid w:val="00AA185D"/>
    <w:rsid w:val="00AA18E4"/>
    <w:rsid w:val="00AA1957"/>
    <w:rsid w:val="00AA1BD7"/>
    <w:rsid w:val="00AA2141"/>
    <w:rsid w:val="00AA216D"/>
    <w:rsid w:val="00AA21D6"/>
    <w:rsid w:val="00AA2269"/>
    <w:rsid w:val="00AA301E"/>
    <w:rsid w:val="00AA36E1"/>
    <w:rsid w:val="00AA37A4"/>
    <w:rsid w:val="00AA3856"/>
    <w:rsid w:val="00AA3870"/>
    <w:rsid w:val="00AA3A5E"/>
    <w:rsid w:val="00AA3A97"/>
    <w:rsid w:val="00AA3BFE"/>
    <w:rsid w:val="00AA3E16"/>
    <w:rsid w:val="00AA3F5A"/>
    <w:rsid w:val="00AA4237"/>
    <w:rsid w:val="00AA4253"/>
    <w:rsid w:val="00AA42E1"/>
    <w:rsid w:val="00AA44B3"/>
    <w:rsid w:val="00AA46A7"/>
    <w:rsid w:val="00AA48F7"/>
    <w:rsid w:val="00AA4B6A"/>
    <w:rsid w:val="00AA4C2E"/>
    <w:rsid w:val="00AA52DE"/>
    <w:rsid w:val="00AA583F"/>
    <w:rsid w:val="00AA5A63"/>
    <w:rsid w:val="00AA5A9B"/>
    <w:rsid w:val="00AA5EF4"/>
    <w:rsid w:val="00AA6035"/>
    <w:rsid w:val="00AA603B"/>
    <w:rsid w:val="00AA62B2"/>
    <w:rsid w:val="00AA685D"/>
    <w:rsid w:val="00AA696F"/>
    <w:rsid w:val="00AA6A38"/>
    <w:rsid w:val="00AA70D4"/>
    <w:rsid w:val="00AA71EA"/>
    <w:rsid w:val="00AA727A"/>
    <w:rsid w:val="00AA72FF"/>
    <w:rsid w:val="00AA776B"/>
    <w:rsid w:val="00AA77FB"/>
    <w:rsid w:val="00AA79C5"/>
    <w:rsid w:val="00AA7BE5"/>
    <w:rsid w:val="00AA7E9F"/>
    <w:rsid w:val="00AA7FC4"/>
    <w:rsid w:val="00AB003E"/>
    <w:rsid w:val="00AB098A"/>
    <w:rsid w:val="00AB0C6A"/>
    <w:rsid w:val="00AB0CED"/>
    <w:rsid w:val="00AB0DAF"/>
    <w:rsid w:val="00AB0FFD"/>
    <w:rsid w:val="00AB1753"/>
    <w:rsid w:val="00AB1AE8"/>
    <w:rsid w:val="00AB1CAD"/>
    <w:rsid w:val="00AB1DD3"/>
    <w:rsid w:val="00AB2089"/>
    <w:rsid w:val="00AB2233"/>
    <w:rsid w:val="00AB230E"/>
    <w:rsid w:val="00AB258E"/>
    <w:rsid w:val="00AB283E"/>
    <w:rsid w:val="00AB2892"/>
    <w:rsid w:val="00AB2ED0"/>
    <w:rsid w:val="00AB366B"/>
    <w:rsid w:val="00AB3A09"/>
    <w:rsid w:val="00AB3EB8"/>
    <w:rsid w:val="00AB3FC9"/>
    <w:rsid w:val="00AB3FF2"/>
    <w:rsid w:val="00AB40DC"/>
    <w:rsid w:val="00AB413D"/>
    <w:rsid w:val="00AB41D8"/>
    <w:rsid w:val="00AB4231"/>
    <w:rsid w:val="00AB4395"/>
    <w:rsid w:val="00AB47A1"/>
    <w:rsid w:val="00AB48FE"/>
    <w:rsid w:val="00AB4A03"/>
    <w:rsid w:val="00AB4AC3"/>
    <w:rsid w:val="00AB4BB2"/>
    <w:rsid w:val="00AB4C59"/>
    <w:rsid w:val="00AB4DE0"/>
    <w:rsid w:val="00AB4E36"/>
    <w:rsid w:val="00AB51B2"/>
    <w:rsid w:val="00AB55F3"/>
    <w:rsid w:val="00AB59D0"/>
    <w:rsid w:val="00AB5D12"/>
    <w:rsid w:val="00AB60DC"/>
    <w:rsid w:val="00AB6103"/>
    <w:rsid w:val="00AB62AD"/>
    <w:rsid w:val="00AB6471"/>
    <w:rsid w:val="00AB666F"/>
    <w:rsid w:val="00AB67F3"/>
    <w:rsid w:val="00AB6AA5"/>
    <w:rsid w:val="00AB6B99"/>
    <w:rsid w:val="00AB6BA3"/>
    <w:rsid w:val="00AB7344"/>
    <w:rsid w:val="00AB737D"/>
    <w:rsid w:val="00AB73B7"/>
    <w:rsid w:val="00AB74D3"/>
    <w:rsid w:val="00AB757E"/>
    <w:rsid w:val="00AB76CB"/>
    <w:rsid w:val="00AB7AB6"/>
    <w:rsid w:val="00AB7B79"/>
    <w:rsid w:val="00AC0265"/>
    <w:rsid w:val="00AC051B"/>
    <w:rsid w:val="00AC0992"/>
    <w:rsid w:val="00AC0B05"/>
    <w:rsid w:val="00AC0BC2"/>
    <w:rsid w:val="00AC0BDC"/>
    <w:rsid w:val="00AC0BE2"/>
    <w:rsid w:val="00AC10ED"/>
    <w:rsid w:val="00AC12F0"/>
    <w:rsid w:val="00AC1318"/>
    <w:rsid w:val="00AC151B"/>
    <w:rsid w:val="00AC1573"/>
    <w:rsid w:val="00AC188F"/>
    <w:rsid w:val="00AC1AFB"/>
    <w:rsid w:val="00AC1B94"/>
    <w:rsid w:val="00AC1D25"/>
    <w:rsid w:val="00AC1D9B"/>
    <w:rsid w:val="00AC1DB0"/>
    <w:rsid w:val="00AC1F0A"/>
    <w:rsid w:val="00AC1FCD"/>
    <w:rsid w:val="00AC227E"/>
    <w:rsid w:val="00AC2292"/>
    <w:rsid w:val="00AC2613"/>
    <w:rsid w:val="00AC2664"/>
    <w:rsid w:val="00AC26F9"/>
    <w:rsid w:val="00AC275E"/>
    <w:rsid w:val="00AC2A1F"/>
    <w:rsid w:val="00AC34DD"/>
    <w:rsid w:val="00AC34FB"/>
    <w:rsid w:val="00AC3659"/>
    <w:rsid w:val="00AC4081"/>
    <w:rsid w:val="00AC40ED"/>
    <w:rsid w:val="00AC429F"/>
    <w:rsid w:val="00AC43D5"/>
    <w:rsid w:val="00AC450C"/>
    <w:rsid w:val="00AC45AC"/>
    <w:rsid w:val="00AC4747"/>
    <w:rsid w:val="00AC47E4"/>
    <w:rsid w:val="00AC4C7C"/>
    <w:rsid w:val="00AC4CF4"/>
    <w:rsid w:val="00AC4D8A"/>
    <w:rsid w:val="00AC4E4E"/>
    <w:rsid w:val="00AC4EA2"/>
    <w:rsid w:val="00AC5045"/>
    <w:rsid w:val="00AC534A"/>
    <w:rsid w:val="00AC545F"/>
    <w:rsid w:val="00AC56C5"/>
    <w:rsid w:val="00AC58D4"/>
    <w:rsid w:val="00AC5AE3"/>
    <w:rsid w:val="00AC5EAA"/>
    <w:rsid w:val="00AC6133"/>
    <w:rsid w:val="00AC627E"/>
    <w:rsid w:val="00AC62FB"/>
    <w:rsid w:val="00AC63A1"/>
    <w:rsid w:val="00AC67F3"/>
    <w:rsid w:val="00AC68D2"/>
    <w:rsid w:val="00AC69E2"/>
    <w:rsid w:val="00AC6EB1"/>
    <w:rsid w:val="00AC6FE1"/>
    <w:rsid w:val="00AC700F"/>
    <w:rsid w:val="00AC70F1"/>
    <w:rsid w:val="00AC721C"/>
    <w:rsid w:val="00AC75EE"/>
    <w:rsid w:val="00AC77E8"/>
    <w:rsid w:val="00AC7CFE"/>
    <w:rsid w:val="00AD0199"/>
    <w:rsid w:val="00AD02FA"/>
    <w:rsid w:val="00AD0433"/>
    <w:rsid w:val="00AD0B4C"/>
    <w:rsid w:val="00AD0BF2"/>
    <w:rsid w:val="00AD0CCE"/>
    <w:rsid w:val="00AD0E18"/>
    <w:rsid w:val="00AD1526"/>
    <w:rsid w:val="00AD15C7"/>
    <w:rsid w:val="00AD1832"/>
    <w:rsid w:val="00AD18A1"/>
    <w:rsid w:val="00AD18AA"/>
    <w:rsid w:val="00AD18C5"/>
    <w:rsid w:val="00AD1CB1"/>
    <w:rsid w:val="00AD1F8F"/>
    <w:rsid w:val="00AD2426"/>
    <w:rsid w:val="00AD2696"/>
    <w:rsid w:val="00AD26C0"/>
    <w:rsid w:val="00AD28B1"/>
    <w:rsid w:val="00AD2D22"/>
    <w:rsid w:val="00AD2DD0"/>
    <w:rsid w:val="00AD3242"/>
    <w:rsid w:val="00AD383A"/>
    <w:rsid w:val="00AD3864"/>
    <w:rsid w:val="00AD39B8"/>
    <w:rsid w:val="00AD3E6A"/>
    <w:rsid w:val="00AD40B8"/>
    <w:rsid w:val="00AD4417"/>
    <w:rsid w:val="00AD464F"/>
    <w:rsid w:val="00AD475F"/>
    <w:rsid w:val="00AD4EDB"/>
    <w:rsid w:val="00AD526B"/>
    <w:rsid w:val="00AD52BD"/>
    <w:rsid w:val="00AD534C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AD1"/>
    <w:rsid w:val="00AD6BAE"/>
    <w:rsid w:val="00AD6CAF"/>
    <w:rsid w:val="00AD6D2A"/>
    <w:rsid w:val="00AD6E00"/>
    <w:rsid w:val="00AD7178"/>
    <w:rsid w:val="00AD732C"/>
    <w:rsid w:val="00AD7352"/>
    <w:rsid w:val="00AD7393"/>
    <w:rsid w:val="00AD73CD"/>
    <w:rsid w:val="00AD7904"/>
    <w:rsid w:val="00AD7C1F"/>
    <w:rsid w:val="00AD7FBE"/>
    <w:rsid w:val="00AE02E1"/>
    <w:rsid w:val="00AE079F"/>
    <w:rsid w:val="00AE0A9B"/>
    <w:rsid w:val="00AE0FF8"/>
    <w:rsid w:val="00AE11CB"/>
    <w:rsid w:val="00AE1492"/>
    <w:rsid w:val="00AE154B"/>
    <w:rsid w:val="00AE187A"/>
    <w:rsid w:val="00AE19B4"/>
    <w:rsid w:val="00AE19E0"/>
    <w:rsid w:val="00AE1B7B"/>
    <w:rsid w:val="00AE1F4A"/>
    <w:rsid w:val="00AE20D4"/>
    <w:rsid w:val="00AE22A1"/>
    <w:rsid w:val="00AE28AB"/>
    <w:rsid w:val="00AE2A11"/>
    <w:rsid w:val="00AE2A7C"/>
    <w:rsid w:val="00AE2AF0"/>
    <w:rsid w:val="00AE2C55"/>
    <w:rsid w:val="00AE307E"/>
    <w:rsid w:val="00AE30A1"/>
    <w:rsid w:val="00AE3100"/>
    <w:rsid w:val="00AE3103"/>
    <w:rsid w:val="00AE3517"/>
    <w:rsid w:val="00AE3816"/>
    <w:rsid w:val="00AE38BA"/>
    <w:rsid w:val="00AE3D78"/>
    <w:rsid w:val="00AE3DB4"/>
    <w:rsid w:val="00AE3F10"/>
    <w:rsid w:val="00AE3F9E"/>
    <w:rsid w:val="00AE4632"/>
    <w:rsid w:val="00AE4768"/>
    <w:rsid w:val="00AE4E65"/>
    <w:rsid w:val="00AE5047"/>
    <w:rsid w:val="00AE521E"/>
    <w:rsid w:val="00AE5636"/>
    <w:rsid w:val="00AE5743"/>
    <w:rsid w:val="00AE5935"/>
    <w:rsid w:val="00AE5AF5"/>
    <w:rsid w:val="00AE5B2C"/>
    <w:rsid w:val="00AE5C78"/>
    <w:rsid w:val="00AE5D6C"/>
    <w:rsid w:val="00AE5FCB"/>
    <w:rsid w:val="00AE60D7"/>
    <w:rsid w:val="00AE62C3"/>
    <w:rsid w:val="00AE637C"/>
    <w:rsid w:val="00AE63E2"/>
    <w:rsid w:val="00AE6426"/>
    <w:rsid w:val="00AE657B"/>
    <w:rsid w:val="00AE674B"/>
    <w:rsid w:val="00AE69C1"/>
    <w:rsid w:val="00AE6B9A"/>
    <w:rsid w:val="00AE6BE3"/>
    <w:rsid w:val="00AE71A7"/>
    <w:rsid w:val="00AE737B"/>
    <w:rsid w:val="00AE73BC"/>
    <w:rsid w:val="00AE73FE"/>
    <w:rsid w:val="00AE7423"/>
    <w:rsid w:val="00AE7843"/>
    <w:rsid w:val="00AE786A"/>
    <w:rsid w:val="00AE798C"/>
    <w:rsid w:val="00AE7A7D"/>
    <w:rsid w:val="00AF0058"/>
    <w:rsid w:val="00AF00F1"/>
    <w:rsid w:val="00AF04EC"/>
    <w:rsid w:val="00AF0BE4"/>
    <w:rsid w:val="00AF0C43"/>
    <w:rsid w:val="00AF0E05"/>
    <w:rsid w:val="00AF12B8"/>
    <w:rsid w:val="00AF14FB"/>
    <w:rsid w:val="00AF184B"/>
    <w:rsid w:val="00AF1BD8"/>
    <w:rsid w:val="00AF1BFD"/>
    <w:rsid w:val="00AF1C71"/>
    <w:rsid w:val="00AF1E8B"/>
    <w:rsid w:val="00AF2087"/>
    <w:rsid w:val="00AF2120"/>
    <w:rsid w:val="00AF2173"/>
    <w:rsid w:val="00AF21A7"/>
    <w:rsid w:val="00AF21B6"/>
    <w:rsid w:val="00AF2672"/>
    <w:rsid w:val="00AF26DA"/>
    <w:rsid w:val="00AF2852"/>
    <w:rsid w:val="00AF28ED"/>
    <w:rsid w:val="00AF2ADC"/>
    <w:rsid w:val="00AF2C32"/>
    <w:rsid w:val="00AF2DAD"/>
    <w:rsid w:val="00AF2DDC"/>
    <w:rsid w:val="00AF2FF1"/>
    <w:rsid w:val="00AF31DF"/>
    <w:rsid w:val="00AF3847"/>
    <w:rsid w:val="00AF38D4"/>
    <w:rsid w:val="00AF3AAF"/>
    <w:rsid w:val="00AF3C4A"/>
    <w:rsid w:val="00AF3DBB"/>
    <w:rsid w:val="00AF3E2D"/>
    <w:rsid w:val="00AF3E6C"/>
    <w:rsid w:val="00AF4257"/>
    <w:rsid w:val="00AF42B4"/>
    <w:rsid w:val="00AF48ED"/>
    <w:rsid w:val="00AF4DD2"/>
    <w:rsid w:val="00AF4DEA"/>
    <w:rsid w:val="00AF5156"/>
    <w:rsid w:val="00AF54AF"/>
    <w:rsid w:val="00AF567A"/>
    <w:rsid w:val="00AF57B6"/>
    <w:rsid w:val="00AF59BA"/>
    <w:rsid w:val="00AF5A36"/>
    <w:rsid w:val="00AF5A86"/>
    <w:rsid w:val="00AF601F"/>
    <w:rsid w:val="00AF610A"/>
    <w:rsid w:val="00AF612E"/>
    <w:rsid w:val="00AF623D"/>
    <w:rsid w:val="00AF64C2"/>
    <w:rsid w:val="00AF6728"/>
    <w:rsid w:val="00AF6AB5"/>
    <w:rsid w:val="00AF6D15"/>
    <w:rsid w:val="00AF6E8C"/>
    <w:rsid w:val="00AF6F2B"/>
    <w:rsid w:val="00AF725D"/>
    <w:rsid w:val="00AF7617"/>
    <w:rsid w:val="00AF772E"/>
    <w:rsid w:val="00AF7BDE"/>
    <w:rsid w:val="00AF7C2E"/>
    <w:rsid w:val="00AF7C3C"/>
    <w:rsid w:val="00AF7D78"/>
    <w:rsid w:val="00B000F1"/>
    <w:rsid w:val="00B0014E"/>
    <w:rsid w:val="00B0058B"/>
    <w:rsid w:val="00B00A89"/>
    <w:rsid w:val="00B00C2D"/>
    <w:rsid w:val="00B016F5"/>
    <w:rsid w:val="00B016FF"/>
    <w:rsid w:val="00B01920"/>
    <w:rsid w:val="00B01A86"/>
    <w:rsid w:val="00B01F49"/>
    <w:rsid w:val="00B0262D"/>
    <w:rsid w:val="00B02868"/>
    <w:rsid w:val="00B029DE"/>
    <w:rsid w:val="00B02B14"/>
    <w:rsid w:val="00B02C09"/>
    <w:rsid w:val="00B02E61"/>
    <w:rsid w:val="00B02F3A"/>
    <w:rsid w:val="00B03014"/>
    <w:rsid w:val="00B03162"/>
    <w:rsid w:val="00B031A2"/>
    <w:rsid w:val="00B03202"/>
    <w:rsid w:val="00B0337C"/>
    <w:rsid w:val="00B03591"/>
    <w:rsid w:val="00B0359F"/>
    <w:rsid w:val="00B03BE0"/>
    <w:rsid w:val="00B03F7A"/>
    <w:rsid w:val="00B042EE"/>
    <w:rsid w:val="00B04340"/>
    <w:rsid w:val="00B04508"/>
    <w:rsid w:val="00B04583"/>
    <w:rsid w:val="00B04739"/>
    <w:rsid w:val="00B047F5"/>
    <w:rsid w:val="00B04C96"/>
    <w:rsid w:val="00B04CD8"/>
    <w:rsid w:val="00B04D53"/>
    <w:rsid w:val="00B04E5D"/>
    <w:rsid w:val="00B04FFF"/>
    <w:rsid w:val="00B053F1"/>
    <w:rsid w:val="00B055F8"/>
    <w:rsid w:val="00B05A57"/>
    <w:rsid w:val="00B05CBE"/>
    <w:rsid w:val="00B05E9D"/>
    <w:rsid w:val="00B060FF"/>
    <w:rsid w:val="00B064BC"/>
    <w:rsid w:val="00B0693A"/>
    <w:rsid w:val="00B07075"/>
    <w:rsid w:val="00B0716C"/>
    <w:rsid w:val="00B07631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CF3"/>
    <w:rsid w:val="00B10D39"/>
    <w:rsid w:val="00B10E8A"/>
    <w:rsid w:val="00B10EEC"/>
    <w:rsid w:val="00B11168"/>
    <w:rsid w:val="00B112A9"/>
    <w:rsid w:val="00B114AF"/>
    <w:rsid w:val="00B1169B"/>
    <w:rsid w:val="00B1177B"/>
    <w:rsid w:val="00B1183A"/>
    <w:rsid w:val="00B11924"/>
    <w:rsid w:val="00B1243C"/>
    <w:rsid w:val="00B124C4"/>
    <w:rsid w:val="00B12653"/>
    <w:rsid w:val="00B12702"/>
    <w:rsid w:val="00B1273A"/>
    <w:rsid w:val="00B12A96"/>
    <w:rsid w:val="00B12B1C"/>
    <w:rsid w:val="00B12E1E"/>
    <w:rsid w:val="00B12F00"/>
    <w:rsid w:val="00B12FC1"/>
    <w:rsid w:val="00B132C1"/>
    <w:rsid w:val="00B137D9"/>
    <w:rsid w:val="00B13B14"/>
    <w:rsid w:val="00B13C93"/>
    <w:rsid w:val="00B13D76"/>
    <w:rsid w:val="00B13DC2"/>
    <w:rsid w:val="00B13E50"/>
    <w:rsid w:val="00B13FB4"/>
    <w:rsid w:val="00B13FF9"/>
    <w:rsid w:val="00B14134"/>
    <w:rsid w:val="00B14228"/>
    <w:rsid w:val="00B142C7"/>
    <w:rsid w:val="00B14610"/>
    <w:rsid w:val="00B1464E"/>
    <w:rsid w:val="00B14AD8"/>
    <w:rsid w:val="00B14E8D"/>
    <w:rsid w:val="00B14E96"/>
    <w:rsid w:val="00B14F63"/>
    <w:rsid w:val="00B15084"/>
    <w:rsid w:val="00B152B5"/>
    <w:rsid w:val="00B15546"/>
    <w:rsid w:val="00B158B1"/>
    <w:rsid w:val="00B15990"/>
    <w:rsid w:val="00B15A40"/>
    <w:rsid w:val="00B15C5F"/>
    <w:rsid w:val="00B1623E"/>
    <w:rsid w:val="00B1638A"/>
    <w:rsid w:val="00B1643C"/>
    <w:rsid w:val="00B1643E"/>
    <w:rsid w:val="00B16791"/>
    <w:rsid w:val="00B1686E"/>
    <w:rsid w:val="00B168A6"/>
    <w:rsid w:val="00B169BA"/>
    <w:rsid w:val="00B16A1F"/>
    <w:rsid w:val="00B16A87"/>
    <w:rsid w:val="00B16E76"/>
    <w:rsid w:val="00B17036"/>
    <w:rsid w:val="00B1723D"/>
    <w:rsid w:val="00B1738A"/>
    <w:rsid w:val="00B1746B"/>
    <w:rsid w:val="00B174B0"/>
    <w:rsid w:val="00B17C16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D52"/>
    <w:rsid w:val="00B21FB0"/>
    <w:rsid w:val="00B220D8"/>
    <w:rsid w:val="00B2238E"/>
    <w:rsid w:val="00B22A15"/>
    <w:rsid w:val="00B22B07"/>
    <w:rsid w:val="00B23029"/>
    <w:rsid w:val="00B23296"/>
    <w:rsid w:val="00B236CF"/>
    <w:rsid w:val="00B23826"/>
    <w:rsid w:val="00B23D1C"/>
    <w:rsid w:val="00B23E1E"/>
    <w:rsid w:val="00B23FF8"/>
    <w:rsid w:val="00B24155"/>
    <w:rsid w:val="00B24281"/>
    <w:rsid w:val="00B244C8"/>
    <w:rsid w:val="00B24789"/>
    <w:rsid w:val="00B24AFA"/>
    <w:rsid w:val="00B25213"/>
    <w:rsid w:val="00B25309"/>
    <w:rsid w:val="00B2541D"/>
    <w:rsid w:val="00B25578"/>
    <w:rsid w:val="00B2572C"/>
    <w:rsid w:val="00B25820"/>
    <w:rsid w:val="00B259C4"/>
    <w:rsid w:val="00B259D3"/>
    <w:rsid w:val="00B25A29"/>
    <w:rsid w:val="00B25C41"/>
    <w:rsid w:val="00B25E47"/>
    <w:rsid w:val="00B25FA0"/>
    <w:rsid w:val="00B263DE"/>
    <w:rsid w:val="00B26537"/>
    <w:rsid w:val="00B265B1"/>
    <w:rsid w:val="00B2673B"/>
    <w:rsid w:val="00B2699F"/>
    <w:rsid w:val="00B26A16"/>
    <w:rsid w:val="00B26A2C"/>
    <w:rsid w:val="00B26F0D"/>
    <w:rsid w:val="00B272BD"/>
    <w:rsid w:val="00B27561"/>
    <w:rsid w:val="00B277C5"/>
    <w:rsid w:val="00B27964"/>
    <w:rsid w:val="00B27AAF"/>
    <w:rsid w:val="00B27ABF"/>
    <w:rsid w:val="00B27DD9"/>
    <w:rsid w:val="00B27F63"/>
    <w:rsid w:val="00B3029B"/>
    <w:rsid w:val="00B30379"/>
    <w:rsid w:val="00B304FC"/>
    <w:rsid w:val="00B308F4"/>
    <w:rsid w:val="00B30C48"/>
    <w:rsid w:val="00B30C66"/>
    <w:rsid w:val="00B31201"/>
    <w:rsid w:val="00B313A1"/>
    <w:rsid w:val="00B31886"/>
    <w:rsid w:val="00B31AC2"/>
    <w:rsid w:val="00B31C22"/>
    <w:rsid w:val="00B31DF3"/>
    <w:rsid w:val="00B32124"/>
    <w:rsid w:val="00B32220"/>
    <w:rsid w:val="00B3255C"/>
    <w:rsid w:val="00B32C5A"/>
    <w:rsid w:val="00B32C6F"/>
    <w:rsid w:val="00B32F8C"/>
    <w:rsid w:val="00B32FCC"/>
    <w:rsid w:val="00B33073"/>
    <w:rsid w:val="00B3325F"/>
    <w:rsid w:val="00B333D5"/>
    <w:rsid w:val="00B3365A"/>
    <w:rsid w:val="00B33663"/>
    <w:rsid w:val="00B3395E"/>
    <w:rsid w:val="00B34372"/>
    <w:rsid w:val="00B34573"/>
    <w:rsid w:val="00B348D3"/>
    <w:rsid w:val="00B34B38"/>
    <w:rsid w:val="00B34C7F"/>
    <w:rsid w:val="00B34D28"/>
    <w:rsid w:val="00B34F5A"/>
    <w:rsid w:val="00B3547B"/>
    <w:rsid w:val="00B35495"/>
    <w:rsid w:val="00B357FF"/>
    <w:rsid w:val="00B35FBF"/>
    <w:rsid w:val="00B36464"/>
    <w:rsid w:val="00B36701"/>
    <w:rsid w:val="00B367A4"/>
    <w:rsid w:val="00B36A6F"/>
    <w:rsid w:val="00B36C0F"/>
    <w:rsid w:val="00B36C59"/>
    <w:rsid w:val="00B36F1E"/>
    <w:rsid w:val="00B36F4D"/>
    <w:rsid w:val="00B370D6"/>
    <w:rsid w:val="00B3719E"/>
    <w:rsid w:val="00B37488"/>
    <w:rsid w:val="00B374BA"/>
    <w:rsid w:val="00B3751D"/>
    <w:rsid w:val="00B375F0"/>
    <w:rsid w:val="00B375F2"/>
    <w:rsid w:val="00B376CF"/>
    <w:rsid w:val="00B37708"/>
    <w:rsid w:val="00B379A1"/>
    <w:rsid w:val="00B37B86"/>
    <w:rsid w:val="00B37B99"/>
    <w:rsid w:val="00B37C90"/>
    <w:rsid w:val="00B4003E"/>
    <w:rsid w:val="00B400AB"/>
    <w:rsid w:val="00B40107"/>
    <w:rsid w:val="00B402D1"/>
    <w:rsid w:val="00B40381"/>
    <w:rsid w:val="00B404FB"/>
    <w:rsid w:val="00B4058A"/>
    <w:rsid w:val="00B4088F"/>
    <w:rsid w:val="00B4093C"/>
    <w:rsid w:val="00B409D7"/>
    <w:rsid w:val="00B40AA7"/>
    <w:rsid w:val="00B40F8F"/>
    <w:rsid w:val="00B4104F"/>
    <w:rsid w:val="00B4158B"/>
    <w:rsid w:val="00B417A4"/>
    <w:rsid w:val="00B41AA3"/>
    <w:rsid w:val="00B41C6C"/>
    <w:rsid w:val="00B41D4E"/>
    <w:rsid w:val="00B41E09"/>
    <w:rsid w:val="00B41F38"/>
    <w:rsid w:val="00B4202E"/>
    <w:rsid w:val="00B42432"/>
    <w:rsid w:val="00B425E3"/>
    <w:rsid w:val="00B42696"/>
    <w:rsid w:val="00B429A5"/>
    <w:rsid w:val="00B429F6"/>
    <w:rsid w:val="00B42A8C"/>
    <w:rsid w:val="00B42B30"/>
    <w:rsid w:val="00B42D32"/>
    <w:rsid w:val="00B430FD"/>
    <w:rsid w:val="00B432E4"/>
    <w:rsid w:val="00B43478"/>
    <w:rsid w:val="00B436E5"/>
    <w:rsid w:val="00B43A45"/>
    <w:rsid w:val="00B43C19"/>
    <w:rsid w:val="00B43D96"/>
    <w:rsid w:val="00B43E46"/>
    <w:rsid w:val="00B43F87"/>
    <w:rsid w:val="00B43F98"/>
    <w:rsid w:val="00B443F4"/>
    <w:rsid w:val="00B44478"/>
    <w:rsid w:val="00B4461F"/>
    <w:rsid w:val="00B44808"/>
    <w:rsid w:val="00B4487E"/>
    <w:rsid w:val="00B44AB9"/>
    <w:rsid w:val="00B44E37"/>
    <w:rsid w:val="00B44EB5"/>
    <w:rsid w:val="00B44F1F"/>
    <w:rsid w:val="00B45017"/>
    <w:rsid w:val="00B45556"/>
    <w:rsid w:val="00B4600E"/>
    <w:rsid w:val="00B465EB"/>
    <w:rsid w:val="00B4662C"/>
    <w:rsid w:val="00B466FE"/>
    <w:rsid w:val="00B46758"/>
    <w:rsid w:val="00B46891"/>
    <w:rsid w:val="00B4694E"/>
    <w:rsid w:val="00B469FE"/>
    <w:rsid w:val="00B46B92"/>
    <w:rsid w:val="00B46CC0"/>
    <w:rsid w:val="00B46CEE"/>
    <w:rsid w:val="00B4724D"/>
    <w:rsid w:val="00B4736D"/>
    <w:rsid w:val="00B47467"/>
    <w:rsid w:val="00B4759F"/>
    <w:rsid w:val="00B47986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0FFB"/>
    <w:rsid w:val="00B51456"/>
    <w:rsid w:val="00B51665"/>
    <w:rsid w:val="00B5168E"/>
    <w:rsid w:val="00B51831"/>
    <w:rsid w:val="00B519D8"/>
    <w:rsid w:val="00B51AD2"/>
    <w:rsid w:val="00B51CD8"/>
    <w:rsid w:val="00B51D9C"/>
    <w:rsid w:val="00B51DA7"/>
    <w:rsid w:val="00B5240A"/>
    <w:rsid w:val="00B52674"/>
    <w:rsid w:val="00B527EC"/>
    <w:rsid w:val="00B529E4"/>
    <w:rsid w:val="00B52B92"/>
    <w:rsid w:val="00B52D41"/>
    <w:rsid w:val="00B52EA0"/>
    <w:rsid w:val="00B52FF3"/>
    <w:rsid w:val="00B53044"/>
    <w:rsid w:val="00B5304E"/>
    <w:rsid w:val="00B530AC"/>
    <w:rsid w:val="00B53197"/>
    <w:rsid w:val="00B532EE"/>
    <w:rsid w:val="00B53E75"/>
    <w:rsid w:val="00B53F57"/>
    <w:rsid w:val="00B54008"/>
    <w:rsid w:val="00B540D9"/>
    <w:rsid w:val="00B542FA"/>
    <w:rsid w:val="00B5458B"/>
    <w:rsid w:val="00B549E5"/>
    <w:rsid w:val="00B54E30"/>
    <w:rsid w:val="00B55079"/>
    <w:rsid w:val="00B55276"/>
    <w:rsid w:val="00B552C6"/>
    <w:rsid w:val="00B5548B"/>
    <w:rsid w:val="00B55596"/>
    <w:rsid w:val="00B55897"/>
    <w:rsid w:val="00B559C1"/>
    <w:rsid w:val="00B559D1"/>
    <w:rsid w:val="00B55ACD"/>
    <w:rsid w:val="00B55D40"/>
    <w:rsid w:val="00B55D67"/>
    <w:rsid w:val="00B56313"/>
    <w:rsid w:val="00B563C8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752"/>
    <w:rsid w:val="00B57C3E"/>
    <w:rsid w:val="00B57CFC"/>
    <w:rsid w:val="00B57F33"/>
    <w:rsid w:val="00B602AB"/>
    <w:rsid w:val="00B602CB"/>
    <w:rsid w:val="00B607B1"/>
    <w:rsid w:val="00B607B8"/>
    <w:rsid w:val="00B60A1C"/>
    <w:rsid w:val="00B60AC7"/>
    <w:rsid w:val="00B60C04"/>
    <w:rsid w:val="00B60D60"/>
    <w:rsid w:val="00B6121E"/>
    <w:rsid w:val="00B612C5"/>
    <w:rsid w:val="00B61496"/>
    <w:rsid w:val="00B61623"/>
    <w:rsid w:val="00B61723"/>
    <w:rsid w:val="00B61EB3"/>
    <w:rsid w:val="00B6205B"/>
    <w:rsid w:val="00B6216A"/>
    <w:rsid w:val="00B62214"/>
    <w:rsid w:val="00B62425"/>
    <w:rsid w:val="00B6246A"/>
    <w:rsid w:val="00B624F3"/>
    <w:rsid w:val="00B62C6F"/>
    <w:rsid w:val="00B62D84"/>
    <w:rsid w:val="00B62DB8"/>
    <w:rsid w:val="00B6310F"/>
    <w:rsid w:val="00B63385"/>
    <w:rsid w:val="00B633BA"/>
    <w:rsid w:val="00B637C1"/>
    <w:rsid w:val="00B6385F"/>
    <w:rsid w:val="00B63A42"/>
    <w:rsid w:val="00B63C51"/>
    <w:rsid w:val="00B63E01"/>
    <w:rsid w:val="00B63F62"/>
    <w:rsid w:val="00B64242"/>
    <w:rsid w:val="00B64741"/>
    <w:rsid w:val="00B64FCA"/>
    <w:rsid w:val="00B65182"/>
    <w:rsid w:val="00B6539C"/>
    <w:rsid w:val="00B6543F"/>
    <w:rsid w:val="00B65713"/>
    <w:rsid w:val="00B659AB"/>
    <w:rsid w:val="00B659F4"/>
    <w:rsid w:val="00B65A97"/>
    <w:rsid w:val="00B65B95"/>
    <w:rsid w:val="00B65DFA"/>
    <w:rsid w:val="00B65FF0"/>
    <w:rsid w:val="00B66005"/>
    <w:rsid w:val="00B6633F"/>
    <w:rsid w:val="00B665B7"/>
    <w:rsid w:val="00B66CD2"/>
    <w:rsid w:val="00B6708F"/>
    <w:rsid w:val="00B67267"/>
    <w:rsid w:val="00B676E1"/>
    <w:rsid w:val="00B67761"/>
    <w:rsid w:val="00B67A45"/>
    <w:rsid w:val="00B67D8A"/>
    <w:rsid w:val="00B67E4A"/>
    <w:rsid w:val="00B7055C"/>
    <w:rsid w:val="00B70733"/>
    <w:rsid w:val="00B70742"/>
    <w:rsid w:val="00B70832"/>
    <w:rsid w:val="00B7090C"/>
    <w:rsid w:val="00B70EAF"/>
    <w:rsid w:val="00B711AE"/>
    <w:rsid w:val="00B7170E"/>
    <w:rsid w:val="00B71AFD"/>
    <w:rsid w:val="00B71B6A"/>
    <w:rsid w:val="00B71E21"/>
    <w:rsid w:val="00B7206F"/>
    <w:rsid w:val="00B720D0"/>
    <w:rsid w:val="00B72120"/>
    <w:rsid w:val="00B721C0"/>
    <w:rsid w:val="00B723C6"/>
    <w:rsid w:val="00B725AE"/>
    <w:rsid w:val="00B72755"/>
    <w:rsid w:val="00B7280E"/>
    <w:rsid w:val="00B728DE"/>
    <w:rsid w:val="00B729E6"/>
    <w:rsid w:val="00B72D78"/>
    <w:rsid w:val="00B72ED9"/>
    <w:rsid w:val="00B7308F"/>
    <w:rsid w:val="00B73204"/>
    <w:rsid w:val="00B73431"/>
    <w:rsid w:val="00B734E2"/>
    <w:rsid w:val="00B73614"/>
    <w:rsid w:val="00B73621"/>
    <w:rsid w:val="00B73633"/>
    <w:rsid w:val="00B738CB"/>
    <w:rsid w:val="00B738FE"/>
    <w:rsid w:val="00B73B51"/>
    <w:rsid w:val="00B73D27"/>
    <w:rsid w:val="00B73DF7"/>
    <w:rsid w:val="00B73FA5"/>
    <w:rsid w:val="00B740D6"/>
    <w:rsid w:val="00B74294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5F68"/>
    <w:rsid w:val="00B7644B"/>
    <w:rsid w:val="00B7658E"/>
    <w:rsid w:val="00B76A76"/>
    <w:rsid w:val="00B76B44"/>
    <w:rsid w:val="00B76F77"/>
    <w:rsid w:val="00B76FF6"/>
    <w:rsid w:val="00B771FF"/>
    <w:rsid w:val="00B77299"/>
    <w:rsid w:val="00B7736D"/>
    <w:rsid w:val="00B77484"/>
    <w:rsid w:val="00B775E1"/>
    <w:rsid w:val="00B77A66"/>
    <w:rsid w:val="00B77D45"/>
    <w:rsid w:val="00B80403"/>
    <w:rsid w:val="00B8054E"/>
    <w:rsid w:val="00B807F9"/>
    <w:rsid w:val="00B81307"/>
    <w:rsid w:val="00B81467"/>
    <w:rsid w:val="00B8165D"/>
    <w:rsid w:val="00B8166B"/>
    <w:rsid w:val="00B8173A"/>
    <w:rsid w:val="00B81B5B"/>
    <w:rsid w:val="00B81D13"/>
    <w:rsid w:val="00B81D35"/>
    <w:rsid w:val="00B8203D"/>
    <w:rsid w:val="00B8208F"/>
    <w:rsid w:val="00B820E5"/>
    <w:rsid w:val="00B820E8"/>
    <w:rsid w:val="00B8225D"/>
    <w:rsid w:val="00B82737"/>
    <w:rsid w:val="00B828AF"/>
    <w:rsid w:val="00B828B1"/>
    <w:rsid w:val="00B82C4A"/>
    <w:rsid w:val="00B82DBC"/>
    <w:rsid w:val="00B830E3"/>
    <w:rsid w:val="00B835B8"/>
    <w:rsid w:val="00B8373C"/>
    <w:rsid w:val="00B83809"/>
    <w:rsid w:val="00B839EF"/>
    <w:rsid w:val="00B83AB4"/>
    <w:rsid w:val="00B83AB9"/>
    <w:rsid w:val="00B83CB6"/>
    <w:rsid w:val="00B83F04"/>
    <w:rsid w:val="00B83F94"/>
    <w:rsid w:val="00B8445B"/>
    <w:rsid w:val="00B845A3"/>
    <w:rsid w:val="00B848CE"/>
    <w:rsid w:val="00B849AF"/>
    <w:rsid w:val="00B8517B"/>
    <w:rsid w:val="00B85A20"/>
    <w:rsid w:val="00B85D0D"/>
    <w:rsid w:val="00B85D8F"/>
    <w:rsid w:val="00B85EC3"/>
    <w:rsid w:val="00B85FD4"/>
    <w:rsid w:val="00B861EB"/>
    <w:rsid w:val="00B86570"/>
    <w:rsid w:val="00B86580"/>
    <w:rsid w:val="00B868F2"/>
    <w:rsid w:val="00B86EE8"/>
    <w:rsid w:val="00B86EF2"/>
    <w:rsid w:val="00B86FAA"/>
    <w:rsid w:val="00B87342"/>
    <w:rsid w:val="00B87447"/>
    <w:rsid w:val="00B87592"/>
    <w:rsid w:val="00B8763D"/>
    <w:rsid w:val="00B87919"/>
    <w:rsid w:val="00B87EA5"/>
    <w:rsid w:val="00B87FBA"/>
    <w:rsid w:val="00B900FA"/>
    <w:rsid w:val="00B901CA"/>
    <w:rsid w:val="00B90286"/>
    <w:rsid w:val="00B902BC"/>
    <w:rsid w:val="00B905CF"/>
    <w:rsid w:val="00B90882"/>
    <w:rsid w:val="00B9097E"/>
    <w:rsid w:val="00B909E5"/>
    <w:rsid w:val="00B90D9C"/>
    <w:rsid w:val="00B9114F"/>
    <w:rsid w:val="00B918B7"/>
    <w:rsid w:val="00B91955"/>
    <w:rsid w:val="00B91962"/>
    <w:rsid w:val="00B91CDB"/>
    <w:rsid w:val="00B91D4D"/>
    <w:rsid w:val="00B91FC6"/>
    <w:rsid w:val="00B91FE7"/>
    <w:rsid w:val="00B92074"/>
    <w:rsid w:val="00B92340"/>
    <w:rsid w:val="00B92662"/>
    <w:rsid w:val="00B92C3B"/>
    <w:rsid w:val="00B93498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7EF"/>
    <w:rsid w:val="00B948F2"/>
    <w:rsid w:val="00B94BF3"/>
    <w:rsid w:val="00B94C92"/>
    <w:rsid w:val="00B94D12"/>
    <w:rsid w:val="00B94D3D"/>
    <w:rsid w:val="00B9508F"/>
    <w:rsid w:val="00B95203"/>
    <w:rsid w:val="00B95566"/>
    <w:rsid w:val="00B959D5"/>
    <w:rsid w:val="00B95B71"/>
    <w:rsid w:val="00B95B81"/>
    <w:rsid w:val="00B95DC4"/>
    <w:rsid w:val="00B95EB1"/>
    <w:rsid w:val="00B960F1"/>
    <w:rsid w:val="00B96509"/>
    <w:rsid w:val="00B96B1E"/>
    <w:rsid w:val="00B96E83"/>
    <w:rsid w:val="00B96F45"/>
    <w:rsid w:val="00B97151"/>
    <w:rsid w:val="00B97436"/>
    <w:rsid w:val="00B974D4"/>
    <w:rsid w:val="00B97624"/>
    <w:rsid w:val="00B97A44"/>
    <w:rsid w:val="00B97B83"/>
    <w:rsid w:val="00B97C97"/>
    <w:rsid w:val="00B97E0A"/>
    <w:rsid w:val="00BA0786"/>
    <w:rsid w:val="00BA0BFA"/>
    <w:rsid w:val="00BA0D90"/>
    <w:rsid w:val="00BA1395"/>
    <w:rsid w:val="00BA1795"/>
    <w:rsid w:val="00BA1BDA"/>
    <w:rsid w:val="00BA1C58"/>
    <w:rsid w:val="00BA1D34"/>
    <w:rsid w:val="00BA204C"/>
    <w:rsid w:val="00BA2134"/>
    <w:rsid w:val="00BA2681"/>
    <w:rsid w:val="00BA276B"/>
    <w:rsid w:val="00BA2867"/>
    <w:rsid w:val="00BA2CCF"/>
    <w:rsid w:val="00BA30C6"/>
    <w:rsid w:val="00BA30D0"/>
    <w:rsid w:val="00BA317E"/>
    <w:rsid w:val="00BA34EE"/>
    <w:rsid w:val="00BA3713"/>
    <w:rsid w:val="00BA38E7"/>
    <w:rsid w:val="00BA38EA"/>
    <w:rsid w:val="00BA3DFB"/>
    <w:rsid w:val="00BA4043"/>
    <w:rsid w:val="00BA406F"/>
    <w:rsid w:val="00BA416A"/>
    <w:rsid w:val="00BA4AF5"/>
    <w:rsid w:val="00BA4EB9"/>
    <w:rsid w:val="00BA5057"/>
    <w:rsid w:val="00BA5134"/>
    <w:rsid w:val="00BA5432"/>
    <w:rsid w:val="00BA599A"/>
    <w:rsid w:val="00BA5B08"/>
    <w:rsid w:val="00BA5B91"/>
    <w:rsid w:val="00BA5E6F"/>
    <w:rsid w:val="00BA5E94"/>
    <w:rsid w:val="00BA5EAF"/>
    <w:rsid w:val="00BA5F7A"/>
    <w:rsid w:val="00BA60E7"/>
    <w:rsid w:val="00BA618C"/>
    <w:rsid w:val="00BA621A"/>
    <w:rsid w:val="00BA6351"/>
    <w:rsid w:val="00BA644A"/>
    <w:rsid w:val="00BA64AF"/>
    <w:rsid w:val="00BA64DE"/>
    <w:rsid w:val="00BA6513"/>
    <w:rsid w:val="00BA6818"/>
    <w:rsid w:val="00BA68AB"/>
    <w:rsid w:val="00BA6930"/>
    <w:rsid w:val="00BA69CB"/>
    <w:rsid w:val="00BA78CF"/>
    <w:rsid w:val="00BA7BDF"/>
    <w:rsid w:val="00BA7CCF"/>
    <w:rsid w:val="00BA7D89"/>
    <w:rsid w:val="00BB0C86"/>
    <w:rsid w:val="00BB0F6D"/>
    <w:rsid w:val="00BB1337"/>
    <w:rsid w:val="00BB14DE"/>
    <w:rsid w:val="00BB1598"/>
    <w:rsid w:val="00BB1778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CC5"/>
    <w:rsid w:val="00BB3DEA"/>
    <w:rsid w:val="00BB3FF7"/>
    <w:rsid w:val="00BB41BF"/>
    <w:rsid w:val="00BB43BA"/>
    <w:rsid w:val="00BB48CF"/>
    <w:rsid w:val="00BB4AA2"/>
    <w:rsid w:val="00BB4B38"/>
    <w:rsid w:val="00BB4C6B"/>
    <w:rsid w:val="00BB4D58"/>
    <w:rsid w:val="00BB4E2D"/>
    <w:rsid w:val="00BB4E30"/>
    <w:rsid w:val="00BB4F4B"/>
    <w:rsid w:val="00BB527E"/>
    <w:rsid w:val="00BB530E"/>
    <w:rsid w:val="00BB599F"/>
    <w:rsid w:val="00BB5A8C"/>
    <w:rsid w:val="00BB5C6E"/>
    <w:rsid w:val="00BB5D72"/>
    <w:rsid w:val="00BB5DF9"/>
    <w:rsid w:val="00BB5E2F"/>
    <w:rsid w:val="00BB6218"/>
    <w:rsid w:val="00BB65A3"/>
    <w:rsid w:val="00BB6663"/>
    <w:rsid w:val="00BB68F0"/>
    <w:rsid w:val="00BB6D1A"/>
    <w:rsid w:val="00BB6D60"/>
    <w:rsid w:val="00BB709B"/>
    <w:rsid w:val="00BB71DB"/>
    <w:rsid w:val="00BB7292"/>
    <w:rsid w:val="00BB76D0"/>
    <w:rsid w:val="00BC0018"/>
    <w:rsid w:val="00BC0255"/>
    <w:rsid w:val="00BC0295"/>
    <w:rsid w:val="00BC04FE"/>
    <w:rsid w:val="00BC07B8"/>
    <w:rsid w:val="00BC0809"/>
    <w:rsid w:val="00BC0B5B"/>
    <w:rsid w:val="00BC110C"/>
    <w:rsid w:val="00BC11D5"/>
    <w:rsid w:val="00BC1682"/>
    <w:rsid w:val="00BC17DF"/>
    <w:rsid w:val="00BC1A38"/>
    <w:rsid w:val="00BC1E84"/>
    <w:rsid w:val="00BC2055"/>
    <w:rsid w:val="00BC2171"/>
    <w:rsid w:val="00BC22B6"/>
    <w:rsid w:val="00BC2359"/>
    <w:rsid w:val="00BC24CA"/>
    <w:rsid w:val="00BC26E9"/>
    <w:rsid w:val="00BC28F5"/>
    <w:rsid w:val="00BC2939"/>
    <w:rsid w:val="00BC29A1"/>
    <w:rsid w:val="00BC2ADC"/>
    <w:rsid w:val="00BC2E0C"/>
    <w:rsid w:val="00BC2EC9"/>
    <w:rsid w:val="00BC2EE8"/>
    <w:rsid w:val="00BC3084"/>
    <w:rsid w:val="00BC3D31"/>
    <w:rsid w:val="00BC3DAD"/>
    <w:rsid w:val="00BC45EF"/>
    <w:rsid w:val="00BC4658"/>
    <w:rsid w:val="00BC473A"/>
    <w:rsid w:val="00BC48B6"/>
    <w:rsid w:val="00BC497A"/>
    <w:rsid w:val="00BC4BA5"/>
    <w:rsid w:val="00BC4D09"/>
    <w:rsid w:val="00BC4D27"/>
    <w:rsid w:val="00BC55BD"/>
    <w:rsid w:val="00BC57CD"/>
    <w:rsid w:val="00BC5C97"/>
    <w:rsid w:val="00BC6067"/>
    <w:rsid w:val="00BC6262"/>
    <w:rsid w:val="00BC6525"/>
    <w:rsid w:val="00BC6561"/>
    <w:rsid w:val="00BC68E2"/>
    <w:rsid w:val="00BC6B39"/>
    <w:rsid w:val="00BC6DA3"/>
    <w:rsid w:val="00BC70EA"/>
    <w:rsid w:val="00BC71BE"/>
    <w:rsid w:val="00BC745A"/>
    <w:rsid w:val="00BC74FA"/>
    <w:rsid w:val="00BC750C"/>
    <w:rsid w:val="00BC7673"/>
    <w:rsid w:val="00BC7C04"/>
    <w:rsid w:val="00BC7E9B"/>
    <w:rsid w:val="00BC7F43"/>
    <w:rsid w:val="00BC7F79"/>
    <w:rsid w:val="00BD0142"/>
    <w:rsid w:val="00BD0183"/>
    <w:rsid w:val="00BD060C"/>
    <w:rsid w:val="00BD07A7"/>
    <w:rsid w:val="00BD09DC"/>
    <w:rsid w:val="00BD0A22"/>
    <w:rsid w:val="00BD0A5A"/>
    <w:rsid w:val="00BD0B5D"/>
    <w:rsid w:val="00BD0CC1"/>
    <w:rsid w:val="00BD0E62"/>
    <w:rsid w:val="00BD13DC"/>
    <w:rsid w:val="00BD1494"/>
    <w:rsid w:val="00BD175A"/>
    <w:rsid w:val="00BD1821"/>
    <w:rsid w:val="00BD1ABC"/>
    <w:rsid w:val="00BD1B76"/>
    <w:rsid w:val="00BD1D03"/>
    <w:rsid w:val="00BD215D"/>
    <w:rsid w:val="00BD23DA"/>
    <w:rsid w:val="00BD24C2"/>
    <w:rsid w:val="00BD2743"/>
    <w:rsid w:val="00BD27BB"/>
    <w:rsid w:val="00BD27C7"/>
    <w:rsid w:val="00BD2AFD"/>
    <w:rsid w:val="00BD2F2C"/>
    <w:rsid w:val="00BD3205"/>
    <w:rsid w:val="00BD337B"/>
    <w:rsid w:val="00BD34D8"/>
    <w:rsid w:val="00BD34F2"/>
    <w:rsid w:val="00BD3888"/>
    <w:rsid w:val="00BD38A7"/>
    <w:rsid w:val="00BD39A3"/>
    <w:rsid w:val="00BD3A84"/>
    <w:rsid w:val="00BD3C38"/>
    <w:rsid w:val="00BD3CAE"/>
    <w:rsid w:val="00BD3D44"/>
    <w:rsid w:val="00BD3DC4"/>
    <w:rsid w:val="00BD3E58"/>
    <w:rsid w:val="00BD4382"/>
    <w:rsid w:val="00BD48EE"/>
    <w:rsid w:val="00BD49C0"/>
    <w:rsid w:val="00BD4A44"/>
    <w:rsid w:val="00BD4ABF"/>
    <w:rsid w:val="00BD4F98"/>
    <w:rsid w:val="00BD5068"/>
    <w:rsid w:val="00BD50C3"/>
    <w:rsid w:val="00BD511E"/>
    <w:rsid w:val="00BD546C"/>
    <w:rsid w:val="00BD5479"/>
    <w:rsid w:val="00BD5555"/>
    <w:rsid w:val="00BD57C1"/>
    <w:rsid w:val="00BD57E5"/>
    <w:rsid w:val="00BD5951"/>
    <w:rsid w:val="00BD5991"/>
    <w:rsid w:val="00BD5D76"/>
    <w:rsid w:val="00BD60B6"/>
    <w:rsid w:val="00BD62D1"/>
    <w:rsid w:val="00BD6342"/>
    <w:rsid w:val="00BD6D0E"/>
    <w:rsid w:val="00BD6ED4"/>
    <w:rsid w:val="00BD6F0B"/>
    <w:rsid w:val="00BD6F26"/>
    <w:rsid w:val="00BD7332"/>
    <w:rsid w:val="00BD7504"/>
    <w:rsid w:val="00BD7D1C"/>
    <w:rsid w:val="00BD7F94"/>
    <w:rsid w:val="00BE0387"/>
    <w:rsid w:val="00BE044C"/>
    <w:rsid w:val="00BE0784"/>
    <w:rsid w:val="00BE09A8"/>
    <w:rsid w:val="00BE09B4"/>
    <w:rsid w:val="00BE0A08"/>
    <w:rsid w:val="00BE0B11"/>
    <w:rsid w:val="00BE0D93"/>
    <w:rsid w:val="00BE0FAF"/>
    <w:rsid w:val="00BE116A"/>
    <w:rsid w:val="00BE149E"/>
    <w:rsid w:val="00BE14E4"/>
    <w:rsid w:val="00BE1741"/>
    <w:rsid w:val="00BE1E69"/>
    <w:rsid w:val="00BE1E85"/>
    <w:rsid w:val="00BE1FF2"/>
    <w:rsid w:val="00BE206E"/>
    <w:rsid w:val="00BE2078"/>
    <w:rsid w:val="00BE2084"/>
    <w:rsid w:val="00BE22C8"/>
    <w:rsid w:val="00BE230B"/>
    <w:rsid w:val="00BE2331"/>
    <w:rsid w:val="00BE2566"/>
    <w:rsid w:val="00BE2954"/>
    <w:rsid w:val="00BE298E"/>
    <w:rsid w:val="00BE2FF8"/>
    <w:rsid w:val="00BE3313"/>
    <w:rsid w:val="00BE343D"/>
    <w:rsid w:val="00BE34A3"/>
    <w:rsid w:val="00BE354A"/>
    <w:rsid w:val="00BE357D"/>
    <w:rsid w:val="00BE35A8"/>
    <w:rsid w:val="00BE3716"/>
    <w:rsid w:val="00BE39DD"/>
    <w:rsid w:val="00BE3C7B"/>
    <w:rsid w:val="00BE3CC2"/>
    <w:rsid w:val="00BE3D1A"/>
    <w:rsid w:val="00BE40C7"/>
    <w:rsid w:val="00BE414D"/>
    <w:rsid w:val="00BE4156"/>
    <w:rsid w:val="00BE4267"/>
    <w:rsid w:val="00BE43B3"/>
    <w:rsid w:val="00BE44F6"/>
    <w:rsid w:val="00BE4622"/>
    <w:rsid w:val="00BE4891"/>
    <w:rsid w:val="00BE4A18"/>
    <w:rsid w:val="00BE4A65"/>
    <w:rsid w:val="00BE4BF0"/>
    <w:rsid w:val="00BE4C85"/>
    <w:rsid w:val="00BE5165"/>
    <w:rsid w:val="00BE5468"/>
    <w:rsid w:val="00BE5700"/>
    <w:rsid w:val="00BE57ED"/>
    <w:rsid w:val="00BE5827"/>
    <w:rsid w:val="00BE5F2B"/>
    <w:rsid w:val="00BE6042"/>
    <w:rsid w:val="00BE6094"/>
    <w:rsid w:val="00BE60EC"/>
    <w:rsid w:val="00BE6316"/>
    <w:rsid w:val="00BE66F7"/>
    <w:rsid w:val="00BE69D9"/>
    <w:rsid w:val="00BE6B4D"/>
    <w:rsid w:val="00BE6B7A"/>
    <w:rsid w:val="00BE6EC8"/>
    <w:rsid w:val="00BE70CC"/>
    <w:rsid w:val="00BE7234"/>
    <w:rsid w:val="00BE7EC1"/>
    <w:rsid w:val="00BF00E7"/>
    <w:rsid w:val="00BF010F"/>
    <w:rsid w:val="00BF018F"/>
    <w:rsid w:val="00BF043E"/>
    <w:rsid w:val="00BF0572"/>
    <w:rsid w:val="00BF06DA"/>
    <w:rsid w:val="00BF0745"/>
    <w:rsid w:val="00BF0A05"/>
    <w:rsid w:val="00BF0BA1"/>
    <w:rsid w:val="00BF0BC6"/>
    <w:rsid w:val="00BF139D"/>
    <w:rsid w:val="00BF1667"/>
    <w:rsid w:val="00BF1889"/>
    <w:rsid w:val="00BF18CB"/>
    <w:rsid w:val="00BF1B4A"/>
    <w:rsid w:val="00BF1EE2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25F"/>
    <w:rsid w:val="00BF4450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AF9"/>
    <w:rsid w:val="00BF4D5B"/>
    <w:rsid w:val="00BF4EE0"/>
    <w:rsid w:val="00BF5079"/>
    <w:rsid w:val="00BF52A4"/>
    <w:rsid w:val="00BF52CA"/>
    <w:rsid w:val="00BF5311"/>
    <w:rsid w:val="00BF531A"/>
    <w:rsid w:val="00BF54BA"/>
    <w:rsid w:val="00BF55B8"/>
    <w:rsid w:val="00BF5969"/>
    <w:rsid w:val="00BF597F"/>
    <w:rsid w:val="00BF59A4"/>
    <w:rsid w:val="00BF59CB"/>
    <w:rsid w:val="00BF5A5A"/>
    <w:rsid w:val="00BF5B54"/>
    <w:rsid w:val="00BF5B5E"/>
    <w:rsid w:val="00BF5C36"/>
    <w:rsid w:val="00BF5DEB"/>
    <w:rsid w:val="00BF5EDD"/>
    <w:rsid w:val="00BF5FF8"/>
    <w:rsid w:val="00BF618B"/>
    <w:rsid w:val="00BF61C8"/>
    <w:rsid w:val="00BF6394"/>
    <w:rsid w:val="00BF6442"/>
    <w:rsid w:val="00BF657A"/>
    <w:rsid w:val="00BF672A"/>
    <w:rsid w:val="00BF68CF"/>
    <w:rsid w:val="00BF6B4C"/>
    <w:rsid w:val="00BF6BE4"/>
    <w:rsid w:val="00BF6D2E"/>
    <w:rsid w:val="00BF6DAA"/>
    <w:rsid w:val="00BF707E"/>
    <w:rsid w:val="00BF71AC"/>
    <w:rsid w:val="00BF736A"/>
    <w:rsid w:val="00BF753A"/>
    <w:rsid w:val="00BF7545"/>
    <w:rsid w:val="00BF7695"/>
    <w:rsid w:val="00BF77E0"/>
    <w:rsid w:val="00BF79D5"/>
    <w:rsid w:val="00BF7B56"/>
    <w:rsid w:val="00BF7B60"/>
    <w:rsid w:val="00C000ED"/>
    <w:rsid w:val="00C001A7"/>
    <w:rsid w:val="00C0033C"/>
    <w:rsid w:val="00C00858"/>
    <w:rsid w:val="00C00CF8"/>
    <w:rsid w:val="00C00D1F"/>
    <w:rsid w:val="00C00F00"/>
    <w:rsid w:val="00C013D8"/>
    <w:rsid w:val="00C01438"/>
    <w:rsid w:val="00C0179A"/>
    <w:rsid w:val="00C020C2"/>
    <w:rsid w:val="00C027EA"/>
    <w:rsid w:val="00C02A63"/>
    <w:rsid w:val="00C02A64"/>
    <w:rsid w:val="00C02ACC"/>
    <w:rsid w:val="00C02ADA"/>
    <w:rsid w:val="00C02B56"/>
    <w:rsid w:val="00C02C85"/>
    <w:rsid w:val="00C02D51"/>
    <w:rsid w:val="00C02DD5"/>
    <w:rsid w:val="00C02E1E"/>
    <w:rsid w:val="00C02EA7"/>
    <w:rsid w:val="00C02F97"/>
    <w:rsid w:val="00C0300C"/>
    <w:rsid w:val="00C03343"/>
    <w:rsid w:val="00C03596"/>
    <w:rsid w:val="00C03660"/>
    <w:rsid w:val="00C03B8F"/>
    <w:rsid w:val="00C03CB5"/>
    <w:rsid w:val="00C03D3B"/>
    <w:rsid w:val="00C03D66"/>
    <w:rsid w:val="00C03F20"/>
    <w:rsid w:val="00C03F32"/>
    <w:rsid w:val="00C04244"/>
    <w:rsid w:val="00C04278"/>
    <w:rsid w:val="00C0433B"/>
    <w:rsid w:val="00C0433C"/>
    <w:rsid w:val="00C0449E"/>
    <w:rsid w:val="00C04833"/>
    <w:rsid w:val="00C049EA"/>
    <w:rsid w:val="00C04B66"/>
    <w:rsid w:val="00C04F8F"/>
    <w:rsid w:val="00C050E7"/>
    <w:rsid w:val="00C0535E"/>
    <w:rsid w:val="00C05618"/>
    <w:rsid w:val="00C05A77"/>
    <w:rsid w:val="00C05AFC"/>
    <w:rsid w:val="00C05F2E"/>
    <w:rsid w:val="00C06079"/>
    <w:rsid w:val="00C0637F"/>
    <w:rsid w:val="00C065E0"/>
    <w:rsid w:val="00C0666E"/>
    <w:rsid w:val="00C0682D"/>
    <w:rsid w:val="00C06860"/>
    <w:rsid w:val="00C06895"/>
    <w:rsid w:val="00C06A17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17"/>
    <w:rsid w:val="00C1019B"/>
    <w:rsid w:val="00C1076C"/>
    <w:rsid w:val="00C108FC"/>
    <w:rsid w:val="00C10A39"/>
    <w:rsid w:val="00C10D32"/>
    <w:rsid w:val="00C10D79"/>
    <w:rsid w:val="00C10E0C"/>
    <w:rsid w:val="00C11A7D"/>
    <w:rsid w:val="00C11C5B"/>
    <w:rsid w:val="00C11F34"/>
    <w:rsid w:val="00C1204A"/>
    <w:rsid w:val="00C12188"/>
    <w:rsid w:val="00C121FF"/>
    <w:rsid w:val="00C12454"/>
    <w:rsid w:val="00C1252E"/>
    <w:rsid w:val="00C126DD"/>
    <w:rsid w:val="00C1290E"/>
    <w:rsid w:val="00C12E2D"/>
    <w:rsid w:val="00C12F5D"/>
    <w:rsid w:val="00C13236"/>
    <w:rsid w:val="00C132B5"/>
    <w:rsid w:val="00C13806"/>
    <w:rsid w:val="00C139C5"/>
    <w:rsid w:val="00C13A72"/>
    <w:rsid w:val="00C13B06"/>
    <w:rsid w:val="00C13F90"/>
    <w:rsid w:val="00C141CD"/>
    <w:rsid w:val="00C143AD"/>
    <w:rsid w:val="00C144F9"/>
    <w:rsid w:val="00C14961"/>
    <w:rsid w:val="00C14B44"/>
    <w:rsid w:val="00C14BBB"/>
    <w:rsid w:val="00C150DC"/>
    <w:rsid w:val="00C15186"/>
    <w:rsid w:val="00C15503"/>
    <w:rsid w:val="00C155F5"/>
    <w:rsid w:val="00C15739"/>
    <w:rsid w:val="00C15901"/>
    <w:rsid w:val="00C15ABB"/>
    <w:rsid w:val="00C163C5"/>
    <w:rsid w:val="00C1671A"/>
    <w:rsid w:val="00C167A6"/>
    <w:rsid w:val="00C16BAF"/>
    <w:rsid w:val="00C16E1D"/>
    <w:rsid w:val="00C16FBE"/>
    <w:rsid w:val="00C17324"/>
    <w:rsid w:val="00C1749B"/>
    <w:rsid w:val="00C17664"/>
    <w:rsid w:val="00C17903"/>
    <w:rsid w:val="00C17A7F"/>
    <w:rsid w:val="00C17A9B"/>
    <w:rsid w:val="00C17B2C"/>
    <w:rsid w:val="00C17EE9"/>
    <w:rsid w:val="00C2012C"/>
    <w:rsid w:val="00C206C2"/>
    <w:rsid w:val="00C207AE"/>
    <w:rsid w:val="00C20B90"/>
    <w:rsid w:val="00C20D76"/>
    <w:rsid w:val="00C20DB5"/>
    <w:rsid w:val="00C20F6D"/>
    <w:rsid w:val="00C20FE3"/>
    <w:rsid w:val="00C21140"/>
    <w:rsid w:val="00C2144D"/>
    <w:rsid w:val="00C21486"/>
    <w:rsid w:val="00C218E2"/>
    <w:rsid w:val="00C21990"/>
    <w:rsid w:val="00C219F7"/>
    <w:rsid w:val="00C21F03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2E54"/>
    <w:rsid w:val="00C235F0"/>
    <w:rsid w:val="00C2367D"/>
    <w:rsid w:val="00C238DB"/>
    <w:rsid w:val="00C23AA8"/>
    <w:rsid w:val="00C23BF1"/>
    <w:rsid w:val="00C23D57"/>
    <w:rsid w:val="00C23F91"/>
    <w:rsid w:val="00C24389"/>
    <w:rsid w:val="00C244DF"/>
    <w:rsid w:val="00C24681"/>
    <w:rsid w:val="00C246D3"/>
    <w:rsid w:val="00C249DA"/>
    <w:rsid w:val="00C24C07"/>
    <w:rsid w:val="00C251AD"/>
    <w:rsid w:val="00C25223"/>
    <w:rsid w:val="00C2523C"/>
    <w:rsid w:val="00C25282"/>
    <w:rsid w:val="00C25341"/>
    <w:rsid w:val="00C2560D"/>
    <w:rsid w:val="00C25734"/>
    <w:rsid w:val="00C25818"/>
    <w:rsid w:val="00C25969"/>
    <w:rsid w:val="00C25C5E"/>
    <w:rsid w:val="00C26018"/>
    <w:rsid w:val="00C2615C"/>
    <w:rsid w:val="00C26289"/>
    <w:rsid w:val="00C26344"/>
    <w:rsid w:val="00C263A7"/>
    <w:rsid w:val="00C265BA"/>
    <w:rsid w:val="00C2668B"/>
    <w:rsid w:val="00C2680B"/>
    <w:rsid w:val="00C26B83"/>
    <w:rsid w:val="00C27132"/>
    <w:rsid w:val="00C2736C"/>
    <w:rsid w:val="00C27ACB"/>
    <w:rsid w:val="00C27C91"/>
    <w:rsid w:val="00C27F88"/>
    <w:rsid w:val="00C30062"/>
    <w:rsid w:val="00C30631"/>
    <w:rsid w:val="00C30B4F"/>
    <w:rsid w:val="00C30D2C"/>
    <w:rsid w:val="00C30E18"/>
    <w:rsid w:val="00C30E2E"/>
    <w:rsid w:val="00C30F16"/>
    <w:rsid w:val="00C30F4B"/>
    <w:rsid w:val="00C30F52"/>
    <w:rsid w:val="00C30F9E"/>
    <w:rsid w:val="00C311AA"/>
    <w:rsid w:val="00C314A7"/>
    <w:rsid w:val="00C316FA"/>
    <w:rsid w:val="00C31B80"/>
    <w:rsid w:val="00C321C8"/>
    <w:rsid w:val="00C3226A"/>
    <w:rsid w:val="00C324D9"/>
    <w:rsid w:val="00C32A6F"/>
    <w:rsid w:val="00C33186"/>
    <w:rsid w:val="00C331EE"/>
    <w:rsid w:val="00C332B1"/>
    <w:rsid w:val="00C33371"/>
    <w:rsid w:val="00C3354B"/>
    <w:rsid w:val="00C33554"/>
    <w:rsid w:val="00C3356C"/>
    <w:rsid w:val="00C33800"/>
    <w:rsid w:val="00C33A39"/>
    <w:rsid w:val="00C33ACE"/>
    <w:rsid w:val="00C33EAF"/>
    <w:rsid w:val="00C3400C"/>
    <w:rsid w:val="00C3457E"/>
    <w:rsid w:val="00C348EE"/>
    <w:rsid w:val="00C34A7A"/>
    <w:rsid w:val="00C34CFF"/>
    <w:rsid w:val="00C34FC7"/>
    <w:rsid w:val="00C350A1"/>
    <w:rsid w:val="00C35351"/>
    <w:rsid w:val="00C354A3"/>
    <w:rsid w:val="00C354F2"/>
    <w:rsid w:val="00C35A9D"/>
    <w:rsid w:val="00C35B71"/>
    <w:rsid w:val="00C35EFE"/>
    <w:rsid w:val="00C36214"/>
    <w:rsid w:val="00C36304"/>
    <w:rsid w:val="00C364A3"/>
    <w:rsid w:val="00C36559"/>
    <w:rsid w:val="00C365E3"/>
    <w:rsid w:val="00C3660A"/>
    <w:rsid w:val="00C36687"/>
    <w:rsid w:val="00C366CD"/>
    <w:rsid w:val="00C366D8"/>
    <w:rsid w:val="00C3673B"/>
    <w:rsid w:val="00C36807"/>
    <w:rsid w:val="00C368B3"/>
    <w:rsid w:val="00C36BD4"/>
    <w:rsid w:val="00C3704E"/>
    <w:rsid w:val="00C374EC"/>
    <w:rsid w:val="00C378A4"/>
    <w:rsid w:val="00C37BDF"/>
    <w:rsid w:val="00C37BF7"/>
    <w:rsid w:val="00C400E0"/>
    <w:rsid w:val="00C402E0"/>
    <w:rsid w:val="00C402EE"/>
    <w:rsid w:val="00C40659"/>
    <w:rsid w:val="00C4076E"/>
    <w:rsid w:val="00C40D71"/>
    <w:rsid w:val="00C40F94"/>
    <w:rsid w:val="00C41217"/>
    <w:rsid w:val="00C41254"/>
    <w:rsid w:val="00C41498"/>
    <w:rsid w:val="00C41B1F"/>
    <w:rsid w:val="00C41EA7"/>
    <w:rsid w:val="00C41EEF"/>
    <w:rsid w:val="00C41F6A"/>
    <w:rsid w:val="00C42072"/>
    <w:rsid w:val="00C42092"/>
    <w:rsid w:val="00C4214C"/>
    <w:rsid w:val="00C42263"/>
    <w:rsid w:val="00C4237A"/>
    <w:rsid w:val="00C424A2"/>
    <w:rsid w:val="00C42618"/>
    <w:rsid w:val="00C42781"/>
    <w:rsid w:val="00C42918"/>
    <w:rsid w:val="00C42E16"/>
    <w:rsid w:val="00C43144"/>
    <w:rsid w:val="00C4335F"/>
    <w:rsid w:val="00C43401"/>
    <w:rsid w:val="00C43701"/>
    <w:rsid w:val="00C438F1"/>
    <w:rsid w:val="00C438FD"/>
    <w:rsid w:val="00C43BB5"/>
    <w:rsid w:val="00C43C2C"/>
    <w:rsid w:val="00C43D75"/>
    <w:rsid w:val="00C43DC1"/>
    <w:rsid w:val="00C43E03"/>
    <w:rsid w:val="00C4426D"/>
    <w:rsid w:val="00C443C4"/>
    <w:rsid w:val="00C4470C"/>
    <w:rsid w:val="00C4478A"/>
    <w:rsid w:val="00C448DE"/>
    <w:rsid w:val="00C44950"/>
    <w:rsid w:val="00C44955"/>
    <w:rsid w:val="00C44EAC"/>
    <w:rsid w:val="00C453D0"/>
    <w:rsid w:val="00C455CF"/>
    <w:rsid w:val="00C45792"/>
    <w:rsid w:val="00C45958"/>
    <w:rsid w:val="00C45C81"/>
    <w:rsid w:val="00C45EB9"/>
    <w:rsid w:val="00C45F93"/>
    <w:rsid w:val="00C45FE8"/>
    <w:rsid w:val="00C46091"/>
    <w:rsid w:val="00C46490"/>
    <w:rsid w:val="00C465C4"/>
    <w:rsid w:val="00C4687A"/>
    <w:rsid w:val="00C46977"/>
    <w:rsid w:val="00C46A43"/>
    <w:rsid w:val="00C46B7A"/>
    <w:rsid w:val="00C4705B"/>
    <w:rsid w:val="00C470AF"/>
    <w:rsid w:val="00C47354"/>
    <w:rsid w:val="00C474B5"/>
    <w:rsid w:val="00C475CD"/>
    <w:rsid w:val="00C4781E"/>
    <w:rsid w:val="00C47A0C"/>
    <w:rsid w:val="00C47A5A"/>
    <w:rsid w:val="00C47A62"/>
    <w:rsid w:val="00C47B40"/>
    <w:rsid w:val="00C47BC5"/>
    <w:rsid w:val="00C47D39"/>
    <w:rsid w:val="00C47E2E"/>
    <w:rsid w:val="00C50043"/>
    <w:rsid w:val="00C500EF"/>
    <w:rsid w:val="00C506B8"/>
    <w:rsid w:val="00C5081A"/>
    <w:rsid w:val="00C50A77"/>
    <w:rsid w:val="00C50AAC"/>
    <w:rsid w:val="00C50E00"/>
    <w:rsid w:val="00C50E0F"/>
    <w:rsid w:val="00C50F6C"/>
    <w:rsid w:val="00C50FE0"/>
    <w:rsid w:val="00C5140A"/>
    <w:rsid w:val="00C515D0"/>
    <w:rsid w:val="00C515F0"/>
    <w:rsid w:val="00C51764"/>
    <w:rsid w:val="00C517BA"/>
    <w:rsid w:val="00C51B93"/>
    <w:rsid w:val="00C51D6A"/>
    <w:rsid w:val="00C51D8F"/>
    <w:rsid w:val="00C51DF0"/>
    <w:rsid w:val="00C51F6A"/>
    <w:rsid w:val="00C52252"/>
    <w:rsid w:val="00C52859"/>
    <w:rsid w:val="00C52E26"/>
    <w:rsid w:val="00C53105"/>
    <w:rsid w:val="00C540AA"/>
    <w:rsid w:val="00C540E7"/>
    <w:rsid w:val="00C54412"/>
    <w:rsid w:val="00C5441A"/>
    <w:rsid w:val="00C544BF"/>
    <w:rsid w:val="00C546D0"/>
    <w:rsid w:val="00C550DD"/>
    <w:rsid w:val="00C555F8"/>
    <w:rsid w:val="00C55806"/>
    <w:rsid w:val="00C5598F"/>
    <w:rsid w:val="00C559F2"/>
    <w:rsid w:val="00C55AB4"/>
    <w:rsid w:val="00C55D21"/>
    <w:rsid w:val="00C55EEC"/>
    <w:rsid w:val="00C562A1"/>
    <w:rsid w:val="00C56306"/>
    <w:rsid w:val="00C5633A"/>
    <w:rsid w:val="00C564A8"/>
    <w:rsid w:val="00C564C6"/>
    <w:rsid w:val="00C5691E"/>
    <w:rsid w:val="00C56DEF"/>
    <w:rsid w:val="00C56F05"/>
    <w:rsid w:val="00C57008"/>
    <w:rsid w:val="00C570A1"/>
    <w:rsid w:val="00C5766D"/>
    <w:rsid w:val="00C57CC0"/>
    <w:rsid w:val="00C6011A"/>
    <w:rsid w:val="00C602A2"/>
    <w:rsid w:val="00C6096A"/>
    <w:rsid w:val="00C60D7A"/>
    <w:rsid w:val="00C60E26"/>
    <w:rsid w:val="00C61375"/>
    <w:rsid w:val="00C61635"/>
    <w:rsid w:val="00C6174A"/>
    <w:rsid w:val="00C6179D"/>
    <w:rsid w:val="00C61835"/>
    <w:rsid w:val="00C61A48"/>
    <w:rsid w:val="00C61A87"/>
    <w:rsid w:val="00C61D19"/>
    <w:rsid w:val="00C61DDF"/>
    <w:rsid w:val="00C61DF5"/>
    <w:rsid w:val="00C61FC4"/>
    <w:rsid w:val="00C62096"/>
    <w:rsid w:val="00C62145"/>
    <w:rsid w:val="00C623B4"/>
    <w:rsid w:val="00C625BF"/>
    <w:rsid w:val="00C62721"/>
    <w:rsid w:val="00C627D4"/>
    <w:rsid w:val="00C629DE"/>
    <w:rsid w:val="00C62A20"/>
    <w:rsid w:val="00C62A47"/>
    <w:rsid w:val="00C62A56"/>
    <w:rsid w:val="00C62AA8"/>
    <w:rsid w:val="00C62D7D"/>
    <w:rsid w:val="00C63395"/>
    <w:rsid w:val="00C63852"/>
    <w:rsid w:val="00C63A0E"/>
    <w:rsid w:val="00C63BEA"/>
    <w:rsid w:val="00C63FBD"/>
    <w:rsid w:val="00C6405E"/>
    <w:rsid w:val="00C64064"/>
    <w:rsid w:val="00C643BD"/>
    <w:rsid w:val="00C6443D"/>
    <w:rsid w:val="00C64834"/>
    <w:rsid w:val="00C64AB2"/>
    <w:rsid w:val="00C64B7F"/>
    <w:rsid w:val="00C64BBD"/>
    <w:rsid w:val="00C64D57"/>
    <w:rsid w:val="00C64DED"/>
    <w:rsid w:val="00C64F62"/>
    <w:rsid w:val="00C64F7D"/>
    <w:rsid w:val="00C64FBA"/>
    <w:rsid w:val="00C65598"/>
    <w:rsid w:val="00C657BA"/>
    <w:rsid w:val="00C65CBB"/>
    <w:rsid w:val="00C661C9"/>
    <w:rsid w:val="00C66450"/>
    <w:rsid w:val="00C66A01"/>
    <w:rsid w:val="00C66D5D"/>
    <w:rsid w:val="00C66E55"/>
    <w:rsid w:val="00C66F13"/>
    <w:rsid w:val="00C6707D"/>
    <w:rsid w:val="00C674AD"/>
    <w:rsid w:val="00C67528"/>
    <w:rsid w:val="00C67CFE"/>
    <w:rsid w:val="00C70060"/>
    <w:rsid w:val="00C70299"/>
    <w:rsid w:val="00C7073B"/>
    <w:rsid w:val="00C70743"/>
    <w:rsid w:val="00C70868"/>
    <w:rsid w:val="00C70F92"/>
    <w:rsid w:val="00C70FA7"/>
    <w:rsid w:val="00C710B3"/>
    <w:rsid w:val="00C714E7"/>
    <w:rsid w:val="00C71A8D"/>
    <w:rsid w:val="00C71F19"/>
    <w:rsid w:val="00C71F3E"/>
    <w:rsid w:val="00C720B7"/>
    <w:rsid w:val="00C72453"/>
    <w:rsid w:val="00C72A95"/>
    <w:rsid w:val="00C72A99"/>
    <w:rsid w:val="00C72D9A"/>
    <w:rsid w:val="00C7322B"/>
    <w:rsid w:val="00C736C4"/>
    <w:rsid w:val="00C73792"/>
    <w:rsid w:val="00C73EF2"/>
    <w:rsid w:val="00C74067"/>
    <w:rsid w:val="00C74370"/>
    <w:rsid w:val="00C74454"/>
    <w:rsid w:val="00C7452B"/>
    <w:rsid w:val="00C746D8"/>
    <w:rsid w:val="00C74AB8"/>
    <w:rsid w:val="00C74BBB"/>
    <w:rsid w:val="00C752C1"/>
    <w:rsid w:val="00C7537F"/>
    <w:rsid w:val="00C754A8"/>
    <w:rsid w:val="00C7573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693A"/>
    <w:rsid w:val="00C7737D"/>
    <w:rsid w:val="00C77631"/>
    <w:rsid w:val="00C77792"/>
    <w:rsid w:val="00C77810"/>
    <w:rsid w:val="00C7782A"/>
    <w:rsid w:val="00C77908"/>
    <w:rsid w:val="00C77AC0"/>
    <w:rsid w:val="00C77CF9"/>
    <w:rsid w:val="00C80080"/>
    <w:rsid w:val="00C800BE"/>
    <w:rsid w:val="00C802E9"/>
    <w:rsid w:val="00C80621"/>
    <w:rsid w:val="00C80CDB"/>
    <w:rsid w:val="00C80E30"/>
    <w:rsid w:val="00C811B0"/>
    <w:rsid w:val="00C811FF"/>
    <w:rsid w:val="00C815C4"/>
    <w:rsid w:val="00C81710"/>
    <w:rsid w:val="00C81A9E"/>
    <w:rsid w:val="00C81BEC"/>
    <w:rsid w:val="00C81C56"/>
    <w:rsid w:val="00C81CC2"/>
    <w:rsid w:val="00C81DBD"/>
    <w:rsid w:val="00C81DFE"/>
    <w:rsid w:val="00C81E64"/>
    <w:rsid w:val="00C81EAA"/>
    <w:rsid w:val="00C8220B"/>
    <w:rsid w:val="00C824D5"/>
    <w:rsid w:val="00C82911"/>
    <w:rsid w:val="00C829C7"/>
    <w:rsid w:val="00C829E4"/>
    <w:rsid w:val="00C82A2A"/>
    <w:rsid w:val="00C82B83"/>
    <w:rsid w:val="00C82C5F"/>
    <w:rsid w:val="00C82D46"/>
    <w:rsid w:val="00C8357D"/>
    <w:rsid w:val="00C83DF8"/>
    <w:rsid w:val="00C83F6C"/>
    <w:rsid w:val="00C83FF7"/>
    <w:rsid w:val="00C84122"/>
    <w:rsid w:val="00C8435B"/>
    <w:rsid w:val="00C8446F"/>
    <w:rsid w:val="00C84C24"/>
    <w:rsid w:val="00C84F7B"/>
    <w:rsid w:val="00C85024"/>
    <w:rsid w:val="00C8516F"/>
    <w:rsid w:val="00C85EF3"/>
    <w:rsid w:val="00C8601D"/>
    <w:rsid w:val="00C86114"/>
    <w:rsid w:val="00C86357"/>
    <w:rsid w:val="00C8639E"/>
    <w:rsid w:val="00C86639"/>
    <w:rsid w:val="00C868DE"/>
    <w:rsid w:val="00C86C26"/>
    <w:rsid w:val="00C86C97"/>
    <w:rsid w:val="00C86EC3"/>
    <w:rsid w:val="00C86F1F"/>
    <w:rsid w:val="00C87475"/>
    <w:rsid w:val="00C876F8"/>
    <w:rsid w:val="00C87744"/>
    <w:rsid w:val="00C87A90"/>
    <w:rsid w:val="00C87C14"/>
    <w:rsid w:val="00C87DC2"/>
    <w:rsid w:val="00C87DCF"/>
    <w:rsid w:val="00C87F14"/>
    <w:rsid w:val="00C87FF0"/>
    <w:rsid w:val="00C90205"/>
    <w:rsid w:val="00C90646"/>
    <w:rsid w:val="00C90DB9"/>
    <w:rsid w:val="00C91096"/>
    <w:rsid w:val="00C910A9"/>
    <w:rsid w:val="00C910DB"/>
    <w:rsid w:val="00C91990"/>
    <w:rsid w:val="00C91E98"/>
    <w:rsid w:val="00C92D3E"/>
    <w:rsid w:val="00C92DD7"/>
    <w:rsid w:val="00C93276"/>
    <w:rsid w:val="00C932E0"/>
    <w:rsid w:val="00C932EA"/>
    <w:rsid w:val="00C935A5"/>
    <w:rsid w:val="00C935B0"/>
    <w:rsid w:val="00C938F2"/>
    <w:rsid w:val="00C93BCA"/>
    <w:rsid w:val="00C93CB3"/>
    <w:rsid w:val="00C93DA8"/>
    <w:rsid w:val="00C93F18"/>
    <w:rsid w:val="00C94029"/>
    <w:rsid w:val="00C940EF"/>
    <w:rsid w:val="00C94161"/>
    <w:rsid w:val="00C941D8"/>
    <w:rsid w:val="00C94419"/>
    <w:rsid w:val="00C9458B"/>
    <w:rsid w:val="00C949C0"/>
    <w:rsid w:val="00C94A81"/>
    <w:rsid w:val="00C94B1A"/>
    <w:rsid w:val="00C94B65"/>
    <w:rsid w:val="00C94CE4"/>
    <w:rsid w:val="00C955E4"/>
    <w:rsid w:val="00C956DD"/>
    <w:rsid w:val="00C958D0"/>
    <w:rsid w:val="00C95E76"/>
    <w:rsid w:val="00C95E9B"/>
    <w:rsid w:val="00C95FB7"/>
    <w:rsid w:val="00C960B4"/>
    <w:rsid w:val="00C96229"/>
    <w:rsid w:val="00C96352"/>
    <w:rsid w:val="00C964FA"/>
    <w:rsid w:val="00C96725"/>
    <w:rsid w:val="00C96A75"/>
    <w:rsid w:val="00C96EE1"/>
    <w:rsid w:val="00C97216"/>
    <w:rsid w:val="00C9737E"/>
    <w:rsid w:val="00C976EC"/>
    <w:rsid w:val="00C97A89"/>
    <w:rsid w:val="00C97CBC"/>
    <w:rsid w:val="00CA0597"/>
    <w:rsid w:val="00CA0888"/>
    <w:rsid w:val="00CA0934"/>
    <w:rsid w:val="00CA0B0F"/>
    <w:rsid w:val="00CA0B95"/>
    <w:rsid w:val="00CA0C8F"/>
    <w:rsid w:val="00CA0CF2"/>
    <w:rsid w:val="00CA109C"/>
    <w:rsid w:val="00CA1565"/>
    <w:rsid w:val="00CA1D2B"/>
    <w:rsid w:val="00CA1DB1"/>
    <w:rsid w:val="00CA1E53"/>
    <w:rsid w:val="00CA21E5"/>
    <w:rsid w:val="00CA21FD"/>
    <w:rsid w:val="00CA24DE"/>
    <w:rsid w:val="00CA2572"/>
    <w:rsid w:val="00CA2B67"/>
    <w:rsid w:val="00CA33FA"/>
    <w:rsid w:val="00CA34F0"/>
    <w:rsid w:val="00CA350A"/>
    <w:rsid w:val="00CA3554"/>
    <w:rsid w:val="00CA3624"/>
    <w:rsid w:val="00CA386B"/>
    <w:rsid w:val="00CA40D8"/>
    <w:rsid w:val="00CA426A"/>
    <w:rsid w:val="00CA45A2"/>
    <w:rsid w:val="00CA4976"/>
    <w:rsid w:val="00CA4DCE"/>
    <w:rsid w:val="00CA4E97"/>
    <w:rsid w:val="00CA4F49"/>
    <w:rsid w:val="00CA5040"/>
    <w:rsid w:val="00CA509C"/>
    <w:rsid w:val="00CA515F"/>
    <w:rsid w:val="00CA5278"/>
    <w:rsid w:val="00CA5365"/>
    <w:rsid w:val="00CA5461"/>
    <w:rsid w:val="00CA5971"/>
    <w:rsid w:val="00CA5E64"/>
    <w:rsid w:val="00CA6100"/>
    <w:rsid w:val="00CA62B3"/>
    <w:rsid w:val="00CA6A0F"/>
    <w:rsid w:val="00CA6B91"/>
    <w:rsid w:val="00CA6C6A"/>
    <w:rsid w:val="00CA6FB5"/>
    <w:rsid w:val="00CA70D8"/>
    <w:rsid w:val="00CA75EE"/>
    <w:rsid w:val="00CA797E"/>
    <w:rsid w:val="00CB017F"/>
    <w:rsid w:val="00CB04B9"/>
    <w:rsid w:val="00CB0BF3"/>
    <w:rsid w:val="00CB0C09"/>
    <w:rsid w:val="00CB1525"/>
    <w:rsid w:val="00CB188A"/>
    <w:rsid w:val="00CB1A08"/>
    <w:rsid w:val="00CB1CC7"/>
    <w:rsid w:val="00CB1CCD"/>
    <w:rsid w:val="00CB1E66"/>
    <w:rsid w:val="00CB1F6E"/>
    <w:rsid w:val="00CB21F7"/>
    <w:rsid w:val="00CB24AF"/>
    <w:rsid w:val="00CB24D5"/>
    <w:rsid w:val="00CB24EB"/>
    <w:rsid w:val="00CB2503"/>
    <w:rsid w:val="00CB264F"/>
    <w:rsid w:val="00CB28B5"/>
    <w:rsid w:val="00CB29A7"/>
    <w:rsid w:val="00CB2B1B"/>
    <w:rsid w:val="00CB2B2C"/>
    <w:rsid w:val="00CB2B31"/>
    <w:rsid w:val="00CB2B43"/>
    <w:rsid w:val="00CB2B58"/>
    <w:rsid w:val="00CB2BA4"/>
    <w:rsid w:val="00CB2F17"/>
    <w:rsid w:val="00CB3057"/>
    <w:rsid w:val="00CB3079"/>
    <w:rsid w:val="00CB3265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630"/>
    <w:rsid w:val="00CB4918"/>
    <w:rsid w:val="00CB4BCF"/>
    <w:rsid w:val="00CB4D55"/>
    <w:rsid w:val="00CB4F58"/>
    <w:rsid w:val="00CB5143"/>
    <w:rsid w:val="00CB5172"/>
    <w:rsid w:val="00CB52D8"/>
    <w:rsid w:val="00CB539C"/>
    <w:rsid w:val="00CB5A95"/>
    <w:rsid w:val="00CB5AD3"/>
    <w:rsid w:val="00CB5E69"/>
    <w:rsid w:val="00CB6004"/>
    <w:rsid w:val="00CB673E"/>
    <w:rsid w:val="00CB6999"/>
    <w:rsid w:val="00CB6BDB"/>
    <w:rsid w:val="00CB6C96"/>
    <w:rsid w:val="00CB70ED"/>
    <w:rsid w:val="00CB750D"/>
    <w:rsid w:val="00CB7587"/>
    <w:rsid w:val="00CB75BA"/>
    <w:rsid w:val="00CB7AD5"/>
    <w:rsid w:val="00CB7B98"/>
    <w:rsid w:val="00CB7D82"/>
    <w:rsid w:val="00CB7E09"/>
    <w:rsid w:val="00CB7E96"/>
    <w:rsid w:val="00CB7EC7"/>
    <w:rsid w:val="00CC036B"/>
    <w:rsid w:val="00CC0504"/>
    <w:rsid w:val="00CC087B"/>
    <w:rsid w:val="00CC155A"/>
    <w:rsid w:val="00CC18E7"/>
    <w:rsid w:val="00CC1A61"/>
    <w:rsid w:val="00CC1B78"/>
    <w:rsid w:val="00CC1E7F"/>
    <w:rsid w:val="00CC1FEC"/>
    <w:rsid w:val="00CC2055"/>
    <w:rsid w:val="00CC22E2"/>
    <w:rsid w:val="00CC233E"/>
    <w:rsid w:val="00CC2ABF"/>
    <w:rsid w:val="00CC2B79"/>
    <w:rsid w:val="00CC2D1D"/>
    <w:rsid w:val="00CC2E23"/>
    <w:rsid w:val="00CC31B8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73D"/>
    <w:rsid w:val="00CC4E2D"/>
    <w:rsid w:val="00CC4FA6"/>
    <w:rsid w:val="00CC5024"/>
    <w:rsid w:val="00CC5418"/>
    <w:rsid w:val="00CC5970"/>
    <w:rsid w:val="00CC5A42"/>
    <w:rsid w:val="00CC5AB1"/>
    <w:rsid w:val="00CC600D"/>
    <w:rsid w:val="00CC603D"/>
    <w:rsid w:val="00CC6093"/>
    <w:rsid w:val="00CC623E"/>
    <w:rsid w:val="00CC6734"/>
    <w:rsid w:val="00CC6A9D"/>
    <w:rsid w:val="00CC6B60"/>
    <w:rsid w:val="00CC6D9E"/>
    <w:rsid w:val="00CC6F76"/>
    <w:rsid w:val="00CC6F9E"/>
    <w:rsid w:val="00CC73FA"/>
    <w:rsid w:val="00CC7720"/>
    <w:rsid w:val="00CC77DF"/>
    <w:rsid w:val="00CC7878"/>
    <w:rsid w:val="00CC7E3A"/>
    <w:rsid w:val="00CC7E7F"/>
    <w:rsid w:val="00CD00DB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1DF"/>
    <w:rsid w:val="00CD1473"/>
    <w:rsid w:val="00CD149B"/>
    <w:rsid w:val="00CD15EF"/>
    <w:rsid w:val="00CD162E"/>
    <w:rsid w:val="00CD17AC"/>
    <w:rsid w:val="00CD200C"/>
    <w:rsid w:val="00CD21B2"/>
    <w:rsid w:val="00CD2560"/>
    <w:rsid w:val="00CD27E5"/>
    <w:rsid w:val="00CD2F10"/>
    <w:rsid w:val="00CD2F52"/>
    <w:rsid w:val="00CD2FD1"/>
    <w:rsid w:val="00CD312D"/>
    <w:rsid w:val="00CD35E0"/>
    <w:rsid w:val="00CD36E3"/>
    <w:rsid w:val="00CD3874"/>
    <w:rsid w:val="00CD3B63"/>
    <w:rsid w:val="00CD3E30"/>
    <w:rsid w:val="00CD4095"/>
    <w:rsid w:val="00CD40B0"/>
    <w:rsid w:val="00CD423A"/>
    <w:rsid w:val="00CD42D3"/>
    <w:rsid w:val="00CD4441"/>
    <w:rsid w:val="00CD4614"/>
    <w:rsid w:val="00CD46FC"/>
    <w:rsid w:val="00CD489B"/>
    <w:rsid w:val="00CD4990"/>
    <w:rsid w:val="00CD4A7E"/>
    <w:rsid w:val="00CD4FC6"/>
    <w:rsid w:val="00CD4FCE"/>
    <w:rsid w:val="00CD5245"/>
    <w:rsid w:val="00CD54E0"/>
    <w:rsid w:val="00CD5542"/>
    <w:rsid w:val="00CD5667"/>
    <w:rsid w:val="00CD5FAF"/>
    <w:rsid w:val="00CD60BE"/>
    <w:rsid w:val="00CD612E"/>
    <w:rsid w:val="00CD62A2"/>
    <w:rsid w:val="00CD653A"/>
    <w:rsid w:val="00CD6818"/>
    <w:rsid w:val="00CD6A1E"/>
    <w:rsid w:val="00CD6A4B"/>
    <w:rsid w:val="00CD6BDF"/>
    <w:rsid w:val="00CD6DCF"/>
    <w:rsid w:val="00CD6E78"/>
    <w:rsid w:val="00CD6F48"/>
    <w:rsid w:val="00CD6FA1"/>
    <w:rsid w:val="00CD70CE"/>
    <w:rsid w:val="00CD726A"/>
    <w:rsid w:val="00CD73CE"/>
    <w:rsid w:val="00CD744E"/>
    <w:rsid w:val="00CD74DF"/>
    <w:rsid w:val="00CD75F4"/>
    <w:rsid w:val="00CD7887"/>
    <w:rsid w:val="00CD7AA8"/>
    <w:rsid w:val="00CD7B2F"/>
    <w:rsid w:val="00CD7CDB"/>
    <w:rsid w:val="00CD7F69"/>
    <w:rsid w:val="00CE007A"/>
    <w:rsid w:val="00CE034B"/>
    <w:rsid w:val="00CE045E"/>
    <w:rsid w:val="00CE05A7"/>
    <w:rsid w:val="00CE0700"/>
    <w:rsid w:val="00CE074B"/>
    <w:rsid w:val="00CE0858"/>
    <w:rsid w:val="00CE11B5"/>
    <w:rsid w:val="00CE151B"/>
    <w:rsid w:val="00CE1667"/>
    <w:rsid w:val="00CE193A"/>
    <w:rsid w:val="00CE199C"/>
    <w:rsid w:val="00CE1E04"/>
    <w:rsid w:val="00CE1EB9"/>
    <w:rsid w:val="00CE1F10"/>
    <w:rsid w:val="00CE2920"/>
    <w:rsid w:val="00CE2AA6"/>
    <w:rsid w:val="00CE2E09"/>
    <w:rsid w:val="00CE3034"/>
    <w:rsid w:val="00CE322B"/>
    <w:rsid w:val="00CE340B"/>
    <w:rsid w:val="00CE3489"/>
    <w:rsid w:val="00CE3937"/>
    <w:rsid w:val="00CE3955"/>
    <w:rsid w:val="00CE429F"/>
    <w:rsid w:val="00CE48CC"/>
    <w:rsid w:val="00CE4915"/>
    <w:rsid w:val="00CE4BA0"/>
    <w:rsid w:val="00CE4D1A"/>
    <w:rsid w:val="00CE4F49"/>
    <w:rsid w:val="00CE4F4F"/>
    <w:rsid w:val="00CE5089"/>
    <w:rsid w:val="00CE5163"/>
    <w:rsid w:val="00CE527D"/>
    <w:rsid w:val="00CE5794"/>
    <w:rsid w:val="00CE589B"/>
    <w:rsid w:val="00CE58BE"/>
    <w:rsid w:val="00CE5A24"/>
    <w:rsid w:val="00CE5B38"/>
    <w:rsid w:val="00CE5DF4"/>
    <w:rsid w:val="00CE5E82"/>
    <w:rsid w:val="00CE6090"/>
    <w:rsid w:val="00CE619B"/>
    <w:rsid w:val="00CE6451"/>
    <w:rsid w:val="00CE6663"/>
    <w:rsid w:val="00CE69F9"/>
    <w:rsid w:val="00CE6DCD"/>
    <w:rsid w:val="00CE6E59"/>
    <w:rsid w:val="00CE6E6C"/>
    <w:rsid w:val="00CE6E72"/>
    <w:rsid w:val="00CE71AD"/>
    <w:rsid w:val="00CE74A6"/>
    <w:rsid w:val="00CE7575"/>
    <w:rsid w:val="00CE7654"/>
    <w:rsid w:val="00CE7799"/>
    <w:rsid w:val="00CE7C61"/>
    <w:rsid w:val="00CE7DCF"/>
    <w:rsid w:val="00CE7DF8"/>
    <w:rsid w:val="00CF025C"/>
    <w:rsid w:val="00CF0475"/>
    <w:rsid w:val="00CF06E9"/>
    <w:rsid w:val="00CF095E"/>
    <w:rsid w:val="00CF09FF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87D"/>
    <w:rsid w:val="00CF2949"/>
    <w:rsid w:val="00CF2BEE"/>
    <w:rsid w:val="00CF3606"/>
    <w:rsid w:val="00CF3929"/>
    <w:rsid w:val="00CF3B08"/>
    <w:rsid w:val="00CF3B2F"/>
    <w:rsid w:val="00CF3B8F"/>
    <w:rsid w:val="00CF3D91"/>
    <w:rsid w:val="00CF4BE3"/>
    <w:rsid w:val="00CF4DE2"/>
    <w:rsid w:val="00CF5181"/>
    <w:rsid w:val="00CF5303"/>
    <w:rsid w:val="00CF55AF"/>
    <w:rsid w:val="00CF5D6C"/>
    <w:rsid w:val="00CF5DC9"/>
    <w:rsid w:val="00CF5DE3"/>
    <w:rsid w:val="00CF5F1E"/>
    <w:rsid w:val="00CF5F5D"/>
    <w:rsid w:val="00CF61A3"/>
    <w:rsid w:val="00CF6334"/>
    <w:rsid w:val="00CF6373"/>
    <w:rsid w:val="00CF6551"/>
    <w:rsid w:val="00CF67ED"/>
    <w:rsid w:val="00CF6E97"/>
    <w:rsid w:val="00CF7270"/>
    <w:rsid w:val="00CF7455"/>
    <w:rsid w:val="00CF749C"/>
    <w:rsid w:val="00CF74D1"/>
    <w:rsid w:val="00CF7646"/>
    <w:rsid w:val="00CF772C"/>
    <w:rsid w:val="00CF7738"/>
    <w:rsid w:val="00CF7F9B"/>
    <w:rsid w:val="00D00098"/>
    <w:rsid w:val="00D000C3"/>
    <w:rsid w:val="00D00408"/>
    <w:rsid w:val="00D00618"/>
    <w:rsid w:val="00D0067B"/>
    <w:rsid w:val="00D006A9"/>
    <w:rsid w:val="00D0084F"/>
    <w:rsid w:val="00D008E3"/>
    <w:rsid w:val="00D00905"/>
    <w:rsid w:val="00D0091F"/>
    <w:rsid w:val="00D00A1C"/>
    <w:rsid w:val="00D00CE2"/>
    <w:rsid w:val="00D00E7A"/>
    <w:rsid w:val="00D016E2"/>
    <w:rsid w:val="00D01732"/>
    <w:rsid w:val="00D0173F"/>
    <w:rsid w:val="00D01B49"/>
    <w:rsid w:val="00D01B65"/>
    <w:rsid w:val="00D01BB6"/>
    <w:rsid w:val="00D01D91"/>
    <w:rsid w:val="00D01E0B"/>
    <w:rsid w:val="00D01F26"/>
    <w:rsid w:val="00D0201F"/>
    <w:rsid w:val="00D0265C"/>
    <w:rsid w:val="00D032AE"/>
    <w:rsid w:val="00D03482"/>
    <w:rsid w:val="00D038AD"/>
    <w:rsid w:val="00D039A9"/>
    <w:rsid w:val="00D03D79"/>
    <w:rsid w:val="00D03E13"/>
    <w:rsid w:val="00D03ED1"/>
    <w:rsid w:val="00D03EDF"/>
    <w:rsid w:val="00D03F13"/>
    <w:rsid w:val="00D03F84"/>
    <w:rsid w:val="00D0435A"/>
    <w:rsid w:val="00D04502"/>
    <w:rsid w:val="00D04521"/>
    <w:rsid w:val="00D0499B"/>
    <w:rsid w:val="00D049B0"/>
    <w:rsid w:val="00D04A5F"/>
    <w:rsid w:val="00D04C77"/>
    <w:rsid w:val="00D04E6C"/>
    <w:rsid w:val="00D052F5"/>
    <w:rsid w:val="00D05797"/>
    <w:rsid w:val="00D05898"/>
    <w:rsid w:val="00D05D2F"/>
    <w:rsid w:val="00D06088"/>
    <w:rsid w:val="00D0646C"/>
    <w:rsid w:val="00D06523"/>
    <w:rsid w:val="00D065E4"/>
    <w:rsid w:val="00D06BB7"/>
    <w:rsid w:val="00D06CE4"/>
    <w:rsid w:val="00D06ECE"/>
    <w:rsid w:val="00D06F85"/>
    <w:rsid w:val="00D06FD9"/>
    <w:rsid w:val="00D07894"/>
    <w:rsid w:val="00D07A07"/>
    <w:rsid w:val="00D07E75"/>
    <w:rsid w:val="00D1005C"/>
    <w:rsid w:val="00D100EE"/>
    <w:rsid w:val="00D100F6"/>
    <w:rsid w:val="00D10120"/>
    <w:rsid w:val="00D107C2"/>
    <w:rsid w:val="00D108B7"/>
    <w:rsid w:val="00D10B4E"/>
    <w:rsid w:val="00D10C5B"/>
    <w:rsid w:val="00D10F93"/>
    <w:rsid w:val="00D10FC8"/>
    <w:rsid w:val="00D1141A"/>
    <w:rsid w:val="00D12395"/>
    <w:rsid w:val="00D124E1"/>
    <w:rsid w:val="00D12675"/>
    <w:rsid w:val="00D12904"/>
    <w:rsid w:val="00D129BF"/>
    <w:rsid w:val="00D129CB"/>
    <w:rsid w:val="00D12B95"/>
    <w:rsid w:val="00D1316B"/>
    <w:rsid w:val="00D13737"/>
    <w:rsid w:val="00D1373C"/>
    <w:rsid w:val="00D137EE"/>
    <w:rsid w:val="00D13C38"/>
    <w:rsid w:val="00D13D04"/>
    <w:rsid w:val="00D14058"/>
    <w:rsid w:val="00D1405F"/>
    <w:rsid w:val="00D1474C"/>
    <w:rsid w:val="00D149D9"/>
    <w:rsid w:val="00D14A03"/>
    <w:rsid w:val="00D14BAA"/>
    <w:rsid w:val="00D14DF9"/>
    <w:rsid w:val="00D15A2F"/>
    <w:rsid w:val="00D15CDD"/>
    <w:rsid w:val="00D15DD2"/>
    <w:rsid w:val="00D15E8B"/>
    <w:rsid w:val="00D15EBA"/>
    <w:rsid w:val="00D1609D"/>
    <w:rsid w:val="00D16166"/>
    <w:rsid w:val="00D162C3"/>
    <w:rsid w:val="00D162F0"/>
    <w:rsid w:val="00D166E8"/>
    <w:rsid w:val="00D16767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A7B"/>
    <w:rsid w:val="00D17B51"/>
    <w:rsid w:val="00D17D35"/>
    <w:rsid w:val="00D17EF3"/>
    <w:rsid w:val="00D19152"/>
    <w:rsid w:val="00D20000"/>
    <w:rsid w:val="00D202F6"/>
    <w:rsid w:val="00D20712"/>
    <w:rsid w:val="00D20719"/>
    <w:rsid w:val="00D21182"/>
    <w:rsid w:val="00D213AF"/>
    <w:rsid w:val="00D219B5"/>
    <w:rsid w:val="00D21A1F"/>
    <w:rsid w:val="00D21A68"/>
    <w:rsid w:val="00D21FE5"/>
    <w:rsid w:val="00D2211B"/>
    <w:rsid w:val="00D2234F"/>
    <w:rsid w:val="00D22379"/>
    <w:rsid w:val="00D223AD"/>
    <w:rsid w:val="00D2245F"/>
    <w:rsid w:val="00D2257C"/>
    <w:rsid w:val="00D22E22"/>
    <w:rsid w:val="00D2313A"/>
    <w:rsid w:val="00D232C3"/>
    <w:rsid w:val="00D23974"/>
    <w:rsid w:val="00D24112"/>
    <w:rsid w:val="00D242BF"/>
    <w:rsid w:val="00D2481A"/>
    <w:rsid w:val="00D24A0D"/>
    <w:rsid w:val="00D24CE6"/>
    <w:rsid w:val="00D24D52"/>
    <w:rsid w:val="00D24E3A"/>
    <w:rsid w:val="00D24E50"/>
    <w:rsid w:val="00D24FCE"/>
    <w:rsid w:val="00D252B0"/>
    <w:rsid w:val="00D2571E"/>
    <w:rsid w:val="00D2587D"/>
    <w:rsid w:val="00D25FEB"/>
    <w:rsid w:val="00D2607B"/>
    <w:rsid w:val="00D260CC"/>
    <w:rsid w:val="00D267DC"/>
    <w:rsid w:val="00D268C6"/>
    <w:rsid w:val="00D26963"/>
    <w:rsid w:val="00D26B1D"/>
    <w:rsid w:val="00D26B91"/>
    <w:rsid w:val="00D26DEE"/>
    <w:rsid w:val="00D26E2E"/>
    <w:rsid w:val="00D26F2F"/>
    <w:rsid w:val="00D27030"/>
    <w:rsid w:val="00D2711D"/>
    <w:rsid w:val="00D272C2"/>
    <w:rsid w:val="00D27414"/>
    <w:rsid w:val="00D275B0"/>
    <w:rsid w:val="00D277DD"/>
    <w:rsid w:val="00D27A94"/>
    <w:rsid w:val="00D27B51"/>
    <w:rsid w:val="00D27DDD"/>
    <w:rsid w:val="00D27F42"/>
    <w:rsid w:val="00D30603"/>
    <w:rsid w:val="00D306A8"/>
    <w:rsid w:val="00D306B0"/>
    <w:rsid w:val="00D3099D"/>
    <w:rsid w:val="00D30A03"/>
    <w:rsid w:val="00D30A32"/>
    <w:rsid w:val="00D30BC6"/>
    <w:rsid w:val="00D314D8"/>
    <w:rsid w:val="00D315C0"/>
    <w:rsid w:val="00D315DB"/>
    <w:rsid w:val="00D315E5"/>
    <w:rsid w:val="00D3191D"/>
    <w:rsid w:val="00D31AB4"/>
    <w:rsid w:val="00D31B31"/>
    <w:rsid w:val="00D31BF6"/>
    <w:rsid w:val="00D31C6D"/>
    <w:rsid w:val="00D3264E"/>
    <w:rsid w:val="00D327BA"/>
    <w:rsid w:val="00D32CFE"/>
    <w:rsid w:val="00D33380"/>
    <w:rsid w:val="00D33838"/>
    <w:rsid w:val="00D339D8"/>
    <w:rsid w:val="00D33A0B"/>
    <w:rsid w:val="00D33CC4"/>
    <w:rsid w:val="00D340EC"/>
    <w:rsid w:val="00D34269"/>
    <w:rsid w:val="00D34556"/>
    <w:rsid w:val="00D346A4"/>
    <w:rsid w:val="00D34AB1"/>
    <w:rsid w:val="00D34B7D"/>
    <w:rsid w:val="00D34E94"/>
    <w:rsid w:val="00D350D5"/>
    <w:rsid w:val="00D3519A"/>
    <w:rsid w:val="00D3524B"/>
    <w:rsid w:val="00D35274"/>
    <w:rsid w:val="00D354B5"/>
    <w:rsid w:val="00D354D8"/>
    <w:rsid w:val="00D35AC9"/>
    <w:rsid w:val="00D35D95"/>
    <w:rsid w:val="00D362C4"/>
    <w:rsid w:val="00D36489"/>
    <w:rsid w:val="00D3656C"/>
    <w:rsid w:val="00D36A5F"/>
    <w:rsid w:val="00D36C72"/>
    <w:rsid w:val="00D37229"/>
    <w:rsid w:val="00D372D4"/>
    <w:rsid w:val="00D373C2"/>
    <w:rsid w:val="00D37475"/>
    <w:rsid w:val="00D3760A"/>
    <w:rsid w:val="00D37641"/>
    <w:rsid w:val="00D3766C"/>
    <w:rsid w:val="00D3778E"/>
    <w:rsid w:val="00D3790F"/>
    <w:rsid w:val="00D379B7"/>
    <w:rsid w:val="00D37CF7"/>
    <w:rsid w:val="00D37D9D"/>
    <w:rsid w:val="00D37EA4"/>
    <w:rsid w:val="00D40338"/>
    <w:rsid w:val="00D40384"/>
    <w:rsid w:val="00D40478"/>
    <w:rsid w:val="00D4084C"/>
    <w:rsid w:val="00D40E57"/>
    <w:rsid w:val="00D41B7A"/>
    <w:rsid w:val="00D41B9F"/>
    <w:rsid w:val="00D41EC5"/>
    <w:rsid w:val="00D41FC8"/>
    <w:rsid w:val="00D420EA"/>
    <w:rsid w:val="00D42596"/>
    <w:rsid w:val="00D42636"/>
    <w:rsid w:val="00D4273F"/>
    <w:rsid w:val="00D427BB"/>
    <w:rsid w:val="00D42826"/>
    <w:rsid w:val="00D42D03"/>
    <w:rsid w:val="00D4303B"/>
    <w:rsid w:val="00D435C7"/>
    <w:rsid w:val="00D43888"/>
    <w:rsid w:val="00D43BB3"/>
    <w:rsid w:val="00D43BEF"/>
    <w:rsid w:val="00D44064"/>
    <w:rsid w:val="00D4408C"/>
    <w:rsid w:val="00D44166"/>
    <w:rsid w:val="00D4433D"/>
    <w:rsid w:val="00D44551"/>
    <w:rsid w:val="00D44CF3"/>
    <w:rsid w:val="00D4518C"/>
    <w:rsid w:val="00D4569C"/>
    <w:rsid w:val="00D45896"/>
    <w:rsid w:val="00D45B08"/>
    <w:rsid w:val="00D45D2C"/>
    <w:rsid w:val="00D45D87"/>
    <w:rsid w:val="00D45DFE"/>
    <w:rsid w:val="00D45E24"/>
    <w:rsid w:val="00D45F1C"/>
    <w:rsid w:val="00D462C5"/>
    <w:rsid w:val="00D462EF"/>
    <w:rsid w:val="00D466FB"/>
    <w:rsid w:val="00D46939"/>
    <w:rsid w:val="00D469CB"/>
    <w:rsid w:val="00D46ADC"/>
    <w:rsid w:val="00D46BF9"/>
    <w:rsid w:val="00D46C9A"/>
    <w:rsid w:val="00D46D86"/>
    <w:rsid w:val="00D46E9B"/>
    <w:rsid w:val="00D46FA3"/>
    <w:rsid w:val="00D471AA"/>
    <w:rsid w:val="00D47339"/>
    <w:rsid w:val="00D47565"/>
    <w:rsid w:val="00D47741"/>
    <w:rsid w:val="00D47C2E"/>
    <w:rsid w:val="00D47FF9"/>
    <w:rsid w:val="00D50032"/>
    <w:rsid w:val="00D50221"/>
    <w:rsid w:val="00D50243"/>
    <w:rsid w:val="00D5031D"/>
    <w:rsid w:val="00D5066E"/>
    <w:rsid w:val="00D507BC"/>
    <w:rsid w:val="00D508B1"/>
    <w:rsid w:val="00D50B42"/>
    <w:rsid w:val="00D5103B"/>
    <w:rsid w:val="00D510A0"/>
    <w:rsid w:val="00D51134"/>
    <w:rsid w:val="00D5149B"/>
    <w:rsid w:val="00D5184E"/>
    <w:rsid w:val="00D51B4D"/>
    <w:rsid w:val="00D51BF5"/>
    <w:rsid w:val="00D51F6F"/>
    <w:rsid w:val="00D52022"/>
    <w:rsid w:val="00D5205E"/>
    <w:rsid w:val="00D521AE"/>
    <w:rsid w:val="00D521F2"/>
    <w:rsid w:val="00D52373"/>
    <w:rsid w:val="00D524FA"/>
    <w:rsid w:val="00D5255E"/>
    <w:rsid w:val="00D528B8"/>
    <w:rsid w:val="00D52CCD"/>
    <w:rsid w:val="00D52CF1"/>
    <w:rsid w:val="00D52DB4"/>
    <w:rsid w:val="00D52DDA"/>
    <w:rsid w:val="00D52FC2"/>
    <w:rsid w:val="00D530CB"/>
    <w:rsid w:val="00D533B8"/>
    <w:rsid w:val="00D53699"/>
    <w:rsid w:val="00D538A1"/>
    <w:rsid w:val="00D539A1"/>
    <w:rsid w:val="00D53AF4"/>
    <w:rsid w:val="00D53B46"/>
    <w:rsid w:val="00D53C7F"/>
    <w:rsid w:val="00D53DA1"/>
    <w:rsid w:val="00D53E46"/>
    <w:rsid w:val="00D5411F"/>
    <w:rsid w:val="00D544E2"/>
    <w:rsid w:val="00D545D1"/>
    <w:rsid w:val="00D547D8"/>
    <w:rsid w:val="00D548C4"/>
    <w:rsid w:val="00D54924"/>
    <w:rsid w:val="00D549AD"/>
    <w:rsid w:val="00D54CE2"/>
    <w:rsid w:val="00D55015"/>
    <w:rsid w:val="00D552F3"/>
    <w:rsid w:val="00D5594B"/>
    <w:rsid w:val="00D55C0F"/>
    <w:rsid w:val="00D561CA"/>
    <w:rsid w:val="00D56323"/>
    <w:rsid w:val="00D564AD"/>
    <w:rsid w:val="00D56532"/>
    <w:rsid w:val="00D56C56"/>
    <w:rsid w:val="00D56CC9"/>
    <w:rsid w:val="00D56E13"/>
    <w:rsid w:val="00D56FDB"/>
    <w:rsid w:val="00D570DF"/>
    <w:rsid w:val="00D570F9"/>
    <w:rsid w:val="00D57366"/>
    <w:rsid w:val="00D574A3"/>
    <w:rsid w:val="00D57679"/>
    <w:rsid w:val="00D5791B"/>
    <w:rsid w:val="00D57941"/>
    <w:rsid w:val="00D57B1B"/>
    <w:rsid w:val="00D57B62"/>
    <w:rsid w:val="00D57BD0"/>
    <w:rsid w:val="00D57E31"/>
    <w:rsid w:val="00D60331"/>
    <w:rsid w:val="00D6098D"/>
    <w:rsid w:val="00D60A46"/>
    <w:rsid w:val="00D60C2B"/>
    <w:rsid w:val="00D60DB3"/>
    <w:rsid w:val="00D61148"/>
    <w:rsid w:val="00D61AD2"/>
    <w:rsid w:val="00D61C8A"/>
    <w:rsid w:val="00D61DEA"/>
    <w:rsid w:val="00D61EDA"/>
    <w:rsid w:val="00D61F17"/>
    <w:rsid w:val="00D61F89"/>
    <w:rsid w:val="00D620CA"/>
    <w:rsid w:val="00D621BE"/>
    <w:rsid w:val="00D6238F"/>
    <w:rsid w:val="00D62555"/>
    <w:rsid w:val="00D6283C"/>
    <w:rsid w:val="00D62966"/>
    <w:rsid w:val="00D629EF"/>
    <w:rsid w:val="00D62DCB"/>
    <w:rsid w:val="00D63055"/>
    <w:rsid w:val="00D632D7"/>
    <w:rsid w:val="00D632F5"/>
    <w:rsid w:val="00D63357"/>
    <w:rsid w:val="00D63439"/>
    <w:rsid w:val="00D63536"/>
    <w:rsid w:val="00D63720"/>
    <w:rsid w:val="00D638A1"/>
    <w:rsid w:val="00D63AB5"/>
    <w:rsid w:val="00D63D66"/>
    <w:rsid w:val="00D63EBC"/>
    <w:rsid w:val="00D63FD6"/>
    <w:rsid w:val="00D64061"/>
    <w:rsid w:val="00D64195"/>
    <w:rsid w:val="00D641D3"/>
    <w:rsid w:val="00D646F9"/>
    <w:rsid w:val="00D6488D"/>
    <w:rsid w:val="00D64974"/>
    <w:rsid w:val="00D64A81"/>
    <w:rsid w:val="00D64C97"/>
    <w:rsid w:val="00D64D89"/>
    <w:rsid w:val="00D64E4B"/>
    <w:rsid w:val="00D65010"/>
    <w:rsid w:val="00D650E2"/>
    <w:rsid w:val="00D6538C"/>
    <w:rsid w:val="00D65475"/>
    <w:rsid w:val="00D65797"/>
    <w:rsid w:val="00D65AB8"/>
    <w:rsid w:val="00D65EA7"/>
    <w:rsid w:val="00D65F4F"/>
    <w:rsid w:val="00D65F88"/>
    <w:rsid w:val="00D662A6"/>
    <w:rsid w:val="00D663A8"/>
    <w:rsid w:val="00D665E0"/>
    <w:rsid w:val="00D66770"/>
    <w:rsid w:val="00D668C6"/>
    <w:rsid w:val="00D66A86"/>
    <w:rsid w:val="00D66AB6"/>
    <w:rsid w:val="00D66ABA"/>
    <w:rsid w:val="00D66CF6"/>
    <w:rsid w:val="00D66D96"/>
    <w:rsid w:val="00D672A4"/>
    <w:rsid w:val="00D67363"/>
    <w:rsid w:val="00D673B2"/>
    <w:rsid w:val="00D6788A"/>
    <w:rsid w:val="00D678BA"/>
    <w:rsid w:val="00D67925"/>
    <w:rsid w:val="00D67969"/>
    <w:rsid w:val="00D67B25"/>
    <w:rsid w:val="00D7016C"/>
    <w:rsid w:val="00D701F5"/>
    <w:rsid w:val="00D70248"/>
    <w:rsid w:val="00D704E3"/>
    <w:rsid w:val="00D7079F"/>
    <w:rsid w:val="00D70A67"/>
    <w:rsid w:val="00D70EA1"/>
    <w:rsid w:val="00D7120C"/>
    <w:rsid w:val="00D715EF"/>
    <w:rsid w:val="00D715F5"/>
    <w:rsid w:val="00D7196F"/>
    <w:rsid w:val="00D719CA"/>
    <w:rsid w:val="00D71A02"/>
    <w:rsid w:val="00D71A04"/>
    <w:rsid w:val="00D71D09"/>
    <w:rsid w:val="00D71E06"/>
    <w:rsid w:val="00D720AF"/>
    <w:rsid w:val="00D7214C"/>
    <w:rsid w:val="00D72300"/>
    <w:rsid w:val="00D72369"/>
    <w:rsid w:val="00D7242A"/>
    <w:rsid w:val="00D725C3"/>
    <w:rsid w:val="00D72A34"/>
    <w:rsid w:val="00D72A58"/>
    <w:rsid w:val="00D72C9E"/>
    <w:rsid w:val="00D72F40"/>
    <w:rsid w:val="00D72F99"/>
    <w:rsid w:val="00D7313E"/>
    <w:rsid w:val="00D734D3"/>
    <w:rsid w:val="00D7366C"/>
    <w:rsid w:val="00D736E7"/>
    <w:rsid w:val="00D73717"/>
    <w:rsid w:val="00D74294"/>
    <w:rsid w:val="00D74387"/>
    <w:rsid w:val="00D74398"/>
    <w:rsid w:val="00D745A8"/>
    <w:rsid w:val="00D74707"/>
    <w:rsid w:val="00D748B1"/>
    <w:rsid w:val="00D74A69"/>
    <w:rsid w:val="00D74ACE"/>
    <w:rsid w:val="00D74E02"/>
    <w:rsid w:val="00D74F7D"/>
    <w:rsid w:val="00D74FA1"/>
    <w:rsid w:val="00D74FB6"/>
    <w:rsid w:val="00D753BE"/>
    <w:rsid w:val="00D754F1"/>
    <w:rsid w:val="00D7565C"/>
    <w:rsid w:val="00D75995"/>
    <w:rsid w:val="00D75BA5"/>
    <w:rsid w:val="00D75C2C"/>
    <w:rsid w:val="00D75D31"/>
    <w:rsid w:val="00D75DD9"/>
    <w:rsid w:val="00D75EC4"/>
    <w:rsid w:val="00D7607F"/>
    <w:rsid w:val="00D761B0"/>
    <w:rsid w:val="00D76658"/>
    <w:rsid w:val="00D7682A"/>
    <w:rsid w:val="00D76C48"/>
    <w:rsid w:val="00D76DA8"/>
    <w:rsid w:val="00D76EF8"/>
    <w:rsid w:val="00D7702D"/>
    <w:rsid w:val="00D7712A"/>
    <w:rsid w:val="00D7713E"/>
    <w:rsid w:val="00D771AF"/>
    <w:rsid w:val="00D771CF"/>
    <w:rsid w:val="00D7727E"/>
    <w:rsid w:val="00D775BE"/>
    <w:rsid w:val="00D7767D"/>
    <w:rsid w:val="00D77A65"/>
    <w:rsid w:val="00D77A69"/>
    <w:rsid w:val="00D77AE2"/>
    <w:rsid w:val="00D804B3"/>
    <w:rsid w:val="00D8064F"/>
    <w:rsid w:val="00D80699"/>
    <w:rsid w:val="00D80E46"/>
    <w:rsid w:val="00D811C6"/>
    <w:rsid w:val="00D8143B"/>
    <w:rsid w:val="00D81490"/>
    <w:rsid w:val="00D815C5"/>
    <w:rsid w:val="00D81BDC"/>
    <w:rsid w:val="00D81C6C"/>
    <w:rsid w:val="00D81E74"/>
    <w:rsid w:val="00D81EAF"/>
    <w:rsid w:val="00D82574"/>
    <w:rsid w:val="00D82779"/>
    <w:rsid w:val="00D827D9"/>
    <w:rsid w:val="00D828D3"/>
    <w:rsid w:val="00D82926"/>
    <w:rsid w:val="00D82D1F"/>
    <w:rsid w:val="00D832AD"/>
    <w:rsid w:val="00D83434"/>
    <w:rsid w:val="00D834C3"/>
    <w:rsid w:val="00D83501"/>
    <w:rsid w:val="00D838EB"/>
    <w:rsid w:val="00D83A49"/>
    <w:rsid w:val="00D83C21"/>
    <w:rsid w:val="00D840B5"/>
    <w:rsid w:val="00D841AC"/>
    <w:rsid w:val="00D84590"/>
    <w:rsid w:val="00D8459C"/>
    <w:rsid w:val="00D845CB"/>
    <w:rsid w:val="00D84707"/>
    <w:rsid w:val="00D8476D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5F61"/>
    <w:rsid w:val="00D86482"/>
    <w:rsid w:val="00D86926"/>
    <w:rsid w:val="00D86AB3"/>
    <w:rsid w:val="00D86B05"/>
    <w:rsid w:val="00D86C4D"/>
    <w:rsid w:val="00D86FF4"/>
    <w:rsid w:val="00D87153"/>
    <w:rsid w:val="00D871D7"/>
    <w:rsid w:val="00D8744B"/>
    <w:rsid w:val="00D879EB"/>
    <w:rsid w:val="00D87A05"/>
    <w:rsid w:val="00D87F18"/>
    <w:rsid w:val="00D87F7D"/>
    <w:rsid w:val="00D89AE2"/>
    <w:rsid w:val="00D903CC"/>
    <w:rsid w:val="00D90460"/>
    <w:rsid w:val="00D90831"/>
    <w:rsid w:val="00D90A47"/>
    <w:rsid w:val="00D90B17"/>
    <w:rsid w:val="00D90D28"/>
    <w:rsid w:val="00D90D9E"/>
    <w:rsid w:val="00D91789"/>
    <w:rsid w:val="00D91FEC"/>
    <w:rsid w:val="00D92114"/>
    <w:rsid w:val="00D922FE"/>
    <w:rsid w:val="00D92307"/>
    <w:rsid w:val="00D9258B"/>
    <w:rsid w:val="00D927E5"/>
    <w:rsid w:val="00D92D5E"/>
    <w:rsid w:val="00D92DEF"/>
    <w:rsid w:val="00D92E54"/>
    <w:rsid w:val="00D92FD8"/>
    <w:rsid w:val="00D930B1"/>
    <w:rsid w:val="00D934E2"/>
    <w:rsid w:val="00D93B35"/>
    <w:rsid w:val="00D93EF8"/>
    <w:rsid w:val="00D94121"/>
    <w:rsid w:val="00D946EF"/>
    <w:rsid w:val="00D94983"/>
    <w:rsid w:val="00D94AA9"/>
    <w:rsid w:val="00D94D01"/>
    <w:rsid w:val="00D94ECB"/>
    <w:rsid w:val="00D953D9"/>
    <w:rsid w:val="00D954DB"/>
    <w:rsid w:val="00D955BF"/>
    <w:rsid w:val="00D957BF"/>
    <w:rsid w:val="00D95D16"/>
    <w:rsid w:val="00D95E3A"/>
    <w:rsid w:val="00D95E6F"/>
    <w:rsid w:val="00D95F2D"/>
    <w:rsid w:val="00D9610B"/>
    <w:rsid w:val="00D962C0"/>
    <w:rsid w:val="00D96433"/>
    <w:rsid w:val="00D964C3"/>
    <w:rsid w:val="00D965C3"/>
    <w:rsid w:val="00D967D4"/>
    <w:rsid w:val="00D96A34"/>
    <w:rsid w:val="00D96E91"/>
    <w:rsid w:val="00D971D1"/>
    <w:rsid w:val="00D97404"/>
    <w:rsid w:val="00D974EA"/>
    <w:rsid w:val="00D975EA"/>
    <w:rsid w:val="00D97A76"/>
    <w:rsid w:val="00D97B6D"/>
    <w:rsid w:val="00D97D5C"/>
    <w:rsid w:val="00D97D67"/>
    <w:rsid w:val="00D97F16"/>
    <w:rsid w:val="00DA002B"/>
    <w:rsid w:val="00DA00FF"/>
    <w:rsid w:val="00DA0158"/>
    <w:rsid w:val="00DA0184"/>
    <w:rsid w:val="00DA027B"/>
    <w:rsid w:val="00DA0740"/>
    <w:rsid w:val="00DA0A8B"/>
    <w:rsid w:val="00DA0B3C"/>
    <w:rsid w:val="00DA0BC2"/>
    <w:rsid w:val="00DA0EE5"/>
    <w:rsid w:val="00DA116D"/>
    <w:rsid w:val="00DA12ED"/>
    <w:rsid w:val="00DA1BEF"/>
    <w:rsid w:val="00DA1EB6"/>
    <w:rsid w:val="00DA1FB2"/>
    <w:rsid w:val="00DA21EC"/>
    <w:rsid w:val="00DA2303"/>
    <w:rsid w:val="00DA24F0"/>
    <w:rsid w:val="00DA254F"/>
    <w:rsid w:val="00DA29A9"/>
    <w:rsid w:val="00DA2A21"/>
    <w:rsid w:val="00DA2C08"/>
    <w:rsid w:val="00DA2C50"/>
    <w:rsid w:val="00DA2D8E"/>
    <w:rsid w:val="00DA3112"/>
    <w:rsid w:val="00DA3581"/>
    <w:rsid w:val="00DA3900"/>
    <w:rsid w:val="00DA3BF5"/>
    <w:rsid w:val="00DA3D1F"/>
    <w:rsid w:val="00DA3FFA"/>
    <w:rsid w:val="00DA4613"/>
    <w:rsid w:val="00DA461A"/>
    <w:rsid w:val="00DA49A9"/>
    <w:rsid w:val="00DA4CF3"/>
    <w:rsid w:val="00DA4DEC"/>
    <w:rsid w:val="00DA4FB4"/>
    <w:rsid w:val="00DA54E4"/>
    <w:rsid w:val="00DA568B"/>
    <w:rsid w:val="00DA59D1"/>
    <w:rsid w:val="00DA5A63"/>
    <w:rsid w:val="00DA5BDE"/>
    <w:rsid w:val="00DA5CD8"/>
    <w:rsid w:val="00DA5D47"/>
    <w:rsid w:val="00DA5D68"/>
    <w:rsid w:val="00DA5F72"/>
    <w:rsid w:val="00DA6002"/>
    <w:rsid w:val="00DA6067"/>
    <w:rsid w:val="00DA6114"/>
    <w:rsid w:val="00DA613B"/>
    <w:rsid w:val="00DA62CD"/>
    <w:rsid w:val="00DA6728"/>
    <w:rsid w:val="00DA680B"/>
    <w:rsid w:val="00DA6882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5A"/>
    <w:rsid w:val="00DA7CBD"/>
    <w:rsid w:val="00DA7ECB"/>
    <w:rsid w:val="00DB0419"/>
    <w:rsid w:val="00DB081D"/>
    <w:rsid w:val="00DB0D27"/>
    <w:rsid w:val="00DB111C"/>
    <w:rsid w:val="00DB12C9"/>
    <w:rsid w:val="00DB1901"/>
    <w:rsid w:val="00DB1C03"/>
    <w:rsid w:val="00DB1DB5"/>
    <w:rsid w:val="00DB1F86"/>
    <w:rsid w:val="00DB2236"/>
    <w:rsid w:val="00DB2605"/>
    <w:rsid w:val="00DB2828"/>
    <w:rsid w:val="00DB29BF"/>
    <w:rsid w:val="00DB2C55"/>
    <w:rsid w:val="00DB2D37"/>
    <w:rsid w:val="00DB2E47"/>
    <w:rsid w:val="00DB377F"/>
    <w:rsid w:val="00DB3C58"/>
    <w:rsid w:val="00DB3E4F"/>
    <w:rsid w:val="00DB3E53"/>
    <w:rsid w:val="00DB3FC4"/>
    <w:rsid w:val="00DB4888"/>
    <w:rsid w:val="00DB4A67"/>
    <w:rsid w:val="00DB4AB5"/>
    <w:rsid w:val="00DB4E47"/>
    <w:rsid w:val="00DB5328"/>
    <w:rsid w:val="00DB568D"/>
    <w:rsid w:val="00DB568F"/>
    <w:rsid w:val="00DB57B7"/>
    <w:rsid w:val="00DB5A9D"/>
    <w:rsid w:val="00DB5CDE"/>
    <w:rsid w:val="00DB5D2E"/>
    <w:rsid w:val="00DB5E07"/>
    <w:rsid w:val="00DB5EE4"/>
    <w:rsid w:val="00DB6071"/>
    <w:rsid w:val="00DB60CD"/>
    <w:rsid w:val="00DB652D"/>
    <w:rsid w:val="00DB67EC"/>
    <w:rsid w:val="00DB6818"/>
    <w:rsid w:val="00DB6A75"/>
    <w:rsid w:val="00DB6B58"/>
    <w:rsid w:val="00DB6C62"/>
    <w:rsid w:val="00DB71CB"/>
    <w:rsid w:val="00DB733A"/>
    <w:rsid w:val="00DB78A8"/>
    <w:rsid w:val="00DB7999"/>
    <w:rsid w:val="00DB7A33"/>
    <w:rsid w:val="00DB7B4F"/>
    <w:rsid w:val="00DC002B"/>
    <w:rsid w:val="00DC0576"/>
    <w:rsid w:val="00DC0855"/>
    <w:rsid w:val="00DC089A"/>
    <w:rsid w:val="00DC0EF1"/>
    <w:rsid w:val="00DC1838"/>
    <w:rsid w:val="00DC199E"/>
    <w:rsid w:val="00DC2050"/>
    <w:rsid w:val="00DC23A0"/>
    <w:rsid w:val="00DC2504"/>
    <w:rsid w:val="00DC2505"/>
    <w:rsid w:val="00DC2551"/>
    <w:rsid w:val="00DC26F7"/>
    <w:rsid w:val="00DC287A"/>
    <w:rsid w:val="00DC29B8"/>
    <w:rsid w:val="00DC2DE5"/>
    <w:rsid w:val="00DC3071"/>
    <w:rsid w:val="00DC3167"/>
    <w:rsid w:val="00DC347C"/>
    <w:rsid w:val="00DC3631"/>
    <w:rsid w:val="00DC3637"/>
    <w:rsid w:val="00DC3895"/>
    <w:rsid w:val="00DC3932"/>
    <w:rsid w:val="00DC3A8A"/>
    <w:rsid w:val="00DC3AC7"/>
    <w:rsid w:val="00DC3B30"/>
    <w:rsid w:val="00DC3D1D"/>
    <w:rsid w:val="00DC3E0C"/>
    <w:rsid w:val="00DC3FC5"/>
    <w:rsid w:val="00DC40F7"/>
    <w:rsid w:val="00DC4421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742"/>
    <w:rsid w:val="00DC5970"/>
    <w:rsid w:val="00DC5B27"/>
    <w:rsid w:val="00DC5CFD"/>
    <w:rsid w:val="00DC5D72"/>
    <w:rsid w:val="00DC6373"/>
    <w:rsid w:val="00DC6487"/>
    <w:rsid w:val="00DC6739"/>
    <w:rsid w:val="00DC6DAD"/>
    <w:rsid w:val="00DC6DFA"/>
    <w:rsid w:val="00DC6EC0"/>
    <w:rsid w:val="00DC6EF5"/>
    <w:rsid w:val="00DC721D"/>
    <w:rsid w:val="00DC734F"/>
    <w:rsid w:val="00DC76F1"/>
    <w:rsid w:val="00DC78A6"/>
    <w:rsid w:val="00DC7B0B"/>
    <w:rsid w:val="00DC7D39"/>
    <w:rsid w:val="00DC7D60"/>
    <w:rsid w:val="00DC7F42"/>
    <w:rsid w:val="00DD0205"/>
    <w:rsid w:val="00DD060A"/>
    <w:rsid w:val="00DD0633"/>
    <w:rsid w:val="00DD06BD"/>
    <w:rsid w:val="00DD0A7B"/>
    <w:rsid w:val="00DD0A7F"/>
    <w:rsid w:val="00DD0CD4"/>
    <w:rsid w:val="00DD0CD9"/>
    <w:rsid w:val="00DD0CFA"/>
    <w:rsid w:val="00DD0D8B"/>
    <w:rsid w:val="00DD122E"/>
    <w:rsid w:val="00DD18E1"/>
    <w:rsid w:val="00DD18F9"/>
    <w:rsid w:val="00DD1EB2"/>
    <w:rsid w:val="00DD1FB1"/>
    <w:rsid w:val="00DD2087"/>
    <w:rsid w:val="00DD2289"/>
    <w:rsid w:val="00DD2303"/>
    <w:rsid w:val="00DD2434"/>
    <w:rsid w:val="00DD2A03"/>
    <w:rsid w:val="00DD2AC3"/>
    <w:rsid w:val="00DD2C71"/>
    <w:rsid w:val="00DD2D93"/>
    <w:rsid w:val="00DD3708"/>
    <w:rsid w:val="00DD3711"/>
    <w:rsid w:val="00DD3734"/>
    <w:rsid w:val="00DD3981"/>
    <w:rsid w:val="00DD3A1B"/>
    <w:rsid w:val="00DD3AE7"/>
    <w:rsid w:val="00DD3C6D"/>
    <w:rsid w:val="00DD3E51"/>
    <w:rsid w:val="00DD3FE1"/>
    <w:rsid w:val="00DD4198"/>
    <w:rsid w:val="00DD42AE"/>
    <w:rsid w:val="00DD439E"/>
    <w:rsid w:val="00DD44DC"/>
    <w:rsid w:val="00DD454C"/>
    <w:rsid w:val="00DD51D6"/>
    <w:rsid w:val="00DD54C3"/>
    <w:rsid w:val="00DD54C6"/>
    <w:rsid w:val="00DD5595"/>
    <w:rsid w:val="00DD56D7"/>
    <w:rsid w:val="00DD587E"/>
    <w:rsid w:val="00DD5D04"/>
    <w:rsid w:val="00DD5FA5"/>
    <w:rsid w:val="00DD607C"/>
    <w:rsid w:val="00DD6274"/>
    <w:rsid w:val="00DD6359"/>
    <w:rsid w:val="00DD6741"/>
    <w:rsid w:val="00DD67AD"/>
    <w:rsid w:val="00DD6F65"/>
    <w:rsid w:val="00DD73B9"/>
    <w:rsid w:val="00DD7E0A"/>
    <w:rsid w:val="00DE015E"/>
    <w:rsid w:val="00DE0207"/>
    <w:rsid w:val="00DE0216"/>
    <w:rsid w:val="00DE021D"/>
    <w:rsid w:val="00DE0605"/>
    <w:rsid w:val="00DE086C"/>
    <w:rsid w:val="00DE0A7D"/>
    <w:rsid w:val="00DE0AEE"/>
    <w:rsid w:val="00DE0B28"/>
    <w:rsid w:val="00DE0C0C"/>
    <w:rsid w:val="00DE0DE0"/>
    <w:rsid w:val="00DE1311"/>
    <w:rsid w:val="00DE14D8"/>
    <w:rsid w:val="00DE1572"/>
    <w:rsid w:val="00DE177D"/>
    <w:rsid w:val="00DE17B2"/>
    <w:rsid w:val="00DE1A2A"/>
    <w:rsid w:val="00DE1E7B"/>
    <w:rsid w:val="00DE1FEE"/>
    <w:rsid w:val="00DE20F4"/>
    <w:rsid w:val="00DE20FB"/>
    <w:rsid w:val="00DE2247"/>
    <w:rsid w:val="00DE2373"/>
    <w:rsid w:val="00DE2494"/>
    <w:rsid w:val="00DE27ED"/>
    <w:rsid w:val="00DE27F1"/>
    <w:rsid w:val="00DE2E38"/>
    <w:rsid w:val="00DE334F"/>
    <w:rsid w:val="00DE3679"/>
    <w:rsid w:val="00DE3CDE"/>
    <w:rsid w:val="00DE3E49"/>
    <w:rsid w:val="00DE414B"/>
    <w:rsid w:val="00DE416F"/>
    <w:rsid w:val="00DE41DF"/>
    <w:rsid w:val="00DE43ED"/>
    <w:rsid w:val="00DE4614"/>
    <w:rsid w:val="00DE468F"/>
    <w:rsid w:val="00DE4702"/>
    <w:rsid w:val="00DE4938"/>
    <w:rsid w:val="00DE49BE"/>
    <w:rsid w:val="00DE4AE5"/>
    <w:rsid w:val="00DE4F46"/>
    <w:rsid w:val="00DE5052"/>
    <w:rsid w:val="00DE5359"/>
    <w:rsid w:val="00DE5551"/>
    <w:rsid w:val="00DE5A51"/>
    <w:rsid w:val="00DE610B"/>
    <w:rsid w:val="00DE6390"/>
    <w:rsid w:val="00DE6898"/>
    <w:rsid w:val="00DE68AB"/>
    <w:rsid w:val="00DE6AF2"/>
    <w:rsid w:val="00DE6E23"/>
    <w:rsid w:val="00DE707F"/>
    <w:rsid w:val="00DE7087"/>
    <w:rsid w:val="00DE7264"/>
    <w:rsid w:val="00DE7B96"/>
    <w:rsid w:val="00DE7C46"/>
    <w:rsid w:val="00DE7C8E"/>
    <w:rsid w:val="00DF0364"/>
    <w:rsid w:val="00DF03D9"/>
    <w:rsid w:val="00DF0648"/>
    <w:rsid w:val="00DF06AF"/>
    <w:rsid w:val="00DF084F"/>
    <w:rsid w:val="00DF0932"/>
    <w:rsid w:val="00DF09EE"/>
    <w:rsid w:val="00DF0F77"/>
    <w:rsid w:val="00DF119A"/>
    <w:rsid w:val="00DF1252"/>
    <w:rsid w:val="00DF1A9C"/>
    <w:rsid w:val="00DF1AC4"/>
    <w:rsid w:val="00DF2099"/>
    <w:rsid w:val="00DF213E"/>
    <w:rsid w:val="00DF215C"/>
    <w:rsid w:val="00DF2440"/>
    <w:rsid w:val="00DF24C0"/>
    <w:rsid w:val="00DF253F"/>
    <w:rsid w:val="00DF26EA"/>
    <w:rsid w:val="00DF2913"/>
    <w:rsid w:val="00DF2C92"/>
    <w:rsid w:val="00DF326B"/>
    <w:rsid w:val="00DF33B2"/>
    <w:rsid w:val="00DF364C"/>
    <w:rsid w:val="00DF3865"/>
    <w:rsid w:val="00DF3C85"/>
    <w:rsid w:val="00DF4012"/>
    <w:rsid w:val="00DF4595"/>
    <w:rsid w:val="00DF4A9A"/>
    <w:rsid w:val="00DF4CE3"/>
    <w:rsid w:val="00DF5372"/>
    <w:rsid w:val="00DF53EB"/>
    <w:rsid w:val="00DF5698"/>
    <w:rsid w:val="00DF5751"/>
    <w:rsid w:val="00DF5AAB"/>
    <w:rsid w:val="00DF5B36"/>
    <w:rsid w:val="00DF5DE7"/>
    <w:rsid w:val="00DF67D6"/>
    <w:rsid w:val="00DF67FE"/>
    <w:rsid w:val="00DF68B1"/>
    <w:rsid w:val="00DF68C8"/>
    <w:rsid w:val="00DF68F6"/>
    <w:rsid w:val="00DF695C"/>
    <w:rsid w:val="00DF7127"/>
    <w:rsid w:val="00DF7333"/>
    <w:rsid w:val="00DF77A0"/>
    <w:rsid w:val="00DF7B48"/>
    <w:rsid w:val="00DF7FAB"/>
    <w:rsid w:val="00E000F1"/>
    <w:rsid w:val="00E00247"/>
    <w:rsid w:val="00E004E1"/>
    <w:rsid w:val="00E008E0"/>
    <w:rsid w:val="00E00E11"/>
    <w:rsid w:val="00E0111D"/>
    <w:rsid w:val="00E01138"/>
    <w:rsid w:val="00E012D7"/>
    <w:rsid w:val="00E01443"/>
    <w:rsid w:val="00E01BBA"/>
    <w:rsid w:val="00E01F5F"/>
    <w:rsid w:val="00E021CC"/>
    <w:rsid w:val="00E022A8"/>
    <w:rsid w:val="00E0277D"/>
    <w:rsid w:val="00E02791"/>
    <w:rsid w:val="00E028CE"/>
    <w:rsid w:val="00E02A71"/>
    <w:rsid w:val="00E02BF9"/>
    <w:rsid w:val="00E0324A"/>
    <w:rsid w:val="00E03F19"/>
    <w:rsid w:val="00E040A5"/>
    <w:rsid w:val="00E045D7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0AA"/>
    <w:rsid w:val="00E06533"/>
    <w:rsid w:val="00E069DA"/>
    <w:rsid w:val="00E06AEB"/>
    <w:rsid w:val="00E06C88"/>
    <w:rsid w:val="00E06CEE"/>
    <w:rsid w:val="00E06F9A"/>
    <w:rsid w:val="00E07128"/>
    <w:rsid w:val="00E0716C"/>
    <w:rsid w:val="00E075A9"/>
    <w:rsid w:val="00E07837"/>
    <w:rsid w:val="00E07E68"/>
    <w:rsid w:val="00E10402"/>
    <w:rsid w:val="00E105EE"/>
    <w:rsid w:val="00E1074C"/>
    <w:rsid w:val="00E10766"/>
    <w:rsid w:val="00E10921"/>
    <w:rsid w:val="00E10BA2"/>
    <w:rsid w:val="00E10D25"/>
    <w:rsid w:val="00E10E3C"/>
    <w:rsid w:val="00E111F4"/>
    <w:rsid w:val="00E113C8"/>
    <w:rsid w:val="00E11555"/>
    <w:rsid w:val="00E1157A"/>
    <w:rsid w:val="00E1172D"/>
    <w:rsid w:val="00E11791"/>
    <w:rsid w:val="00E117BA"/>
    <w:rsid w:val="00E119A9"/>
    <w:rsid w:val="00E11BD0"/>
    <w:rsid w:val="00E11DEE"/>
    <w:rsid w:val="00E11E26"/>
    <w:rsid w:val="00E11EBA"/>
    <w:rsid w:val="00E11FEE"/>
    <w:rsid w:val="00E122DE"/>
    <w:rsid w:val="00E12735"/>
    <w:rsid w:val="00E1298F"/>
    <w:rsid w:val="00E129EF"/>
    <w:rsid w:val="00E12F67"/>
    <w:rsid w:val="00E130AC"/>
    <w:rsid w:val="00E13317"/>
    <w:rsid w:val="00E138E1"/>
    <w:rsid w:val="00E13CEC"/>
    <w:rsid w:val="00E140BD"/>
    <w:rsid w:val="00E141A3"/>
    <w:rsid w:val="00E148CA"/>
    <w:rsid w:val="00E14A10"/>
    <w:rsid w:val="00E14BF2"/>
    <w:rsid w:val="00E14CA4"/>
    <w:rsid w:val="00E14CBA"/>
    <w:rsid w:val="00E14E40"/>
    <w:rsid w:val="00E14EBC"/>
    <w:rsid w:val="00E14ED6"/>
    <w:rsid w:val="00E1512B"/>
    <w:rsid w:val="00E154A9"/>
    <w:rsid w:val="00E15548"/>
    <w:rsid w:val="00E15601"/>
    <w:rsid w:val="00E1579B"/>
    <w:rsid w:val="00E15DCE"/>
    <w:rsid w:val="00E165E2"/>
    <w:rsid w:val="00E16685"/>
    <w:rsid w:val="00E1689E"/>
    <w:rsid w:val="00E16981"/>
    <w:rsid w:val="00E16B14"/>
    <w:rsid w:val="00E16BF5"/>
    <w:rsid w:val="00E16D86"/>
    <w:rsid w:val="00E1716C"/>
    <w:rsid w:val="00E1717A"/>
    <w:rsid w:val="00E173E3"/>
    <w:rsid w:val="00E17482"/>
    <w:rsid w:val="00E174BE"/>
    <w:rsid w:val="00E1764E"/>
    <w:rsid w:val="00E1775F"/>
    <w:rsid w:val="00E178A5"/>
    <w:rsid w:val="00E178C4"/>
    <w:rsid w:val="00E178EF"/>
    <w:rsid w:val="00E179E9"/>
    <w:rsid w:val="00E17B10"/>
    <w:rsid w:val="00E17C0A"/>
    <w:rsid w:val="00E17D51"/>
    <w:rsid w:val="00E17D6B"/>
    <w:rsid w:val="00E2000D"/>
    <w:rsid w:val="00E2046F"/>
    <w:rsid w:val="00E2047F"/>
    <w:rsid w:val="00E20508"/>
    <w:rsid w:val="00E20A8B"/>
    <w:rsid w:val="00E20C50"/>
    <w:rsid w:val="00E210EE"/>
    <w:rsid w:val="00E211B9"/>
    <w:rsid w:val="00E21254"/>
    <w:rsid w:val="00E21481"/>
    <w:rsid w:val="00E2183B"/>
    <w:rsid w:val="00E2183C"/>
    <w:rsid w:val="00E21B73"/>
    <w:rsid w:val="00E21C14"/>
    <w:rsid w:val="00E21DF9"/>
    <w:rsid w:val="00E21EFF"/>
    <w:rsid w:val="00E21F21"/>
    <w:rsid w:val="00E21F8A"/>
    <w:rsid w:val="00E21F93"/>
    <w:rsid w:val="00E2215F"/>
    <w:rsid w:val="00E22165"/>
    <w:rsid w:val="00E223E1"/>
    <w:rsid w:val="00E225B5"/>
    <w:rsid w:val="00E22952"/>
    <w:rsid w:val="00E2296F"/>
    <w:rsid w:val="00E229A7"/>
    <w:rsid w:val="00E22C06"/>
    <w:rsid w:val="00E22E10"/>
    <w:rsid w:val="00E230BD"/>
    <w:rsid w:val="00E2319B"/>
    <w:rsid w:val="00E233B2"/>
    <w:rsid w:val="00E23464"/>
    <w:rsid w:val="00E237E7"/>
    <w:rsid w:val="00E23BE8"/>
    <w:rsid w:val="00E23CA7"/>
    <w:rsid w:val="00E23CF9"/>
    <w:rsid w:val="00E23D63"/>
    <w:rsid w:val="00E23DAE"/>
    <w:rsid w:val="00E23EFB"/>
    <w:rsid w:val="00E240D2"/>
    <w:rsid w:val="00E24DB2"/>
    <w:rsid w:val="00E24FE4"/>
    <w:rsid w:val="00E2524B"/>
    <w:rsid w:val="00E25636"/>
    <w:rsid w:val="00E257B2"/>
    <w:rsid w:val="00E25821"/>
    <w:rsid w:val="00E2597E"/>
    <w:rsid w:val="00E259D8"/>
    <w:rsid w:val="00E25B2D"/>
    <w:rsid w:val="00E25E7D"/>
    <w:rsid w:val="00E25EE1"/>
    <w:rsid w:val="00E25F0D"/>
    <w:rsid w:val="00E2605E"/>
    <w:rsid w:val="00E2618D"/>
    <w:rsid w:val="00E2648A"/>
    <w:rsid w:val="00E26729"/>
    <w:rsid w:val="00E26A58"/>
    <w:rsid w:val="00E26BBF"/>
    <w:rsid w:val="00E26C7A"/>
    <w:rsid w:val="00E26E23"/>
    <w:rsid w:val="00E26F04"/>
    <w:rsid w:val="00E26F63"/>
    <w:rsid w:val="00E27056"/>
    <w:rsid w:val="00E273A6"/>
    <w:rsid w:val="00E273ED"/>
    <w:rsid w:val="00E2743E"/>
    <w:rsid w:val="00E274FB"/>
    <w:rsid w:val="00E27BED"/>
    <w:rsid w:val="00E30460"/>
    <w:rsid w:val="00E30A10"/>
    <w:rsid w:val="00E30A1E"/>
    <w:rsid w:val="00E30BFE"/>
    <w:rsid w:val="00E30C76"/>
    <w:rsid w:val="00E30C78"/>
    <w:rsid w:val="00E30DE7"/>
    <w:rsid w:val="00E311B7"/>
    <w:rsid w:val="00E311EC"/>
    <w:rsid w:val="00E3130D"/>
    <w:rsid w:val="00E31491"/>
    <w:rsid w:val="00E314B3"/>
    <w:rsid w:val="00E315F7"/>
    <w:rsid w:val="00E31920"/>
    <w:rsid w:val="00E31DE9"/>
    <w:rsid w:val="00E32133"/>
    <w:rsid w:val="00E32315"/>
    <w:rsid w:val="00E323A8"/>
    <w:rsid w:val="00E323E2"/>
    <w:rsid w:val="00E324FA"/>
    <w:rsid w:val="00E3259E"/>
    <w:rsid w:val="00E325C7"/>
    <w:rsid w:val="00E3296B"/>
    <w:rsid w:val="00E32A7A"/>
    <w:rsid w:val="00E32C5D"/>
    <w:rsid w:val="00E32D43"/>
    <w:rsid w:val="00E32E16"/>
    <w:rsid w:val="00E33070"/>
    <w:rsid w:val="00E334DC"/>
    <w:rsid w:val="00E338ED"/>
    <w:rsid w:val="00E33CCB"/>
    <w:rsid w:val="00E33F9C"/>
    <w:rsid w:val="00E340BB"/>
    <w:rsid w:val="00E344DF"/>
    <w:rsid w:val="00E3452F"/>
    <w:rsid w:val="00E346BE"/>
    <w:rsid w:val="00E34B14"/>
    <w:rsid w:val="00E34B47"/>
    <w:rsid w:val="00E34BA2"/>
    <w:rsid w:val="00E34D7B"/>
    <w:rsid w:val="00E34DF0"/>
    <w:rsid w:val="00E35660"/>
    <w:rsid w:val="00E35756"/>
    <w:rsid w:val="00E35AC3"/>
    <w:rsid w:val="00E36351"/>
    <w:rsid w:val="00E3647C"/>
    <w:rsid w:val="00E367EC"/>
    <w:rsid w:val="00E36A01"/>
    <w:rsid w:val="00E36BC8"/>
    <w:rsid w:val="00E370E5"/>
    <w:rsid w:val="00E37286"/>
    <w:rsid w:val="00E372C5"/>
    <w:rsid w:val="00E37653"/>
    <w:rsid w:val="00E377D4"/>
    <w:rsid w:val="00E37E72"/>
    <w:rsid w:val="00E401AD"/>
    <w:rsid w:val="00E402D4"/>
    <w:rsid w:val="00E402E8"/>
    <w:rsid w:val="00E403F0"/>
    <w:rsid w:val="00E4043E"/>
    <w:rsid w:val="00E404CC"/>
    <w:rsid w:val="00E4056C"/>
    <w:rsid w:val="00E406B7"/>
    <w:rsid w:val="00E407DF"/>
    <w:rsid w:val="00E4092F"/>
    <w:rsid w:val="00E40E2F"/>
    <w:rsid w:val="00E40EDA"/>
    <w:rsid w:val="00E412AB"/>
    <w:rsid w:val="00E41430"/>
    <w:rsid w:val="00E418B8"/>
    <w:rsid w:val="00E418E4"/>
    <w:rsid w:val="00E41E22"/>
    <w:rsid w:val="00E42433"/>
    <w:rsid w:val="00E42830"/>
    <w:rsid w:val="00E42BCE"/>
    <w:rsid w:val="00E43148"/>
    <w:rsid w:val="00E43152"/>
    <w:rsid w:val="00E43155"/>
    <w:rsid w:val="00E431E2"/>
    <w:rsid w:val="00E436C4"/>
    <w:rsid w:val="00E43967"/>
    <w:rsid w:val="00E439ED"/>
    <w:rsid w:val="00E43B85"/>
    <w:rsid w:val="00E43BCC"/>
    <w:rsid w:val="00E43BEA"/>
    <w:rsid w:val="00E43C61"/>
    <w:rsid w:val="00E440FD"/>
    <w:rsid w:val="00E444B6"/>
    <w:rsid w:val="00E446F4"/>
    <w:rsid w:val="00E44C09"/>
    <w:rsid w:val="00E4512B"/>
    <w:rsid w:val="00E451D3"/>
    <w:rsid w:val="00E453CA"/>
    <w:rsid w:val="00E459E1"/>
    <w:rsid w:val="00E45B15"/>
    <w:rsid w:val="00E45CD4"/>
    <w:rsid w:val="00E45E8E"/>
    <w:rsid w:val="00E46218"/>
    <w:rsid w:val="00E463FC"/>
    <w:rsid w:val="00E46589"/>
    <w:rsid w:val="00E46693"/>
    <w:rsid w:val="00E466FD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553"/>
    <w:rsid w:val="00E50CF5"/>
    <w:rsid w:val="00E50E02"/>
    <w:rsid w:val="00E511A4"/>
    <w:rsid w:val="00E51235"/>
    <w:rsid w:val="00E515B3"/>
    <w:rsid w:val="00E515E2"/>
    <w:rsid w:val="00E51FE3"/>
    <w:rsid w:val="00E52074"/>
    <w:rsid w:val="00E52286"/>
    <w:rsid w:val="00E523F3"/>
    <w:rsid w:val="00E52606"/>
    <w:rsid w:val="00E52BAE"/>
    <w:rsid w:val="00E52D43"/>
    <w:rsid w:val="00E52EEB"/>
    <w:rsid w:val="00E5306B"/>
    <w:rsid w:val="00E530B3"/>
    <w:rsid w:val="00E53211"/>
    <w:rsid w:val="00E53308"/>
    <w:rsid w:val="00E53352"/>
    <w:rsid w:val="00E533CE"/>
    <w:rsid w:val="00E53653"/>
    <w:rsid w:val="00E5373B"/>
    <w:rsid w:val="00E5374B"/>
    <w:rsid w:val="00E53979"/>
    <w:rsid w:val="00E53AF9"/>
    <w:rsid w:val="00E53B62"/>
    <w:rsid w:val="00E53D49"/>
    <w:rsid w:val="00E53DC8"/>
    <w:rsid w:val="00E53F4B"/>
    <w:rsid w:val="00E540D8"/>
    <w:rsid w:val="00E542B3"/>
    <w:rsid w:val="00E545D8"/>
    <w:rsid w:val="00E54612"/>
    <w:rsid w:val="00E5461A"/>
    <w:rsid w:val="00E54813"/>
    <w:rsid w:val="00E54A3A"/>
    <w:rsid w:val="00E54B5E"/>
    <w:rsid w:val="00E54D21"/>
    <w:rsid w:val="00E54F3B"/>
    <w:rsid w:val="00E54F94"/>
    <w:rsid w:val="00E55028"/>
    <w:rsid w:val="00E55084"/>
    <w:rsid w:val="00E55144"/>
    <w:rsid w:val="00E551B9"/>
    <w:rsid w:val="00E5541C"/>
    <w:rsid w:val="00E55ADB"/>
    <w:rsid w:val="00E55B00"/>
    <w:rsid w:val="00E55DC2"/>
    <w:rsid w:val="00E55E5F"/>
    <w:rsid w:val="00E56612"/>
    <w:rsid w:val="00E5663F"/>
    <w:rsid w:val="00E5679E"/>
    <w:rsid w:val="00E569BF"/>
    <w:rsid w:val="00E56E36"/>
    <w:rsid w:val="00E56F2F"/>
    <w:rsid w:val="00E571F4"/>
    <w:rsid w:val="00E573FB"/>
    <w:rsid w:val="00E57938"/>
    <w:rsid w:val="00E57BE2"/>
    <w:rsid w:val="00E57F39"/>
    <w:rsid w:val="00E601C7"/>
    <w:rsid w:val="00E6036D"/>
    <w:rsid w:val="00E6055C"/>
    <w:rsid w:val="00E605AD"/>
    <w:rsid w:val="00E609D5"/>
    <w:rsid w:val="00E60A50"/>
    <w:rsid w:val="00E60C5F"/>
    <w:rsid w:val="00E60D58"/>
    <w:rsid w:val="00E60D71"/>
    <w:rsid w:val="00E60E18"/>
    <w:rsid w:val="00E6100F"/>
    <w:rsid w:val="00E616D9"/>
    <w:rsid w:val="00E6196E"/>
    <w:rsid w:val="00E61AEA"/>
    <w:rsid w:val="00E61B57"/>
    <w:rsid w:val="00E61CAC"/>
    <w:rsid w:val="00E61E21"/>
    <w:rsid w:val="00E620A4"/>
    <w:rsid w:val="00E62129"/>
    <w:rsid w:val="00E62169"/>
    <w:rsid w:val="00E62215"/>
    <w:rsid w:val="00E6235A"/>
    <w:rsid w:val="00E625A2"/>
    <w:rsid w:val="00E625F8"/>
    <w:rsid w:val="00E6291E"/>
    <w:rsid w:val="00E62C88"/>
    <w:rsid w:val="00E62F5F"/>
    <w:rsid w:val="00E62FF6"/>
    <w:rsid w:val="00E63198"/>
    <w:rsid w:val="00E631C7"/>
    <w:rsid w:val="00E632BB"/>
    <w:rsid w:val="00E6336F"/>
    <w:rsid w:val="00E63392"/>
    <w:rsid w:val="00E6345E"/>
    <w:rsid w:val="00E63560"/>
    <w:rsid w:val="00E63786"/>
    <w:rsid w:val="00E637A2"/>
    <w:rsid w:val="00E63937"/>
    <w:rsid w:val="00E63AA6"/>
    <w:rsid w:val="00E63FE3"/>
    <w:rsid w:val="00E6449B"/>
    <w:rsid w:val="00E64614"/>
    <w:rsid w:val="00E64828"/>
    <w:rsid w:val="00E64BA3"/>
    <w:rsid w:val="00E64C8E"/>
    <w:rsid w:val="00E64DB3"/>
    <w:rsid w:val="00E64DE3"/>
    <w:rsid w:val="00E64E78"/>
    <w:rsid w:val="00E6503A"/>
    <w:rsid w:val="00E6517F"/>
    <w:rsid w:val="00E65180"/>
    <w:rsid w:val="00E6538D"/>
    <w:rsid w:val="00E653E4"/>
    <w:rsid w:val="00E65410"/>
    <w:rsid w:val="00E654B6"/>
    <w:rsid w:val="00E654C4"/>
    <w:rsid w:val="00E65CAC"/>
    <w:rsid w:val="00E65F2C"/>
    <w:rsid w:val="00E65FE9"/>
    <w:rsid w:val="00E6611E"/>
    <w:rsid w:val="00E6633A"/>
    <w:rsid w:val="00E664D5"/>
    <w:rsid w:val="00E66544"/>
    <w:rsid w:val="00E66545"/>
    <w:rsid w:val="00E6656C"/>
    <w:rsid w:val="00E66717"/>
    <w:rsid w:val="00E66D27"/>
    <w:rsid w:val="00E671BC"/>
    <w:rsid w:val="00E6746F"/>
    <w:rsid w:val="00E67991"/>
    <w:rsid w:val="00E67A44"/>
    <w:rsid w:val="00E67A6D"/>
    <w:rsid w:val="00E67DA2"/>
    <w:rsid w:val="00E67E08"/>
    <w:rsid w:val="00E67E64"/>
    <w:rsid w:val="00E67FF8"/>
    <w:rsid w:val="00E70433"/>
    <w:rsid w:val="00E706B5"/>
    <w:rsid w:val="00E7098B"/>
    <w:rsid w:val="00E7109D"/>
    <w:rsid w:val="00E710FA"/>
    <w:rsid w:val="00E711A4"/>
    <w:rsid w:val="00E71717"/>
    <w:rsid w:val="00E718DF"/>
    <w:rsid w:val="00E71A01"/>
    <w:rsid w:val="00E7219F"/>
    <w:rsid w:val="00E72309"/>
    <w:rsid w:val="00E72379"/>
    <w:rsid w:val="00E723E4"/>
    <w:rsid w:val="00E726F4"/>
    <w:rsid w:val="00E72822"/>
    <w:rsid w:val="00E728C5"/>
    <w:rsid w:val="00E72BF3"/>
    <w:rsid w:val="00E72D14"/>
    <w:rsid w:val="00E72E91"/>
    <w:rsid w:val="00E73207"/>
    <w:rsid w:val="00E73313"/>
    <w:rsid w:val="00E733E0"/>
    <w:rsid w:val="00E737FB"/>
    <w:rsid w:val="00E739B9"/>
    <w:rsid w:val="00E73A69"/>
    <w:rsid w:val="00E73B6C"/>
    <w:rsid w:val="00E73C53"/>
    <w:rsid w:val="00E73D18"/>
    <w:rsid w:val="00E73F84"/>
    <w:rsid w:val="00E73F96"/>
    <w:rsid w:val="00E7427A"/>
    <w:rsid w:val="00E7431A"/>
    <w:rsid w:val="00E7478F"/>
    <w:rsid w:val="00E749F6"/>
    <w:rsid w:val="00E74DA2"/>
    <w:rsid w:val="00E74DE9"/>
    <w:rsid w:val="00E74F6C"/>
    <w:rsid w:val="00E75016"/>
    <w:rsid w:val="00E75082"/>
    <w:rsid w:val="00E753A5"/>
    <w:rsid w:val="00E75601"/>
    <w:rsid w:val="00E7565F"/>
    <w:rsid w:val="00E75670"/>
    <w:rsid w:val="00E75748"/>
    <w:rsid w:val="00E758C6"/>
    <w:rsid w:val="00E759F7"/>
    <w:rsid w:val="00E75B60"/>
    <w:rsid w:val="00E75BAB"/>
    <w:rsid w:val="00E75C76"/>
    <w:rsid w:val="00E75D8E"/>
    <w:rsid w:val="00E75E49"/>
    <w:rsid w:val="00E76478"/>
    <w:rsid w:val="00E765C9"/>
    <w:rsid w:val="00E767C0"/>
    <w:rsid w:val="00E767D7"/>
    <w:rsid w:val="00E7699B"/>
    <w:rsid w:val="00E76FF9"/>
    <w:rsid w:val="00E77500"/>
    <w:rsid w:val="00E776B8"/>
    <w:rsid w:val="00E776FE"/>
    <w:rsid w:val="00E7775E"/>
    <w:rsid w:val="00E7791E"/>
    <w:rsid w:val="00E77A68"/>
    <w:rsid w:val="00E77AA2"/>
    <w:rsid w:val="00E77B75"/>
    <w:rsid w:val="00E77F1A"/>
    <w:rsid w:val="00E8024F"/>
    <w:rsid w:val="00E8057E"/>
    <w:rsid w:val="00E80B61"/>
    <w:rsid w:val="00E80F86"/>
    <w:rsid w:val="00E81359"/>
    <w:rsid w:val="00E8136D"/>
    <w:rsid w:val="00E8151E"/>
    <w:rsid w:val="00E8165B"/>
    <w:rsid w:val="00E816A8"/>
    <w:rsid w:val="00E816E0"/>
    <w:rsid w:val="00E8175C"/>
    <w:rsid w:val="00E819B5"/>
    <w:rsid w:val="00E819D1"/>
    <w:rsid w:val="00E81A6E"/>
    <w:rsid w:val="00E81DD6"/>
    <w:rsid w:val="00E8244D"/>
    <w:rsid w:val="00E82653"/>
    <w:rsid w:val="00E82834"/>
    <w:rsid w:val="00E82B52"/>
    <w:rsid w:val="00E82BDF"/>
    <w:rsid w:val="00E82F2B"/>
    <w:rsid w:val="00E82F7D"/>
    <w:rsid w:val="00E83191"/>
    <w:rsid w:val="00E835E6"/>
    <w:rsid w:val="00E8360D"/>
    <w:rsid w:val="00E838B9"/>
    <w:rsid w:val="00E839A7"/>
    <w:rsid w:val="00E839E2"/>
    <w:rsid w:val="00E83E10"/>
    <w:rsid w:val="00E83F63"/>
    <w:rsid w:val="00E84286"/>
    <w:rsid w:val="00E8453D"/>
    <w:rsid w:val="00E845EB"/>
    <w:rsid w:val="00E85122"/>
    <w:rsid w:val="00E852D5"/>
    <w:rsid w:val="00E85382"/>
    <w:rsid w:val="00E857B1"/>
    <w:rsid w:val="00E8591F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6C7B"/>
    <w:rsid w:val="00E870FA"/>
    <w:rsid w:val="00E8768A"/>
    <w:rsid w:val="00E876A1"/>
    <w:rsid w:val="00E876E7"/>
    <w:rsid w:val="00E87839"/>
    <w:rsid w:val="00E878E6"/>
    <w:rsid w:val="00E878F2"/>
    <w:rsid w:val="00E87BE6"/>
    <w:rsid w:val="00E87CE3"/>
    <w:rsid w:val="00E900A6"/>
    <w:rsid w:val="00E900D8"/>
    <w:rsid w:val="00E9037E"/>
    <w:rsid w:val="00E9049F"/>
    <w:rsid w:val="00E905EB"/>
    <w:rsid w:val="00E9085A"/>
    <w:rsid w:val="00E90946"/>
    <w:rsid w:val="00E90966"/>
    <w:rsid w:val="00E90B82"/>
    <w:rsid w:val="00E90BAA"/>
    <w:rsid w:val="00E91085"/>
    <w:rsid w:val="00E910A2"/>
    <w:rsid w:val="00E913A5"/>
    <w:rsid w:val="00E913C4"/>
    <w:rsid w:val="00E9160D"/>
    <w:rsid w:val="00E91617"/>
    <w:rsid w:val="00E91782"/>
    <w:rsid w:val="00E91A10"/>
    <w:rsid w:val="00E91CCD"/>
    <w:rsid w:val="00E91D4E"/>
    <w:rsid w:val="00E92775"/>
    <w:rsid w:val="00E929B0"/>
    <w:rsid w:val="00E929E9"/>
    <w:rsid w:val="00E929FF"/>
    <w:rsid w:val="00E92CB4"/>
    <w:rsid w:val="00E92EA6"/>
    <w:rsid w:val="00E92FC5"/>
    <w:rsid w:val="00E9353B"/>
    <w:rsid w:val="00E93570"/>
    <w:rsid w:val="00E936A0"/>
    <w:rsid w:val="00E93973"/>
    <w:rsid w:val="00E93F3F"/>
    <w:rsid w:val="00E93F77"/>
    <w:rsid w:val="00E941DB"/>
    <w:rsid w:val="00E94315"/>
    <w:rsid w:val="00E943E0"/>
    <w:rsid w:val="00E94502"/>
    <w:rsid w:val="00E94552"/>
    <w:rsid w:val="00E9477A"/>
    <w:rsid w:val="00E948D7"/>
    <w:rsid w:val="00E9490E"/>
    <w:rsid w:val="00E94AFA"/>
    <w:rsid w:val="00E94E73"/>
    <w:rsid w:val="00E950D7"/>
    <w:rsid w:val="00E953A3"/>
    <w:rsid w:val="00E9552E"/>
    <w:rsid w:val="00E955BA"/>
    <w:rsid w:val="00E955C7"/>
    <w:rsid w:val="00E956B2"/>
    <w:rsid w:val="00E95EBB"/>
    <w:rsid w:val="00E960C8"/>
    <w:rsid w:val="00E960F6"/>
    <w:rsid w:val="00E961E3"/>
    <w:rsid w:val="00E964F4"/>
    <w:rsid w:val="00E9657D"/>
    <w:rsid w:val="00E96714"/>
    <w:rsid w:val="00E9684A"/>
    <w:rsid w:val="00E96979"/>
    <w:rsid w:val="00E96987"/>
    <w:rsid w:val="00E96A5B"/>
    <w:rsid w:val="00E97115"/>
    <w:rsid w:val="00E9735E"/>
    <w:rsid w:val="00E97540"/>
    <w:rsid w:val="00E97608"/>
    <w:rsid w:val="00E977B3"/>
    <w:rsid w:val="00E97A3C"/>
    <w:rsid w:val="00E97AF5"/>
    <w:rsid w:val="00E97DF8"/>
    <w:rsid w:val="00E97FB0"/>
    <w:rsid w:val="00EA01BB"/>
    <w:rsid w:val="00EA02F2"/>
    <w:rsid w:val="00EA0437"/>
    <w:rsid w:val="00EA079B"/>
    <w:rsid w:val="00EA07B7"/>
    <w:rsid w:val="00EA0C39"/>
    <w:rsid w:val="00EA0CF5"/>
    <w:rsid w:val="00EA110D"/>
    <w:rsid w:val="00EA11B5"/>
    <w:rsid w:val="00EA1314"/>
    <w:rsid w:val="00EA13CB"/>
    <w:rsid w:val="00EA14E4"/>
    <w:rsid w:val="00EA1855"/>
    <w:rsid w:val="00EA1914"/>
    <w:rsid w:val="00EA1A5B"/>
    <w:rsid w:val="00EA1B2C"/>
    <w:rsid w:val="00EA1CDA"/>
    <w:rsid w:val="00EA21F9"/>
    <w:rsid w:val="00EA22A2"/>
    <w:rsid w:val="00EA24AA"/>
    <w:rsid w:val="00EA26D7"/>
    <w:rsid w:val="00EA27DC"/>
    <w:rsid w:val="00EA29EE"/>
    <w:rsid w:val="00EA2CA4"/>
    <w:rsid w:val="00EA2D4D"/>
    <w:rsid w:val="00EA3694"/>
    <w:rsid w:val="00EA3730"/>
    <w:rsid w:val="00EA3BA0"/>
    <w:rsid w:val="00EA3D10"/>
    <w:rsid w:val="00EA4190"/>
    <w:rsid w:val="00EA4429"/>
    <w:rsid w:val="00EA48CC"/>
    <w:rsid w:val="00EA4E5D"/>
    <w:rsid w:val="00EA4EAF"/>
    <w:rsid w:val="00EA4F02"/>
    <w:rsid w:val="00EA503B"/>
    <w:rsid w:val="00EA533A"/>
    <w:rsid w:val="00EA5452"/>
    <w:rsid w:val="00EA5710"/>
    <w:rsid w:val="00EA5909"/>
    <w:rsid w:val="00EA5B7D"/>
    <w:rsid w:val="00EA5B92"/>
    <w:rsid w:val="00EA5C21"/>
    <w:rsid w:val="00EA5EBA"/>
    <w:rsid w:val="00EA6083"/>
    <w:rsid w:val="00EA621C"/>
    <w:rsid w:val="00EA63F3"/>
    <w:rsid w:val="00EA64FB"/>
    <w:rsid w:val="00EA65E3"/>
    <w:rsid w:val="00EA67D0"/>
    <w:rsid w:val="00EA68E6"/>
    <w:rsid w:val="00EA691B"/>
    <w:rsid w:val="00EA6999"/>
    <w:rsid w:val="00EA71B5"/>
    <w:rsid w:val="00EA71EB"/>
    <w:rsid w:val="00EA7292"/>
    <w:rsid w:val="00EA7358"/>
    <w:rsid w:val="00EA73AC"/>
    <w:rsid w:val="00EA7642"/>
    <w:rsid w:val="00EA7802"/>
    <w:rsid w:val="00EA79FB"/>
    <w:rsid w:val="00EA7BDA"/>
    <w:rsid w:val="00EA7BFD"/>
    <w:rsid w:val="00EA7C22"/>
    <w:rsid w:val="00EA7D68"/>
    <w:rsid w:val="00EA7E94"/>
    <w:rsid w:val="00EB0209"/>
    <w:rsid w:val="00EB0364"/>
    <w:rsid w:val="00EB03B8"/>
    <w:rsid w:val="00EB0435"/>
    <w:rsid w:val="00EB09BC"/>
    <w:rsid w:val="00EB0B8B"/>
    <w:rsid w:val="00EB0E18"/>
    <w:rsid w:val="00EB10A8"/>
    <w:rsid w:val="00EB10AC"/>
    <w:rsid w:val="00EB111F"/>
    <w:rsid w:val="00EB11A7"/>
    <w:rsid w:val="00EB12C0"/>
    <w:rsid w:val="00EB156F"/>
    <w:rsid w:val="00EB1A70"/>
    <w:rsid w:val="00EB1E36"/>
    <w:rsid w:val="00EB1ED2"/>
    <w:rsid w:val="00EB1F30"/>
    <w:rsid w:val="00EB21BA"/>
    <w:rsid w:val="00EB227B"/>
    <w:rsid w:val="00EB22B5"/>
    <w:rsid w:val="00EB2337"/>
    <w:rsid w:val="00EB23B7"/>
    <w:rsid w:val="00EB2487"/>
    <w:rsid w:val="00EB27C8"/>
    <w:rsid w:val="00EB27E1"/>
    <w:rsid w:val="00EB2A62"/>
    <w:rsid w:val="00EB2C87"/>
    <w:rsid w:val="00EB2D45"/>
    <w:rsid w:val="00EB2DBE"/>
    <w:rsid w:val="00EB3238"/>
    <w:rsid w:val="00EB324D"/>
    <w:rsid w:val="00EB32DB"/>
    <w:rsid w:val="00EB3447"/>
    <w:rsid w:val="00EB3610"/>
    <w:rsid w:val="00EB3746"/>
    <w:rsid w:val="00EB393D"/>
    <w:rsid w:val="00EB395B"/>
    <w:rsid w:val="00EB3E30"/>
    <w:rsid w:val="00EB3F48"/>
    <w:rsid w:val="00EB4110"/>
    <w:rsid w:val="00EB4532"/>
    <w:rsid w:val="00EB4761"/>
    <w:rsid w:val="00EB4943"/>
    <w:rsid w:val="00EB49B7"/>
    <w:rsid w:val="00EB4D2C"/>
    <w:rsid w:val="00EB4FC4"/>
    <w:rsid w:val="00EB50F3"/>
    <w:rsid w:val="00EB5203"/>
    <w:rsid w:val="00EB567C"/>
    <w:rsid w:val="00EB56A5"/>
    <w:rsid w:val="00EB59B1"/>
    <w:rsid w:val="00EB5D9E"/>
    <w:rsid w:val="00EB5DD8"/>
    <w:rsid w:val="00EB5F2E"/>
    <w:rsid w:val="00EB6748"/>
    <w:rsid w:val="00EB678A"/>
    <w:rsid w:val="00EB69EE"/>
    <w:rsid w:val="00EB6C2B"/>
    <w:rsid w:val="00EB6EFC"/>
    <w:rsid w:val="00EB6F42"/>
    <w:rsid w:val="00EB703A"/>
    <w:rsid w:val="00EB714C"/>
    <w:rsid w:val="00EB72C3"/>
    <w:rsid w:val="00EB7483"/>
    <w:rsid w:val="00EB74DC"/>
    <w:rsid w:val="00EB76FD"/>
    <w:rsid w:val="00EB78CD"/>
    <w:rsid w:val="00EB78E8"/>
    <w:rsid w:val="00EB7985"/>
    <w:rsid w:val="00EB79FC"/>
    <w:rsid w:val="00EB7CDB"/>
    <w:rsid w:val="00EB7D72"/>
    <w:rsid w:val="00EB7F08"/>
    <w:rsid w:val="00EC006D"/>
    <w:rsid w:val="00EC017E"/>
    <w:rsid w:val="00EC07CF"/>
    <w:rsid w:val="00EC07EF"/>
    <w:rsid w:val="00EC0803"/>
    <w:rsid w:val="00EC0A52"/>
    <w:rsid w:val="00EC0BAA"/>
    <w:rsid w:val="00EC0FE6"/>
    <w:rsid w:val="00EC1089"/>
    <w:rsid w:val="00EC16E3"/>
    <w:rsid w:val="00EC18CB"/>
    <w:rsid w:val="00EC19AF"/>
    <w:rsid w:val="00EC1B8C"/>
    <w:rsid w:val="00EC1BC3"/>
    <w:rsid w:val="00EC2059"/>
    <w:rsid w:val="00EC23F3"/>
    <w:rsid w:val="00EC26E7"/>
    <w:rsid w:val="00EC27FE"/>
    <w:rsid w:val="00EC2B01"/>
    <w:rsid w:val="00EC2F1A"/>
    <w:rsid w:val="00EC31FD"/>
    <w:rsid w:val="00EC3279"/>
    <w:rsid w:val="00EC33C0"/>
    <w:rsid w:val="00EC3860"/>
    <w:rsid w:val="00EC3A00"/>
    <w:rsid w:val="00EC3A5E"/>
    <w:rsid w:val="00EC3E27"/>
    <w:rsid w:val="00EC4295"/>
    <w:rsid w:val="00EC453D"/>
    <w:rsid w:val="00EC46F3"/>
    <w:rsid w:val="00EC4E6C"/>
    <w:rsid w:val="00EC4EC1"/>
    <w:rsid w:val="00EC5229"/>
    <w:rsid w:val="00EC596C"/>
    <w:rsid w:val="00EC5976"/>
    <w:rsid w:val="00EC5A78"/>
    <w:rsid w:val="00EC5B3C"/>
    <w:rsid w:val="00EC5C3E"/>
    <w:rsid w:val="00EC5E30"/>
    <w:rsid w:val="00EC6065"/>
    <w:rsid w:val="00EC659C"/>
    <w:rsid w:val="00EC68BE"/>
    <w:rsid w:val="00EC6952"/>
    <w:rsid w:val="00EC6C05"/>
    <w:rsid w:val="00EC71DA"/>
    <w:rsid w:val="00EC7875"/>
    <w:rsid w:val="00EC78D9"/>
    <w:rsid w:val="00EC797F"/>
    <w:rsid w:val="00EC7A6F"/>
    <w:rsid w:val="00EC7D15"/>
    <w:rsid w:val="00EC7DBE"/>
    <w:rsid w:val="00EC7FAA"/>
    <w:rsid w:val="00ED0163"/>
    <w:rsid w:val="00ED023F"/>
    <w:rsid w:val="00ED0379"/>
    <w:rsid w:val="00ED0908"/>
    <w:rsid w:val="00ED0B4D"/>
    <w:rsid w:val="00ED0B7E"/>
    <w:rsid w:val="00ED0FD6"/>
    <w:rsid w:val="00ED134F"/>
    <w:rsid w:val="00ED1487"/>
    <w:rsid w:val="00ED1D2E"/>
    <w:rsid w:val="00ED1EE5"/>
    <w:rsid w:val="00ED1FEC"/>
    <w:rsid w:val="00ED200C"/>
    <w:rsid w:val="00ED20E9"/>
    <w:rsid w:val="00ED22AE"/>
    <w:rsid w:val="00ED2434"/>
    <w:rsid w:val="00ED25A2"/>
    <w:rsid w:val="00ED25F9"/>
    <w:rsid w:val="00ED2652"/>
    <w:rsid w:val="00ED283E"/>
    <w:rsid w:val="00ED28AF"/>
    <w:rsid w:val="00ED28F2"/>
    <w:rsid w:val="00ED2A1C"/>
    <w:rsid w:val="00ED2A2A"/>
    <w:rsid w:val="00ED2ADF"/>
    <w:rsid w:val="00ED2B1F"/>
    <w:rsid w:val="00ED2B51"/>
    <w:rsid w:val="00ED2DC4"/>
    <w:rsid w:val="00ED2FE8"/>
    <w:rsid w:val="00ED3010"/>
    <w:rsid w:val="00ED3084"/>
    <w:rsid w:val="00ED30AE"/>
    <w:rsid w:val="00ED3164"/>
    <w:rsid w:val="00ED39D6"/>
    <w:rsid w:val="00ED3B40"/>
    <w:rsid w:val="00ED3EBD"/>
    <w:rsid w:val="00ED4081"/>
    <w:rsid w:val="00ED4135"/>
    <w:rsid w:val="00ED41EC"/>
    <w:rsid w:val="00ED4459"/>
    <w:rsid w:val="00ED4731"/>
    <w:rsid w:val="00ED4918"/>
    <w:rsid w:val="00ED4FE1"/>
    <w:rsid w:val="00ED5090"/>
    <w:rsid w:val="00ED517F"/>
    <w:rsid w:val="00ED55E0"/>
    <w:rsid w:val="00ED575B"/>
    <w:rsid w:val="00ED587E"/>
    <w:rsid w:val="00ED58C3"/>
    <w:rsid w:val="00ED5B00"/>
    <w:rsid w:val="00ED5CC6"/>
    <w:rsid w:val="00ED5CE2"/>
    <w:rsid w:val="00ED5D4B"/>
    <w:rsid w:val="00ED61DE"/>
    <w:rsid w:val="00ED623E"/>
    <w:rsid w:val="00ED64AF"/>
    <w:rsid w:val="00ED680E"/>
    <w:rsid w:val="00ED6A94"/>
    <w:rsid w:val="00ED6C57"/>
    <w:rsid w:val="00ED6CC6"/>
    <w:rsid w:val="00ED6CD1"/>
    <w:rsid w:val="00ED6DC9"/>
    <w:rsid w:val="00ED6F37"/>
    <w:rsid w:val="00ED70BA"/>
    <w:rsid w:val="00ED74D8"/>
    <w:rsid w:val="00ED78E3"/>
    <w:rsid w:val="00ED7AA4"/>
    <w:rsid w:val="00ED7D2C"/>
    <w:rsid w:val="00EE0284"/>
    <w:rsid w:val="00EE03C8"/>
    <w:rsid w:val="00EE03F8"/>
    <w:rsid w:val="00EE0988"/>
    <w:rsid w:val="00EE0BED"/>
    <w:rsid w:val="00EE10C0"/>
    <w:rsid w:val="00EE10D2"/>
    <w:rsid w:val="00EE11C8"/>
    <w:rsid w:val="00EE1407"/>
    <w:rsid w:val="00EE1621"/>
    <w:rsid w:val="00EE1C96"/>
    <w:rsid w:val="00EE1CEA"/>
    <w:rsid w:val="00EE1D0B"/>
    <w:rsid w:val="00EE1D30"/>
    <w:rsid w:val="00EE1D3E"/>
    <w:rsid w:val="00EE1EE5"/>
    <w:rsid w:val="00EE1F0F"/>
    <w:rsid w:val="00EE2005"/>
    <w:rsid w:val="00EE21B6"/>
    <w:rsid w:val="00EE2418"/>
    <w:rsid w:val="00EE2611"/>
    <w:rsid w:val="00EE2719"/>
    <w:rsid w:val="00EE29A9"/>
    <w:rsid w:val="00EE29D1"/>
    <w:rsid w:val="00EE2B6D"/>
    <w:rsid w:val="00EE2C84"/>
    <w:rsid w:val="00EE2E33"/>
    <w:rsid w:val="00EE2E9C"/>
    <w:rsid w:val="00EE3228"/>
    <w:rsid w:val="00EE3427"/>
    <w:rsid w:val="00EE3823"/>
    <w:rsid w:val="00EE3877"/>
    <w:rsid w:val="00EE393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5845"/>
    <w:rsid w:val="00EE5F7C"/>
    <w:rsid w:val="00EE6105"/>
    <w:rsid w:val="00EE61F1"/>
    <w:rsid w:val="00EE6373"/>
    <w:rsid w:val="00EE63C6"/>
    <w:rsid w:val="00EE67EB"/>
    <w:rsid w:val="00EE690E"/>
    <w:rsid w:val="00EE6B45"/>
    <w:rsid w:val="00EE6E82"/>
    <w:rsid w:val="00EE70DA"/>
    <w:rsid w:val="00EE73A4"/>
    <w:rsid w:val="00EE7417"/>
    <w:rsid w:val="00EE7668"/>
    <w:rsid w:val="00EE7841"/>
    <w:rsid w:val="00EE7AAB"/>
    <w:rsid w:val="00EE7BD6"/>
    <w:rsid w:val="00EE7CC8"/>
    <w:rsid w:val="00EF01D5"/>
    <w:rsid w:val="00EF052C"/>
    <w:rsid w:val="00EF07FF"/>
    <w:rsid w:val="00EF0853"/>
    <w:rsid w:val="00EF0985"/>
    <w:rsid w:val="00EF0A5A"/>
    <w:rsid w:val="00EF0A89"/>
    <w:rsid w:val="00EF0C2D"/>
    <w:rsid w:val="00EF0D37"/>
    <w:rsid w:val="00EF0E5F"/>
    <w:rsid w:val="00EF0FA9"/>
    <w:rsid w:val="00EF1264"/>
    <w:rsid w:val="00EF139F"/>
    <w:rsid w:val="00EF1BCC"/>
    <w:rsid w:val="00EF1EB7"/>
    <w:rsid w:val="00EF1F71"/>
    <w:rsid w:val="00EF204A"/>
    <w:rsid w:val="00EF21B8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5C7"/>
    <w:rsid w:val="00EF4681"/>
    <w:rsid w:val="00EF482B"/>
    <w:rsid w:val="00EF5165"/>
    <w:rsid w:val="00EF52C0"/>
    <w:rsid w:val="00EF52FF"/>
    <w:rsid w:val="00EF53C4"/>
    <w:rsid w:val="00EF56D4"/>
    <w:rsid w:val="00EF5833"/>
    <w:rsid w:val="00EF58A5"/>
    <w:rsid w:val="00EF5A83"/>
    <w:rsid w:val="00EF5CBD"/>
    <w:rsid w:val="00EF5E72"/>
    <w:rsid w:val="00EF5F72"/>
    <w:rsid w:val="00EF61E8"/>
    <w:rsid w:val="00EF62EE"/>
    <w:rsid w:val="00EF63B8"/>
    <w:rsid w:val="00EF6673"/>
    <w:rsid w:val="00EF687B"/>
    <w:rsid w:val="00EF6891"/>
    <w:rsid w:val="00EF6944"/>
    <w:rsid w:val="00EF6F6E"/>
    <w:rsid w:val="00EF70CF"/>
    <w:rsid w:val="00EF7267"/>
    <w:rsid w:val="00EF7713"/>
    <w:rsid w:val="00F001EC"/>
    <w:rsid w:val="00F002A9"/>
    <w:rsid w:val="00F00403"/>
    <w:rsid w:val="00F00445"/>
    <w:rsid w:val="00F00499"/>
    <w:rsid w:val="00F00603"/>
    <w:rsid w:val="00F00659"/>
    <w:rsid w:val="00F00ACD"/>
    <w:rsid w:val="00F00B29"/>
    <w:rsid w:val="00F01162"/>
    <w:rsid w:val="00F0129E"/>
    <w:rsid w:val="00F0143A"/>
    <w:rsid w:val="00F014E4"/>
    <w:rsid w:val="00F01697"/>
    <w:rsid w:val="00F01798"/>
    <w:rsid w:val="00F0183D"/>
    <w:rsid w:val="00F01C6F"/>
    <w:rsid w:val="00F01DFD"/>
    <w:rsid w:val="00F02238"/>
    <w:rsid w:val="00F02247"/>
    <w:rsid w:val="00F022B5"/>
    <w:rsid w:val="00F02686"/>
    <w:rsid w:val="00F026C5"/>
    <w:rsid w:val="00F02A92"/>
    <w:rsid w:val="00F02B50"/>
    <w:rsid w:val="00F02BE7"/>
    <w:rsid w:val="00F02C4C"/>
    <w:rsid w:val="00F02D04"/>
    <w:rsid w:val="00F0341A"/>
    <w:rsid w:val="00F034DB"/>
    <w:rsid w:val="00F035C9"/>
    <w:rsid w:val="00F035D3"/>
    <w:rsid w:val="00F037DB"/>
    <w:rsid w:val="00F03892"/>
    <w:rsid w:val="00F038C4"/>
    <w:rsid w:val="00F038CD"/>
    <w:rsid w:val="00F03A77"/>
    <w:rsid w:val="00F03DFD"/>
    <w:rsid w:val="00F03F46"/>
    <w:rsid w:val="00F04005"/>
    <w:rsid w:val="00F042D8"/>
    <w:rsid w:val="00F044AF"/>
    <w:rsid w:val="00F0456C"/>
    <w:rsid w:val="00F04578"/>
    <w:rsid w:val="00F045A0"/>
    <w:rsid w:val="00F04D69"/>
    <w:rsid w:val="00F051B7"/>
    <w:rsid w:val="00F051D8"/>
    <w:rsid w:val="00F0537D"/>
    <w:rsid w:val="00F05529"/>
    <w:rsid w:val="00F0567C"/>
    <w:rsid w:val="00F05BF5"/>
    <w:rsid w:val="00F05FE6"/>
    <w:rsid w:val="00F061D5"/>
    <w:rsid w:val="00F064C1"/>
    <w:rsid w:val="00F06544"/>
    <w:rsid w:val="00F066BE"/>
    <w:rsid w:val="00F06A63"/>
    <w:rsid w:val="00F06B5D"/>
    <w:rsid w:val="00F06E0F"/>
    <w:rsid w:val="00F06E87"/>
    <w:rsid w:val="00F06ED9"/>
    <w:rsid w:val="00F06F1C"/>
    <w:rsid w:val="00F070BE"/>
    <w:rsid w:val="00F07253"/>
    <w:rsid w:val="00F07255"/>
    <w:rsid w:val="00F07327"/>
    <w:rsid w:val="00F07374"/>
    <w:rsid w:val="00F07779"/>
    <w:rsid w:val="00F0789B"/>
    <w:rsid w:val="00F07983"/>
    <w:rsid w:val="00F07B2F"/>
    <w:rsid w:val="00F10494"/>
    <w:rsid w:val="00F104D7"/>
    <w:rsid w:val="00F1059F"/>
    <w:rsid w:val="00F10615"/>
    <w:rsid w:val="00F1068B"/>
    <w:rsid w:val="00F108BC"/>
    <w:rsid w:val="00F10BE5"/>
    <w:rsid w:val="00F10D05"/>
    <w:rsid w:val="00F10E8A"/>
    <w:rsid w:val="00F11301"/>
    <w:rsid w:val="00F114AB"/>
    <w:rsid w:val="00F116AF"/>
    <w:rsid w:val="00F1185A"/>
    <w:rsid w:val="00F118B1"/>
    <w:rsid w:val="00F11B36"/>
    <w:rsid w:val="00F11F3C"/>
    <w:rsid w:val="00F11F65"/>
    <w:rsid w:val="00F12013"/>
    <w:rsid w:val="00F1218E"/>
    <w:rsid w:val="00F12197"/>
    <w:rsid w:val="00F121E1"/>
    <w:rsid w:val="00F1241F"/>
    <w:rsid w:val="00F12625"/>
    <w:rsid w:val="00F12707"/>
    <w:rsid w:val="00F12890"/>
    <w:rsid w:val="00F128CF"/>
    <w:rsid w:val="00F12985"/>
    <w:rsid w:val="00F12C27"/>
    <w:rsid w:val="00F12DB0"/>
    <w:rsid w:val="00F12F1C"/>
    <w:rsid w:val="00F1309F"/>
    <w:rsid w:val="00F130A3"/>
    <w:rsid w:val="00F134F7"/>
    <w:rsid w:val="00F13565"/>
    <w:rsid w:val="00F137C2"/>
    <w:rsid w:val="00F137C3"/>
    <w:rsid w:val="00F13DAE"/>
    <w:rsid w:val="00F13E92"/>
    <w:rsid w:val="00F14039"/>
    <w:rsid w:val="00F142B4"/>
    <w:rsid w:val="00F1483C"/>
    <w:rsid w:val="00F14FE0"/>
    <w:rsid w:val="00F150EF"/>
    <w:rsid w:val="00F1527D"/>
    <w:rsid w:val="00F152FC"/>
    <w:rsid w:val="00F154F5"/>
    <w:rsid w:val="00F15600"/>
    <w:rsid w:val="00F156C9"/>
    <w:rsid w:val="00F15790"/>
    <w:rsid w:val="00F15B7A"/>
    <w:rsid w:val="00F15E18"/>
    <w:rsid w:val="00F161A6"/>
    <w:rsid w:val="00F16405"/>
    <w:rsid w:val="00F164F2"/>
    <w:rsid w:val="00F1669C"/>
    <w:rsid w:val="00F16883"/>
    <w:rsid w:val="00F16933"/>
    <w:rsid w:val="00F17106"/>
    <w:rsid w:val="00F172B5"/>
    <w:rsid w:val="00F173ED"/>
    <w:rsid w:val="00F176FA"/>
    <w:rsid w:val="00F17D74"/>
    <w:rsid w:val="00F17DDE"/>
    <w:rsid w:val="00F17E3A"/>
    <w:rsid w:val="00F17E7A"/>
    <w:rsid w:val="00F17FD5"/>
    <w:rsid w:val="00F17FDD"/>
    <w:rsid w:val="00F20102"/>
    <w:rsid w:val="00F204BD"/>
    <w:rsid w:val="00F2068B"/>
    <w:rsid w:val="00F20771"/>
    <w:rsid w:val="00F207A0"/>
    <w:rsid w:val="00F207C9"/>
    <w:rsid w:val="00F2087E"/>
    <w:rsid w:val="00F208D9"/>
    <w:rsid w:val="00F20944"/>
    <w:rsid w:val="00F20A5B"/>
    <w:rsid w:val="00F20BB8"/>
    <w:rsid w:val="00F20D74"/>
    <w:rsid w:val="00F20D75"/>
    <w:rsid w:val="00F210A9"/>
    <w:rsid w:val="00F2118C"/>
    <w:rsid w:val="00F212B7"/>
    <w:rsid w:val="00F2135F"/>
    <w:rsid w:val="00F21A68"/>
    <w:rsid w:val="00F21C89"/>
    <w:rsid w:val="00F21D9C"/>
    <w:rsid w:val="00F21E0A"/>
    <w:rsid w:val="00F2224C"/>
    <w:rsid w:val="00F2235A"/>
    <w:rsid w:val="00F2243B"/>
    <w:rsid w:val="00F22512"/>
    <w:rsid w:val="00F2257F"/>
    <w:rsid w:val="00F226D0"/>
    <w:rsid w:val="00F229D6"/>
    <w:rsid w:val="00F22ABD"/>
    <w:rsid w:val="00F22ADE"/>
    <w:rsid w:val="00F22EF7"/>
    <w:rsid w:val="00F23076"/>
    <w:rsid w:val="00F23082"/>
    <w:rsid w:val="00F230AF"/>
    <w:rsid w:val="00F232A9"/>
    <w:rsid w:val="00F23350"/>
    <w:rsid w:val="00F2368E"/>
    <w:rsid w:val="00F237B4"/>
    <w:rsid w:val="00F23893"/>
    <w:rsid w:val="00F239D3"/>
    <w:rsid w:val="00F23B48"/>
    <w:rsid w:val="00F23BD6"/>
    <w:rsid w:val="00F23EC3"/>
    <w:rsid w:val="00F2425C"/>
    <w:rsid w:val="00F242C0"/>
    <w:rsid w:val="00F24562"/>
    <w:rsid w:val="00F24756"/>
    <w:rsid w:val="00F24C90"/>
    <w:rsid w:val="00F25138"/>
    <w:rsid w:val="00F25240"/>
    <w:rsid w:val="00F25250"/>
    <w:rsid w:val="00F253C6"/>
    <w:rsid w:val="00F257D2"/>
    <w:rsid w:val="00F258D3"/>
    <w:rsid w:val="00F25A69"/>
    <w:rsid w:val="00F25A80"/>
    <w:rsid w:val="00F25B72"/>
    <w:rsid w:val="00F25EDE"/>
    <w:rsid w:val="00F25FD1"/>
    <w:rsid w:val="00F26402"/>
    <w:rsid w:val="00F26610"/>
    <w:rsid w:val="00F2677A"/>
    <w:rsid w:val="00F26C9B"/>
    <w:rsid w:val="00F26CB1"/>
    <w:rsid w:val="00F26CB2"/>
    <w:rsid w:val="00F26E48"/>
    <w:rsid w:val="00F26EBA"/>
    <w:rsid w:val="00F26F44"/>
    <w:rsid w:val="00F2703D"/>
    <w:rsid w:val="00F27326"/>
    <w:rsid w:val="00F27356"/>
    <w:rsid w:val="00F2753B"/>
    <w:rsid w:val="00F275D7"/>
    <w:rsid w:val="00F2774F"/>
    <w:rsid w:val="00F27F04"/>
    <w:rsid w:val="00F27FEC"/>
    <w:rsid w:val="00F27FF3"/>
    <w:rsid w:val="00F303FF"/>
    <w:rsid w:val="00F30E3A"/>
    <w:rsid w:val="00F31436"/>
    <w:rsid w:val="00F31521"/>
    <w:rsid w:val="00F3199D"/>
    <w:rsid w:val="00F31A28"/>
    <w:rsid w:val="00F31F0F"/>
    <w:rsid w:val="00F3214C"/>
    <w:rsid w:val="00F3274F"/>
    <w:rsid w:val="00F32805"/>
    <w:rsid w:val="00F3285D"/>
    <w:rsid w:val="00F328DF"/>
    <w:rsid w:val="00F32D69"/>
    <w:rsid w:val="00F32F15"/>
    <w:rsid w:val="00F33257"/>
    <w:rsid w:val="00F332B2"/>
    <w:rsid w:val="00F33632"/>
    <w:rsid w:val="00F3366E"/>
    <w:rsid w:val="00F339BB"/>
    <w:rsid w:val="00F33BB2"/>
    <w:rsid w:val="00F34331"/>
    <w:rsid w:val="00F34723"/>
    <w:rsid w:val="00F349BE"/>
    <w:rsid w:val="00F34A95"/>
    <w:rsid w:val="00F34B15"/>
    <w:rsid w:val="00F34C89"/>
    <w:rsid w:val="00F34EB6"/>
    <w:rsid w:val="00F354C4"/>
    <w:rsid w:val="00F35669"/>
    <w:rsid w:val="00F35680"/>
    <w:rsid w:val="00F35714"/>
    <w:rsid w:val="00F35868"/>
    <w:rsid w:val="00F359B9"/>
    <w:rsid w:val="00F35CBE"/>
    <w:rsid w:val="00F35D1B"/>
    <w:rsid w:val="00F35EDF"/>
    <w:rsid w:val="00F36074"/>
    <w:rsid w:val="00F36234"/>
    <w:rsid w:val="00F3678A"/>
    <w:rsid w:val="00F36798"/>
    <w:rsid w:val="00F367B8"/>
    <w:rsid w:val="00F36E5E"/>
    <w:rsid w:val="00F37068"/>
    <w:rsid w:val="00F3706F"/>
    <w:rsid w:val="00F3713D"/>
    <w:rsid w:val="00F37274"/>
    <w:rsid w:val="00F37353"/>
    <w:rsid w:val="00F374CB"/>
    <w:rsid w:val="00F3755E"/>
    <w:rsid w:val="00F375CA"/>
    <w:rsid w:val="00F37CF5"/>
    <w:rsid w:val="00F40100"/>
    <w:rsid w:val="00F401A4"/>
    <w:rsid w:val="00F40322"/>
    <w:rsid w:val="00F403BC"/>
    <w:rsid w:val="00F40575"/>
    <w:rsid w:val="00F40A6A"/>
    <w:rsid w:val="00F40B15"/>
    <w:rsid w:val="00F40FAA"/>
    <w:rsid w:val="00F4125C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251"/>
    <w:rsid w:val="00F423C8"/>
    <w:rsid w:val="00F424E8"/>
    <w:rsid w:val="00F425F2"/>
    <w:rsid w:val="00F4262C"/>
    <w:rsid w:val="00F4272F"/>
    <w:rsid w:val="00F429C0"/>
    <w:rsid w:val="00F42CFF"/>
    <w:rsid w:val="00F42D5B"/>
    <w:rsid w:val="00F4357E"/>
    <w:rsid w:val="00F436EB"/>
    <w:rsid w:val="00F439AF"/>
    <w:rsid w:val="00F43AAE"/>
    <w:rsid w:val="00F43BE1"/>
    <w:rsid w:val="00F43D0C"/>
    <w:rsid w:val="00F43E36"/>
    <w:rsid w:val="00F44087"/>
    <w:rsid w:val="00F440DD"/>
    <w:rsid w:val="00F44272"/>
    <w:rsid w:val="00F442F6"/>
    <w:rsid w:val="00F4443C"/>
    <w:rsid w:val="00F448FB"/>
    <w:rsid w:val="00F449E8"/>
    <w:rsid w:val="00F44AE5"/>
    <w:rsid w:val="00F44E28"/>
    <w:rsid w:val="00F45546"/>
    <w:rsid w:val="00F45ADC"/>
    <w:rsid w:val="00F45B17"/>
    <w:rsid w:val="00F45B76"/>
    <w:rsid w:val="00F45CA1"/>
    <w:rsid w:val="00F45CEF"/>
    <w:rsid w:val="00F46384"/>
    <w:rsid w:val="00F46403"/>
    <w:rsid w:val="00F46533"/>
    <w:rsid w:val="00F46A2F"/>
    <w:rsid w:val="00F46B53"/>
    <w:rsid w:val="00F46E72"/>
    <w:rsid w:val="00F47193"/>
    <w:rsid w:val="00F4730D"/>
    <w:rsid w:val="00F47473"/>
    <w:rsid w:val="00F4754C"/>
    <w:rsid w:val="00F4759A"/>
    <w:rsid w:val="00F476E0"/>
    <w:rsid w:val="00F47BE0"/>
    <w:rsid w:val="00F47C61"/>
    <w:rsid w:val="00F47C65"/>
    <w:rsid w:val="00F47FB7"/>
    <w:rsid w:val="00F50037"/>
    <w:rsid w:val="00F503E5"/>
    <w:rsid w:val="00F503F7"/>
    <w:rsid w:val="00F50593"/>
    <w:rsid w:val="00F506A9"/>
    <w:rsid w:val="00F50854"/>
    <w:rsid w:val="00F50B16"/>
    <w:rsid w:val="00F50BA3"/>
    <w:rsid w:val="00F50DC5"/>
    <w:rsid w:val="00F50E3D"/>
    <w:rsid w:val="00F510E1"/>
    <w:rsid w:val="00F513F6"/>
    <w:rsid w:val="00F51796"/>
    <w:rsid w:val="00F51AC9"/>
    <w:rsid w:val="00F51B64"/>
    <w:rsid w:val="00F51CD5"/>
    <w:rsid w:val="00F51D82"/>
    <w:rsid w:val="00F51E58"/>
    <w:rsid w:val="00F51F92"/>
    <w:rsid w:val="00F52044"/>
    <w:rsid w:val="00F521F6"/>
    <w:rsid w:val="00F52298"/>
    <w:rsid w:val="00F5239C"/>
    <w:rsid w:val="00F52586"/>
    <w:rsid w:val="00F52684"/>
    <w:rsid w:val="00F52760"/>
    <w:rsid w:val="00F527E6"/>
    <w:rsid w:val="00F52B3C"/>
    <w:rsid w:val="00F52FCE"/>
    <w:rsid w:val="00F531D3"/>
    <w:rsid w:val="00F5328C"/>
    <w:rsid w:val="00F5354B"/>
    <w:rsid w:val="00F5362C"/>
    <w:rsid w:val="00F53D58"/>
    <w:rsid w:val="00F53DCB"/>
    <w:rsid w:val="00F5402B"/>
    <w:rsid w:val="00F54193"/>
    <w:rsid w:val="00F54497"/>
    <w:rsid w:val="00F54775"/>
    <w:rsid w:val="00F548A0"/>
    <w:rsid w:val="00F54EC2"/>
    <w:rsid w:val="00F55235"/>
    <w:rsid w:val="00F5534D"/>
    <w:rsid w:val="00F553D3"/>
    <w:rsid w:val="00F559A1"/>
    <w:rsid w:val="00F55A0E"/>
    <w:rsid w:val="00F55A12"/>
    <w:rsid w:val="00F55AF3"/>
    <w:rsid w:val="00F55EA6"/>
    <w:rsid w:val="00F55F24"/>
    <w:rsid w:val="00F56218"/>
    <w:rsid w:val="00F5624F"/>
    <w:rsid w:val="00F56305"/>
    <w:rsid w:val="00F5647E"/>
    <w:rsid w:val="00F56A56"/>
    <w:rsid w:val="00F56AB4"/>
    <w:rsid w:val="00F56D4E"/>
    <w:rsid w:val="00F5722F"/>
    <w:rsid w:val="00F57393"/>
    <w:rsid w:val="00F573A5"/>
    <w:rsid w:val="00F57A55"/>
    <w:rsid w:val="00F57C82"/>
    <w:rsid w:val="00F57F7A"/>
    <w:rsid w:val="00F60032"/>
    <w:rsid w:val="00F60508"/>
    <w:rsid w:val="00F60730"/>
    <w:rsid w:val="00F60AE7"/>
    <w:rsid w:val="00F60BDB"/>
    <w:rsid w:val="00F60C7A"/>
    <w:rsid w:val="00F60D38"/>
    <w:rsid w:val="00F60D44"/>
    <w:rsid w:val="00F60DF8"/>
    <w:rsid w:val="00F611C1"/>
    <w:rsid w:val="00F6126B"/>
    <w:rsid w:val="00F612D5"/>
    <w:rsid w:val="00F613AD"/>
    <w:rsid w:val="00F61622"/>
    <w:rsid w:val="00F618A0"/>
    <w:rsid w:val="00F619AC"/>
    <w:rsid w:val="00F61ACE"/>
    <w:rsid w:val="00F61E40"/>
    <w:rsid w:val="00F61FB0"/>
    <w:rsid w:val="00F62223"/>
    <w:rsid w:val="00F62613"/>
    <w:rsid w:val="00F626F1"/>
    <w:rsid w:val="00F6294F"/>
    <w:rsid w:val="00F629B9"/>
    <w:rsid w:val="00F62ADD"/>
    <w:rsid w:val="00F62D6A"/>
    <w:rsid w:val="00F62E8A"/>
    <w:rsid w:val="00F63347"/>
    <w:rsid w:val="00F634C0"/>
    <w:rsid w:val="00F641BA"/>
    <w:rsid w:val="00F64230"/>
    <w:rsid w:val="00F643B4"/>
    <w:rsid w:val="00F644CF"/>
    <w:rsid w:val="00F6464C"/>
    <w:rsid w:val="00F646F5"/>
    <w:rsid w:val="00F64A4D"/>
    <w:rsid w:val="00F64A87"/>
    <w:rsid w:val="00F64AAA"/>
    <w:rsid w:val="00F64E1C"/>
    <w:rsid w:val="00F64FD1"/>
    <w:rsid w:val="00F6522D"/>
    <w:rsid w:val="00F6526F"/>
    <w:rsid w:val="00F65485"/>
    <w:rsid w:val="00F659F1"/>
    <w:rsid w:val="00F65E39"/>
    <w:rsid w:val="00F65FC8"/>
    <w:rsid w:val="00F66093"/>
    <w:rsid w:val="00F665B8"/>
    <w:rsid w:val="00F667BF"/>
    <w:rsid w:val="00F667DC"/>
    <w:rsid w:val="00F66814"/>
    <w:rsid w:val="00F66A3C"/>
    <w:rsid w:val="00F66E60"/>
    <w:rsid w:val="00F67278"/>
    <w:rsid w:val="00F67373"/>
    <w:rsid w:val="00F674AF"/>
    <w:rsid w:val="00F676AD"/>
    <w:rsid w:val="00F67943"/>
    <w:rsid w:val="00F67972"/>
    <w:rsid w:val="00F67AF7"/>
    <w:rsid w:val="00F67B2E"/>
    <w:rsid w:val="00F67C63"/>
    <w:rsid w:val="00F67E8C"/>
    <w:rsid w:val="00F70233"/>
    <w:rsid w:val="00F704A0"/>
    <w:rsid w:val="00F7059F"/>
    <w:rsid w:val="00F706E3"/>
    <w:rsid w:val="00F707A6"/>
    <w:rsid w:val="00F7085E"/>
    <w:rsid w:val="00F70A33"/>
    <w:rsid w:val="00F70A41"/>
    <w:rsid w:val="00F70B18"/>
    <w:rsid w:val="00F70B49"/>
    <w:rsid w:val="00F70EF0"/>
    <w:rsid w:val="00F70F22"/>
    <w:rsid w:val="00F71389"/>
    <w:rsid w:val="00F71678"/>
    <w:rsid w:val="00F718B1"/>
    <w:rsid w:val="00F71A91"/>
    <w:rsid w:val="00F720D8"/>
    <w:rsid w:val="00F728D6"/>
    <w:rsid w:val="00F72B19"/>
    <w:rsid w:val="00F730FF"/>
    <w:rsid w:val="00F73349"/>
    <w:rsid w:val="00F733CC"/>
    <w:rsid w:val="00F73433"/>
    <w:rsid w:val="00F73B31"/>
    <w:rsid w:val="00F73D02"/>
    <w:rsid w:val="00F73E83"/>
    <w:rsid w:val="00F73EE2"/>
    <w:rsid w:val="00F73FBB"/>
    <w:rsid w:val="00F7454C"/>
    <w:rsid w:val="00F74587"/>
    <w:rsid w:val="00F7460C"/>
    <w:rsid w:val="00F74685"/>
    <w:rsid w:val="00F749C9"/>
    <w:rsid w:val="00F74C1E"/>
    <w:rsid w:val="00F74EF6"/>
    <w:rsid w:val="00F751B2"/>
    <w:rsid w:val="00F75431"/>
    <w:rsid w:val="00F757CB"/>
    <w:rsid w:val="00F759F8"/>
    <w:rsid w:val="00F75A6C"/>
    <w:rsid w:val="00F75ED7"/>
    <w:rsid w:val="00F761D8"/>
    <w:rsid w:val="00F76622"/>
    <w:rsid w:val="00F7677A"/>
    <w:rsid w:val="00F76844"/>
    <w:rsid w:val="00F76849"/>
    <w:rsid w:val="00F76881"/>
    <w:rsid w:val="00F76ABB"/>
    <w:rsid w:val="00F76BAB"/>
    <w:rsid w:val="00F76E8A"/>
    <w:rsid w:val="00F76EB3"/>
    <w:rsid w:val="00F770ED"/>
    <w:rsid w:val="00F7740D"/>
    <w:rsid w:val="00F77BD0"/>
    <w:rsid w:val="00F80333"/>
    <w:rsid w:val="00F8062F"/>
    <w:rsid w:val="00F80641"/>
    <w:rsid w:val="00F8070B"/>
    <w:rsid w:val="00F808DE"/>
    <w:rsid w:val="00F808F5"/>
    <w:rsid w:val="00F80D3B"/>
    <w:rsid w:val="00F80E2D"/>
    <w:rsid w:val="00F80E76"/>
    <w:rsid w:val="00F80EC0"/>
    <w:rsid w:val="00F81234"/>
    <w:rsid w:val="00F8160C"/>
    <w:rsid w:val="00F81A95"/>
    <w:rsid w:val="00F81ABA"/>
    <w:rsid w:val="00F81DD0"/>
    <w:rsid w:val="00F81EBA"/>
    <w:rsid w:val="00F822A0"/>
    <w:rsid w:val="00F82766"/>
    <w:rsid w:val="00F8278F"/>
    <w:rsid w:val="00F82859"/>
    <w:rsid w:val="00F82A0B"/>
    <w:rsid w:val="00F82A2C"/>
    <w:rsid w:val="00F82D34"/>
    <w:rsid w:val="00F82D80"/>
    <w:rsid w:val="00F82F48"/>
    <w:rsid w:val="00F82FE8"/>
    <w:rsid w:val="00F83011"/>
    <w:rsid w:val="00F8344B"/>
    <w:rsid w:val="00F834BE"/>
    <w:rsid w:val="00F835DE"/>
    <w:rsid w:val="00F83834"/>
    <w:rsid w:val="00F8393D"/>
    <w:rsid w:val="00F83A14"/>
    <w:rsid w:val="00F83CCF"/>
    <w:rsid w:val="00F83E8D"/>
    <w:rsid w:val="00F84686"/>
    <w:rsid w:val="00F84728"/>
    <w:rsid w:val="00F847C0"/>
    <w:rsid w:val="00F84C6B"/>
    <w:rsid w:val="00F850C1"/>
    <w:rsid w:val="00F85536"/>
    <w:rsid w:val="00F8589A"/>
    <w:rsid w:val="00F85E10"/>
    <w:rsid w:val="00F86094"/>
    <w:rsid w:val="00F86183"/>
    <w:rsid w:val="00F8646B"/>
    <w:rsid w:val="00F86514"/>
    <w:rsid w:val="00F86565"/>
    <w:rsid w:val="00F866AA"/>
    <w:rsid w:val="00F86711"/>
    <w:rsid w:val="00F869AC"/>
    <w:rsid w:val="00F86AC9"/>
    <w:rsid w:val="00F86D87"/>
    <w:rsid w:val="00F8710B"/>
    <w:rsid w:val="00F871AC"/>
    <w:rsid w:val="00F87212"/>
    <w:rsid w:val="00F872CE"/>
    <w:rsid w:val="00F87852"/>
    <w:rsid w:val="00F8796C"/>
    <w:rsid w:val="00F87EA4"/>
    <w:rsid w:val="00F90BB0"/>
    <w:rsid w:val="00F90D4C"/>
    <w:rsid w:val="00F91039"/>
    <w:rsid w:val="00F9110C"/>
    <w:rsid w:val="00F91395"/>
    <w:rsid w:val="00F91CC2"/>
    <w:rsid w:val="00F91DDF"/>
    <w:rsid w:val="00F92226"/>
    <w:rsid w:val="00F92229"/>
    <w:rsid w:val="00F923F8"/>
    <w:rsid w:val="00F92485"/>
    <w:rsid w:val="00F925D5"/>
    <w:rsid w:val="00F926B8"/>
    <w:rsid w:val="00F926B9"/>
    <w:rsid w:val="00F929CD"/>
    <w:rsid w:val="00F92C1B"/>
    <w:rsid w:val="00F92FAB"/>
    <w:rsid w:val="00F930A4"/>
    <w:rsid w:val="00F93269"/>
    <w:rsid w:val="00F932D9"/>
    <w:rsid w:val="00F9367B"/>
    <w:rsid w:val="00F93850"/>
    <w:rsid w:val="00F938AD"/>
    <w:rsid w:val="00F93C61"/>
    <w:rsid w:val="00F93E61"/>
    <w:rsid w:val="00F93F33"/>
    <w:rsid w:val="00F940ED"/>
    <w:rsid w:val="00F9443F"/>
    <w:rsid w:val="00F94A05"/>
    <w:rsid w:val="00F94CDB"/>
    <w:rsid w:val="00F94D69"/>
    <w:rsid w:val="00F94DFA"/>
    <w:rsid w:val="00F94EF4"/>
    <w:rsid w:val="00F95E66"/>
    <w:rsid w:val="00F95F02"/>
    <w:rsid w:val="00F96020"/>
    <w:rsid w:val="00F963FA"/>
    <w:rsid w:val="00F965E6"/>
    <w:rsid w:val="00F96792"/>
    <w:rsid w:val="00F969F2"/>
    <w:rsid w:val="00F97280"/>
    <w:rsid w:val="00F972DC"/>
    <w:rsid w:val="00F979B0"/>
    <w:rsid w:val="00F97A57"/>
    <w:rsid w:val="00F97D6C"/>
    <w:rsid w:val="00F97DFD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7AF"/>
    <w:rsid w:val="00FA085C"/>
    <w:rsid w:val="00FA09FB"/>
    <w:rsid w:val="00FA0ED7"/>
    <w:rsid w:val="00FA11E2"/>
    <w:rsid w:val="00FA14DB"/>
    <w:rsid w:val="00FA160B"/>
    <w:rsid w:val="00FA2150"/>
    <w:rsid w:val="00FA21F3"/>
    <w:rsid w:val="00FA2435"/>
    <w:rsid w:val="00FA263F"/>
    <w:rsid w:val="00FA2719"/>
    <w:rsid w:val="00FA2750"/>
    <w:rsid w:val="00FA29FB"/>
    <w:rsid w:val="00FA2B63"/>
    <w:rsid w:val="00FA2BF9"/>
    <w:rsid w:val="00FA2D28"/>
    <w:rsid w:val="00FA3151"/>
    <w:rsid w:val="00FA33F3"/>
    <w:rsid w:val="00FA375B"/>
    <w:rsid w:val="00FA37EB"/>
    <w:rsid w:val="00FA3807"/>
    <w:rsid w:val="00FA3D76"/>
    <w:rsid w:val="00FA3ECB"/>
    <w:rsid w:val="00FA3F80"/>
    <w:rsid w:val="00FA462E"/>
    <w:rsid w:val="00FA46D1"/>
    <w:rsid w:val="00FA471C"/>
    <w:rsid w:val="00FA4D33"/>
    <w:rsid w:val="00FA4FEB"/>
    <w:rsid w:val="00FA5043"/>
    <w:rsid w:val="00FA5123"/>
    <w:rsid w:val="00FA58B7"/>
    <w:rsid w:val="00FA5922"/>
    <w:rsid w:val="00FA59E9"/>
    <w:rsid w:val="00FA5A53"/>
    <w:rsid w:val="00FA5A6D"/>
    <w:rsid w:val="00FA5C3D"/>
    <w:rsid w:val="00FA5FA4"/>
    <w:rsid w:val="00FA614A"/>
    <w:rsid w:val="00FA6452"/>
    <w:rsid w:val="00FA647D"/>
    <w:rsid w:val="00FA6B9A"/>
    <w:rsid w:val="00FA6EB1"/>
    <w:rsid w:val="00FA6F3B"/>
    <w:rsid w:val="00FA70FB"/>
    <w:rsid w:val="00FA7500"/>
    <w:rsid w:val="00FA777A"/>
    <w:rsid w:val="00FA7847"/>
    <w:rsid w:val="00FA79A2"/>
    <w:rsid w:val="00FA7CB1"/>
    <w:rsid w:val="00FA7E65"/>
    <w:rsid w:val="00FA7E6B"/>
    <w:rsid w:val="00FA7F56"/>
    <w:rsid w:val="00FB036D"/>
    <w:rsid w:val="00FB0A0C"/>
    <w:rsid w:val="00FB0A96"/>
    <w:rsid w:val="00FB0E3D"/>
    <w:rsid w:val="00FB15E9"/>
    <w:rsid w:val="00FB1747"/>
    <w:rsid w:val="00FB175E"/>
    <w:rsid w:val="00FB1789"/>
    <w:rsid w:val="00FB19FB"/>
    <w:rsid w:val="00FB1AE1"/>
    <w:rsid w:val="00FB1BAB"/>
    <w:rsid w:val="00FB1FBF"/>
    <w:rsid w:val="00FB1FED"/>
    <w:rsid w:val="00FB20F2"/>
    <w:rsid w:val="00FB215B"/>
    <w:rsid w:val="00FB251B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6E"/>
    <w:rsid w:val="00FB46CE"/>
    <w:rsid w:val="00FB46FD"/>
    <w:rsid w:val="00FB4A69"/>
    <w:rsid w:val="00FB4B5F"/>
    <w:rsid w:val="00FB4BBA"/>
    <w:rsid w:val="00FB4CC2"/>
    <w:rsid w:val="00FB4F40"/>
    <w:rsid w:val="00FB5252"/>
    <w:rsid w:val="00FB5275"/>
    <w:rsid w:val="00FB5404"/>
    <w:rsid w:val="00FB545F"/>
    <w:rsid w:val="00FB55A1"/>
    <w:rsid w:val="00FB5659"/>
    <w:rsid w:val="00FB56DC"/>
    <w:rsid w:val="00FB59D0"/>
    <w:rsid w:val="00FB5E80"/>
    <w:rsid w:val="00FB60E4"/>
    <w:rsid w:val="00FB63C1"/>
    <w:rsid w:val="00FB67D2"/>
    <w:rsid w:val="00FB6878"/>
    <w:rsid w:val="00FB68F5"/>
    <w:rsid w:val="00FB69CA"/>
    <w:rsid w:val="00FB6D54"/>
    <w:rsid w:val="00FB6E80"/>
    <w:rsid w:val="00FB6EC0"/>
    <w:rsid w:val="00FB7029"/>
    <w:rsid w:val="00FB7087"/>
    <w:rsid w:val="00FB736C"/>
    <w:rsid w:val="00FB7781"/>
    <w:rsid w:val="00FB7DDE"/>
    <w:rsid w:val="00FB7F56"/>
    <w:rsid w:val="00FB7F82"/>
    <w:rsid w:val="00FC0634"/>
    <w:rsid w:val="00FC0676"/>
    <w:rsid w:val="00FC0955"/>
    <w:rsid w:val="00FC0C81"/>
    <w:rsid w:val="00FC0DB7"/>
    <w:rsid w:val="00FC0EC3"/>
    <w:rsid w:val="00FC0FFD"/>
    <w:rsid w:val="00FC1082"/>
    <w:rsid w:val="00FC1098"/>
    <w:rsid w:val="00FC12DF"/>
    <w:rsid w:val="00FC18AF"/>
    <w:rsid w:val="00FC1A6D"/>
    <w:rsid w:val="00FC1AE0"/>
    <w:rsid w:val="00FC223F"/>
    <w:rsid w:val="00FC251B"/>
    <w:rsid w:val="00FC25AA"/>
    <w:rsid w:val="00FC2700"/>
    <w:rsid w:val="00FC29AB"/>
    <w:rsid w:val="00FC2C71"/>
    <w:rsid w:val="00FC3021"/>
    <w:rsid w:val="00FC3694"/>
    <w:rsid w:val="00FC3749"/>
    <w:rsid w:val="00FC3D39"/>
    <w:rsid w:val="00FC3E3D"/>
    <w:rsid w:val="00FC4212"/>
    <w:rsid w:val="00FC4CC6"/>
    <w:rsid w:val="00FC4D55"/>
    <w:rsid w:val="00FC4E4F"/>
    <w:rsid w:val="00FC4ED0"/>
    <w:rsid w:val="00FC4FB8"/>
    <w:rsid w:val="00FC4FC5"/>
    <w:rsid w:val="00FC588C"/>
    <w:rsid w:val="00FC5E1D"/>
    <w:rsid w:val="00FC5FDD"/>
    <w:rsid w:val="00FC602D"/>
    <w:rsid w:val="00FC612B"/>
    <w:rsid w:val="00FC632B"/>
    <w:rsid w:val="00FC635B"/>
    <w:rsid w:val="00FC63B0"/>
    <w:rsid w:val="00FC655F"/>
    <w:rsid w:val="00FC6AAB"/>
    <w:rsid w:val="00FC6C95"/>
    <w:rsid w:val="00FC6D51"/>
    <w:rsid w:val="00FC6DA7"/>
    <w:rsid w:val="00FC6DB7"/>
    <w:rsid w:val="00FC6DEA"/>
    <w:rsid w:val="00FC7003"/>
    <w:rsid w:val="00FC7087"/>
    <w:rsid w:val="00FC72CC"/>
    <w:rsid w:val="00FC74A3"/>
    <w:rsid w:val="00FC74B2"/>
    <w:rsid w:val="00FC7562"/>
    <w:rsid w:val="00FC7704"/>
    <w:rsid w:val="00FC7751"/>
    <w:rsid w:val="00FC7B68"/>
    <w:rsid w:val="00FC7CA9"/>
    <w:rsid w:val="00FC7DC3"/>
    <w:rsid w:val="00FD02AE"/>
    <w:rsid w:val="00FD075C"/>
    <w:rsid w:val="00FD0857"/>
    <w:rsid w:val="00FD0CA9"/>
    <w:rsid w:val="00FD0CC7"/>
    <w:rsid w:val="00FD0D58"/>
    <w:rsid w:val="00FD0EDB"/>
    <w:rsid w:val="00FD1096"/>
    <w:rsid w:val="00FD117F"/>
    <w:rsid w:val="00FD184A"/>
    <w:rsid w:val="00FD1D90"/>
    <w:rsid w:val="00FD208C"/>
    <w:rsid w:val="00FD2359"/>
    <w:rsid w:val="00FD2436"/>
    <w:rsid w:val="00FD2707"/>
    <w:rsid w:val="00FD2D44"/>
    <w:rsid w:val="00FD2D6B"/>
    <w:rsid w:val="00FD346A"/>
    <w:rsid w:val="00FD37E4"/>
    <w:rsid w:val="00FD3B6F"/>
    <w:rsid w:val="00FD3B88"/>
    <w:rsid w:val="00FD3D6E"/>
    <w:rsid w:val="00FD3EFC"/>
    <w:rsid w:val="00FD3F75"/>
    <w:rsid w:val="00FD40DA"/>
    <w:rsid w:val="00FD4103"/>
    <w:rsid w:val="00FD4395"/>
    <w:rsid w:val="00FD46B8"/>
    <w:rsid w:val="00FD479F"/>
    <w:rsid w:val="00FD4832"/>
    <w:rsid w:val="00FD4CEC"/>
    <w:rsid w:val="00FD4D47"/>
    <w:rsid w:val="00FD509F"/>
    <w:rsid w:val="00FD5158"/>
    <w:rsid w:val="00FD51D2"/>
    <w:rsid w:val="00FD539B"/>
    <w:rsid w:val="00FD56E1"/>
    <w:rsid w:val="00FD58E7"/>
    <w:rsid w:val="00FD5B28"/>
    <w:rsid w:val="00FD5BB7"/>
    <w:rsid w:val="00FD5EC2"/>
    <w:rsid w:val="00FD5F50"/>
    <w:rsid w:val="00FD5FCE"/>
    <w:rsid w:val="00FD6171"/>
    <w:rsid w:val="00FD618A"/>
    <w:rsid w:val="00FD6253"/>
    <w:rsid w:val="00FD66D4"/>
    <w:rsid w:val="00FD6796"/>
    <w:rsid w:val="00FD6843"/>
    <w:rsid w:val="00FD68EC"/>
    <w:rsid w:val="00FD6A6C"/>
    <w:rsid w:val="00FD6B11"/>
    <w:rsid w:val="00FD6B49"/>
    <w:rsid w:val="00FD6BE5"/>
    <w:rsid w:val="00FD6C10"/>
    <w:rsid w:val="00FD6D5C"/>
    <w:rsid w:val="00FD6F30"/>
    <w:rsid w:val="00FD73EC"/>
    <w:rsid w:val="00FD7AE9"/>
    <w:rsid w:val="00FD7C38"/>
    <w:rsid w:val="00FD7F94"/>
    <w:rsid w:val="00FE017F"/>
    <w:rsid w:val="00FE01E3"/>
    <w:rsid w:val="00FE0306"/>
    <w:rsid w:val="00FE0619"/>
    <w:rsid w:val="00FE0DBC"/>
    <w:rsid w:val="00FE0E14"/>
    <w:rsid w:val="00FE109C"/>
    <w:rsid w:val="00FE1139"/>
    <w:rsid w:val="00FE11D3"/>
    <w:rsid w:val="00FE124D"/>
    <w:rsid w:val="00FE1481"/>
    <w:rsid w:val="00FE1AED"/>
    <w:rsid w:val="00FE1C28"/>
    <w:rsid w:val="00FE1CD0"/>
    <w:rsid w:val="00FE1E0C"/>
    <w:rsid w:val="00FE2095"/>
    <w:rsid w:val="00FE24F1"/>
    <w:rsid w:val="00FE2641"/>
    <w:rsid w:val="00FE29B4"/>
    <w:rsid w:val="00FE2BBE"/>
    <w:rsid w:val="00FE2CF9"/>
    <w:rsid w:val="00FE2F3A"/>
    <w:rsid w:val="00FE3234"/>
    <w:rsid w:val="00FE37AE"/>
    <w:rsid w:val="00FE399E"/>
    <w:rsid w:val="00FE3B35"/>
    <w:rsid w:val="00FE3BB5"/>
    <w:rsid w:val="00FE41AC"/>
    <w:rsid w:val="00FE45B1"/>
    <w:rsid w:val="00FE4973"/>
    <w:rsid w:val="00FE49B6"/>
    <w:rsid w:val="00FE4B76"/>
    <w:rsid w:val="00FE4E60"/>
    <w:rsid w:val="00FE4FA7"/>
    <w:rsid w:val="00FE5222"/>
    <w:rsid w:val="00FE53CD"/>
    <w:rsid w:val="00FE54D4"/>
    <w:rsid w:val="00FE55A6"/>
    <w:rsid w:val="00FE57A6"/>
    <w:rsid w:val="00FE5BA3"/>
    <w:rsid w:val="00FE5FEE"/>
    <w:rsid w:val="00FE61A2"/>
    <w:rsid w:val="00FE65CB"/>
    <w:rsid w:val="00FE66AF"/>
    <w:rsid w:val="00FE67F8"/>
    <w:rsid w:val="00FE691E"/>
    <w:rsid w:val="00FE6C65"/>
    <w:rsid w:val="00FE6E75"/>
    <w:rsid w:val="00FE6F49"/>
    <w:rsid w:val="00FE708F"/>
    <w:rsid w:val="00FE70B3"/>
    <w:rsid w:val="00FE70F4"/>
    <w:rsid w:val="00FE72A0"/>
    <w:rsid w:val="00FE75AF"/>
    <w:rsid w:val="00FE775B"/>
    <w:rsid w:val="00FE7BC5"/>
    <w:rsid w:val="00FE7BCA"/>
    <w:rsid w:val="00FF0246"/>
    <w:rsid w:val="00FF042B"/>
    <w:rsid w:val="00FF068C"/>
    <w:rsid w:val="00FF078E"/>
    <w:rsid w:val="00FF0881"/>
    <w:rsid w:val="00FF0A18"/>
    <w:rsid w:val="00FF0AD5"/>
    <w:rsid w:val="00FF0B06"/>
    <w:rsid w:val="00FF0B89"/>
    <w:rsid w:val="00FF1082"/>
    <w:rsid w:val="00FF12B5"/>
    <w:rsid w:val="00FF136C"/>
    <w:rsid w:val="00FF1702"/>
    <w:rsid w:val="00FF19FD"/>
    <w:rsid w:val="00FF1E47"/>
    <w:rsid w:val="00FF2622"/>
    <w:rsid w:val="00FF27C1"/>
    <w:rsid w:val="00FF28A6"/>
    <w:rsid w:val="00FF2B39"/>
    <w:rsid w:val="00FF2C25"/>
    <w:rsid w:val="00FF3059"/>
    <w:rsid w:val="00FF3476"/>
    <w:rsid w:val="00FF34B7"/>
    <w:rsid w:val="00FF3691"/>
    <w:rsid w:val="00FF3803"/>
    <w:rsid w:val="00FF3AFA"/>
    <w:rsid w:val="00FF3C8D"/>
    <w:rsid w:val="00FF3C9F"/>
    <w:rsid w:val="00FF3D4F"/>
    <w:rsid w:val="00FF423D"/>
    <w:rsid w:val="00FF4592"/>
    <w:rsid w:val="00FF4674"/>
    <w:rsid w:val="00FF48C6"/>
    <w:rsid w:val="00FF4E67"/>
    <w:rsid w:val="00FF532A"/>
    <w:rsid w:val="00FF5577"/>
    <w:rsid w:val="00FF565E"/>
    <w:rsid w:val="00FF5B46"/>
    <w:rsid w:val="00FF5B65"/>
    <w:rsid w:val="00FF6153"/>
    <w:rsid w:val="00FF64F7"/>
    <w:rsid w:val="00FF688A"/>
    <w:rsid w:val="00FF6DD8"/>
    <w:rsid w:val="00FF6FA5"/>
    <w:rsid w:val="00FF74B3"/>
    <w:rsid w:val="00FF74E1"/>
    <w:rsid w:val="00FF7AB9"/>
    <w:rsid w:val="00FF7C47"/>
    <w:rsid w:val="00FF7CCC"/>
    <w:rsid w:val="00FF7E5F"/>
    <w:rsid w:val="00FF7F55"/>
    <w:rsid w:val="010E96F9"/>
    <w:rsid w:val="01684F7C"/>
    <w:rsid w:val="0196DB99"/>
    <w:rsid w:val="0266D1A1"/>
    <w:rsid w:val="026ED33E"/>
    <w:rsid w:val="04001D60"/>
    <w:rsid w:val="04B4667E"/>
    <w:rsid w:val="04DE23BC"/>
    <w:rsid w:val="04EC3042"/>
    <w:rsid w:val="055A8197"/>
    <w:rsid w:val="05676C5A"/>
    <w:rsid w:val="05818A17"/>
    <w:rsid w:val="059902EC"/>
    <w:rsid w:val="05B5E77B"/>
    <w:rsid w:val="05DFC245"/>
    <w:rsid w:val="06220E5E"/>
    <w:rsid w:val="0689761E"/>
    <w:rsid w:val="068AEB15"/>
    <w:rsid w:val="068E7F29"/>
    <w:rsid w:val="06950E4E"/>
    <w:rsid w:val="06AFBB82"/>
    <w:rsid w:val="06BC2EC4"/>
    <w:rsid w:val="06C25EEC"/>
    <w:rsid w:val="06CF2C57"/>
    <w:rsid w:val="07080174"/>
    <w:rsid w:val="079F1B16"/>
    <w:rsid w:val="08387E22"/>
    <w:rsid w:val="083E868C"/>
    <w:rsid w:val="084AF69C"/>
    <w:rsid w:val="0869ADA4"/>
    <w:rsid w:val="08844BB5"/>
    <w:rsid w:val="08994B22"/>
    <w:rsid w:val="08A6CE30"/>
    <w:rsid w:val="08C70A9C"/>
    <w:rsid w:val="08CC02BC"/>
    <w:rsid w:val="08D0F3C0"/>
    <w:rsid w:val="09893F29"/>
    <w:rsid w:val="098EB285"/>
    <w:rsid w:val="09B6B131"/>
    <w:rsid w:val="09CD46F6"/>
    <w:rsid w:val="09F8CDC2"/>
    <w:rsid w:val="0A0B0691"/>
    <w:rsid w:val="0A3921F0"/>
    <w:rsid w:val="0A475BF3"/>
    <w:rsid w:val="0A6240D3"/>
    <w:rsid w:val="0A70AC22"/>
    <w:rsid w:val="0AA38AC9"/>
    <w:rsid w:val="0AD552BD"/>
    <w:rsid w:val="0B54C879"/>
    <w:rsid w:val="0B5B707A"/>
    <w:rsid w:val="0B8E4708"/>
    <w:rsid w:val="0B99998F"/>
    <w:rsid w:val="0BA090BB"/>
    <w:rsid w:val="0BF788AB"/>
    <w:rsid w:val="0C01E00C"/>
    <w:rsid w:val="0C1246B8"/>
    <w:rsid w:val="0C378985"/>
    <w:rsid w:val="0C4870D0"/>
    <w:rsid w:val="0C5CDC5E"/>
    <w:rsid w:val="0D6B07EC"/>
    <w:rsid w:val="0D772CB9"/>
    <w:rsid w:val="0DC33050"/>
    <w:rsid w:val="0EA29FCF"/>
    <w:rsid w:val="0ED1FEBC"/>
    <w:rsid w:val="0F0CDD16"/>
    <w:rsid w:val="0F24F9EA"/>
    <w:rsid w:val="0F5EC632"/>
    <w:rsid w:val="104AD79F"/>
    <w:rsid w:val="104E1C2D"/>
    <w:rsid w:val="1065FAAE"/>
    <w:rsid w:val="1077FAC7"/>
    <w:rsid w:val="109B8FCE"/>
    <w:rsid w:val="10C7FC51"/>
    <w:rsid w:val="1105DA6D"/>
    <w:rsid w:val="111503D3"/>
    <w:rsid w:val="116ACDD7"/>
    <w:rsid w:val="117A6EBC"/>
    <w:rsid w:val="11D1E015"/>
    <w:rsid w:val="126C1866"/>
    <w:rsid w:val="1296BF30"/>
    <w:rsid w:val="13599EC1"/>
    <w:rsid w:val="13AFF723"/>
    <w:rsid w:val="13C917FB"/>
    <w:rsid w:val="141617B1"/>
    <w:rsid w:val="14553B16"/>
    <w:rsid w:val="1466CAF8"/>
    <w:rsid w:val="1481C496"/>
    <w:rsid w:val="15064EBA"/>
    <w:rsid w:val="151A4375"/>
    <w:rsid w:val="1533846C"/>
    <w:rsid w:val="154AD472"/>
    <w:rsid w:val="15C4A72E"/>
    <w:rsid w:val="15EED63A"/>
    <w:rsid w:val="161C48CE"/>
    <w:rsid w:val="167D8975"/>
    <w:rsid w:val="169B57CB"/>
    <w:rsid w:val="16E5EFC1"/>
    <w:rsid w:val="17581D1E"/>
    <w:rsid w:val="17C477C3"/>
    <w:rsid w:val="182A51A7"/>
    <w:rsid w:val="184834AE"/>
    <w:rsid w:val="187EABF9"/>
    <w:rsid w:val="18867DCE"/>
    <w:rsid w:val="18897507"/>
    <w:rsid w:val="192D50D3"/>
    <w:rsid w:val="196FE2D9"/>
    <w:rsid w:val="19873729"/>
    <w:rsid w:val="1A0A4582"/>
    <w:rsid w:val="1A78DFBA"/>
    <w:rsid w:val="1A8447F4"/>
    <w:rsid w:val="1AB67FD1"/>
    <w:rsid w:val="1AB7D0B6"/>
    <w:rsid w:val="1ACC2541"/>
    <w:rsid w:val="1AF42E0E"/>
    <w:rsid w:val="1B08727E"/>
    <w:rsid w:val="1B3BA714"/>
    <w:rsid w:val="1B915BC9"/>
    <w:rsid w:val="1BD2A6DB"/>
    <w:rsid w:val="1BD9CBBF"/>
    <w:rsid w:val="1BF809B7"/>
    <w:rsid w:val="1C0C8916"/>
    <w:rsid w:val="1C2008EB"/>
    <w:rsid w:val="1C246B39"/>
    <w:rsid w:val="1C35DF99"/>
    <w:rsid w:val="1C6BD883"/>
    <w:rsid w:val="1D0BBBEC"/>
    <w:rsid w:val="1D1186E0"/>
    <w:rsid w:val="1D18CFB9"/>
    <w:rsid w:val="1D829E7B"/>
    <w:rsid w:val="1D950ABF"/>
    <w:rsid w:val="1DA84FA5"/>
    <w:rsid w:val="1DB23F3B"/>
    <w:rsid w:val="1DC4C44A"/>
    <w:rsid w:val="1E65BF26"/>
    <w:rsid w:val="1EB643B8"/>
    <w:rsid w:val="1EC2C691"/>
    <w:rsid w:val="1ED44E7B"/>
    <w:rsid w:val="1EDD13BA"/>
    <w:rsid w:val="1EEE89AB"/>
    <w:rsid w:val="1F3966B6"/>
    <w:rsid w:val="1F46E74E"/>
    <w:rsid w:val="1F759FB7"/>
    <w:rsid w:val="1FAD2591"/>
    <w:rsid w:val="1FE5C4F7"/>
    <w:rsid w:val="202D1A3F"/>
    <w:rsid w:val="2058E674"/>
    <w:rsid w:val="2065112E"/>
    <w:rsid w:val="20C180B1"/>
    <w:rsid w:val="210D4BEF"/>
    <w:rsid w:val="215030E1"/>
    <w:rsid w:val="21B3EA2B"/>
    <w:rsid w:val="21DCBD13"/>
    <w:rsid w:val="21E31CAE"/>
    <w:rsid w:val="21F5C49A"/>
    <w:rsid w:val="223C9BB9"/>
    <w:rsid w:val="226F0471"/>
    <w:rsid w:val="22F4894C"/>
    <w:rsid w:val="230A52C2"/>
    <w:rsid w:val="233B6784"/>
    <w:rsid w:val="235F555A"/>
    <w:rsid w:val="236FA39A"/>
    <w:rsid w:val="23777A18"/>
    <w:rsid w:val="238534C1"/>
    <w:rsid w:val="23A626C5"/>
    <w:rsid w:val="23E513EB"/>
    <w:rsid w:val="23FDC811"/>
    <w:rsid w:val="24082F79"/>
    <w:rsid w:val="2465B90F"/>
    <w:rsid w:val="24677888"/>
    <w:rsid w:val="24E89ACC"/>
    <w:rsid w:val="251BFB91"/>
    <w:rsid w:val="253FC623"/>
    <w:rsid w:val="25581FC3"/>
    <w:rsid w:val="258B126A"/>
    <w:rsid w:val="2619E491"/>
    <w:rsid w:val="262A76BC"/>
    <w:rsid w:val="26596DDA"/>
    <w:rsid w:val="2659F5F5"/>
    <w:rsid w:val="2685116B"/>
    <w:rsid w:val="268CE401"/>
    <w:rsid w:val="26E8EE5D"/>
    <w:rsid w:val="26FAD5F8"/>
    <w:rsid w:val="2763A714"/>
    <w:rsid w:val="27844412"/>
    <w:rsid w:val="27C712A4"/>
    <w:rsid w:val="283EF30A"/>
    <w:rsid w:val="29160840"/>
    <w:rsid w:val="29350C19"/>
    <w:rsid w:val="297F66A6"/>
    <w:rsid w:val="29E1C980"/>
    <w:rsid w:val="2A013C42"/>
    <w:rsid w:val="2A625A03"/>
    <w:rsid w:val="2ACE2099"/>
    <w:rsid w:val="2B00CEA7"/>
    <w:rsid w:val="2B160170"/>
    <w:rsid w:val="2B4BB1B4"/>
    <w:rsid w:val="2B63EA0A"/>
    <w:rsid w:val="2B75C983"/>
    <w:rsid w:val="2BB64B4B"/>
    <w:rsid w:val="2BCE0EB1"/>
    <w:rsid w:val="2BD8558F"/>
    <w:rsid w:val="2BF917BC"/>
    <w:rsid w:val="2CAB248D"/>
    <w:rsid w:val="2CE12024"/>
    <w:rsid w:val="2D4AAE03"/>
    <w:rsid w:val="2D7198BB"/>
    <w:rsid w:val="2E5F359C"/>
    <w:rsid w:val="2E68E793"/>
    <w:rsid w:val="2E6D69B7"/>
    <w:rsid w:val="2EA413BC"/>
    <w:rsid w:val="2F40EC8E"/>
    <w:rsid w:val="2F82D547"/>
    <w:rsid w:val="2FD39C08"/>
    <w:rsid w:val="300B4522"/>
    <w:rsid w:val="305104AF"/>
    <w:rsid w:val="30EFC5C8"/>
    <w:rsid w:val="30FDCC0A"/>
    <w:rsid w:val="31068593"/>
    <w:rsid w:val="3173D7A6"/>
    <w:rsid w:val="31A43B99"/>
    <w:rsid w:val="31A82B24"/>
    <w:rsid w:val="31DD161E"/>
    <w:rsid w:val="322DA0DA"/>
    <w:rsid w:val="32430592"/>
    <w:rsid w:val="3252650C"/>
    <w:rsid w:val="32C791F9"/>
    <w:rsid w:val="3319088A"/>
    <w:rsid w:val="332A099B"/>
    <w:rsid w:val="333A0D45"/>
    <w:rsid w:val="33606182"/>
    <w:rsid w:val="337A9239"/>
    <w:rsid w:val="33941749"/>
    <w:rsid w:val="339C4F97"/>
    <w:rsid w:val="342D3879"/>
    <w:rsid w:val="344C60F1"/>
    <w:rsid w:val="347A2C16"/>
    <w:rsid w:val="3568CD0F"/>
    <w:rsid w:val="35C3F703"/>
    <w:rsid w:val="360B4359"/>
    <w:rsid w:val="36AD5663"/>
    <w:rsid w:val="36C6B191"/>
    <w:rsid w:val="36DEAA75"/>
    <w:rsid w:val="371AE35B"/>
    <w:rsid w:val="371BAD9A"/>
    <w:rsid w:val="3759C4E1"/>
    <w:rsid w:val="37685A85"/>
    <w:rsid w:val="377CE7C0"/>
    <w:rsid w:val="3794DEE6"/>
    <w:rsid w:val="37A13438"/>
    <w:rsid w:val="37CC7B45"/>
    <w:rsid w:val="37CDE31D"/>
    <w:rsid w:val="37F0733F"/>
    <w:rsid w:val="38F87F4E"/>
    <w:rsid w:val="394EC544"/>
    <w:rsid w:val="39578E8E"/>
    <w:rsid w:val="395F4190"/>
    <w:rsid w:val="39780366"/>
    <w:rsid w:val="39C0B192"/>
    <w:rsid w:val="39C13680"/>
    <w:rsid w:val="39C2BAC3"/>
    <w:rsid w:val="39CC09A2"/>
    <w:rsid w:val="39CE7187"/>
    <w:rsid w:val="39D13313"/>
    <w:rsid w:val="39DAEB65"/>
    <w:rsid w:val="39F31C23"/>
    <w:rsid w:val="3A8E0048"/>
    <w:rsid w:val="3A8F7AA0"/>
    <w:rsid w:val="3A95D241"/>
    <w:rsid w:val="3ADE76C2"/>
    <w:rsid w:val="3AE0C848"/>
    <w:rsid w:val="3AE22091"/>
    <w:rsid w:val="3AEBE1B7"/>
    <w:rsid w:val="3B5ABD54"/>
    <w:rsid w:val="3B697731"/>
    <w:rsid w:val="3BDD3897"/>
    <w:rsid w:val="3C2CD879"/>
    <w:rsid w:val="3C6318B4"/>
    <w:rsid w:val="3C88F3B3"/>
    <w:rsid w:val="3C97F9D7"/>
    <w:rsid w:val="3CB36A09"/>
    <w:rsid w:val="3D15D857"/>
    <w:rsid w:val="3D843DF5"/>
    <w:rsid w:val="3DD8C368"/>
    <w:rsid w:val="3DFA1E95"/>
    <w:rsid w:val="3ED3FE54"/>
    <w:rsid w:val="3EF7040D"/>
    <w:rsid w:val="3F0590BD"/>
    <w:rsid w:val="3F10C51D"/>
    <w:rsid w:val="3F2A14A1"/>
    <w:rsid w:val="3F36D233"/>
    <w:rsid w:val="3F67A946"/>
    <w:rsid w:val="3F907374"/>
    <w:rsid w:val="3FAB2AFF"/>
    <w:rsid w:val="3FAE499C"/>
    <w:rsid w:val="3FCFD997"/>
    <w:rsid w:val="3FF821C7"/>
    <w:rsid w:val="402CC1D8"/>
    <w:rsid w:val="406A35BB"/>
    <w:rsid w:val="40869A76"/>
    <w:rsid w:val="408FCB8F"/>
    <w:rsid w:val="40BBCEE5"/>
    <w:rsid w:val="40DFA8AF"/>
    <w:rsid w:val="412F01F3"/>
    <w:rsid w:val="4150B8FD"/>
    <w:rsid w:val="41750B2C"/>
    <w:rsid w:val="41888944"/>
    <w:rsid w:val="41E7D319"/>
    <w:rsid w:val="41F42AD6"/>
    <w:rsid w:val="42AA9BE9"/>
    <w:rsid w:val="42FD98BD"/>
    <w:rsid w:val="43A5DD24"/>
    <w:rsid w:val="43F0699F"/>
    <w:rsid w:val="443FB909"/>
    <w:rsid w:val="4448A959"/>
    <w:rsid w:val="444D8FC5"/>
    <w:rsid w:val="44D0008F"/>
    <w:rsid w:val="44E2D251"/>
    <w:rsid w:val="45065816"/>
    <w:rsid w:val="451E3AA1"/>
    <w:rsid w:val="45C46C93"/>
    <w:rsid w:val="45CF5AE1"/>
    <w:rsid w:val="46240D23"/>
    <w:rsid w:val="46284B27"/>
    <w:rsid w:val="4666BC1A"/>
    <w:rsid w:val="46B8092C"/>
    <w:rsid w:val="46CC64A1"/>
    <w:rsid w:val="46EE8F5E"/>
    <w:rsid w:val="46F64E8E"/>
    <w:rsid w:val="476514FE"/>
    <w:rsid w:val="476F913C"/>
    <w:rsid w:val="479B2218"/>
    <w:rsid w:val="47CFCBEB"/>
    <w:rsid w:val="481AE1BF"/>
    <w:rsid w:val="486C5D24"/>
    <w:rsid w:val="48766F78"/>
    <w:rsid w:val="48956310"/>
    <w:rsid w:val="48980A91"/>
    <w:rsid w:val="48B34114"/>
    <w:rsid w:val="4907C44B"/>
    <w:rsid w:val="490E8A49"/>
    <w:rsid w:val="4928EA4E"/>
    <w:rsid w:val="495FDEE2"/>
    <w:rsid w:val="49A61819"/>
    <w:rsid w:val="49DDAB04"/>
    <w:rsid w:val="49EEF9E7"/>
    <w:rsid w:val="4AC4663B"/>
    <w:rsid w:val="4AFA0AC3"/>
    <w:rsid w:val="4B0FD207"/>
    <w:rsid w:val="4BB5AE02"/>
    <w:rsid w:val="4C2C5CB7"/>
    <w:rsid w:val="4C2FE88C"/>
    <w:rsid w:val="4C8FCDAF"/>
    <w:rsid w:val="4CA1AB91"/>
    <w:rsid w:val="4CC117DE"/>
    <w:rsid w:val="4CDD1DA1"/>
    <w:rsid w:val="4CF2A68B"/>
    <w:rsid w:val="4D83C9EE"/>
    <w:rsid w:val="4DA58447"/>
    <w:rsid w:val="4DAD7F23"/>
    <w:rsid w:val="4DB30358"/>
    <w:rsid w:val="4DED96E8"/>
    <w:rsid w:val="4DF2732E"/>
    <w:rsid w:val="4E464AF3"/>
    <w:rsid w:val="4E67E859"/>
    <w:rsid w:val="4EA0EB9E"/>
    <w:rsid w:val="4EEC05C0"/>
    <w:rsid w:val="4F33F993"/>
    <w:rsid w:val="4FB6B311"/>
    <w:rsid w:val="4FC4347C"/>
    <w:rsid w:val="4FDB33A3"/>
    <w:rsid w:val="4FE941A5"/>
    <w:rsid w:val="4FFED29A"/>
    <w:rsid w:val="50380A17"/>
    <w:rsid w:val="507FE16B"/>
    <w:rsid w:val="50E6BB35"/>
    <w:rsid w:val="50EDA664"/>
    <w:rsid w:val="5150B840"/>
    <w:rsid w:val="515E5237"/>
    <w:rsid w:val="51A23577"/>
    <w:rsid w:val="51A51404"/>
    <w:rsid w:val="52196644"/>
    <w:rsid w:val="525132D0"/>
    <w:rsid w:val="525C4486"/>
    <w:rsid w:val="528A0CBC"/>
    <w:rsid w:val="5296877B"/>
    <w:rsid w:val="52F4A2C1"/>
    <w:rsid w:val="5307B8AA"/>
    <w:rsid w:val="53299627"/>
    <w:rsid w:val="53499F86"/>
    <w:rsid w:val="534F690F"/>
    <w:rsid w:val="53756CDA"/>
    <w:rsid w:val="5462FBA8"/>
    <w:rsid w:val="54BDCFD3"/>
    <w:rsid w:val="54D5D0F7"/>
    <w:rsid w:val="54D86BC4"/>
    <w:rsid w:val="54F01326"/>
    <w:rsid w:val="54F774A3"/>
    <w:rsid w:val="5554AA5B"/>
    <w:rsid w:val="55FCBEA9"/>
    <w:rsid w:val="5635EDE9"/>
    <w:rsid w:val="56417BAD"/>
    <w:rsid w:val="56AED542"/>
    <w:rsid w:val="56BCB68A"/>
    <w:rsid w:val="56D63960"/>
    <w:rsid w:val="5768519E"/>
    <w:rsid w:val="580E5102"/>
    <w:rsid w:val="581EC031"/>
    <w:rsid w:val="58DD3A03"/>
    <w:rsid w:val="595E294F"/>
    <w:rsid w:val="5965C94D"/>
    <w:rsid w:val="59E1EDE1"/>
    <w:rsid w:val="5AAF20A5"/>
    <w:rsid w:val="5ABEE57D"/>
    <w:rsid w:val="5B68EB37"/>
    <w:rsid w:val="5B7A1CD0"/>
    <w:rsid w:val="5BB1A03E"/>
    <w:rsid w:val="5C241FA1"/>
    <w:rsid w:val="5C645A9A"/>
    <w:rsid w:val="5CDDA05F"/>
    <w:rsid w:val="5CE55368"/>
    <w:rsid w:val="5D07A1AE"/>
    <w:rsid w:val="5D0EA4F9"/>
    <w:rsid w:val="5D96C8D2"/>
    <w:rsid w:val="5DA3E6DA"/>
    <w:rsid w:val="5DB20986"/>
    <w:rsid w:val="5DE75DCF"/>
    <w:rsid w:val="5E0CB9C2"/>
    <w:rsid w:val="5E2E484F"/>
    <w:rsid w:val="5E52B446"/>
    <w:rsid w:val="5F1F0862"/>
    <w:rsid w:val="5F3791EF"/>
    <w:rsid w:val="5F42333C"/>
    <w:rsid w:val="5F42A2D2"/>
    <w:rsid w:val="5F5EA2E6"/>
    <w:rsid w:val="5FAF8029"/>
    <w:rsid w:val="5FDE1D75"/>
    <w:rsid w:val="60104F19"/>
    <w:rsid w:val="601312EC"/>
    <w:rsid w:val="604D94E9"/>
    <w:rsid w:val="60612270"/>
    <w:rsid w:val="6095004C"/>
    <w:rsid w:val="60CD6ED3"/>
    <w:rsid w:val="612E684F"/>
    <w:rsid w:val="61CF2B3E"/>
    <w:rsid w:val="624A16C3"/>
    <w:rsid w:val="62D60884"/>
    <w:rsid w:val="62D6C745"/>
    <w:rsid w:val="636A9784"/>
    <w:rsid w:val="638C647B"/>
    <w:rsid w:val="63956D9B"/>
    <w:rsid w:val="63A7C288"/>
    <w:rsid w:val="63BB9D88"/>
    <w:rsid w:val="64B35D7C"/>
    <w:rsid w:val="64B54CED"/>
    <w:rsid w:val="64EB0619"/>
    <w:rsid w:val="651F1F80"/>
    <w:rsid w:val="6525DE16"/>
    <w:rsid w:val="6525ED86"/>
    <w:rsid w:val="65309C46"/>
    <w:rsid w:val="6533BEEE"/>
    <w:rsid w:val="654CFB93"/>
    <w:rsid w:val="65549B20"/>
    <w:rsid w:val="6591C10A"/>
    <w:rsid w:val="65957F9B"/>
    <w:rsid w:val="65965786"/>
    <w:rsid w:val="6622A35C"/>
    <w:rsid w:val="662E4EA8"/>
    <w:rsid w:val="66564990"/>
    <w:rsid w:val="667B0724"/>
    <w:rsid w:val="669F0EAE"/>
    <w:rsid w:val="66C97164"/>
    <w:rsid w:val="673ED742"/>
    <w:rsid w:val="67952DCC"/>
    <w:rsid w:val="68201136"/>
    <w:rsid w:val="68743E22"/>
    <w:rsid w:val="6888932D"/>
    <w:rsid w:val="68D067D1"/>
    <w:rsid w:val="68E13543"/>
    <w:rsid w:val="68F2CD40"/>
    <w:rsid w:val="695708DD"/>
    <w:rsid w:val="697D6979"/>
    <w:rsid w:val="699EECBB"/>
    <w:rsid w:val="69D617BF"/>
    <w:rsid w:val="69F33A8D"/>
    <w:rsid w:val="6A00D003"/>
    <w:rsid w:val="6A04BA10"/>
    <w:rsid w:val="6A292469"/>
    <w:rsid w:val="6A355569"/>
    <w:rsid w:val="6A43E8CC"/>
    <w:rsid w:val="6A4EE7AF"/>
    <w:rsid w:val="6A92509A"/>
    <w:rsid w:val="6B3CC70D"/>
    <w:rsid w:val="6B40A00B"/>
    <w:rsid w:val="6B4B7CF7"/>
    <w:rsid w:val="6B6FB483"/>
    <w:rsid w:val="6C385F2C"/>
    <w:rsid w:val="6C8DC193"/>
    <w:rsid w:val="6CD972FB"/>
    <w:rsid w:val="6D2896B4"/>
    <w:rsid w:val="6D31A70F"/>
    <w:rsid w:val="6D51E09D"/>
    <w:rsid w:val="6DAD7F8B"/>
    <w:rsid w:val="6DC40DD0"/>
    <w:rsid w:val="6E2A3E33"/>
    <w:rsid w:val="6E655EC9"/>
    <w:rsid w:val="6EA159EF"/>
    <w:rsid w:val="6EAC1E4A"/>
    <w:rsid w:val="6EF91C51"/>
    <w:rsid w:val="6F1487D4"/>
    <w:rsid w:val="6F2258D2"/>
    <w:rsid w:val="6FBA06EC"/>
    <w:rsid w:val="6FC9F477"/>
    <w:rsid w:val="7013B5AA"/>
    <w:rsid w:val="706E15C7"/>
    <w:rsid w:val="70B93C08"/>
    <w:rsid w:val="70E590A4"/>
    <w:rsid w:val="714F4F3B"/>
    <w:rsid w:val="719A46B0"/>
    <w:rsid w:val="721CE299"/>
    <w:rsid w:val="725B60AB"/>
    <w:rsid w:val="72C7D76D"/>
    <w:rsid w:val="72FC67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6D287E2"/>
    <w:rsid w:val="778BA584"/>
    <w:rsid w:val="77DCC2B8"/>
    <w:rsid w:val="780AEC77"/>
    <w:rsid w:val="78299EEF"/>
    <w:rsid w:val="79035F7C"/>
    <w:rsid w:val="793B4207"/>
    <w:rsid w:val="79A8E557"/>
    <w:rsid w:val="79BD3939"/>
    <w:rsid w:val="79CD6CA0"/>
    <w:rsid w:val="79DCD887"/>
    <w:rsid w:val="79F3CA01"/>
    <w:rsid w:val="79FDDB2A"/>
    <w:rsid w:val="7AB15334"/>
    <w:rsid w:val="7AD39859"/>
    <w:rsid w:val="7AE6B4E4"/>
    <w:rsid w:val="7B41E181"/>
    <w:rsid w:val="7B46BDE2"/>
    <w:rsid w:val="7BE93A7D"/>
    <w:rsid w:val="7C1908EE"/>
    <w:rsid w:val="7C23C39A"/>
    <w:rsid w:val="7C44F8A6"/>
    <w:rsid w:val="7C5160CE"/>
    <w:rsid w:val="7C6CDC9E"/>
    <w:rsid w:val="7C9DDEBA"/>
    <w:rsid w:val="7CE928D7"/>
    <w:rsid w:val="7D44F0A0"/>
    <w:rsid w:val="7DCDBC10"/>
    <w:rsid w:val="7DD54D97"/>
    <w:rsid w:val="7DFB0096"/>
    <w:rsid w:val="7E17E972"/>
    <w:rsid w:val="7E35028F"/>
    <w:rsid w:val="7E4788A0"/>
    <w:rsid w:val="7E5AA591"/>
    <w:rsid w:val="7E6A15D0"/>
    <w:rsid w:val="7E9FD3EA"/>
    <w:rsid w:val="7F013860"/>
    <w:rsid w:val="7F03A77C"/>
    <w:rsid w:val="7F78087D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666ADAF"/>
  <w15:docId w15:val="{8D852E02-9229-4F17-8939-BDBE59F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7AC36-7C58-4E4E-823F-A9C8B8678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30F32A-A0E5-4EEF-B5A9-07CFB96F4B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EDFD92E-E636-42FA-8B44-9B8D35AA8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64</Pages>
  <Words>15772</Words>
  <Characters>72536</Characters>
  <Application>Microsoft Office Word</Application>
  <DocSecurity>0</DocSecurity>
  <Lines>6954</Lines>
  <Paragraphs>2849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Sorawit, Tirawattayawat</cp:lastModifiedBy>
  <cp:revision>7</cp:revision>
  <cp:lastPrinted>2026-02-23T17:46:00Z</cp:lastPrinted>
  <dcterms:created xsi:type="dcterms:W3CDTF">2026-02-23T14:40:00Z</dcterms:created>
  <dcterms:modified xsi:type="dcterms:W3CDTF">2026-02-24T08:57:00Z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