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89FF" w14:textId="77777777" w:rsidR="00E55309" w:rsidRPr="00B2145F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2145F">
        <w:rPr>
          <w:rFonts w:ascii="Angsana New" w:hAnsi="Angsana New" w:cs="Angsana New" w:hint="cs"/>
          <w:sz w:val="52"/>
          <w:szCs w:val="52"/>
          <w:cs/>
        </w:rPr>
        <w:t>บริษัท เอ็กโซติค ฟู้ด จำกัด (มหาชน)</w:t>
      </w:r>
    </w:p>
    <w:p w14:paraId="6FA5B3AE" w14:textId="77777777" w:rsidR="009F42D8" w:rsidRPr="00B2145F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2EB1551" w14:textId="13749C48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750C9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BC06FB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2655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8</w:t>
      </w:r>
    </w:p>
    <w:p w14:paraId="4F9DAF0C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B2145F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6F514B67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CB8A06D" w14:textId="77777777" w:rsidR="005F5C6C" w:rsidRPr="00B2145F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5F5C6C" w:rsidRPr="00B2145F" w:rsidSect="002872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52F31A" w14:textId="015616C4" w:rsidR="00432D09" w:rsidRPr="00B2145F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2145F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15453498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14:paraId="1AFF6058" w14:textId="77777777" w:rsidR="00E55309" w:rsidRPr="00B2145F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B2145F">
        <w:rPr>
          <w:rFonts w:ascii="Angsana New" w:hAnsi="Angsana New" w:hint="cs"/>
          <w:b/>
          <w:bCs/>
          <w:sz w:val="32"/>
          <w:szCs w:val="32"/>
          <w:cs/>
        </w:rPr>
        <w:t>เสนอ  ผู้ถือหุ้น</w:t>
      </w:r>
      <w:r w:rsidR="00F222CD" w:rsidRPr="00B2145F">
        <w:rPr>
          <w:rFonts w:ascii="Angsana New" w:hAnsi="Angsana New" w:hint="cs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14:paraId="521FE17D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C1A6A3A" w14:textId="77777777" w:rsidR="005E57C2" w:rsidRPr="00B2145F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0C6A098B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FCBE22" w14:textId="5516359A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pacing w:val="-4"/>
          <w:sz w:val="30"/>
          <w:szCs w:val="30"/>
        </w:rPr>
      </w:pPr>
      <w:r w:rsidRPr="00B2145F">
        <w:rPr>
          <w:rFonts w:ascii="Angsana New" w:hAnsi="Angsana New" w:hint="cs"/>
          <w:spacing w:val="2"/>
          <w:sz w:val="30"/>
          <w:szCs w:val="30"/>
          <w:cs/>
        </w:rPr>
        <w:t>ข้าพเจ้าได้ตรวจสอบงบการเงินของ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>บริษัท เอ็กโซติค ฟู้ด จำกัด (มหาชน)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(บริษัท) 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ซึ่งประกอบด้วย</w:t>
      </w:r>
      <w:r w:rsidR="00915D28">
        <w:rPr>
          <w:rFonts w:ascii="Angsana New" w:hAnsi="Angsana New" w:hint="cs"/>
          <w:spacing w:val="2"/>
          <w:sz w:val="30"/>
          <w:szCs w:val="30"/>
          <w:cs/>
        </w:rPr>
        <w:t>งบฐานะการเงิน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26A57">
        <w:rPr>
          <w:rFonts w:ascii="Angsana New" w:hAnsi="Angsana New"/>
          <w:spacing w:val="2"/>
          <w:sz w:val="30"/>
          <w:szCs w:val="30"/>
          <w:cs/>
        </w:rPr>
        <w:br w:type="textWrapping" w:clear="all"/>
      </w:r>
      <w:r w:rsidR="000E219E" w:rsidRPr="00B2145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B2145F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E7A4D" w:rsidRPr="00B2145F">
        <w:rPr>
          <w:rFonts w:ascii="Angsana New" w:hAnsi="Angsana New" w:hint="cs"/>
          <w:spacing w:val="-4"/>
          <w:sz w:val="30"/>
          <w:szCs w:val="30"/>
        </w:rPr>
        <w:t xml:space="preserve"> 25</w:t>
      </w:r>
      <w:r w:rsidR="007E30C1" w:rsidRPr="00B2145F">
        <w:rPr>
          <w:rFonts w:ascii="Angsana New" w:hAnsi="Angsana New" w:hint="cs"/>
          <w:spacing w:val="-4"/>
          <w:sz w:val="30"/>
          <w:szCs w:val="30"/>
        </w:rPr>
        <w:t>6</w:t>
      </w:r>
      <w:r w:rsidR="0026553A">
        <w:rPr>
          <w:rFonts w:ascii="Angsana New" w:hAnsi="Angsana New"/>
          <w:spacing w:val="-4"/>
          <w:sz w:val="30"/>
          <w:szCs w:val="30"/>
        </w:rPr>
        <w:t>8</w:t>
      </w:r>
      <w:r w:rsidRPr="00B2145F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</w:t>
      </w:r>
      <w:r w:rsidR="00915D28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สำหรับปีสิ้นสุดวันเดียวกัน </w:t>
      </w:r>
      <w:r w:rsidR="00C4180D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หมายเหตุ</w:t>
      </w:r>
      <w:r w:rsidR="00C4180D">
        <w:rPr>
          <w:rFonts w:ascii="Angsana New" w:hAnsi="Angsana New" w:hint="cs"/>
          <w:spacing w:val="4"/>
          <w:sz w:val="30"/>
          <w:szCs w:val="30"/>
          <w:cs/>
        </w:rPr>
        <w:t>ประกอบงบการเงิน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ซึ่งประกอบด้วยสรุปนโยบายการบัญชี</w:t>
      </w:r>
      <w:r w:rsidR="00C4180D">
        <w:rPr>
          <w:rFonts w:ascii="Angsana New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2D1717B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F66B06" w14:textId="0A0AF14D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B2145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ณ วันที่ </w:t>
      </w:r>
      <w:r w:rsidRPr="00B2145F">
        <w:rPr>
          <w:rFonts w:ascii="Angsana New" w:hAnsi="Angsana New" w:hint="cs"/>
          <w:spacing w:val="-6"/>
          <w:sz w:val="30"/>
          <w:szCs w:val="30"/>
        </w:rPr>
        <w:t>31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7E30C1" w:rsidRPr="00B2145F">
        <w:rPr>
          <w:rFonts w:ascii="Angsana New" w:hAnsi="Angsana New" w:hint="cs"/>
          <w:spacing w:val="-6"/>
          <w:sz w:val="30"/>
          <w:szCs w:val="30"/>
        </w:rPr>
        <w:t>256</w:t>
      </w:r>
      <w:r w:rsidR="0026553A">
        <w:rPr>
          <w:rFonts w:ascii="Angsana New" w:hAnsi="Angsana New"/>
          <w:spacing w:val="-6"/>
          <w:sz w:val="30"/>
          <w:szCs w:val="30"/>
        </w:rPr>
        <w:t>8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ผลการดำเนินงาน</w:t>
      </w:r>
      <w:r w:rsidR="00F364F7">
        <w:rPr>
          <w:rFonts w:ascii="Angsana New" w:hAnsi="Angsana New"/>
          <w:spacing w:val="-6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และกระแสเงินสด</w:t>
      </w:r>
      <w:r w:rsidRPr="00B2145F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74BC51" w14:textId="77777777" w:rsidR="00671B3A" w:rsidRPr="00B2145F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6941EB" w14:textId="77777777" w:rsidR="00671B3A" w:rsidRPr="00B2145F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B12D40C" w14:textId="77777777" w:rsidR="00671B3A" w:rsidRPr="00B2145F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85A493A" w14:textId="77777777" w:rsidR="005E57C2" w:rsidRDefault="00671B3A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823254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823254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823254">
        <w:rPr>
          <w:rFonts w:ascii="Angsana New" w:eastAsia="Calibri" w:hAnsi="Angsana New"/>
          <w:sz w:val="30"/>
          <w:szCs w:val="30"/>
          <w:cs/>
        </w:rPr>
        <w:br/>
      </w:r>
      <w:r w:rsidRPr="00823254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3254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823254">
        <w:rPr>
          <w:rFonts w:ascii="Angsana New" w:eastAsia="Calibri" w:hAnsi="Angsana New" w:hint="cs"/>
          <w:sz w:val="30"/>
          <w:szCs w:val="30"/>
          <w:cs/>
        </w:rPr>
        <w:t>ก</w:t>
      </w:r>
      <w:r w:rsidRPr="00823254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FF7FEA" w:rsidRPr="00823254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7FEA" w:rsidRPr="00823254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6B1D32">
        <w:rPr>
          <w:rFonts w:ascii="Angsana New" w:eastAsia="Calibri" w:hAnsi="Angsana New"/>
          <w:sz w:val="30"/>
          <w:szCs w:val="30"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="007B7B8B" w:rsidRPr="00823254">
        <w:rPr>
          <w:rFonts w:ascii="Angsana New" w:eastAsia="Calibri" w:hAnsi="Angsana New" w:hint="cs"/>
          <w:sz w:val="30"/>
          <w:szCs w:val="30"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EA4EC8" w:rsidRPr="0082325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FF7FEA" w:rsidRPr="00823254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2507E4" w14:textId="77777777" w:rsidR="00667683" w:rsidRDefault="00667683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5B1090E" w14:textId="5420D87F" w:rsidR="00667683" w:rsidRPr="00823254" w:rsidRDefault="00667683" w:rsidP="005E57C2">
      <w:pPr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667683" w:rsidRPr="00823254" w:rsidSect="002872F4">
          <w:headerReference w:type="default" r:id="rId17"/>
          <w:footerReference w:type="default" r:id="rId18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3B51C20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0604E0C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2EF999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430D1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2A1FE0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B2145F" w14:paraId="58622154" w14:textId="77777777" w:rsidTr="00431B8E">
        <w:tc>
          <w:tcPr>
            <w:tcW w:w="9648" w:type="dxa"/>
            <w:gridSpan w:val="2"/>
          </w:tcPr>
          <w:p w14:paraId="00159E2F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B2145F" w14:paraId="303E9CEC" w14:textId="77777777" w:rsidTr="00431B8E">
        <w:tc>
          <w:tcPr>
            <w:tcW w:w="9648" w:type="dxa"/>
            <w:gridSpan w:val="2"/>
          </w:tcPr>
          <w:p w14:paraId="47A56C75" w14:textId="46126AFC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4E6977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6625E5">
              <w:rPr>
                <w:rFonts w:ascii="Angsana New" w:hAnsi="Angsana New"/>
                <w:sz w:val="30"/>
                <w:szCs w:val="30"/>
              </w:rPr>
              <w:t>3</w:t>
            </w:r>
            <w:r w:rsidR="00EA4EC8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F2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และข้อ </w:t>
            </w:r>
            <w:r w:rsidR="006625E5">
              <w:rPr>
                <w:rFonts w:ascii="Angsana New" w:hAnsi="Angsana New"/>
                <w:sz w:val="30"/>
                <w:szCs w:val="30"/>
              </w:rPr>
              <w:t>7</w:t>
            </w:r>
            <w:r w:rsidR="00BF0F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76F5" w:rsidRPr="00B2145F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ของงบการเงินของบริษัท</w:t>
            </w:r>
          </w:p>
        </w:tc>
      </w:tr>
      <w:tr w:rsidR="005E57C2" w:rsidRPr="00B2145F" w14:paraId="16F91F9E" w14:textId="77777777" w:rsidTr="00431B8E">
        <w:tc>
          <w:tcPr>
            <w:tcW w:w="4878" w:type="dxa"/>
          </w:tcPr>
          <w:p w14:paraId="6D16CA18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1E53FC0C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B2145F" w14:paraId="56D1C84D" w14:textId="77777777" w:rsidTr="00431B8E">
        <w:tc>
          <w:tcPr>
            <w:tcW w:w="4878" w:type="dxa"/>
          </w:tcPr>
          <w:p w14:paraId="6E3EC045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14:paraId="78630907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5E5C64" w14:textId="77777777" w:rsidR="000174DA" w:rsidRPr="00B2145F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คือ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ขึ้นอยู่กับอุปสงค์และอุปทานภายในตลาด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F92370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14:paraId="610B0BC4" w14:textId="77777777" w:rsidR="001C7A2D" w:rsidRPr="00B2145F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FCF5B2E" w14:textId="77777777" w:rsidR="005E57C2" w:rsidRPr="00B2145F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ทำให้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มูลค่าสินค้าคงเหลือ</w:t>
            </w:r>
            <w:r w:rsidR="009C6C99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มีมูลค่าสูงกว่า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</w:tcPr>
          <w:p w14:paraId="50E9F303" w14:textId="77777777" w:rsidR="000174DA" w:rsidRPr="00B2145F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1CAB4F" w14:textId="22EF0BD6" w:rsidR="00F540DC" w:rsidRPr="00B2145F" w:rsidRDefault="00490AE3" w:rsidP="00504BFA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สอบถามผู้บริหารที่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มูลค่าสุทธิที่จะได้รับ</w:t>
            </w:r>
          </w:p>
          <w:p w14:paraId="78E4BAC8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9DE76A0" w14:textId="77777777" w:rsidR="004E6977" w:rsidRPr="00B2145F" w:rsidRDefault="004E6977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ทำความเข้าใจ ประเมินและทดสอบ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ประสิทธิผลของ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14:paraId="6679CE96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9F73113" w14:textId="77777777" w:rsidR="000174DA" w:rsidRPr="00B2145F" w:rsidRDefault="00490AE3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เปรียบเทียบมูลค่าสินค้าคงเหลือ ณ วันสิ้นปีกับรายงานราค</w:t>
            </w:r>
            <w:r w:rsidR="0009035D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าขายที่ได้หักค่าใช้จ่ายที่จำเป็น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โดยประมาณ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</w:rPr>
              <w:t xml:space="preserve">        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ในการขาย และสุ่มเลือกตัวอย่าง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ภาย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หลังวันสิ้นปี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หรือ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ล่าสุด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เปรียบเทียบกับราคาขายในรายงานราคาขาย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ราคาทุนหรือไม่ </w:t>
            </w:r>
          </w:p>
          <w:p w14:paraId="4B2284E9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651C4C7" w14:textId="77777777" w:rsidR="00035B88" w:rsidRPr="00B2145F" w:rsidRDefault="00F540DC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  <w:p w14:paraId="09F6A983" w14:textId="77777777" w:rsidR="00A35D9A" w:rsidRPr="00B2145F" w:rsidRDefault="00A35D9A" w:rsidP="00A35D9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48FE1747" w14:textId="77777777" w:rsidR="00035B88" w:rsidRPr="00B2145F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3CFFD89" w14:textId="77777777" w:rsidR="005E57C2" w:rsidRPr="00B2145F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3D3E6E33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1676EB" w14:textId="77777777" w:rsidR="001C7A2D" w:rsidRPr="00B2145F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</w:t>
      </w: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2145F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="001C7A2D"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DCC76C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DB60F7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3E239855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697BBFC" w14:textId="77777777" w:rsidR="005E57C2" w:rsidRPr="00B2145F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145F">
        <w:rPr>
          <w:rFonts w:ascii="Angsana New" w:hAnsi="Angsana New" w:cs="Angsana New" w:hint="cs"/>
          <w:color w:val="0000FF"/>
          <w:spacing w:val="-2"/>
          <w:sz w:val="30"/>
          <w:szCs w:val="30"/>
          <w:cs/>
        </w:rPr>
        <w:t xml:space="preserve"> </w:t>
      </w: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คือการอ่านข้อมูลอื่นตามที่ระบุข้างต้นเมื่อจัดทำแล้ว</w:t>
      </w:r>
      <w:r w:rsidRPr="00B2145F">
        <w:rPr>
          <w:rFonts w:ascii="Angsana New" w:hAnsi="Angsana New" w:cs="Angsana New" w:hint="cs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2145F">
        <w:rPr>
          <w:rFonts w:ascii="Angsana New" w:hAnsi="Angsana New" w:cs="Angsana New" w:hint="cs"/>
          <w:sz w:val="30"/>
          <w:szCs w:val="30"/>
        </w:rPr>
        <w:t xml:space="preserve"> </w:t>
      </w:r>
      <w:r w:rsidRPr="00B2145F">
        <w:rPr>
          <w:rFonts w:ascii="Angsana New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139AD9" w14:textId="77777777" w:rsidR="00EA4EC8" w:rsidRPr="00B2145F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284AAE" w14:textId="77777777" w:rsidR="00CD3F72" w:rsidRPr="00B2145F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C5B282" w14:textId="77777777" w:rsidR="005E57C2" w:rsidRPr="00B2145F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5DC8A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E81EBD" w14:textId="77777777" w:rsidR="005E57C2" w:rsidRPr="00B2145F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F364F7">
        <w:rPr>
          <w:rFonts w:ascii="Angsana New" w:eastAsia="Calibri" w:hAnsi="Angsana New" w:hint="cs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F01199" w14:textId="77777777" w:rsidR="00EF686E" w:rsidRPr="00B2145F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E01A1B" w14:textId="77777777" w:rsidR="00D95D04" w:rsidRPr="00B2145F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 w:rsidRPr="00B2145F">
        <w:rPr>
          <w:rFonts w:ascii="Angsana New" w:eastAsia="Calibri" w:hAnsi="Angsana New" w:hint="cs"/>
          <w:sz w:val="30"/>
          <w:szCs w:val="30"/>
          <w:cs/>
        </w:rPr>
        <w:t>ิหารมีความตั้งใจที่จะเลิกบริษัท</w:t>
      </w:r>
      <w:r w:rsidRPr="00B2145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756840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3007D" w14:textId="534699A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0C75C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B2145F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6D06AB6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EB63A4" w14:textId="77777777" w:rsidR="00B02646" w:rsidRPr="00B2145F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685A6BE8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FEAA19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46C0F4" w14:textId="77777777" w:rsidR="00D95D04" w:rsidRPr="00B2145F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C75C0">
        <w:rPr>
          <w:rFonts w:ascii="Angsana New" w:eastAsia="Calibri" w:hAnsi="Angsana New" w:hint="cs"/>
          <w:spacing w:val="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0C75C0">
        <w:rPr>
          <w:rFonts w:ascii="Angsana New" w:eastAsia="Calibri" w:hAnsi="Angsana New" w:hint="cs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ลต่อการตัดสินใจ</w:t>
      </w:r>
      <w:r w:rsidRPr="00B2145F">
        <w:rPr>
          <w:rFonts w:ascii="Angsana New" w:hAnsi="Angsana New" w:hint="cs"/>
          <w:sz w:val="30"/>
          <w:szCs w:val="30"/>
          <w:cs/>
        </w:rPr>
        <w:t>ทางเศรษฐกิจของผู้ใช้งบการเงินจากการใช้งบการเงินเหล่านี้</w:t>
      </w:r>
    </w:p>
    <w:p w14:paraId="10651E0B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43A9638E" w14:textId="545D2A68" w:rsidR="0064654E" w:rsidRPr="0064654E" w:rsidRDefault="005E57C2" w:rsidP="0064654E">
      <w:pPr>
        <w:rPr>
          <w:rFonts w:ascii="Angsana New" w:eastAsia="Calibri" w:hAnsi="Angsana New"/>
          <w:spacing w:val="12"/>
          <w:sz w:val="30"/>
          <w:szCs w:val="30"/>
        </w:rPr>
      </w:pP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4654E"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</w:t>
      </w: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ข้าพเจ้าได้ใช้ดุลยพินิจและการสังเกตและสงสัยเยี่ยง</w:t>
      </w:r>
      <w:r w:rsidR="007169FF" w:rsidRPr="0064654E">
        <w:rPr>
          <w:rFonts w:ascii="Angsana New" w:eastAsia="Calibri" w:hAnsi="Angsana New" w:hint="cs"/>
          <w:spacing w:val="12"/>
          <w:sz w:val="30"/>
          <w:szCs w:val="30"/>
        </w:rPr>
        <w:t xml:space="preserve">    </w:t>
      </w:r>
    </w:p>
    <w:p w14:paraId="123E57D4" w14:textId="4FB73CEE" w:rsidR="005E57C2" w:rsidRPr="00B2145F" w:rsidRDefault="005E57C2" w:rsidP="0064654E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</w:t>
      </w:r>
      <w:r w:rsidR="0064654E">
        <w:rPr>
          <w:rFonts w:ascii="Angsana New" w:eastAsia="Calibri" w:hAnsi="Angsana New" w:hint="cs"/>
          <w:sz w:val="30"/>
          <w:szCs w:val="30"/>
          <w:cs/>
        </w:rPr>
        <w:t>ู้</w:t>
      </w:r>
      <w:r w:rsidRPr="00B2145F">
        <w:rPr>
          <w:rFonts w:ascii="Angsana New" w:eastAsia="Calibri" w:hAnsi="Angsana New" w:hint="cs"/>
          <w:sz w:val="30"/>
          <w:szCs w:val="30"/>
          <w:cs/>
        </w:rPr>
        <w:t>ประกอบวิชาชีพตลอดการตรวจสอบ การปฏิบัติงานของข้าพเจ้ารวมถึง</w:t>
      </w:r>
    </w:p>
    <w:p w14:paraId="7CBC0C98" w14:textId="77777777" w:rsidR="000C4BA3" w:rsidRPr="00B2145F" w:rsidRDefault="000C4BA3" w:rsidP="0064654E">
      <w:pPr>
        <w:rPr>
          <w:rFonts w:ascii="Angsana New" w:hAnsi="Angsana New"/>
          <w:sz w:val="30"/>
          <w:szCs w:val="30"/>
          <w:highlight w:val="yellow"/>
        </w:rPr>
      </w:pPr>
    </w:p>
    <w:p w14:paraId="553C2658" w14:textId="77777777" w:rsidR="00365524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eastAsia="Calibri" w:hAnsi="Angsana New" w:hint="cs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145F">
        <w:rPr>
          <w:rFonts w:ascii="Angsana New" w:hAnsi="Angsana New" w:hint="cs"/>
          <w:sz w:val="30"/>
          <w:szCs w:val="30"/>
          <w:cs/>
        </w:rPr>
        <w:t>ายใน</w:t>
      </w:r>
    </w:p>
    <w:p w14:paraId="7F97D302" w14:textId="77777777" w:rsidR="005E57C2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7E86FA25" w14:textId="77777777" w:rsidR="00EA4EC8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145F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37588D" w14:textId="56304FD4" w:rsidR="00EA4EC8" w:rsidRPr="00B2145F" w:rsidRDefault="00AD28D3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อาจเป็นเหตุ</w:t>
      </w:r>
      <w:r w:rsidRPr="000C75C0">
        <w:rPr>
          <w:rFonts w:ascii="Angsana New" w:hAnsi="Angsana New" w:hint="cs"/>
          <w:spacing w:val="-2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</w:t>
      </w:r>
      <w:r w:rsidRPr="00B2145F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B2145F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E129D4" w:rsidRPr="00B2145F">
        <w:rPr>
          <w:rFonts w:ascii="Angsana New" w:hAnsi="Angsana New" w:hint="cs"/>
          <w:sz w:val="30"/>
          <w:szCs w:val="30"/>
          <w:cs/>
        </w:rPr>
        <w:t>ข้อมูล</w:t>
      </w:r>
      <w:r w:rsidRPr="00B2145F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B2145F">
        <w:rPr>
          <w:rFonts w:ascii="Angsana New" w:hAnsi="Angsana New" w:hint="cs"/>
          <w:sz w:val="30"/>
          <w:szCs w:val="30"/>
          <w:cs/>
        </w:rPr>
        <w:t>ง</w:t>
      </w:r>
    </w:p>
    <w:p w14:paraId="69D7059F" w14:textId="77777777" w:rsidR="004B45DD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75C0">
        <w:rPr>
          <w:rFonts w:ascii="Angsana New" w:hAnsi="Angsana New" w:hint="cs"/>
          <w:spacing w:val="-4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0C75C0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ว่างบการเงินแสดงรายการ</w:t>
      </w:r>
      <w:r w:rsidRPr="00B2145F">
        <w:rPr>
          <w:rFonts w:ascii="Angsana New" w:hAnsi="Angsana New" w:hint="cs"/>
          <w:sz w:val="30"/>
          <w:szCs w:val="30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F3528E" w:rsidRPr="00B2145F">
        <w:rPr>
          <w:rFonts w:ascii="Angsana New" w:hAnsi="Angsana New" w:hint="cs"/>
          <w:sz w:val="30"/>
          <w:szCs w:val="30"/>
          <w:cs/>
        </w:rPr>
        <w:t>หรือไม่</w:t>
      </w:r>
      <w:r w:rsidRPr="00B2145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54CDD7C" w14:textId="2421973D" w:rsidR="005E57C2" w:rsidRPr="00B2145F" w:rsidRDefault="005E57C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D9A3BA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ในเรื่องต่าง ๆ ที่สำคัญ</w:t>
      </w:r>
      <w:r w:rsidR="00353D5F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ซึ่งรวมถึง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นัยสำคัญในระบบการควบคุมภายใน</w:t>
      </w:r>
      <w:r w:rsidR="00775229" w:rsidRPr="00B2145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B2145F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186B13EE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EFFE47E" w14:textId="0FAA98AC" w:rsidR="00B02646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B07AFD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ข้าพเจ้าได้ปฏิบัติตามข้อกำหนดจรรยาบรรณที่เกี่ยวข้องกับ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037C5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ตลอดจนเรื่องอื่นซึ่งข้าพเจ้าเชื่อว่า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FF7FEA" w:rsidRPr="00FF7FE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6204D71" w14:textId="77777777" w:rsidR="00FF7FEA" w:rsidRPr="00B2145F" w:rsidRDefault="00FF7FEA" w:rsidP="005E57C2">
      <w:pPr>
        <w:jc w:val="thaiDistribute"/>
        <w:rPr>
          <w:rFonts w:ascii="Angsana New" w:hAnsi="Angsana New"/>
          <w:sz w:val="30"/>
          <w:szCs w:val="30"/>
        </w:rPr>
      </w:pPr>
    </w:p>
    <w:p w14:paraId="09ED75C4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037C58">
        <w:rPr>
          <w:rFonts w:ascii="Angsana New" w:hAnsi="Angsana New" w:hint="cs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A4EC8" w:rsidRPr="00037C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ๆ ที่มีนัยสำคัญที่สุดในการตรวจสอบงบการเงิน</w:t>
      </w:r>
      <w:r w:rsidRPr="00B2145F">
        <w:rPr>
          <w:rFonts w:ascii="Angsana New" w:hAnsi="Angsana New" w:hint="cs"/>
          <w:sz w:val="30"/>
          <w:szCs w:val="30"/>
          <w:cs/>
        </w:rPr>
        <w:t>ในงวดปัจจุบันและกำ</w:t>
      </w:r>
      <w:r w:rsidR="001C06D4" w:rsidRPr="00B2145F">
        <w:rPr>
          <w:rFonts w:ascii="Angsana New" w:hAnsi="Angsana New" w:hint="cs"/>
          <w:sz w:val="30"/>
          <w:szCs w:val="30"/>
          <w:cs/>
        </w:rPr>
        <w:t xml:space="preserve">หนดเป็นเรื่องสำคัญในการตรวจสอบ </w:t>
      </w:r>
      <w:r w:rsidRPr="00B2145F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CB9852" w14:textId="77777777" w:rsidR="004E7DF3" w:rsidRPr="00B2145F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cs/>
        </w:rPr>
      </w:pPr>
    </w:p>
    <w:p w14:paraId="1E9F83DE" w14:textId="77777777" w:rsidR="00E80251" w:rsidRPr="00B2145F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68929BB6" w14:textId="77777777" w:rsidR="00E52546" w:rsidRPr="00B2145F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5B6C7A92" w14:textId="5B41E20A" w:rsidR="00E52546" w:rsidRPr="00B2145F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B2145F">
        <w:rPr>
          <w:rFonts w:ascii="Angsana New" w:hAnsi="Angsana New" w:cs="Angsana New" w:hint="cs"/>
          <w:color w:val="000000"/>
          <w:cs/>
          <w:lang w:val="en-US"/>
        </w:rPr>
        <w:t>(</w:t>
      </w:r>
      <w:r w:rsidR="0064654E">
        <w:rPr>
          <w:rFonts w:ascii="Angsana New" w:hAnsi="Angsana New" w:cs="Angsana New" w:hint="cs"/>
          <w:color w:val="000000"/>
          <w:cs/>
        </w:rPr>
        <w:t>นาฎศศิน วัฒนไพศาล</w:t>
      </w:r>
      <w:r w:rsidRPr="00B2145F">
        <w:rPr>
          <w:rFonts w:ascii="Angsana New" w:hAnsi="Angsana New" w:cs="Angsana New" w:hint="cs"/>
          <w:color w:val="000000"/>
          <w:cs/>
          <w:lang w:val="en-US"/>
        </w:rPr>
        <w:t>)</w:t>
      </w:r>
    </w:p>
    <w:p w14:paraId="6BA70AA1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024FA94B" w14:textId="70078265" w:rsidR="007A7288" w:rsidRPr="0064654E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GB"/>
        </w:rPr>
      </w:pPr>
      <w:r w:rsidRPr="00B2145F">
        <w:rPr>
          <w:rFonts w:ascii="Angsana New" w:hAnsi="Angsana New" w:cs="Angsana New" w:hint="cs"/>
          <w:cs/>
          <w:lang w:val="en-US"/>
        </w:rPr>
        <w:t xml:space="preserve">เลขทะเบียน </w:t>
      </w:r>
      <w:r w:rsidR="0064654E">
        <w:rPr>
          <w:rFonts w:ascii="Angsana New" w:hAnsi="Angsana New" w:cs="Angsana New"/>
          <w:color w:val="000000"/>
          <w:lang w:val="en-GB"/>
        </w:rPr>
        <w:t>10767</w:t>
      </w:r>
    </w:p>
    <w:p w14:paraId="451E5DD0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01DDEA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DCBE69" w14:textId="41B77539" w:rsidR="007A7288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618DD28" w14:textId="089D6690" w:rsidR="0064654E" w:rsidRPr="0064654E" w:rsidRDefault="00424BAA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23</w:t>
      </w:r>
      <w:r w:rsidR="0064654E">
        <w:rPr>
          <w:rFonts w:ascii="Angsana New" w:hAnsi="Angsana New"/>
          <w:sz w:val="30"/>
          <w:szCs w:val="30"/>
        </w:rPr>
        <w:t xml:space="preserve"> </w:t>
      </w:r>
      <w:r w:rsidR="0064654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4654E">
        <w:rPr>
          <w:rFonts w:ascii="Angsana New" w:hAnsi="Angsana New"/>
          <w:sz w:val="30"/>
          <w:szCs w:val="30"/>
          <w:lang w:val="en-GB"/>
        </w:rPr>
        <w:t>256</w:t>
      </w:r>
      <w:r w:rsidR="0026553A">
        <w:rPr>
          <w:rFonts w:ascii="Angsana New" w:hAnsi="Angsana New"/>
          <w:sz w:val="30"/>
          <w:szCs w:val="30"/>
          <w:lang w:val="en-GB"/>
        </w:rPr>
        <w:t>9</w:t>
      </w:r>
    </w:p>
    <w:p w14:paraId="38819205" w14:textId="77777777" w:rsidR="002D5A4D" w:rsidRPr="00C4180D" w:rsidRDefault="002D5A4D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EFAC2E" w14:textId="77777777" w:rsidR="00DB400B" w:rsidRPr="0078186D" w:rsidRDefault="00DB400B" w:rsidP="00E9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DB400B" w:rsidRPr="0078186D" w:rsidSect="003731F0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034C" w14:textId="77777777" w:rsidR="0073058B" w:rsidRDefault="0073058B">
      <w:r>
        <w:separator/>
      </w:r>
    </w:p>
  </w:endnote>
  <w:endnote w:type="continuationSeparator" w:id="0">
    <w:p w14:paraId="6B067DBC" w14:textId="77777777" w:rsidR="0073058B" w:rsidRDefault="0073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FAD" w14:textId="77777777" w:rsidR="00A608D5" w:rsidRDefault="00A608D5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4DAAB6A" w14:textId="77777777" w:rsidR="00A608D5" w:rsidRDefault="00A608D5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3B8D" w14:textId="77777777" w:rsidR="00A608D5" w:rsidRDefault="00A608D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AEF40B3" w14:textId="77777777" w:rsidR="00A608D5" w:rsidRDefault="00A60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8AB9C" w14:textId="77777777" w:rsidR="00667683" w:rsidRDefault="006676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BD49" w14:textId="77777777" w:rsidR="00A608D5" w:rsidRPr="000122AD" w:rsidRDefault="00A608D5" w:rsidP="00A46F9A">
    <w:pPr>
      <w:pStyle w:val="Footer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B267" w14:textId="2CBE1264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873F24">
      <w:rPr>
        <w:rFonts w:ascii="Angsana New" w:hAnsi="Angsana New"/>
        <w:noProof/>
        <w:sz w:val="28"/>
        <w:szCs w:val="28"/>
      </w:rPr>
      <w:t>1711291_2025Dec_FSA_Exotic Food Public Company Limited_TH_YE-6.docx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CE135" w14:textId="77777777" w:rsidR="0073058B" w:rsidRDefault="0073058B">
      <w:r>
        <w:separator/>
      </w:r>
    </w:p>
  </w:footnote>
  <w:footnote w:type="continuationSeparator" w:id="0">
    <w:p w14:paraId="7E7DBFD2" w14:textId="77777777" w:rsidR="0073058B" w:rsidRDefault="00730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0CA0" w14:textId="77777777" w:rsidR="00667683" w:rsidRDefault="0066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E33A" w14:textId="77777777" w:rsidR="00667683" w:rsidRDefault="0066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5356" w14:textId="77777777" w:rsidR="002052FA" w:rsidRDefault="002052FA">
    <w:pPr>
      <w:pStyle w:val="Header"/>
      <w:rPr>
        <w:rFonts w:ascii="Angsana New" w:hAnsi="Angsana New"/>
        <w:sz w:val="52"/>
        <w:szCs w:val="52"/>
      </w:rPr>
    </w:pPr>
  </w:p>
  <w:p w14:paraId="4C81B187" w14:textId="77777777" w:rsidR="00667683" w:rsidRDefault="00667683">
    <w:pPr>
      <w:pStyle w:val="Header"/>
      <w:rPr>
        <w:rFonts w:ascii="Angsana New" w:hAnsi="Angsana New"/>
        <w:sz w:val="52"/>
        <w:szCs w:val="52"/>
      </w:rPr>
    </w:pPr>
  </w:p>
  <w:p w14:paraId="3DEB80F3" w14:textId="77777777" w:rsidR="00667683" w:rsidRDefault="00667683">
    <w:pPr>
      <w:pStyle w:val="Header"/>
      <w:rPr>
        <w:rFonts w:ascii="Angsana New" w:hAnsi="Angsana New"/>
        <w:sz w:val="52"/>
        <w:szCs w:val="52"/>
      </w:rPr>
    </w:pPr>
  </w:p>
  <w:p w14:paraId="4600D562" w14:textId="77777777" w:rsidR="00667683" w:rsidRDefault="00667683">
    <w:pPr>
      <w:pStyle w:val="Header"/>
      <w:rPr>
        <w:rFonts w:ascii="Angsana New" w:hAnsi="Angsana New"/>
        <w:sz w:val="52"/>
        <w:szCs w:val="52"/>
      </w:rPr>
    </w:pPr>
  </w:p>
  <w:p w14:paraId="0917C5D5" w14:textId="77777777" w:rsidR="00667683" w:rsidRDefault="00667683">
    <w:pPr>
      <w:pStyle w:val="Header"/>
      <w:rPr>
        <w:rFonts w:ascii="Angsana New" w:hAnsi="Angsana New"/>
        <w:sz w:val="52"/>
        <w:szCs w:val="52"/>
      </w:rPr>
    </w:pPr>
  </w:p>
  <w:p w14:paraId="427392F1" w14:textId="77777777" w:rsidR="00667683" w:rsidRPr="00667683" w:rsidRDefault="00667683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4FF1" w14:textId="77777777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5F9DBA" w14:textId="046C50EA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A68E26B" w14:textId="34C312AA" w:rsidR="000105D4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AAFDDE6" w14:textId="5F8D9DD9" w:rsidR="000105D4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57202E2" w14:textId="77777777" w:rsidR="00667683" w:rsidRDefault="00667683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C7EA335" w14:textId="77777777" w:rsidR="00667683" w:rsidRDefault="00667683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46AEE89" w14:textId="77777777" w:rsidR="00667683" w:rsidRDefault="00667683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560F857" w14:textId="77777777" w:rsidR="00667683" w:rsidRDefault="00667683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E61B06A" w14:textId="77777777" w:rsidR="00667683" w:rsidRDefault="00667683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4375" w14:textId="77777777" w:rsidR="00A608D5" w:rsidRDefault="00A608D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BA85" w14:textId="77777777" w:rsidR="00A608D5" w:rsidRDefault="00A608D5" w:rsidP="008136A9">
    <w:pPr>
      <w:pStyle w:val="Header"/>
      <w:rPr>
        <w:rFonts w:ascii="Angsana New" w:hAnsi="Angsana New"/>
        <w:sz w:val="30"/>
        <w:szCs w:val="30"/>
      </w:rPr>
    </w:pPr>
  </w:p>
  <w:p w14:paraId="10A69E32" w14:textId="77777777" w:rsidR="00667683" w:rsidRDefault="00667683" w:rsidP="008136A9">
    <w:pPr>
      <w:pStyle w:val="Header"/>
      <w:rPr>
        <w:rFonts w:ascii="Angsana New" w:hAnsi="Angsana New"/>
        <w:sz w:val="30"/>
        <w:szCs w:val="30"/>
      </w:rPr>
    </w:pPr>
  </w:p>
  <w:p w14:paraId="6A3EA8F8" w14:textId="77777777" w:rsidR="00667683" w:rsidRDefault="00667683" w:rsidP="008136A9">
    <w:pPr>
      <w:pStyle w:val="Header"/>
      <w:rPr>
        <w:rFonts w:ascii="Angsana New" w:hAnsi="Angsana New"/>
        <w:sz w:val="30"/>
        <w:szCs w:val="30"/>
      </w:rPr>
    </w:pPr>
  </w:p>
  <w:p w14:paraId="71C7B64C" w14:textId="77777777" w:rsidR="00667683" w:rsidRPr="006356CF" w:rsidRDefault="00667683" w:rsidP="008136A9">
    <w:pPr>
      <w:pStyle w:val="Header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6468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5C4E9CAE"/>
    <w:lvl w:ilvl="0" w:tplc="3B0CB75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115E53"/>
    <w:multiLevelType w:val="hybridMultilevel"/>
    <w:tmpl w:val="45D68252"/>
    <w:lvl w:ilvl="0" w:tplc="963888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260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3321" w:hanging="360"/>
      </w:pPr>
    </w:lvl>
    <w:lvl w:ilvl="2" w:tplc="0409001B" w:tentative="1">
      <w:start w:val="1"/>
      <w:numFmt w:val="lowerRoman"/>
      <w:lvlText w:val="%3."/>
      <w:lvlJc w:val="right"/>
      <w:pPr>
        <w:ind w:left="4041" w:hanging="180"/>
      </w:pPr>
    </w:lvl>
    <w:lvl w:ilvl="3" w:tplc="0409000F" w:tentative="1">
      <w:start w:val="1"/>
      <w:numFmt w:val="decimal"/>
      <w:lvlText w:val="%4."/>
      <w:lvlJc w:val="left"/>
      <w:pPr>
        <w:ind w:left="4761" w:hanging="360"/>
      </w:pPr>
    </w:lvl>
    <w:lvl w:ilvl="4" w:tplc="04090019" w:tentative="1">
      <w:start w:val="1"/>
      <w:numFmt w:val="lowerLetter"/>
      <w:lvlText w:val="%5."/>
      <w:lvlJc w:val="left"/>
      <w:pPr>
        <w:ind w:left="5481" w:hanging="360"/>
      </w:pPr>
    </w:lvl>
    <w:lvl w:ilvl="5" w:tplc="0409001B" w:tentative="1">
      <w:start w:val="1"/>
      <w:numFmt w:val="lowerRoman"/>
      <w:lvlText w:val="%6."/>
      <w:lvlJc w:val="right"/>
      <w:pPr>
        <w:ind w:left="6201" w:hanging="180"/>
      </w:pPr>
    </w:lvl>
    <w:lvl w:ilvl="6" w:tplc="0409000F" w:tentative="1">
      <w:start w:val="1"/>
      <w:numFmt w:val="decimal"/>
      <w:lvlText w:val="%7."/>
      <w:lvlJc w:val="left"/>
      <w:pPr>
        <w:ind w:left="6921" w:hanging="360"/>
      </w:pPr>
    </w:lvl>
    <w:lvl w:ilvl="7" w:tplc="04090019" w:tentative="1">
      <w:start w:val="1"/>
      <w:numFmt w:val="lowerLetter"/>
      <w:lvlText w:val="%8."/>
      <w:lvlJc w:val="left"/>
      <w:pPr>
        <w:ind w:left="7641" w:hanging="360"/>
      </w:pPr>
    </w:lvl>
    <w:lvl w:ilvl="8" w:tplc="040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8" w15:restartNumberingAfterBreak="0">
    <w:nsid w:val="5E9841A2"/>
    <w:multiLevelType w:val="hybridMultilevel"/>
    <w:tmpl w:val="1A86D866"/>
    <w:lvl w:ilvl="0" w:tplc="89D88AD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77CB1"/>
    <w:multiLevelType w:val="hybridMultilevel"/>
    <w:tmpl w:val="E5D839C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55443233">
    <w:abstractNumId w:val="7"/>
  </w:num>
  <w:num w:numId="2" w16cid:durableId="1599868287">
    <w:abstractNumId w:val="6"/>
  </w:num>
  <w:num w:numId="3" w16cid:durableId="2020813170">
    <w:abstractNumId w:val="10"/>
  </w:num>
  <w:num w:numId="4" w16cid:durableId="1978342647">
    <w:abstractNumId w:val="8"/>
  </w:num>
  <w:num w:numId="5" w16cid:durableId="972517653">
    <w:abstractNumId w:val="9"/>
  </w:num>
  <w:num w:numId="6" w16cid:durableId="2135058119">
    <w:abstractNumId w:val="4"/>
  </w:num>
  <w:num w:numId="7" w16cid:durableId="816721819">
    <w:abstractNumId w:val="3"/>
  </w:num>
  <w:num w:numId="8" w16cid:durableId="1695422127">
    <w:abstractNumId w:val="1"/>
  </w:num>
  <w:num w:numId="9" w16cid:durableId="472866370">
    <w:abstractNumId w:val="2"/>
  </w:num>
  <w:num w:numId="10" w16cid:durableId="640043492">
    <w:abstractNumId w:val="5"/>
  </w:num>
  <w:num w:numId="11" w16cid:durableId="244148683">
    <w:abstractNumId w:val="20"/>
  </w:num>
  <w:num w:numId="12" w16cid:durableId="2124643906">
    <w:abstractNumId w:val="15"/>
  </w:num>
  <w:num w:numId="13" w16cid:durableId="780536044">
    <w:abstractNumId w:val="31"/>
  </w:num>
  <w:num w:numId="14" w16cid:durableId="375853465">
    <w:abstractNumId w:val="18"/>
  </w:num>
  <w:num w:numId="15" w16cid:durableId="1545561119">
    <w:abstractNumId w:val="21"/>
  </w:num>
  <w:num w:numId="16" w16cid:durableId="1662345610">
    <w:abstractNumId w:val="23"/>
  </w:num>
  <w:num w:numId="17" w16cid:durableId="1431464742">
    <w:abstractNumId w:val="14"/>
  </w:num>
  <w:num w:numId="18" w16cid:durableId="647395641">
    <w:abstractNumId w:val="22"/>
  </w:num>
  <w:num w:numId="19" w16cid:durableId="960838744">
    <w:abstractNumId w:val="11"/>
  </w:num>
  <w:num w:numId="20" w16cid:durableId="40132079">
    <w:abstractNumId w:val="29"/>
  </w:num>
  <w:num w:numId="21" w16cid:durableId="1000700263">
    <w:abstractNumId w:val="25"/>
  </w:num>
  <w:num w:numId="22" w16cid:durableId="1870950504">
    <w:abstractNumId w:val="32"/>
  </w:num>
  <w:num w:numId="23" w16cid:durableId="39483532">
    <w:abstractNumId w:val="33"/>
  </w:num>
  <w:num w:numId="24" w16cid:durableId="802966729">
    <w:abstractNumId w:val="36"/>
  </w:num>
  <w:num w:numId="25" w16cid:durableId="952980682">
    <w:abstractNumId w:val="12"/>
  </w:num>
  <w:num w:numId="26" w16cid:durableId="282807892">
    <w:abstractNumId w:val="30"/>
  </w:num>
  <w:num w:numId="27" w16cid:durableId="783043380">
    <w:abstractNumId w:val="27"/>
  </w:num>
  <w:num w:numId="28" w16cid:durableId="1229457779">
    <w:abstractNumId w:val="19"/>
  </w:num>
  <w:num w:numId="29" w16cid:durableId="1901134536">
    <w:abstractNumId w:val="26"/>
  </w:num>
  <w:num w:numId="30" w16cid:durableId="352848600">
    <w:abstractNumId w:val="0"/>
  </w:num>
  <w:num w:numId="31" w16cid:durableId="2008945078">
    <w:abstractNumId w:val="35"/>
  </w:num>
  <w:num w:numId="32" w16cid:durableId="990250944">
    <w:abstractNumId w:val="17"/>
  </w:num>
  <w:num w:numId="33" w16cid:durableId="803736756">
    <w:abstractNumId w:val="24"/>
  </w:num>
  <w:num w:numId="34" w16cid:durableId="48501599">
    <w:abstractNumId w:val="16"/>
  </w:num>
  <w:num w:numId="35" w16cid:durableId="1127234575">
    <w:abstractNumId w:val="13"/>
  </w:num>
  <w:num w:numId="36" w16cid:durableId="1235582823">
    <w:abstractNumId w:val="34"/>
  </w:num>
  <w:num w:numId="37" w16cid:durableId="314116259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4B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1C4"/>
    <w:rsid w:val="00004273"/>
    <w:rsid w:val="00004E56"/>
    <w:rsid w:val="000056FD"/>
    <w:rsid w:val="0000580F"/>
    <w:rsid w:val="000059BE"/>
    <w:rsid w:val="00005DEA"/>
    <w:rsid w:val="00005E68"/>
    <w:rsid w:val="00006538"/>
    <w:rsid w:val="00006859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081F"/>
    <w:rsid w:val="000116DA"/>
    <w:rsid w:val="00012105"/>
    <w:rsid w:val="00012287"/>
    <w:rsid w:val="000122C3"/>
    <w:rsid w:val="0001266A"/>
    <w:rsid w:val="00012CBF"/>
    <w:rsid w:val="0001311D"/>
    <w:rsid w:val="00013C85"/>
    <w:rsid w:val="000140BA"/>
    <w:rsid w:val="0001456F"/>
    <w:rsid w:val="000146D8"/>
    <w:rsid w:val="00014806"/>
    <w:rsid w:val="00014DC5"/>
    <w:rsid w:val="0001528C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5FF"/>
    <w:rsid w:val="00020C5E"/>
    <w:rsid w:val="00021022"/>
    <w:rsid w:val="00021989"/>
    <w:rsid w:val="000219D4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97A"/>
    <w:rsid w:val="00023BCA"/>
    <w:rsid w:val="000244FF"/>
    <w:rsid w:val="0002458B"/>
    <w:rsid w:val="000247EF"/>
    <w:rsid w:val="000248FD"/>
    <w:rsid w:val="00024925"/>
    <w:rsid w:val="00024C22"/>
    <w:rsid w:val="00024E1C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4E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3CF7"/>
    <w:rsid w:val="00033E57"/>
    <w:rsid w:val="00034153"/>
    <w:rsid w:val="00034970"/>
    <w:rsid w:val="00034B76"/>
    <w:rsid w:val="00034E5C"/>
    <w:rsid w:val="000350A1"/>
    <w:rsid w:val="00035370"/>
    <w:rsid w:val="000355F0"/>
    <w:rsid w:val="00035B88"/>
    <w:rsid w:val="00035FF2"/>
    <w:rsid w:val="000365F2"/>
    <w:rsid w:val="000367CE"/>
    <w:rsid w:val="00036E48"/>
    <w:rsid w:val="00036EA0"/>
    <w:rsid w:val="00037666"/>
    <w:rsid w:val="00037C58"/>
    <w:rsid w:val="00037DB2"/>
    <w:rsid w:val="00037DFB"/>
    <w:rsid w:val="00037F75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458"/>
    <w:rsid w:val="00043818"/>
    <w:rsid w:val="00043877"/>
    <w:rsid w:val="00043CAE"/>
    <w:rsid w:val="00043E9B"/>
    <w:rsid w:val="00043EC9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5D4"/>
    <w:rsid w:val="00055895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62D"/>
    <w:rsid w:val="000619F8"/>
    <w:rsid w:val="00061B7D"/>
    <w:rsid w:val="00061F4D"/>
    <w:rsid w:val="00061F54"/>
    <w:rsid w:val="00062101"/>
    <w:rsid w:val="00062356"/>
    <w:rsid w:val="00062ABE"/>
    <w:rsid w:val="0006309F"/>
    <w:rsid w:val="0006334C"/>
    <w:rsid w:val="000633FF"/>
    <w:rsid w:val="0006347F"/>
    <w:rsid w:val="000634E3"/>
    <w:rsid w:val="00063527"/>
    <w:rsid w:val="00063BB5"/>
    <w:rsid w:val="00063F83"/>
    <w:rsid w:val="00064001"/>
    <w:rsid w:val="000649D3"/>
    <w:rsid w:val="0006556C"/>
    <w:rsid w:val="00065A2A"/>
    <w:rsid w:val="00065D11"/>
    <w:rsid w:val="00065E70"/>
    <w:rsid w:val="00066165"/>
    <w:rsid w:val="000664CA"/>
    <w:rsid w:val="000668B8"/>
    <w:rsid w:val="00070281"/>
    <w:rsid w:val="00070976"/>
    <w:rsid w:val="000709CC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23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2933"/>
    <w:rsid w:val="0008302E"/>
    <w:rsid w:val="000835A6"/>
    <w:rsid w:val="00083A34"/>
    <w:rsid w:val="000844ED"/>
    <w:rsid w:val="0008458E"/>
    <w:rsid w:val="0008463A"/>
    <w:rsid w:val="00084954"/>
    <w:rsid w:val="00084CD4"/>
    <w:rsid w:val="000851D7"/>
    <w:rsid w:val="000852E5"/>
    <w:rsid w:val="0008547B"/>
    <w:rsid w:val="000857DA"/>
    <w:rsid w:val="0008596E"/>
    <w:rsid w:val="00085CFC"/>
    <w:rsid w:val="00085FCC"/>
    <w:rsid w:val="000862DB"/>
    <w:rsid w:val="00086595"/>
    <w:rsid w:val="0008674D"/>
    <w:rsid w:val="00086D36"/>
    <w:rsid w:val="00086DCE"/>
    <w:rsid w:val="00087033"/>
    <w:rsid w:val="0008705C"/>
    <w:rsid w:val="00087201"/>
    <w:rsid w:val="00087DFC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759"/>
    <w:rsid w:val="00091B2B"/>
    <w:rsid w:val="00091BCB"/>
    <w:rsid w:val="00091D03"/>
    <w:rsid w:val="00091F3A"/>
    <w:rsid w:val="00091F93"/>
    <w:rsid w:val="00092239"/>
    <w:rsid w:val="000930FF"/>
    <w:rsid w:val="000932BA"/>
    <w:rsid w:val="00093A48"/>
    <w:rsid w:val="000942F1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E68"/>
    <w:rsid w:val="00097F77"/>
    <w:rsid w:val="000A0D5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7B0"/>
    <w:rsid w:val="000A4BAD"/>
    <w:rsid w:val="000A4D57"/>
    <w:rsid w:val="000A4DB4"/>
    <w:rsid w:val="000A548C"/>
    <w:rsid w:val="000A57AD"/>
    <w:rsid w:val="000A5B6E"/>
    <w:rsid w:val="000A5E03"/>
    <w:rsid w:val="000A6652"/>
    <w:rsid w:val="000A66C4"/>
    <w:rsid w:val="000A69D3"/>
    <w:rsid w:val="000A6A04"/>
    <w:rsid w:val="000A724F"/>
    <w:rsid w:val="000A7410"/>
    <w:rsid w:val="000A7517"/>
    <w:rsid w:val="000A7783"/>
    <w:rsid w:val="000B03BD"/>
    <w:rsid w:val="000B0B5E"/>
    <w:rsid w:val="000B16D6"/>
    <w:rsid w:val="000B19DB"/>
    <w:rsid w:val="000B21D7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4F59"/>
    <w:rsid w:val="000B50BC"/>
    <w:rsid w:val="000B562F"/>
    <w:rsid w:val="000B572F"/>
    <w:rsid w:val="000B5B8F"/>
    <w:rsid w:val="000B644E"/>
    <w:rsid w:val="000B6A85"/>
    <w:rsid w:val="000B6CAB"/>
    <w:rsid w:val="000B6EE5"/>
    <w:rsid w:val="000B719C"/>
    <w:rsid w:val="000B7942"/>
    <w:rsid w:val="000B7B91"/>
    <w:rsid w:val="000B7D4F"/>
    <w:rsid w:val="000B7D77"/>
    <w:rsid w:val="000B7DFA"/>
    <w:rsid w:val="000C096F"/>
    <w:rsid w:val="000C097B"/>
    <w:rsid w:val="000C09E4"/>
    <w:rsid w:val="000C0DE9"/>
    <w:rsid w:val="000C1AA2"/>
    <w:rsid w:val="000C1EE9"/>
    <w:rsid w:val="000C2040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243"/>
    <w:rsid w:val="000D148B"/>
    <w:rsid w:val="000D16AC"/>
    <w:rsid w:val="000D1A67"/>
    <w:rsid w:val="000D211D"/>
    <w:rsid w:val="000D2722"/>
    <w:rsid w:val="000D2812"/>
    <w:rsid w:val="000D2FF6"/>
    <w:rsid w:val="000D33C2"/>
    <w:rsid w:val="000D3773"/>
    <w:rsid w:val="000D3815"/>
    <w:rsid w:val="000D3FBA"/>
    <w:rsid w:val="000D4363"/>
    <w:rsid w:val="000D43E5"/>
    <w:rsid w:val="000D4491"/>
    <w:rsid w:val="000D46A5"/>
    <w:rsid w:val="000D4ADD"/>
    <w:rsid w:val="000D5668"/>
    <w:rsid w:val="000D57B0"/>
    <w:rsid w:val="000D5A4A"/>
    <w:rsid w:val="000D5E01"/>
    <w:rsid w:val="000D60D6"/>
    <w:rsid w:val="000D668C"/>
    <w:rsid w:val="000D6769"/>
    <w:rsid w:val="000D6906"/>
    <w:rsid w:val="000D6B0A"/>
    <w:rsid w:val="000D6E5F"/>
    <w:rsid w:val="000D712D"/>
    <w:rsid w:val="000D72E4"/>
    <w:rsid w:val="000D7365"/>
    <w:rsid w:val="000D7519"/>
    <w:rsid w:val="000E0EB1"/>
    <w:rsid w:val="000E1349"/>
    <w:rsid w:val="000E1CAD"/>
    <w:rsid w:val="000E219E"/>
    <w:rsid w:val="000E21D3"/>
    <w:rsid w:val="000E237E"/>
    <w:rsid w:val="000E24B4"/>
    <w:rsid w:val="000E2A0B"/>
    <w:rsid w:val="000E310D"/>
    <w:rsid w:val="000E3139"/>
    <w:rsid w:val="000E3286"/>
    <w:rsid w:val="000E3288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6502"/>
    <w:rsid w:val="000E760D"/>
    <w:rsid w:val="000E7A9E"/>
    <w:rsid w:val="000F0070"/>
    <w:rsid w:val="000F0483"/>
    <w:rsid w:val="000F04D7"/>
    <w:rsid w:val="000F0C1D"/>
    <w:rsid w:val="000F1238"/>
    <w:rsid w:val="000F1368"/>
    <w:rsid w:val="000F1775"/>
    <w:rsid w:val="000F1C4B"/>
    <w:rsid w:val="000F1F71"/>
    <w:rsid w:val="000F1FC7"/>
    <w:rsid w:val="000F2101"/>
    <w:rsid w:val="000F2107"/>
    <w:rsid w:val="000F22D0"/>
    <w:rsid w:val="000F22D2"/>
    <w:rsid w:val="000F28A6"/>
    <w:rsid w:val="000F2F21"/>
    <w:rsid w:val="000F3346"/>
    <w:rsid w:val="000F3588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666"/>
    <w:rsid w:val="000F571A"/>
    <w:rsid w:val="000F576B"/>
    <w:rsid w:val="000F58A2"/>
    <w:rsid w:val="000F5D2C"/>
    <w:rsid w:val="000F60B9"/>
    <w:rsid w:val="000F61ED"/>
    <w:rsid w:val="000F67AF"/>
    <w:rsid w:val="000F6991"/>
    <w:rsid w:val="000F71E9"/>
    <w:rsid w:val="000F7428"/>
    <w:rsid w:val="000F7C9D"/>
    <w:rsid w:val="000F7DA6"/>
    <w:rsid w:val="001002A2"/>
    <w:rsid w:val="001004B8"/>
    <w:rsid w:val="001004F9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4CE8"/>
    <w:rsid w:val="001056D2"/>
    <w:rsid w:val="00105A5F"/>
    <w:rsid w:val="0010606D"/>
    <w:rsid w:val="00106084"/>
    <w:rsid w:val="00106678"/>
    <w:rsid w:val="00107816"/>
    <w:rsid w:val="00107AA1"/>
    <w:rsid w:val="00107B1C"/>
    <w:rsid w:val="001108D8"/>
    <w:rsid w:val="00110B94"/>
    <w:rsid w:val="0011110D"/>
    <w:rsid w:val="00111222"/>
    <w:rsid w:val="001114E1"/>
    <w:rsid w:val="0011182B"/>
    <w:rsid w:val="001121C7"/>
    <w:rsid w:val="001123A2"/>
    <w:rsid w:val="00112931"/>
    <w:rsid w:val="00112B8F"/>
    <w:rsid w:val="00113FD2"/>
    <w:rsid w:val="001141CC"/>
    <w:rsid w:val="001143AF"/>
    <w:rsid w:val="00114784"/>
    <w:rsid w:val="00114EE4"/>
    <w:rsid w:val="001151FF"/>
    <w:rsid w:val="00115A50"/>
    <w:rsid w:val="00116512"/>
    <w:rsid w:val="00116569"/>
    <w:rsid w:val="001165C3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39C"/>
    <w:rsid w:val="0012048E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678"/>
    <w:rsid w:val="0012585B"/>
    <w:rsid w:val="001258A0"/>
    <w:rsid w:val="001267A2"/>
    <w:rsid w:val="001269DB"/>
    <w:rsid w:val="001276F2"/>
    <w:rsid w:val="00127B20"/>
    <w:rsid w:val="00127B59"/>
    <w:rsid w:val="00127C62"/>
    <w:rsid w:val="001309B0"/>
    <w:rsid w:val="00130A4F"/>
    <w:rsid w:val="00130BC7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182"/>
    <w:rsid w:val="00135510"/>
    <w:rsid w:val="001357EF"/>
    <w:rsid w:val="00135E1A"/>
    <w:rsid w:val="0013608E"/>
    <w:rsid w:val="001365D7"/>
    <w:rsid w:val="00136927"/>
    <w:rsid w:val="00136B6A"/>
    <w:rsid w:val="00136DD2"/>
    <w:rsid w:val="00136EBE"/>
    <w:rsid w:val="00136F4F"/>
    <w:rsid w:val="00137919"/>
    <w:rsid w:val="00140012"/>
    <w:rsid w:val="00140CAA"/>
    <w:rsid w:val="00140E0D"/>
    <w:rsid w:val="00141191"/>
    <w:rsid w:val="001411FD"/>
    <w:rsid w:val="00141263"/>
    <w:rsid w:val="00141282"/>
    <w:rsid w:val="00141330"/>
    <w:rsid w:val="00141530"/>
    <w:rsid w:val="00141763"/>
    <w:rsid w:val="00142176"/>
    <w:rsid w:val="001423DD"/>
    <w:rsid w:val="00143254"/>
    <w:rsid w:val="0014377D"/>
    <w:rsid w:val="00143DE9"/>
    <w:rsid w:val="00143F16"/>
    <w:rsid w:val="001440DE"/>
    <w:rsid w:val="0014425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349"/>
    <w:rsid w:val="001615EF"/>
    <w:rsid w:val="00161F24"/>
    <w:rsid w:val="00162AFA"/>
    <w:rsid w:val="00162B8B"/>
    <w:rsid w:val="00162B94"/>
    <w:rsid w:val="00162D81"/>
    <w:rsid w:val="00162E11"/>
    <w:rsid w:val="00163AB1"/>
    <w:rsid w:val="00163B16"/>
    <w:rsid w:val="00163E75"/>
    <w:rsid w:val="00164215"/>
    <w:rsid w:val="001651BB"/>
    <w:rsid w:val="00165438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18AD"/>
    <w:rsid w:val="001724CD"/>
    <w:rsid w:val="0017286A"/>
    <w:rsid w:val="00172AD9"/>
    <w:rsid w:val="00172FAB"/>
    <w:rsid w:val="00172FD7"/>
    <w:rsid w:val="0017302C"/>
    <w:rsid w:val="00173342"/>
    <w:rsid w:val="001736C5"/>
    <w:rsid w:val="0017477F"/>
    <w:rsid w:val="00174956"/>
    <w:rsid w:val="00175345"/>
    <w:rsid w:val="001757BB"/>
    <w:rsid w:val="00175D29"/>
    <w:rsid w:val="00175F89"/>
    <w:rsid w:val="001760F4"/>
    <w:rsid w:val="00176381"/>
    <w:rsid w:val="00176392"/>
    <w:rsid w:val="001763BD"/>
    <w:rsid w:val="00176500"/>
    <w:rsid w:val="001765F5"/>
    <w:rsid w:val="00176750"/>
    <w:rsid w:val="00176E2C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61"/>
    <w:rsid w:val="00180CC5"/>
    <w:rsid w:val="00181950"/>
    <w:rsid w:val="00181AC2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117"/>
    <w:rsid w:val="00187508"/>
    <w:rsid w:val="00187957"/>
    <w:rsid w:val="00187D35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27B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04B"/>
    <w:rsid w:val="0019621D"/>
    <w:rsid w:val="001964B0"/>
    <w:rsid w:val="001968E7"/>
    <w:rsid w:val="00196B53"/>
    <w:rsid w:val="00196EDB"/>
    <w:rsid w:val="00197595"/>
    <w:rsid w:val="001976D1"/>
    <w:rsid w:val="00197753"/>
    <w:rsid w:val="00197917"/>
    <w:rsid w:val="00197A85"/>
    <w:rsid w:val="00197CED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6EB"/>
    <w:rsid w:val="001A2F52"/>
    <w:rsid w:val="001A321E"/>
    <w:rsid w:val="001A3D66"/>
    <w:rsid w:val="001A3DC2"/>
    <w:rsid w:val="001A3FC1"/>
    <w:rsid w:val="001A4046"/>
    <w:rsid w:val="001A40CF"/>
    <w:rsid w:val="001A4B6B"/>
    <w:rsid w:val="001A4D72"/>
    <w:rsid w:val="001A50A3"/>
    <w:rsid w:val="001A5163"/>
    <w:rsid w:val="001A5322"/>
    <w:rsid w:val="001A5917"/>
    <w:rsid w:val="001A59FA"/>
    <w:rsid w:val="001A5BA0"/>
    <w:rsid w:val="001A5C08"/>
    <w:rsid w:val="001A5C51"/>
    <w:rsid w:val="001A6231"/>
    <w:rsid w:val="001A6387"/>
    <w:rsid w:val="001A682E"/>
    <w:rsid w:val="001A6E18"/>
    <w:rsid w:val="001A7495"/>
    <w:rsid w:val="001A7F27"/>
    <w:rsid w:val="001B05A5"/>
    <w:rsid w:val="001B07CC"/>
    <w:rsid w:val="001B0872"/>
    <w:rsid w:val="001B0C7B"/>
    <w:rsid w:val="001B0E75"/>
    <w:rsid w:val="001B130E"/>
    <w:rsid w:val="001B13D8"/>
    <w:rsid w:val="001B164A"/>
    <w:rsid w:val="001B1CF1"/>
    <w:rsid w:val="001B1DF7"/>
    <w:rsid w:val="001B2AAF"/>
    <w:rsid w:val="001B2B6C"/>
    <w:rsid w:val="001B3309"/>
    <w:rsid w:val="001B3318"/>
    <w:rsid w:val="001B3EE6"/>
    <w:rsid w:val="001B46CB"/>
    <w:rsid w:val="001B4963"/>
    <w:rsid w:val="001B5D45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6E3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3F50"/>
    <w:rsid w:val="001C4076"/>
    <w:rsid w:val="001C44EC"/>
    <w:rsid w:val="001C451C"/>
    <w:rsid w:val="001C46FE"/>
    <w:rsid w:val="001C4F00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C7DB0"/>
    <w:rsid w:val="001D0243"/>
    <w:rsid w:val="001D07D4"/>
    <w:rsid w:val="001D0D34"/>
    <w:rsid w:val="001D1A23"/>
    <w:rsid w:val="001D1A78"/>
    <w:rsid w:val="001D1A83"/>
    <w:rsid w:val="001D24D0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0F1"/>
    <w:rsid w:val="001D5B8E"/>
    <w:rsid w:val="001D5BBB"/>
    <w:rsid w:val="001D6067"/>
    <w:rsid w:val="001D6489"/>
    <w:rsid w:val="001D7101"/>
    <w:rsid w:val="001D784B"/>
    <w:rsid w:val="001D793B"/>
    <w:rsid w:val="001D7997"/>
    <w:rsid w:val="001D7A4C"/>
    <w:rsid w:val="001E009A"/>
    <w:rsid w:val="001E032D"/>
    <w:rsid w:val="001E08B4"/>
    <w:rsid w:val="001E0B22"/>
    <w:rsid w:val="001E0F6D"/>
    <w:rsid w:val="001E12C3"/>
    <w:rsid w:val="001E12E2"/>
    <w:rsid w:val="001E1D9D"/>
    <w:rsid w:val="001E1F49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19"/>
    <w:rsid w:val="001E537E"/>
    <w:rsid w:val="001E5D54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E7EC4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28"/>
    <w:rsid w:val="001F1A3D"/>
    <w:rsid w:val="001F2256"/>
    <w:rsid w:val="001F2AD9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B1E"/>
    <w:rsid w:val="001F5C64"/>
    <w:rsid w:val="001F5F06"/>
    <w:rsid w:val="001F670F"/>
    <w:rsid w:val="001F7101"/>
    <w:rsid w:val="001F76D9"/>
    <w:rsid w:val="00200775"/>
    <w:rsid w:val="00200AB5"/>
    <w:rsid w:val="00200BB4"/>
    <w:rsid w:val="00201051"/>
    <w:rsid w:val="00201341"/>
    <w:rsid w:val="0020143F"/>
    <w:rsid w:val="00201958"/>
    <w:rsid w:val="00201B84"/>
    <w:rsid w:val="00201E56"/>
    <w:rsid w:val="0020252B"/>
    <w:rsid w:val="00202A08"/>
    <w:rsid w:val="002032AD"/>
    <w:rsid w:val="00203B89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52FA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714"/>
    <w:rsid w:val="00221AED"/>
    <w:rsid w:val="00221B0B"/>
    <w:rsid w:val="0022249E"/>
    <w:rsid w:val="002227F1"/>
    <w:rsid w:val="00222FC0"/>
    <w:rsid w:val="0022304C"/>
    <w:rsid w:val="00223605"/>
    <w:rsid w:val="0022366E"/>
    <w:rsid w:val="00223A81"/>
    <w:rsid w:val="00223ED1"/>
    <w:rsid w:val="002240D4"/>
    <w:rsid w:val="0022484C"/>
    <w:rsid w:val="00224AE1"/>
    <w:rsid w:val="00224B7C"/>
    <w:rsid w:val="00224BD9"/>
    <w:rsid w:val="002257BE"/>
    <w:rsid w:val="00225A34"/>
    <w:rsid w:val="002261CF"/>
    <w:rsid w:val="002269C7"/>
    <w:rsid w:val="00226A57"/>
    <w:rsid w:val="00226FFF"/>
    <w:rsid w:val="00227589"/>
    <w:rsid w:val="0022775D"/>
    <w:rsid w:val="00227915"/>
    <w:rsid w:val="0023001B"/>
    <w:rsid w:val="0023061E"/>
    <w:rsid w:val="00230B56"/>
    <w:rsid w:val="00231131"/>
    <w:rsid w:val="00231CAF"/>
    <w:rsid w:val="0023334B"/>
    <w:rsid w:val="0023344B"/>
    <w:rsid w:val="00233581"/>
    <w:rsid w:val="00233D2D"/>
    <w:rsid w:val="002341CC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16E"/>
    <w:rsid w:val="002422B3"/>
    <w:rsid w:val="002424AB"/>
    <w:rsid w:val="00242501"/>
    <w:rsid w:val="00242572"/>
    <w:rsid w:val="00242619"/>
    <w:rsid w:val="002429E7"/>
    <w:rsid w:val="00242B79"/>
    <w:rsid w:val="002433E0"/>
    <w:rsid w:val="002434AF"/>
    <w:rsid w:val="00243903"/>
    <w:rsid w:val="00243A63"/>
    <w:rsid w:val="00244741"/>
    <w:rsid w:val="00244868"/>
    <w:rsid w:val="00244A95"/>
    <w:rsid w:val="00244B08"/>
    <w:rsid w:val="00245120"/>
    <w:rsid w:val="00245247"/>
    <w:rsid w:val="00245341"/>
    <w:rsid w:val="002456DC"/>
    <w:rsid w:val="002460F3"/>
    <w:rsid w:val="00246339"/>
    <w:rsid w:val="0024666E"/>
    <w:rsid w:val="00246ACE"/>
    <w:rsid w:val="00246E11"/>
    <w:rsid w:val="002505EE"/>
    <w:rsid w:val="00250E69"/>
    <w:rsid w:val="00250F03"/>
    <w:rsid w:val="00251159"/>
    <w:rsid w:val="0025215D"/>
    <w:rsid w:val="002521F2"/>
    <w:rsid w:val="0025230F"/>
    <w:rsid w:val="00252473"/>
    <w:rsid w:val="00252926"/>
    <w:rsid w:val="002529F5"/>
    <w:rsid w:val="00252C12"/>
    <w:rsid w:val="00252EE7"/>
    <w:rsid w:val="00252F3D"/>
    <w:rsid w:val="00253087"/>
    <w:rsid w:val="002533EC"/>
    <w:rsid w:val="002540CB"/>
    <w:rsid w:val="0025456B"/>
    <w:rsid w:val="0025462E"/>
    <w:rsid w:val="002547CC"/>
    <w:rsid w:val="00254862"/>
    <w:rsid w:val="00254D64"/>
    <w:rsid w:val="00254F5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A46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8E8"/>
    <w:rsid w:val="00264910"/>
    <w:rsid w:val="00265217"/>
    <w:rsid w:val="00265337"/>
    <w:rsid w:val="0026553A"/>
    <w:rsid w:val="0026563A"/>
    <w:rsid w:val="00265708"/>
    <w:rsid w:val="0026597B"/>
    <w:rsid w:val="002659D0"/>
    <w:rsid w:val="00265A7E"/>
    <w:rsid w:val="00265FA8"/>
    <w:rsid w:val="002666BE"/>
    <w:rsid w:val="002666FF"/>
    <w:rsid w:val="002669E6"/>
    <w:rsid w:val="00266D70"/>
    <w:rsid w:val="002670FE"/>
    <w:rsid w:val="00267266"/>
    <w:rsid w:val="00267C0C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400"/>
    <w:rsid w:val="0028066C"/>
    <w:rsid w:val="00280D29"/>
    <w:rsid w:val="00281501"/>
    <w:rsid w:val="00281749"/>
    <w:rsid w:val="002817DA"/>
    <w:rsid w:val="00281C4B"/>
    <w:rsid w:val="00282225"/>
    <w:rsid w:val="0028287F"/>
    <w:rsid w:val="00282A21"/>
    <w:rsid w:val="00282D0C"/>
    <w:rsid w:val="00282EB5"/>
    <w:rsid w:val="00283184"/>
    <w:rsid w:val="00283857"/>
    <w:rsid w:val="00284A24"/>
    <w:rsid w:val="00284AA2"/>
    <w:rsid w:val="00284E19"/>
    <w:rsid w:val="002856B3"/>
    <w:rsid w:val="002859E8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9FF"/>
    <w:rsid w:val="00291AFF"/>
    <w:rsid w:val="00291DB6"/>
    <w:rsid w:val="0029262D"/>
    <w:rsid w:val="0029268C"/>
    <w:rsid w:val="002926E1"/>
    <w:rsid w:val="00292E3A"/>
    <w:rsid w:val="002942CF"/>
    <w:rsid w:val="0029440E"/>
    <w:rsid w:val="002945BB"/>
    <w:rsid w:val="00294FB8"/>
    <w:rsid w:val="002950FA"/>
    <w:rsid w:val="0029517D"/>
    <w:rsid w:val="00295BF6"/>
    <w:rsid w:val="002963D6"/>
    <w:rsid w:val="00296468"/>
    <w:rsid w:val="00296DC0"/>
    <w:rsid w:val="00297112"/>
    <w:rsid w:val="002975B8"/>
    <w:rsid w:val="002975EB"/>
    <w:rsid w:val="00297EE6"/>
    <w:rsid w:val="002A0263"/>
    <w:rsid w:val="002A02BB"/>
    <w:rsid w:val="002A05D4"/>
    <w:rsid w:val="002A0D30"/>
    <w:rsid w:val="002A0F27"/>
    <w:rsid w:val="002A119D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4C85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A7F65"/>
    <w:rsid w:val="002B0059"/>
    <w:rsid w:val="002B02F3"/>
    <w:rsid w:val="002B04E2"/>
    <w:rsid w:val="002B09D0"/>
    <w:rsid w:val="002B0B69"/>
    <w:rsid w:val="002B0C99"/>
    <w:rsid w:val="002B0FD7"/>
    <w:rsid w:val="002B156E"/>
    <w:rsid w:val="002B1606"/>
    <w:rsid w:val="002B1DBC"/>
    <w:rsid w:val="002B1E82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9B"/>
    <w:rsid w:val="002B54A6"/>
    <w:rsid w:val="002B573A"/>
    <w:rsid w:val="002B57BD"/>
    <w:rsid w:val="002B58C9"/>
    <w:rsid w:val="002B5CAB"/>
    <w:rsid w:val="002B6132"/>
    <w:rsid w:val="002B6415"/>
    <w:rsid w:val="002B731B"/>
    <w:rsid w:val="002B7E29"/>
    <w:rsid w:val="002C02AF"/>
    <w:rsid w:val="002C084B"/>
    <w:rsid w:val="002C09C4"/>
    <w:rsid w:val="002C0E25"/>
    <w:rsid w:val="002C1315"/>
    <w:rsid w:val="002C165D"/>
    <w:rsid w:val="002C17C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4FE8"/>
    <w:rsid w:val="002C5E39"/>
    <w:rsid w:val="002C64EA"/>
    <w:rsid w:val="002C695F"/>
    <w:rsid w:val="002C69AF"/>
    <w:rsid w:val="002C6AB6"/>
    <w:rsid w:val="002C6D5F"/>
    <w:rsid w:val="002C6EED"/>
    <w:rsid w:val="002C7080"/>
    <w:rsid w:val="002D0B28"/>
    <w:rsid w:val="002D136D"/>
    <w:rsid w:val="002D1827"/>
    <w:rsid w:val="002D1E67"/>
    <w:rsid w:val="002D2611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DDC"/>
    <w:rsid w:val="002D6E38"/>
    <w:rsid w:val="002D7CE8"/>
    <w:rsid w:val="002E024A"/>
    <w:rsid w:val="002E0732"/>
    <w:rsid w:val="002E0764"/>
    <w:rsid w:val="002E086C"/>
    <w:rsid w:val="002E08D5"/>
    <w:rsid w:val="002E10C6"/>
    <w:rsid w:val="002E10D7"/>
    <w:rsid w:val="002E1246"/>
    <w:rsid w:val="002E16F2"/>
    <w:rsid w:val="002E1ED3"/>
    <w:rsid w:val="002E1F81"/>
    <w:rsid w:val="002E221D"/>
    <w:rsid w:val="002E2563"/>
    <w:rsid w:val="002E282B"/>
    <w:rsid w:val="002E2DAB"/>
    <w:rsid w:val="002E30E4"/>
    <w:rsid w:val="002E316C"/>
    <w:rsid w:val="002E335E"/>
    <w:rsid w:val="002E3E0F"/>
    <w:rsid w:val="002E40B7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ECB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003"/>
    <w:rsid w:val="002F785B"/>
    <w:rsid w:val="002F7EA6"/>
    <w:rsid w:val="003002DD"/>
    <w:rsid w:val="00300424"/>
    <w:rsid w:val="0030059A"/>
    <w:rsid w:val="00300AFA"/>
    <w:rsid w:val="003010B5"/>
    <w:rsid w:val="003010CE"/>
    <w:rsid w:val="003012F8"/>
    <w:rsid w:val="0030153A"/>
    <w:rsid w:val="00301553"/>
    <w:rsid w:val="00301644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7FB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1F68"/>
    <w:rsid w:val="003129EF"/>
    <w:rsid w:val="0031316C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B52"/>
    <w:rsid w:val="00320C1F"/>
    <w:rsid w:val="00320C90"/>
    <w:rsid w:val="00320D39"/>
    <w:rsid w:val="00320E9E"/>
    <w:rsid w:val="00320F6C"/>
    <w:rsid w:val="003218F0"/>
    <w:rsid w:val="00321D00"/>
    <w:rsid w:val="00321EF3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66"/>
    <w:rsid w:val="003240E5"/>
    <w:rsid w:val="00324A5A"/>
    <w:rsid w:val="00324BAD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0663"/>
    <w:rsid w:val="00331087"/>
    <w:rsid w:val="00331719"/>
    <w:rsid w:val="0033177C"/>
    <w:rsid w:val="00331963"/>
    <w:rsid w:val="00331B00"/>
    <w:rsid w:val="00331ED8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0AD"/>
    <w:rsid w:val="00337685"/>
    <w:rsid w:val="00337FC5"/>
    <w:rsid w:val="003401FA"/>
    <w:rsid w:val="0034041D"/>
    <w:rsid w:val="003409CB"/>
    <w:rsid w:val="00340DF5"/>
    <w:rsid w:val="00341001"/>
    <w:rsid w:val="0034195A"/>
    <w:rsid w:val="00341B11"/>
    <w:rsid w:val="00341CE8"/>
    <w:rsid w:val="00341E4A"/>
    <w:rsid w:val="00341EA9"/>
    <w:rsid w:val="0034259C"/>
    <w:rsid w:val="003432F3"/>
    <w:rsid w:val="00343321"/>
    <w:rsid w:val="003436E6"/>
    <w:rsid w:val="00343709"/>
    <w:rsid w:val="0034382A"/>
    <w:rsid w:val="00343D24"/>
    <w:rsid w:val="00343E55"/>
    <w:rsid w:val="00343E9A"/>
    <w:rsid w:val="00344065"/>
    <w:rsid w:val="00344EB2"/>
    <w:rsid w:val="00345294"/>
    <w:rsid w:val="003453F2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39A"/>
    <w:rsid w:val="00350ACC"/>
    <w:rsid w:val="00350B6F"/>
    <w:rsid w:val="00350E2F"/>
    <w:rsid w:val="003510A5"/>
    <w:rsid w:val="003525C3"/>
    <w:rsid w:val="00352E5E"/>
    <w:rsid w:val="00353159"/>
    <w:rsid w:val="0035332A"/>
    <w:rsid w:val="0035394A"/>
    <w:rsid w:val="00353AC7"/>
    <w:rsid w:val="00353C56"/>
    <w:rsid w:val="00353D5F"/>
    <w:rsid w:val="003544D0"/>
    <w:rsid w:val="003545B4"/>
    <w:rsid w:val="003545EB"/>
    <w:rsid w:val="003547F0"/>
    <w:rsid w:val="003547F5"/>
    <w:rsid w:val="00354B09"/>
    <w:rsid w:val="00354B84"/>
    <w:rsid w:val="00354BC1"/>
    <w:rsid w:val="003550F8"/>
    <w:rsid w:val="003556C2"/>
    <w:rsid w:val="00355D66"/>
    <w:rsid w:val="00356064"/>
    <w:rsid w:val="00356659"/>
    <w:rsid w:val="003566BD"/>
    <w:rsid w:val="00356732"/>
    <w:rsid w:val="00356DF8"/>
    <w:rsid w:val="003570E6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08E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9E"/>
    <w:rsid w:val="003658E8"/>
    <w:rsid w:val="00365C89"/>
    <w:rsid w:val="00366312"/>
    <w:rsid w:val="003669AB"/>
    <w:rsid w:val="00366FAA"/>
    <w:rsid w:val="003675DD"/>
    <w:rsid w:val="00367643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2BF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1F0"/>
    <w:rsid w:val="003737E0"/>
    <w:rsid w:val="00373ABB"/>
    <w:rsid w:val="00374E00"/>
    <w:rsid w:val="003754E9"/>
    <w:rsid w:val="0037555F"/>
    <w:rsid w:val="003755D3"/>
    <w:rsid w:val="00375714"/>
    <w:rsid w:val="0037593C"/>
    <w:rsid w:val="00375A6D"/>
    <w:rsid w:val="00375BBC"/>
    <w:rsid w:val="00375CD8"/>
    <w:rsid w:val="00375F80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781"/>
    <w:rsid w:val="00387966"/>
    <w:rsid w:val="00387B49"/>
    <w:rsid w:val="0039001B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6E"/>
    <w:rsid w:val="003938E6"/>
    <w:rsid w:val="00393A4B"/>
    <w:rsid w:val="00393B2A"/>
    <w:rsid w:val="0039402D"/>
    <w:rsid w:val="003940F4"/>
    <w:rsid w:val="003944E6"/>
    <w:rsid w:val="003946FE"/>
    <w:rsid w:val="00394C19"/>
    <w:rsid w:val="00395145"/>
    <w:rsid w:val="00395F90"/>
    <w:rsid w:val="00395FA2"/>
    <w:rsid w:val="00396183"/>
    <w:rsid w:val="00396CF0"/>
    <w:rsid w:val="00396DBF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1EC1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DAC"/>
    <w:rsid w:val="003A6F9E"/>
    <w:rsid w:val="003A7279"/>
    <w:rsid w:val="003A7C7E"/>
    <w:rsid w:val="003A7E93"/>
    <w:rsid w:val="003B00CC"/>
    <w:rsid w:val="003B0233"/>
    <w:rsid w:val="003B0BA9"/>
    <w:rsid w:val="003B0D95"/>
    <w:rsid w:val="003B0F04"/>
    <w:rsid w:val="003B18B1"/>
    <w:rsid w:val="003B2038"/>
    <w:rsid w:val="003B26C7"/>
    <w:rsid w:val="003B2AF4"/>
    <w:rsid w:val="003B316F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0B8E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A18"/>
    <w:rsid w:val="003C3DC1"/>
    <w:rsid w:val="003C41AA"/>
    <w:rsid w:val="003C4246"/>
    <w:rsid w:val="003C42F1"/>
    <w:rsid w:val="003C47D4"/>
    <w:rsid w:val="003C48A9"/>
    <w:rsid w:val="003C4CB8"/>
    <w:rsid w:val="003C4DE0"/>
    <w:rsid w:val="003C5153"/>
    <w:rsid w:val="003C53F4"/>
    <w:rsid w:val="003C58A4"/>
    <w:rsid w:val="003C5DF2"/>
    <w:rsid w:val="003C615D"/>
    <w:rsid w:val="003C62C1"/>
    <w:rsid w:val="003C6654"/>
    <w:rsid w:val="003C682D"/>
    <w:rsid w:val="003C699C"/>
    <w:rsid w:val="003C6ABF"/>
    <w:rsid w:val="003C6E76"/>
    <w:rsid w:val="003C740A"/>
    <w:rsid w:val="003C74ED"/>
    <w:rsid w:val="003D01AF"/>
    <w:rsid w:val="003D03FC"/>
    <w:rsid w:val="003D0742"/>
    <w:rsid w:val="003D095E"/>
    <w:rsid w:val="003D0C92"/>
    <w:rsid w:val="003D1729"/>
    <w:rsid w:val="003D1858"/>
    <w:rsid w:val="003D18F7"/>
    <w:rsid w:val="003D3065"/>
    <w:rsid w:val="003D3FF8"/>
    <w:rsid w:val="003D4460"/>
    <w:rsid w:val="003D46F6"/>
    <w:rsid w:val="003D4771"/>
    <w:rsid w:val="003D47E8"/>
    <w:rsid w:val="003D4C60"/>
    <w:rsid w:val="003D4C6A"/>
    <w:rsid w:val="003D4CF8"/>
    <w:rsid w:val="003D5C81"/>
    <w:rsid w:val="003D6041"/>
    <w:rsid w:val="003D6380"/>
    <w:rsid w:val="003D6948"/>
    <w:rsid w:val="003D6B60"/>
    <w:rsid w:val="003D799A"/>
    <w:rsid w:val="003D79C0"/>
    <w:rsid w:val="003D7B16"/>
    <w:rsid w:val="003D7F69"/>
    <w:rsid w:val="003E02B7"/>
    <w:rsid w:val="003E04F0"/>
    <w:rsid w:val="003E06FF"/>
    <w:rsid w:val="003E0DF8"/>
    <w:rsid w:val="003E0F72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2F8"/>
    <w:rsid w:val="003E447B"/>
    <w:rsid w:val="003E4532"/>
    <w:rsid w:val="003E48B0"/>
    <w:rsid w:val="003E497F"/>
    <w:rsid w:val="003E4A70"/>
    <w:rsid w:val="003E4D14"/>
    <w:rsid w:val="003E4E02"/>
    <w:rsid w:val="003E4E38"/>
    <w:rsid w:val="003E4F62"/>
    <w:rsid w:val="003E4F97"/>
    <w:rsid w:val="003E5070"/>
    <w:rsid w:val="003E52B7"/>
    <w:rsid w:val="003E6656"/>
    <w:rsid w:val="003E6EF4"/>
    <w:rsid w:val="003E6F7D"/>
    <w:rsid w:val="003E7BE1"/>
    <w:rsid w:val="003F032E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6A21"/>
    <w:rsid w:val="003F7022"/>
    <w:rsid w:val="003F73B6"/>
    <w:rsid w:val="003F7DC5"/>
    <w:rsid w:val="003F7DF3"/>
    <w:rsid w:val="00400975"/>
    <w:rsid w:val="00400E7B"/>
    <w:rsid w:val="00401145"/>
    <w:rsid w:val="0040191E"/>
    <w:rsid w:val="00401C8C"/>
    <w:rsid w:val="00401FE1"/>
    <w:rsid w:val="00402B05"/>
    <w:rsid w:val="004038B8"/>
    <w:rsid w:val="004041EC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4302"/>
    <w:rsid w:val="00415363"/>
    <w:rsid w:val="00415386"/>
    <w:rsid w:val="0041555E"/>
    <w:rsid w:val="00415BAC"/>
    <w:rsid w:val="00415C3A"/>
    <w:rsid w:val="004163C3"/>
    <w:rsid w:val="0041650B"/>
    <w:rsid w:val="00416588"/>
    <w:rsid w:val="00416A0F"/>
    <w:rsid w:val="00417418"/>
    <w:rsid w:val="00417949"/>
    <w:rsid w:val="00417B7F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6B6"/>
    <w:rsid w:val="004229B4"/>
    <w:rsid w:val="00422D80"/>
    <w:rsid w:val="00423434"/>
    <w:rsid w:val="0042385B"/>
    <w:rsid w:val="00423985"/>
    <w:rsid w:val="00423EAF"/>
    <w:rsid w:val="00423EDB"/>
    <w:rsid w:val="00424BAA"/>
    <w:rsid w:val="00424D0A"/>
    <w:rsid w:val="00424EEA"/>
    <w:rsid w:val="00424EEC"/>
    <w:rsid w:val="00425047"/>
    <w:rsid w:val="0042510E"/>
    <w:rsid w:val="00425728"/>
    <w:rsid w:val="00425D7A"/>
    <w:rsid w:val="0042614C"/>
    <w:rsid w:val="00426847"/>
    <w:rsid w:val="004269C2"/>
    <w:rsid w:val="00427174"/>
    <w:rsid w:val="00427350"/>
    <w:rsid w:val="00427352"/>
    <w:rsid w:val="00427663"/>
    <w:rsid w:val="0042784A"/>
    <w:rsid w:val="00427BDD"/>
    <w:rsid w:val="004305E9"/>
    <w:rsid w:val="00430F42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B41"/>
    <w:rsid w:val="00435CC1"/>
    <w:rsid w:val="00435EB7"/>
    <w:rsid w:val="00435FBE"/>
    <w:rsid w:val="00436080"/>
    <w:rsid w:val="00436338"/>
    <w:rsid w:val="004367C0"/>
    <w:rsid w:val="004368D1"/>
    <w:rsid w:val="00436A49"/>
    <w:rsid w:val="004378D7"/>
    <w:rsid w:val="00437A3B"/>
    <w:rsid w:val="00437A5B"/>
    <w:rsid w:val="00437B27"/>
    <w:rsid w:val="00437DBF"/>
    <w:rsid w:val="0044003D"/>
    <w:rsid w:val="004402D6"/>
    <w:rsid w:val="004407A6"/>
    <w:rsid w:val="004412D6"/>
    <w:rsid w:val="00441BF3"/>
    <w:rsid w:val="004420D8"/>
    <w:rsid w:val="0044223F"/>
    <w:rsid w:val="004422CF"/>
    <w:rsid w:val="0044233E"/>
    <w:rsid w:val="00442534"/>
    <w:rsid w:val="0044274A"/>
    <w:rsid w:val="00442D4F"/>
    <w:rsid w:val="004436F5"/>
    <w:rsid w:val="00443CE3"/>
    <w:rsid w:val="0044415F"/>
    <w:rsid w:val="0044492F"/>
    <w:rsid w:val="004449BE"/>
    <w:rsid w:val="00444CB9"/>
    <w:rsid w:val="004456E0"/>
    <w:rsid w:val="00445C9D"/>
    <w:rsid w:val="00446131"/>
    <w:rsid w:val="004461D3"/>
    <w:rsid w:val="0044672A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7CA"/>
    <w:rsid w:val="00452956"/>
    <w:rsid w:val="00452F36"/>
    <w:rsid w:val="00453127"/>
    <w:rsid w:val="0045370D"/>
    <w:rsid w:val="00453B70"/>
    <w:rsid w:val="0045452A"/>
    <w:rsid w:val="00454714"/>
    <w:rsid w:val="00454EA9"/>
    <w:rsid w:val="004550E1"/>
    <w:rsid w:val="004552DD"/>
    <w:rsid w:val="00455756"/>
    <w:rsid w:val="00455BEA"/>
    <w:rsid w:val="00455C53"/>
    <w:rsid w:val="00455DA4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143"/>
    <w:rsid w:val="0046234D"/>
    <w:rsid w:val="00462A36"/>
    <w:rsid w:val="00462B90"/>
    <w:rsid w:val="00462BF8"/>
    <w:rsid w:val="00462D41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67B45"/>
    <w:rsid w:val="00470479"/>
    <w:rsid w:val="00470543"/>
    <w:rsid w:val="00470B74"/>
    <w:rsid w:val="0047141E"/>
    <w:rsid w:val="0047241C"/>
    <w:rsid w:val="0047283A"/>
    <w:rsid w:val="00472D42"/>
    <w:rsid w:val="00472EB9"/>
    <w:rsid w:val="00473225"/>
    <w:rsid w:val="00473638"/>
    <w:rsid w:val="004736F3"/>
    <w:rsid w:val="004737B2"/>
    <w:rsid w:val="0047382C"/>
    <w:rsid w:val="00473932"/>
    <w:rsid w:val="00473A6B"/>
    <w:rsid w:val="00473EF8"/>
    <w:rsid w:val="00474276"/>
    <w:rsid w:val="0047554B"/>
    <w:rsid w:val="004756EF"/>
    <w:rsid w:val="0047574B"/>
    <w:rsid w:val="00475F28"/>
    <w:rsid w:val="004761C2"/>
    <w:rsid w:val="004768A5"/>
    <w:rsid w:val="00476A88"/>
    <w:rsid w:val="00477160"/>
    <w:rsid w:val="004771C1"/>
    <w:rsid w:val="00477350"/>
    <w:rsid w:val="00477372"/>
    <w:rsid w:val="00477A74"/>
    <w:rsid w:val="00480616"/>
    <w:rsid w:val="00480A02"/>
    <w:rsid w:val="00480E71"/>
    <w:rsid w:val="00480FFE"/>
    <w:rsid w:val="0048114C"/>
    <w:rsid w:val="00481210"/>
    <w:rsid w:val="00481B18"/>
    <w:rsid w:val="00481E58"/>
    <w:rsid w:val="004822CB"/>
    <w:rsid w:val="004827C4"/>
    <w:rsid w:val="004829FD"/>
    <w:rsid w:val="00482EE0"/>
    <w:rsid w:val="00483711"/>
    <w:rsid w:val="00483A35"/>
    <w:rsid w:val="00483DF1"/>
    <w:rsid w:val="00483EA6"/>
    <w:rsid w:val="004844B4"/>
    <w:rsid w:val="00484737"/>
    <w:rsid w:val="00484FE2"/>
    <w:rsid w:val="0048505D"/>
    <w:rsid w:val="004855A4"/>
    <w:rsid w:val="00485657"/>
    <w:rsid w:val="00485878"/>
    <w:rsid w:val="00485879"/>
    <w:rsid w:val="004860BE"/>
    <w:rsid w:val="0048619C"/>
    <w:rsid w:val="00486D79"/>
    <w:rsid w:val="004878AE"/>
    <w:rsid w:val="00487D47"/>
    <w:rsid w:val="0049005C"/>
    <w:rsid w:val="00490120"/>
    <w:rsid w:val="00490642"/>
    <w:rsid w:val="004907FA"/>
    <w:rsid w:val="00490AE3"/>
    <w:rsid w:val="00490D51"/>
    <w:rsid w:val="00490D56"/>
    <w:rsid w:val="00491A4D"/>
    <w:rsid w:val="00491D38"/>
    <w:rsid w:val="0049275A"/>
    <w:rsid w:val="0049288F"/>
    <w:rsid w:val="00492BA1"/>
    <w:rsid w:val="00492E02"/>
    <w:rsid w:val="004930D4"/>
    <w:rsid w:val="00493371"/>
    <w:rsid w:val="00493450"/>
    <w:rsid w:val="00493603"/>
    <w:rsid w:val="004937B2"/>
    <w:rsid w:val="004938B0"/>
    <w:rsid w:val="00493E01"/>
    <w:rsid w:val="00493EB1"/>
    <w:rsid w:val="00494712"/>
    <w:rsid w:val="00494BB3"/>
    <w:rsid w:val="00494C28"/>
    <w:rsid w:val="00494CE6"/>
    <w:rsid w:val="004951A8"/>
    <w:rsid w:val="0049522A"/>
    <w:rsid w:val="00495279"/>
    <w:rsid w:val="00495707"/>
    <w:rsid w:val="00495E1F"/>
    <w:rsid w:val="00495E33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4A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3A3D"/>
    <w:rsid w:val="004A41EC"/>
    <w:rsid w:val="004A441B"/>
    <w:rsid w:val="004A4D1D"/>
    <w:rsid w:val="004A575E"/>
    <w:rsid w:val="004A5CA3"/>
    <w:rsid w:val="004A5D56"/>
    <w:rsid w:val="004A61E7"/>
    <w:rsid w:val="004A63E7"/>
    <w:rsid w:val="004A6773"/>
    <w:rsid w:val="004A6D14"/>
    <w:rsid w:val="004A6DD7"/>
    <w:rsid w:val="004A755F"/>
    <w:rsid w:val="004A763F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491"/>
    <w:rsid w:val="004B25C9"/>
    <w:rsid w:val="004B2A51"/>
    <w:rsid w:val="004B2E05"/>
    <w:rsid w:val="004B3601"/>
    <w:rsid w:val="004B45DD"/>
    <w:rsid w:val="004B4974"/>
    <w:rsid w:val="004B4D93"/>
    <w:rsid w:val="004B4E96"/>
    <w:rsid w:val="004B513D"/>
    <w:rsid w:val="004B546B"/>
    <w:rsid w:val="004B5666"/>
    <w:rsid w:val="004B57DC"/>
    <w:rsid w:val="004B6250"/>
    <w:rsid w:val="004B6289"/>
    <w:rsid w:val="004B62DE"/>
    <w:rsid w:val="004B66D2"/>
    <w:rsid w:val="004B6954"/>
    <w:rsid w:val="004B6AD1"/>
    <w:rsid w:val="004B6B06"/>
    <w:rsid w:val="004B70EA"/>
    <w:rsid w:val="004B753D"/>
    <w:rsid w:val="004B7574"/>
    <w:rsid w:val="004B7B13"/>
    <w:rsid w:val="004B7E91"/>
    <w:rsid w:val="004C0182"/>
    <w:rsid w:val="004C041F"/>
    <w:rsid w:val="004C0B0C"/>
    <w:rsid w:val="004C0B85"/>
    <w:rsid w:val="004C0D48"/>
    <w:rsid w:val="004C0D7C"/>
    <w:rsid w:val="004C113F"/>
    <w:rsid w:val="004C11C9"/>
    <w:rsid w:val="004C14BD"/>
    <w:rsid w:val="004C183D"/>
    <w:rsid w:val="004C195D"/>
    <w:rsid w:val="004C1E39"/>
    <w:rsid w:val="004C27AA"/>
    <w:rsid w:val="004C28CE"/>
    <w:rsid w:val="004C2CC8"/>
    <w:rsid w:val="004C2E25"/>
    <w:rsid w:val="004C4416"/>
    <w:rsid w:val="004C4808"/>
    <w:rsid w:val="004C49D6"/>
    <w:rsid w:val="004C5299"/>
    <w:rsid w:val="004C5A93"/>
    <w:rsid w:val="004C5BEB"/>
    <w:rsid w:val="004C5D18"/>
    <w:rsid w:val="004C5EBE"/>
    <w:rsid w:val="004C6369"/>
    <w:rsid w:val="004C6371"/>
    <w:rsid w:val="004C6556"/>
    <w:rsid w:val="004C65B3"/>
    <w:rsid w:val="004C6EA9"/>
    <w:rsid w:val="004C7287"/>
    <w:rsid w:val="004C767A"/>
    <w:rsid w:val="004C7777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3441"/>
    <w:rsid w:val="004D3A98"/>
    <w:rsid w:val="004D4BAD"/>
    <w:rsid w:val="004D56FC"/>
    <w:rsid w:val="004D6C2B"/>
    <w:rsid w:val="004D763D"/>
    <w:rsid w:val="004D78EF"/>
    <w:rsid w:val="004D7E22"/>
    <w:rsid w:val="004E008D"/>
    <w:rsid w:val="004E0648"/>
    <w:rsid w:val="004E070A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4E4F"/>
    <w:rsid w:val="004E58E0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B15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52C0"/>
    <w:rsid w:val="00506016"/>
    <w:rsid w:val="00506546"/>
    <w:rsid w:val="005067C7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6E1"/>
    <w:rsid w:val="00513719"/>
    <w:rsid w:val="005137A9"/>
    <w:rsid w:val="005137EE"/>
    <w:rsid w:val="00513FE6"/>
    <w:rsid w:val="0051488C"/>
    <w:rsid w:val="00514AC1"/>
    <w:rsid w:val="00514B2F"/>
    <w:rsid w:val="005155D8"/>
    <w:rsid w:val="0051565B"/>
    <w:rsid w:val="00515BA9"/>
    <w:rsid w:val="00516224"/>
    <w:rsid w:val="00516507"/>
    <w:rsid w:val="00516C3F"/>
    <w:rsid w:val="00517531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82E"/>
    <w:rsid w:val="00523C1E"/>
    <w:rsid w:val="00524329"/>
    <w:rsid w:val="0052485E"/>
    <w:rsid w:val="005248DD"/>
    <w:rsid w:val="00524A32"/>
    <w:rsid w:val="00524EA4"/>
    <w:rsid w:val="00525223"/>
    <w:rsid w:val="005255F3"/>
    <w:rsid w:val="00525BE1"/>
    <w:rsid w:val="00525CA4"/>
    <w:rsid w:val="00525D75"/>
    <w:rsid w:val="00526348"/>
    <w:rsid w:val="00526408"/>
    <w:rsid w:val="0052686F"/>
    <w:rsid w:val="00526BF1"/>
    <w:rsid w:val="00527273"/>
    <w:rsid w:val="005300A9"/>
    <w:rsid w:val="0053049D"/>
    <w:rsid w:val="005309D7"/>
    <w:rsid w:val="00530A3E"/>
    <w:rsid w:val="00530A41"/>
    <w:rsid w:val="0053144C"/>
    <w:rsid w:val="005315B9"/>
    <w:rsid w:val="00531B3A"/>
    <w:rsid w:val="00531FA7"/>
    <w:rsid w:val="0053257F"/>
    <w:rsid w:val="00532629"/>
    <w:rsid w:val="00532F96"/>
    <w:rsid w:val="00533A9D"/>
    <w:rsid w:val="00533C2A"/>
    <w:rsid w:val="00534485"/>
    <w:rsid w:val="005345AD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32F"/>
    <w:rsid w:val="005407B9"/>
    <w:rsid w:val="00540CD6"/>
    <w:rsid w:val="00540F33"/>
    <w:rsid w:val="00541560"/>
    <w:rsid w:val="00541716"/>
    <w:rsid w:val="00541776"/>
    <w:rsid w:val="00541F18"/>
    <w:rsid w:val="00541F57"/>
    <w:rsid w:val="005423A9"/>
    <w:rsid w:val="005429E0"/>
    <w:rsid w:val="00542A4B"/>
    <w:rsid w:val="00542D05"/>
    <w:rsid w:val="00542D41"/>
    <w:rsid w:val="00542D81"/>
    <w:rsid w:val="00542DAB"/>
    <w:rsid w:val="00542E53"/>
    <w:rsid w:val="00543043"/>
    <w:rsid w:val="005430F6"/>
    <w:rsid w:val="00543332"/>
    <w:rsid w:val="0054340B"/>
    <w:rsid w:val="005436EC"/>
    <w:rsid w:val="005437E0"/>
    <w:rsid w:val="005437F7"/>
    <w:rsid w:val="005439A0"/>
    <w:rsid w:val="0054405D"/>
    <w:rsid w:val="00545047"/>
    <w:rsid w:val="0054549D"/>
    <w:rsid w:val="005456D6"/>
    <w:rsid w:val="0054572D"/>
    <w:rsid w:val="00545B4B"/>
    <w:rsid w:val="00545D4D"/>
    <w:rsid w:val="00546127"/>
    <w:rsid w:val="005462A9"/>
    <w:rsid w:val="0054687A"/>
    <w:rsid w:val="00546A3A"/>
    <w:rsid w:val="0054770C"/>
    <w:rsid w:val="005477AD"/>
    <w:rsid w:val="005477F3"/>
    <w:rsid w:val="00547E31"/>
    <w:rsid w:val="00550147"/>
    <w:rsid w:val="005509BF"/>
    <w:rsid w:val="00550BB7"/>
    <w:rsid w:val="00550E13"/>
    <w:rsid w:val="00551591"/>
    <w:rsid w:val="00552636"/>
    <w:rsid w:val="00552A08"/>
    <w:rsid w:val="00553033"/>
    <w:rsid w:val="00553283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57F4F"/>
    <w:rsid w:val="00560089"/>
    <w:rsid w:val="00560129"/>
    <w:rsid w:val="00560131"/>
    <w:rsid w:val="005607D9"/>
    <w:rsid w:val="00560AEF"/>
    <w:rsid w:val="00560C4C"/>
    <w:rsid w:val="005616A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58D3"/>
    <w:rsid w:val="005666B3"/>
    <w:rsid w:val="0056678A"/>
    <w:rsid w:val="00566881"/>
    <w:rsid w:val="005668A5"/>
    <w:rsid w:val="0056692E"/>
    <w:rsid w:val="00566B05"/>
    <w:rsid w:val="00566B10"/>
    <w:rsid w:val="00567207"/>
    <w:rsid w:val="0057011C"/>
    <w:rsid w:val="005702C6"/>
    <w:rsid w:val="005709FA"/>
    <w:rsid w:val="00570F61"/>
    <w:rsid w:val="00571170"/>
    <w:rsid w:val="005711CE"/>
    <w:rsid w:val="00571419"/>
    <w:rsid w:val="0057141B"/>
    <w:rsid w:val="0057189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912"/>
    <w:rsid w:val="00573D6C"/>
    <w:rsid w:val="005748BD"/>
    <w:rsid w:val="00575144"/>
    <w:rsid w:val="0057517F"/>
    <w:rsid w:val="00575203"/>
    <w:rsid w:val="005752B3"/>
    <w:rsid w:val="00575425"/>
    <w:rsid w:val="005755D0"/>
    <w:rsid w:val="00575DC5"/>
    <w:rsid w:val="00575F49"/>
    <w:rsid w:val="005762FB"/>
    <w:rsid w:val="0057636C"/>
    <w:rsid w:val="00576617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06A"/>
    <w:rsid w:val="005811C4"/>
    <w:rsid w:val="005816A1"/>
    <w:rsid w:val="005819FB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6E2"/>
    <w:rsid w:val="00585810"/>
    <w:rsid w:val="005858EA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1D77"/>
    <w:rsid w:val="00592261"/>
    <w:rsid w:val="005922A3"/>
    <w:rsid w:val="00592561"/>
    <w:rsid w:val="0059270D"/>
    <w:rsid w:val="00592917"/>
    <w:rsid w:val="00592CCC"/>
    <w:rsid w:val="00592FA0"/>
    <w:rsid w:val="0059307B"/>
    <w:rsid w:val="0059309F"/>
    <w:rsid w:val="0059350F"/>
    <w:rsid w:val="00593794"/>
    <w:rsid w:val="00593842"/>
    <w:rsid w:val="00593861"/>
    <w:rsid w:val="00593928"/>
    <w:rsid w:val="00593970"/>
    <w:rsid w:val="00593C91"/>
    <w:rsid w:val="00593D3D"/>
    <w:rsid w:val="00593FF8"/>
    <w:rsid w:val="0059459E"/>
    <w:rsid w:val="00594C59"/>
    <w:rsid w:val="00594F1E"/>
    <w:rsid w:val="00594FE6"/>
    <w:rsid w:val="00595724"/>
    <w:rsid w:val="00595E01"/>
    <w:rsid w:val="00595F3C"/>
    <w:rsid w:val="00595FD2"/>
    <w:rsid w:val="005962AF"/>
    <w:rsid w:val="00596426"/>
    <w:rsid w:val="00596475"/>
    <w:rsid w:val="005964D6"/>
    <w:rsid w:val="005967C5"/>
    <w:rsid w:val="00596FE9"/>
    <w:rsid w:val="00597192"/>
    <w:rsid w:val="00597678"/>
    <w:rsid w:val="00597B9C"/>
    <w:rsid w:val="00597CA1"/>
    <w:rsid w:val="005A07AB"/>
    <w:rsid w:val="005A0BB1"/>
    <w:rsid w:val="005A0D70"/>
    <w:rsid w:val="005A0DD3"/>
    <w:rsid w:val="005A1231"/>
    <w:rsid w:val="005A12C8"/>
    <w:rsid w:val="005A13E9"/>
    <w:rsid w:val="005A1612"/>
    <w:rsid w:val="005A1994"/>
    <w:rsid w:val="005A1A34"/>
    <w:rsid w:val="005A205F"/>
    <w:rsid w:val="005A2184"/>
    <w:rsid w:val="005A29FC"/>
    <w:rsid w:val="005A2A75"/>
    <w:rsid w:val="005A2B39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1A3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4E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5EE"/>
    <w:rsid w:val="005C364D"/>
    <w:rsid w:val="005C3B75"/>
    <w:rsid w:val="005C3C78"/>
    <w:rsid w:val="005C42CC"/>
    <w:rsid w:val="005C448F"/>
    <w:rsid w:val="005C45AD"/>
    <w:rsid w:val="005C5929"/>
    <w:rsid w:val="005C59C0"/>
    <w:rsid w:val="005C5C72"/>
    <w:rsid w:val="005C5E80"/>
    <w:rsid w:val="005C5EF6"/>
    <w:rsid w:val="005C61D9"/>
    <w:rsid w:val="005C6881"/>
    <w:rsid w:val="005C6F3A"/>
    <w:rsid w:val="005C73F1"/>
    <w:rsid w:val="005C74CC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05F"/>
    <w:rsid w:val="005D227B"/>
    <w:rsid w:val="005D2C97"/>
    <w:rsid w:val="005D30A1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4A4"/>
    <w:rsid w:val="005E297F"/>
    <w:rsid w:val="005E2BD7"/>
    <w:rsid w:val="005E3508"/>
    <w:rsid w:val="005E36AC"/>
    <w:rsid w:val="005E39FF"/>
    <w:rsid w:val="005E438E"/>
    <w:rsid w:val="005E43D9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D7C"/>
    <w:rsid w:val="005F0E1D"/>
    <w:rsid w:val="005F152B"/>
    <w:rsid w:val="005F1596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9E4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6E4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2CA2"/>
    <w:rsid w:val="00603145"/>
    <w:rsid w:val="00603258"/>
    <w:rsid w:val="006038C3"/>
    <w:rsid w:val="00603B8B"/>
    <w:rsid w:val="00603C12"/>
    <w:rsid w:val="00603E1F"/>
    <w:rsid w:val="00603FEB"/>
    <w:rsid w:val="0060441F"/>
    <w:rsid w:val="006046EE"/>
    <w:rsid w:val="006046F3"/>
    <w:rsid w:val="00604B16"/>
    <w:rsid w:val="00604CDF"/>
    <w:rsid w:val="006057E3"/>
    <w:rsid w:val="00605B81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09EB"/>
    <w:rsid w:val="006110DB"/>
    <w:rsid w:val="0061114A"/>
    <w:rsid w:val="00611393"/>
    <w:rsid w:val="0061153A"/>
    <w:rsid w:val="00611632"/>
    <w:rsid w:val="0061185E"/>
    <w:rsid w:val="006118E7"/>
    <w:rsid w:val="00611D2C"/>
    <w:rsid w:val="00611DFF"/>
    <w:rsid w:val="006122DF"/>
    <w:rsid w:val="006124A3"/>
    <w:rsid w:val="006126F0"/>
    <w:rsid w:val="00612BE9"/>
    <w:rsid w:val="00612F2A"/>
    <w:rsid w:val="00612F97"/>
    <w:rsid w:val="00612FBD"/>
    <w:rsid w:val="0061504F"/>
    <w:rsid w:val="006150A0"/>
    <w:rsid w:val="006150AC"/>
    <w:rsid w:val="006153A4"/>
    <w:rsid w:val="006156B4"/>
    <w:rsid w:val="0061585B"/>
    <w:rsid w:val="006166FA"/>
    <w:rsid w:val="006167F9"/>
    <w:rsid w:val="006173E3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2D1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92A"/>
    <w:rsid w:val="00627DD5"/>
    <w:rsid w:val="00627E11"/>
    <w:rsid w:val="00627E14"/>
    <w:rsid w:val="0063031E"/>
    <w:rsid w:val="006303CB"/>
    <w:rsid w:val="006309A1"/>
    <w:rsid w:val="00630C3E"/>
    <w:rsid w:val="00631358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54A"/>
    <w:rsid w:val="006378A2"/>
    <w:rsid w:val="00640832"/>
    <w:rsid w:val="00640999"/>
    <w:rsid w:val="00640E84"/>
    <w:rsid w:val="00641BA8"/>
    <w:rsid w:val="0064238E"/>
    <w:rsid w:val="006424E9"/>
    <w:rsid w:val="006424F7"/>
    <w:rsid w:val="00642673"/>
    <w:rsid w:val="00642F7E"/>
    <w:rsid w:val="006433A7"/>
    <w:rsid w:val="00643582"/>
    <w:rsid w:val="0064372C"/>
    <w:rsid w:val="00643D22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2B3"/>
    <w:rsid w:val="00653E0A"/>
    <w:rsid w:val="006540F4"/>
    <w:rsid w:val="00654131"/>
    <w:rsid w:val="00654C0E"/>
    <w:rsid w:val="00654F00"/>
    <w:rsid w:val="00655173"/>
    <w:rsid w:val="00655206"/>
    <w:rsid w:val="0065521B"/>
    <w:rsid w:val="00655687"/>
    <w:rsid w:val="00655B65"/>
    <w:rsid w:val="00655BAF"/>
    <w:rsid w:val="00655E85"/>
    <w:rsid w:val="0065628C"/>
    <w:rsid w:val="0065674B"/>
    <w:rsid w:val="00656B34"/>
    <w:rsid w:val="006571C6"/>
    <w:rsid w:val="006577AE"/>
    <w:rsid w:val="0065789E"/>
    <w:rsid w:val="00657DCF"/>
    <w:rsid w:val="0066060E"/>
    <w:rsid w:val="00660C9C"/>
    <w:rsid w:val="00660F1B"/>
    <w:rsid w:val="0066160B"/>
    <w:rsid w:val="00661C5F"/>
    <w:rsid w:val="00661F01"/>
    <w:rsid w:val="006622F1"/>
    <w:rsid w:val="006625AD"/>
    <w:rsid w:val="006625CE"/>
    <w:rsid w:val="006625E5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5DC9"/>
    <w:rsid w:val="00666E0D"/>
    <w:rsid w:val="00667683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0E7"/>
    <w:rsid w:val="00674103"/>
    <w:rsid w:val="006741EC"/>
    <w:rsid w:val="006747E1"/>
    <w:rsid w:val="0067537A"/>
    <w:rsid w:val="00676388"/>
    <w:rsid w:val="00676468"/>
    <w:rsid w:val="00676DE9"/>
    <w:rsid w:val="00677020"/>
    <w:rsid w:val="00677212"/>
    <w:rsid w:val="0067741C"/>
    <w:rsid w:val="006774C3"/>
    <w:rsid w:val="00677573"/>
    <w:rsid w:val="00677927"/>
    <w:rsid w:val="00677A02"/>
    <w:rsid w:val="00677B4F"/>
    <w:rsid w:val="00677D6C"/>
    <w:rsid w:val="00677E5C"/>
    <w:rsid w:val="0068038D"/>
    <w:rsid w:val="00680A1C"/>
    <w:rsid w:val="00680A58"/>
    <w:rsid w:val="00680E6C"/>
    <w:rsid w:val="00680E99"/>
    <w:rsid w:val="006810ED"/>
    <w:rsid w:val="006813E0"/>
    <w:rsid w:val="00681562"/>
    <w:rsid w:val="00681720"/>
    <w:rsid w:val="00681865"/>
    <w:rsid w:val="00681E81"/>
    <w:rsid w:val="0068217C"/>
    <w:rsid w:val="00682289"/>
    <w:rsid w:val="006822EF"/>
    <w:rsid w:val="00682599"/>
    <w:rsid w:val="006829A3"/>
    <w:rsid w:val="00682C2E"/>
    <w:rsid w:val="00682EF9"/>
    <w:rsid w:val="00683532"/>
    <w:rsid w:val="00683538"/>
    <w:rsid w:val="0068373F"/>
    <w:rsid w:val="00683748"/>
    <w:rsid w:val="0068379E"/>
    <w:rsid w:val="00684090"/>
    <w:rsid w:val="0068446D"/>
    <w:rsid w:val="00684A2C"/>
    <w:rsid w:val="006850BE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525"/>
    <w:rsid w:val="006926C6"/>
    <w:rsid w:val="00692B7D"/>
    <w:rsid w:val="00692D51"/>
    <w:rsid w:val="00693B63"/>
    <w:rsid w:val="00693CB8"/>
    <w:rsid w:val="00693CF2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613"/>
    <w:rsid w:val="00697898"/>
    <w:rsid w:val="00697953"/>
    <w:rsid w:val="00697AAC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0D"/>
    <w:rsid w:val="006B0AEA"/>
    <w:rsid w:val="006B0D40"/>
    <w:rsid w:val="006B101D"/>
    <w:rsid w:val="006B13D0"/>
    <w:rsid w:val="006B142F"/>
    <w:rsid w:val="006B1D32"/>
    <w:rsid w:val="006B1F0B"/>
    <w:rsid w:val="006B1F8C"/>
    <w:rsid w:val="006B2033"/>
    <w:rsid w:val="006B216A"/>
    <w:rsid w:val="006B2464"/>
    <w:rsid w:val="006B266F"/>
    <w:rsid w:val="006B3420"/>
    <w:rsid w:val="006B3549"/>
    <w:rsid w:val="006B36A2"/>
    <w:rsid w:val="006B3BF3"/>
    <w:rsid w:val="006B3DF2"/>
    <w:rsid w:val="006B401F"/>
    <w:rsid w:val="006B43C6"/>
    <w:rsid w:val="006B43DD"/>
    <w:rsid w:val="006B441D"/>
    <w:rsid w:val="006B4B99"/>
    <w:rsid w:val="006B54BF"/>
    <w:rsid w:val="006B5B94"/>
    <w:rsid w:val="006B60DF"/>
    <w:rsid w:val="006B62A4"/>
    <w:rsid w:val="006B646E"/>
    <w:rsid w:val="006B652A"/>
    <w:rsid w:val="006B69B9"/>
    <w:rsid w:val="006B7FC7"/>
    <w:rsid w:val="006C0B7D"/>
    <w:rsid w:val="006C0BA0"/>
    <w:rsid w:val="006C0EF0"/>
    <w:rsid w:val="006C104E"/>
    <w:rsid w:val="006C1067"/>
    <w:rsid w:val="006C1339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E5C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669"/>
    <w:rsid w:val="006E183E"/>
    <w:rsid w:val="006E19F0"/>
    <w:rsid w:val="006E1FDE"/>
    <w:rsid w:val="006E2021"/>
    <w:rsid w:val="006E20CB"/>
    <w:rsid w:val="006E221E"/>
    <w:rsid w:val="006E238A"/>
    <w:rsid w:val="006E29F3"/>
    <w:rsid w:val="006E3038"/>
    <w:rsid w:val="006E30E2"/>
    <w:rsid w:val="006E322A"/>
    <w:rsid w:val="006E3B53"/>
    <w:rsid w:val="006E3EE8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8B0"/>
    <w:rsid w:val="006E6956"/>
    <w:rsid w:val="006E6EA8"/>
    <w:rsid w:val="006E6F17"/>
    <w:rsid w:val="006E7475"/>
    <w:rsid w:val="006E750B"/>
    <w:rsid w:val="006E7535"/>
    <w:rsid w:val="006E784D"/>
    <w:rsid w:val="006E7AF8"/>
    <w:rsid w:val="006F017F"/>
    <w:rsid w:val="006F02C6"/>
    <w:rsid w:val="006F0519"/>
    <w:rsid w:val="006F05FE"/>
    <w:rsid w:val="006F0884"/>
    <w:rsid w:val="006F0C80"/>
    <w:rsid w:val="006F0CE3"/>
    <w:rsid w:val="006F1261"/>
    <w:rsid w:val="006F1561"/>
    <w:rsid w:val="006F1659"/>
    <w:rsid w:val="006F1B29"/>
    <w:rsid w:val="006F2232"/>
    <w:rsid w:val="006F22ED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80"/>
    <w:rsid w:val="006F5AF3"/>
    <w:rsid w:val="006F5B07"/>
    <w:rsid w:val="006F5DF9"/>
    <w:rsid w:val="006F6327"/>
    <w:rsid w:val="006F6666"/>
    <w:rsid w:val="006F6BEE"/>
    <w:rsid w:val="006F6EB9"/>
    <w:rsid w:val="006F7154"/>
    <w:rsid w:val="006F7311"/>
    <w:rsid w:val="006F7CCA"/>
    <w:rsid w:val="006F7DE6"/>
    <w:rsid w:val="00700390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2A5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4B4"/>
    <w:rsid w:val="00705824"/>
    <w:rsid w:val="00705B23"/>
    <w:rsid w:val="007061DF"/>
    <w:rsid w:val="00706E5C"/>
    <w:rsid w:val="007070E3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100C"/>
    <w:rsid w:val="00711FA8"/>
    <w:rsid w:val="00712036"/>
    <w:rsid w:val="00712108"/>
    <w:rsid w:val="00712454"/>
    <w:rsid w:val="007129FC"/>
    <w:rsid w:val="007132AE"/>
    <w:rsid w:val="007134EB"/>
    <w:rsid w:val="007139D0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4A9"/>
    <w:rsid w:val="00716512"/>
    <w:rsid w:val="0071665D"/>
    <w:rsid w:val="007168BF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1B"/>
    <w:rsid w:val="00721FD3"/>
    <w:rsid w:val="00722588"/>
    <w:rsid w:val="00723030"/>
    <w:rsid w:val="00723145"/>
    <w:rsid w:val="00723335"/>
    <w:rsid w:val="007234EA"/>
    <w:rsid w:val="007235EC"/>
    <w:rsid w:val="007236A3"/>
    <w:rsid w:val="00723CDC"/>
    <w:rsid w:val="00723DBD"/>
    <w:rsid w:val="007240DF"/>
    <w:rsid w:val="007242D8"/>
    <w:rsid w:val="00724960"/>
    <w:rsid w:val="00724C58"/>
    <w:rsid w:val="0072542D"/>
    <w:rsid w:val="00725B78"/>
    <w:rsid w:val="00725BDF"/>
    <w:rsid w:val="00725BED"/>
    <w:rsid w:val="00727380"/>
    <w:rsid w:val="007276C3"/>
    <w:rsid w:val="00727793"/>
    <w:rsid w:val="007279D6"/>
    <w:rsid w:val="00727CD8"/>
    <w:rsid w:val="00730082"/>
    <w:rsid w:val="00730295"/>
    <w:rsid w:val="0073058B"/>
    <w:rsid w:val="00730875"/>
    <w:rsid w:val="007312CC"/>
    <w:rsid w:val="00731447"/>
    <w:rsid w:val="00731A56"/>
    <w:rsid w:val="007323B3"/>
    <w:rsid w:val="007323BF"/>
    <w:rsid w:val="007327A7"/>
    <w:rsid w:val="00732BBF"/>
    <w:rsid w:val="00733771"/>
    <w:rsid w:val="007339BE"/>
    <w:rsid w:val="007341AF"/>
    <w:rsid w:val="007342A1"/>
    <w:rsid w:val="007352F8"/>
    <w:rsid w:val="007354F0"/>
    <w:rsid w:val="0073575A"/>
    <w:rsid w:val="00735B31"/>
    <w:rsid w:val="00735EB9"/>
    <w:rsid w:val="00735FE9"/>
    <w:rsid w:val="00736179"/>
    <w:rsid w:val="00736478"/>
    <w:rsid w:val="007364D6"/>
    <w:rsid w:val="0073681F"/>
    <w:rsid w:val="00736D44"/>
    <w:rsid w:val="00736E9C"/>
    <w:rsid w:val="00737222"/>
    <w:rsid w:val="00737244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8AE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862"/>
    <w:rsid w:val="00750B7C"/>
    <w:rsid w:val="00750D70"/>
    <w:rsid w:val="00750DAE"/>
    <w:rsid w:val="00750E4C"/>
    <w:rsid w:val="00750FDF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4C49"/>
    <w:rsid w:val="00755418"/>
    <w:rsid w:val="00755462"/>
    <w:rsid w:val="00755BE2"/>
    <w:rsid w:val="00755EBC"/>
    <w:rsid w:val="00756144"/>
    <w:rsid w:val="00756193"/>
    <w:rsid w:val="00756216"/>
    <w:rsid w:val="007567EC"/>
    <w:rsid w:val="00756A25"/>
    <w:rsid w:val="00756C63"/>
    <w:rsid w:val="00756DED"/>
    <w:rsid w:val="00757912"/>
    <w:rsid w:val="00757BBB"/>
    <w:rsid w:val="00757DDE"/>
    <w:rsid w:val="00757F94"/>
    <w:rsid w:val="007600A0"/>
    <w:rsid w:val="007601D3"/>
    <w:rsid w:val="007602BD"/>
    <w:rsid w:val="007606FB"/>
    <w:rsid w:val="007607AC"/>
    <w:rsid w:val="00760EE3"/>
    <w:rsid w:val="0076124F"/>
    <w:rsid w:val="0076169E"/>
    <w:rsid w:val="0076193B"/>
    <w:rsid w:val="007619C8"/>
    <w:rsid w:val="00761C0E"/>
    <w:rsid w:val="0076237B"/>
    <w:rsid w:val="00762552"/>
    <w:rsid w:val="00762736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139"/>
    <w:rsid w:val="0076775C"/>
    <w:rsid w:val="00767767"/>
    <w:rsid w:val="007678DA"/>
    <w:rsid w:val="00767DA5"/>
    <w:rsid w:val="007704B3"/>
    <w:rsid w:val="007707B2"/>
    <w:rsid w:val="007708BC"/>
    <w:rsid w:val="00770C35"/>
    <w:rsid w:val="007718D1"/>
    <w:rsid w:val="00771B27"/>
    <w:rsid w:val="00771D97"/>
    <w:rsid w:val="00771EB7"/>
    <w:rsid w:val="00772069"/>
    <w:rsid w:val="007724F7"/>
    <w:rsid w:val="0077252F"/>
    <w:rsid w:val="00772905"/>
    <w:rsid w:val="00772B51"/>
    <w:rsid w:val="00773132"/>
    <w:rsid w:val="00773874"/>
    <w:rsid w:val="007738BB"/>
    <w:rsid w:val="00773B5D"/>
    <w:rsid w:val="00773CB7"/>
    <w:rsid w:val="00774727"/>
    <w:rsid w:val="00774AC8"/>
    <w:rsid w:val="00775229"/>
    <w:rsid w:val="007755CE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186D"/>
    <w:rsid w:val="00782E40"/>
    <w:rsid w:val="0078312B"/>
    <w:rsid w:val="0078329F"/>
    <w:rsid w:val="00783334"/>
    <w:rsid w:val="00783669"/>
    <w:rsid w:val="007837AE"/>
    <w:rsid w:val="00783BCE"/>
    <w:rsid w:val="00783BEC"/>
    <w:rsid w:val="00784314"/>
    <w:rsid w:val="00784A21"/>
    <w:rsid w:val="00784A9B"/>
    <w:rsid w:val="007853D9"/>
    <w:rsid w:val="00785756"/>
    <w:rsid w:val="00785DE3"/>
    <w:rsid w:val="00785E19"/>
    <w:rsid w:val="00785E3A"/>
    <w:rsid w:val="00786170"/>
    <w:rsid w:val="00786D17"/>
    <w:rsid w:val="007871C2"/>
    <w:rsid w:val="00787AAC"/>
    <w:rsid w:val="00787EC7"/>
    <w:rsid w:val="007907D2"/>
    <w:rsid w:val="0079122B"/>
    <w:rsid w:val="00791404"/>
    <w:rsid w:val="00791D05"/>
    <w:rsid w:val="00791D5C"/>
    <w:rsid w:val="00791DF8"/>
    <w:rsid w:val="00791FD4"/>
    <w:rsid w:val="00792882"/>
    <w:rsid w:val="00793BF1"/>
    <w:rsid w:val="00793DD3"/>
    <w:rsid w:val="00794159"/>
    <w:rsid w:val="0079443C"/>
    <w:rsid w:val="00794F00"/>
    <w:rsid w:val="007955E5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1438"/>
    <w:rsid w:val="007A168B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5C6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2BF3"/>
    <w:rsid w:val="007B3826"/>
    <w:rsid w:val="007B407A"/>
    <w:rsid w:val="007B42C8"/>
    <w:rsid w:val="007B4393"/>
    <w:rsid w:val="007B4A46"/>
    <w:rsid w:val="007B4A77"/>
    <w:rsid w:val="007B4AD0"/>
    <w:rsid w:val="007B517A"/>
    <w:rsid w:val="007B543B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071"/>
    <w:rsid w:val="007C20D4"/>
    <w:rsid w:val="007C2744"/>
    <w:rsid w:val="007C285E"/>
    <w:rsid w:val="007C2FB2"/>
    <w:rsid w:val="007C30AB"/>
    <w:rsid w:val="007C338D"/>
    <w:rsid w:val="007C3780"/>
    <w:rsid w:val="007C3AFB"/>
    <w:rsid w:val="007C3BEE"/>
    <w:rsid w:val="007C42AE"/>
    <w:rsid w:val="007C517B"/>
    <w:rsid w:val="007C5180"/>
    <w:rsid w:val="007C56EA"/>
    <w:rsid w:val="007C5DBC"/>
    <w:rsid w:val="007C5E9B"/>
    <w:rsid w:val="007C5FB3"/>
    <w:rsid w:val="007C6051"/>
    <w:rsid w:val="007C64BF"/>
    <w:rsid w:val="007C725B"/>
    <w:rsid w:val="007C72FE"/>
    <w:rsid w:val="007C75C8"/>
    <w:rsid w:val="007C77AE"/>
    <w:rsid w:val="007C7E9B"/>
    <w:rsid w:val="007D05CB"/>
    <w:rsid w:val="007D063C"/>
    <w:rsid w:val="007D0CA3"/>
    <w:rsid w:val="007D1076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93C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7D4"/>
    <w:rsid w:val="007E086A"/>
    <w:rsid w:val="007E0EDE"/>
    <w:rsid w:val="007E0F94"/>
    <w:rsid w:val="007E1278"/>
    <w:rsid w:val="007E1B30"/>
    <w:rsid w:val="007E1F1E"/>
    <w:rsid w:val="007E2B18"/>
    <w:rsid w:val="007E2E46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C47"/>
    <w:rsid w:val="007E4FCF"/>
    <w:rsid w:val="007E5367"/>
    <w:rsid w:val="007E54AE"/>
    <w:rsid w:val="007E56B1"/>
    <w:rsid w:val="007E5904"/>
    <w:rsid w:val="007E5BE6"/>
    <w:rsid w:val="007E5FDB"/>
    <w:rsid w:val="007E6255"/>
    <w:rsid w:val="007E6522"/>
    <w:rsid w:val="007E667B"/>
    <w:rsid w:val="007E6716"/>
    <w:rsid w:val="007E6DFE"/>
    <w:rsid w:val="007E768E"/>
    <w:rsid w:val="007E79B1"/>
    <w:rsid w:val="007E7A21"/>
    <w:rsid w:val="007E7F3A"/>
    <w:rsid w:val="007E7F5D"/>
    <w:rsid w:val="007F0028"/>
    <w:rsid w:val="007F00D2"/>
    <w:rsid w:val="007F01A9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2F97"/>
    <w:rsid w:val="007F3419"/>
    <w:rsid w:val="007F37C8"/>
    <w:rsid w:val="007F3F5D"/>
    <w:rsid w:val="007F3FF7"/>
    <w:rsid w:val="007F41FE"/>
    <w:rsid w:val="007F46E3"/>
    <w:rsid w:val="007F4925"/>
    <w:rsid w:val="007F4ACB"/>
    <w:rsid w:val="007F4B04"/>
    <w:rsid w:val="007F5558"/>
    <w:rsid w:val="007F567C"/>
    <w:rsid w:val="007F5A2C"/>
    <w:rsid w:val="007F5CC9"/>
    <w:rsid w:val="007F5D53"/>
    <w:rsid w:val="007F5F33"/>
    <w:rsid w:val="007F6741"/>
    <w:rsid w:val="007F683B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56C"/>
    <w:rsid w:val="00804839"/>
    <w:rsid w:val="00804889"/>
    <w:rsid w:val="008055BB"/>
    <w:rsid w:val="00805B5A"/>
    <w:rsid w:val="00805BE1"/>
    <w:rsid w:val="00805F8E"/>
    <w:rsid w:val="00805FBE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2A91"/>
    <w:rsid w:val="008130E9"/>
    <w:rsid w:val="008133EA"/>
    <w:rsid w:val="008136A9"/>
    <w:rsid w:val="00813C37"/>
    <w:rsid w:val="0081409B"/>
    <w:rsid w:val="0081422B"/>
    <w:rsid w:val="0081485C"/>
    <w:rsid w:val="00814AA7"/>
    <w:rsid w:val="00814B11"/>
    <w:rsid w:val="00814FF9"/>
    <w:rsid w:val="00815108"/>
    <w:rsid w:val="00815D67"/>
    <w:rsid w:val="00815EE4"/>
    <w:rsid w:val="0081624D"/>
    <w:rsid w:val="0081638A"/>
    <w:rsid w:val="00816BE8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5BB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54"/>
    <w:rsid w:val="008232D5"/>
    <w:rsid w:val="008232DF"/>
    <w:rsid w:val="00824242"/>
    <w:rsid w:val="00824655"/>
    <w:rsid w:val="008246E8"/>
    <w:rsid w:val="00825397"/>
    <w:rsid w:val="00825D4C"/>
    <w:rsid w:val="00825F43"/>
    <w:rsid w:val="0082676A"/>
    <w:rsid w:val="008268DB"/>
    <w:rsid w:val="0082711D"/>
    <w:rsid w:val="00827957"/>
    <w:rsid w:val="00827AB2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1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BA2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3E85"/>
    <w:rsid w:val="008440A7"/>
    <w:rsid w:val="00844271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5B3A"/>
    <w:rsid w:val="0084622A"/>
    <w:rsid w:val="00846A4F"/>
    <w:rsid w:val="0084717A"/>
    <w:rsid w:val="0084736E"/>
    <w:rsid w:val="008477E8"/>
    <w:rsid w:val="00847918"/>
    <w:rsid w:val="00847928"/>
    <w:rsid w:val="00847952"/>
    <w:rsid w:val="00847BB8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4A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9F9"/>
    <w:rsid w:val="00856B19"/>
    <w:rsid w:val="00857017"/>
    <w:rsid w:val="0085725A"/>
    <w:rsid w:val="008575EA"/>
    <w:rsid w:val="00857AAC"/>
    <w:rsid w:val="00857B72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2C"/>
    <w:rsid w:val="008662AA"/>
    <w:rsid w:val="0086692D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9B1"/>
    <w:rsid w:val="00871C27"/>
    <w:rsid w:val="00871ED3"/>
    <w:rsid w:val="00871F75"/>
    <w:rsid w:val="00872130"/>
    <w:rsid w:val="008724F7"/>
    <w:rsid w:val="00872805"/>
    <w:rsid w:val="0087312A"/>
    <w:rsid w:val="00873A89"/>
    <w:rsid w:val="00873D55"/>
    <w:rsid w:val="00873F24"/>
    <w:rsid w:val="00874084"/>
    <w:rsid w:val="008742C0"/>
    <w:rsid w:val="00874C45"/>
    <w:rsid w:val="008755BA"/>
    <w:rsid w:val="008762AF"/>
    <w:rsid w:val="00876401"/>
    <w:rsid w:val="00876540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983"/>
    <w:rsid w:val="00883EDB"/>
    <w:rsid w:val="00883FFF"/>
    <w:rsid w:val="00884202"/>
    <w:rsid w:val="0088452B"/>
    <w:rsid w:val="00884CDF"/>
    <w:rsid w:val="0088507F"/>
    <w:rsid w:val="00885160"/>
    <w:rsid w:val="0088542E"/>
    <w:rsid w:val="00885483"/>
    <w:rsid w:val="008854D1"/>
    <w:rsid w:val="008859C4"/>
    <w:rsid w:val="00885A05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27F"/>
    <w:rsid w:val="008904E5"/>
    <w:rsid w:val="00890537"/>
    <w:rsid w:val="0089053B"/>
    <w:rsid w:val="00890B83"/>
    <w:rsid w:val="00890D1D"/>
    <w:rsid w:val="00890D7D"/>
    <w:rsid w:val="00890DE0"/>
    <w:rsid w:val="00890FB5"/>
    <w:rsid w:val="00891181"/>
    <w:rsid w:val="008922A2"/>
    <w:rsid w:val="0089293F"/>
    <w:rsid w:val="00892CAD"/>
    <w:rsid w:val="00893074"/>
    <w:rsid w:val="00893874"/>
    <w:rsid w:val="008940D5"/>
    <w:rsid w:val="008942B3"/>
    <w:rsid w:val="0089497D"/>
    <w:rsid w:val="00894CC5"/>
    <w:rsid w:val="00895825"/>
    <w:rsid w:val="00896466"/>
    <w:rsid w:val="0089726A"/>
    <w:rsid w:val="008973B1"/>
    <w:rsid w:val="008973D3"/>
    <w:rsid w:val="008974B3"/>
    <w:rsid w:val="00897569"/>
    <w:rsid w:val="008A0044"/>
    <w:rsid w:val="008A0453"/>
    <w:rsid w:val="008A0C90"/>
    <w:rsid w:val="008A154E"/>
    <w:rsid w:val="008A1D82"/>
    <w:rsid w:val="008A1E13"/>
    <w:rsid w:val="008A1EC4"/>
    <w:rsid w:val="008A225C"/>
    <w:rsid w:val="008A28EC"/>
    <w:rsid w:val="008A2944"/>
    <w:rsid w:val="008A2A36"/>
    <w:rsid w:val="008A2A55"/>
    <w:rsid w:val="008A2B5B"/>
    <w:rsid w:val="008A38F1"/>
    <w:rsid w:val="008A3996"/>
    <w:rsid w:val="008A4054"/>
    <w:rsid w:val="008A4196"/>
    <w:rsid w:val="008A4D6E"/>
    <w:rsid w:val="008A5266"/>
    <w:rsid w:val="008A5268"/>
    <w:rsid w:val="008A53FD"/>
    <w:rsid w:val="008A5575"/>
    <w:rsid w:val="008A564C"/>
    <w:rsid w:val="008A56C5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0A4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689"/>
    <w:rsid w:val="008B4A5C"/>
    <w:rsid w:val="008B4D01"/>
    <w:rsid w:val="008B52C8"/>
    <w:rsid w:val="008B563E"/>
    <w:rsid w:val="008B56FF"/>
    <w:rsid w:val="008B5CC2"/>
    <w:rsid w:val="008B5F8F"/>
    <w:rsid w:val="008B683A"/>
    <w:rsid w:val="008B7031"/>
    <w:rsid w:val="008B7692"/>
    <w:rsid w:val="008B7AB3"/>
    <w:rsid w:val="008B7B8A"/>
    <w:rsid w:val="008B7D5F"/>
    <w:rsid w:val="008C0091"/>
    <w:rsid w:val="008C0108"/>
    <w:rsid w:val="008C06A8"/>
    <w:rsid w:val="008C088A"/>
    <w:rsid w:val="008C0D4D"/>
    <w:rsid w:val="008C2243"/>
    <w:rsid w:val="008C24AB"/>
    <w:rsid w:val="008C2629"/>
    <w:rsid w:val="008C2684"/>
    <w:rsid w:val="008C3118"/>
    <w:rsid w:val="008C3301"/>
    <w:rsid w:val="008C3D50"/>
    <w:rsid w:val="008C3EFA"/>
    <w:rsid w:val="008C46B7"/>
    <w:rsid w:val="008C564B"/>
    <w:rsid w:val="008C59F7"/>
    <w:rsid w:val="008C5B14"/>
    <w:rsid w:val="008C5EB9"/>
    <w:rsid w:val="008C5EDB"/>
    <w:rsid w:val="008C6475"/>
    <w:rsid w:val="008C6680"/>
    <w:rsid w:val="008C69C1"/>
    <w:rsid w:val="008C6A99"/>
    <w:rsid w:val="008C6B43"/>
    <w:rsid w:val="008C6B50"/>
    <w:rsid w:val="008C6D53"/>
    <w:rsid w:val="008C6F20"/>
    <w:rsid w:val="008C77F4"/>
    <w:rsid w:val="008C7FC7"/>
    <w:rsid w:val="008D00FD"/>
    <w:rsid w:val="008D0A9E"/>
    <w:rsid w:val="008D0CC4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392F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668"/>
    <w:rsid w:val="008D5AC5"/>
    <w:rsid w:val="008D5C86"/>
    <w:rsid w:val="008D67ED"/>
    <w:rsid w:val="008D68C5"/>
    <w:rsid w:val="008D68E7"/>
    <w:rsid w:val="008D6952"/>
    <w:rsid w:val="008D6F2E"/>
    <w:rsid w:val="008D73CE"/>
    <w:rsid w:val="008D7A18"/>
    <w:rsid w:val="008D7A95"/>
    <w:rsid w:val="008D7C0C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7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374"/>
    <w:rsid w:val="008E56E4"/>
    <w:rsid w:val="008E6143"/>
    <w:rsid w:val="008E6351"/>
    <w:rsid w:val="008E6467"/>
    <w:rsid w:val="008E6656"/>
    <w:rsid w:val="008E667E"/>
    <w:rsid w:val="008E67E2"/>
    <w:rsid w:val="008E6A51"/>
    <w:rsid w:val="008E6C9C"/>
    <w:rsid w:val="008E6E73"/>
    <w:rsid w:val="008E6F15"/>
    <w:rsid w:val="008E7520"/>
    <w:rsid w:val="008E75C5"/>
    <w:rsid w:val="008E7749"/>
    <w:rsid w:val="008E774B"/>
    <w:rsid w:val="008E77D5"/>
    <w:rsid w:val="008F0130"/>
    <w:rsid w:val="008F037E"/>
    <w:rsid w:val="008F04D5"/>
    <w:rsid w:val="008F08A6"/>
    <w:rsid w:val="008F0DC6"/>
    <w:rsid w:val="008F1B4F"/>
    <w:rsid w:val="008F1C81"/>
    <w:rsid w:val="008F1E2B"/>
    <w:rsid w:val="008F20C7"/>
    <w:rsid w:val="008F242D"/>
    <w:rsid w:val="008F258C"/>
    <w:rsid w:val="008F2665"/>
    <w:rsid w:val="008F27DE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A6F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438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8B9"/>
    <w:rsid w:val="00903941"/>
    <w:rsid w:val="00903EC7"/>
    <w:rsid w:val="009045FD"/>
    <w:rsid w:val="009049FD"/>
    <w:rsid w:val="00904D76"/>
    <w:rsid w:val="009053D6"/>
    <w:rsid w:val="00905973"/>
    <w:rsid w:val="00906205"/>
    <w:rsid w:val="009067E2"/>
    <w:rsid w:val="00906AA0"/>
    <w:rsid w:val="00906BDD"/>
    <w:rsid w:val="009076D2"/>
    <w:rsid w:val="009101EF"/>
    <w:rsid w:val="00910399"/>
    <w:rsid w:val="00910551"/>
    <w:rsid w:val="00910888"/>
    <w:rsid w:val="009108F9"/>
    <w:rsid w:val="00910B9F"/>
    <w:rsid w:val="00910DF3"/>
    <w:rsid w:val="00910E65"/>
    <w:rsid w:val="00910FE5"/>
    <w:rsid w:val="009118D7"/>
    <w:rsid w:val="00911A5C"/>
    <w:rsid w:val="00911B2E"/>
    <w:rsid w:val="00911BBC"/>
    <w:rsid w:val="00911C85"/>
    <w:rsid w:val="00911FC7"/>
    <w:rsid w:val="00912393"/>
    <w:rsid w:val="009126CB"/>
    <w:rsid w:val="009127BA"/>
    <w:rsid w:val="00912AA8"/>
    <w:rsid w:val="00912EEE"/>
    <w:rsid w:val="00913211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5D28"/>
    <w:rsid w:val="00916BF4"/>
    <w:rsid w:val="00917281"/>
    <w:rsid w:val="00917284"/>
    <w:rsid w:val="0091728F"/>
    <w:rsid w:val="00917512"/>
    <w:rsid w:val="00917AEA"/>
    <w:rsid w:val="00917B56"/>
    <w:rsid w:val="0092040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BA4"/>
    <w:rsid w:val="00922F35"/>
    <w:rsid w:val="00923B61"/>
    <w:rsid w:val="0092420E"/>
    <w:rsid w:val="00924321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27529"/>
    <w:rsid w:val="00930D86"/>
    <w:rsid w:val="00930F42"/>
    <w:rsid w:val="00931500"/>
    <w:rsid w:val="00931A01"/>
    <w:rsid w:val="00932396"/>
    <w:rsid w:val="00932502"/>
    <w:rsid w:val="00932686"/>
    <w:rsid w:val="009329B3"/>
    <w:rsid w:val="00932C38"/>
    <w:rsid w:val="00932CE9"/>
    <w:rsid w:val="0093318A"/>
    <w:rsid w:val="009335A6"/>
    <w:rsid w:val="00933AFF"/>
    <w:rsid w:val="00933E47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6FD0"/>
    <w:rsid w:val="009371AB"/>
    <w:rsid w:val="009373BB"/>
    <w:rsid w:val="009373CE"/>
    <w:rsid w:val="009378C3"/>
    <w:rsid w:val="00937AEE"/>
    <w:rsid w:val="00937B92"/>
    <w:rsid w:val="00937DDC"/>
    <w:rsid w:val="00940081"/>
    <w:rsid w:val="00940413"/>
    <w:rsid w:val="009404A1"/>
    <w:rsid w:val="0094119D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DB0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C31"/>
    <w:rsid w:val="00946CF5"/>
    <w:rsid w:val="00946D82"/>
    <w:rsid w:val="00947278"/>
    <w:rsid w:val="009476CA"/>
    <w:rsid w:val="0094788D"/>
    <w:rsid w:val="00947C60"/>
    <w:rsid w:val="0095002B"/>
    <w:rsid w:val="009502B5"/>
    <w:rsid w:val="00950500"/>
    <w:rsid w:val="00950628"/>
    <w:rsid w:val="00951176"/>
    <w:rsid w:val="009511C4"/>
    <w:rsid w:val="009514ED"/>
    <w:rsid w:val="00951516"/>
    <w:rsid w:val="0095158B"/>
    <w:rsid w:val="00951CCC"/>
    <w:rsid w:val="00952202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D76"/>
    <w:rsid w:val="00955E5C"/>
    <w:rsid w:val="00956155"/>
    <w:rsid w:val="00956380"/>
    <w:rsid w:val="0095661A"/>
    <w:rsid w:val="009567E4"/>
    <w:rsid w:val="009567FC"/>
    <w:rsid w:val="00956C19"/>
    <w:rsid w:val="00956EB5"/>
    <w:rsid w:val="0095734E"/>
    <w:rsid w:val="009573CD"/>
    <w:rsid w:val="00957B62"/>
    <w:rsid w:val="00957D74"/>
    <w:rsid w:val="00957F47"/>
    <w:rsid w:val="00957FEB"/>
    <w:rsid w:val="00960053"/>
    <w:rsid w:val="009602F2"/>
    <w:rsid w:val="00960A91"/>
    <w:rsid w:val="00961239"/>
    <w:rsid w:val="0096163F"/>
    <w:rsid w:val="00961A0C"/>
    <w:rsid w:val="00961B06"/>
    <w:rsid w:val="00961B30"/>
    <w:rsid w:val="009625DC"/>
    <w:rsid w:val="0096289D"/>
    <w:rsid w:val="0096295D"/>
    <w:rsid w:val="00963076"/>
    <w:rsid w:val="0096344F"/>
    <w:rsid w:val="009638A4"/>
    <w:rsid w:val="00963CB0"/>
    <w:rsid w:val="009645CE"/>
    <w:rsid w:val="009645DD"/>
    <w:rsid w:val="00965A76"/>
    <w:rsid w:val="00965F8A"/>
    <w:rsid w:val="00966090"/>
    <w:rsid w:val="00966562"/>
    <w:rsid w:val="009666F0"/>
    <w:rsid w:val="00966A09"/>
    <w:rsid w:val="00966AF3"/>
    <w:rsid w:val="00966EFF"/>
    <w:rsid w:val="00967129"/>
    <w:rsid w:val="0096730A"/>
    <w:rsid w:val="009675C8"/>
    <w:rsid w:val="009676E5"/>
    <w:rsid w:val="00970D8F"/>
    <w:rsid w:val="00970FFD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65F"/>
    <w:rsid w:val="0097686A"/>
    <w:rsid w:val="00976A1E"/>
    <w:rsid w:val="00976D69"/>
    <w:rsid w:val="00977682"/>
    <w:rsid w:val="0098002F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430F"/>
    <w:rsid w:val="00984A6A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9711F"/>
    <w:rsid w:val="0099738F"/>
    <w:rsid w:val="009A02F6"/>
    <w:rsid w:val="009A03BD"/>
    <w:rsid w:val="009A0440"/>
    <w:rsid w:val="009A0F59"/>
    <w:rsid w:val="009A1C2E"/>
    <w:rsid w:val="009A208B"/>
    <w:rsid w:val="009A23A6"/>
    <w:rsid w:val="009A2506"/>
    <w:rsid w:val="009A25FF"/>
    <w:rsid w:val="009A274B"/>
    <w:rsid w:val="009A2824"/>
    <w:rsid w:val="009A2D2E"/>
    <w:rsid w:val="009A3916"/>
    <w:rsid w:val="009A3DA7"/>
    <w:rsid w:val="009A3FA6"/>
    <w:rsid w:val="009A40D2"/>
    <w:rsid w:val="009A4124"/>
    <w:rsid w:val="009A5167"/>
    <w:rsid w:val="009A5744"/>
    <w:rsid w:val="009A6415"/>
    <w:rsid w:val="009A6568"/>
    <w:rsid w:val="009A6883"/>
    <w:rsid w:val="009A69B4"/>
    <w:rsid w:val="009A6D65"/>
    <w:rsid w:val="009A6F20"/>
    <w:rsid w:val="009A722F"/>
    <w:rsid w:val="009A74AA"/>
    <w:rsid w:val="009B029E"/>
    <w:rsid w:val="009B09B2"/>
    <w:rsid w:val="009B17DC"/>
    <w:rsid w:val="009B19A8"/>
    <w:rsid w:val="009B19A9"/>
    <w:rsid w:val="009B1BB1"/>
    <w:rsid w:val="009B221C"/>
    <w:rsid w:val="009B2528"/>
    <w:rsid w:val="009B2649"/>
    <w:rsid w:val="009B2B84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5BE8"/>
    <w:rsid w:val="009B62D7"/>
    <w:rsid w:val="009B6A06"/>
    <w:rsid w:val="009B6CE2"/>
    <w:rsid w:val="009B77CD"/>
    <w:rsid w:val="009B7907"/>
    <w:rsid w:val="009B7960"/>
    <w:rsid w:val="009B79E0"/>
    <w:rsid w:val="009B7AF7"/>
    <w:rsid w:val="009B7B29"/>
    <w:rsid w:val="009B7ED4"/>
    <w:rsid w:val="009B7F08"/>
    <w:rsid w:val="009C0017"/>
    <w:rsid w:val="009C05F1"/>
    <w:rsid w:val="009C06E8"/>
    <w:rsid w:val="009C0B8C"/>
    <w:rsid w:val="009C0F2C"/>
    <w:rsid w:val="009C118F"/>
    <w:rsid w:val="009C186C"/>
    <w:rsid w:val="009C1FE8"/>
    <w:rsid w:val="009C2CB4"/>
    <w:rsid w:val="009C3486"/>
    <w:rsid w:val="009C3621"/>
    <w:rsid w:val="009C3746"/>
    <w:rsid w:val="009C392F"/>
    <w:rsid w:val="009C3AA7"/>
    <w:rsid w:val="009C3D09"/>
    <w:rsid w:val="009C3FE9"/>
    <w:rsid w:val="009C47C2"/>
    <w:rsid w:val="009C4FB6"/>
    <w:rsid w:val="009C54D1"/>
    <w:rsid w:val="009C584C"/>
    <w:rsid w:val="009C5BA7"/>
    <w:rsid w:val="009C5C39"/>
    <w:rsid w:val="009C5FCC"/>
    <w:rsid w:val="009C5FD3"/>
    <w:rsid w:val="009C6067"/>
    <w:rsid w:val="009C6143"/>
    <w:rsid w:val="009C636D"/>
    <w:rsid w:val="009C668C"/>
    <w:rsid w:val="009C6718"/>
    <w:rsid w:val="009C6A51"/>
    <w:rsid w:val="009C6C99"/>
    <w:rsid w:val="009C6F74"/>
    <w:rsid w:val="009C70EB"/>
    <w:rsid w:val="009C72AF"/>
    <w:rsid w:val="009D02DE"/>
    <w:rsid w:val="009D066F"/>
    <w:rsid w:val="009D0913"/>
    <w:rsid w:val="009D0C0C"/>
    <w:rsid w:val="009D0D1E"/>
    <w:rsid w:val="009D164F"/>
    <w:rsid w:val="009D17A3"/>
    <w:rsid w:val="009D1867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AB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612"/>
    <w:rsid w:val="009E086E"/>
    <w:rsid w:val="009E08ED"/>
    <w:rsid w:val="009E0CC6"/>
    <w:rsid w:val="009E1CB9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596"/>
    <w:rsid w:val="009E5755"/>
    <w:rsid w:val="009E5968"/>
    <w:rsid w:val="009E5B7C"/>
    <w:rsid w:val="009E6418"/>
    <w:rsid w:val="009E6DB7"/>
    <w:rsid w:val="009E6DCC"/>
    <w:rsid w:val="009E7201"/>
    <w:rsid w:val="009E7230"/>
    <w:rsid w:val="009E7692"/>
    <w:rsid w:val="009F012F"/>
    <w:rsid w:val="009F0D86"/>
    <w:rsid w:val="009F0F5C"/>
    <w:rsid w:val="009F106A"/>
    <w:rsid w:val="009F118A"/>
    <w:rsid w:val="009F1A53"/>
    <w:rsid w:val="009F1D7D"/>
    <w:rsid w:val="009F1DAE"/>
    <w:rsid w:val="009F281C"/>
    <w:rsid w:val="009F2AD7"/>
    <w:rsid w:val="009F2D50"/>
    <w:rsid w:val="009F2FCB"/>
    <w:rsid w:val="009F3698"/>
    <w:rsid w:val="009F3AD3"/>
    <w:rsid w:val="009F42D8"/>
    <w:rsid w:val="009F4424"/>
    <w:rsid w:val="009F47FF"/>
    <w:rsid w:val="009F4960"/>
    <w:rsid w:val="009F4A78"/>
    <w:rsid w:val="009F560B"/>
    <w:rsid w:val="009F5903"/>
    <w:rsid w:val="009F5D08"/>
    <w:rsid w:val="009F5EF3"/>
    <w:rsid w:val="009F6937"/>
    <w:rsid w:val="009F6C59"/>
    <w:rsid w:val="009F7366"/>
    <w:rsid w:val="009F73D6"/>
    <w:rsid w:val="009F744C"/>
    <w:rsid w:val="009F7594"/>
    <w:rsid w:val="009F7661"/>
    <w:rsid w:val="009F77E7"/>
    <w:rsid w:val="00A0002A"/>
    <w:rsid w:val="00A00728"/>
    <w:rsid w:val="00A00839"/>
    <w:rsid w:val="00A00FD9"/>
    <w:rsid w:val="00A01950"/>
    <w:rsid w:val="00A01D37"/>
    <w:rsid w:val="00A0246E"/>
    <w:rsid w:val="00A02A16"/>
    <w:rsid w:val="00A02FB9"/>
    <w:rsid w:val="00A0327D"/>
    <w:rsid w:val="00A0360E"/>
    <w:rsid w:val="00A04438"/>
    <w:rsid w:val="00A04C1E"/>
    <w:rsid w:val="00A04E7E"/>
    <w:rsid w:val="00A05887"/>
    <w:rsid w:val="00A05C83"/>
    <w:rsid w:val="00A0607E"/>
    <w:rsid w:val="00A065EF"/>
    <w:rsid w:val="00A067B4"/>
    <w:rsid w:val="00A06AD5"/>
    <w:rsid w:val="00A06AF1"/>
    <w:rsid w:val="00A06B40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6DB5"/>
    <w:rsid w:val="00A17200"/>
    <w:rsid w:val="00A1747B"/>
    <w:rsid w:val="00A175C1"/>
    <w:rsid w:val="00A17B97"/>
    <w:rsid w:val="00A17C82"/>
    <w:rsid w:val="00A20AD8"/>
    <w:rsid w:val="00A20B6E"/>
    <w:rsid w:val="00A20D4D"/>
    <w:rsid w:val="00A219BB"/>
    <w:rsid w:val="00A2203A"/>
    <w:rsid w:val="00A22792"/>
    <w:rsid w:val="00A229AA"/>
    <w:rsid w:val="00A229B7"/>
    <w:rsid w:val="00A22B55"/>
    <w:rsid w:val="00A22CFD"/>
    <w:rsid w:val="00A2300E"/>
    <w:rsid w:val="00A23330"/>
    <w:rsid w:val="00A23348"/>
    <w:rsid w:val="00A2347C"/>
    <w:rsid w:val="00A2370E"/>
    <w:rsid w:val="00A238FF"/>
    <w:rsid w:val="00A23CB0"/>
    <w:rsid w:val="00A2426E"/>
    <w:rsid w:val="00A24487"/>
    <w:rsid w:val="00A2499B"/>
    <w:rsid w:val="00A25071"/>
    <w:rsid w:val="00A250E4"/>
    <w:rsid w:val="00A254AC"/>
    <w:rsid w:val="00A258BF"/>
    <w:rsid w:val="00A25AAA"/>
    <w:rsid w:val="00A25EFB"/>
    <w:rsid w:val="00A25F91"/>
    <w:rsid w:val="00A2617F"/>
    <w:rsid w:val="00A264CF"/>
    <w:rsid w:val="00A265C8"/>
    <w:rsid w:val="00A266B2"/>
    <w:rsid w:val="00A26727"/>
    <w:rsid w:val="00A274E6"/>
    <w:rsid w:val="00A2754A"/>
    <w:rsid w:val="00A27799"/>
    <w:rsid w:val="00A277C2"/>
    <w:rsid w:val="00A27C2A"/>
    <w:rsid w:val="00A3048A"/>
    <w:rsid w:val="00A3078E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A36"/>
    <w:rsid w:val="00A32B34"/>
    <w:rsid w:val="00A330CB"/>
    <w:rsid w:val="00A3348F"/>
    <w:rsid w:val="00A335D0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A7"/>
    <w:rsid w:val="00A407CB"/>
    <w:rsid w:val="00A40999"/>
    <w:rsid w:val="00A40C3F"/>
    <w:rsid w:val="00A40E7B"/>
    <w:rsid w:val="00A40F16"/>
    <w:rsid w:val="00A41171"/>
    <w:rsid w:val="00A41A05"/>
    <w:rsid w:val="00A41D17"/>
    <w:rsid w:val="00A4266A"/>
    <w:rsid w:val="00A42A0B"/>
    <w:rsid w:val="00A42F52"/>
    <w:rsid w:val="00A43220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790"/>
    <w:rsid w:val="00A46A62"/>
    <w:rsid w:val="00A46B55"/>
    <w:rsid w:val="00A46F99"/>
    <w:rsid w:val="00A46F9A"/>
    <w:rsid w:val="00A46FF3"/>
    <w:rsid w:val="00A50785"/>
    <w:rsid w:val="00A50914"/>
    <w:rsid w:val="00A50AC4"/>
    <w:rsid w:val="00A50DEE"/>
    <w:rsid w:val="00A50FFD"/>
    <w:rsid w:val="00A51074"/>
    <w:rsid w:val="00A51B2A"/>
    <w:rsid w:val="00A521C9"/>
    <w:rsid w:val="00A522DA"/>
    <w:rsid w:val="00A527E2"/>
    <w:rsid w:val="00A52BEF"/>
    <w:rsid w:val="00A5310E"/>
    <w:rsid w:val="00A53D87"/>
    <w:rsid w:val="00A53EE6"/>
    <w:rsid w:val="00A53F71"/>
    <w:rsid w:val="00A542FB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577ED"/>
    <w:rsid w:val="00A60007"/>
    <w:rsid w:val="00A603FE"/>
    <w:rsid w:val="00A604E5"/>
    <w:rsid w:val="00A6057E"/>
    <w:rsid w:val="00A608D5"/>
    <w:rsid w:val="00A608E5"/>
    <w:rsid w:val="00A609AC"/>
    <w:rsid w:val="00A60A40"/>
    <w:rsid w:val="00A60F7B"/>
    <w:rsid w:val="00A60F88"/>
    <w:rsid w:val="00A61016"/>
    <w:rsid w:val="00A612DD"/>
    <w:rsid w:val="00A6159D"/>
    <w:rsid w:val="00A6187F"/>
    <w:rsid w:val="00A619EF"/>
    <w:rsid w:val="00A61D30"/>
    <w:rsid w:val="00A61DDC"/>
    <w:rsid w:val="00A620E9"/>
    <w:rsid w:val="00A622EF"/>
    <w:rsid w:val="00A6252E"/>
    <w:rsid w:val="00A6293B"/>
    <w:rsid w:val="00A629DB"/>
    <w:rsid w:val="00A62A81"/>
    <w:rsid w:val="00A62C30"/>
    <w:rsid w:val="00A62CFE"/>
    <w:rsid w:val="00A6308A"/>
    <w:rsid w:val="00A637EE"/>
    <w:rsid w:val="00A63952"/>
    <w:rsid w:val="00A63E31"/>
    <w:rsid w:val="00A64139"/>
    <w:rsid w:val="00A6460B"/>
    <w:rsid w:val="00A64B63"/>
    <w:rsid w:val="00A64C9F"/>
    <w:rsid w:val="00A64FE0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6E66"/>
    <w:rsid w:val="00A67A4E"/>
    <w:rsid w:val="00A67E7A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85E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1BB"/>
    <w:rsid w:val="00A74351"/>
    <w:rsid w:val="00A74722"/>
    <w:rsid w:val="00A74E2E"/>
    <w:rsid w:val="00A75322"/>
    <w:rsid w:val="00A756E5"/>
    <w:rsid w:val="00A75D7E"/>
    <w:rsid w:val="00A76764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8F"/>
    <w:rsid w:val="00A84DF0"/>
    <w:rsid w:val="00A85385"/>
    <w:rsid w:val="00A8586E"/>
    <w:rsid w:val="00A85C1A"/>
    <w:rsid w:val="00A85D55"/>
    <w:rsid w:val="00A85D5E"/>
    <w:rsid w:val="00A85FAE"/>
    <w:rsid w:val="00A86143"/>
    <w:rsid w:val="00A861E3"/>
    <w:rsid w:val="00A863BF"/>
    <w:rsid w:val="00A865CB"/>
    <w:rsid w:val="00A86E6B"/>
    <w:rsid w:val="00A86ED5"/>
    <w:rsid w:val="00A87016"/>
    <w:rsid w:val="00A87131"/>
    <w:rsid w:val="00A8732C"/>
    <w:rsid w:val="00A87BB2"/>
    <w:rsid w:val="00A87F57"/>
    <w:rsid w:val="00A901C9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1E2"/>
    <w:rsid w:val="00A93848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97BAF"/>
    <w:rsid w:val="00AA0020"/>
    <w:rsid w:val="00AA00CC"/>
    <w:rsid w:val="00AA0625"/>
    <w:rsid w:val="00AA087F"/>
    <w:rsid w:val="00AA0AFE"/>
    <w:rsid w:val="00AA1071"/>
    <w:rsid w:val="00AA1872"/>
    <w:rsid w:val="00AA21CB"/>
    <w:rsid w:val="00AA2289"/>
    <w:rsid w:val="00AA23F5"/>
    <w:rsid w:val="00AA2AE7"/>
    <w:rsid w:val="00AA2DED"/>
    <w:rsid w:val="00AA31C2"/>
    <w:rsid w:val="00AA45C1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5F4"/>
    <w:rsid w:val="00AA6DD7"/>
    <w:rsid w:val="00AA6EE9"/>
    <w:rsid w:val="00AA70EF"/>
    <w:rsid w:val="00AA74D6"/>
    <w:rsid w:val="00AA76D6"/>
    <w:rsid w:val="00AA783D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143"/>
    <w:rsid w:val="00AB3C12"/>
    <w:rsid w:val="00AB3EDB"/>
    <w:rsid w:val="00AB4661"/>
    <w:rsid w:val="00AB48A4"/>
    <w:rsid w:val="00AB4EB0"/>
    <w:rsid w:val="00AB4F6F"/>
    <w:rsid w:val="00AB4FEE"/>
    <w:rsid w:val="00AB5CD1"/>
    <w:rsid w:val="00AB5D4D"/>
    <w:rsid w:val="00AB5E68"/>
    <w:rsid w:val="00AB5E98"/>
    <w:rsid w:val="00AB5EEA"/>
    <w:rsid w:val="00AB6044"/>
    <w:rsid w:val="00AB64B4"/>
    <w:rsid w:val="00AB6742"/>
    <w:rsid w:val="00AB698E"/>
    <w:rsid w:val="00AB76C7"/>
    <w:rsid w:val="00AB7979"/>
    <w:rsid w:val="00AB7B96"/>
    <w:rsid w:val="00AC01AC"/>
    <w:rsid w:val="00AC035C"/>
    <w:rsid w:val="00AC15A7"/>
    <w:rsid w:val="00AC19A6"/>
    <w:rsid w:val="00AC1B3F"/>
    <w:rsid w:val="00AC296F"/>
    <w:rsid w:val="00AC2D54"/>
    <w:rsid w:val="00AC2DA2"/>
    <w:rsid w:val="00AC327F"/>
    <w:rsid w:val="00AC332E"/>
    <w:rsid w:val="00AC38D0"/>
    <w:rsid w:val="00AC38D3"/>
    <w:rsid w:val="00AC38ED"/>
    <w:rsid w:val="00AC3917"/>
    <w:rsid w:val="00AC3AB7"/>
    <w:rsid w:val="00AC3C14"/>
    <w:rsid w:val="00AC464B"/>
    <w:rsid w:val="00AC5182"/>
    <w:rsid w:val="00AC5E32"/>
    <w:rsid w:val="00AC6121"/>
    <w:rsid w:val="00AC61BE"/>
    <w:rsid w:val="00AC6499"/>
    <w:rsid w:val="00AC66B5"/>
    <w:rsid w:val="00AC670F"/>
    <w:rsid w:val="00AC6CEE"/>
    <w:rsid w:val="00AC7137"/>
    <w:rsid w:val="00AC7BB2"/>
    <w:rsid w:val="00AC7F09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2EDA"/>
    <w:rsid w:val="00AD32C0"/>
    <w:rsid w:val="00AD3B66"/>
    <w:rsid w:val="00AD3FAA"/>
    <w:rsid w:val="00AD4069"/>
    <w:rsid w:val="00AD4423"/>
    <w:rsid w:val="00AD48E2"/>
    <w:rsid w:val="00AD48E5"/>
    <w:rsid w:val="00AD49EA"/>
    <w:rsid w:val="00AD4C4E"/>
    <w:rsid w:val="00AD5151"/>
    <w:rsid w:val="00AD5335"/>
    <w:rsid w:val="00AD5876"/>
    <w:rsid w:val="00AD59C1"/>
    <w:rsid w:val="00AD5D9C"/>
    <w:rsid w:val="00AD646B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849"/>
    <w:rsid w:val="00AE1EF8"/>
    <w:rsid w:val="00AE22DB"/>
    <w:rsid w:val="00AE2363"/>
    <w:rsid w:val="00AE2BFE"/>
    <w:rsid w:val="00AE2D11"/>
    <w:rsid w:val="00AE2F5D"/>
    <w:rsid w:val="00AE3351"/>
    <w:rsid w:val="00AE35FF"/>
    <w:rsid w:val="00AE3BEA"/>
    <w:rsid w:val="00AE3D16"/>
    <w:rsid w:val="00AE3DCC"/>
    <w:rsid w:val="00AE3EBF"/>
    <w:rsid w:val="00AE4BAB"/>
    <w:rsid w:val="00AE4D26"/>
    <w:rsid w:val="00AE5154"/>
    <w:rsid w:val="00AE5206"/>
    <w:rsid w:val="00AE536A"/>
    <w:rsid w:val="00AE6096"/>
    <w:rsid w:val="00AE60D2"/>
    <w:rsid w:val="00AE698E"/>
    <w:rsid w:val="00AE6C50"/>
    <w:rsid w:val="00AE6D59"/>
    <w:rsid w:val="00AE6DC3"/>
    <w:rsid w:val="00AE7170"/>
    <w:rsid w:val="00AE7466"/>
    <w:rsid w:val="00AE7A0F"/>
    <w:rsid w:val="00AE7B07"/>
    <w:rsid w:val="00AE7BC9"/>
    <w:rsid w:val="00AE7D8D"/>
    <w:rsid w:val="00AE7FFC"/>
    <w:rsid w:val="00AF040D"/>
    <w:rsid w:val="00AF053B"/>
    <w:rsid w:val="00AF07FF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CDD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3C2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04E"/>
    <w:rsid w:val="00B0181D"/>
    <w:rsid w:val="00B01BF0"/>
    <w:rsid w:val="00B01ECC"/>
    <w:rsid w:val="00B024AA"/>
    <w:rsid w:val="00B024C7"/>
    <w:rsid w:val="00B02646"/>
    <w:rsid w:val="00B02A29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37"/>
    <w:rsid w:val="00B0389A"/>
    <w:rsid w:val="00B046F7"/>
    <w:rsid w:val="00B047A5"/>
    <w:rsid w:val="00B04C90"/>
    <w:rsid w:val="00B04F91"/>
    <w:rsid w:val="00B04FC2"/>
    <w:rsid w:val="00B055AD"/>
    <w:rsid w:val="00B05B4B"/>
    <w:rsid w:val="00B05B97"/>
    <w:rsid w:val="00B05F5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B1A"/>
    <w:rsid w:val="00B11ECA"/>
    <w:rsid w:val="00B1225C"/>
    <w:rsid w:val="00B12C93"/>
    <w:rsid w:val="00B12DA1"/>
    <w:rsid w:val="00B12DC8"/>
    <w:rsid w:val="00B131F1"/>
    <w:rsid w:val="00B13249"/>
    <w:rsid w:val="00B13256"/>
    <w:rsid w:val="00B136F4"/>
    <w:rsid w:val="00B144B0"/>
    <w:rsid w:val="00B1493E"/>
    <w:rsid w:val="00B15104"/>
    <w:rsid w:val="00B151EF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17B8A"/>
    <w:rsid w:val="00B2039B"/>
    <w:rsid w:val="00B206F2"/>
    <w:rsid w:val="00B20A4D"/>
    <w:rsid w:val="00B20BF2"/>
    <w:rsid w:val="00B2102F"/>
    <w:rsid w:val="00B2145F"/>
    <w:rsid w:val="00B214E8"/>
    <w:rsid w:val="00B21581"/>
    <w:rsid w:val="00B21702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5C00"/>
    <w:rsid w:val="00B262A4"/>
    <w:rsid w:val="00B26A6A"/>
    <w:rsid w:val="00B26B87"/>
    <w:rsid w:val="00B275C2"/>
    <w:rsid w:val="00B27CF1"/>
    <w:rsid w:val="00B304D4"/>
    <w:rsid w:val="00B3076F"/>
    <w:rsid w:val="00B30A1C"/>
    <w:rsid w:val="00B30BAF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166"/>
    <w:rsid w:val="00B34AB7"/>
    <w:rsid w:val="00B34B24"/>
    <w:rsid w:val="00B34B93"/>
    <w:rsid w:val="00B35192"/>
    <w:rsid w:val="00B357E8"/>
    <w:rsid w:val="00B359F9"/>
    <w:rsid w:val="00B35B3B"/>
    <w:rsid w:val="00B35BF5"/>
    <w:rsid w:val="00B36BB9"/>
    <w:rsid w:val="00B36DFE"/>
    <w:rsid w:val="00B36F83"/>
    <w:rsid w:val="00B37532"/>
    <w:rsid w:val="00B37731"/>
    <w:rsid w:val="00B37752"/>
    <w:rsid w:val="00B3779C"/>
    <w:rsid w:val="00B40398"/>
    <w:rsid w:val="00B40F88"/>
    <w:rsid w:val="00B41391"/>
    <w:rsid w:val="00B41472"/>
    <w:rsid w:val="00B4185D"/>
    <w:rsid w:val="00B41981"/>
    <w:rsid w:val="00B41EE4"/>
    <w:rsid w:val="00B42233"/>
    <w:rsid w:val="00B422A8"/>
    <w:rsid w:val="00B42F25"/>
    <w:rsid w:val="00B42F51"/>
    <w:rsid w:val="00B43148"/>
    <w:rsid w:val="00B4318F"/>
    <w:rsid w:val="00B431C0"/>
    <w:rsid w:val="00B43614"/>
    <w:rsid w:val="00B4430E"/>
    <w:rsid w:val="00B445AA"/>
    <w:rsid w:val="00B44721"/>
    <w:rsid w:val="00B449AF"/>
    <w:rsid w:val="00B450AE"/>
    <w:rsid w:val="00B452A0"/>
    <w:rsid w:val="00B4556C"/>
    <w:rsid w:val="00B456FA"/>
    <w:rsid w:val="00B45821"/>
    <w:rsid w:val="00B45B4B"/>
    <w:rsid w:val="00B45CCB"/>
    <w:rsid w:val="00B467AF"/>
    <w:rsid w:val="00B46DD6"/>
    <w:rsid w:val="00B472CB"/>
    <w:rsid w:val="00B47396"/>
    <w:rsid w:val="00B473A6"/>
    <w:rsid w:val="00B4770D"/>
    <w:rsid w:val="00B47A28"/>
    <w:rsid w:val="00B47AFF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845"/>
    <w:rsid w:val="00B539F1"/>
    <w:rsid w:val="00B53C76"/>
    <w:rsid w:val="00B53CB9"/>
    <w:rsid w:val="00B53CD9"/>
    <w:rsid w:val="00B54244"/>
    <w:rsid w:val="00B548A1"/>
    <w:rsid w:val="00B54A3F"/>
    <w:rsid w:val="00B54F5F"/>
    <w:rsid w:val="00B5539B"/>
    <w:rsid w:val="00B5577F"/>
    <w:rsid w:val="00B558B4"/>
    <w:rsid w:val="00B55C9D"/>
    <w:rsid w:val="00B55D8A"/>
    <w:rsid w:val="00B564C6"/>
    <w:rsid w:val="00B56862"/>
    <w:rsid w:val="00B56B4F"/>
    <w:rsid w:val="00B56C1A"/>
    <w:rsid w:val="00B56C9B"/>
    <w:rsid w:val="00B5704F"/>
    <w:rsid w:val="00B5771D"/>
    <w:rsid w:val="00B57A40"/>
    <w:rsid w:val="00B57AEA"/>
    <w:rsid w:val="00B60660"/>
    <w:rsid w:val="00B60871"/>
    <w:rsid w:val="00B60EAC"/>
    <w:rsid w:val="00B619D7"/>
    <w:rsid w:val="00B627FF"/>
    <w:rsid w:val="00B62F86"/>
    <w:rsid w:val="00B62FA1"/>
    <w:rsid w:val="00B630EA"/>
    <w:rsid w:val="00B6323B"/>
    <w:rsid w:val="00B63493"/>
    <w:rsid w:val="00B6395F"/>
    <w:rsid w:val="00B63EEA"/>
    <w:rsid w:val="00B640AB"/>
    <w:rsid w:val="00B646E4"/>
    <w:rsid w:val="00B64BE1"/>
    <w:rsid w:val="00B64F1D"/>
    <w:rsid w:val="00B65143"/>
    <w:rsid w:val="00B65430"/>
    <w:rsid w:val="00B654AB"/>
    <w:rsid w:val="00B655CB"/>
    <w:rsid w:val="00B65C3A"/>
    <w:rsid w:val="00B66DB1"/>
    <w:rsid w:val="00B66DB4"/>
    <w:rsid w:val="00B67890"/>
    <w:rsid w:val="00B67D23"/>
    <w:rsid w:val="00B67DBC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998"/>
    <w:rsid w:val="00B73A19"/>
    <w:rsid w:val="00B73C77"/>
    <w:rsid w:val="00B73D03"/>
    <w:rsid w:val="00B743D6"/>
    <w:rsid w:val="00B7452E"/>
    <w:rsid w:val="00B74531"/>
    <w:rsid w:val="00B745A9"/>
    <w:rsid w:val="00B74FD5"/>
    <w:rsid w:val="00B75284"/>
    <w:rsid w:val="00B756B5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3E7E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720"/>
    <w:rsid w:val="00B90AF2"/>
    <w:rsid w:val="00B90ECC"/>
    <w:rsid w:val="00B9115E"/>
    <w:rsid w:val="00B9126B"/>
    <w:rsid w:val="00B91C06"/>
    <w:rsid w:val="00B9275B"/>
    <w:rsid w:val="00B92AD2"/>
    <w:rsid w:val="00B92FBA"/>
    <w:rsid w:val="00B9305E"/>
    <w:rsid w:val="00B94193"/>
    <w:rsid w:val="00B9453D"/>
    <w:rsid w:val="00B9497D"/>
    <w:rsid w:val="00B953D0"/>
    <w:rsid w:val="00B95D5B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C7A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8BE"/>
    <w:rsid w:val="00BA5ED8"/>
    <w:rsid w:val="00BA658B"/>
    <w:rsid w:val="00BA661B"/>
    <w:rsid w:val="00BA68EC"/>
    <w:rsid w:val="00BA6D00"/>
    <w:rsid w:val="00BA70A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293"/>
    <w:rsid w:val="00BB366D"/>
    <w:rsid w:val="00BB3900"/>
    <w:rsid w:val="00BB40A5"/>
    <w:rsid w:val="00BB41E2"/>
    <w:rsid w:val="00BB4250"/>
    <w:rsid w:val="00BB44A8"/>
    <w:rsid w:val="00BB4685"/>
    <w:rsid w:val="00BB4BB7"/>
    <w:rsid w:val="00BB4D24"/>
    <w:rsid w:val="00BB4E70"/>
    <w:rsid w:val="00BB4FB6"/>
    <w:rsid w:val="00BB535F"/>
    <w:rsid w:val="00BB554A"/>
    <w:rsid w:val="00BB5587"/>
    <w:rsid w:val="00BB5B31"/>
    <w:rsid w:val="00BB5FA4"/>
    <w:rsid w:val="00BB701C"/>
    <w:rsid w:val="00BB727F"/>
    <w:rsid w:val="00BB74BE"/>
    <w:rsid w:val="00BB7518"/>
    <w:rsid w:val="00BB7732"/>
    <w:rsid w:val="00BB7ABE"/>
    <w:rsid w:val="00BB7B3B"/>
    <w:rsid w:val="00BB7C21"/>
    <w:rsid w:val="00BB7F4F"/>
    <w:rsid w:val="00BC06FB"/>
    <w:rsid w:val="00BC07B0"/>
    <w:rsid w:val="00BC137E"/>
    <w:rsid w:val="00BC1858"/>
    <w:rsid w:val="00BC1AA1"/>
    <w:rsid w:val="00BC1B7B"/>
    <w:rsid w:val="00BC1B96"/>
    <w:rsid w:val="00BC1BAE"/>
    <w:rsid w:val="00BC1FAB"/>
    <w:rsid w:val="00BC2277"/>
    <w:rsid w:val="00BC25F6"/>
    <w:rsid w:val="00BC2608"/>
    <w:rsid w:val="00BC311F"/>
    <w:rsid w:val="00BC3E81"/>
    <w:rsid w:val="00BC4460"/>
    <w:rsid w:val="00BC46FA"/>
    <w:rsid w:val="00BC4CB9"/>
    <w:rsid w:val="00BC4EE6"/>
    <w:rsid w:val="00BC5078"/>
    <w:rsid w:val="00BC54C2"/>
    <w:rsid w:val="00BC5508"/>
    <w:rsid w:val="00BC57BF"/>
    <w:rsid w:val="00BC5C99"/>
    <w:rsid w:val="00BC644D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364"/>
    <w:rsid w:val="00BD38AF"/>
    <w:rsid w:val="00BD4107"/>
    <w:rsid w:val="00BD4CCD"/>
    <w:rsid w:val="00BD4D26"/>
    <w:rsid w:val="00BD4FCB"/>
    <w:rsid w:val="00BD5372"/>
    <w:rsid w:val="00BD5791"/>
    <w:rsid w:val="00BD5794"/>
    <w:rsid w:val="00BD5E85"/>
    <w:rsid w:val="00BD65E3"/>
    <w:rsid w:val="00BD6AD2"/>
    <w:rsid w:val="00BD72DD"/>
    <w:rsid w:val="00BD7342"/>
    <w:rsid w:val="00BD73F7"/>
    <w:rsid w:val="00BD7515"/>
    <w:rsid w:val="00BD7551"/>
    <w:rsid w:val="00BD77DA"/>
    <w:rsid w:val="00BD7A0D"/>
    <w:rsid w:val="00BE0393"/>
    <w:rsid w:val="00BE03DE"/>
    <w:rsid w:val="00BE05A3"/>
    <w:rsid w:val="00BE0AAE"/>
    <w:rsid w:val="00BE0B55"/>
    <w:rsid w:val="00BE0C8C"/>
    <w:rsid w:val="00BE19B6"/>
    <w:rsid w:val="00BE1B78"/>
    <w:rsid w:val="00BE1BC0"/>
    <w:rsid w:val="00BE230E"/>
    <w:rsid w:val="00BE2E37"/>
    <w:rsid w:val="00BE4033"/>
    <w:rsid w:val="00BE41BB"/>
    <w:rsid w:val="00BE433D"/>
    <w:rsid w:val="00BE4388"/>
    <w:rsid w:val="00BE45B9"/>
    <w:rsid w:val="00BE4BEA"/>
    <w:rsid w:val="00BE4C8B"/>
    <w:rsid w:val="00BE5349"/>
    <w:rsid w:val="00BE54FB"/>
    <w:rsid w:val="00BE554D"/>
    <w:rsid w:val="00BE5C5B"/>
    <w:rsid w:val="00BE61E7"/>
    <w:rsid w:val="00BE6435"/>
    <w:rsid w:val="00BE66C7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1EFE"/>
    <w:rsid w:val="00BF2131"/>
    <w:rsid w:val="00BF29C3"/>
    <w:rsid w:val="00BF2C50"/>
    <w:rsid w:val="00BF305D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A5D"/>
    <w:rsid w:val="00C10AB5"/>
    <w:rsid w:val="00C10E1F"/>
    <w:rsid w:val="00C10F28"/>
    <w:rsid w:val="00C10F4E"/>
    <w:rsid w:val="00C10F92"/>
    <w:rsid w:val="00C1124E"/>
    <w:rsid w:val="00C11B09"/>
    <w:rsid w:val="00C11B67"/>
    <w:rsid w:val="00C123EB"/>
    <w:rsid w:val="00C12666"/>
    <w:rsid w:val="00C1299A"/>
    <w:rsid w:val="00C12D89"/>
    <w:rsid w:val="00C13BEF"/>
    <w:rsid w:val="00C13FC0"/>
    <w:rsid w:val="00C1456E"/>
    <w:rsid w:val="00C1476A"/>
    <w:rsid w:val="00C14AA5"/>
    <w:rsid w:val="00C14F4A"/>
    <w:rsid w:val="00C15623"/>
    <w:rsid w:val="00C15938"/>
    <w:rsid w:val="00C15ABD"/>
    <w:rsid w:val="00C15DA9"/>
    <w:rsid w:val="00C16C12"/>
    <w:rsid w:val="00C1707F"/>
    <w:rsid w:val="00C170AE"/>
    <w:rsid w:val="00C17155"/>
    <w:rsid w:val="00C17869"/>
    <w:rsid w:val="00C17B68"/>
    <w:rsid w:val="00C17C8C"/>
    <w:rsid w:val="00C20143"/>
    <w:rsid w:val="00C2017B"/>
    <w:rsid w:val="00C201B2"/>
    <w:rsid w:val="00C202AF"/>
    <w:rsid w:val="00C206BA"/>
    <w:rsid w:val="00C207D5"/>
    <w:rsid w:val="00C20F44"/>
    <w:rsid w:val="00C212B7"/>
    <w:rsid w:val="00C217E4"/>
    <w:rsid w:val="00C218E4"/>
    <w:rsid w:val="00C21A20"/>
    <w:rsid w:val="00C21A23"/>
    <w:rsid w:val="00C21AD1"/>
    <w:rsid w:val="00C21EA1"/>
    <w:rsid w:val="00C22363"/>
    <w:rsid w:val="00C22BED"/>
    <w:rsid w:val="00C22C0D"/>
    <w:rsid w:val="00C2352B"/>
    <w:rsid w:val="00C238D4"/>
    <w:rsid w:val="00C24503"/>
    <w:rsid w:val="00C24816"/>
    <w:rsid w:val="00C24933"/>
    <w:rsid w:val="00C24DDF"/>
    <w:rsid w:val="00C24EB7"/>
    <w:rsid w:val="00C24F7C"/>
    <w:rsid w:val="00C2507B"/>
    <w:rsid w:val="00C252FA"/>
    <w:rsid w:val="00C257B6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1CF3"/>
    <w:rsid w:val="00C329D8"/>
    <w:rsid w:val="00C33506"/>
    <w:rsid w:val="00C339B9"/>
    <w:rsid w:val="00C33E64"/>
    <w:rsid w:val="00C340A1"/>
    <w:rsid w:val="00C342A9"/>
    <w:rsid w:val="00C34472"/>
    <w:rsid w:val="00C345DA"/>
    <w:rsid w:val="00C349DE"/>
    <w:rsid w:val="00C35121"/>
    <w:rsid w:val="00C355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48C"/>
    <w:rsid w:val="00C40815"/>
    <w:rsid w:val="00C408E4"/>
    <w:rsid w:val="00C40D87"/>
    <w:rsid w:val="00C40FDF"/>
    <w:rsid w:val="00C41115"/>
    <w:rsid w:val="00C412C1"/>
    <w:rsid w:val="00C4150A"/>
    <w:rsid w:val="00C416CA"/>
    <w:rsid w:val="00C4180D"/>
    <w:rsid w:val="00C4325C"/>
    <w:rsid w:val="00C437FA"/>
    <w:rsid w:val="00C43D91"/>
    <w:rsid w:val="00C445A9"/>
    <w:rsid w:val="00C44742"/>
    <w:rsid w:val="00C4478D"/>
    <w:rsid w:val="00C44AFC"/>
    <w:rsid w:val="00C44B0C"/>
    <w:rsid w:val="00C44D4F"/>
    <w:rsid w:val="00C45243"/>
    <w:rsid w:val="00C45BE7"/>
    <w:rsid w:val="00C45D9D"/>
    <w:rsid w:val="00C461C5"/>
    <w:rsid w:val="00C4630F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1E1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780"/>
    <w:rsid w:val="00C57898"/>
    <w:rsid w:val="00C603B6"/>
    <w:rsid w:val="00C6046A"/>
    <w:rsid w:val="00C60471"/>
    <w:rsid w:val="00C613EA"/>
    <w:rsid w:val="00C61490"/>
    <w:rsid w:val="00C619FE"/>
    <w:rsid w:val="00C61D6F"/>
    <w:rsid w:val="00C61E4A"/>
    <w:rsid w:val="00C625E6"/>
    <w:rsid w:val="00C634E7"/>
    <w:rsid w:val="00C63845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5EA"/>
    <w:rsid w:val="00C67691"/>
    <w:rsid w:val="00C67904"/>
    <w:rsid w:val="00C67FDA"/>
    <w:rsid w:val="00C7001F"/>
    <w:rsid w:val="00C70114"/>
    <w:rsid w:val="00C70478"/>
    <w:rsid w:val="00C705DA"/>
    <w:rsid w:val="00C70B03"/>
    <w:rsid w:val="00C70C79"/>
    <w:rsid w:val="00C70FDB"/>
    <w:rsid w:val="00C717E8"/>
    <w:rsid w:val="00C71F2B"/>
    <w:rsid w:val="00C73359"/>
    <w:rsid w:val="00C738D0"/>
    <w:rsid w:val="00C73C69"/>
    <w:rsid w:val="00C7491A"/>
    <w:rsid w:val="00C74D39"/>
    <w:rsid w:val="00C750CB"/>
    <w:rsid w:val="00C75169"/>
    <w:rsid w:val="00C7550C"/>
    <w:rsid w:val="00C75A32"/>
    <w:rsid w:val="00C7606B"/>
    <w:rsid w:val="00C7663A"/>
    <w:rsid w:val="00C76726"/>
    <w:rsid w:val="00C76A47"/>
    <w:rsid w:val="00C76A73"/>
    <w:rsid w:val="00C77C74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AA8"/>
    <w:rsid w:val="00C83B63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890"/>
    <w:rsid w:val="00C97A48"/>
    <w:rsid w:val="00C97CA4"/>
    <w:rsid w:val="00C97D93"/>
    <w:rsid w:val="00CA0560"/>
    <w:rsid w:val="00CA061C"/>
    <w:rsid w:val="00CA0FAE"/>
    <w:rsid w:val="00CA0FEE"/>
    <w:rsid w:val="00CA14D4"/>
    <w:rsid w:val="00CA19C5"/>
    <w:rsid w:val="00CA1CD8"/>
    <w:rsid w:val="00CA1FBA"/>
    <w:rsid w:val="00CA2AE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0F4"/>
    <w:rsid w:val="00CA6155"/>
    <w:rsid w:val="00CA6359"/>
    <w:rsid w:val="00CA6474"/>
    <w:rsid w:val="00CA6ACE"/>
    <w:rsid w:val="00CA71CB"/>
    <w:rsid w:val="00CA74E8"/>
    <w:rsid w:val="00CA7879"/>
    <w:rsid w:val="00CA78A5"/>
    <w:rsid w:val="00CA7B1F"/>
    <w:rsid w:val="00CA7CE5"/>
    <w:rsid w:val="00CB0D60"/>
    <w:rsid w:val="00CB1222"/>
    <w:rsid w:val="00CB12E9"/>
    <w:rsid w:val="00CB16C6"/>
    <w:rsid w:val="00CB1949"/>
    <w:rsid w:val="00CB1B3E"/>
    <w:rsid w:val="00CB24CE"/>
    <w:rsid w:val="00CB2F28"/>
    <w:rsid w:val="00CB34C4"/>
    <w:rsid w:val="00CB3A3C"/>
    <w:rsid w:val="00CB408C"/>
    <w:rsid w:val="00CB50D9"/>
    <w:rsid w:val="00CB5A31"/>
    <w:rsid w:val="00CB5F78"/>
    <w:rsid w:val="00CB5F87"/>
    <w:rsid w:val="00CB6579"/>
    <w:rsid w:val="00CB7938"/>
    <w:rsid w:val="00CC05EF"/>
    <w:rsid w:val="00CC0AE6"/>
    <w:rsid w:val="00CC1237"/>
    <w:rsid w:val="00CC1CD8"/>
    <w:rsid w:val="00CC1FE1"/>
    <w:rsid w:val="00CC22C8"/>
    <w:rsid w:val="00CC276E"/>
    <w:rsid w:val="00CC2899"/>
    <w:rsid w:val="00CC2ED3"/>
    <w:rsid w:val="00CC2FF4"/>
    <w:rsid w:val="00CC3656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212"/>
    <w:rsid w:val="00CD03E7"/>
    <w:rsid w:val="00CD088D"/>
    <w:rsid w:val="00CD0B12"/>
    <w:rsid w:val="00CD0D97"/>
    <w:rsid w:val="00CD1DFC"/>
    <w:rsid w:val="00CD1F40"/>
    <w:rsid w:val="00CD2B3E"/>
    <w:rsid w:val="00CD2E69"/>
    <w:rsid w:val="00CD2FE8"/>
    <w:rsid w:val="00CD3F72"/>
    <w:rsid w:val="00CD3F9D"/>
    <w:rsid w:val="00CD3FF3"/>
    <w:rsid w:val="00CD408E"/>
    <w:rsid w:val="00CD45B0"/>
    <w:rsid w:val="00CD4FA8"/>
    <w:rsid w:val="00CD507D"/>
    <w:rsid w:val="00CD5B88"/>
    <w:rsid w:val="00CD5CE5"/>
    <w:rsid w:val="00CD68D0"/>
    <w:rsid w:val="00CD76B0"/>
    <w:rsid w:val="00CD7775"/>
    <w:rsid w:val="00CD7D29"/>
    <w:rsid w:val="00CD7E12"/>
    <w:rsid w:val="00CD7FB3"/>
    <w:rsid w:val="00CE0F34"/>
    <w:rsid w:val="00CE1142"/>
    <w:rsid w:val="00CE1491"/>
    <w:rsid w:val="00CE1D95"/>
    <w:rsid w:val="00CE237E"/>
    <w:rsid w:val="00CE23A1"/>
    <w:rsid w:val="00CE24D8"/>
    <w:rsid w:val="00CE2B07"/>
    <w:rsid w:val="00CE310A"/>
    <w:rsid w:val="00CE328B"/>
    <w:rsid w:val="00CE3709"/>
    <w:rsid w:val="00CE376B"/>
    <w:rsid w:val="00CE396D"/>
    <w:rsid w:val="00CE3D80"/>
    <w:rsid w:val="00CE4233"/>
    <w:rsid w:val="00CE4CD7"/>
    <w:rsid w:val="00CE550E"/>
    <w:rsid w:val="00CE5833"/>
    <w:rsid w:val="00CE59C3"/>
    <w:rsid w:val="00CE5EC9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0F7D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340B"/>
    <w:rsid w:val="00CF446E"/>
    <w:rsid w:val="00CF4D9F"/>
    <w:rsid w:val="00CF557E"/>
    <w:rsid w:val="00CF5F90"/>
    <w:rsid w:val="00CF658B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4D7E"/>
    <w:rsid w:val="00D0507E"/>
    <w:rsid w:val="00D0548F"/>
    <w:rsid w:val="00D0581F"/>
    <w:rsid w:val="00D05BFE"/>
    <w:rsid w:val="00D0631A"/>
    <w:rsid w:val="00D0675F"/>
    <w:rsid w:val="00D0678E"/>
    <w:rsid w:val="00D06BD4"/>
    <w:rsid w:val="00D06C61"/>
    <w:rsid w:val="00D074A1"/>
    <w:rsid w:val="00D07724"/>
    <w:rsid w:val="00D10720"/>
    <w:rsid w:val="00D10F14"/>
    <w:rsid w:val="00D11299"/>
    <w:rsid w:val="00D113A6"/>
    <w:rsid w:val="00D1188F"/>
    <w:rsid w:val="00D1198D"/>
    <w:rsid w:val="00D119CC"/>
    <w:rsid w:val="00D11A67"/>
    <w:rsid w:val="00D120AE"/>
    <w:rsid w:val="00D12104"/>
    <w:rsid w:val="00D12543"/>
    <w:rsid w:val="00D1282F"/>
    <w:rsid w:val="00D1288B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5FCD"/>
    <w:rsid w:val="00D16098"/>
    <w:rsid w:val="00D160FE"/>
    <w:rsid w:val="00D16212"/>
    <w:rsid w:val="00D16291"/>
    <w:rsid w:val="00D164E9"/>
    <w:rsid w:val="00D16793"/>
    <w:rsid w:val="00D17321"/>
    <w:rsid w:val="00D17BA4"/>
    <w:rsid w:val="00D17BE3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4D1"/>
    <w:rsid w:val="00D24555"/>
    <w:rsid w:val="00D24B51"/>
    <w:rsid w:val="00D2508F"/>
    <w:rsid w:val="00D25237"/>
    <w:rsid w:val="00D2523C"/>
    <w:rsid w:val="00D258F4"/>
    <w:rsid w:val="00D25A4D"/>
    <w:rsid w:val="00D25B16"/>
    <w:rsid w:val="00D25BD6"/>
    <w:rsid w:val="00D25DC7"/>
    <w:rsid w:val="00D25E4B"/>
    <w:rsid w:val="00D26344"/>
    <w:rsid w:val="00D2675E"/>
    <w:rsid w:val="00D26CE4"/>
    <w:rsid w:val="00D26EDA"/>
    <w:rsid w:val="00D270B6"/>
    <w:rsid w:val="00D27239"/>
    <w:rsid w:val="00D27278"/>
    <w:rsid w:val="00D2730B"/>
    <w:rsid w:val="00D27CCC"/>
    <w:rsid w:val="00D3022C"/>
    <w:rsid w:val="00D30318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3A6"/>
    <w:rsid w:val="00D33702"/>
    <w:rsid w:val="00D337B2"/>
    <w:rsid w:val="00D34120"/>
    <w:rsid w:val="00D34121"/>
    <w:rsid w:val="00D3441A"/>
    <w:rsid w:val="00D34B6D"/>
    <w:rsid w:val="00D34C30"/>
    <w:rsid w:val="00D34CEF"/>
    <w:rsid w:val="00D35114"/>
    <w:rsid w:val="00D35BC0"/>
    <w:rsid w:val="00D35DDE"/>
    <w:rsid w:val="00D35FA6"/>
    <w:rsid w:val="00D364CE"/>
    <w:rsid w:val="00D36838"/>
    <w:rsid w:val="00D36880"/>
    <w:rsid w:val="00D36916"/>
    <w:rsid w:val="00D36C0C"/>
    <w:rsid w:val="00D36CAA"/>
    <w:rsid w:val="00D36D12"/>
    <w:rsid w:val="00D36FB8"/>
    <w:rsid w:val="00D37514"/>
    <w:rsid w:val="00D37BC5"/>
    <w:rsid w:val="00D37D1A"/>
    <w:rsid w:val="00D37F33"/>
    <w:rsid w:val="00D403EE"/>
    <w:rsid w:val="00D40598"/>
    <w:rsid w:val="00D409DC"/>
    <w:rsid w:val="00D4142C"/>
    <w:rsid w:val="00D42133"/>
    <w:rsid w:val="00D4260A"/>
    <w:rsid w:val="00D4262A"/>
    <w:rsid w:val="00D428EC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5107"/>
    <w:rsid w:val="00D465D0"/>
    <w:rsid w:val="00D46A51"/>
    <w:rsid w:val="00D46D51"/>
    <w:rsid w:val="00D46EA7"/>
    <w:rsid w:val="00D47170"/>
    <w:rsid w:val="00D47456"/>
    <w:rsid w:val="00D479DE"/>
    <w:rsid w:val="00D47A69"/>
    <w:rsid w:val="00D47E8A"/>
    <w:rsid w:val="00D50178"/>
    <w:rsid w:val="00D5027B"/>
    <w:rsid w:val="00D5063F"/>
    <w:rsid w:val="00D5066C"/>
    <w:rsid w:val="00D50A88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289A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5B6D"/>
    <w:rsid w:val="00D5645B"/>
    <w:rsid w:val="00D56AD6"/>
    <w:rsid w:val="00D56D1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4DD"/>
    <w:rsid w:val="00D61965"/>
    <w:rsid w:val="00D61BCA"/>
    <w:rsid w:val="00D62551"/>
    <w:rsid w:val="00D62895"/>
    <w:rsid w:val="00D6352E"/>
    <w:rsid w:val="00D63DD5"/>
    <w:rsid w:val="00D64769"/>
    <w:rsid w:val="00D649F3"/>
    <w:rsid w:val="00D64A85"/>
    <w:rsid w:val="00D64CCA"/>
    <w:rsid w:val="00D64F3C"/>
    <w:rsid w:val="00D6514C"/>
    <w:rsid w:val="00D6524D"/>
    <w:rsid w:val="00D656F5"/>
    <w:rsid w:val="00D6588A"/>
    <w:rsid w:val="00D6592A"/>
    <w:rsid w:val="00D65991"/>
    <w:rsid w:val="00D65FBC"/>
    <w:rsid w:val="00D66201"/>
    <w:rsid w:val="00D66298"/>
    <w:rsid w:val="00D663B7"/>
    <w:rsid w:val="00D66C52"/>
    <w:rsid w:val="00D66DCF"/>
    <w:rsid w:val="00D67755"/>
    <w:rsid w:val="00D67AE1"/>
    <w:rsid w:val="00D7051C"/>
    <w:rsid w:val="00D70840"/>
    <w:rsid w:val="00D708A5"/>
    <w:rsid w:val="00D70BF5"/>
    <w:rsid w:val="00D71636"/>
    <w:rsid w:val="00D7180A"/>
    <w:rsid w:val="00D7261E"/>
    <w:rsid w:val="00D727DC"/>
    <w:rsid w:val="00D72B22"/>
    <w:rsid w:val="00D7315B"/>
    <w:rsid w:val="00D73581"/>
    <w:rsid w:val="00D73D2D"/>
    <w:rsid w:val="00D745D6"/>
    <w:rsid w:val="00D7490F"/>
    <w:rsid w:val="00D749FD"/>
    <w:rsid w:val="00D74DB8"/>
    <w:rsid w:val="00D750A2"/>
    <w:rsid w:val="00D755A0"/>
    <w:rsid w:val="00D75A29"/>
    <w:rsid w:val="00D75AD3"/>
    <w:rsid w:val="00D7618A"/>
    <w:rsid w:val="00D7624E"/>
    <w:rsid w:val="00D76294"/>
    <w:rsid w:val="00D76297"/>
    <w:rsid w:val="00D762B8"/>
    <w:rsid w:val="00D764D8"/>
    <w:rsid w:val="00D76EF3"/>
    <w:rsid w:val="00D7722D"/>
    <w:rsid w:val="00D774CC"/>
    <w:rsid w:val="00D775C0"/>
    <w:rsid w:val="00D775ED"/>
    <w:rsid w:val="00D7780C"/>
    <w:rsid w:val="00D803B3"/>
    <w:rsid w:val="00D809AA"/>
    <w:rsid w:val="00D8104F"/>
    <w:rsid w:val="00D8161B"/>
    <w:rsid w:val="00D81E50"/>
    <w:rsid w:val="00D82347"/>
    <w:rsid w:val="00D8290D"/>
    <w:rsid w:val="00D82925"/>
    <w:rsid w:val="00D831DF"/>
    <w:rsid w:val="00D835B1"/>
    <w:rsid w:val="00D835F4"/>
    <w:rsid w:val="00D8393E"/>
    <w:rsid w:val="00D84B5E"/>
    <w:rsid w:val="00D85111"/>
    <w:rsid w:val="00D85848"/>
    <w:rsid w:val="00D85B99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87C86"/>
    <w:rsid w:val="00D9126A"/>
    <w:rsid w:val="00D91313"/>
    <w:rsid w:val="00D917A6"/>
    <w:rsid w:val="00D91B97"/>
    <w:rsid w:val="00D91F9C"/>
    <w:rsid w:val="00D92363"/>
    <w:rsid w:val="00D9248D"/>
    <w:rsid w:val="00D92B16"/>
    <w:rsid w:val="00D934BF"/>
    <w:rsid w:val="00D937C4"/>
    <w:rsid w:val="00D94284"/>
    <w:rsid w:val="00D94495"/>
    <w:rsid w:val="00D949A2"/>
    <w:rsid w:val="00D94C8A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E76"/>
    <w:rsid w:val="00D96F34"/>
    <w:rsid w:val="00D97488"/>
    <w:rsid w:val="00D976FE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220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C21"/>
    <w:rsid w:val="00DB0D19"/>
    <w:rsid w:val="00DB1292"/>
    <w:rsid w:val="00DB1414"/>
    <w:rsid w:val="00DB1C9B"/>
    <w:rsid w:val="00DB1CD5"/>
    <w:rsid w:val="00DB22F6"/>
    <w:rsid w:val="00DB24FD"/>
    <w:rsid w:val="00DB2548"/>
    <w:rsid w:val="00DB2846"/>
    <w:rsid w:val="00DB28FB"/>
    <w:rsid w:val="00DB2A4E"/>
    <w:rsid w:val="00DB2CC8"/>
    <w:rsid w:val="00DB335E"/>
    <w:rsid w:val="00DB3701"/>
    <w:rsid w:val="00DB3724"/>
    <w:rsid w:val="00DB3C64"/>
    <w:rsid w:val="00DB400B"/>
    <w:rsid w:val="00DB41F7"/>
    <w:rsid w:val="00DB48B6"/>
    <w:rsid w:val="00DB4C1C"/>
    <w:rsid w:val="00DB514E"/>
    <w:rsid w:val="00DB5266"/>
    <w:rsid w:val="00DB5513"/>
    <w:rsid w:val="00DB56B4"/>
    <w:rsid w:val="00DB599F"/>
    <w:rsid w:val="00DB59AE"/>
    <w:rsid w:val="00DB59DD"/>
    <w:rsid w:val="00DB5D77"/>
    <w:rsid w:val="00DB631F"/>
    <w:rsid w:val="00DB6A53"/>
    <w:rsid w:val="00DB7100"/>
    <w:rsid w:val="00DB718B"/>
    <w:rsid w:val="00DB778E"/>
    <w:rsid w:val="00DB77BB"/>
    <w:rsid w:val="00DB7A7A"/>
    <w:rsid w:val="00DB7E6C"/>
    <w:rsid w:val="00DC01ED"/>
    <w:rsid w:val="00DC01FD"/>
    <w:rsid w:val="00DC0AA1"/>
    <w:rsid w:val="00DC1421"/>
    <w:rsid w:val="00DC161F"/>
    <w:rsid w:val="00DC1AFB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2DE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D90"/>
    <w:rsid w:val="00DD3F35"/>
    <w:rsid w:val="00DD3FF5"/>
    <w:rsid w:val="00DD4062"/>
    <w:rsid w:val="00DD4128"/>
    <w:rsid w:val="00DD4440"/>
    <w:rsid w:val="00DD4D3A"/>
    <w:rsid w:val="00DD53D5"/>
    <w:rsid w:val="00DD5507"/>
    <w:rsid w:val="00DD5A66"/>
    <w:rsid w:val="00DD62E6"/>
    <w:rsid w:val="00DD6736"/>
    <w:rsid w:val="00DD69B6"/>
    <w:rsid w:val="00DD6EA9"/>
    <w:rsid w:val="00DD74F7"/>
    <w:rsid w:val="00DD7A93"/>
    <w:rsid w:val="00DE01C9"/>
    <w:rsid w:val="00DE06BE"/>
    <w:rsid w:val="00DE07D2"/>
    <w:rsid w:val="00DE0F64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43"/>
    <w:rsid w:val="00DE4FDB"/>
    <w:rsid w:val="00DE54B2"/>
    <w:rsid w:val="00DE5B24"/>
    <w:rsid w:val="00DE5EEB"/>
    <w:rsid w:val="00DE5F52"/>
    <w:rsid w:val="00DE6104"/>
    <w:rsid w:val="00DE69EE"/>
    <w:rsid w:val="00DE6C8A"/>
    <w:rsid w:val="00DE6DEE"/>
    <w:rsid w:val="00DE7087"/>
    <w:rsid w:val="00DE73B9"/>
    <w:rsid w:val="00DE7447"/>
    <w:rsid w:val="00DE74BD"/>
    <w:rsid w:val="00DE7932"/>
    <w:rsid w:val="00DF1655"/>
    <w:rsid w:val="00DF1757"/>
    <w:rsid w:val="00DF26A3"/>
    <w:rsid w:val="00DF26F7"/>
    <w:rsid w:val="00DF2A7F"/>
    <w:rsid w:val="00DF2C53"/>
    <w:rsid w:val="00DF2EC6"/>
    <w:rsid w:val="00DF33E9"/>
    <w:rsid w:val="00DF3664"/>
    <w:rsid w:val="00DF3BFA"/>
    <w:rsid w:val="00DF3FBD"/>
    <w:rsid w:val="00DF4035"/>
    <w:rsid w:val="00DF43BF"/>
    <w:rsid w:val="00DF44F3"/>
    <w:rsid w:val="00DF4EB3"/>
    <w:rsid w:val="00DF5026"/>
    <w:rsid w:val="00DF512F"/>
    <w:rsid w:val="00DF5223"/>
    <w:rsid w:val="00DF5422"/>
    <w:rsid w:val="00DF5457"/>
    <w:rsid w:val="00DF5913"/>
    <w:rsid w:val="00DF5FC3"/>
    <w:rsid w:val="00DF6826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74F"/>
    <w:rsid w:val="00DF7E50"/>
    <w:rsid w:val="00E00643"/>
    <w:rsid w:val="00E00999"/>
    <w:rsid w:val="00E00CAD"/>
    <w:rsid w:val="00E00F7B"/>
    <w:rsid w:val="00E01059"/>
    <w:rsid w:val="00E0135E"/>
    <w:rsid w:val="00E01478"/>
    <w:rsid w:val="00E01F8F"/>
    <w:rsid w:val="00E02139"/>
    <w:rsid w:val="00E02147"/>
    <w:rsid w:val="00E026C3"/>
    <w:rsid w:val="00E029D3"/>
    <w:rsid w:val="00E02B33"/>
    <w:rsid w:val="00E02BA0"/>
    <w:rsid w:val="00E02CBC"/>
    <w:rsid w:val="00E0315F"/>
    <w:rsid w:val="00E031C3"/>
    <w:rsid w:val="00E03A25"/>
    <w:rsid w:val="00E03AAC"/>
    <w:rsid w:val="00E03AAE"/>
    <w:rsid w:val="00E03D7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6F54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46A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628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54"/>
    <w:rsid w:val="00E2418F"/>
    <w:rsid w:val="00E2422C"/>
    <w:rsid w:val="00E24703"/>
    <w:rsid w:val="00E24ACC"/>
    <w:rsid w:val="00E24DB5"/>
    <w:rsid w:val="00E25721"/>
    <w:rsid w:val="00E26184"/>
    <w:rsid w:val="00E2622A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81A"/>
    <w:rsid w:val="00E309DA"/>
    <w:rsid w:val="00E30ABB"/>
    <w:rsid w:val="00E30D12"/>
    <w:rsid w:val="00E30D42"/>
    <w:rsid w:val="00E311B4"/>
    <w:rsid w:val="00E31779"/>
    <w:rsid w:val="00E319F3"/>
    <w:rsid w:val="00E31AE1"/>
    <w:rsid w:val="00E31B92"/>
    <w:rsid w:val="00E3217A"/>
    <w:rsid w:val="00E32563"/>
    <w:rsid w:val="00E32613"/>
    <w:rsid w:val="00E3261E"/>
    <w:rsid w:val="00E32A9D"/>
    <w:rsid w:val="00E32C1E"/>
    <w:rsid w:val="00E330EE"/>
    <w:rsid w:val="00E3366B"/>
    <w:rsid w:val="00E33CF0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65B"/>
    <w:rsid w:val="00E37B0E"/>
    <w:rsid w:val="00E40307"/>
    <w:rsid w:val="00E403E2"/>
    <w:rsid w:val="00E40758"/>
    <w:rsid w:val="00E40ACA"/>
    <w:rsid w:val="00E40C33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A7A"/>
    <w:rsid w:val="00E43C83"/>
    <w:rsid w:val="00E43DC9"/>
    <w:rsid w:val="00E445CF"/>
    <w:rsid w:val="00E44766"/>
    <w:rsid w:val="00E44801"/>
    <w:rsid w:val="00E44DD4"/>
    <w:rsid w:val="00E44FC6"/>
    <w:rsid w:val="00E45715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08BD"/>
    <w:rsid w:val="00E50BA4"/>
    <w:rsid w:val="00E5118D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380"/>
    <w:rsid w:val="00E54417"/>
    <w:rsid w:val="00E5458F"/>
    <w:rsid w:val="00E549A0"/>
    <w:rsid w:val="00E552C4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6F23"/>
    <w:rsid w:val="00E57199"/>
    <w:rsid w:val="00E57D8D"/>
    <w:rsid w:val="00E60035"/>
    <w:rsid w:val="00E60916"/>
    <w:rsid w:val="00E60A19"/>
    <w:rsid w:val="00E612DC"/>
    <w:rsid w:val="00E612ED"/>
    <w:rsid w:val="00E614A1"/>
    <w:rsid w:val="00E6197C"/>
    <w:rsid w:val="00E61A44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4C91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69E"/>
    <w:rsid w:val="00E7273E"/>
    <w:rsid w:val="00E727A0"/>
    <w:rsid w:val="00E72C3C"/>
    <w:rsid w:val="00E737EA"/>
    <w:rsid w:val="00E73C34"/>
    <w:rsid w:val="00E73EC1"/>
    <w:rsid w:val="00E74883"/>
    <w:rsid w:val="00E74A17"/>
    <w:rsid w:val="00E74ED6"/>
    <w:rsid w:val="00E75688"/>
    <w:rsid w:val="00E75E78"/>
    <w:rsid w:val="00E75EB2"/>
    <w:rsid w:val="00E76C16"/>
    <w:rsid w:val="00E76D5B"/>
    <w:rsid w:val="00E76DA8"/>
    <w:rsid w:val="00E777DF"/>
    <w:rsid w:val="00E8000A"/>
    <w:rsid w:val="00E8006D"/>
    <w:rsid w:val="00E80251"/>
    <w:rsid w:val="00E80571"/>
    <w:rsid w:val="00E80A7E"/>
    <w:rsid w:val="00E80E82"/>
    <w:rsid w:val="00E812DD"/>
    <w:rsid w:val="00E813CF"/>
    <w:rsid w:val="00E8141F"/>
    <w:rsid w:val="00E815F7"/>
    <w:rsid w:val="00E81947"/>
    <w:rsid w:val="00E81A6F"/>
    <w:rsid w:val="00E81B35"/>
    <w:rsid w:val="00E82130"/>
    <w:rsid w:val="00E82BE0"/>
    <w:rsid w:val="00E83158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575A"/>
    <w:rsid w:val="00E85CC4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5F3"/>
    <w:rsid w:val="00E909D5"/>
    <w:rsid w:val="00E909EA"/>
    <w:rsid w:val="00E90A45"/>
    <w:rsid w:val="00E90E06"/>
    <w:rsid w:val="00E910EE"/>
    <w:rsid w:val="00E91644"/>
    <w:rsid w:val="00E92720"/>
    <w:rsid w:val="00E9308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5B26"/>
    <w:rsid w:val="00E9627D"/>
    <w:rsid w:val="00E969CE"/>
    <w:rsid w:val="00E970E0"/>
    <w:rsid w:val="00E975C8"/>
    <w:rsid w:val="00E97608"/>
    <w:rsid w:val="00EA0281"/>
    <w:rsid w:val="00EA0CE4"/>
    <w:rsid w:val="00EA0FFA"/>
    <w:rsid w:val="00EA1274"/>
    <w:rsid w:val="00EA13D5"/>
    <w:rsid w:val="00EA17AF"/>
    <w:rsid w:val="00EA185B"/>
    <w:rsid w:val="00EA21CA"/>
    <w:rsid w:val="00EA24CD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5CC"/>
    <w:rsid w:val="00EA776C"/>
    <w:rsid w:val="00EA7941"/>
    <w:rsid w:val="00EA795F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5E"/>
    <w:rsid w:val="00EB4297"/>
    <w:rsid w:val="00EB4626"/>
    <w:rsid w:val="00EB50C3"/>
    <w:rsid w:val="00EB550E"/>
    <w:rsid w:val="00EB576F"/>
    <w:rsid w:val="00EB5ED9"/>
    <w:rsid w:val="00EB62C3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0B3F"/>
    <w:rsid w:val="00EC12CB"/>
    <w:rsid w:val="00EC1304"/>
    <w:rsid w:val="00EC1DC9"/>
    <w:rsid w:val="00EC25CC"/>
    <w:rsid w:val="00EC30C7"/>
    <w:rsid w:val="00EC3304"/>
    <w:rsid w:val="00EC33CA"/>
    <w:rsid w:val="00EC3B73"/>
    <w:rsid w:val="00EC44E9"/>
    <w:rsid w:val="00EC4644"/>
    <w:rsid w:val="00EC4709"/>
    <w:rsid w:val="00EC4EE5"/>
    <w:rsid w:val="00EC50B8"/>
    <w:rsid w:val="00EC55AD"/>
    <w:rsid w:val="00EC5A81"/>
    <w:rsid w:val="00EC679A"/>
    <w:rsid w:val="00EC69D0"/>
    <w:rsid w:val="00EC6D35"/>
    <w:rsid w:val="00EC70CF"/>
    <w:rsid w:val="00EC72A9"/>
    <w:rsid w:val="00EC74AC"/>
    <w:rsid w:val="00EC75D2"/>
    <w:rsid w:val="00EC75E0"/>
    <w:rsid w:val="00EC760C"/>
    <w:rsid w:val="00EC7D57"/>
    <w:rsid w:val="00ED072B"/>
    <w:rsid w:val="00ED073C"/>
    <w:rsid w:val="00ED0BBD"/>
    <w:rsid w:val="00ED0F9B"/>
    <w:rsid w:val="00ED150B"/>
    <w:rsid w:val="00ED1510"/>
    <w:rsid w:val="00ED1895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0DAA"/>
    <w:rsid w:val="00EE135C"/>
    <w:rsid w:val="00EE15A9"/>
    <w:rsid w:val="00EE1705"/>
    <w:rsid w:val="00EE1930"/>
    <w:rsid w:val="00EE1C07"/>
    <w:rsid w:val="00EE1D35"/>
    <w:rsid w:val="00EE2841"/>
    <w:rsid w:val="00EE29A9"/>
    <w:rsid w:val="00EE2B0B"/>
    <w:rsid w:val="00EE2E65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CB3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80D"/>
    <w:rsid w:val="00EF2B5D"/>
    <w:rsid w:val="00EF2B97"/>
    <w:rsid w:val="00EF2D6C"/>
    <w:rsid w:val="00EF3053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D5B"/>
    <w:rsid w:val="00EF5E88"/>
    <w:rsid w:val="00EF6120"/>
    <w:rsid w:val="00EF61DE"/>
    <w:rsid w:val="00EF6371"/>
    <w:rsid w:val="00EF63A2"/>
    <w:rsid w:val="00EF686E"/>
    <w:rsid w:val="00EF735D"/>
    <w:rsid w:val="00EF73FF"/>
    <w:rsid w:val="00EF763E"/>
    <w:rsid w:val="00EF7829"/>
    <w:rsid w:val="00EF79A8"/>
    <w:rsid w:val="00EF7C62"/>
    <w:rsid w:val="00F00139"/>
    <w:rsid w:val="00F004DD"/>
    <w:rsid w:val="00F00B35"/>
    <w:rsid w:val="00F00BA2"/>
    <w:rsid w:val="00F011B8"/>
    <w:rsid w:val="00F0182D"/>
    <w:rsid w:val="00F01BDC"/>
    <w:rsid w:val="00F01D29"/>
    <w:rsid w:val="00F01E12"/>
    <w:rsid w:val="00F01F0B"/>
    <w:rsid w:val="00F01F0F"/>
    <w:rsid w:val="00F0228C"/>
    <w:rsid w:val="00F02D0D"/>
    <w:rsid w:val="00F02D71"/>
    <w:rsid w:val="00F033A4"/>
    <w:rsid w:val="00F0359C"/>
    <w:rsid w:val="00F03F99"/>
    <w:rsid w:val="00F0454D"/>
    <w:rsid w:val="00F0516E"/>
    <w:rsid w:val="00F0580C"/>
    <w:rsid w:val="00F061E6"/>
    <w:rsid w:val="00F0645E"/>
    <w:rsid w:val="00F06F20"/>
    <w:rsid w:val="00F07068"/>
    <w:rsid w:val="00F076CD"/>
    <w:rsid w:val="00F07718"/>
    <w:rsid w:val="00F07983"/>
    <w:rsid w:val="00F07B56"/>
    <w:rsid w:val="00F07DED"/>
    <w:rsid w:val="00F07E79"/>
    <w:rsid w:val="00F10232"/>
    <w:rsid w:val="00F10A0F"/>
    <w:rsid w:val="00F10C25"/>
    <w:rsid w:val="00F114AE"/>
    <w:rsid w:val="00F118B2"/>
    <w:rsid w:val="00F11B9E"/>
    <w:rsid w:val="00F11E3E"/>
    <w:rsid w:val="00F12D64"/>
    <w:rsid w:val="00F12EFE"/>
    <w:rsid w:val="00F130E9"/>
    <w:rsid w:val="00F144D1"/>
    <w:rsid w:val="00F1497B"/>
    <w:rsid w:val="00F15265"/>
    <w:rsid w:val="00F15616"/>
    <w:rsid w:val="00F15B20"/>
    <w:rsid w:val="00F1603B"/>
    <w:rsid w:val="00F160E2"/>
    <w:rsid w:val="00F1635E"/>
    <w:rsid w:val="00F16BAF"/>
    <w:rsid w:val="00F170BC"/>
    <w:rsid w:val="00F17286"/>
    <w:rsid w:val="00F17374"/>
    <w:rsid w:val="00F17ADA"/>
    <w:rsid w:val="00F17E54"/>
    <w:rsid w:val="00F17E81"/>
    <w:rsid w:val="00F17FEA"/>
    <w:rsid w:val="00F21112"/>
    <w:rsid w:val="00F217FE"/>
    <w:rsid w:val="00F222CD"/>
    <w:rsid w:val="00F22789"/>
    <w:rsid w:val="00F22864"/>
    <w:rsid w:val="00F231FF"/>
    <w:rsid w:val="00F232D7"/>
    <w:rsid w:val="00F232F6"/>
    <w:rsid w:val="00F239DB"/>
    <w:rsid w:val="00F23C57"/>
    <w:rsid w:val="00F245FF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B3A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1E2D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664"/>
    <w:rsid w:val="00F35A25"/>
    <w:rsid w:val="00F35ABA"/>
    <w:rsid w:val="00F35C9A"/>
    <w:rsid w:val="00F35E49"/>
    <w:rsid w:val="00F364F7"/>
    <w:rsid w:val="00F36812"/>
    <w:rsid w:val="00F36C6B"/>
    <w:rsid w:val="00F37641"/>
    <w:rsid w:val="00F400D6"/>
    <w:rsid w:val="00F40431"/>
    <w:rsid w:val="00F40509"/>
    <w:rsid w:val="00F40BEC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A6B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BFA"/>
    <w:rsid w:val="00F50C50"/>
    <w:rsid w:val="00F50C86"/>
    <w:rsid w:val="00F50D18"/>
    <w:rsid w:val="00F50F02"/>
    <w:rsid w:val="00F50F72"/>
    <w:rsid w:val="00F5116C"/>
    <w:rsid w:val="00F5147D"/>
    <w:rsid w:val="00F51A65"/>
    <w:rsid w:val="00F51AAD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7C7"/>
    <w:rsid w:val="00F55AD1"/>
    <w:rsid w:val="00F55BBC"/>
    <w:rsid w:val="00F561A5"/>
    <w:rsid w:val="00F561C4"/>
    <w:rsid w:val="00F563BA"/>
    <w:rsid w:val="00F56532"/>
    <w:rsid w:val="00F565BA"/>
    <w:rsid w:val="00F56902"/>
    <w:rsid w:val="00F56A0B"/>
    <w:rsid w:val="00F56CF4"/>
    <w:rsid w:val="00F5750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3EC3"/>
    <w:rsid w:val="00F64003"/>
    <w:rsid w:val="00F64180"/>
    <w:rsid w:val="00F64320"/>
    <w:rsid w:val="00F648EE"/>
    <w:rsid w:val="00F64D50"/>
    <w:rsid w:val="00F65033"/>
    <w:rsid w:val="00F6508E"/>
    <w:rsid w:val="00F6556C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532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452"/>
    <w:rsid w:val="00F778A9"/>
    <w:rsid w:val="00F77B8E"/>
    <w:rsid w:val="00F803AE"/>
    <w:rsid w:val="00F8052A"/>
    <w:rsid w:val="00F8057B"/>
    <w:rsid w:val="00F80820"/>
    <w:rsid w:val="00F8091C"/>
    <w:rsid w:val="00F80CB5"/>
    <w:rsid w:val="00F81581"/>
    <w:rsid w:val="00F81697"/>
    <w:rsid w:val="00F81A44"/>
    <w:rsid w:val="00F81C5D"/>
    <w:rsid w:val="00F8205C"/>
    <w:rsid w:val="00F8215D"/>
    <w:rsid w:val="00F826B5"/>
    <w:rsid w:val="00F82E92"/>
    <w:rsid w:val="00F82FB3"/>
    <w:rsid w:val="00F8327F"/>
    <w:rsid w:val="00F834F4"/>
    <w:rsid w:val="00F835AF"/>
    <w:rsid w:val="00F83848"/>
    <w:rsid w:val="00F83D98"/>
    <w:rsid w:val="00F83ED5"/>
    <w:rsid w:val="00F84266"/>
    <w:rsid w:val="00F84C67"/>
    <w:rsid w:val="00F85609"/>
    <w:rsid w:val="00F85CF9"/>
    <w:rsid w:val="00F85D16"/>
    <w:rsid w:val="00F860E0"/>
    <w:rsid w:val="00F8630B"/>
    <w:rsid w:val="00F86551"/>
    <w:rsid w:val="00F867C7"/>
    <w:rsid w:val="00F86BD5"/>
    <w:rsid w:val="00F86CB8"/>
    <w:rsid w:val="00F86F13"/>
    <w:rsid w:val="00F87289"/>
    <w:rsid w:val="00F87931"/>
    <w:rsid w:val="00F87E42"/>
    <w:rsid w:val="00F87F9B"/>
    <w:rsid w:val="00F9023D"/>
    <w:rsid w:val="00F90915"/>
    <w:rsid w:val="00F90BDC"/>
    <w:rsid w:val="00F90DA8"/>
    <w:rsid w:val="00F91131"/>
    <w:rsid w:val="00F91204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27E"/>
    <w:rsid w:val="00F9553D"/>
    <w:rsid w:val="00F95602"/>
    <w:rsid w:val="00F95A37"/>
    <w:rsid w:val="00F95BA3"/>
    <w:rsid w:val="00F96C19"/>
    <w:rsid w:val="00F9721B"/>
    <w:rsid w:val="00F97303"/>
    <w:rsid w:val="00F97339"/>
    <w:rsid w:val="00F976CD"/>
    <w:rsid w:val="00F97C3D"/>
    <w:rsid w:val="00F97CA7"/>
    <w:rsid w:val="00F97EB7"/>
    <w:rsid w:val="00F97F96"/>
    <w:rsid w:val="00FA00D0"/>
    <w:rsid w:val="00FA0284"/>
    <w:rsid w:val="00FA13B9"/>
    <w:rsid w:val="00FA1421"/>
    <w:rsid w:val="00FA15AD"/>
    <w:rsid w:val="00FA18AA"/>
    <w:rsid w:val="00FA1A8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B49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2E"/>
    <w:rsid w:val="00FB085B"/>
    <w:rsid w:val="00FB0900"/>
    <w:rsid w:val="00FB09B3"/>
    <w:rsid w:val="00FB0A76"/>
    <w:rsid w:val="00FB0CC1"/>
    <w:rsid w:val="00FB0F59"/>
    <w:rsid w:val="00FB1126"/>
    <w:rsid w:val="00FB143E"/>
    <w:rsid w:val="00FB18FF"/>
    <w:rsid w:val="00FB1CF4"/>
    <w:rsid w:val="00FB207F"/>
    <w:rsid w:val="00FB21FD"/>
    <w:rsid w:val="00FB2AB2"/>
    <w:rsid w:val="00FB2BA8"/>
    <w:rsid w:val="00FB2DBA"/>
    <w:rsid w:val="00FB2E43"/>
    <w:rsid w:val="00FB33A1"/>
    <w:rsid w:val="00FB3577"/>
    <w:rsid w:val="00FB3882"/>
    <w:rsid w:val="00FB38A2"/>
    <w:rsid w:val="00FB4EF1"/>
    <w:rsid w:val="00FB5401"/>
    <w:rsid w:val="00FB54B7"/>
    <w:rsid w:val="00FB5790"/>
    <w:rsid w:val="00FB5FA6"/>
    <w:rsid w:val="00FB5FC0"/>
    <w:rsid w:val="00FB69AF"/>
    <w:rsid w:val="00FB6BF9"/>
    <w:rsid w:val="00FB6C02"/>
    <w:rsid w:val="00FB6DE6"/>
    <w:rsid w:val="00FB6F8E"/>
    <w:rsid w:val="00FB73D6"/>
    <w:rsid w:val="00FC01AB"/>
    <w:rsid w:val="00FC05DF"/>
    <w:rsid w:val="00FC05E1"/>
    <w:rsid w:val="00FC087C"/>
    <w:rsid w:val="00FC0BEC"/>
    <w:rsid w:val="00FC1426"/>
    <w:rsid w:val="00FC20A7"/>
    <w:rsid w:val="00FC2420"/>
    <w:rsid w:val="00FC250B"/>
    <w:rsid w:val="00FC2904"/>
    <w:rsid w:val="00FC311F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AEB"/>
    <w:rsid w:val="00FC7B11"/>
    <w:rsid w:val="00FC7D5D"/>
    <w:rsid w:val="00FD0A98"/>
    <w:rsid w:val="00FD0F76"/>
    <w:rsid w:val="00FD1908"/>
    <w:rsid w:val="00FD1B72"/>
    <w:rsid w:val="00FD2498"/>
    <w:rsid w:val="00FD2EE6"/>
    <w:rsid w:val="00FD33C8"/>
    <w:rsid w:val="00FD357A"/>
    <w:rsid w:val="00FD3668"/>
    <w:rsid w:val="00FD40BC"/>
    <w:rsid w:val="00FD48C9"/>
    <w:rsid w:val="00FD55CA"/>
    <w:rsid w:val="00FD5DAF"/>
    <w:rsid w:val="00FD6C5B"/>
    <w:rsid w:val="00FD7431"/>
    <w:rsid w:val="00FD77DD"/>
    <w:rsid w:val="00FD787B"/>
    <w:rsid w:val="00FD7BF1"/>
    <w:rsid w:val="00FD7C5E"/>
    <w:rsid w:val="00FE03B3"/>
    <w:rsid w:val="00FE03D0"/>
    <w:rsid w:val="00FE0658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BCB"/>
    <w:rsid w:val="00FE4DE6"/>
    <w:rsid w:val="00FE5058"/>
    <w:rsid w:val="00FE50BB"/>
    <w:rsid w:val="00FE51A8"/>
    <w:rsid w:val="00FE51C6"/>
    <w:rsid w:val="00FE5A85"/>
    <w:rsid w:val="00FE5A88"/>
    <w:rsid w:val="00FE5AD7"/>
    <w:rsid w:val="00FE686D"/>
    <w:rsid w:val="00FE6F13"/>
    <w:rsid w:val="00FE7717"/>
    <w:rsid w:val="00FE7A4D"/>
    <w:rsid w:val="00FE7AB4"/>
    <w:rsid w:val="00FE7B7B"/>
    <w:rsid w:val="00FE7D38"/>
    <w:rsid w:val="00FF0013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B5B"/>
    <w:rsid w:val="00FF5E55"/>
    <w:rsid w:val="00FF5FA7"/>
    <w:rsid w:val="00FF5FD9"/>
    <w:rsid w:val="00FF60A5"/>
    <w:rsid w:val="00FF60C1"/>
    <w:rsid w:val="00FF6A73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22A88FF4-B53B-4E09-8557-C6890125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177B265E11B4D8C5EFB19DDAF5379" ma:contentTypeVersion="6" ma:contentTypeDescription="Create a new document." ma:contentTypeScope="" ma:versionID="9500fe46c64a65a0c26bdcd82cef3176">
  <xsd:schema xmlns:xsd="http://www.w3.org/2001/XMLSchema" xmlns:xs="http://www.w3.org/2001/XMLSchema" xmlns:p="http://schemas.microsoft.com/office/2006/metadata/properties" xmlns:ns2="865ade87-70c0-49ba-af3f-df1198e5a968" xmlns:ns3="178d9eb7-ca00-4b9f-bb20-31123e1de427" targetNamespace="http://schemas.microsoft.com/office/2006/metadata/properties" ma:root="true" ma:fieldsID="cae39d472c3869089096eb3cd18bfecf" ns2:_="" ns3:_="">
    <xsd:import namespace="865ade87-70c0-49ba-af3f-df1198e5a968"/>
    <xsd:import namespace="178d9eb7-ca00-4b9f-bb20-31123e1de4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ade87-70c0-49ba-af3f-df1198e5a9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d9eb7-ca00-4b9f-bb20-31123e1de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D7B14-F8E5-4C5A-86E0-50A7CD0DA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AAA7E-0659-4E7B-9B4B-9FF2095E3D43}"/>
</file>

<file path=customXml/itemProps3.xml><?xml version="1.0" encoding="utf-8"?>
<ds:datastoreItem xmlns:ds="http://schemas.openxmlformats.org/officeDocument/2006/customXml" ds:itemID="{C2E38986-20F9-4D44-943D-5FE2C984CD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286</TotalTime>
  <Pages>6</Pages>
  <Words>1772</Words>
  <Characters>6989</Characters>
  <Application>Microsoft Office Word</Application>
  <DocSecurity>0</DocSecurity>
  <Lines>465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33</cp:revision>
  <cp:lastPrinted>2026-02-23T09:16:00Z</cp:lastPrinted>
  <dcterms:created xsi:type="dcterms:W3CDTF">2026-02-11T04:12:00Z</dcterms:created>
  <dcterms:modified xsi:type="dcterms:W3CDTF">2026-02-23T10:30:00Z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0x010100A7E177B265E11B4D8C5EFB19DDAF5379</vt:lpwstr>
  </property>
</Properties>
</file>