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66DC8" w14:textId="241F0206" w:rsidR="00804175" w:rsidRPr="00F54E6A" w:rsidRDefault="00804175" w:rsidP="00F54E6A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54E6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54E6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7B20FA" w:rsidRPr="00F54E6A"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 </w:t>
      </w:r>
    </w:p>
    <w:p w14:paraId="477E5551" w14:textId="77777777" w:rsidR="007B20FA" w:rsidRPr="00F54E6A" w:rsidRDefault="007B20FA" w:rsidP="00F54E6A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49BDF17" w14:textId="1B0694E8" w:rsidR="00804175" w:rsidRPr="00F54E6A" w:rsidRDefault="00804175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</w:t>
      </w:r>
      <w:r w:rsidR="003470B8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14:paraId="7ACA46F3" w14:textId="77777777" w:rsidR="00804175" w:rsidRPr="00F54E6A" w:rsidRDefault="00804175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C023FD7" w14:textId="172CC98F" w:rsidR="00DD3420" w:rsidRPr="00F54E6A" w:rsidRDefault="00146A2B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 xml:space="preserve">นโยบายการบัญชีที่มีสาระสำคัญ </w:t>
      </w:r>
      <w:r w:rsidR="00DD3420" w:rsidRPr="00F54E6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70F8499F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02D3E72" w14:textId="003A3B86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50A4325" w14:textId="5C2C2AEA" w:rsidR="0089726D" w:rsidRPr="00F54E6A" w:rsidRDefault="0089726D" w:rsidP="00F54E6A">
      <w:pPr>
        <w:pStyle w:val="index"/>
        <w:numPr>
          <w:ilvl w:val="0"/>
          <w:numId w:val="2"/>
        </w:numPr>
        <w:tabs>
          <w:tab w:val="left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ลูกหนี้การค้า</w:t>
      </w:r>
    </w:p>
    <w:p w14:paraId="62C13B42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2A0B3463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สินทรัพย์ชีวภาพ</w:t>
      </w:r>
    </w:p>
    <w:p w14:paraId="261D3B49" w14:textId="1FE164ED" w:rsidR="0068285E" w:rsidRPr="00F54E6A" w:rsidRDefault="0068285E" w:rsidP="00F54E6A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อสังหาริมทรัพย์พัฒนาเพื่อขาย</w:t>
      </w:r>
    </w:p>
    <w:p w14:paraId="59BEB329" w14:textId="7A918E6E" w:rsidR="0089726D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เงินทดรองจ่ายให้แก่เกษตรกร</w:t>
      </w:r>
    </w:p>
    <w:p w14:paraId="218FB81A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196732C" w14:textId="756365F6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  <w:tab w:val="left" w:pos="180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103A8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</w:t>
      </w:r>
      <w:r w:rsidR="00AB3EF2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CC4BED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</w:p>
    <w:p w14:paraId="0EA5DAE5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0DEEB071" w14:textId="27101435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5F68876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DDDD6C8" w14:textId="24C13138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32858E2C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48AC0DD1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0B9AF0FB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06684AF2" w14:textId="1CD64BEB" w:rsidR="00DD3420" w:rsidRPr="00F54E6A" w:rsidRDefault="00146A2B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ค่าใช้จ่ายตามธรรมชาติ</w:t>
      </w:r>
    </w:p>
    <w:p w14:paraId="7EBD0FDB" w14:textId="77777777" w:rsidR="00DD3420" w:rsidRPr="00F54E6A" w:rsidRDefault="00DD3420" w:rsidP="00F54E6A">
      <w:pPr>
        <w:pStyle w:val="index"/>
        <w:numPr>
          <w:ilvl w:val="0"/>
          <w:numId w:val="2"/>
        </w:numPr>
        <w:tabs>
          <w:tab w:val="num" w:pos="153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6164835" w14:textId="556C775D" w:rsidR="00DD3420" w:rsidRPr="00F54E6A" w:rsidRDefault="00DD3420" w:rsidP="00F54E6A">
      <w:pPr>
        <w:pStyle w:val="index"/>
        <w:numPr>
          <w:ilvl w:val="0"/>
          <w:numId w:val="2"/>
        </w:numPr>
        <w:tabs>
          <w:tab w:val="left" w:pos="1530"/>
          <w:tab w:val="num" w:pos="162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0033ED23" w14:textId="282AE765" w:rsidR="00C100BE" w:rsidRPr="00F54E6A" w:rsidRDefault="00DD3420" w:rsidP="00F54E6A">
      <w:pPr>
        <w:pStyle w:val="index"/>
        <w:numPr>
          <w:ilvl w:val="0"/>
          <w:numId w:val="2"/>
        </w:numPr>
        <w:tabs>
          <w:tab w:val="num" w:pos="1260"/>
        </w:tabs>
        <w:spacing w:after="0" w:line="240" w:lineRule="atLeas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</w:rPr>
        <w:tab/>
      </w:r>
      <w:r w:rsidRPr="00F54E6A">
        <w:rPr>
          <w:rFonts w:asciiTheme="majorBidi" w:hAnsiTheme="majorBidi" w:cs="Angsana New" w:hint="cs"/>
          <w:sz w:val="30"/>
          <w:szCs w:val="30"/>
          <w:cs/>
          <w:lang w:bidi="th-TH"/>
        </w:rPr>
        <w:t>เงินปันผล</w:t>
      </w:r>
    </w:p>
    <w:p w14:paraId="097ED7C3" w14:textId="6865F5C1" w:rsidR="00E95B67" w:rsidRPr="00F54E6A" w:rsidRDefault="00E95B67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A91E407" w14:textId="528246C9" w:rsidR="00097B4C" w:rsidRPr="00F54E6A" w:rsidRDefault="00097B4C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62280537" w14:textId="77777777" w:rsidR="00EA5676" w:rsidRPr="00F54E6A" w:rsidRDefault="00EA5676" w:rsidP="00F54E6A">
      <w:pPr>
        <w:pStyle w:val="index"/>
        <w:numPr>
          <w:ilvl w:val="0"/>
          <w:numId w:val="2"/>
        </w:numPr>
        <w:tabs>
          <w:tab w:val="num" w:pos="1530"/>
          <w:tab w:val="left" w:pos="162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ข้อมูลงบกระแสเงินสดเปิดเผยเพิ่มเติม</w:t>
      </w:r>
    </w:p>
    <w:p w14:paraId="345D03B8" w14:textId="77777777" w:rsidR="00EA5676" w:rsidRPr="00F54E6A" w:rsidRDefault="00EA5676" w:rsidP="00F54E6A">
      <w:pPr>
        <w:pStyle w:val="index"/>
        <w:numPr>
          <w:ilvl w:val="0"/>
          <w:numId w:val="2"/>
        </w:numPr>
        <w:tabs>
          <w:tab w:val="num" w:pos="1530"/>
          <w:tab w:val="left" w:pos="207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80D2EB1" w14:textId="503B8DEF" w:rsidR="001751E0" w:rsidRPr="00F54E6A" w:rsidRDefault="00E872DD" w:rsidP="00F54E6A">
      <w:pPr>
        <w:pStyle w:val="index"/>
        <w:numPr>
          <w:ilvl w:val="0"/>
          <w:numId w:val="2"/>
        </w:numPr>
        <w:tabs>
          <w:tab w:val="left" w:pos="1530"/>
          <w:tab w:val="left" w:pos="2070"/>
          <w:tab w:val="left" w:pos="2160"/>
        </w:tabs>
        <w:spacing w:after="0" w:line="240" w:lineRule="auto"/>
        <w:ind w:left="1530" w:hanging="153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EA5676" w:rsidRPr="00F54E6A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53A40826" w14:textId="77777777" w:rsidR="001751E0" w:rsidRPr="00F54E6A" w:rsidRDefault="001751E0" w:rsidP="00F54E6A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129BAF4" w14:textId="4E8D71CF" w:rsidR="00D65FF0" w:rsidRPr="00F54E6A" w:rsidRDefault="00D65FF0" w:rsidP="00F54E6A">
      <w:pPr>
        <w:pStyle w:val="index"/>
        <w:tabs>
          <w:tab w:val="clear" w:pos="1134"/>
          <w:tab w:val="left" w:pos="1530"/>
          <w:tab w:val="left" w:pos="2070"/>
          <w:tab w:val="left" w:pos="2160"/>
        </w:tabs>
        <w:spacing w:after="0" w:line="240" w:lineRule="auto"/>
        <w:ind w:left="153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0A8E5B0" w14:textId="77777777" w:rsidR="00804175" w:rsidRPr="00F54E6A" w:rsidRDefault="00EA5676" w:rsidP="00F54E6A">
      <w:pPr>
        <w:pStyle w:val="index"/>
        <w:tabs>
          <w:tab w:val="clear" w:pos="1134"/>
        </w:tabs>
        <w:spacing w:after="0" w:line="380" w:lineRule="exact"/>
        <w:ind w:left="0" w:firstLine="547"/>
        <w:outlineLvl w:val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br w:type="page"/>
      </w:r>
      <w:r w:rsidR="00804175" w:rsidRPr="00F54E6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806AB4" w14:textId="77777777" w:rsidR="00804175" w:rsidRPr="00DB3044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8A4619" w14:textId="4186E1FE" w:rsidR="00804175" w:rsidRPr="00F54E6A" w:rsidRDefault="00904A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E4306F" w:rsidRPr="00F54E6A">
        <w:rPr>
          <w:rFonts w:ascii="Angsana New" w:hAnsi="Angsana New" w:cs="Angsana New"/>
          <w:sz w:val="30"/>
          <w:szCs w:val="30"/>
          <w:cs/>
        </w:rPr>
        <w:t>ได้อนุมัติให้ออกงบการเงิน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>นี้</w:t>
      </w:r>
      <w:r w:rsidR="00E4306F"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056F5">
        <w:rPr>
          <w:rFonts w:ascii="Angsana New" w:hAnsi="Angsana New" w:cs="Angsana New"/>
          <w:sz w:val="30"/>
          <w:szCs w:val="30"/>
        </w:rPr>
        <w:t>18</w:t>
      </w:r>
      <w:r w:rsidR="00AE78AC" w:rsidRPr="00F54E6A">
        <w:rPr>
          <w:rFonts w:ascii="Angsana New" w:hAnsi="Angsana New" w:cs="Angsana New"/>
          <w:sz w:val="30"/>
          <w:szCs w:val="30"/>
        </w:rPr>
        <w:t xml:space="preserve"> </w:t>
      </w:r>
      <w:r w:rsidR="00FB1AF6" w:rsidRPr="00F54E6A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C418B0" w:rsidRPr="00F54E6A">
        <w:rPr>
          <w:rFonts w:ascii="Angsana New" w:hAnsi="Angsana New" w:cs="Angsana New"/>
          <w:sz w:val="30"/>
          <w:szCs w:val="30"/>
        </w:rPr>
        <w:t>256</w:t>
      </w:r>
      <w:r w:rsidR="00206E58">
        <w:rPr>
          <w:rFonts w:ascii="Angsana New" w:hAnsi="Angsana New" w:cs="Angsana New"/>
          <w:sz w:val="30"/>
          <w:szCs w:val="30"/>
        </w:rPr>
        <w:t>9</w:t>
      </w:r>
    </w:p>
    <w:p w14:paraId="22AFE43B" w14:textId="77777777" w:rsidR="002D6F2B" w:rsidRPr="00DB3044" w:rsidRDefault="002D6F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0D37949" w14:textId="77777777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BE0B4CB" w14:textId="77777777" w:rsidR="00804175" w:rsidRPr="00DB3044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684B054" w14:textId="2100056C" w:rsidR="00804175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="00EC09F8"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ไทยฟู้ดส์ กรุ๊ป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จำกัด (มหาชน)  </w:t>
      </w:r>
      <w:r w:rsidRPr="00F54E6A">
        <w:rPr>
          <w:rFonts w:ascii="Angsana New" w:hAnsi="Angsana New" w:cs="Angsana New"/>
          <w:spacing w:val="6"/>
          <w:sz w:val="30"/>
          <w:szCs w:val="30"/>
        </w:rPr>
        <w:t>“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บริษัท</w:t>
      </w:r>
      <w:r w:rsidRPr="00F54E6A">
        <w:rPr>
          <w:rFonts w:ascii="Angsana New" w:hAnsi="Angsana New" w:cs="Angsana New"/>
          <w:spacing w:val="6"/>
          <w:sz w:val="30"/>
          <w:szCs w:val="30"/>
        </w:rPr>
        <w:t>”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 xml:space="preserve">  เป็นนิติบุคคลที่จัดตั้งขึ้นในประเทศไทย</w:t>
      </w:r>
      <w:r w:rsidR="00613457" w:rsidRPr="00F54E6A">
        <w:rPr>
          <w:rFonts w:ascii="Angsana New" w:hAnsi="Angsana New" w:cs="Angsana New" w:hint="cs"/>
          <w:spacing w:val="6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6"/>
          <w:sz w:val="30"/>
          <w:szCs w:val="30"/>
          <w:cs/>
        </w:rPr>
        <w:t>และ</w:t>
      </w:r>
      <w:r w:rsidR="00E45CCE" w:rsidRPr="00F54E6A">
        <w:rPr>
          <w:rFonts w:asciiTheme="majorBidi" w:hAnsiTheme="majorBidi" w:cstheme="majorBidi"/>
          <w:spacing w:val="6"/>
          <w:sz w:val="30"/>
          <w:szCs w:val="30"/>
          <w:cs/>
        </w:rPr>
        <w:t>จดทะเบียนกับตลาด</w:t>
      </w:r>
      <w:r w:rsidR="00E45CCE" w:rsidRPr="00F54E6A">
        <w:rPr>
          <w:rFonts w:asciiTheme="majorBidi" w:hAnsiTheme="majorBidi" w:cstheme="majorBidi"/>
          <w:spacing w:val="-6"/>
          <w:sz w:val="30"/>
          <w:szCs w:val="30"/>
          <w:cs/>
        </w:rPr>
        <w:t>หลักทรัพย์</w:t>
      </w:r>
      <w:r w:rsidR="00E45CCE" w:rsidRPr="00F54E6A">
        <w:rPr>
          <w:rFonts w:asciiTheme="majorBidi" w:hAnsiTheme="majorBidi" w:cstheme="majorBidi"/>
          <w:sz w:val="30"/>
          <w:szCs w:val="30"/>
          <w:cs/>
        </w:rPr>
        <w:t>แห่งประเทศไทย</w:t>
      </w:r>
      <w:r w:rsidR="00E45CCE" w:rsidRPr="00F54E6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18B0" w:rsidRPr="00F54E6A">
        <w:rPr>
          <w:rFonts w:ascii="Angsana New" w:hAnsi="Angsana New" w:cs="Angsana New"/>
          <w:sz w:val="30"/>
          <w:szCs w:val="30"/>
        </w:rPr>
        <w:t>8</w:t>
      </w:r>
      <w:r w:rsidR="00E45CC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E45CCE" w:rsidRPr="00F54E6A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C418B0" w:rsidRPr="00F54E6A">
        <w:rPr>
          <w:rFonts w:ascii="Angsana New" w:hAnsi="Angsana New" w:cs="Angsana New"/>
          <w:sz w:val="30"/>
          <w:szCs w:val="30"/>
        </w:rPr>
        <w:t>2558</w:t>
      </w:r>
      <w:r w:rsidR="00E45CCE" w:rsidRPr="00F54E6A">
        <w:rPr>
          <w:rFonts w:ascii="Angsana New" w:hAnsi="Angsana New" w:cs="Angsana New"/>
          <w:sz w:val="30"/>
          <w:szCs w:val="30"/>
        </w:rPr>
        <w:t xml:space="preserve"> </w:t>
      </w:r>
      <w:r w:rsidR="00E45CCE" w:rsidRPr="00F54E6A">
        <w:rPr>
          <w:rFonts w:ascii="Angsana New" w:hAnsi="Angsana New" w:cs="Angsana New" w:hint="cs"/>
          <w:sz w:val="30"/>
          <w:szCs w:val="30"/>
          <w:cs/>
        </w:rPr>
        <w:t>โดย</w:t>
      </w:r>
      <w:r w:rsidRPr="00F54E6A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ED348A" w:rsidRPr="00F54E6A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ตั้งอยู่เลขที่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1010</w:t>
      </w:r>
      <w:r w:rsidR="00EC09F8"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8701A" w:rsidRPr="00F54E6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                    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อาคารชินวัตรทาวเวอร์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3</w:t>
      </w:r>
      <w:r w:rsidR="00EC09F8" w:rsidRPr="00F54E6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ชั้น </w:t>
      </w:r>
      <w:r w:rsidR="00C418B0" w:rsidRPr="00F54E6A">
        <w:rPr>
          <w:rFonts w:ascii="Angsana New" w:hAnsi="Angsana New" w:cs="Angsana New"/>
          <w:spacing w:val="-2"/>
          <w:sz w:val="30"/>
          <w:szCs w:val="30"/>
        </w:rPr>
        <w:t>12</w:t>
      </w:r>
      <w:r w:rsidR="00EC09F8"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ถนนวิภาวดีรังสิต แขวงจตุจักร เขตจตุจักร</w:t>
      </w:r>
      <w:r w:rsidR="00EC09F8" w:rsidRPr="00F54E6A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10900</w:t>
      </w:r>
      <w:r w:rsidR="00D40162" w:rsidRPr="00F54E6A">
        <w:rPr>
          <w:rFonts w:ascii="Angsana New" w:hAnsi="Angsana New" w:cs="Angsana New"/>
          <w:sz w:val="30"/>
          <w:szCs w:val="30"/>
        </w:rPr>
        <w:t xml:space="preserve"> 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3B6D6586" w14:textId="77777777" w:rsidR="00804175" w:rsidRPr="00DB3044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EDCABCE" w14:textId="0DC44E2C" w:rsidR="00804175" w:rsidRPr="00F54E6A" w:rsidRDefault="00804175" w:rsidP="00F54E6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</w:pPr>
      <w:r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ผู้ถือหุ้นรายใหญ่ในระห</w:t>
      </w:r>
      <w:r w:rsidR="00E24956"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ว่างปี</w:t>
      </w:r>
      <w:r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ได้แก่ บริษัท </w:t>
      </w:r>
      <w:r w:rsidR="0045641B"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นิวสตาร์ วิคเตอร์</w:t>
      </w:r>
      <w:r w:rsidRPr="001721A5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จำกัด (</w:t>
      </w:r>
      <w:r w:rsidR="006C7650"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จัดตั้งในประเทศไทย</w:t>
      </w:r>
      <w:r w:rsidRPr="001721A5">
        <w:rPr>
          <w:rFonts w:ascii="Angsana New" w:hAnsi="Angsana New" w:cs="Angsana New"/>
          <w:spacing w:val="-6"/>
          <w:sz w:val="30"/>
          <w:szCs w:val="30"/>
          <w:lang w:bidi="th-TH"/>
        </w:rPr>
        <w:t>)</w:t>
      </w:r>
      <w:r w:rsidR="00DF13C2" w:rsidRPr="001721A5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,</w:t>
      </w:r>
      <w:r w:rsidR="00E8068D" w:rsidRPr="001721A5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687C69" w:rsidRPr="001721A5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นายวินัย เตียวสมบูรณ์กิจ</w:t>
      </w:r>
      <w:r w:rsidR="008F54A1" w:rsidRPr="001721A5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="008566F9" w:rsidRPr="001721A5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</w:t>
      </w:r>
      <w:r w:rsidR="008566F9" w:rsidRPr="001721A5">
        <w:rPr>
          <w:rFonts w:ascii="Angsana New" w:hAnsi="Angsana New" w:cs="Angsana New"/>
          <w:spacing w:val="-6"/>
          <w:sz w:val="30"/>
          <w:szCs w:val="30"/>
          <w:lang w:val="en-US" w:bidi="th-TH"/>
        </w:rPr>
        <w:t>BNP PARIBAS HONG KONG BRANCH (</w:t>
      </w:r>
      <w:r w:rsidR="008566F9" w:rsidRPr="001721A5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จัดตั้งใน</w:t>
      </w:r>
      <w:r w:rsidR="008566F9" w:rsidRPr="001721A5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เขตบริหารพิเศษฮ่องกงแห่งสาธารณรัฐประชาชนจีน</w:t>
      </w:r>
      <w:r w:rsidR="008566F9" w:rsidRPr="001721A5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) </w:t>
      </w:r>
      <w:r w:rsidR="006C7650" w:rsidRPr="001721A5">
        <w:rPr>
          <w:rFonts w:ascii="Angsana New" w:hAnsi="Angsana New" w:cs="Angsana New"/>
          <w:sz w:val="30"/>
          <w:szCs w:val="30"/>
          <w:cs/>
          <w:lang w:bidi="th-TH"/>
        </w:rPr>
        <w:t>ซึ่งถือหุ้นของบริษัทในอัตราร้อยละ</w:t>
      </w:r>
      <w:r w:rsidR="00000696" w:rsidRPr="001721A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C24C1" w:rsidRPr="001721A5">
        <w:rPr>
          <w:rFonts w:ascii="Angsana New" w:hAnsi="Angsana New" w:cs="Angsana New"/>
          <w:sz w:val="30"/>
          <w:szCs w:val="30"/>
          <w:lang w:val="en-US" w:bidi="th-TH"/>
        </w:rPr>
        <w:t>31.</w:t>
      </w:r>
      <w:r w:rsidR="009C0470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8C24C1" w:rsidRPr="001721A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00696" w:rsidRPr="001721A5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="00000696" w:rsidRPr="001721A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566F9" w:rsidRPr="001721A5">
        <w:rPr>
          <w:rFonts w:ascii="Angsana New" w:hAnsi="Angsana New" w:cs="Angsana New"/>
          <w:sz w:val="30"/>
          <w:szCs w:val="30"/>
          <w:lang w:val="en-US" w:bidi="th-TH"/>
        </w:rPr>
        <w:t>17.9</w:t>
      </w:r>
      <w:r w:rsidR="00BD45C0" w:rsidRPr="001721A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8566F9" w:rsidRPr="001721A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C24C1" w:rsidRPr="001721A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6C7650" w:rsidRPr="001721A5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000696" w:rsidRPr="001721A5">
        <w:rPr>
          <w:rFonts w:ascii="Angsana New" w:hAnsi="Angsana New" w:cs="Angsana New"/>
          <w:sz w:val="30"/>
          <w:szCs w:val="30"/>
          <w:cs/>
          <w:lang w:bidi="th-TH"/>
        </w:rPr>
        <w:t>ร้อยละ</w:t>
      </w:r>
      <w:r w:rsidR="008566F9" w:rsidRPr="001721A5">
        <w:rPr>
          <w:rFonts w:ascii="Angsana New" w:hAnsi="Angsana New" w:cs="Angsana New"/>
          <w:sz w:val="30"/>
          <w:szCs w:val="30"/>
          <w:lang w:val="en-US" w:bidi="th-TH"/>
        </w:rPr>
        <w:t xml:space="preserve"> 14.00 </w:t>
      </w:r>
      <w:r w:rsidR="006C7650" w:rsidRPr="001721A5">
        <w:rPr>
          <w:rFonts w:ascii="Angsana New" w:hAnsi="Angsana New" w:cs="Angsana New"/>
          <w:sz w:val="30"/>
          <w:szCs w:val="30"/>
          <w:cs/>
          <w:lang w:val="en-US" w:bidi="th-TH"/>
        </w:rPr>
        <w:t>ตามลำดับ</w:t>
      </w:r>
      <w:r w:rsidR="0080010F" w:rsidRPr="00F54E6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 </w:t>
      </w:r>
    </w:p>
    <w:p w14:paraId="22B7EDC8" w14:textId="77777777" w:rsidR="00804175" w:rsidRPr="00DB3044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D57D994" w14:textId="77A8B787" w:rsidR="007947AE" w:rsidRPr="00F54E6A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>บริษัท</w:t>
      </w:r>
      <w:r w:rsidR="00151687" w:rsidRPr="00F54E6A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F54E6A">
        <w:rPr>
          <w:rFonts w:ascii="Angsana New" w:hAnsi="Angsana New" w:cs="Angsana New"/>
          <w:sz w:val="30"/>
          <w:szCs w:val="30"/>
          <w:cs/>
        </w:rPr>
        <w:t>ดำเนินธุรกิจหลักเกี่ยวกับ</w:t>
      </w:r>
      <w:r w:rsidR="00807819" w:rsidRPr="00F54E6A">
        <w:rPr>
          <w:rFonts w:ascii="Angsana New" w:hAnsi="Angsana New" w:cs="Angsana New"/>
          <w:sz w:val="30"/>
          <w:szCs w:val="30"/>
          <w:cs/>
        </w:rPr>
        <w:t>การผลิตไก่และจำหน่ายไก่สดแช่เย็นและ</w:t>
      </w:r>
      <w:r w:rsidR="004544FF" w:rsidRPr="00F54E6A">
        <w:rPr>
          <w:rFonts w:ascii="Angsana New" w:hAnsi="Angsana New" w:cs="Angsana New"/>
          <w:sz w:val="30"/>
          <w:szCs w:val="30"/>
          <w:cs/>
        </w:rPr>
        <w:t xml:space="preserve">แช่แข็ง ผลิตและจำหน่ายสุกร </w:t>
      </w:r>
      <w:r w:rsidR="00807819" w:rsidRPr="00F54E6A">
        <w:rPr>
          <w:rFonts w:ascii="Angsana New" w:hAnsi="Angsana New" w:cs="Angsana New"/>
          <w:sz w:val="30"/>
          <w:szCs w:val="30"/>
          <w:cs/>
        </w:rPr>
        <w:t>ผลิตและจำหน่ายอาหารสัตว์</w:t>
      </w:r>
      <w:r w:rsidR="00C362FD" w:rsidRPr="00F54E6A">
        <w:rPr>
          <w:rFonts w:ascii="Angsana New" w:hAnsi="Angsana New" w:cs="Angsana New"/>
          <w:sz w:val="30"/>
          <w:szCs w:val="30"/>
        </w:rPr>
        <w:t xml:space="preserve"> </w:t>
      </w:r>
      <w:r w:rsidR="004544FF" w:rsidRPr="00F54E6A">
        <w:rPr>
          <w:rFonts w:ascii="Angsana New" w:hAnsi="Angsana New" w:cs="Angsana New"/>
          <w:sz w:val="30"/>
          <w:szCs w:val="30"/>
          <w:cs/>
        </w:rPr>
        <w:t>และผลิตและจำหน่ายสินค้าแปรรูป</w:t>
      </w:r>
      <w:r w:rsidR="0061345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13457" w:rsidRPr="00F54E6A">
        <w:rPr>
          <w:rFonts w:ascii="Angsana New" w:hAnsi="Angsana New" w:cs="Angsana New" w:hint="cs"/>
          <w:sz w:val="30"/>
          <w:szCs w:val="30"/>
          <w:cs/>
        </w:rPr>
        <w:t>โดย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รายละเอียดบริษัทย่อยของบริษัท ณ วันที่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31</w:t>
      </w:r>
      <w:r w:rsidR="00D40162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256</w:t>
      </w:r>
      <w:r w:rsidR="008566F9">
        <w:rPr>
          <w:rFonts w:ascii="Angsana New" w:hAnsi="Angsana New" w:cs="Angsana New"/>
          <w:spacing w:val="-4"/>
          <w:sz w:val="30"/>
          <w:szCs w:val="30"/>
        </w:rPr>
        <w:t>8</w:t>
      </w:r>
      <w:r w:rsidR="00E91A05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91A05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418B0" w:rsidRPr="00F54E6A">
        <w:rPr>
          <w:rFonts w:ascii="Angsana New" w:hAnsi="Angsana New" w:cs="Angsana New"/>
          <w:spacing w:val="-4"/>
          <w:sz w:val="30"/>
          <w:szCs w:val="30"/>
        </w:rPr>
        <w:t>256</w:t>
      </w:r>
      <w:r w:rsidR="008566F9">
        <w:rPr>
          <w:rFonts w:ascii="Angsana New" w:hAnsi="Angsana New" w:cs="Angsana New"/>
          <w:spacing w:val="-4"/>
          <w:sz w:val="30"/>
          <w:szCs w:val="30"/>
        </w:rPr>
        <w:t>7</w:t>
      </w:r>
      <w:r w:rsidR="007947AE"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947AE" w:rsidRPr="00F54E6A">
        <w:rPr>
          <w:rFonts w:ascii="Angsana New" w:hAnsi="Angsana New" w:cs="Angsana New"/>
          <w:sz w:val="30"/>
          <w:szCs w:val="30"/>
          <w:cs/>
        </w:rPr>
        <w:t>ได้เปิดเผยไว้แล้วในหมายเหตุข้อ</w:t>
      </w:r>
      <w:r w:rsidR="008D5DC1" w:rsidRPr="00F54E6A">
        <w:rPr>
          <w:rFonts w:ascii="Angsana New" w:hAnsi="Angsana New" w:cs="Angsana New"/>
          <w:sz w:val="30"/>
          <w:szCs w:val="30"/>
        </w:rPr>
        <w:t xml:space="preserve"> </w:t>
      </w:r>
      <w:r w:rsidR="00C418B0" w:rsidRPr="00F54E6A">
        <w:rPr>
          <w:rFonts w:ascii="Angsana New" w:hAnsi="Angsana New" w:cs="Angsana New"/>
          <w:sz w:val="30"/>
          <w:szCs w:val="30"/>
        </w:rPr>
        <w:t>1</w:t>
      </w:r>
      <w:r w:rsidR="00056944">
        <w:rPr>
          <w:rFonts w:ascii="Angsana New" w:hAnsi="Angsana New" w:cs="Angsana New"/>
          <w:sz w:val="30"/>
          <w:szCs w:val="30"/>
        </w:rPr>
        <w:t>1</w:t>
      </w:r>
      <w:r w:rsidR="00334AAB"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E42CC33" w14:textId="77777777" w:rsidR="006D3EFC" w:rsidRPr="00DB3044" w:rsidRDefault="006D3EF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sz w:val="30"/>
          <w:szCs w:val="30"/>
          <w:shd w:val="clear" w:color="auto" w:fill="E0E0E0"/>
          <w:cs/>
          <w:lang w:val="en-GB"/>
        </w:rPr>
      </w:pPr>
    </w:p>
    <w:p w14:paraId="03A0744F" w14:textId="77777777" w:rsidR="00804175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</w:t>
      </w:r>
      <w:r w:rsidR="008D5DC1"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กณฑ์การจัดทำงบการเงิน</w:t>
      </w:r>
    </w:p>
    <w:p w14:paraId="78F4886D" w14:textId="77777777" w:rsidR="00804175" w:rsidRPr="00DB3044" w:rsidRDefault="00804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822C7FD" w14:textId="79B0C2D1" w:rsidR="00CB77C2" w:rsidRPr="00F54E6A" w:rsidRDefault="008D5DC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E978EF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สภาวิชาชีพบัญชีฯ</w:t>
      </w:r>
      <w:r w:rsidR="00CB77C2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E409D" w:rsidRPr="00F54E6A">
        <w:rPr>
          <w:rFonts w:ascii="Angsana New" w:hAnsi="Angsana New" w:cs="Angsana New"/>
          <w:sz w:val="30"/>
          <w:szCs w:val="30"/>
          <w:cs/>
        </w:rPr>
        <w:br/>
      </w:r>
      <w:r w:rsidR="000E409D" w:rsidRPr="00F54E6A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E409D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นโยบายการบัญชีที่เปิดเผยในหมายเหตุ</w:t>
      </w:r>
      <w:r w:rsidR="000B67BE" w:rsidRPr="00F54E6A">
        <w:rPr>
          <w:rFonts w:ascii="Angsana New" w:hAnsi="Angsana New" w:cs="Angsana New" w:hint="cs"/>
          <w:sz w:val="30"/>
          <w:szCs w:val="30"/>
          <w:cs/>
        </w:rPr>
        <w:t>ข้อ</w:t>
      </w:r>
      <w:r w:rsidR="00D3164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4F0F1F">
        <w:rPr>
          <w:rFonts w:ascii="Angsana New" w:hAnsi="Angsana New" w:cs="Angsana New"/>
          <w:sz w:val="30"/>
          <w:szCs w:val="30"/>
        </w:rPr>
        <w:t>3</w:t>
      </w:r>
      <w:r w:rsidR="00D31647" w:rsidRPr="00F54E6A">
        <w:rPr>
          <w:rFonts w:ascii="Angsana New" w:hAnsi="Angsana New" w:cs="Angsana New"/>
          <w:sz w:val="30"/>
          <w:szCs w:val="30"/>
        </w:rPr>
        <w:t xml:space="preserve"> 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A7391" w:rsidRPr="00F54E6A">
        <w:rPr>
          <w:rFonts w:ascii="Angsana New" w:hAnsi="Angsana New" w:cs="Angsana New"/>
          <w:sz w:val="30"/>
          <w:szCs w:val="30"/>
        </w:rPr>
        <w:t xml:space="preserve"> </w:t>
      </w:r>
    </w:p>
    <w:p w14:paraId="00187783" w14:textId="45AD98AF" w:rsidR="00047695" w:rsidRPr="00F54E6A" w:rsidRDefault="0004769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45B83E1" w14:textId="1E95C010" w:rsidR="00F53849" w:rsidRPr="00F54E6A" w:rsidRDefault="000E40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C103A8" w:rsidRPr="00F54E6A">
        <w:rPr>
          <w:rFonts w:ascii="Angsana New" w:hAnsi="Angsana New" w:cs="Angsana New"/>
          <w:sz w:val="30"/>
          <w:szCs w:val="30"/>
          <w:cs/>
        </w:rPr>
        <w:t>ซึ่งเปิดเผยในหมายเหตุ</w:t>
      </w:r>
      <w:r w:rsidR="00056944">
        <w:rPr>
          <w:rFonts w:ascii="Angsana New" w:hAnsi="Angsana New" w:cs="Angsana New"/>
          <w:sz w:val="30"/>
          <w:szCs w:val="30"/>
        </w:rPr>
        <w:br/>
      </w:r>
      <w:r w:rsidR="00C103A8" w:rsidRPr="00F54E6A">
        <w:rPr>
          <w:rFonts w:ascii="Angsana New" w:hAnsi="Angsana New" w:cs="Angsana New"/>
          <w:sz w:val="30"/>
          <w:szCs w:val="30"/>
          <w:cs/>
        </w:rPr>
        <w:t>แต่ละข้อ</w:t>
      </w:r>
      <w:r w:rsidRPr="00F54E6A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4AF647A" w14:textId="30CF22A3" w:rsidR="0068563D" w:rsidRPr="00F54E6A" w:rsidRDefault="006856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709D9C" w14:textId="1C5B2DB6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70F54FE5" w14:textId="0E06E78D" w:rsidR="001A3980" w:rsidRPr="00F54E6A" w:rsidRDefault="001A398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156CA808" w14:textId="28472F0B" w:rsidR="00B27BE8" w:rsidRPr="00F54E6A" w:rsidRDefault="00146A2B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F54E6A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 xml:space="preserve">นโยบายการบัญชีที่มีสาระสำคัญ </w:t>
      </w:r>
    </w:p>
    <w:p w14:paraId="69F4BA7F" w14:textId="77777777" w:rsidR="00D851AB" w:rsidRPr="00F54E6A" w:rsidRDefault="00D851AB" w:rsidP="00F54E6A">
      <w:pPr>
        <w:pStyle w:val="AccPolicyalternative"/>
        <w:rPr>
          <w:b w:val="0"/>
          <w:bCs/>
        </w:rPr>
      </w:pPr>
    </w:p>
    <w:p w14:paraId="6CA38B0D" w14:textId="77777777" w:rsidR="00B27BE8" w:rsidRPr="00F54E6A" w:rsidRDefault="00B27BE8" w:rsidP="00F54E6A">
      <w:pPr>
        <w:pStyle w:val="Heading8"/>
        <w:numPr>
          <w:ilvl w:val="1"/>
          <w:numId w:val="17"/>
        </w:numPr>
        <w:ind w:right="63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91A67A9" w14:textId="77777777" w:rsidR="00F34619" w:rsidRPr="00F54E6A" w:rsidRDefault="00F34619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C93A585" w14:textId="6B39018E" w:rsidR="005D41CB" w:rsidRPr="00F54E6A" w:rsidRDefault="00B27BE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งบการเงิน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รวมประกอบด้วยงบการ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F54E6A">
        <w:rPr>
          <w:rFonts w:ascii="Angsana New" w:hAnsi="Angsana New" w:cs="Angsana New"/>
          <w:sz w:val="30"/>
          <w:szCs w:val="30"/>
        </w:rPr>
        <w:t>“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F54E6A">
        <w:rPr>
          <w:rFonts w:ascii="Angsana New" w:hAnsi="Angsana New" w:cs="Angsana New"/>
          <w:sz w:val="30"/>
          <w:szCs w:val="30"/>
        </w:rPr>
        <w:t>”</w:t>
      </w:r>
      <w:r w:rsidRPr="00F54E6A">
        <w:rPr>
          <w:rFonts w:ascii="Angsana New" w:hAnsi="Angsana New" w:cs="Angsana New"/>
          <w:sz w:val="30"/>
          <w:szCs w:val="30"/>
          <w:cs/>
        </w:rPr>
        <w:t>) และส่วนได้เสียของกลุ่มบริษัทใน</w:t>
      </w:r>
      <w:r w:rsidR="00D31647" w:rsidRPr="00F54E6A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การร่วมค้า</w:t>
      </w:r>
      <w:r w:rsidR="00490D6F" w:rsidRPr="00F54E6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284F7D" w:rsidRPr="00F54E6A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30C5B61" w14:textId="77777777" w:rsidR="005D41CB" w:rsidRPr="00F54E6A" w:rsidRDefault="005D41C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490313C3" w14:textId="3DD57596" w:rsidR="00D31647" w:rsidRPr="00F54E6A" w:rsidRDefault="0040262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ณ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วันที่ซื้อธุรกิจ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7BF4F6D1" w14:textId="77777777" w:rsidR="0040262C" w:rsidRPr="00F54E6A" w:rsidRDefault="0040262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5697B124" w14:textId="505ED884" w:rsidR="00073815" w:rsidRPr="00F54E6A" w:rsidRDefault="004008D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กลุ่มบริษัทมีอิทธิพลอย่างมีนัยสำคัญ/การควบคุมร่วมในผู้ได้รับการลงทุนตามที่เปิดเผ</w:t>
      </w:r>
      <w:r w:rsidR="00560394" w:rsidRPr="00F54E6A">
        <w:rPr>
          <w:rFonts w:ascii="Angsana New" w:hAnsi="Angsana New" w:cs="Angsana New" w:hint="cs"/>
          <w:sz w:val="30"/>
          <w:szCs w:val="30"/>
          <w:cs/>
        </w:rPr>
        <w:t>ย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ในหมายเห</w:t>
      </w:r>
      <w:r w:rsidRPr="00921AF3">
        <w:rPr>
          <w:rFonts w:ascii="Angsana New" w:hAnsi="Angsana New" w:cs="Angsana New" w:hint="cs"/>
          <w:sz w:val="30"/>
          <w:szCs w:val="30"/>
          <w:cs/>
        </w:rPr>
        <w:t xml:space="preserve">ตุข้อ </w:t>
      </w:r>
      <w:r w:rsidRPr="00921AF3">
        <w:rPr>
          <w:rFonts w:ascii="Angsana New" w:hAnsi="Angsana New" w:cs="Angsana New"/>
          <w:sz w:val="30"/>
          <w:szCs w:val="30"/>
        </w:rPr>
        <w:t>1</w:t>
      </w:r>
      <w:r w:rsidR="003D309C" w:rsidRPr="00921AF3">
        <w:rPr>
          <w:rFonts w:ascii="Angsana New" w:hAnsi="Angsana New" w:cs="Angsana New"/>
          <w:sz w:val="30"/>
          <w:szCs w:val="30"/>
        </w:rPr>
        <w:t>2</w:t>
      </w:r>
      <w:r w:rsidRPr="00921AF3">
        <w:rPr>
          <w:rFonts w:ascii="Angsana New" w:hAnsi="Angsana New" w:cs="Angsana New"/>
          <w:sz w:val="30"/>
          <w:szCs w:val="30"/>
        </w:rPr>
        <w:t xml:space="preserve"> </w:t>
      </w:r>
      <w:r w:rsidR="00073815" w:rsidRPr="00921AF3">
        <w:rPr>
          <w:rFonts w:ascii="Angsana New" w:hAnsi="Angsana New" w:cs="Angsana New" w:hint="cs"/>
          <w:sz w:val="30"/>
          <w:szCs w:val="30"/>
          <w:cs/>
          <w:lang w:val="th-TH"/>
        </w:rPr>
        <w:t>กลุ่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มบริษัทรับรู้เงินลงทุนใน</w:t>
      </w:r>
      <w:r w:rsidR="00D3164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บริษัทร่วมและ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การร่วมค้าในงบการเงินรวมด้วยวิธีส่วนได้เสีย</w:t>
      </w:r>
      <w:r w:rsidR="00073815"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จนถึงวันที่ความมี</w:t>
      </w:r>
      <w:r w:rsidR="00D3164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อิทธิพลอย่างมีนัยสำคัญหรือ</w:t>
      </w:r>
      <w:r w:rsidR="0007381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การควบคุมร่วมสิ้นสุดล</w:t>
      </w:r>
      <w:r w:rsidR="006006F7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ง</w:t>
      </w:r>
    </w:p>
    <w:p w14:paraId="66E526BE" w14:textId="77777777" w:rsidR="006603E2" w:rsidRPr="00F54E6A" w:rsidRDefault="006603E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57BF853B" w14:textId="4636CB8B" w:rsidR="00871FD1" w:rsidRPr="00F54E6A" w:rsidRDefault="00871FD1" w:rsidP="00F54E6A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69670B1D" w14:textId="77777777" w:rsidR="001A66E5" w:rsidRPr="00F54E6A" w:rsidRDefault="001A66E5" w:rsidP="00F54E6A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52DC35F" w14:textId="25D79E7F" w:rsidR="006E7E8C" w:rsidRPr="00F54E6A" w:rsidRDefault="00A133A9" w:rsidP="00F54E6A">
      <w:pPr>
        <w:pStyle w:val="BodyText"/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E29F2E0" w14:textId="77777777" w:rsidR="005B05FF" w:rsidRPr="00F54E6A" w:rsidRDefault="005B05FF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A9B34E" w14:textId="2238699F" w:rsidR="00D851AB" w:rsidRPr="00F54E6A" w:rsidRDefault="00560394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54E6A">
        <w:rPr>
          <w:rFonts w:ascii="Angsana New" w:hAnsi="Angsana New" w:cs="Angsana New" w:hint="cs"/>
          <w:sz w:val="30"/>
          <w:szCs w:val="30"/>
          <w:cs/>
        </w:rPr>
        <w:t>ดูหมายเหตุข้อ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1721A5">
        <w:rPr>
          <w:rFonts w:ascii="Angsana New" w:hAnsi="Angsana New" w:cs="Angsana New"/>
          <w:sz w:val="30"/>
          <w:szCs w:val="30"/>
        </w:rPr>
        <w:t>3</w:t>
      </w:r>
      <w:r w:rsidR="00692613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(</w:t>
      </w:r>
      <w:r w:rsidR="00FB3684">
        <w:rPr>
          <w:rFonts w:ascii="Angsana New" w:hAnsi="Angsana New" w:cs="Angsana New" w:hint="cs"/>
          <w:sz w:val="30"/>
          <w:szCs w:val="30"/>
          <w:cs/>
        </w:rPr>
        <w:t>ฒ</w:t>
      </w:r>
      <w:r w:rsidRPr="00F54E6A">
        <w:rPr>
          <w:rFonts w:ascii="Angsana New" w:hAnsi="Angsana New" w:cs="Angsana New"/>
          <w:sz w:val="30"/>
          <w:szCs w:val="30"/>
          <w:cs/>
        </w:rPr>
        <w:t>))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</w:t>
      </w:r>
      <w:r w:rsidR="0033681B" w:rsidRPr="00F54E6A">
        <w:rPr>
          <w:rFonts w:ascii="Angsana New" w:hAnsi="Angsana New" w:cs="Angsana New"/>
          <w:sz w:val="30"/>
          <w:szCs w:val="30"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ในการออกตราสารหนี้หรือตราสารทุน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0FAC30A" w14:textId="77777777" w:rsidR="00560394" w:rsidRPr="00F54E6A" w:rsidRDefault="00560394" w:rsidP="00F54E6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theme="minorBidi"/>
          <w:sz w:val="30"/>
          <w:szCs w:val="30"/>
        </w:rPr>
      </w:pPr>
    </w:p>
    <w:p w14:paraId="399640F4" w14:textId="428B54AB" w:rsidR="00871FD1" w:rsidRPr="00F54E6A" w:rsidRDefault="00871FD1" w:rsidP="00F54E6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63C0DC4" w14:textId="78E91CC0" w:rsidR="0068563D" w:rsidRPr="00F54E6A" w:rsidRDefault="0068563D" w:rsidP="00F54E6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8D3B15" w14:textId="2F6183C4" w:rsidR="0077227C" w:rsidRPr="00F54E6A" w:rsidRDefault="00871FD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560394"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C8F24E2" w14:textId="1E306D82" w:rsidR="00EF64D7" w:rsidRPr="00F54E6A" w:rsidRDefault="00EF64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D378008" w14:textId="01157621" w:rsidR="00560394" w:rsidRPr="00F54E6A" w:rsidRDefault="005603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กลุ่มบริษัทต้องวัดมูลค่าส่วนได้เสียของเงินลงทุนที่</w:t>
      </w:r>
      <w:r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กลุ่มบริษัทถืออยู่ในผู้ถูกซื้อก่อนการรวมธุรกิจใหม่ด้วยมูลค่ายุติธรรม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มูลค่าของส่วนได้เสียในผู้ถูกซื้อก่อนการ</w:t>
      </w:r>
      <w:r w:rsidRPr="00F54E6A">
        <w:rPr>
          <w:rFonts w:ascii="Angsana New" w:hAnsi="Angsana New" w:cs="Angsana New"/>
          <w:spacing w:val="2"/>
          <w:sz w:val="30"/>
          <w:szCs w:val="30"/>
        </w:rPr>
        <w:br/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08FF17D0" w14:textId="77777777" w:rsidR="00560394" w:rsidRPr="00F54E6A" w:rsidRDefault="005603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1DD41EC2" w14:textId="4E728FE2" w:rsidR="006F4846" w:rsidRDefault="006F484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การรวมธุรกิจภายใต้การควบคุมเดียวกัน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บันทึก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บัญชี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โดย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ใช้วิธี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เสมือนว่าเป็นวิธีการรวมส่วน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ได้เสีย โดยรับรู้สิน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ทรัพย์และ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หนี้สิน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ธุรกิจที่ถูกซื้อด้วย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มูลค่าตามบัญชี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ขอ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ธุรกิจดังกล่าวตาม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งบการเงินรวมของบริษัทใหญ่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ในลำ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ดับสูงสุด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วันที่เกิดรายการ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ส่วนต่างระหว่างมูลค่า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สินทรัพย์สุทธิ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ธุรกิจที่ถูกนำม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ารวมดังกล่าวกับค่าตอบแทน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ที่จ่าย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รับ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รู้เป็น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ส่วน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เกิน</w:t>
      </w:r>
      <w:r w:rsidR="00A53454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A53454">
        <w:rPr>
          <w:rFonts w:ascii="Angsana New" w:hAnsi="Angsana New" w:cs="Angsana New" w:hint="cs"/>
          <w:spacing w:val="2"/>
          <w:sz w:val="30"/>
          <w:szCs w:val="30"/>
          <w:cs/>
        </w:rPr>
        <w:t>(ต่ำกว่า) ทุน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จากการรวมธุรกิจภาย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ใต้การ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ควบคุมเดียวกันในส่วนของ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ผู้ถือหุ้น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รายการส่วนเกิน</w:t>
      </w:r>
      <w:r w:rsidR="00435E8E">
        <w:rPr>
          <w:rFonts w:ascii="Angsana New" w:hAnsi="Angsana New" w:cs="Angsana New" w:hint="cs"/>
          <w:spacing w:val="2"/>
          <w:sz w:val="30"/>
          <w:szCs w:val="30"/>
          <w:cs/>
        </w:rPr>
        <w:t xml:space="preserve"> (ต่ำกว่า) ทุนดังกล่าว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จะถูก</w:t>
      </w:r>
      <w:r w:rsidR="00073815" w:rsidRPr="00F54E6A">
        <w:rPr>
          <w:rFonts w:ascii="Angsana New" w:hAnsi="Angsana New" w:cs="Angsana New" w:hint="cs"/>
          <w:spacing w:val="2"/>
          <w:sz w:val="30"/>
          <w:szCs w:val="30"/>
          <w:cs/>
        </w:rPr>
        <w:t>ตัดจำหน่าย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เมื่อ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มีการขายเงินลงทุน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ในธุรกิจที่ซื้อ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ดังกล่าวไป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ผลการดำเนินงานของ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ธุรกิจที่ถูกซื้อ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จะรวม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อยู่ใน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ของผู้ซื้อ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นับตั้งแต่วัน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ที่ต้น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งวดของงบการเงินเปรียบเทียบ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หรือ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วัน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ที่ธุรกิจ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เหล่านั้น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อยู่ภายใต้การ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ควบคุมเดียวกัน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แล้ว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แต่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ระยะเวลาใดจะสั้นกว่า</w:t>
      </w:r>
      <w:r w:rsidRPr="00F54E6A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จนถึง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วันที่การ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ควบคุม</w:t>
      </w:r>
      <w:r w:rsidRPr="00F54E6A">
        <w:rPr>
          <w:rFonts w:ascii="Angsana New" w:hAnsi="Angsana New" w:cs="Angsana New" w:hint="cs"/>
          <w:spacing w:val="2"/>
          <w:sz w:val="30"/>
          <w:szCs w:val="30"/>
          <w:cs/>
        </w:rPr>
        <w:t>สิ้น</w:t>
      </w:r>
      <w:r w:rsidRPr="00F54E6A">
        <w:rPr>
          <w:rFonts w:ascii="Angsana New" w:hAnsi="Angsana New" w:cs="Angsana New"/>
          <w:spacing w:val="2"/>
          <w:sz w:val="30"/>
          <w:szCs w:val="30"/>
          <w:cs/>
        </w:rPr>
        <w:t>สุด</w:t>
      </w:r>
    </w:p>
    <w:p w14:paraId="5437E3BE" w14:textId="77777777" w:rsidR="004F0F1F" w:rsidRPr="00F54E6A" w:rsidRDefault="004F0F1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696B50AF" w14:textId="3BE10412" w:rsidR="00510948" w:rsidRPr="00F54E6A" w:rsidRDefault="00510948" w:rsidP="00F54E6A">
      <w:pPr>
        <w:pStyle w:val="Heading8"/>
        <w:numPr>
          <w:ilvl w:val="1"/>
          <w:numId w:val="17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54E6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F54E6A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ในบริษัท</w:t>
      </w:r>
      <w:r w:rsidRPr="00F54E6A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ย่อย</w:t>
      </w:r>
      <w:r w:rsidR="00C669EC" w:rsidRPr="00F54E6A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และบริษัทร่วม</w:t>
      </w:r>
    </w:p>
    <w:p w14:paraId="55032762" w14:textId="77777777" w:rsidR="00510948" w:rsidRPr="004F0F1F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50FB15" w14:textId="073A3895" w:rsidR="00C64AB0" w:rsidRPr="00F54E6A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pacing w:val="4"/>
          <w:sz w:val="30"/>
          <w:szCs w:val="30"/>
        </w:rPr>
      </w:pP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เงินลงทุนในบริษัท</w:t>
      </w:r>
      <w:r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ย่อย</w:t>
      </w:r>
      <w:r w:rsidR="00C669EC"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และบริษัทร่วม</w:t>
      </w:r>
      <w:r w:rsidR="00C707CF" w:rsidRPr="00F54E6A">
        <w:rPr>
          <w:rFonts w:asciiTheme="majorBidi" w:hAnsiTheme="majorBidi" w:cstheme="majorBidi" w:hint="cs"/>
          <w:spacing w:val="4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F54E6A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33681B" w:rsidRPr="00F54E6A">
        <w:rPr>
          <w:rFonts w:asciiTheme="majorBidi" w:hAnsiTheme="majorBidi" w:cstheme="majorBidi"/>
          <w:spacing w:val="4"/>
          <w:sz w:val="30"/>
          <w:szCs w:val="30"/>
        </w:rPr>
        <w:br/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C64AB0" w:rsidRPr="00F54E6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C64AB0" w:rsidRPr="00F54E6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C64AB0" w:rsidRPr="00F54E6A">
        <w:rPr>
          <w:rFonts w:asciiTheme="majorBidi" w:hAnsiTheme="majorBidi" w:cs="Angsana New" w:hint="cs"/>
          <w:spacing w:val="4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55771CB8" w14:textId="77777777" w:rsidR="00510948" w:rsidRPr="004F0F1F" w:rsidRDefault="0051094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996C044" w14:textId="77777777" w:rsidR="00940AA3" w:rsidRPr="00F54E6A" w:rsidRDefault="00B27BE8" w:rsidP="00F54E6A">
      <w:pPr>
        <w:pStyle w:val="Heading8"/>
        <w:numPr>
          <w:ilvl w:val="1"/>
          <w:numId w:val="17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54E6A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14:paraId="375ADC60" w14:textId="77777777" w:rsidR="00B27BE8" w:rsidRPr="004F0F1F" w:rsidRDefault="00B27BE8" w:rsidP="00F54E6A">
      <w:pPr>
        <w:pStyle w:val="Heading8"/>
        <w:ind w:left="518"/>
        <w:jc w:val="both"/>
        <w:rPr>
          <w:rFonts w:ascii="Angsana New" w:eastAsia="EucrosiaUPCBold" w:hAnsi="Angsana New" w:cs="Angsana New"/>
          <w:b w:val="0"/>
          <w:bCs w:val="0"/>
          <w:sz w:val="28"/>
          <w:szCs w:val="28"/>
        </w:rPr>
      </w:pPr>
      <w:r w:rsidRPr="00F54E6A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</w:p>
    <w:p w14:paraId="6656B60E" w14:textId="0DCBC35D" w:rsidR="005D3993" w:rsidRPr="00F54E6A" w:rsidRDefault="005D3993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แปลงค่าเป็นสกุลเงินที่ใช้ในการดำเนินงาน</w:t>
      </w:r>
      <w:r w:rsidR="00E97C8C" w:rsidRPr="00F54E6A">
        <w:rPr>
          <w:rFonts w:ascii="Angsana New" w:hAnsi="Angsana New" w:cs="Angsana New" w:hint="cs"/>
          <w:sz w:val="30"/>
          <w:szCs w:val="30"/>
          <w:cs/>
        </w:rPr>
        <w:t>ของแต่ละบริษัท</w:t>
      </w:r>
      <w:r w:rsidR="001D11F5" w:rsidRPr="00F54E6A">
        <w:rPr>
          <w:rFonts w:ascii="Angsana New" w:hAnsi="Angsana New" w:cs="Angsana New" w:hint="cs"/>
          <w:sz w:val="30"/>
          <w:szCs w:val="30"/>
          <w:cs/>
        </w:rPr>
        <w:t>ในกลุ่มบริษัท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โดยใช้อัตราแลกเปลี่ยน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วันที่รายงาน </w:t>
      </w:r>
    </w:p>
    <w:p w14:paraId="1C9CD3F5" w14:textId="77777777" w:rsidR="008214A7" w:rsidRPr="00F54E6A" w:rsidRDefault="008214A7" w:rsidP="00F54E6A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477C0DA8" w14:textId="77777777" w:rsidR="008214A7" w:rsidRPr="004F0F1F" w:rsidRDefault="008214A7" w:rsidP="00F54E6A">
      <w:pPr>
        <w:pStyle w:val="BodyText2"/>
        <w:tabs>
          <w:tab w:val="left" w:pos="540"/>
        </w:tabs>
        <w:spacing w:line="240" w:lineRule="atLeast"/>
        <w:ind w:left="547" w:right="43" w:firstLine="0"/>
        <w:rPr>
          <w:rFonts w:ascii="Angsana New" w:hAnsi="Angsana New" w:cs="Angsana New"/>
          <w:sz w:val="30"/>
          <w:szCs w:val="30"/>
          <w:cs/>
        </w:rPr>
      </w:pPr>
    </w:p>
    <w:p w14:paraId="7D24D3F3" w14:textId="77777777" w:rsidR="00CA1452" w:rsidRPr="00F54E6A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14:paraId="08E3FD07" w14:textId="77777777" w:rsidR="00CA1452" w:rsidRPr="004F0F1F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 w:cs="Angsana New"/>
          <w:sz w:val="30"/>
          <w:szCs w:val="30"/>
        </w:rPr>
      </w:pPr>
    </w:p>
    <w:p w14:paraId="7E64F740" w14:textId="4B569215" w:rsidR="00ED69CD" w:rsidRPr="00F54E6A" w:rsidRDefault="00CA1452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วันที่รายงานรายได้และค่าใช้จ่ายของหน่วยงานในต่างประเทศ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</w:t>
      </w:r>
      <w:r w:rsidR="005D3993" w:rsidRPr="00F54E6A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A130D17" w14:textId="77777777" w:rsidR="005D3993" w:rsidRPr="004F0F1F" w:rsidRDefault="005D3993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4CFD0BC" w14:textId="5E99E7E1" w:rsidR="001A3980" w:rsidRPr="00F54E6A" w:rsidRDefault="00CA1452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จะรับรู้</w:t>
      </w:r>
      <w:r w:rsidRPr="00F54E6A">
        <w:rPr>
          <w:rFonts w:ascii="Angsana New" w:hAnsi="Angsana New" w:cs="Angsana New"/>
          <w:sz w:val="30"/>
          <w:szCs w:val="30"/>
          <w:cs/>
        </w:rPr>
        <w:t>ในกำไรขาดทุนเบ็ดเสร็จอื่น และแสดงเป็น</w:t>
      </w:r>
      <w:r w:rsidR="0033681B" w:rsidRPr="00F54E6A">
        <w:rPr>
          <w:rFonts w:ascii="Angsana New" w:hAnsi="Angsana New" w:cs="Angsana New" w:hint="cs"/>
          <w:sz w:val="30"/>
          <w:szCs w:val="30"/>
          <w:cs/>
        </w:rPr>
        <w:t>สำรอง</w:t>
      </w:r>
      <w:r w:rsidR="0033681B" w:rsidRPr="00F54E6A">
        <w:rPr>
          <w:rFonts w:ascii="Angsana New" w:hAnsi="Angsana New" w:cs="Angsana New"/>
          <w:sz w:val="30"/>
          <w:szCs w:val="30"/>
          <w:cs/>
        </w:rPr>
        <w:br/>
      </w:r>
      <w:r w:rsidR="0033681B" w:rsidRPr="00F54E6A">
        <w:rPr>
          <w:rFonts w:ascii="Angsana New" w:hAnsi="Angsana New" w:cs="Angsana New" w:hint="cs"/>
          <w:sz w:val="30"/>
          <w:szCs w:val="30"/>
          <w:cs/>
        </w:rPr>
        <w:t>การ</w:t>
      </w:r>
      <w:r w:rsidR="005D3993" w:rsidRPr="00F54E6A">
        <w:rPr>
          <w:rFonts w:ascii="Angsana New" w:hAnsi="Angsana New" w:cs="Angsana New" w:hint="cs"/>
          <w:sz w:val="30"/>
          <w:szCs w:val="30"/>
          <w:cs/>
        </w:rPr>
        <w:t>แปลงค่างบการเงิน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33681B" w:rsidRPr="00F54E6A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6A31C26A" w14:textId="77777777" w:rsidR="001A3980" w:rsidRPr="00F54E6A" w:rsidRDefault="001A3980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0FCA9CC" w14:textId="46FEE49D" w:rsidR="00CA1452" w:rsidRPr="00F54E6A" w:rsidRDefault="00CA1452" w:rsidP="00F54E6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4D4214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หรือการควบคุมร่วมกัน ผลสะสมของ</w:t>
      </w:r>
      <w:r w:rsidR="00591155" w:rsidRPr="00F54E6A">
        <w:rPr>
          <w:rFonts w:ascii="Angsana New" w:hAnsi="Angsana New" w:cs="Angsana New" w:hint="cs"/>
          <w:sz w:val="30"/>
          <w:szCs w:val="30"/>
          <w:cs/>
        </w:rPr>
        <w:t>สำรองการแปลงค่างบการเงิน</w:t>
      </w:r>
      <w:r w:rsidRPr="00F54E6A">
        <w:rPr>
          <w:rFonts w:ascii="Angsana New" w:hAnsi="Angsana New" w:cs="Angsana New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72042468" w14:textId="11FC5CF0" w:rsidR="00D70CAC" w:rsidRPr="00F54E6A" w:rsidRDefault="00D70CA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D263683" w14:textId="398BD9AF" w:rsidR="00ED69CD" w:rsidRPr="00F54E6A" w:rsidRDefault="00ED69CD" w:rsidP="00F54E6A">
      <w:pPr>
        <w:pStyle w:val="Heading8"/>
        <w:numPr>
          <w:ilvl w:val="1"/>
          <w:numId w:val="17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6DB0FB22" w14:textId="77777777" w:rsidR="00865FA2" w:rsidRPr="004F0F1F" w:rsidRDefault="00865FA2" w:rsidP="00F54E6A">
      <w:pPr>
        <w:pStyle w:val="BodyText2"/>
        <w:tabs>
          <w:tab w:val="left" w:pos="90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DC09" w14:textId="2964ED57" w:rsidR="00865FA2" w:rsidRPr="00F54E6A" w:rsidRDefault="00865FA2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70CAC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 </w:t>
      </w:r>
    </w:p>
    <w:p w14:paraId="19AA0689" w14:textId="77777777" w:rsidR="00865FA2" w:rsidRPr="004F0F1F" w:rsidRDefault="00865FA2" w:rsidP="00F54E6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FBC60" w14:textId="2EA5A348" w:rsidR="002667C3" w:rsidRPr="00F54E6A" w:rsidRDefault="002667C3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ตราสารหนี้ที่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ออกโดย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</w:t>
      </w:r>
      <w:r w:rsidR="00BC07F6" w:rsidRPr="00F54E6A">
        <w:rPr>
          <w:rFonts w:asciiTheme="majorBidi" w:hAnsiTheme="majorBidi" w:cstheme="majorBidi" w:hint="cs"/>
          <w:sz w:val="30"/>
          <w:szCs w:val="30"/>
          <w:cs/>
        </w:rPr>
        <w:t xml:space="preserve">และลูกหนี้อื่น </w:t>
      </w:r>
      <w:r w:rsidRPr="00F54E6A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</w:rPr>
        <w:t>3</w:t>
      </w:r>
      <w:r w:rsidR="00D40162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F54E6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5F725B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0B67BE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F54E6A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Pr="00F54E6A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D31647" w:rsidRPr="00F54E6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74F3D65" w14:textId="65BF48B1" w:rsidR="00EF64D7" w:rsidRPr="004F0F1F" w:rsidRDefault="00EF64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0E086B83" w14:textId="0C6BB7A1" w:rsidR="00461C2B" w:rsidRPr="00F54E6A" w:rsidRDefault="00461C2B" w:rsidP="00F54E6A">
      <w:pPr>
        <w:pStyle w:val="BodyText2"/>
        <w:tabs>
          <w:tab w:val="left" w:pos="1260"/>
        </w:tabs>
        <w:spacing w:line="240" w:lineRule="atLeast"/>
        <w:ind w:left="990" w:right="43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E61BC8" w:rsidRPr="00F54E6A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91AF4A3" w14:textId="0599F5BF" w:rsidR="00865FA2" w:rsidRPr="00F54E6A" w:rsidRDefault="00865FA2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F54E6A">
        <w:rPr>
          <w:rFonts w:asciiTheme="majorBidi" w:hAnsiTheme="majorBidi" w:cstheme="majorBidi"/>
          <w:sz w:val="30"/>
          <w:szCs w:val="30"/>
          <w:cs/>
        </w:rPr>
        <w:t>ทางการเงินจัดประเภทด้วยราคาทุนตัดจำหน่าย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ตามวิธีดอกเบี้ยที่แท้จริง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="00BD7065" w:rsidRPr="00F54E6A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="00186A27" w:rsidRPr="00F54E6A">
        <w:rPr>
          <w:rFonts w:asciiTheme="majorBidi" w:hAnsiTheme="majorBidi" w:cstheme="majorBidi" w:hint="cs"/>
          <w:sz w:val="30"/>
          <w:szCs w:val="30"/>
          <w:cs/>
        </w:rPr>
        <w:t xml:space="preserve"> กำไรและขาดทุนจากอัตราแลกเปลี่ยน และกำไรขาดทุนที่เกิดจากการตัดรายการออกจากบัญชีรับรู้ในกำไรหรือขาดทุน</w:t>
      </w:r>
      <w:r w:rsidRPr="00F54E6A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A280787" w14:textId="77777777" w:rsidR="00865FA2" w:rsidRPr="007359C9" w:rsidRDefault="00865FA2" w:rsidP="00F54E6A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C4B37" w14:textId="7B9E3B0B" w:rsidR="00461C2B" w:rsidRPr="00F54E6A" w:rsidRDefault="00461C2B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233A61" w:rsidRPr="00F54E6A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F54E6A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9797B96" w14:textId="77777777" w:rsidR="00A50AD7" w:rsidRPr="007359C9" w:rsidRDefault="00A50AD7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44E156EC" w14:textId="5C746CA9" w:rsidR="00461C2B" w:rsidRPr="00F54E6A" w:rsidRDefault="00461C2B" w:rsidP="00F54E6A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FF3D58" w14:textId="77777777" w:rsidR="00461C2B" w:rsidRPr="007359C9" w:rsidRDefault="00461C2B" w:rsidP="00F54E6A">
      <w:pPr>
        <w:tabs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70FCE" w14:textId="74EEE6B9" w:rsidR="0010035F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80020" w:rsidRPr="00F54E6A">
        <w:rPr>
          <w:rFonts w:asciiTheme="majorBidi" w:hAnsiTheme="majorBidi" w:cs="Angsana New" w:hint="cs"/>
          <w:sz w:val="30"/>
          <w:szCs w:val="30"/>
          <w:cs/>
        </w:rPr>
        <w:t xml:space="preserve">       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06828BC" w14:textId="77777777" w:rsidR="007359C9" w:rsidRPr="00F54E6A" w:rsidRDefault="007359C9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0CF04E9A" w14:textId="20D67E3B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11F5"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0CB29559" w14:textId="0DC8EBB3" w:rsidR="0010035F" w:rsidRPr="007359C9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0366684B" w14:textId="77777777" w:rsidR="00AE3C0B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CD5D7F5" w14:textId="77777777" w:rsidR="00AE3C0B" w:rsidRPr="007359C9" w:rsidRDefault="00AE3C0B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70A1B22" w14:textId="2F58DB55" w:rsidR="0010035F" w:rsidRPr="00F54E6A" w:rsidRDefault="0010035F" w:rsidP="00F54E6A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AE342B" w:rsidRPr="00F54E6A">
        <w:rPr>
          <w:rFonts w:asciiTheme="majorBidi" w:hAnsiTheme="majorBidi" w:cs="Angsana New" w:hint="cs"/>
          <w:sz w:val="30"/>
          <w:szCs w:val="30"/>
          <w:cs/>
        </w:rPr>
        <w:t>งบฐานะการเงิน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7158F11A" w14:textId="77777777" w:rsidR="005F0AE4" w:rsidRPr="007359C9" w:rsidRDefault="005F0AE4" w:rsidP="00F54E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FDA39" w14:textId="35880073" w:rsidR="00865FA2" w:rsidRPr="00F54E6A" w:rsidRDefault="00865FA2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5F0AE4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6E3B964" w14:textId="77777777" w:rsidR="00865FA2" w:rsidRPr="007359C9" w:rsidRDefault="00865FA2" w:rsidP="00F54E6A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21C9B" w14:textId="11834E7A" w:rsidR="0010035F" w:rsidRPr="00F54E6A" w:rsidRDefault="00865FA2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ทุ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65CBAE6" w14:textId="3E0395A6" w:rsidR="0010035F" w:rsidRPr="00F54E6A" w:rsidRDefault="0010035F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C418B0"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F54E6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="00BC07F6" w:rsidRPr="00F54E6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และลูกหนี้อื่น</w:t>
      </w:r>
    </w:p>
    <w:p w14:paraId="2E3714ED" w14:textId="77777777" w:rsidR="0010035F" w:rsidRPr="007359C9" w:rsidRDefault="0010035F" w:rsidP="00F54E6A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367EEACD" w14:textId="24290A0D" w:rsidR="008C2759" w:rsidRPr="00F54E6A" w:rsidRDefault="008C2759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463DAD" w14:textId="77777777" w:rsidR="008C2759" w:rsidRPr="007359C9" w:rsidRDefault="008C2759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</w:p>
    <w:p w14:paraId="59BAD3B3" w14:textId="77777777" w:rsidR="00A50AD7" w:rsidRPr="00F54E6A" w:rsidRDefault="0010035F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40162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="00C418B0" w:rsidRPr="00F54E6A">
        <w:rPr>
          <w:rFonts w:asciiTheme="majorBidi" w:hAnsiTheme="majorBidi" w:cs="Angsana New"/>
          <w:sz w:val="30"/>
          <w:szCs w:val="30"/>
        </w:rPr>
        <w:t>12</w:t>
      </w:r>
      <w:r w:rsidR="00D40162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C4B29AA" w14:textId="77777777" w:rsidR="00A50AD7" w:rsidRPr="007359C9" w:rsidRDefault="00A50AD7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</w:p>
    <w:p w14:paraId="0E63BDF8" w14:textId="6F585F41" w:rsidR="0010035F" w:rsidRPr="00F54E6A" w:rsidRDefault="0010035F" w:rsidP="00F54E6A">
      <w:pPr>
        <w:tabs>
          <w:tab w:val="clear" w:pos="907"/>
          <w:tab w:val="left" w:pos="990"/>
        </w:tabs>
        <w:spacing w:line="240" w:lineRule="auto"/>
        <w:ind w:left="990" w:right="29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37B98EE" w14:textId="77777777" w:rsidR="0010035F" w:rsidRPr="007359C9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E7C56B8" w14:textId="36906910" w:rsidR="0010035F" w:rsidRPr="00F54E6A" w:rsidRDefault="00C16F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ความเสี่ยงจากการผิดนัดชำระหนี้อยู่ในระดับต่ำ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และผู้กู้มีความสามารถทางการเงินที่จะปฏิบัติตามภาระผูกพันตามสัญญาได้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กลุ่มบริษัทจะรับรู้</w:t>
      </w:r>
      <w:r w:rsidR="00087228"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418B0" w:rsidRPr="00F54E6A">
        <w:rPr>
          <w:rFonts w:asciiTheme="majorBidi" w:hAnsiTheme="majorBidi" w:cs="Angsana New"/>
          <w:sz w:val="30"/>
          <w:szCs w:val="30"/>
        </w:rPr>
        <w:t>12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</w:p>
    <w:p w14:paraId="1DD05CEC" w14:textId="76549D6B" w:rsidR="00C16F6B" w:rsidRPr="007359C9" w:rsidRDefault="00C16F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7317AE20" w14:textId="2E3ABA15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6E80074B" w14:textId="77777777" w:rsidR="0010035F" w:rsidRPr="007359C9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A4CA3F" w14:textId="0C53B112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CEFB26C" w14:textId="7FB14400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-</w:t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  </w:t>
      </w:r>
      <w:r w:rsidRPr="00F54E6A">
        <w:rPr>
          <w:rFonts w:asciiTheme="majorBidi" w:hAnsiTheme="majorBidi" w:cs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</w:t>
      </w:r>
      <w:r w:rsidR="00E15174" w:rsidRPr="00F54E6A">
        <w:rPr>
          <w:rFonts w:asciiTheme="majorBidi" w:hAnsiTheme="majorBidi" w:cs="Angsana New"/>
          <w:sz w:val="30"/>
          <w:szCs w:val="30"/>
          <w:cs/>
        </w:rPr>
        <w:t>ท</w:t>
      </w:r>
      <w:r w:rsidRPr="00F54E6A">
        <w:rPr>
          <w:rFonts w:asciiTheme="majorBidi" w:hAnsiTheme="majorBidi" w:cs="Angsana New"/>
          <w:sz w:val="30"/>
          <w:szCs w:val="30"/>
          <w:cs/>
        </w:rPr>
        <w:t>ได้เต็มจำนวน อีกทั้งกลุ่มบริษัทไม่มีสิทธิใน</w:t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 </w:t>
      </w:r>
      <w:r w:rsidR="002E4D29" w:rsidRPr="00F54E6A">
        <w:rPr>
          <w:rFonts w:asciiTheme="majorBidi" w:hAnsiTheme="majorBidi" w:cs="Angsana New"/>
          <w:sz w:val="30"/>
          <w:szCs w:val="30"/>
        </w:rPr>
        <w:br/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การไล่เบี้ย เช่น การยึดหลักประกัน </w:t>
      </w:r>
      <w:r w:rsidR="007F2C6F" w:rsidRPr="00F54E6A">
        <w:rPr>
          <w:rFonts w:asciiTheme="majorBidi" w:hAnsiTheme="majorBidi" w:cs="Angsana New"/>
          <w:sz w:val="30"/>
          <w:szCs w:val="30"/>
          <w:cs/>
        </w:rPr>
        <w:t>(</w:t>
      </w:r>
      <w:r w:rsidRPr="00F54E6A">
        <w:rPr>
          <w:rFonts w:asciiTheme="majorBidi" w:hAnsiTheme="majorBidi" w:cs="Angsana New"/>
          <w:sz w:val="30"/>
          <w:szCs w:val="30"/>
          <w:cs/>
        </w:rPr>
        <w:t>หากมีการวางหลักประกัน</w:t>
      </w:r>
      <w:r w:rsidR="007F2C6F" w:rsidRPr="00F54E6A">
        <w:rPr>
          <w:rFonts w:asciiTheme="majorBidi" w:hAnsiTheme="majorBidi" w:cs="Angsana New"/>
          <w:sz w:val="30"/>
          <w:szCs w:val="30"/>
          <w:cs/>
        </w:rPr>
        <w:t>)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หรือ </w:t>
      </w:r>
    </w:p>
    <w:p w14:paraId="629CA369" w14:textId="7C2FAF00" w:rsidR="0010035F" w:rsidRPr="00F54E6A" w:rsidRDefault="0010035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18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/>
          <w:sz w:val="30"/>
          <w:szCs w:val="30"/>
          <w:cs/>
        </w:rPr>
        <w:t>-</w:t>
      </w:r>
      <w:r w:rsidRPr="00F54E6A">
        <w:rPr>
          <w:rFonts w:asciiTheme="majorBidi" w:hAnsiTheme="majorBidi" w:cs="Angsana New"/>
          <w:sz w:val="30"/>
          <w:szCs w:val="30"/>
          <w:cs/>
        </w:rPr>
        <w:tab/>
      </w:r>
      <w:r w:rsidR="002E4D29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C418B0" w:rsidRPr="00F54E6A">
        <w:rPr>
          <w:rFonts w:ascii="Angsana New" w:hAnsi="Angsana New" w:cs="Angsana New"/>
          <w:sz w:val="30"/>
          <w:szCs w:val="30"/>
        </w:rPr>
        <w:t>90</w:t>
      </w:r>
      <w:r w:rsidR="00D40162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/>
          <w:sz w:val="30"/>
          <w:szCs w:val="30"/>
          <w:cs/>
        </w:rPr>
        <w:t>วัน</w:t>
      </w:r>
    </w:p>
    <w:p w14:paraId="1E80867F" w14:textId="77777777" w:rsidR="000F16E4" w:rsidRPr="00F54E6A" w:rsidRDefault="000F16E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24"/>
          <w:szCs w:val="24"/>
        </w:rPr>
      </w:pPr>
    </w:p>
    <w:p w14:paraId="11127089" w14:textId="77777777" w:rsidR="007359C9" w:rsidRDefault="0073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p w14:paraId="10740781" w14:textId="66EF9ACC" w:rsidR="00E15174" w:rsidRPr="00F54E6A" w:rsidRDefault="00E1517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ง.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5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="0010035F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การตัดจำหน่าย</w:t>
      </w:r>
      <w:r w:rsidR="0010035F" w:rsidRPr="00F54E6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5244C419" w14:textId="77777777" w:rsidR="00E15174" w:rsidRPr="007359C9" w:rsidRDefault="00E1517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3AF7E3D" w14:textId="7271B8BD" w:rsidR="0068563D" w:rsidRPr="00F54E6A" w:rsidRDefault="0010035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F54E6A">
        <w:rPr>
          <w:rFonts w:asciiTheme="majorBidi" w:hAnsiTheme="majorBidi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F54E6A">
        <w:rPr>
          <w:rFonts w:asciiTheme="majorBidi" w:hAnsiTheme="majorBidi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1AA42399" w14:textId="4178B026" w:rsidR="002E4D29" w:rsidRPr="007359C9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D6447FE" w14:textId="5469CA8C" w:rsidR="002E4D29" w:rsidRPr="00F54E6A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i/>
          <w:iCs/>
          <w:sz w:val="30"/>
          <w:szCs w:val="30"/>
        </w:rPr>
        <w:t>(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ง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6</w:t>
      </w:r>
      <w:r w:rsidRPr="00F54E6A">
        <w:rPr>
          <w:rFonts w:ascii="Angsana New" w:hAnsi="Angsana New" w:cs="Angsana New"/>
          <w:i/>
          <w:iCs/>
          <w:sz w:val="30"/>
          <w:szCs w:val="30"/>
        </w:rPr>
        <w:t xml:space="preserve">)  </w:t>
      </w: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ดอกเบี้ย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2BE40165" w14:textId="77777777" w:rsidR="00EA3764" w:rsidRPr="007359C9" w:rsidRDefault="00EA3764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BBAD81" w14:textId="77777777" w:rsidR="00A50AD7" w:rsidRPr="00F54E6A" w:rsidRDefault="002E4D29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C16F6B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90781E9" w14:textId="17FBCCD0" w:rsidR="00932807" w:rsidRPr="00F54E6A" w:rsidRDefault="0093280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6DF68E3A" w14:textId="5D1B566A" w:rsidR="00E5040D" w:rsidRPr="00F54E6A" w:rsidRDefault="00E5040D" w:rsidP="00F54E6A">
      <w:pPr>
        <w:pStyle w:val="Heading8"/>
        <w:numPr>
          <w:ilvl w:val="1"/>
          <w:numId w:val="17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26BB40E8" w14:textId="77777777" w:rsidR="00E5040D" w:rsidRPr="00F54E6A" w:rsidRDefault="00E5040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A042036" w14:textId="2CFC47C5" w:rsidR="005346A6" w:rsidRPr="00F54E6A" w:rsidRDefault="00E5040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ab/>
      </w:r>
      <w:r w:rsidRPr="00F54E6A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D51CBD" w:rsidRPr="00F54E6A">
        <w:rPr>
          <w:rFonts w:ascii="Angsana New" w:hAnsi="Angsana New" w:cs="Angsana New" w:hint="cs"/>
          <w:sz w:val="30"/>
          <w:szCs w:val="30"/>
          <w:cs/>
        </w:rPr>
        <w:t>ธนาคาร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และ</w:t>
      </w:r>
      <w:r w:rsidR="007160D5" w:rsidRPr="00F54E6A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29193F" w:rsidRPr="00F54E6A">
        <w:rPr>
          <w:rFonts w:ascii="Angsana New" w:hAnsi="Angsana New" w:cs="Angsana New" w:hint="cs"/>
          <w:sz w:val="30"/>
          <w:szCs w:val="30"/>
          <w:cs/>
        </w:rPr>
        <w:t>ระยะสั้นที่มี</w:t>
      </w:r>
      <w:r w:rsidR="00087228" w:rsidRPr="00F54E6A">
        <w:rPr>
          <w:rFonts w:ascii="Angsana New" w:hAnsi="Angsana New" w:cs="Angsana New"/>
          <w:sz w:val="30"/>
          <w:szCs w:val="30"/>
          <w:cs/>
        </w:rPr>
        <w:br/>
      </w:r>
      <w:r w:rsidR="0029193F" w:rsidRPr="00F54E6A">
        <w:rPr>
          <w:rFonts w:ascii="Angsana New" w:hAnsi="Angsana New" w:cs="Angsana New" w:hint="cs"/>
          <w:sz w:val="30"/>
          <w:szCs w:val="30"/>
          <w:cs/>
        </w:rPr>
        <w:t xml:space="preserve">สภาพคล่องสูง </w:t>
      </w:r>
      <w:r w:rsidR="00E15174" w:rsidRPr="00F54E6A">
        <w:rPr>
          <w:rFonts w:ascii="Angsana New" w:hAnsi="Angsana New" w:cs="Angsana New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7CF704B6" w14:textId="003BDF48" w:rsidR="00D51CBD" w:rsidRPr="00F54E6A" w:rsidRDefault="00D51CB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7DD86B5" w14:textId="2CF8A435" w:rsidR="002F02FB" w:rsidRPr="00F54E6A" w:rsidRDefault="002F02FB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  <w:r w:rsidR="008A487A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  <w:r w:rsidR="00F22951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และ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</w:p>
    <w:p w14:paraId="58858427" w14:textId="77777777" w:rsidR="002F02FB" w:rsidRPr="00F54E6A" w:rsidRDefault="002F02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5CEB4EF" w14:textId="65BE7F0D" w:rsidR="008A487A" w:rsidRPr="00F54E6A" w:rsidRDefault="008A487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ลูกหนี้</w:t>
      </w:r>
      <w:r w:rsidR="005346A6" w:rsidRPr="00F54E6A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640A3D" w:rsidRPr="00F54E6A">
        <w:rPr>
          <w:rFonts w:ascii="Angsana New" w:hAnsi="Angsana New" w:cs="Angsana New" w:hint="cs"/>
          <w:sz w:val="30"/>
          <w:szCs w:val="30"/>
          <w:cs/>
        </w:rPr>
        <w:t>และลูกหนี้อื่น</w:t>
      </w:r>
      <w:r w:rsidRPr="00F54E6A">
        <w:rPr>
          <w:rFonts w:ascii="Angsana New" w:hAnsi="Angsana New" w:cs="Angsana New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6115F1" w:rsidRPr="00F54E6A">
        <w:rPr>
          <w:rFonts w:ascii="Angsana New" w:hAnsi="Angsana New" w:cs="Angsana New"/>
          <w:sz w:val="30"/>
          <w:szCs w:val="30"/>
        </w:rPr>
        <w:t xml:space="preserve"> </w:t>
      </w:r>
      <w:r w:rsidR="00640A3D" w:rsidRPr="00F54E6A">
        <w:rPr>
          <w:rFonts w:ascii="Angsana New" w:hAnsi="Angsana New" w:cs="Angsana New" w:hint="cs"/>
          <w:sz w:val="30"/>
          <w:szCs w:val="30"/>
          <w:cs/>
        </w:rPr>
        <w:t>และ</w:t>
      </w:r>
      <w:r w:rsidR="00640A3D" w:rsidRPr="00F54E6A">
        <w:rPr>
          <w:rFonts w:ascii="Angsana New" w:hAnsi="Angsana New" w:cs="Angsana New"/>
          <w:sz w:val="30"/>
          <w:szCs w:val="30"/>
          <w:cs/>
        </w:rPr>
        <w:br/>
      </w:r>
      <w:r w:rsidR="00D9372B" w:rsidRPr="00F54E6A">
        <w:rPr>
          <w:rFonts w:ascii="Angsana New" w:hAnsi="Angsana New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D9372B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D9372B" w:rsidRPr="00F54E6A">
        <w:rPr>
          <w:rFonts w:ascii="Angsana New" w:hAnsi="Angsana New" w:cs="Angsana New" w:hint="cs"/>
          <w:sz w:val="30"/>
          <w:szCs w:val="30"/>
          <w:cs/>
        </w:rPr>
        <w:t>หนี้สูญจะถูกตัดจำหน่ายเมื่</w:t>
      </w:r>
      <w:r w:rsidR="00C35669" w:rsidRPr="00F54E6A">
        <w:rPr>
          <w:rFonts w:ascii="Angsana New" w:hAnsi="Angsana New" w:cs="Angsana New" w:hint="cs"/>
          <w:sz w:val="30"/>
          <w:szCs w:val="30"/>
          <w:cs/>
        </w:rPr>
        <w:t>อกลุ่มบริษัท</w:t>
      </w:r>
      <w:r w:rsidR="00DA11A0" w:rsidRPr="00F54E6A">
        <w:rPr>
          <w:rFonts w:asciiTheme="majorBidi" w:hAnsiTheme="majorBidi" w:cs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42858FD8" w14:textId="12B40A78" w:rsidR="00D9372B" w:rsidRPr="00F54E6A" w:rsidRDefault="00D937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5C63386B" w14:textId="2375C3BB" w:rsidR="00E86A29" w:rsidRPr="00F54E6A" w:rsidRDefault="00D937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เฉพาะเจาะจงกับลูกหนี้นั้นๆ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E86A29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E86A29" w:rsidRPr="00F54E6A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008F5A48" w14:textId="77777777" w:rsidR="00876C4A" w:rsidRPr="00F54E6A" w:rsidRDefault="00876C4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348A1DFA" w14:textId="78B1426F" w:rsidR="00610DA5" w:rsidRPr="00F54E6A" w:rsidRDefault="00610DA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31ACDD1B" w14:textId="77777777" w:rsidR="00610DA5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028AF8E" w14:textId="5E6503F7" w:rsidR="00C24B54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4E0002" w:rsidRPr="00F54E6A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F54E6A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B70DA9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24B54" w:rsidRPr="00F54E6A">
        <w:rPr>
          <w:rFonts w:ascii="Angsana New" w:hAnsi="Angsana New" w:cs="Angsana New"/>
          <w:sz w:val="30"/>
          <w:szCs w:val="30"/>
          <w:cs/>
        </w:rPr>
        <w:t>ต้นทุน</w:t>
      </w:r>
      <w:r w:rsidR="00D31647" w:rsidRPr="00F54E6A">
        <w:rPr>
          <w:rFonts w:ascii="Angsana New" w:hAnsi="Angsana New" w:cs="Angsana New" w:hint="cs"/>
          <w:sz w:val="30"/>
          <w:szCs w:val="30"/>
          <w:cs/>
        </w:rPr>
        <w:t>ของสินค้า</w:t>
      </w:r>
      <w:r w:rsidR="00C24B54" w:rsidRPr="00F54E6A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43E3C476" w14:textId="77777777" w:rsidR="00C24B54" w:rsidRPr="00F54E6A" w:rsidRDefault="00C24B54" w:rsidP="00F54E6A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C24B54" w:rsidRPr="00F54E6A" w14:paraId="2236F520" w14:textId="77777777" w:rsidTr="00F37F96">
        <w:tc>
          <w:tcPr>
            <w:tcW w:w="3510" w:type="dxa"/>
          </w:tcPr>
          <w:p w14:paraId="13F4AF99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สินค้าสำเร็จรูปที่ซื้อมาเพื่อขาย</w:t>
            </w:r>
          </w:p>
        </w:tc>
        <w:tc>
          <w:tcPr>
            <w:tcW w:w="5465" w:type="dxa"/>
          </w:tcPr>
          <w:p w14:paraId="2D01340F" w14:textId="5963AB4C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วิธีเข้าก่อนออกก่อน</w:t>
            </w:r>
          </w:p>
        </w:tc>
      </w:tr>
      <w:tr w:rsidR="00C24B54" w:rsidRPr="00F54E6A" w14:paraId="1AE62AE5" w14:textId="77777777" w:rsidTr="00F37F96">
        <w:tc>
          <w:tcPr>
            <w:tcW w:w="3510" w:type="dxa"/>
          </w:tcPr>
          <w:p w14:paraId="31667FA7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สินค้าสำเร็จรูปและสินค้าระหว่างผลิต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465" w:type="dxa"/>
          </w:tcPr>
          <w:p w14:paraId="4BA1D7F2" w14:textId="558DABE0" w:rsidR="00C24B54" w:rsidRPr="00F54E6A" w:rsidRDefault="00C24B54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B61302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วิธีเข้าก่อนออกก่อน</w:t>
            </w:r>
          </w:p>
        </w:tc>
      </w:tr>
      <w:tr w:rsidR="00C24B54" w:rsidRPr="00F54E6A" w14:paraId="29F029DC" w14:textId="77777777" w:rsidTr="00F37F96">
        <w:tc>
          <w:tcPr>
            <w:tcW w:w="3510" w:type="dxa"/>
          </w:tcPr>
          <w:p w14:paraId="0B084DB7" w14:textId="77777777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วัตถุดิบและวัสดุสิ้นเปลืองโรงงาน</w:t>
            </w:r>
          </w:p>
        </w:tc>
        <w:tc>
          <w:tcPr>
            <w:tcW w:w="5465" w:type="dxa"/>
          </w:tcPr>
          <w:p w14:paraId="589A13A3" w14:textId="3707900F" w:rsidR="00C24B54" w:rsidRPr="00F54E6A" w:rsidRDefault="00C24B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วิธีถัวเฉลี่ยถ่วงน้ำหนัก</w:t>
            </w:r>
          </w:p>
        </w:tc>
      </w:tr>
    </w:tbl>
    <w:p w14:paraId="0F90C6C8" w14:textId="77777777" w:rsidR="00C24B54" w:rsidRPr="00F54E6A" w:rsidRDefault="00C24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6951C21" w14:textId="77777777" w:rsidR="00B70DA9" w:rsidRPr="00F54E6A" w:rsidRDefault="00B70DA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E797AE0" w14:textId="5CC18195" w:rsidR="00B70DA9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</w:rPr>
        <w:tab/>
      </w:r>
    </w:p>
    <w:p w14:paraId="239A05B7" w14:textId="7B1B883C" w:rsidR="00610DA5" w:rsidRPr="00F54E6A" w:rsidRDefault="00610DA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สินทรัพย์ชีวภาพ</w:t>
      </w:r>
    </w:p>
    <w:p w14:paraId="66DA0ACE" w14:textId="77777777" w:rsidR="00610DA5" w:rsidRPr="00F54E6A" w:rsidRDefault="00610D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5DD6C0F" w14:textId="3D7A36E7" w:rsidR="002D12F3" w:rsidRPr="00F54E6A" w:rsidRDefault="00610DA5" w:rsidP="00F54E6A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สินทรัพย์ชีวภาพ</w:t>
      </w:r>
      <w:r w:rsidR="00D37B17" w:rsidRPr="00F54E6A">
        <w:rPr>
          <w:rFonts w:ascii="Angsana New" w:hAnsi="Angsana New" w:cs="Angsana New"/>
          <w:sz w:val="30"/>
          <w:szCs w:val="30"/>
        </w:rPr>
        <w:t xml:space="preserve">) 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เว้นแต่กรณีที่ไม่สามาร</w:t>
      </w:r>
      <w:r w:rsidR="00C36F3B" w:rsidRPr="00F54E6A">
        <w:rPr>
          <w:rFonts w:ascii="Angsana New" w:hAnsi="Angsana New" w:cs="Angsana New" w:hint="cs"/>
          <w:sz w:val="30"/>
          <w:szCs w:val="30"/>
          <w:cs/>
        </w:rPr>
        <w:t>ถ</w:t>
      </w:r>
      <w:r w:rsidR="00D37B17" w:rsidRPr="00F54E6A">
        <w:rPr>
          <w:rFonts w:ascii="Angsana New" w:hAnsi="Angsana New" w:cs="Angsana New"/>
          <w:sz w:val="30"/>
          <w:szCs w:val="30"/>
          <w:cs/>
        </w:rPr>
        <w:t>วัดมูลค่ายุติธรรมได้อย่างน่าเชื่อถือ ให้วัดมูลค่าด้วยราคาทุนสุทธิจาก</w:t>
      </w:r>
      <w:r w:rsidR="00B70DA9" w:rsidRPr="00F54E6A">
        <w:rPr>
          <w:rFonts w:ascii="Angsana New" w:hAnsi="Angsana New" w:cs="Angsana New"/>
          <w:sz w:val="30"/>
          <w:szCs w:val="30"/>
          <w:cs/>
        </w:rPr>
        <w:br/>
      </w:r>
      <w:r w:rsidR="00D37B17" w:rsidRPr="00F54E6A">
        <w:rPr>
          <w:rFonts w:ascii="Angsana New" w:hAnsi="Angsana New" w:cs="Angsana New"/>
          <w:sz w:val="30"/>
          <w:szCs w:val="30"/>
          <w:cs/>
        </w:rPr>
        <w:t>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4E9B1B1" w14:textId="77777777" w:rsidR="00333D8B" w:rsidRPr="00F54E6A" w:rsidRDefault="00333D8B" w:rsidP="00F54E6A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16D805" w14:textId="23C045AC" w:rsidR="00735E64" w:rsidRPr="00F54E6A" w:rsidRDefault="00735E64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ค่าเสื่อม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ราคาของสินทรัพย์ชีวภาพที่ให้ผลิตผล เช่น พ่อแม่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พันธุ์คำนวณโดยใช้วิธีเส้นตรงจากราคาทุนหักด้วยมูลค่าคงเหลือโดยประมาณ </w:t>
      </w:r>
      <w:r w:rsidR="00C90425" w:rsidRPr="00F54E6A">
        <w:rPr>
          <w:rFonts w:ascii="Angsana New" w:hAnsi="Angsana New" w:cs="Angsana New"/>
          <w:sz w:val="30"/>
          <w:szCs w:val="30"/>
          <w:cs/>
        </w:rPr>
        <w:t>ตามเกณฑ์</w:t>
      </w:r>
      <w:r w:rsidRPr="00F54E6A">
        <w:rPr>
          <w:rFonts w:ascii="Angsana New" w:hAnsi="Angsana New" w:cs="Angsana New"/>
          <w:sz w:val="30"/>
          <w:szCs w:val="30"/>
          <w:cs/>
        </w:rPr>
        <w:t>อายุ</w:t>
      </w:r>
      <w:r w:rsidR="00E710E2" w:rsidRPr="00F54E6A">
        <w:rPr>
          <w:rFonts w:ascii="Angsana New" w:hAnsi="Angsana New" w:cs="Angsana New"/>
          <w:sz w:val="30"/>
          <w:szCs w:val="30"/>
          <w:cs/>
        </w:rPr>
        <w:t>การให้ประโยชน์ของพ่อแม่พันธุ์</w:t>
      </w:r>
      <w:r w:rsidRPr="00F54E6A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F6A1E8B" w14:textId="77777777" w:rsidR="00E710E2" w:rsidRPr="00F54E6A" w:rsidRDefault="00E710E2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7308"/>
        <w:gridCol w:w="1260"/>
        <w:gridCol w:w="720"/>
      </w:tblGrid>
      <w:tr w:rsidR="00E710E2" w:rsidRPr="00F54E6A" w14:paraId="40180452" w14:textId="77777777" w:rsidTr="00E710E2">
        <w:tc>
          <w:tcPr>
            <w:tcW w:w="7308" w:type="dxa"/>
            <w:vAlign w:val="bottom"/>
          </w:tcPr>
          <w:p w14:paraId="15229576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พ่อแม่พันธุ์ไก่</w:t>
            </w:r>
          </w:p>
        </w:tc>
        <w:tc>
          <w:tcPr>
            <w:tcW w:w="1260" w:type="dxa"/>
          </w:tcPr>
          <w:p w14:paraId="6ACC96F9" w14:textId="461739F8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45C8B6C2" w14:textId="31AB4059" w:rsidR="00E710E2" w:rsidRPr="00F54E6A" w:rsidRDefault="008B336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E710E2" w:rsidRPr="00F54E6A" w14:paraId="187AE42E" w14:textId="77777777" w:rsidTr="00E710E2">
        <w:tc>
          <w:tcPr>
            <w:tcW w:w="7308" w:type="dxa"/>
            <w:vAlign w:val="bottom"/>
          </w:tcPr>
          <w:p w14:paraId="746AA171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พ่อแม่พันธุ์สุกร</w:t>
            </w:r>
          </w:p>
        </w:tc>
        <w:tc>
          <w:tcPr>
            <w:tcW w:w="1260" w:type="dxa"/>
          </w:tcPr>
          <w:p w14:paraId="39C05C38" w14:textId="2DF172CC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239EA70A" w14:textId="77777777" w:rsidR="00E710E2" w:rsidRPr="00F54E6A" w:rsidRDefault="00E710E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D907F5E" w14:textId="77777777" w:rsidR="00E710E2" w:rsidRPr="00F54E6A" w:rsidRDefault="00E710E2" w:rsidP="00F54E6A">
      <w:pPr>
        <w:pStyle w:val="BodyText2"/>
        <w:tabs>
          <w:tab w:val="left" w:pos="540"/>
          <w:tab w:val="left" w:pos="747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731E00" w14:textId="69872865" w:rsidR="00D37B17" w:rsidRPr="00F54E6A" w:rsidRDefault="00D37B17" w:rsidP="00F54E6A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สินทรัพย์ชีวภาพไม่หมุน</w:t>
      </w:r>
      <w:r w:rsidR="00C36F3B" w:rsidRPr="00F54E6A">
        <w:rPr>
          <w:rFonts w:ascii="Angsana New" w:hAnsi="Angsana New" w:cs="Angsana New" w:hint="cs"/>
          <w:sz w:val="30"/>
          <w:szCs w:val="30"/>
          <w:cs/>
        </w:rPr>
        <w:t>เ</w:t>
      </w:r>
      <w:r w:rsidRPr="00F54E6A">
        <w:rPr>
          <w:rFonts w:ascii="Angsana New" w:hAnsi="Angsana New" w:cs="Angsana New"/>
          <w:sz w:val="30"/>
          <w:szCs w:val="30"/>
          <w:cs/>
        </w:rPr>
        <w:t>วียนส่วนใหญ่ประกอบด้วย สุกรพันธุ์ ซึ่งได้แยกแสดงรายการไว้ภายใต้หมวด “สินทรัพย์ไม่หมุนเวียน” ส่วนสินทรัพย์ชีวภาพอื่นๆ แสดงไว้ภายใต้หมวด “สินทรัพย์หมุนวียน” ใน</w:t>
      </w:r>
      <w:r w:rsidR="00AE342B" w:rsidRPr="00F54E6A">
        <w:rPr>
          <w:rFonts w:ascii="Angsana New" w:hAnsi="Angsana New" w:cs="Angsana New"/>
          <w:sz w:val="30"/>
          <w:szCs w:val="30"/>
          <w:cs/>
        </w:rPr>
        <w:t>งบฐานะการเงิน</w:t>
      </w:r>
    </w:p>
    <w:p w14:paraId="0A89F1AC" w14:textId="2325B4B9" w:rsidR="009C2481" w:rsidRPr="00F54E6A" w:rsidRDefault="009C24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78204C8C" w14:textId="77777777" w:rsidR="007359C9" w:rsidRDefault="0073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6307C4B9" w14:textId="0B73E4E1" w:rsidR="004D57C8" w:rsidRPr="00F54E6A" w:rsidRDefault="004D57C8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468B1792" w14:textId="77777777" w:rsidR="004D57C8" w:rsidRPr="007359C9" w:rsidRDefault="004D57C8" w:rsidP="00F54E6A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7B9E6A9" w14:textId="2E8C6D69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อสังหาริมทรัพย์พัฒนาเพื่อขายคือ อสังหาริมทรัพย์ที่ถือไว้ด้วยความตั้งใจในการพัฒนาเพื่อขายในการดำเนินธุรกิจปกติ อสังหาริมทรัพย์นี้วัดมูลค่าด้วยราคาทุนหรือมูลค่าสุทธิที่จะได้รับแล้วแต่ราคาใดจะต่ำกว่า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ต้นทุน</w:t>
      </w:r>
      <w:r w:rsidRPr="00F54E6A">
        <w:rPr>
          <w:rFonts w:ascii="Angsana New" w:hAnsi="Angsana New" w:cs="Angsana New" w:hint="cs"/>
          <w:sz w:val="30"/>
          <w:szCs w:val="30"/>
          <w:cs/>
        </w:rPr>
        <w:t>ของ</w:t>
      </w:r>
      <w:r w:rsidRPr="00F54E6A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</w:t>
      </w:r>
      <w:r w:rsidRPr="00F54E6A">
        <w:rPr>
          <w:rFonts w:ascii="Angsana New" w:hAnsi="Angsana New" w:cs="Angsana New"/>
          <w:sz w:val="30"/>
          <w:szCs w:val="30"/>
          <w:cs/>
        </w:rPr>
        <w:t>คำนวณโดยวิธีดังต่อไปนี้</w:t>
      </w:r>
    </w:p>
    <w:p w14:paraId="61F4675A" w14:textId="77777777" w:rsidR="00053A31" w:rsidRPr="007359C9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510"/>
        <w:gridCol w:w="5465"/>
      </w:tblGrid>
      <w:tr w:rsidR="00053A31" w:rsidRPr="00F54E6A" w14:paraId="4D0AAEB4" w14:textId="77777777" w:rsidTr="00B44076">
        <w:tc>
          <w:tcPr>
            <w:tcW w:w="3510" w:type="dxa"/>
          </w:tcPr>
          <w:p w14:paraId="6D90B365" w14:textId="4EC1C3AA" w:rsidR="00053A31" w:rsidRPr="00F54E6A" w:rsidRDefault="00B6130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88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ที่ดิน</w:t>
            </w:r>
          </w:p>
        </w:tc>
        <w:tc>
          <w:tcPr>
            <w:tcW w:w="5465" w:type="dxa"/>
          </w:tcPr>
          <w:p w14:paraId="061ACBD7" w14:textId="6A3D2EBE" w:rsidR="00053A31" w:rsidRPr="00F54E6A" w:rsidRDefault="00053A3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340" w:hanging="3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B61302" w:rsidRPr="00F54E6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วิธีเฉพาะเจาะจง</w:t>
            </w:r>
          </w:p>
        </w:tc>
      </w:tr>
    </w:tbl>
    <w:p w14:paraId="71D2B53D" w14:textId="77777777" w:rsidR="00053A31" w:rsidRPr="007359C9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FC8D1" w14:textId="2FE9A8D2" w:rsidR="00053A31" w:rsidRPr="00F54E6A" w:rsidRDefault="00053A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ต้นทุนของอสังหาริมทรัพย์พัฒนาเพื่อขาย</w:t>
      </w:r>
      <w:r w:rsidR="00CD1392" w:rsidRPr="00F54E6A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684CEB" w:rsidRPr="00F54E6A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ค่าใช้จ่ายในการพัฒนา </w:t>
      </w:r>
      <w:r w:rsidRPr="00F54E6A"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684CEB" w:rsidRPr="00F54E6A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ที่เกี่ยวข้องกับการพัฒนาจนกระทั่งพัฒนาสำเร็จ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รวมการปันส่วนของค่าใช้จ่ายในการพัฒนาสินทรัพย์ส่วนกลางตามพื้นที่ขาย</w:t>
      </w:r>
    </w:p>
    <w:p w14:paraId="59EBB22B" w14:textId="43E15686" w:rsidR="004D57C8" w:rsidRPr="007359C9" w:rsidRDefault="004D57C8" w:rsidP="00F54E6A">
      <w:pPr>
        <w:rPr>
          <w:rFonts w:asciiTheme="majorBidi" w:hAnsiTheme="majorBidi" w:cstheme="majorBidi"/>
          <w:sz w:val="28"/>
          <w:szCs w:val="28"/>
        </w:rPr>
      </w:pPr>
    </w:p>
    <w:p w14:paraId="1282A340" w14:textId="52780FEC" w:rsidR="00234ED9" w:rsidRPr="00F54E6A" w:rsidRDefault="00234ED9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8BD9B80" w14:textId="77777777" w:rsidR="00234ED9" w:rsidRPr="007359C9" w:rsidRDefault="00234ED9" w:rsidP="00F54E6A">
      <w:pPr>
        <w:rPr>
          <w:rFonts w:ascii="Angsana New" w:hAnsi="Angsana New" w:cs="Angsana New"/>
          <w:sz w:val="28"/>
          <w:szCs w:val="28"/>
          <w:cs/>
          <w:lang w:val="th-TH"/>
        </w:rPr>
      </w:pPr>
    </w:p>
    <w:p w14:paraId="0D431516" w14:textId="1EED2DAC" w:rsidR="00C809AF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924515" w:rsidRPr="00F54E6A">
        <w:rPr>
          <w:rFonts w:ascii="Angsana New" w:hAnsi="Angsana New" w:cs="Angsana New"/>
          <w:sz w:val="30"/>
          <w:szCs w:val="30"/>
          <w:cs/>
        </w:rPr>
        <w:t xml:space="preserve"> (</w:t>
      </w:r>
      <w:r w:rsidR="00924515" w:rsidRPr="00F54E6A">
        <w:rPr>
          <w:rFonts w:ascii="Angsana New" w:hAnsi="Angsana New" w:cs="Angsana New" w:hint="cs"/>
          <w:sz w:val="30"/>
          <w:szCs w:val="30"/>
          <w:cs/>
        </w:rPr>
        <w:t>รวมถึงต้นทุนการกู้ยืม</w:t>
      </w:r>
      <w:r w:rsidR="00924515" w:rsidRPr="00F54E6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54E6A">
        <w:rPr>
          <w:rFonts w:ascii="Angsana New" w:hAnsi="Angsana New" w:cs="Angsana New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114B52" w:rsidRPr="00F54E6A">
        <w:rPr>
          <w:rFonts w:ascii="Angsana New" w:hAnsi="Angsana New" w:cs="Angsana New" w:hint="cs"/>
          <w:sz w:val="30"/>
          <w:szCs w:val="30"/>
          <w:cs/>
        </w:rPr>
        <w:t>สะสม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FD06A98" w14:textId="77777777" w:rsidR="007359C9" w:rsidRPr="007359C9" w:rsidRDefault="007359C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8E9C4CD" w14:textId="386F45E0" w:rsidR="00C809AF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0B67BE" w:rsidRPr="00F54E6A">
        <w:rPr>
          <w:rFonts w:ascii="Angsana New" w:hAnsi="Angsana New" w:cs="Angsana New"/>
          <w:sz w:val="30"/>
          <w:szCs w:val="30"/>
          <w:cs/>
        </w:rPr>
        <w:br/>
      </w:r>
      <w:r w:rsidR="00C418B0" w:rsidRPr="00F54E6A">
        <w:rPr>
          <w:rFonts w:ascii="Angsana New" w:hAnsi="Angsana New" w:cs="Angsana New"/>
          <w:sz w:val="30"/>
          <w:szCs w:val="30"/>
        </w:rPr>
        <w:t>40</w:t>
      </w:r>
      <w:r w:rsidR="00844E73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ปีและรับรู้ในกำไรหรือขาดทุน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</w:t>
      </w:r>
      <w:r w:rsidR="00844E73" w:rsidRPr="00F54E6A">
        <w:rPr>
          <w:rFonts w:ascii="Angsana New" w:hAnsi="Angsana New" w:cs="Angsana New" w:hint="cs"/>
          <w:sz w:val="30"/>
          <w:szCs w:val="30"/>
          <w:cs/>
        </w:rPr>
        <w:t>ร</w:t>
      </w:r>
      <w:r w:rsidRPr="00F54E6A">
        <w:rPr>
          <w:rFonts w:ascii="Angsana New" w:hAnsi="Angsana New" w:cs="Angsana New" w:hint="cs"/>
          <w:sz w:val="30"/>
          <w:szCs w:val="30"/>
          <w:cs/>
        </w:rPr>
        <w:t>ก่อสร้าง</w:t>
      </w:r>
      <w:r w:rsidR="00A40345" w:rsidRPr="00F54E6A">
        <w:rPr>
          <w:rFonts w:ascii="Angsana New" w:hAnsi="Angsana New" w:cs="Angsana New" w:hint="cs"/>
          <w:sz w:val="30"/>
          <w:szCs w:val="30"/>
          <w:cs/>
        </w:rPr>
        <w:t>และติดตั้ง</w:t>
      </w:r>
    </w:p>
    <w:p w14:paraId="6B2FDAFD" w14:textId="77777777" w:rsidR="00C809AF" w:rsidRPr="007359C9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F472BCD" w14:textId="4E068456" w:rsidR="00114B52" w:rsidRPr="00F54E6A" w:rsidRDefault="00C809A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602080A" w14:textId="77777777" w:rsidR="00D43D21" w:rsidRPr="007359C9" w:rsidRDefault="00D43D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98E4359" w14:textId="0CD88A3E" w:rsidR="00CE5CE1" w:rsidRPr="00F54E6A" w:rsidRDefault="00CE5CE1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1BAA212" w14:textId="77777777" w:rsidR="002675AC" w:rsidRPr="007359C9" w:rsidRDefault="002675A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055196C8" w14:textId="6A302CC6" w:rsidR="00AC5B25" w:rsidRPr="00F54E6A" w:rsidRDefault="009841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อ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าคารและอุปกรณ์วัดมูลค่าด้วยราคาทุนหักค่าเสื่อมราคาสะสมและขาดทุนจากการด้อยค่า</w:t>
      </w:r>
      <w:r w:rsidRPr="00F54E6A">
        <w:rPr>
          <w:rFonts w:ascii="Angsana New" w:hAnsi="Angsana New" w:cs="Angsana New" w:hint="cs"/>
          <w:sz w:val="30"/>
          <w:szCs w:val="30"/>
          <w:cs/>
        </w:rPr>
        <w:t>สะสม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 xml:space="preserve"> ที่ดินวัดมูลค่า</w:t>
      </w:r>
      <w:r w:rsidR="0045679B" w:rsidRPr="00F54E6A">
        <w:rPr>
          <w:rFonts w:ascii="Angsana New" w:hAnsi="Angsana New" w:cs="Angsana New"/>
          <w:sz w:val="30"/>
          <w:szCs w:val="30"/>
        </w:rPr>
        <w:br/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ด้วยราคาที่ตีใหม่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817263" w:rsidRPr="00F54E6A">
        <w:rPr>
          <w:rFonts w:ascii="Angsana New" w:hAnsi="Angsana New" w:cs="Angsana New"/>
          <w:sz w:val="30"/>
          <w:szCs w:val="30"/>
        </w:rPr>
        <w:br/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AC5B25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AC5B25" w:rsidRPr="00F54E6A">
        <w:rPr>
          <w:rFonts w:ascii="Angsana New" w:hAnsi="Angsana New" w:cs="Angsana New" w:hint="cs"/>
          <w:sz w:val="30"/>
          <w:szCs w:val="30"/>
          <w:cs/>
        </w:rPr>
        <w:t>วันที่มีการตีราคาใหม่หักด้วยค่าเผื่อการด้อยค่าของสินทรัพย์</w:t>
      </w:r>
    </w:p>
    <w:p w14:paraId="26122A35" w14:textId="77777777" w:rsidR="00AC5B25" w:rsidRPr="007359C9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21EA0BE5" w14:textId="0069B52B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ต้นทุนในการรื้อถอน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การบูรณะสถานที่ตั้งของสินทรัพย์ </w:t>
      </w:r>
    </w:p>
    <w:p w14:paraId="2AD72576" w14:textId="77777777" w:rsidR="00AC5B25" w:rsidRPr="007359C9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28"/>
          <w:szCs w:val="28"/>
        </w:rPr>
      </w:pPr>
    </w:p>
    <w:p w14:paraId="641657B6" w14:textId="43B4887C" w:rsidR="00AC5B25" w:rsidRPr="00F54E6A" w:rsidRDefault="00AC5B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และอุปกรณ์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55AABEA1" w14:textId="43AEB827" w:rsidR="00874A68" w:rsidRPr="00F54E6A" w:rsidRDefault="00874A6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ซึ่งมูลค่าของสินทรัพย์ส่วนที่ตีเพิ่มขึ้นจะบันทึกไปยังกำไรขาดทุนเบ็ดเสร็จอื่นและแสดงเป็น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“</w:t>
      </w:r>
      <w:r w:rsidRPr="00F54E6A">
        <w:rPr>
          <w:rFonts w:ascii="Angsana New" w:hAnsi="Angsana New" w:cs="Angsana New" w:hint="cs"/>
          <w:sz w:val="30"/>
          <w:szCs w:val="30"/>
          <w:cs/>
        </w:rPr>
        <w:t>สำรองการ</w:t>
      </w:r>
      <w:r w:rsidR="00984194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ตีราคาสินทรัพย์</w:t>
      </w:r>
      <w:r w:rsidRPr="00F54E6A">
        <w:rPr>
          <w:rFonts w:ascii="Angsana New" w:hAnsi="Angsana New" w:cs="Angsana New" w:hint="eastAsia"/>
          <w:sz w:val="30"/>
          <w:szCs w:val="30"/>
          <w:cs/>
        </w:rPr>
        <w:t>”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</w:p>
    <w:p w14:paraId="3653B178" w14:textId="77777777" w:rsidR="00110A19" w:rsidRPr="00F54E6A" w:rsidRDefault="00110A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23B7DE2B" w14:textId="50042B08" w:rsidR="00110A19" w:rsidRPr="00F54E6A" w:rsidRDefault="00110A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อาคารและอุปกรณ์ </w:t>
      </w:r>
      <w:r w:rsidR="00984194" w:rsidRPr="00F54E6A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984194" w:rsidRPr="00F54E6A">
        <w:rPr>
          <w:rFonts w:ascii="Angsana New" w:hAnsi="Angsana New" w:cs="Angsana New" w:hint="cs"/>
          <w:sz w:val="30"/>
          <w:szCs w:val="30"/>
          <w:cs/>
        </w:rPr>
        <w:t>เป็นประจำ</w:t>
      </w:r>
      <w:r w:rsidRPr="00F54E6A">
        <w:rPr>
          <w:rFonts w:ascii="Angsana New" w:hAnsi="Angsana New" w:cs="Angsana New"/>
          <w:sz w:val="30"/>
          <w:szCs w:val="30"/>
          <w:cs/>
        </w:rPr>
        <w:t>ในการซ่อมบำรุงที่ดิน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8D92D18" w14:textId="77777777" w:rsidR="00844E73" w:rsidRPr="007359C9" w:rsidRDefault="00844E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682AA9E" w14:textId="7C4A54D4" w:rsidR="00692613" w:rsidRPr="00F54E6A" w:rsidRDefault="00874A68" w:rsidP="00F54E6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และรับรู้ในกำไรหรือขาดทุน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ทั้งนี้</w:t>
      </w:r>
      <w:r w:rsidRPr="00F54E6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</w:t>
      </w:r>
      <w:r w:rsidR="00692613" w:rsidRPr="00F54E6A">
        <w:rPr>
          <w:rFonts w:ascii="Angsana New" w:hAnsi="Angsana New" w:cs="Angsana New" w:hint="cs"/>
          <w:color w:val="auto"/>
          <w:sz w:val="30"/>
          <w:szCs w:val="30"/>
          <w:cs/>
        </w:rPr>
        <w:t>ง</w:t>
      </w:r>
      <w:r w:rsidR="007520A9" w:rsidRPr="00F54E6A">
        <w:rPr>
          <w:rFonts w:ascii="Angsana New" w:hAnsi="Angsana New" w:cs="Angsana New" w:hint="cs"/>
          <w:color w:val="auto"/>
          <w:sz w:val="30"/>
          <w:szCs w:val="30"/>
          <w:cs/>
        </w:rPr>
        <w:t>และติดตั้ง</w:t>
      </w:r>
    </w:p>
    <w:p w14:paraId="7A19D33A" w14:textId="77777777" w:rsidR="00692613" w:rsidRPr="007359C9" w:rsidRDefault="00692613" w:rsidP="00F54E6A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128E00E" w14:textId="0F1A2C15" w:rsidR="00110A19" w:rsidRPr="00F54E6A" w:rsidRDefault="00874A68" w:rsidP="00F54E6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7CA6C5F" w14:textId="77777777" w:rsidR="00EC7350" w:rsidRPr="007359C9" w:rsidRDefault="00EC735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810" w:type="dxa"/>
        <w:tblInd w:w="360" w:type="dxa"/>
        <w:tblLook w:val="0000" w:firstRow="0" w:lastRow="0" w:firstColumn="0" w:lastColumn="0" w:noHBand="0" w:noVBand="0"/>
      </w:tblPr>
      <w:tblGrid>
        <w:gridCol w:w="7830"/>
        <w:gridCol w:w="1170"/>
        <w:gridCol w:w="810"/>
      </w:tblGrid>
      <w:tr w:rsidR="00CF4E8F" w:rsidRPr="00F54E6A" w14:paraId="1D0747DE" w14:textId="77777777" w:rsidTr="00D46582">
        <w:tc>
          <w:tcPr>
            <w:tcW w:w="7830" w:type="dxa"/>
            <w:vAlign w:val="bottom"/>
          </w:tcPr>
          <w:p w14:paraId="79D4CFE0" w14:textId="09A77022" w:rsidR="00CF4E8F" w:rsidRPr="00F54E6A" w:rsidRDefault="00CF4E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32338312"/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</w:t>
            </w:r>
            <w:r w:rsidR="00202245" w:rsidRPr="00F54E6A">
              <w:rPr>
                <w:rFonts w:ascii="Angsana New" w:hAnsi="Angsana New" w:cs="Angsana New"/>
                <w:sz w:val="30"/>
                <w:szCs w:val="30"/>
                <w:cs/>
              </w:rPr>
              <w:t>่วนปรับปร</w:t>
            </w:r>
            <w:r w:rsidR="00F54E6A">
              <w:rPr>
                <w:rFonts w:ascii="Angsana New" w:hAnsi="Angsana New" w:cs="Angsana New" w:hint="cs"/>
                <w:sz w:val="30"/>
                <w:szCs w:val="30"/>
                <w:cs/>
              </w:rPr>
              <w:t>ุงที่ดิน</w:t>
            </w:r>
          </w:p>
        </w:tc>
        <w:tc>
          <w:tcPr>
            <w:tcW w:w="1170" w:type="dxa"/>
            <w:vAlign w:val="bottom"/>
          </w:tcPr>
          <w:p w14:paraId="7437C2A0" w14:textId="0BE3F0D1" w:rsidR="00CF4E8F" w:rsidRPr="00F54E6A" w:rsidRDefault="00B313F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14:paraId="1A3276E1" w14:textId="77777777" w:rsidR="00CF4E8F" w:rsidRPr="00F54E6A" w:rsidRDefault="00CF4E8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5093E8EE" w14:textId="77777777" w:rsidTr="00D46582">
        <w:tc>
          <w:tcPr>
            <w:tcW w:w="7830" w:type="dxa"/>
            <w:vAlign w:val="bottom"/>
          </w:tcPr>
          <w:p w14:paraId="54FEF236" w14:textId="70C98852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539EE38C" w14:textId="7E7F9FB5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2 - 50</w:t>
            </w:r>
          </w:p>
        </w:tc>
        <w:tc>
          <w:tcPr>
            <w:tcW w:w="810" w:type="dxa"/>
          </w:tcPr>
          <w:p w14:paraId="118C5B36" w14:textId="011ECE94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34CD111C" w14:textId="77777777" w:rsidTr="00D46582">
        <w:tc>
          <w:tcPr>
            <w:tcW w:w="7830" w:type="dxa"/>
            <w:vAlign w:val="bottom"/>
          </w:tcPr>
          <w:p w14:paraId="3B5CD6FB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170" w:type="dxa"/>
            <w:vAlign w:val="bottom"/>
          </w:tcPr>
          <w:p w14:paraId="73B03206" w14:textId="77605B11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2 - 20</w:t>
            </w:r>
          </w:p>
        </w:tc>
        <w:tc>
          <w:tcPr>
            <w:tcW w:w="810" w:type="dxa"/>
          </w:tcPr>
          <w:p w14:paraId="497BFE06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493EBE64" w14:textId="77777777" w:rsidTr="00D46582">
        <w:tc>
          <w:tcPr>
            <w:tcW w:w="7830" w:type="dxa"/>
            <w:vAlign w:val="bottom"/>
          </w:tcPr>
          <w:p w14:paraId="3A162C59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FB02F9D" w14:textId="00E12FAE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3 - 40</w:t>
            </w:r>
          </w:p>
        </w:tc>
        <w:tc>
          <w:tcPr>
            <w:tcW w:w="810" w:type="dxa"/>
          </w:tcPr>
          <w:p w14:paraId="251F9FB6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68819FA5" w14:textId="77777777" w:rsidTr="00D46582">
        <w:tc>
          <w:tcPr>
            <w:tcW w:w="7830" w:type="dxa"/>
            <w:vAlign w:val="bottom"/>
          </w:tcPr>
          <w:p w14:paraId="071AE1CA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2D54C598" w14:textId="35389263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2 - 15</w:t>
            </w:r>
          </w:p>
        </w:tc>
        <w:tc>
          <w:tcPr>
            <w:tcW w:w="810" w:type="dxa"/>
          </w:tcPr>
          <w:p w14:paraId="282D2F70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F54E6A" w:rsidRPr="00F54E6A" w14:paraId="2F2D2B2B" w14:textId="77777777" w:rsidTr="00D46582">
        <w:tc>
          <w:tcPr>
            <w:tcW w:w="7830" w:type="dxa"/>
            <w:vAlign w:val="bottom"/>
          </w:tcPr>
          <w:p w14:paraId="4FD6737A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118F6CB" w14:textId="6F71E0A0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3 - 15</w:t>
            </w:r>
          </w:p>
        </w:tc>
        <w:tc>
          <w:tcPr>
            <w:tcW w:w="810" w:type="dxa"/>
          </w:tcPr>
          <w:p w14:paraId="65C0C407" w14:textId="77777777" w:rsidR="00F54E6A" w:rsidRPr="00F54E6A" w:rsidRDefault="00F54E6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bookmarkEnd w:id="0"/>
    </w:tbl>
    <w:p w14:paraId="72DDD64D" w14:textId="77777777" w:rsidR="00C97DF0" w:rsidRPr="007359C9" w:rsidRDefault="00C97DF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A38E095" w14:textId="0708306F" w:rsidR="00B201E7" w:rsidRPr="00F54E6A" w:rsidRDefault="00B201E7" w:rsidP="00F54E6A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i/>
          <w:iCs/>
          <w:sz w:val="30"/>
          <w:szCs w:val="30"/>
          <w:lang w:val="th-TH"/>
        </w:rPr>
      </w:pPr>
      <w:r w:rsidRPr="00F54E6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ค่าความนิยม</w:t>
      </w:r>
    </w:p>
    <w:p w14:paraId="2878AE72" w14:textId="77777777" w:rsidR="00804309" w:rsidRPr="007359C9" w:rsidRDefault="00804309" w:rsidP="00F54E6A">
      <w:pPr>
        <w:jc w:val="thaiDistribute"/>
        <w:rPr>
          <w:rFonts w:ascii="Angsana New" w:hAnsi="Angsana New" w:cs="Angsana New"/>
          <w:spacing w:val="-3"/>
          <w:sz w:val="30"/>
          <w:szCs w:val="30"/>
        </w:rPr>
      </w:pPr>
    </w:p>
    <w:p w14:paraId="1C1D7981" w14:textId="131BB197" w:rsidR="00B201E7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3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โดยค่าความนิยมของเงินลงทุนที่บันทึกตามวิธี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ส่วน</w:t>
      </w:r>
      <w:r w:rsidRPr="00F54E6A">
        <w:rPr>
          <w:rFonts w:ascii="Angsana New" w:hAnsi="Angsana New" w:cs="Angsana New" w:hint="cs"/>
          <w:spacing w:val="-3"/>
          <w:sz w:val="30"/>
          <w:szCs w:val="30"/>
          <w:cs/>
        </w:rPr>
        <w:t>ได้เสียรวมอยู่ในมูลค่าตามบัญชีของเงินลงทุน</w:t>
      </w:r>
      <w:r w:rsidRPr="00F54E6A">
        <w:rPr>
          <w:rFonts w:ascii="Angsana New" w:hAnsi="Angsana New" w:cs="Angsana New"/>
          <w:spacing w:val="-3"/>
          <w:sz w:val="30"/>
          <w:szCs w:val="30"/>
          <w:cs/>
        </w:rPr>
        <w:t xml:space="preserve"> </w:t>
      </w:r>
    </w:p>
    <w:p w14:paraId="3D4A91FB" w14:textId="77777777" w:rsidR="0068563D" w:rsidRPr="00F54E6A" w:rsidRDefault="0068563D" w:rsidP="00F54E6A">
      <w:pPr>
        <w:jc w:val="thaiDistribute"/>
        <w:rPr>
          <w:rFonts w:ascii="Angsana New" w:hAnsi="Angsana New" w:cs="Angsana New"/>
          <w:spacing w:val="-3"/>
          <w:sz w:val="28"/>
          <w:szCs w:val="28"/>
        </w:rPr>
      </w:pPr>
    </w:p>
    <w:p w14:paraId="6F08AE9D" w14:textId="2423B10C" w:rsidR="00D73498" w:rsidRPr="00F54E6A" w:rsidRDefault="00D73498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B201E7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5CFCD2B6" w14:textId="05415C2B" w:rsidR="00D73498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 w:cs="Angsana New"/>
          <w:sz w:val="28"/>
          <w:szCs w:val="28"/>
        </w:rPr>
      </w:pPr>
      <w:r w:rsidRPr="00F54E6A">
        <w:rPr>
          <w:rFonts w:ascii="Angsana New" w:hAnsi="Angsana New" w:cs="Angsana New"/>
          <w:sz w:val="30"/>
          <w:szCs w:val="30"/>
          <w:cs/>
        </w:rPr>
        <w:tab/>
      </w:r>
    </w:p>
    <w:p w14:paraId="1CCC401B" w14:textId="411E3C35" w:rsidR="00B201E7" w:rsidRPr="00F54E6A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="00F45847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สินทรัพย์ไม่มีตัวตนอื่นๆ</w:t>
      </w:r>
      <w:r w:rsidR="00F45847" w:rsidRPr="00F54E6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วัดมูลค่าด้วยราคาทุนหักค่าตัดจำหน่ายสะสม</w:t>
      </w:r>
      <w:r w:rsidR="009F0476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และขาดทุนจากการด้อยค่าสะสม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50E3AB8" w14:textId="77777777" w:rsidR="00B201E7" w:rsidRPr="007359C9" w:rsidRDefault="00B201E7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14F0F02D" w14:textId="47D4DAA9" w:rsidR="00B1575A" w:rsidRPr="00F54E6A" w:rsidRDefault="00B201E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D571F7" w14:textId="77777777" w:rsidR="00B201E7" w:rsidRPr="007359C9" w:rsidRDefault="00B201E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360" w:type="dxa"/>
        <w:tblInd w:w="360" w:type="dxa"/>
        <w:tblLook w:val="0000" w:firstRow="0" w:lastRow="0" w:firstColumn="0" w:lastColumn="0" w:noHBand="0" w:noVBand="0"/>
      </w:tblPr>
      <w:tblGrid>
        <w:gridCol w:w="6120"/>
        <w:gridCol w:w="2880"/>
        <w:gridCol w:w="360"/>
      </w:tblGrid>
      <w:tr w:rsidR="00B1575A" w:rsidRPr="00F54E6A" w14:paraId="3946B1C1" w14:textId="77777777" w:rsidTr="00D46582">
        <w:tc>
          <w:tcPr>
            <w:tcW w:w="6120" w:type="dxa"/>
            <w:vAlign w:val="bottom"/>
          </w:tcPr>
          <w:p w14:paraId="0FDB1548" w14:textId="18799CC9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80" w:type="dxa"/>
            <w:vAlign w:val="bottom"/>
          </w:tcPr>
          <w:p w14:paraId="62CC1ABC" w14:textId="691453EA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83E44" w:rsidRPr="00F54E6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360" w:type="dxa"/>
          </w:tcPr>
          <w:p w14:paraId="4B2A853F" w14:textId="77777777" w:rsidR="00B1575A" w:rsidRPr="00F54E6A" w:rsidRDefault="00B1575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F54E6A" w14:paraId="1F31118D" w14:textId="77777777" w:rsidTr="00D46582">
        <w:tc>
          <w:tcPr>
            <w:tcW w:w="6120" w:type="dxa"/>
            <w:vAlign w:val="bottom"/>
          </w:tcPr>
          <w:p w14:paraId="2FB15171" w14:textId="1FED8A4D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2880" w:type="dxa"/>
            <w:vAlign w:val="bottom"/>
          </w:tcPr>
          <w:p w14:paraId="408E1E23" w14:textId="5F620FC1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2571"/>
              </w:tabs>
              <w:ind w:left="-129" w:right="-8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C418B0" w:rsidRPr="00F54E6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27270680" w14:textId="771A99DF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46780E" w:rsidRPr="00F54E6A" w14:paraId="2C989E09" w14:textId="77777777" w:rsidTr="0029193F">
        <w:tc>
          <w:tcPr>
            <w:tcW w:w="6120" w:type="dxa"/>
            <w:vAlign w:val="bottom"/>
          </w:tcPr>
          <w:p w14:paraId="681E1A38" w14:textId="42AE9864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240" w:type="dxa"/>
            <w:gridSpan w:val="2"/>
          </w:tcPr>
          <w:p w14:paraId="7A29B1D8" w14:textId="42F86A11" w:rsidR="0046780E" w:rsidRPr="00F54E6A" w:rsidRDefault="0046780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อายุการให้ประโยชน์ไม่ทราบแน่นอน</w:t>
            </w:r>
          </w:p>
        </w:tc>
      </w:tr>
    </w:tbl>
    <w:p w14:paraId="57552814" w14:textId="5681F223" w:rsidR="00B45DEA" w:rsidRPr="007359C9" w:rsidRDefault="00B45DE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F5C982F" w14:textId="4895E961" w:rsidR="00B6195B" w:rsidRDefault="00844E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ค่าตัดจำหน่ายของสินทรัพย์ไม่มีตัวตนอื่นบันทึกใน</w:t>
      </w:r>
      <w:r w:rsidR="00A4034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ต้นทุนขายสินค้าและต้นทุนการให้บริการ ต้นทุนในการ</w:t>
      </w:r>
      <w:r w:rsidR="00FB029A" w:rsidRPr="00F54E6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="00A40345"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จัดจำหน่าย และ</w:t>
      </w:r>
      <w:r w:rsidRPr="00F54E6A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ค่าใช้จ่ายในการบริหาร</w:t>
      </w:r>
      <w:r w:rsidR="000B67BE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24CCB47" w14:textId="77777777" w:rsidR="007359C9" w:rsidRPr="00F54E6A" w:rsidRDefault="007359C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70C1CA3" w14:textId="21819C35" w:rsidR="007E38B7" w:rsidRPr="00F54E6A" w:rsidRDefault="007E38B7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สัญญาเช่า</w:t>
      </w:r>
    </w:p>
    <w:p w14:paraId="1F130511" w14:textId="77777777" w:rsidR="007E38B7" w:rsidRPr="007359C9" w:rsidRDefault="007E38B7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E5CA0" w14:textId="4ED84F92" w:rsidR="00493029" w:rsidRPr="00F54E6A" w:rsidRDefault="00CC2E64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เมื่อสัญญานั้น</w:t>
      </w:r>
      <w:r w:rsidR="001D3E72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1CF541D" w14:textId="77777777" w:rsidR="00B6195B" w:rsidRPr="007359C9" w:rsidRDefault="00B6195B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29638CF" w14:textId="65D5DD42" w:rsidR="00CC2E64" w:rsidRPr="00F54E6A" w:rsidRDefault="00CC2E64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สำหรับสัญญาเช่า</w:t>
      </w:r>
      <w:r w:rsidR="001D11F5" w:rsidRPr="00F54E6A">
        <w:rPr>
          <w:rFonts w:asciiTheme="majorBidi" w:hAnsiTheme="majorBidi" w:cs="Angsana New" w:hint="cs"/>
          <w:sz w:val="30"/>
          <w:szCs w:val="30"/>
          <w:cs/>
        </w:rPr>
        <w:t>อสังหาริมทรัพย์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89615F3" w14:textId="77777777" w:rsidR="00FF32E2" w:rsidRPr="007359C9" w:rsidRDefault="00FF32E2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5006531" w14:textId="5D613527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ณ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36E5B6" w14:textId="77777777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56801C" w14:textId="77777777" w:rsidR="007359C9" w:rsidRDefault="0073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41759F2" w14:textId="071F6446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</w:t>
      </w:r>
      <w:r w:rsidR="00B6195B" w:rsidRPr="00F54E6A">
        <w:rPr>
          <w:rFonts w:asciiTheme="majorBidi" w:hAnsiTheme="majorBidi" w:cs="Angsana New" w:hint="cs"/>
          <w:sz w:val="30"/>
          <w:szCs w:val="30"/>
          <w:cs/>
        </w:rPr>
        <w:t>สะสม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</w:t>
      </w:r>
      <w:r w:rsidR="0045679B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นับจากวันที่สัญญาเช่าเริ่มมีผลจนถึงวันสิ้นสุดอายุสัญญาเช่า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หรือกลุ่มบริษัทจะใช้สิทธิในการซื้อสินทรัพย์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</w:p>
    <w:p w14:paraId="6EE28927" w14:textId="77777777" w:rsidR="00CC2E64" w:rsidRPr="00906F40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B4A11F" w14:textId="0FD04D5B" w:rsidR="00CC2E64" w:rsidRPr="00F54E6A" w:rsidRDefault="00CC2E64" w:rsidP="00F54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 ใช้</w:t>
      </w:r>
      <w:r w:rsidR="004B6B81" w:rsidRPr="00F54E6A">
        <w:rPr>
          <w:rFonts w:asciiTheme="majorBidi" w:hAnsiTheme="majorBidi" w:cs="Angsana New" w:hint="cs"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ในการคิดลดเป็นมูลค่าปัจจุบัน</w:t>
      </w:r>
      <w:r w:rsidR="00B6195B" w:rsidRPr="00F54E6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</w:t>
      </w:r>
      <w:r w:rsidR="00FF32E2" w:rsidRPr="00F54E6A">
        <w:rPr>
          <w:rFonts w:asciiTheme="majorBidi" w:hAnsiTheme="majorBidi" w:cs="Angsana New"/>
          <w:sz w:val="30"/>
          <w:szCs w:val="30"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เงินกู้ยืมส่วนเพิ่มโดยนำอัตราดอกเบี้ยจากแหล่งเงิน</w:t>
      </w:r>
      <w:r w:rsidR="0009439D" w:rsidRPr="00F54E6A">
        <w:rPr>
          <w:rFonts w:asciiTheme="majorBidi" w:hAnsiTheme="majorBidi" w:cs="Angsana New" w:hint="cs"/>
          <w:sz w:val="30"/>
          <w:szCs w:val="30"/>
          <w:cs/>
        </w:rPr>
        <w:t>ทุน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AA616" w14:textId="70CF1FF9" w:rsidR="00A54131" w:rsidRPr="00906F40" w:rsidRDefault="00A541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6E5B3811" w14:textId="3848C8BB" w:rsidR="00A54131" w:rsidRPr="00F54E6A" w:rsidRDefault="00A5413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</w:t>
      </w:r>
      <w:r w:rsidR="001F4FEF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วัดมูลค่าใหม่เมื่อมีการเปลี่ยนแปลงสัญญาเช่า หรือมีการเปลี่ยนแปลงการประเมินการเลือกใช้สิทธิที่ระบุใน</w:t>
      </w:r>
      <w:r w:rsidRPr="00F54E6A">
        <w:rPr>
          <w:rFonts w:asciiTheme="majorBidi" w:hAnsiTheme="majorBidi" w:cs="Angsana New"/>
          <w:sz w:val="30"/>
          <w:szCs w:val="30"/>
          <w:cs/>
        </w:rPr>
        <w:br/>
      </w:r>
      <w:r w:rsidRPr="00F54E6A">
        <w:rPr>
          <w:rFonts w:asciiTheme="majorBidi" w:hAnsiTheme="majorBidi" w:cs="Angsana New" w:hint="cs"/>
          <w:sz w:val="30"/>
          <w:szCs w:val="30"/>
          <w:cs/>
        </w:rPr>
        <w:t>สัญญาเช่า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F54E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3BDBF761" w14:textId="77777777" w:rsidR="00DC4710" w:rsidRPr="00F54E6A" w:rsidRDefault="00DC4710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426F9A9" w14:textId="4AE58664" w:rsidR="004747CF" w:rsidRPr="00F54E6A" w:rsidRDefault="004747CF" w:rsidP="00F54E6A">
      <w:pPr>
        <w:pStyle w:val="ListParagraph"/>
        <w:numPr>
          <w:ilvl w:val="1"/>
          <w:numId w:val="17"/>
        </w:numPr>
        <w:tabs>
          <w:tab w:val="clear" w:pos="454"/>
        </w:tabs>
        <w:ind w:left="540" w:hanging="540"/>
        <w:rPr>
          <w:b/>
          <w:bCs/>
          <w:i/>
          <w:iCs/>
          <w:sz w:val="30"/>
          <w:szCs w:val="30"/>
          <w:lang w:val="th-TH"/>
        </w:rPr>
      </w:pPr>
      <w:bookmarkStart w:id="1" w:name="OLE_LINK7"/>
      <w:bookmarkStart w:id="2" w:name="OLE_LINK8"/>
      <w:r w:rsidRPr="00F54E6A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7141E98A" w14:textId="5D072D0C" w:rsidR="004747CF" w:rsidRPr="00F54E6A" w:rsidRDefault="004747CF" w:rsidP="00F54E6A">
      <w:pPr>
        <w:pStyle w:val="ListParagraph"/>
        <w:ind w:left="518"/>
        <w:rPr>
          <w:rFonts w:ascii="Angsana New" w:hAnsi="Angsana New"/>
          <w:sz w:val="30"/>
          <w:szCs w:val="30"/>
          <w:lang w:val="th-TH"/>
        </w:rPr>
      </w:pPr>
    </w:p>
    <w:p w14:paraId="4D32A0F4" w14:textId="27EE3171" w:rsidR="00B366CF" w:rsidRPr="00F54E6A" w:rsidRDefault="004747C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</w:t>
      </w:r>
      <w:r w:rsidRPr="00F54E6A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B6195B" w:rsidRPr="00F54E6A">
        <w:rPr>
          <w:rFonts w:asciiTheme="majorBidi" w:hAnsiTheme="majorBidi" w:cstheme="majorBidi"/>
          <w:sz w:val="30"/>
          <w:szCs w:val="30"/>
          <w:cs/>
        </w:rPr>
        <w:br/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F54E6A">
        <w:rPr>
          <w:rFonts w:ascii="Angsana New" w:hAnsi="Angsana New" w:cs="Angsana New"/>
          <w:sz w:val="30"/>
          <w:szCs w:val="30"/>
          <w:cs/>
        </w:rPr>
        <w:t>สำหรับค่าความนิยมและสินทรัพย์</w:t>
      </w:r>
      <w:r w:rsidR="001F4FEF" w:rsidRPr="00F54E6A">
        <w:rPr>
          <w:rFonts w:ascii="Angsana New" w:hAnsi="Angsana New" w:cs="Angsana New"/>
          <w:sz w:val="30"/>
          <w:szCs w:val="30"/>
        </w:rPr>
        <w:t xml:space="preserve">          </w:t>
      </w:r>
      <w:r w:rsidRPr="00F54E6A">
        <w:rPr>
          <w:rFonts w:ascii="Angsana New" w:hAnsi="Angsana New" w:cs="Angsana New"/>
          <w:sz w:val="30"/>
          <w:szCs w:val="30"/>
          <w:cs/>
        </w:rPr>
        <w:t>ไม่มีตัวตนที่</w:t>
      </w:r>
      <w:r w:rsidRPr="00F54E6A">
        <w:rPr>
          <w:rFonts w:ascii="Angsana New" w:hAnsi="Angsana New" w:cs="Angsana New" w:hint="cs"/>
          <w:sz w:val="30"/>
          <w:szCs w:val="30"/>
          <w:cs/>
        </w:rPr>
        <w:t>มีอายุการให้ประโยชน์ไม่ทราบแน่นอน หรือ</w:t>
      </w:r>
      <w:r w:rsidRPr="00F54E6A">
        <w:rPr>
          <w:rFonts w:ascii="Angsana New" w:hAnsi="Angsana New" w:cs="Angsana New"/>
          <w:sz w:val="30"/>
          <w:szCs w:val="30"/>
          <w:cs/>
        </w:rPr>
        <w:t>ยังไม่พร้อมใช้งาน</w:t>
      </w:r>
      <w:r w:rsidR="00B6195B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77EB8EB2" w14:textId="77777777" w:rsidR="005E6B00" w:rsidRPr="00F54E6A" w:rsidRDefault="005E6B00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2314CC0" w14:textId="642F9118" w:rsidR="00B56062" w:rsidRPr="00F54E6A" w:rsidRDefault="004747C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466FBF" w:rsidRPr="00F54E6A">
        <w:rPr>
          <w:rFonts w:asciiTheme="majorBidi" w:hAnsiTheme="majorBidi" w:cs="Angsana New" w:hint="cs"/>
          <w:sz w:val="30"/>
          <w:szCs w:val="30"/>
          <w:cs/>
        </w:rPr>
        <w:t>ในกำไรหรือขาดทุน</w:t>
      </w:r>
      <w:r w:rsidRPr="00F54E6A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B6195B" w:rsidRPr="00F54E6A">
        <w:rPr>
          <w:rFonts w:asciiTheme="majorBidi" w:hAnsiTheme="majorBidi" w:cstheme="majorBidi" w:hint="cs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F54E6A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  <w:r w:rsidR="00B6195B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</w:t>
      </w:r>
      <w:r w:rsidR="00B6195B" w:rsidRPr="00F54E6A">
        <w:rPr>
          <w:rFonts w:ascii="Angsana New" w:hAnsi="Angsana New" w:cs="Angsana New" w:hint="cs"/>
          <w:sz w:val="30"/>
          <w:szCs w:val="30"/>
          <w:cs/>
        </w:rPr>
        <w:t>ส่วนของผู้ถือหุ้น</w:t>
      </w:r>
      <w:r w:rsidR="00DF7D0A"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B56062" w:rsidRPr="00F54E6A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</w:t>
      </w:r>
      <w:r w:rsidR="00DF7D0A" w:rsidRPr="00F54E6A">
        <w:rPr>
          <w:rFonts w:ascii="Angsana New" w:hAnsi="Angsana New" w:cs="Angsana New" w:hint="cs"/>
          <w:sz w:val="30"/>
          <w:szCs w:val="30"/>
          <w:cs/>
        </w:rPr>
        <w:t>คำนวณโดยใช้</w:t>
      </w:r>
      <w:r w:rsidR="00B56062" w:rsidRPr="00F54E6A">
        <w:rPr>
          <w:rFonts w:ascii="Angsana New" w:hAnsi="Angsana New" w:cs="Angsana New"/>
          <w:sz w:val="30"/>
          <w:szCs w:val="30"/>
          <w:cs/>
        </w:rPr>
        <w:t xml:space="preserve">ประมาณการกระแสเงินสดที่จะได้รับในอนาคต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bookmarkEnd w:id="1"/>
    <w:bookmarkEnd w:id="2"/>
    <w:p w14:paraId="330E9968" w14:textId="77777777" w:rsidR="009B7A45" w:rsidRPr="00F54E6A" w:rsidRDefault="009B7A45" w:rsidP="00906F40">
      <w:pPr>
        <w:pStyle w:val="Heading8"/>
        <w:numPr>
          <w:ilvl w:val="1"/>
          <w:numId w:val="17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F54E6A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21FF82E" w14:textId="77777777" w:rsidR="009B7A45" w:rsidRPr="00F54E6A" w:rsidRDefault="009B7A4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A4EB2A5" w14:textId="083B667F" w:rsidR="00DF7D0A" w:rsidRPr="00F54E6A" w:rsidRDefault="00DF7D0A" w:rsidP="0055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F54E6A">
        <w:rPr>
          <w:rFonts w:ascii="Angsana New" w:hAnsi="Angsana New" w:cs="Angsana New" w:hint="cs"/>
          <w:iCs/>
          <w:sz w:val="30"/>
          <w:szCs w:val="30"/>
          <w:cs/>
        </w:rPr>
        <w:t>โครงการผลประโยชน์ที่กำหนดไว้</w:t>
      </w:r>
    </w:p>
    <w:p w14:paraId="489A161A" w14:textId="77777777" w:rsidR="00DF7D0A" w:rsidRPr="00F54E6A" w:rsidRDefault="00DF7D0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14:paraId="5BDED3C4" w14:textId="22CE29EB" w:rsidR="007D4328" w:rsidRPr="00F54E6A" w:rsidRDefault="009B7A4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="003803E3" w:rsidRPr="00F54E6A">
        <w:rPr>
          <w:rFonts w:ascii="Angsana New" w:hAnsi="Angsana New" w:cs="Angsana New" w:hint="cs"/>
          <w:i/>
          <w:sz w:val="30"/>
          <w:szCs w:val="30"/>
          <w:cs/>
        </w:rPr>
        <w:t xml:space="preserve"> ซึ่ง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5A2ADB89" w14:textId="77777777" w:rsidR="005E6B00" w:rsidRPr="00F54E6A" w:rsidRDefault="005E6B0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Cs/>
          <w:sz w:val="30"/>
          <w:szCs w:val="30"/>
          <w:cs/>
        </w:rPr>
      </w:pPr>
    </w:p>
    <w:p w14:paraId="4E902364" w14:textId="69D7C20B" w:rsidR="009B7A45" w:rsidRPr="00F54E6A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54E6A">
        <w:rPr>
          <w:rFonts w:ascii="Angsana New" w:hAnsi="Angsana New" w:cs="Angsana New"/>
          <w:i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54E6A">
        <w:rPr>
          <w:rFonts w:ascii="Angsana New" w:hAnsi="Angsana New" w:cs="Angsana New"/>
          <w:i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8308CC" w:rsidRPr="00F54E6A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Pr="00F54E6A">
        <w:rPr>
          <w:rFonts w:ascii="Angsana New" w:hAnsi="Angsana New" w:cs="Angsana New"/>
          <w:i/>
          <w:spacing w:val="-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Pr="00F54E6A">
        <w:rPr>
          <w:rFonts w:ascii="Angsana New" w:hAnsi="Angsana New" w:cs="Angsana New"/>
          <w:i/>
          <w:sz w:val="30"/>
          <w:szCs w:val="30"/>
          <w:cs/>
        </w:rPr>
        <w:t>ในกำไรหรือขาดทุน</w:t>
      </w:r>
    </w:p>
    <w:p w14:paraId="1214D40C" w14:textId="77777777" w:rsidR="005F3F08" w:rsidRPr="00F54E6A" w:rsidRDefault="005F3F08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37E4F6" w14:textId="0274A446" w:rsidR="00FF42C3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  <w:r w:rsidRPr="00F54E6A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EF56E2" w14:textId="77777777" w:rsidR="00D66BCC" w:rsidRPr="00F54E6A" w:rsidRDefault="00D66BCC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2B47768" w14:textId="3AE68CC3" w:rsidR="00D66BCC" w:rsidRPr="00F54E6A" w:rsidRDefault="00D66BCC" w:rsidP="00D66BCC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1F63D7A4" w14:textId="77777777" w:rsidR="00DF7D0A" w:rsidRDefault="00DF7D0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0493CF58" w14:textId="04B6E752" w:rsidR="00D66BCC" w:rsidRPr="00755DC5" w:rsidRDefault="00D66BCC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 w:cs="Angsana New"/>
          <w:i/>
          <w:spacing w:val="-2"/>
          <w:sz w:val="30"/>
          <w:szCs w:val="30"/>
        </w:rPr>
      </w:pP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755DC5">
        <w:rPr>
          <w:rFonts w:ascii="Angsana New" w:hAnsi="Angsana New" w:cs="Angsana New"/>
          <w:i/>
          <w:spacing w:val="-2"/>
          <w:sz w:val="30"/>
          <w:szCs w:val="30"/>
        </w:rPr>
        <w:t>(</w:t>
      </w: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>ชำระด้วยตราสารทุน) รับรู้เป็นค่าใช้จ่ายพร้อมๆ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</w:t>
      </w:r>
      <w:r w:rsidR="00B248C6">
        <w:rPr>
          <w:rFonts w:ascii="Angsana New" w:hAnsi="Angsana New" w:cs="Angsana New"/>
          <w:i/>
          <w:spacing w:val="-2"/>
          <w:sz w:val="30"/>
          <w:szCs w:val="30"/>
        </w:rPr>
        <w:br/>
      </w: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>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</w:t>
      </w:r>
      <w:r w:rsidR="00B248C6">
        <w:rPr>
          <w:rFonts w:ascii="Angsana New" w:hAnsi="Angsana New" w:cs="Angsana New"/>
          <w:i/>
          <w:spacing w:val="-2"/>
          <w:sz w:val="30"/>
          <w:szCs w:val="30"/>
        </w:rPr>
        <w:br/>
      </w: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 xml:space="preserve">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</w:t>
      </w:r>
      <w:r w:rsidR="00B248C6">
        <w:rPr>
          <w:rFonts w:ascii="Angsana New" w:hAnsi="Angsana New" w:cs="Angsana New"/>
          <w:i/>
          <w:spacing w:val="-2"/>
          <w:sz w:val="30"/>
          <w:szCs w:val="30"/>
        </w:rPr>
        <w:br/>
      </w: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</w:t>
      </w:r>
      <w:r w:rsidR="00D43F6B" w:rsidRPr="00755DC5">
        <w:rPr>
          <w:rFonts w:ascii="Angsana New" w:hAnsi="Angsana New" w:cs="Angsana New" w:hint="cs"/>
          <w:i/>
          <w:spacing w:val="-2"/>
          <w:sz w:val="30"/>
          <w:szCs w:val="30"/>
          <w:cs/>
        </w:rPr>
        <w:t>น</w:t>
      </w:r>
      <w:r w:rsidRPr="00755DC5">
        <w:rPr>
          <w:rFonts w:ascii="Angsana New" w:hAnsi="Angsana New" w:cs="Angsana New"/>
          <w:i/>
          <w:spacing w:val="-2"/>
          <w:sz w:val="30"/>
          <w:szCs w:val="30"/>
          <w:cs/>
        </w:rPr>
        <w:t>จริง</w:t>
      </w:r>
    </w:p>
    <w:p w14:paraId="728B7DF7" w14:textId="5A28FDF2" w:rsidR="00D66BCC" w:rsidRPr="00F54E6A" w:rsidRDefault="00254561" w:rsidP="0025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</w:rPr>
        <w:br w:type="page"/>
      </w:r>
    </w:p>
    <w:p w14:paraId="5B9AC041" w14:textId="32A8BBB1" w:rsidR="009B7A45" w:rsidRPr="00F54E6A" w:rsidRDefault="009B7A45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ACE7619" w14:textId="77777777" w:rsidR="009B7A45" w:rsidRPr="00C61D10" w:rsidRDefault="009B7A45" w:rsidP="00F54E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16"/>
          <w:szCs w:val="16"/>
        </w:rPr>
      </w:pPr>
    </w:p>
    <w:p w14:paraId="3D9579EB" w14:textId="6AF04915" w:rsidR="007D4328" w:rsidRPr="00F54E6A" w:rsidRDefault="009B7A45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DF7D0A"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/>
          <w:sz w:val="30"/>
          <w:szCs w:val="30"/>
          <w:cs/>
        </w:rPr>
        <w:t>ก่อนคำนึงถึงภาษีเงิ</w:t>
      </w:r>
      <w:r w:rsidR="00207E1F" w:rsidRPr="00F54E6A">
        <w:rPr>
          <w:rFonts w:ascii="Angsana New" w:hAnsi="Angsana New" w:cs="Angsana New"/>
          <w:sz w:val="30"/>
          <w:szCs w:val="30"/>
          <w:cs/>
        </w:rPr>
        <w:t xml:space="preserve">นได้ </w:t>
      </w:r>
      <w:r w:rsidRPr="00F54E6A">
        <w:rPr>
          <w:rFonts w:ascii="Angsana New" w:hAnsi="Angsana New" w:cs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207E1F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017C0084" w14:textId="77777777" w:rsidR="0011336B" w:rsidRPr="00C61D10" w:rsidRDefault="0011336B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ECFF082" w14:textId="780EA675" w:rsidR="00AB1A86" w:rsidRPr="00F54E6A" w:rsidRDefault="00AB1A86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92D8424" w14:textId="52332C9F" w:rsidR="00AB1A86" w:rsidRPr="00C61D10" w:rsidRDefault="00AB1A86" w:rsidP="00F54E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16"/>
          <w:szCs w:val="16"/>
        </w:rPr>
      </w:pPr>
    </w:p>
    <w:p w14:paraId="3F76FD65" w14:textId="0EE54663" w:rsidR="003752F0" w:rsidRDefault="003752F0" w:rsidP="00F54E6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F54E6A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A56E4" w:rsidRPr="00F54E6A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F54E6A">
        <w:rPr>
          <w:rFonts w:asciiTheme="majorBidi" w:hAnsiTheme="majorBidi" w:cstheme="majorBidi"/>
          <w:sz w:val="30"/>
          <w:szCs w:val="30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736DD34" w14:textId="77777777" w:rsidR="00550E69" w:rsidRPr="00C61D10" w:rsidRDefault="00550E69" w:rsidP="00F54E6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C821C7C" w14:textId="19AB4CED" w:rsidR="005149BA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54E6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54E6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F54E6A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902E950" w14:textId="77777777" w:rsidR="005149BA" w:rsidRPr="00C61D10" w:rsidDel="001A6CC8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8B9A5D" w14:textId="56924EF3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54E6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E6B00" w:rsidRPr="00F54E6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ADA90B" w14:textId="2FF2A61D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53ADADF" w14:textId="5CB09863" w:rsidR="005149BA" w:rsidRPr="00F54E6A" w:rsidDel="001A6CC8" w:rsidRDefault="005149BA" w:rsidP="00F54E6A">
      <w:pPr>
        <w:pStyle w:val="block"/>
        <w:numPr>
          <w:ilvl w:val="0"/>
          <w:numId w:val="7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418B0" w:rsidRPr="00F54E6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54E6A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F54E6A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B689E" w14:textId="77777777" w:rsidR="005149BA" w:rsidRPr="00C61D10" w:rsidDel="001A6CC8" w:rsidRDefault="005149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3B193371" w14:textId="0551657A" w:rsidR="005149BA" w:rsidRPr="00F54E6A" w:rsidDel="001A6CC8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0D738D0" w14:textId="77777777" w:rsidR="005149BA" w:rsidRPr="00C61D10" w:rsidDel="001A6CC8" w:rsidRDefault="005149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39AA5A1A" w14:textId="775514C1" w:rsidR="00C374F1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theme="minorBidi"/>
          <w:sz w:val="28"/>
          <w:szCs w:val="28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803E3" w:rsidRPr="00F54E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F54E6A" w:rsidDel="001A6CC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F0CFFEF" w14:textId="77777777" w:rsidR="00C374F1" w:rsidRPr="00C61D10" w:rsidDel="001A6CC8" w:rsidRDefault="00C374F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theme="minorBidi"/>
          <w:sz w:val="16"/>
          <w:szCs w:val="16"/>
        </w:rPr>
      </w:pPr>
    </w:p>
    <w:p w14:paraId="2137C9BC" w14:textId="41D459AD" w:rsidR="007D4328" w:rsidRPr="00F54E6A" w:rsidRDefault="005149BA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C418B0" w:rsidRPr="00F54E6A">
        <w:rPr>
          <w:rFonts w:asciiTheme="majorBidi" w:hAnsiTheme="majorBidi" w:cstheme="majorBidi"/>
          <w:sz w:val="30"/>
          <w:szCs w:val="30"/>
        </w:rPr>
        <w:t>3</w:t>
      </w:r>
      <w:r w:rsidRPr="00F54E6A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A0FB3CD" w14:textId="7BF5BA3F" w:rsidR="0081743E" w:rsidRPr="00F54E6A" w:rsidRDefault="0081743E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3803E3" w:rsidRPr="00F54E6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67717651" w14:textId="77777777" w:rsidR="0081743E" w:rsidRPr="00D66BCC" w:rsidRDefault="0081743E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9DE0D3" w14:textId="6DC57B2C" w:rsidR="00BF64B7" w:rsidRPr="00F54E6A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F54E6A">
        <w:rPr>
          <w:rFonts w:ascii="Angsana New" w:hAnsi="Angsana New"/>
          <w:sz w:val="30"/>
          <w:szCs w:val="30"/>
        </w:rPr>
        <w:br/>
      </w:r>
      <w:r w:rsidRPr="00F54E6A">
        <w:rPr>
          <w:rFonts w:ascii="Angsana New" w:hAnsi="Angsana New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3803E3" w:rsidRPr="00F54E6A">
        <w:rPr>
          <w:rFonts w:ascii="Angsana New" w:hAnsi="Angsana New" w:hint="cs"/>
          <w:sz w:val="30"/>
          <w:szCs w:val="30"/>
          <w:cs/>
        </w:rPr>
        <w:t>รายได้ที่รับรู้ไม่รวม</w:t>
      </w:r>
      <w:r w:rsidRPr="00F54E6A">
        <w:rPr>
          <w:rFonts w:ascii="Angsana New" w:hAnsi="Angsana New"/>
          <w:sz w:val="30"/>
          <w:szCs w:val="30"/>
          <w:cs/>
        </w:rPr>
        <w:t>ภาษีมูลค่าเพิ่ม และแสดงสุทธิจากส่วนลดการค้าและส่วนลดตามปริมาณ</w:t>
      </w:r>
      <w:r w:rsidRPr="00F54E6A">
        <w:rPr>
          <w:rFonts w:ascii="Angsana New" w:hAnsi="Angsana New"/>
          <w:sz w:val="30"/>
          <w:szCs w:val="30"/>
        </w:rPr>
        <w:t xml:space="preserve"> </w:t>
      </w:r>
    </w:p>
    <w:p w14:paraId="5DA7C7F8" w14:textId="77777777" w:rsidR="005F3F08" w:rsidRPr="00D66BCC" w:rsidRDefault="005F3F08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4FA4A6" w14:textId="4A21102F" w:rsidR="00BF64B7" w:rsidRPr="00F54E6A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="00220576" w:rsidRPr="00F54E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54E6A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</w:t>
      </w:r>
      <w:r w:rsidRPr="00F54E6A">
        <w:rPr>
          <w:rFonts w:ascii="Angsana New" w:hAnsi="Angsana New"/>
          <w:sz w:val="30"/>
          <w:szCs w:val="30"/>
        </w:rPr>
        <w:t xml:space="preserve"> </w:t>
      </w:r>
    </w:p>
    <w:p w14:paraId="206C26CF" w14:textId="77777777" w:rsidR="00BF64B7" w:rsidRPr="00D66BCC" w:rsidRDefault="00BF64B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B7E258A" w14:textId="52D37CD9" w:rsidR="000F16E4" w:rsidRDefault="00BF64B7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E6A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F54E6A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Pr="00F54E6A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E3F0603" w14:textId="77777777" w:rsidR="00D66BCC" w:rsidRPr="00F54E6A" w:rsidRDefault="00D66BCC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90D8A6" w14:textId="77777777" w:rsidR="00E92B3F" w:rsidRPr="00F54E6A" w:rsidRDefault="00E92B3F" w:rsidP="00F54E6A">
      <w:pPr>
        <w:pStyle w:val="Heading8"/>
        <w:numPr>
          <w:ilvl w:val="1"/>
          <w:numId w:val="17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29D4117A" w14:textId="77777777" w:rsidR="00E92B3F" w:rsidRPr="00D66BCC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47AF3F80" w14:textId="22456135" w:rsidR="00E92B3F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7A7D" w:rsidRPr="00F54E6A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F54E6A">
        <w:rPr>
          <w:rFonts w:ascii="Angsana New" w:hAnsi="Angsana New" w:cs="Angsana New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4E1A1B47" w14:textId="77777777" w:rsidR="00B27B54" w:rsidRPr="00D66BCC" w:rsidRDefault="00B27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92E112" w14:textId="485EE3FB" w:rsidR="00B27B54" w:rsidRPr="00F54E6A" w:rsidRDefault="00B27B5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Pr="00F54E6A">
        <w:rPr>
          <w:rFonts w:ascii="Angsana New" w:hAnsi="Angsana New" w:cs="Angsana New"/>
          <w:sz w:val="30"/>
          <w:szCs w:val="30"/>
          <w:cs/>
        </w:rPr>
        <w:br/>
        <w:t xml:space="preserve">เสาหลักที่สองเป็นภาษีเงินได้ตามมาตรฐานการบัญชีฉบับที่ </w:t>
      </w:r>
      <w:r w:rsidRPr="00F54E6A">
        <w:rPr>
          <w:rFonts w:ascii="Angsana New" w:hAnsi="Angsana New" w:cs="Angsana New"/>
          <w:sz w:val="30"/>
          <w:szCs w:val="30"/>
        </w:rPr>
        <w:t>12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</w:t>
      </w:r>
      <w:r w:rsidRPr="00F54E6A">
        <w:rPr>
          <w:rFonts w:ascii="Angsana New" w:hAnsi="Angsana New" w:cs="Angsana New"/>
          <w:sz w:val="30"/>
          <w:szCs w:val="30"/>
          <w:cs/>
        </w:rPr>
        <w:br/>
      </w:r>
      <w:r w:rsidRPr="00F54E6A">
        <w:rPr>
          <w:rFonts w:ascii="Angsana New" w:hAnsi="Angsana New" w:cs="Angsana New" w:hint="cs"/>
          <w:sz w:val="30"/>
          <w:szCs w:val="30"/>
          <w:cs/>
        </w:rPr>
        <w:t>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AAEF031" w14:textId="77777777" w:rsidR="00C27A7D" w:rsidRPr="00D66BCC" w:rsidRDefault="00C27A7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8228260" w14:textId="77777777" w:rsidR="009C0470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F54E6A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FA7D880" w14:textId="6F77F5ED" w:rsidR="00C374F1" w:rsidRPr="009C0470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54E6A">
        <w:rPr>
          <w:rFonts w:ascii="Angsana New" w:hAnsi="Angsana New" w:cs="Angsana New"/>
          <w:b/>
          <w:bCs/>
          <w:i/>
          <w:iCs/>
        </w:rPr>
        <w:t xml:space="preserve"> </w:t>
      </w:r>
    </w:p>
    <w:p w14:paraId="02D5E6C7" w14:textId="7DAABCB9" w:rsidR="00932807" w:rsidRPr="00F54E6A" w:rsidRDefault="00E92B3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>และหนี้สินและจำนว</w:t>
      </w:r>
      <w:r w:rsidR="00C64AD9" w:rsidRPr="00F54E6A">
        <w:rPr>
          <w:rFonts w:ascii="Angsana New" w:hAnsi="Angsana New" w:cs="Angsana New"/>
          <w:spacing w:val="-2"/>
          <w:sz w:val="30"/>
          <w:szCs w:val="30"/>
          <w:cs/>
        </w:rPr>
        <w:t>นที่ใช้เพื่อความมุ่งหมายทางภาษี</w:t>
      </w:r>
      <w:r w:rsidRPr="00F54E6A">
        <w:rPr>
          <w:rFonts w:ascii="Angsana New" w:hAnsi="Angsana New" w:cs="Angsana New"/>
          <w:spacing w:val="-2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</w:t>
      </w:r>
      <w:r w:rsidRPr="00F54E6A">
        <w:rPr>
          <w:rFonts w:ascii="Angsana New" w:hAnsi="Angsana New" w:cs="Angsana New"/>
          <w:sz w:val="30"/>
          <w:szCs w:val="30"/>
          <w:cs/>
        </w:rPr>
        <w:t>ชั่วคราว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46780E" w:rsidRPr="00F54E6A">
        <w:rPr>
          <w:rFonts w:ascii="Angsana New" w:hAnsi="Angsana New" w:cs="Angsana New" w:hint="cs"/>
          <w:sz w:val="30"/>
          <w:szCs w:val="30"/>
          <w:cs/>
        </w:rPr>
        <w:t>การรับรู้ค่าความนิยมในครั้งแรก</w:t>
      </w:r>
      <w:r w:rsidR="0046780E"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 xml:space="preserve"> หรือไม่ส่งผลกระทบต่อกำไรขาดทุนทางบัญชีและทางภาษี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ณ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="006B685E" w:rsidRPr="00F54E6A">
        <w:rPr>
          <w:rFonts w:ascii="Angsana New" w:hAnsi="Angsana New" w:cs="Angsana New" w:hint="cs"/>
          <w:sz w:val="30"/>
          <w:szCs w:val="30"/>
          <w:cs/>
        </w:rPr>
        <w:t>วันที่เกิดรายการนั้น</w:t>
      </w:r>
      <w:r w:rsidR="006B685E" w:rsidRPr="00F54E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และผลแตกต่างที่เกี่ยวข้องกับ</w:t>
      </w:r>
      <w:r w:rsidR="007D4328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งินลงทุนในบริษัทย่อย</w:t>
      </w:r>
      <w:r w:rsidR="00E53FDB" w:rsidRPr="00F54E6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53FDB" w:rsidRPr="00F54E6A">
        <w:rPr>
          <w:rFonts w:ascii="Angsana New" w:hAnsi="Angsana New" w:cs="Angsana New" w:hint="cs"/>
          <w:spacing w:val="-4"/>
          <w:sz w:val="30"/>
          <w:szCs w:val="30"/>
          <w:cs/>
        </w:rPr>
        <w:t>บริษัทร่วม</w:t>
      </w:r>
      <w:r w:rsidRPr="00F54E6A">
        <w:rPr>
          <w:rFonts w:ascii="Angsana New" w:hAnsi="Angsana New" w:cs="Angsana New"/>
          <w:spacing w:val="-4"/>
          <w:sz w:val="30"/>
          <w:szCs w:val="30"/>
          <w:cs/>
        </w:rPr>
        <w:t>และการร่วมค้า</w:t>
      </w:r>
      <w:r w:rsidRPr="00F54E6A">
        <w:rPr>
          <w:rFonts w:ascii="Angsana New" w:hAnsi="Angsana New" w:cs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67F898B" w14:textId="35C5FCFD" w:rsidR="00E92B3F" w:rsidRPr="00F54E6A" w:rsidRDefault="001876E1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การวัดมู</w:t>
      </w:r>
      <w:r w:rsidR="00E92B3F" w:rsidRPr="00F54E6A">
        <w:rPr>
          <w:rFonts w:ascii="Angsana New" w:hAnsi="Angsana New" w:cs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27B54" w:rsidRPr="00F54E6A">
        <w:rPr>
          <w:rFonts w:ascii="Angsana New" w:hAnsi="Angsana New" w:cs="Angsana New"/>
          <w:sz w:val="30"/>
          <w:szCs w:val="30"/>
          <w:cs/>
        </w:rPr>
        <w:br/>
      </w:r>
      <w:r w:rsidR="00E92B3F" w:rsidRPr="00F54E6A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B27B54" w:rsidRPr="00F54E6A">
        <w:rPr>
          <w:rFonts w:ascii="Angsana New" w:hAnsi="Angsana New" w:cs="Angsana New"/>
          <w:sz w:val="30"/>
          <w:szCs w:val="30"/>
          <w:cs/>
        </w:rPr>
        <w:br/>
      </w:r>
      <w:r w:rsidR="00E92B3F" w:rsidRPr="00F54E6A">
        <w:rPr>
          <w:rFonts w:ascii="Angsana New" w:hAnsi="Angsana New" w:cs="Angsana New"/>
          <w:sz w:val="30"/>
          <w:szCs w:val="30"/>
          <w:cs/>
        </w:rPr>
        <w:t>สิ้นรอบระยะเวลาที่รายงาน</w:t>
      </w:r>
      <w:r w:rsidR="007D2C17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2B3F" w:rsidRPr="00F54E6A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B27B54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7B54" w:rsidRPr="00F54E6A">
        <w:rPr>
          <w:rFonts w:ascii="Angsana New" w:hAnsi="Angsana New" w:cs="Angsana New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5CC4434" w14:textId="77777777" w:rsidR="00E92B3F" w:rsidRPr="00F54E6A" w:rsidRDefault="00E92B3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78A5F58" w14:textId="222F4FA9" w:rsidR="00E92B3F" w:rsidRPr="00F54E6A" w:rsidRDefault="00E92B3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7855A3" w:rsidRPr="00F54E6A">
        <w:rPr>
          <w:rFonts w:ascii="Angsana New" w:hAnsi="Angsana New" w:cs="Angsana New"/>
          <w:sz w:val="30"/>
          <w:szCs w:val="30"/>
          <w:cs/>
        </w:rPr>
        <w:t>ื่อมีความเป็นไปได้ค่อนข้างแน่</w:t>
      </w:r>
      <w:r w:rsidRPr="00F54E6A">
        <w:rPr>
          <w:rFonts w:ascii="Angsana New" w:hAnsi="Angsana New" w:cs="Angsana New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</w:t>
      </w:r>
      <w:r w:rsidR="00DD0527" w:rsidRPr="00F54E6A">
        <w:rPr>
          <w:rFonts w:ascii="Angsana New" w:hAnsi="Angsana New" w:cs="Angsana New"/>
          <w:sz w:val="30"/>
          <w:szCs w:val="30"/>
          <w:cs/>
        </w:rPr>
        <w:t>าว</w:t>
      </w:r>
      <w:r w:rsidR="007855A3" w:rsidRPr="00F54E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0527" w:rsidRPr="00F54E6A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</w:t>
      </w:r>
      <w:r w:rsidRPr="00F54E6A">
        <w:rPr>
          <w:rFonts w:ascii="Angsana New" w:hAnsi="Angsana New" w:cs="Angsana New"/>
          <w:sz w:val="30"/>
          <w:szCs w:val="30"/>
          <w:cs/>
        </w:rPr>
        <w:t>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</w:p>
    <w:p w14:paraId="0C0FDD3D" w14:textId="77777777" w:rsidR="001F4FEF" w:rsidRPr="00F54E6A" w:rsidRDefault="001F4FEF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2A94DF54" w14:textId="2789FB78" w:rsidR="00093B30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4E6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C48621F" w14:textId="77777777" w:rsidR="002F116D" w:rsidRPr="00F54E6A" w:rsidRDefault="002F116D" w:rsidP="00F54E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608D3736" w14:textId="4ADA9F6E" w:rsidR="00B63EF6" w:rsidRPr="00F54E6A" w:rsidRDefault="00B63EF6" w:rsidP="00F54E6A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4E6A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31383E" w:rsidRPr="00F54E6A">
        <w:rPr>
          <w:rFonts w:asciiTheme="majorBidi" w:hAnsiTheme="majorBidi" w:cstheme="majorBidi" w:hint="cs"/>
          <w:b/>
          <w:sz w:val="30"/>
          <w:szCs w:val="30"/>
          <w:cs/>
        </w:rPr>
        <w:t xml:space="preserve">ผู้ถือหุ้นรายใหญ่ 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58173F" w:rsidRPr="00F54E6A">
        <w:rPr>
          <w:rFonts w:asciiTheme="majorBidi" w:hAnsiTheme="majorBidi" w:cstheme="majorBidi" w:hint="cs"/>
          <w:b/>
          <w:sz w:val="30"/>
          <w:szCs w:val="30"/>
          <w:cs/>
        </w:rPr>
        <w:t xml:space="preserve"> บริษัทร่วม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และการร่วมค้าได้เปิดเผยในหมายเหตุข้อ</w:t>
      </w:r>
      <w:r w:rsidR="0031383E" w:rsidRPr="00F54E6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1383E" w:rsidRPr="00F54E6A">
        <w:rPr>
          <w:rFonts w:asciiTheme="majorBidi" w:hAnsiTheme="majorBidi" w:cstheme="majorBidi"/>
          <w:bCs/>
          <w:sz w:val="30"/>
          <w:szCs w:val="30"/>
        </w:rPr>
        <w:t>1</w:t>
      </w:r>
      <w:r w:rsidRPr="00F54E6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C418B0" w:rsidRPr="00F54E6A">
        <w:rPr>
          <w:rFonts w:asciiTheme="majorBidi" w:hAnsiTheme="majorBidi" w:cstheme="majorBidi"/>
          <w:bCs/>
          <w:sz w:val="30"/>
          <w:szCs w:val="30"/>
        </w:rPr>
        <w:t>1</w:t>
      </w:r>
      <w:r w:rsidR="00D66BCC">
        <w:rPr>
          <w:rFonts w:asciiTheme="majorBidi" w:hAnsiTheme="majorBidi" w:cstheme="majorBidi"/>
          <w:bCs/>
          <w:sz w:val="30"/>
          <w:szCs w:val="30"/>
        </w:rPr>
        <w:t>1</w:t>
      </w:r>
      <w:r w:rsidRPr="00F54E6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68285E" w:rsidRPr="00F54E6A">
        <w:rPr>
          <w:rFonts w:asciiTheme="majorBidi" w:hAnsiTheme="majorBidi" w:cstheme="majorBidi"/>
          <w:bCs/>
          <w:sz w:val="30"/>
          <w:szCs w:val="30"/>
        </w:rPr>
        <w:t>1</w:t>
      </w:r>
      <w:r w:rsidR="00D66BCC">
        <w:rPr>
          <w:rFonts w:asciiTheme="majorBidi" w:hAnsiTheme="majorBidi" w:cstheme="majorBidi"/>
          <w:bCs/>
          <w:sz w:val="30"/>
          <w:szCs w:val="30"/>
        </w:rPr>
        <w:t>2</w:t>
      </w:r>
      <w:r w:rsidRPr="00F54E6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E55AE2" w:rsidRPr="00F54E6A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E3423D" w:rsidRPr="00F54E6A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="00E3423D" w:rsidRPr="00F54E6A">
        <w:rPr>
          <w:rFonts w:asciiTheme="majorBidi" w:hAnsiTheme="majorBidi" w:cs="Angsana New" w:hint="cs"/>
          <w:b/>
          <w:sz w:val="30"/>
          <w:szCs w:val="30"/>
          <w:cs/>
        </w:rPr>
        <w:t>บริษัท</w:t>
      </w:r>
      <w:r w:rsidRPr="00F54E6A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3178093F" w14:textId="77777777" w:rsidR="00F8287E" w:rsidRPr="00F54E6A" w:rsidRDefault="00F8287E" w:rsidP="00F54E6A">
      <w:pPr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088"/>
        <w:gridCol w:w="4770"/>
      </w:tblGrid>
      <w:tr w:rsidR="00310DDA" w:rsidRPr="00F54E6A" w14:paraId="39D0C83C" w14:textId="77777777" w:rsidTr="00113DEC">
        <w:trPr>
          <w:trHeight w:val="993"/>
          <w:tblHeader/>
        </w:trPr>
        <w:tc>
          <w:tcPr>
            <w:tcW w:w="2790" w:type="dxa"/>
          </w:tcPr>
          <w:p w14:paraId="34D13E7D" w14:textId="77777777" w:rsidR="00310DDA" w:rsidRPr="00F54E6A" w:rsidRDefault="00310DD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ชื่อกิจการหรือบุคคล</w:t>
            </w:r>
          </w:p>
        </w:tc>
        <w:tc>
          <w:tcPr>
            <w:tcW w:w="2088" w:type="dxa"/>
          </w:tcPr>
          <w:p w14:paraId="5A571B2C" w14:textId="77777777" w:rsidR="00310DDA" w:rsidRPr="00F54E6A" w:rsidRDefault="00310DDA" w:rsidP="00F54E6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770" w:type="dxa"/>
          </w:tcPr>
          <w:p w14:paraId="5ABA580D" w14:textId="77777777" w:rsidR="00310DDA" w:rsidRPr="00F54E6A" w:rsidRDefault="00310DDA" w:rsidP="00F54E6A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A36AD" w:rsidRPr="00F54E6A" w14:paraId="0D0ADE14" w14:textId="77777777" w:rsidTr="00113DEC">
        <w:trPr>
          <w:trHeight w:val="20"/>
        </w:trPr>
        <w:tc>
          <w:tcPr>
            <w:tcW w:w="2790" w:type="dxa"/>
          </w:tcPr>
          <w:p w14:paraId="24622D9B" w14:textId="2F51B893" w:rsidR="00AA36AD" w:rsidRPr="00F54E6A" w:rsidRDefault="00AA36A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Thai Viet Agri Group Co.,</w:t>
            </w:r>
            <w:r w:rsidR="00125D8A"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Ltd.</w:t>
            </w:r>
          </w:p>
        </w:tc>
        <w:tc>
          <w:tcPr>
            <w:tcW w:w="2088" w:type="dxa"/>
          </w:tcPr>
          <w:p w14:paraId="657C56F8" w14:textId="7D0398F5" w:rsidR="00AA36AD" w:rsidRPr="00F54E6A" w:rsidRDefault="00AA36AD" w:rsidP="00F54E6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770" w:type="dxa"/>
          </w:tcPr>
          <w:p w14:paraId="6E2142C1" w14:textId="49A825D3" w:rsidR="00AA36AD" w:rsidRPr="00F54E6A" w:rsidRDefault="00AA36AD" w:rsidP="00F54E6A">
            <w:pPr>
              <w:tabs>
                <w:tab w:val="clear" w:pos="227"/>
              </w:tabs>
              <w:ind w:left="72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ผู้ถือหุ้นมีความสัมพันธ์กับ</w:t>
            </w:r>
            <w:r w:rsidR="00C61D10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310DDA" w:rsidRPr="00F54E6A" w14:paraId="40FB5898" w14:textId="77777777" w:rsidTr="00113DEC">
        <w:trPr>
          <w:trHeight w:val="20"/>
        </w:trPr>
        <w:tc>
          <w:tcPr>
            <w:tcW w:w="2790" w:type="dxa"/>
          </w:tcPr>
          <w:p w14:paraId="1A338EEA" w14:textId="77777777" w:rsidR="00310DDA" w:rsidRPr="00F54E6A" w:rsidRDefault="00310DDA" w:rsidP="00F54E6A">
            <w:pPr>
              <w:ind w:right="-108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88" w:type="dxa"/>
          </w:tcPr>
          <w:p w14:paraId="46FE5B9B" w14:textId="77777777" w:rsidR="00310DDA" w:rsidRPr="00F54E6A" w:rsidRDefault="00310DDA" w:rsidP="00F54E6A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770" w:type="dxa"/>
          </w:tcPr>
          <w:p w14:paraId="270D36C8" w14:textId="77777777" w:rsidR="00310DDA" w:rsidRPr="00F54E6A" w:rsidRDefault="00310DDA" w:rsidP="00F54E6A">
            <w:pPr>
              <w:tabs>
                <w:tab w:val="clear" w:pos="227"/>
              </w:tabs>
              <w:ind w:left="72"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 สั่ง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การและควบคุมกิจกรรมต่างๆ ของกลุ่มบริษัทไม่ว่าทางตรงหรือทางอ้อม ทั้งนี้รวมถึงกรรมการ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ของกลุ่มบริษัท</w:t>
            </w:r>
          </w:p>
        </w:tc>
      </w:tr>
    </w:tbl>
    <w:p w14:paraId="2235FA2F" w14:textId="4D801F9C" w:rsidR="001F4FEF" w:rsidRPr="00F54E6A" w:rsidRDefault="001F4FE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7C525D09" w14:textId="77777777" w:rsidR="00D772EF" w:rsidRPr="00F54E6A" w:rsidRDefault="00D772EF" w:rsidP="00F54E6A">
      <w:r w:rsidRPr="00F54E6A">
        <w:br w:type="page"/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1"/>
        <w:gridCol w:w="267"/>
        <w:gridCol w:w="1097"/>
        <w:gridCol w:w="268"/>
        <w:gridCol w:w="1077"/>
        <w:gridCol w:w="252"/>
        <w:gridCol w:w="1096"/>
      </w:tblGrid>
      <w:tr w:rsidR="00804175" w:rsidRPr="00F54E6A" w14:paraId="5317FF06" w14:textId="77777777" w:rsidTr="00E23C5F">
        <w:tc>
          <w:tcPr>
            <w:tcW w:w="2257" w:type="pct"/>
          </w:tcPr>
          <w:p w14:paraId="55A0588D" w14:textId="5650FEF8" w:rsidR="00804175" w:rsidRPr="00F54E6A" w:rsidRDefault="00740D1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</w:rPr>
              <w:br w:type="page"/>
            </w:r>
            <w:r w:rsidR="00EF69B4"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8" w:type="pct"/>
            <w:gridSpan w:val="3"/>
          </w:tcPr>
          <w:p w14:paraId="03720653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8693D3F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085F8257" w14:textId="77777777" w:rsidR="00804175" w:rsidRPr="006F27CE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BDB" w:rsidRPr="00F54E6A" w14:paraId="6F301C52" w14:textId="77777777" w:rsidTr="00781E3E">
        <w:tc>
          <w:tcPr>
            <w:tcW w:w="2257" w:type="pct"/>
          </w:tcPr>
          <w:p w14:paraId="5A9F6497" w14:textId="678C7C9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1" w:type="pct"/>
            <w:vAlign w:val="center"/>
          </w:tcPr>
          <w:p w14:paraId="2FE2E5C6" w14:textId="352B5C9B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center"/>
          </w:tcPr>
          <w:p w14:paraId="2E95AC81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3F07A6F5" w14:textId="3500C74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center"/>
          </w:tcPr>
          <w:p w14:paraId="239CD388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26BC9AB" w14:textId="39C8A42D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center"/>
          </w:tcPr>
          <w:p w14:paraId="0C2486FB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center"/>
          </w:tcPr>
          <w:p w14:paraId="705B0733" w14:textId="35BAFAF9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31BDB" w:rsidRPr="00F54E6A" w14:paraId="6C56FD9B" w14:textId="77777777" w:rsidTr="00E23C5F">
        <w:tc>
          <w:tcPr>
            <w:tcW w:w="2257" w:type="pct"/>
          </w:tcPr>
          <w:p w14:paraId="23BB6C1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43" w:type="pct"/>
            <w:gridSpan w:val="7"/>
          </w:tcPr>
          <w:p w14:paraId="682EF417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34821AAF" w14:textId="77777777" w:rsidTr="00E23C5F">
        <w:tc>
          <w:tcPr>
            <w:tcW w:w="2257" w:type="pct"/>
          </w:tcPr>
          <w:p w14:paraId="604C08AF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1" w:type="pct"/>
          </w:tcPr>
          <w:p w14:paraId="5FF618A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1BF0B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EF867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0623D4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993018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D6C569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0602BED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67EA" w:rsidRPr="00F54E6A" w14:paraId="4AC79BB5" w14:textId="77777777" w:rsidTr="00E23C5F">
        <w:tc>
          <w:tcPr>
            <w:tcW w:w="2257" w:type="pct"/>
          </w:tcPr>
          <w:p w14:paraId="7E468183" w14:textId="71A48F54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71E38BE7" w14:textId="37277262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7B0CF0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8AC1BF2" w14:textId="723269B0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B8D4B3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6C4C34C" w14:textId="06D487F9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7,323,126</w:t>
            </w:r>
          </w:p>
        </w:tc>
        <w:tc>
          <w:tcPr>
            <w:tcW w:w="138" w:type="pct"/>
          </w:tcPr>
          <w:p w14:paraId="25852695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25F228" w14:textId="67B5D3D6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8,719,997</w:t>
            </w:r>
          </w:p>
        </w:tc>
      </w:tr>
      <w:tr w:rsidR="00B167EA" w:rsidRPr="00F54E6A" w14:paraId="5D3742EC" w14:textId="77777777" w:rsidTr="00E23C5F">
        <w:tc>
          <w:tcPr>
            <w:tcW w:w="2257" w:type="pct"/>
          </w:tcPr>
          <w:p w14:paraId="3C0D8A82" w14:textId="2D864FEB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6E877E8E" w14:textId="7F5BF2C3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F0BEA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48F370" w14:textId="4160DBF1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AFEAF4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54F42" w14:textId="657E4E08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18,253</w:t>
            </w:r>
          </w:p>
        </w:tc>
        <w:tc>
          <w:tcPr>
            <w:tcW w:w="138" w:type="pct"/>
          </w:tcPr>
          <w:p w14:paraId="394E6ECB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0FD3718" w14:textId="402CACC2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19,896</w:t>
            </w:r>
          </w:p>
        </w:tc>
      </w:tr>
      <w:tr w:rsidR="00B167EA" w:rsidRPr="00F54E6A" w14:paraId="1A1F30FD" w14:textId="77777777" w:rsidTr="00E23C5F">
        <w:tc>
          <w:tcPr>
            <w:tcW w:w="2257" w:type="pct"/>
          </w:tcPr>
          <w:p w14:paraId="66AD4AEA" w14:textId="6E323630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11FEB45" w14:textId="057D28E4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0917DFF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89B87DD" w14:textId="2AC4ECAA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1B7F62A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6B6AAB" w14:textId="3A1F3F2F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463,361</w:t>
            </w:r>
          </w:p>
        </w:tc>
        <w:tc>
          <w:tcPr>
            <w:tcW w:w="138" w:type="pct"/>
          </w:tcPr>
          <w:p w14:paraId="08E811EB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A041825" w14:textId="3B94A504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688,080</w:t>
            </w:r>
          </w:p>
        </w:tc>
      </w:tr>
      <w:tr w:rsidR="00B167EA" w:rsidRPr="00F54E6A" w14:paraId="7F9971DD" w14:textId="77777777" w:rsidTr="00E23C5F">
        <w:tc>
          <w:tcPr>
            <w:tcW w:w="2257" w:type="pct"/>
          </w:tcPr>
          <w:p w14:paraId="39A722D1" w14:textId="2810A922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BEF7BA6" w14:textId="2D9664A8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77356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C07086" w14:textId="10708D74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A9AD0D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60CCE7" w14:textId="53A74EEF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2,275,236</w:t>
            </w:r>
          </w:p>
        </w:tc>
        <w:tc>
          <w:tcPr>
            <w:tcW w:w="138" w:type="pct"/>
          </w:tcPr>
          <w:p w14:paraId="61A17316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C9038A" w14:textId="745844E8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206,400</w:t>
            </w:r>
          </w:p>
        </w:tc>
      </w:tr>
      <w:tr w:rsidR="00B167EA" w:rsidRPr="00F54E6A" w14:paraId="6018F60F" w14:textId="77777777" w:rsidTr="00E23C5F">
        <w:tc>
          <w:tcPr>
            <w:tcW w:w="2257" w:type="pct"/>
          </w:tcPr>
          <w:p w14:paraId="3CB215FC" w14:textId="76E13D4A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7023134" w14:textId="7DA052D9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264466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91AD2D9" w14:textId="4DFCADDE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17A7D9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8F0195" w14:textId="5BAAF8EF" w:rsidR="00B167EA" w:rsidRPr="00A16F1F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23,5</w:t>
            </w:r>
            <w:r w:rsidR="00DD50A8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38" w:type="pct"/>
          </w:tcPr>
          <w:p w14:paraId="143C6B20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E674BA" w14:textId="2592552C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31,203</w:t>
            </w:r>
          </w:p>
        </w:tc>
      </w:tr>
      <w:tr w:rsidR="00B167EA" w:rsidRPr="00F54E6A" w14:paraId="6675915A" w14:textId="77777777" w:rsidTr="00E23C5F">
        <w:tc>
          <w:tcPr>
            <w:tcW w:w="2257" w:type="pct"/>
          </w:tcPr>
          <w:p w14:paraId="38A48C45" w14:textId="4093AEC8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1" w:type="pct"/>
          </w:tcPr>
          <w:p w14:paraId="1BA5FF59" w14:textId="0A975C86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41A95C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40B18D2" w14:textId="452A1709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C4076E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5DEA51" w14:textId="4B954FBC" w:rsidR="00B167EA" w:rsidRPr="00A16F1F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15,707,571</w:t>
            </w:r>
          </w:p>
        </w:tc>
        <w:tc>
          <w:tcPr>
            <w:tcW w:w="138" w:type="pct"/>
          </w:tcPr>
          <w:p w14:paraId="64F2F9B8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62EEF2" w14:textId="170F50DC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40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15,889,181</w:t>
            </w:r>
          </w:p>
        </w:tc>
      </w:tr>
      <w:tr w:rsidR="00B167EA" w:rsidRPr="00F54E6A" w14:paraId="2E125A7F" w14:textId="77777777" w:rsidTr="00E23C5F">
        <w:tc>
          <w:tcPr>
            <w:tcW w:w="2257" w:type="pct"/>
          </w:tcPr>
          <w:p w14:paraId="643208A7" w14:textId="5991FAFC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</w:tcPr>
          <w:p w14:paraId="6E82DF95" w14:textId="6BC546BC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C84D11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415B6A" w14:textId="5BE8C131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E5CF454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164069" w14:textId="12365CF2" w:rsidR="00B167EA" w:rsidRPr="00A16F1F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2,894</w:t>
            </w:r>
          </w:p>
        </w:tc>
        <w:tc>
          <w:tcPr>
            <w:tcW w:w="138" w:type="pct"/>
          </w:tcPr>
          <w:p w14:paraId="23B1ECC4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BD4CEE6" w14:textId="61B29A55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1,715</w:t>
            </w:r>
          </w:p>
        </w:tc>
      </w:tr>
      <w:tr w:rsidR="00B167EA" w:rsidRPr="00F54E6A" w14:paraId="52A51F8F" w14:textId="77777777" w:rsidTr="00E23C5F">
        <w:tc>
          <w:tcPr>
            <w:tcW w:w="2257" w:type="pct"/>
          </w:tcPr>
          <w:p w14:paraId="4C964801" w14:textId="77777777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1" w:type="pct"/>
          </w:tcPr>
          <w:p w14:paraId="3C551E76" w14:textId="0A379422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E7560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69BBEB" w14:textId="3A06059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5AEA41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D9AF2E" w14:textId="7A608432" w:rsidR="00B167EA" w:rsidRPr="00A16F1F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21,947</w:t>
            </w:r>
          </w:p>
        </w:tc>
        <w:tc>
          <w:tcPr>
            <w:tcW w:w="138" w:type="pct"/>
          </w:tcPr>
          <w:p w14:paraId="05226363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4B811E" w14:textId="31995230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25,856</w:t>
            </w:r>
          </w:p>
        </w:tc>
      </w:tr>
      <w:tr w:rsidR="00B167EA" w:rsidRPr="00F54E6A" w14:paraId="5E259980" w14:textId="77777777" w:rsidTr="00E23C5F">
        <w:tc>
          <w:tcPr>
            <w:tcW w:w="2257" w:type="pct"/>
          </w:tcPr>
          <w:p w14:paraId="23B88B9D" w14:textId="77777777" w:rsidR="00B167EA" w:rsidRPr="00F54E6A" w:rsidRDefault="00B167EA" w:rsidP="00B16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79D0D7A1" w14:textId="113A9D51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BED3445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5FB33C7" w14:textId="3B3D7E5B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E24AD" w14:textId="77777777" w:rsidR="00B167EA" w:rsidRPr="00F54E6A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D1A9FC" w14:textId="62F8B022" w:rsidR="00B167EA" w:rsidRPr="00A16F1F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31,983</w:t>
            </w:r>
          </w:p>
        </w:tc>
        <w:tc>
          <w:tcPr>
            <w:tcW w:w="138" w:type="pct"/>
          </w:tcPr>
          <w:p w14:paraId="7672F7AB" w14:textId="77777777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945FA2" w14:textId="1CAF9A72" w:rsidR="00B167EA" w:rsidRPr="006F27CE" w:rsidRDefault="00B167EA" w:rsidP="00B16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30,179</w:t>
            </w:r>
          </w:p>
        </w:tc>
      </w:tr>
      <w:tr w:rsidR="00206E58" w:rsidRPr="00F54E6A" w14:paraId="67B7B5E1" w14:textId="77777777" w:rsidTr="00D772EF">
        <w:trPr>
          <w:trHeight w:hRule="exact" w:val="362"/>
        </w:trPr>
        <w:tc>
          <w:tcPr>
            <w:tcW w:w="2257" w:type="pct"/>
          </w:tcPr>
          <w:p w14:paraId="637EA08F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21" w:type="pct"/>
          </w:tcPr>
          <w:p w14:paraId="0BE27EB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0B241A7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1" w:type="pct"/>
          </w:tcPr>
          <w:p w14:paraId="0318BF06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764F09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0" w:type="pct"/>
          </w:tcPr>
          <w:p w14:paraId="266EBF87" w14:textId="77777777" w:rsidR="00206E58" w:rsidRPr="00A16F1F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pct"/>
          </w:tcPr>
          <w:p w14:paraId="01B67364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0" w:type="pct"/>
          </w:tcPr>
          <w:p w14:paraId="4F75728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6E58" w:rsidRPr="00F54E6A" w14:paraId="3CDF51EA" w14:textId="77777777" w:rsidTr="00E23C5F">
        <w:tc>
          <w:tcPr>
            <w:tcW w:w="2257" w:type="pct"/>
          </w:tcPr>
          <w:p w14:paraId="0DC96DDB" w14:textId="45E8FA73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1" w:type="pct"/>
          </w:tcPr>
          <w:p w14:paraId="03881A5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768374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41D824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B1C7FD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6139F8" w14:textId="77777777" w:rsidR="00206E58" w:rsidRPr="00A16F1F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FF990E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397F8E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35BE3B79" w14:textId="77777777" w:rsidTr="00E23C5F">
        <w:tc>
          <w:tcPr>
            <w:tcW w:w="2257" w:type="pct"/>
          </w:tcPr>
          <w:p w14:paraId="5E5643FD" w14:textId="1B96C7B1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1" w:type="pct"/>
          </w:tcPr>
          <w:p w14:paraId="2E7B33C7" w14:textId="14AF7CBF" w:rsidR="00206E58" w:rsidRPr="002202F1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2202F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202F1" w:rsidRPr="002202F1">
              <w:rPr>
                <w:rFonts w:ascii="Angsana New" w:hAnsi="Angsana New" w:cs="Angsana New"/>
                <w:sz w:val="30"/>
                <w:szCs w:val="30"/>
              </w:rPr>
              <w:t>05,536</w:t>
            </w:r>
          </w:p>
        </w:tc>
        <w:tc>
          <w:tcPr>
            <w:tcW w:w="146" w:type="pct"/>
          </w:tcPr>
          <w:p w14:paraId="477E1E3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5A751B" w14:textId="727060EB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245,408</w:t>
            </w:r>
          </w:p>
        </w:tc>
        <w:tc>
          <w:tcPr>
            <w:tcW w:w="147" w:type="pct"/>
          </w:tcPr>
          <w:p w14:paraId="454B651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87162B0" w14:textId="6B2705CD" w:rsidR="00206E58" w:rsidRPr="00A16F1F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2202F1" w:rsidRPr="00A16F1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16F1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02F1" w:rsidRPr="00A16F1F">
              <w:rPr>
                <w:rFonts w:ascii="Angsana New" w:hAnsi="Angsana New" w:cs="Angsana New"/>
                <w:sz w:val="30"/>
                <w:szCs w:val="30"/>
              </w:rPr>
              <w:t>015</w:t>
            </w:r>
          </w:p>
        </w:tc>
        <w:tc>
          <w:tcPr>
            <w:tcW w:w="138" w:type="pct"/>
          </w:tcPr>
          <w:p w14:paraId="30E4038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675896" w14:textId="5132AF0A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120,140</w:t>
            </w:r>
          </w:p>
        </w:tc>
      </w:tr>
      <w:tr w:rsidR="00206E58" w:rsidRPr="00F54E6A" w14:paraId="651E4FAD" w14:textId="77777777" w:rsidTr="00E23C5F">
        <w:tc>
          <w:tcPr>
            <w:tcW w:w="2257" w:type="pct"/>
          </w:tcPr>
          <w:p w14:paraId="1788B544" w14:textId="04BC4293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729EA3AD" w14:textId="47E81D19" w:rsidR="00206E58" w:rsidRPr="002202F1" w:rsidRDefault="00C3062B" w:rsidP="00C306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2202F1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202F1" w:rsidRPr="002202F1">
              <w:rPr>
                <w:rFonts w:ascii="Angsana New" w:hAnsi="Angsana New" w:cs="Angsana New"/>
                <w:sz w:val="30"/>
                <w:szCs w:val="30"/>
              </w:rPr>
              <w:t>049</w:t>
            </w:r>
            <w:r w:rsidRPr="002202F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4AFA29F8" w14:textId="77777777" w:rsidR="00206E58" w:rsidRPr="00C3062B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7A28EE53" w14:textId="4F6F79C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147" w:type="pct"/>
          </w:tcPr>
          <w:p w14:paraId="0F4BE13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0AABCD" w14:textId="5D51857C" w:rsidR="00206E58" w:rsidRPr="00A16F1F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16F1F">
              <w:rPr>
                <w:rFonts w:ascii="Angsana New" w:hAnsi="Angsana New" w:cs="Angsana New"/>
                <w:sz w:val="30"/>
                <w:szCs w:val="30"/>
              </w:rPr>
              <w:t>441</w:t>
            </w:r>
          </w:p>
        </w:tc>
        <w:tc>
          <w:tcPr>
            <w:tcW w:w="138" w:type="pct"/>
          </w:tcPr>
          <w:p w14:paraId="4D6DCE9C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9C0952" w14:textId="4F3CFF3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206E58" w:rsidRPr="00F54E6A" w14:paraId="662044A2" w14:textId="77777777" w:rsidTr="00E23C5F">
        <w:tc>
          <w:tcPr>
            <w:tcW w:w="2257" w:type="pct"/>
          </w:tcPr>
          <w:p w14:paraId="55791D04" w14:textId="3126B459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225B0416" w14:textId="6DEA0F5B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6,707</w:t>
            </w:r>
          </w:p>
        </w:tc>
        <w:tc>
          <w:tcPr>
            <w:tcW w:w="146" w:type="pct"/>
          </w:tcPr>
          <w:p w14:paraId="18B88D7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B180763" w14:textId="1491CE84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8,281</w:t>
            </w:r>
          </w:p>
        </w:tc>
        <w:tc>
          <w:tcPr>
            <w:tcW w:w="147" w:type="pct"/>
          </w:tcPr>
          <w:p w14:paraId="63E0562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55F34E" w14:textId="5F5165E9" w:rsidR="00206E58" w:rsidRPr="00A16F1F" w:rsidRDefault="00576A3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63C8B5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17ABA2" w14:textId="2765F019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5E77908F" w14:textId="77777777" w:rsidTr="00E23C5F">
        <w:tc>
          <w:tcPr>
            <w:tcW w:w="2257" w:type="pct"/>
          </w:tcPr>
          <w:p w14:paraId="55C8FDA2" w14:textId="619931EA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1AB70CC5" w14:textId="6008C31F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6" w:type="pct"/>
          </w:tcPr>
          <w:p w14:paraId="7B718EA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B43A9" w14:textId="22B41473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47" w:type="pct"/>
          </w:tcPr>
          <w:p w14:paraId="69DF88E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F92FB73" w14:textId="1307CDED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8" w:type="pct"/>
          </w:tcPr>
          <w:p w14:paraId="04C55135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0C91D59" w14:textId="57D7EBA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</w:tr>
      <w:tr w:rsidR="00206E58" w:rsidRPr="00F54E6A" w14:paraId="43F2E4BD" w14:textId="77777777" w:rsidTr="00E23C5F">
        <w:tc>
          <w:tcPr>
            <w:tcW w:w="2257" w:type="pct"/>
          </w:tcPr>
          <w:p w14:paraId="7E5810EE" w14:textId="16D9FB0C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1" w:type="pct"/>
          </w:tcPr>
          <w:p w14:paraId="138E8143" w14:textId="2282FE8F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409,984</w:t>
            </w:r>
          </w:p>
        </w:tc>
        <w:tc>
          <w:tcPr>
            <w:tcW w:w="146" w:type="pct"/>
          </w:tcPr>
          <w:p w14:paraId="5D01921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4FA49A" w14:textId="4832A90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356,118</w:t>
            </w:r>
          </w:p>
        </w:tc>
        <w:tc>
          <w:tcPr>
            <w:tcW w:w="147" w:type="pct"/>
          </w:tcPr>
          <w:p w14:paraId="2A6A6CA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FD73229" w14:textId="2D73ABA1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DAC3387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2417359" w14:textId="041EB3B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7C6A2F96" w14:textId="77777777" w:rsidTr="00E23C5F">
        <w:tc>
          <w:tcPr>
            <w:tcW w:w="2257" w:type="pct"/>
          </w:tcPr>
          <w:p w14:paraId="546D05EE" w14:textId="7C8C5D1A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5896556" w14:textId="34753AF3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30177F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A645C4E" w14:textId="2EBD789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35F5C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238EAA" w14:textId="509F1DA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B24FDC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A178" w14:textId="3EE170F3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52C801D6" w14:textId="77777777" w:rsidTr="00E23C5F">
        <w:tc>
          <w:tcPr>
            <w:tcW w:w="2257" w:type="pct"/>
          </w:tcPr>
          <w:p w14:paraId="5F2773AF" w14:textId="5E7F2F2F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1" w:type="pct"/>
          </w:tcPr>
          <w:p w14:paraId="078DD89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7BBE94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F15EB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CBCAC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30146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C8ABB76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4658C4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5CB3CCB8" w14:textId="77777777" w:rsidTr="00E23C5F">
        <w:tc>
          <w:tcPr>
            <w:tcW w:w="2257" w:type="pct"/>
          </w:tcPr>
          <w:p w14:paraId="3951BA01" w14:textId="5C665091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และค่าบริการที่เกี่ยวข้อง</w:t>
            </w:r>
          </w:p>
        </w:tc>
        <w:tc>
          <w:tcPr>
            <w:tcW w:w="521" w:type="pct"/>
          </w:tcPr>
          <w:p w14:paraId="0F597954" w14:textId="5A1D71E1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1,863</w:t>
            </w:r>
          </w:p>
        </w:tc>
        <w:tc>
          <w:tcPr>
            <w:tcW w:w="146" w:type="pct"/>
          </w:tcPr>
          <w:p w14:paraId="7690517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36801" w14:textId="5E55F10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2,311</w:t>
            </w:r>
          </w:p>
        </w:tc>
        <w:tc>
          <w:tcPr>
            <w:tcW w:w="147" w:type="pct"/>
          </w:tcPr>
          <w:p w14:paraId="4709B35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332884" w14:textId="13AF2146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1,685</w:t>
            </w:r>
          </w:p>
        </w:tc>
        <w:tc>
          <w:tcPr>
            <w:tcW w:w="138" w:type="pct"/>
          </w:tcPr>
          <w:p w14:paraId="77A6241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3AC3F" w14:textId="0C71A0E9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2,134</w:t>
            </w:r>
          </w:p>
        </w:tc>
      </w:tr>
      <w:tr w:rsidR="00206E58" w:rsidRPr="00F54E6A" w14:paraId="7185FD7F" w14:textId="77777777" w:rsidTr="00E23C5F">
        <w:tc>
          <w:tcPr>
            <w:tcW w:w="2257" w:type="pct"/>
          </w:tcPr>
          <w:p w14:paraId="6AE43291" w14:textId="160F31A2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521" w:type="pct"/>
          </w:tcPr>
          <w:p w14:paraId="4F74D5D1" w14:textId="36A6A94B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3,524</w:t>
            </w:r>
          </w:p>
        </w:tc>
        <w:tc>
          <w:tcPr>
            <w:tcW w:w="146" w:type="pct"/>
          </w:tcPr>
          <w:p w14:paraId="503B978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31FA41" w14:textId="1898155D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12,060</w:t>
            </w:r>
          </w:p>
        </w:tc>
        <w:tc>
          <w:tcPr>
            <w:tcW w:w="147" w:type="pct"/>
          </w:tcPr>
          <w:p w14:paraId="2D5A570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C938A0" w14:textId="79D123FD" w:rsidR="00206E58" w:rsidRPr="006F27CE" w:rsidRDefault="00576A3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B8E3BDA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A9AD910" w14:textId="0BF6B514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5,199</w:t>
            </w:r>
          </w:p>
        </w:tc>
      </w:tr>
      <w:tr w:rsidR="00206E58" w:rsidRPr="00F54E6A" w14:paraId="64CB62F3" w14:textId="77777777" w:rsidTr="00E23C5F">
        <w:tc>
          <w:tcPr>
            <w:tcW w:w="2257" w:type="pct"/>
          </w:tcPr>
          <w:p w14:paraId="01881E0C" w14:textId="5A01494C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1" w:type="pct"/>
          </w:tcPr>
          <w:p w14:paraId="5DF55EB7" w14:textId="0002FF2A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7,708</w:t>
            </w:r>
          </w:p>
        </w:tc>
        <w:tc>
          <w:tcPr>
            <w:tcW w:w="146" w:type="pct"/>
          </w:tcPr>
          <w:p w14:paraId="293F80B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4393FC1" w14:textId="5856096B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3,280</w:t>
            </w:r>
          </w:p>
        </w:tc>
        <w:tc>
          <w:tcPr>
            <w:tcW w:w="147" w:type="pct"/>
          </w:tcPr>
          <w:p w14:paraId="234F71B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CAE9A0" w14:textId="4260718A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8717F09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52342ED" w14:textId="6E045DEA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23B735C5" w14:textId="77777777" w:rsidTr="00E23C5F">
        <w:tc>
          <w:tcPr>
            <w:tcW w:w="2257" w:type="pct"/>
          </w:tcPr>
          <w:p w14:paraId="36571873" w14:textId="10F1C2D3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1" w:type="pct"/>
          </w:tcPr>
          <w:p w14:paraId="4651D63C" w14:textId="61A3AF1D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2,001</w:t>
            </w:r>
          </w:p>
        </w:tc>
        <w:tc>
          <w:tcPr>
            <w:tcW w:w="146" w:type="pct"/>
          </w:tcPr>
          <w:p w14:paraId="4C94893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960355A" w14:textId="173348E4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1,360</w:t>
            </w:r>
          </w:p>
        </w:tc>
        <w:tc>
          <w:tcPr>
            <w:tcW w:w="147" w:type="pct"/>
          </w:tcPr>
          <w:p w14:paraId="7AEBB70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FD87E33" w14:textId="542B45FA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2,001</w:t>
            </w:r>
          </w:p>
        </w:tc>
        <w:tc>
          <w:tcPr>
            <w:tcW w:w="138" w:type="pct"/>
          </w:tcPr>
          <w:p w14:paraId="6F6E4676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74921832" w14:textId="5335794C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1,286</w:t>
            </w:r>
          </w:p>
        </w:tc>
      </w:tr>
      <w:tr w:rsidR="00206E58" w:rsidRPr="00F54E6A" w14:paraId="03FA308A" w14:textId="77777777" w:rsidTr="00E23C5F">
        <w:tc>
          <w:tcPr>
            <w:tcW w:w="2257" w:type="pct"/>
          </w:tcPr>
          <w:p w14:paraId="796F530D" w14:textId="486523B0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521" w:type="pct"/>
          </w:tcPr>
          <w:p w14:paraId="3ED20DDD" w14:textId="7A67C271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97,631</w:t>
            </w:r>
          </w:p>
        </w:tc>
        <w:tc>
          <w:tcPr>
            <w:tcW w:w="146" w:type="pct"/>
          </w:tcPr>
          <w:p w14:paraId="1B6A9FB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7F084C" w14:textId="24EEB90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116,572</w:t>
            </w:r>
          </w:p>
        </w:tc>
        <w:tc>
          <w:tcPr>
            <w:tcW w:w="147" w:type="pct"/>
          </w:tcPr>
          <w:p w14:paraId="786E485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9DB022F" w14:textId="4136AB59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40,568</w:t>
            </w:r>
          </w:p>
        </w:tc>
        <w:tc>
          <w:tcPr>
            <w:tcW w:w="138" w:type="pct"/>
          </w:tcPr>
          <w:p w14:paraId="21EF9C3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048CD57" w14:textId="1C82686E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50,882</w:t>
            </w:r>
          </w:p>
        </w:tc>
      </w:tr>
      <w:tr w:rsidR="00206E58" w:rsidRPr="00F54E6A" w14:paraId="098FF9C0" w14:textId="77777777" w:rsidTr="00E23C5F">
        <w:tc>
          <w:tcPr>
            <w:tcW w:w="2257" w:type="pct"/>
          </w:tcPr>
          <w:p w14:paraId="0C90E574" w14:textId="2307EA78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</w:tcPr>
          <w:p w14:paraId="2DBF3A8E" w14:textId="69DD68FF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106,633</w:t>
            </w:r>
          </w:p>
        </w:tc>
        <w:tc>
          <w:tcPr>
            <w:tcW w:w="146" w:type="pct"/>
          </w:tcPr>
          <w:p w14:paraId="1C3621E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63BF0C88" w14:textId="51FEA7F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100,800</w:t>
            </w:r>
          </w:p>
        </w:tc>
        <w:tc>
          <w:tcPr>
            <w:tcW w:w="147" w:type="pct"/>
          </w:tcPr>
          <w:p w14:paraId="33509C0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7F1548" w14:textId="57B9A3C9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4604957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EA74CF" w14:textId="1D207170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26F18BDC" w14:textId="77777777" w:rsidTr="00E23C5F">
        <w:tc>
          <w:tcPr>
            <w:tcW w:w="2257" w:type="pct"/>
          </w:tcPr>
          <w:p w14:paraId="035FA88D" w14:textId="1E22F6E8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1" w:type="pct"/>
          </w:tcPr>
          <w:p w14:paraId="07D1DCED" w14:textId="188C953A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46" w:type="pct"/>
          </w:tcPr>
          <w:p w14:paraId="1915305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EB3A16" w14:textId="7AFC298A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147" w:type="pct"/>
          </w:tcPr>
          <w:p w14:paraId="472053B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3807F1" w14:textId="07CD3ABA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6958371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E04631" w14:textId="2929D92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206E58" w:rsidRPr="00F54E6A" w14:paraId="18DCF266" w14:textId="77777777" w:rsidTr="00E23C5F">
        <w:tc>
          <w:tcPr>
            <w:tcW w:w="2257" w:type="pct"/>
          </w:tcPr>
          <w:p w14:paraId="4BF661DE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4615507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BD0F1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1F8DD1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469F3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79F83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78F1F7C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8B7A90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7648AF7F" w14:textId="77777777" w:rsidTr="00E23C5F">
        <w:tc>
          <w:tcPr>
            <w:tcW w:w="2257" w:type="pct"/>
          </w:tcPr>
          <w:p w14:paraId="321CE5B0" w14:textId="266737D4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1" w:type="pct"/>
          </w:tcPr>
          <w:p w14:paraId="19A4652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C98FA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99485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784A4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9C6737D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D495941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F1DA1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590B33FC" w14:textId="77777777" w:rsidTr="00E23C5F">
        <w:tc>
          <w:tcPr>
            <w:tcW w:w="2257" w:type="pct"/>
          </w:tcPr>
          <w:p w14:paraId="5D8180BD" w14:textId="0A3D046B" w:rsidR="00206E58" w:rsidRPr="001C4DFD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C4DF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21" w:type="pct"/>
          </w:tcPr>
          <w:p w14:paraId="4C34B830" w14:textId="44E9FD15" w:rsidR="00206E58" w:rsidRPr="00F54E6A" w:rsidRDefault="00C3062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46" w:type="pct"/>
          </w:tcPr>
          <w:p w14:paraId="1D8AE80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4F30450" w14:textId="4F804C85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160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527</w:t>
            </w:r>
          </w:p>
        </w:tc>
        <w:tc>
          <w:tcPr>
            <w:tcW w:w="147" w:type="pct"/>
          </w:tcPr>
          <w:p w14:paraId="29F979B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BFE0C2" w14:textId="6752A9D7" w:rsidR="00206E58" w:rsidRPr="006F27CE" w:rsidRDefault="00BA0E0C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61E6CE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844F8D8" w14:textId="22D4C56A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380" w:lineRule="exact"/>
              <w:ind w:left="-108" w:right="-7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1BC6BFA" w14:textId="7398CD24" w:rsidR="007D4328" w:rsidRPr="00F54E6A" w:rsidRDefault="007D4328" w:rsidP="00F54E6A">
      <w:pPr>
        <w:rPr>
          <w:rFonts w:cstheme="minorBidi"/>
          <w:cs/>
        </w:rPr>
      </w:pPr>
    </w:p>
    <w:p w14:paraId="438D120A" w14:textId="77777777" w:rsidR="00F05346" w:rsidRDefault="00F05346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988"/>
        <w:gridCol w:w="273"/>
        <w:gridCol w:w="951"/>
        <w:gridCol w:w="267"/>
        <w:gridCol w:w="1075"/>
        <w:gridCol w:w="252"/>
        <w:gridCol w:w="1142"/>
      </w:tblGrid>
      <w:tr w:rsidR="00037582" w:rsidRPr="00F54E6A" w14:paraId="725D72A8" w14:textId="77777777" w:rsidTr="001D379A">
        <w:trPr>
          <w:trHeight w:val="398"/>
        </w:trPr>
        <w:tc>
          <w:tcPr>
            <w:tcW w:w="2331" w:type="pct"/>
            <w:shd w:val="clear" w:color="auto" w:fill="FFFFFF"/>
          </w:tcPr>
          <w:p w14:paraId="10D70234" w14:textId="21C5FD24" w:rsidR="00037582" w:rsidRPr="00F54E6A" w:rsidRDefault="007D432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cstheme="minorBidi"/>
                <w:cs/>
              </w:rPr>
              <w:br w:type="page"/>
            </w:r>
            <w:r w:rsidR="00037582" w:rsidRPr="00F54E6A">
              <w:rPr>
                <w:rFonts w:ascii="Angsana New" w:hAnsi="Angsana New" w:cs="Angsana New"/>
              </w:rPr>
              <w:br w:type="page"/>
            </w:r>
            <w:r w:rsidR="00037582"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3" w:type="pct"/>
            <w:gridSpan w:val="3"/>
          </w:tcPr>
          <w:p w14:paraId="601A062C" w14:textId="7E91D511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16BA511" w14:textId="77777777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57EB20FD" w14:textId="5C85BFB1" w:rsidR="00037582" w:rsidRPr="00F54E6A" w:rsidRDefault="0003758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931BDB" w:rsidRPr="00F54E6A" w14:paraId="3012276A" w14:textId="77777777" w:rsidTr="00222645">
        <w:tc>
          <w:tcPr>
            <w:tcW w:w="2331" w:type="pct"/>
            <w:shd w:val="clear" w:color="auto" w:fill="FFFFFF"/>
          </w:tcPr>
          <w:p w14:paraId="69C64215" w14:textId="5E9A9D91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  <w:vAlign w:val="center"/>
          </w:tcPr>
          <w:p w14:paraId="75E22260" w14:textId="2CEBE2F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vAlign w:val="center"/>
          </w:tcPr>
          <w:p w14:paraId="7F4DBBA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vAlign w:val="center"/>
          </w:tcPr>
          <w:p w14:paraId="6424DC65" w14:textId="7B9E1B1C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bottom"/>
          </w:tcPr>
          <w:p w14:paraId="7527E9B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173E7903" w14:textId="69C7A96A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52B5260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0A81C93F" w14:textId="4A5EE6ED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31BDB" w:rsidRPr="00F54E6A" w14:paraId="731C0FBC" w14:textId="77777777" w:rsidTr="001D379A">
        <w:tc>
          <w:tcPr>
            <w:tcW w:w="2331" w:type="pct"/>
            <w:shd w:val="clear" w:color="auto" w:fill="FFFFFF"/>
          </w:tcPr>
          <w:p w14:paraId="14086180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9" w:type="pct"/>
            <w:gridSpan w:val="7"/>
          </w:tcPr>
          <w:p w14:paraId="1FBEBB16" w14:textId="64252358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F54E6A" w14:paraId="2E28CBF5" w14:textId="77777777" w:rsidTr="001D379A">
        <w:tc>
          <w:tcPr>
            <w:tcW w:w="2331" w:type="pct"/>
            <w:shd w:val="clear" w:color="auto" w:fill="FFFFFF"/>
          </w:tcPr>
          <w:p w14:paraId="0464DE96" w14:textId="3BFF884A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3" w:type="pct"/>
          </w:tcPr>
          <w:p w14:paraId="2CBBDA0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A8784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031B93B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3FF7FDE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D9491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9D49406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3F8045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1BDB" w:rsidRPr="00F54E6A" w14:paraId="581B4DE3" w14:textId="77777777" w:rsidTr="001D379A">
        <w:tc>
          <w:tcPr>
            <w:tcW w:w="2331" w:type="pct"/>
            <w:shd w:val="clear" w:color="auto" w:fill="FFFFFF"/>
          </w:tcPr>
          <w:p w14:paraId="6E253744" w14:textId="77777777" w:rsidR="00931BDB" w:rsidRPr="00F54E6A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24C60D90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3097A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588F880D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6348CC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CEC6712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43AD06B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F5A5929" w14:textId="77777777" w:rsidR="00931BDB" w:rsidRPr="00F54E6A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42498A64" w14:textId="77777777" w:rsidTr="00C2587D">
        <w:tc>
          <w:tcPr>
            <w:tcW w:w="2331" w:type="pct"/>
            <w:shd w:val="clear" w:color="auto" w:fill="FFFFFF"/>
          </w:tcPr>
          <w:p w14:paraId="2A87EF0F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</w:tcPr>
          <w:p w14:paraId="3BEAD403" w14:textId="064801E2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79,776</w:t>
            </w:r>
          </w:p>
        </w:tc>
        <w:tc>
          <w:tcPr>
            <w:tcW w:w="147" w:type="pct"/>
          </w:tcPr>
          <w:p w14:paraId="3AD44E75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D2B066" w14:textId="08FCDADF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59,528</w:t>
            </w:r>
          </w:p>
        </w:tc>
        <w:tc>
          <w:tcPr>
            <w:tcW w:w="144" w:type="pct"/>
          </w:tcPr>
          <w:p w14:paraId="16C6275A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E0698F" w14:textId="13907BC6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39,718</w:t>
            </w:r>
          </w:p>
        </w:tc>
        <w:tc>
          <w:tcPr>
            <w:tcW w:w="136" w:type="pct"/>
          </w:tcPr>
          <w:p w14:paraId="1E3E5FD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EF096D" w14:textId="49058FEC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26,908</w:t>
            </w:r>
          </w:p>
        </w:tc>
      </w:tr>
      <w:tr w:rsidR="00206E58" w:rsidRPr="00F54E6A" w14:paraId="6D03E4E8" w14:textId="77777777" w:rsidTr="00C2587D">
        <w:tc>
          <w:tcPr>
            <w:tcW w:w="2331" w:type="pct"/>
            <w:shd w:val="clear" w:color="auto" w:fill="FFFFFF"/>
          </w:tcPr>
          <w:p w14:paraId="1A4EF878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629EDAC6" w14:textId="2D966D85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147" w:type="pct"/>
          </w:tcPr>
          <w:p w14:paraId="033BCD34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83BED41" w14:textId="44202251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44" w:type="pct"/>
          </w:tcPr>
          <w:p w14:paraId="1E099449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08A6B70" w14:textId="7FB8F347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587D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36" w:type="pct"/>
          </w:tcPr>
          <w:p w14:paraId="0948AD5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42F7E0F" w14:textId="2BAE50B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06E58" w:rsidRPr="00F54E6A" w14:paraId="1259B7C2" w14:textId="77777777" w:rsidTr="00C2587D">
        <w:tc>
          <w:tcPr>
            <w:tcW w:w="2331" w:type="pct"/>
            <w:shd w:val="clear" w:color="auto" w:fill="FFFFFF"/>
          </w:tcPr>
          <w:p w14:paraId="497181DB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firstLine="18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228F85DA" w14:textId="0EE74709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80,045</w:t>
            </w:r>
          </w:p>
        </w:tc>
        <w:tc>
          <w:tcPr>
            <w:tcW w:w="147" w:type="pct"/>
          </w:tcPr>
          <w:p w14:paraId="770EC71F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0CF9E2AE" w14:textId="4410BA95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60,063</w:t>
            </w:r>
          </w:p>
        </w:tc>
        <w:tc>
          <w:tcPr>
            <w:tcW w:w="144" w:type="pct"/>
          </w:tcPr>
          <w:p w14:paraId="6979EEC5" w14:textId="77777777" w:rsidR="00206E58" w:rsidRPr="00C2587D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5C9F94D" w14:textId="346A28C8" w:rsidR="00206E58" w:rsidRPr="00C2587D" w:rsidRDefault="00C2587D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58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39,767</w:t>
            </w:r>
          </w:p>
        </w:tc>
        <w:tc>
          <w:tcPr>
            <w:tcW w:w="136" w:type="pct"/>
          </w:tcPr>
          <w:p w14:paraId="306DAA82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7A330528" w14:textId="698182C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8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26,916</w:t>
            </w:r>
          </w:p>
        </w:tc>
      </w:tr>
    </w:tbl>
    <w:p w14:paraId="3ED96D11" w14:textId="77777777" w:rsidR="0068563D" w:rsidRPr="00F54E6A" w:rsidRDefault="006856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6"/>
        <w:gridCol w:w="997"/>
        <w:gridCol w:w="252"/>
        <w:gridCol w:w="11"/>
        <w:gridCol w:w="986"/>
        <w:gridCol w:w="273"/>
        <w:gridCol w:w="984"/>
        <w:gridCol w:w="271"/>
        <w:gridCol w:w="1170"/>
      </w:tblGrid>
      <w:tr w:rsidR="00804175" w:rsidRPr="00F54E6A" w14:paraId="47960E40" w14:textId="77777777" w:rsidTr="001F4FEF">
        <w:tc>
          <w:tcPr>
            <w:tcW w:w="2333" w:type="pct"/>
          </w:tcPr>
          <w:p w14:paraId="564E0157" w14:textId="664289A5" w:rsidR="00804175" w:rsidRPr="00F54E6A" w:rsidRDefault="0076712C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1" w:type="pct"/>
            <w:gridSpan w:val="4"/>
          </w:tcPr>
          <w:p w14:paraId="099654D4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410F5F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5F79EDB" w14:textId="77777777" w:rsidR="00804175" w:rsidRPr="00F54E6A" w:rsidRDefault="0080417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E58" w:rsidRPr="00F54E6A" w14:paraId="5CFCFC48" w14:textId="77777777" w:rsidTr="00EA6556">
        <w:tc>
          <w:tcPr>
            <w:tcW w:w="2333" w:type="pct"/>
          </w:tcPr>
          <w:p w14:paraId="7E135C6B" w14:textId="4DE1B8B6" w:rsidR="00206E58" w:rsidRPr="00F54E6A" w:rsidRDefault="00206E58" w:rsidP="00206E5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  <w:vAlign w:val="center"/>
          </w:tcPr>
          <w:p w14:paraId="2C40243C" w14:textId="28D180FA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0" w:right="-100" w:firstLine="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1FA1FA3D" w14:textId="379362C0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5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center"/>
          </w:tcPr>
          <w:p w14:paraId="169B9A53" w14:textId="2ADAC59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31" w:firstLine="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2409B015" w14:textId="3CC6183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2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1" w:type="pct"/>
            <w:vAlign w:val="center"/>
          </w:tcPr>
          <w:p w14:paraId="0B18B232" w14:textId="0BD93CF3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89" w:hanging="7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center"/>
          </w:tcPr>
          <w:p w14:paraId="22B4D8C4" w14:textId="3795DBA9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 w:hanging="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280182A0" w14:textId="3B5EC970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206E58" w:rsidRPr="00F54E6A" w14:paraId="196B3538" w14:textId="77777777" w:rsidTr="001F4FEF">
        <w:tc>
          <w:tcPr>
            <w:tcW w:w="2333" w:type="pct"/>
          </w:tcPr>
          <w:p w14:paraId="7B46DF7B" w14:textId="77777777" w:rsidR="00206E58" w:rsidRPr="00F54E6A" w:rsidRDefault="00206E58" w:rsidP="00206E5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  <w:vAlign w:val="center"/>
          </w:tcPr>
          <w:p w14:paraId="4913D8A6" w14:textId="04DF7C49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E58" w:rsidRPr="00F54E6A" w14:paraId="5C8BD783" w14:textId="77777777" w:rsidTr="00CB47AE">
        <w:tc>
          <w:tcPr>
            <w:tcW w:w="2333" w:type="pct"/>
          </w:tcPr>
          <w:p w14:paraId="62AD8D28" w14:textId="545E29BB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8" w:type="pct"/>
          </w:tcPr>
          <w:p w14:paraId="370D248E" w14:textId="22A4FC1D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E401A1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C353779" w14:textId="2E68B024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9DFE5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83414B8" w14:textId="013A131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0BB601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9521210" w14:textId="2BFC4F0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F54E6A" w14:paraId="344C9C0F" w14:textId="77777777" w:rsidTr="00CB47AE">
        <w:tc>
          <w:tcPr>
            <w:tcW w:w="2333" w:type="pct"/>
          </w:tcPr>
          <w:p w14:paraId="6737840B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</w:tcPr>
          <w:p w14:paraId="57D17615" w14:textId="057382A1" w:rsidR="00206E58" w:rsidRPr="00F54E6A" w:rsidRDefault="004C2E93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3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9ABE68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2B7E69D" w14:textId="57A3148D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1714D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48837A1" w14:textId="6653D754" w:rsidR="00206E58" w:rsidRPr="00F54E6A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705,793</w:t>
            </w:r>
          </w:p>
        </w:tc>
        <w:tc>
          <w:tcPr>
            <w:tcW w:w="146" w:type="pct"/>
          </w:tcPr>
          <w:p w14:paraId="08CAF10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C8E908F" w14:textId="6F5C211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751,289</w:t>
            </w:r>
          </w:p>
        </w:tc>
      </w:tr>
      <w:tr w:rsidR="00206E58" w:rsidRPr="00F54E6A" w14:paraId="7FE80562" w14:textId="77777777" w:rsidTr="00E405EB">
        <w:tc>
          <w:tcPr>
            <w:tcW w:w="2333" w:type="pct"/>
          </w:tcPr>
          <w:p w14:paraId="55E4F6EE" w14:textId="0CBCFACF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4BE1DD81" w14:textId="1D2B8AEC" w:rsidR="00206E58" w:rsidRPr="00F54E6A" w:rsidRDefault="004C2E93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65,824</w:t>
            </w:r>
          </w:p>
        </w:tc>
        <w:tc>
          <w:tcPr>
            <w:tcW w:w="142" w:type="pct"/>
            <w:gridSpan w:val="2"/>
          </w:tcPr>
          <w:p w14:paraId="32FB7DE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51A9B53" w14:textId="6B54736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43,373</w:t>
            </w:r>
          </w:p>
        </w:tc>
        <w:tc>
          <w:tcPr>
            <w:tcW w:w="147" w:type="pct"/>
          </w:tcPr>
          <w:p w14:paraId="18C5C221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5B532F1" w14:textId="5F611427" w:rsidR="00206E58" w:rsidRPr="00F54E6A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52,568</w:t>
            </w:r>
          </w:p>
        </w:tc>
        <w:tc>
          <w:tcPr>
            <w:tcW w:w="146" w:type="pct"/>
          </w:tcPr>
          <w:p w14:paraId="4370484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591A808" w14:textId="641A6D8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32,666</w:t>
            </w:r>
          </w:p>
        </w:tc>
      </w:tr>
      <w:tr w:rsidR="00206E58" w:rsidRPr="00F54E6A" w14:paraId="21E0CC62" w14:textId="77777777" w:rsidTr="00E405EB">
        <w:tc>
          <w:tcPr>
            <w:tcW w:w="2333" w:type="pct"/>
          </w:tcPr>
          <w:p w14:paraId="7BC3337E" w14:textId="57F11D1C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A9B726C" w14:textId="34441FA2" w:rsidR="00206E58" w:rsidRPr="00F05346" w:rsidRDefault="004C2E93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53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65,824</w:t>
            </w:r>
          </w:p>
        </w:tc>
        <w:tc>
          <w:tcPr>
            <w:tcW w:w="142" w:type="pct"/>
            <w:gridSpan w:val="2"/>
          </w:tcPr>
          <w:p w14:paraId="0881404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18B8941" w14:textId="4875A18C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43,373</w:t>
            </w:r>
          </w:p>
        </w:tc>
        <w:tc>
          <w:tcPr>
            <w:tcW w:w="147" w:type="pct"/>
          </w:tcPr>
          <w:p w14:paraId="411D7BE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327E97F" w14:textId="6DE7A409" w:rsidR="00206E58" w:rsidRPr="00F54E6A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758,361</w:t>
            </w:r>
          </w:p>
        </w:tc>
        <w:tc>
          <w:tcPr>
            <w:tcW w:w="146" w:type="pct"/>
          </w:tcPr>
          <w:p w14:paraId="4D35820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CA3F08" w14:textId="12B62B4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783,955</w:t>
            </w:r>
          </w:p>
        </w:tc>
      </w:tr>
      <w:tr w:rsidR="00206E58" w:rsidRPr="00F54E6A" w14:paraId="143D6009" w14:textId="77777777" w:rsidTr="00E405EB">
        <w:tc>
          <w:tcPr>
            <w:tcW w:w="2333" w:type="pct"/>
          </w:tcPr>
          <w:p w14:paraId="37F6F76C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187EACB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EB406E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6B7A78E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D28B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08F8C1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DFDE3C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0186DE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6E58" w:rsidRPr="00F54E6A" w14:paraId="0F12A206" w14:textId="77777777" w:rsidTr="00E405EB">
        <w:tc>
          <w:tcPr>
            <w:tcW w:w="2333" w:type="pct"/>
          </w:tcPr>
          <w:p w14:paraId="5971166A" w14:textId="74B298B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38" w:type="pct"/>
          </w:tcPr>
          <w:p w14:paraId="6275CE80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C7FF73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343BD65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9AADE1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270D8E9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25233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1C5747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6E58" w:rsidRPr="00F54E6A" w14:paraId="7229EE77" w14:textId="77777777" w:rsidTr="0086176D">
        <w:tc>
          <w:tcPr>
            <w:tcW w:w="2333" w:type="pct"/>
          </w:tcPr>
          <w:p w14:paraId="591D6D36" w14:textId="277D6748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  <w:vAlign w:val="bottom"/>
          </w:tcPr>
          <w:p w14:paraId="58F38CED" w14:textId="54E15989" w:rsidR="00206E58" w:rsidRPr="00F54E6A" w:rsidRDefault="004C2E93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27257E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47A34A21" w14:textId="59CDA5B4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5FAE9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17B92E66" w14:textId="3368BBF6" w:rsidR="00206E58" w:rsidRPr="00626878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6878">
              <w:rPr>
                <w:rFonts w:asciiTheme="majorBidi" w:hAnsiTheme="majorBidi" w:cstheme="majorBidi"/>
                <w:sz w:val="30"/>
                <w:szCs w:val="30"/>
              </w:rPr>
              <w:t>238,4</w:t>
            </w:r>
            <w:r w:rsidR="00E40B4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6" w:type="pct"/>
          </w:tcPr>
          <w:p w14:paraId="3635AF3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49062C5" w14:textId="05A1B8F1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199,645</w:t>
            </w:r>
          </w:p>
        </w:tc>
      </w:tr>
      <w:tr w:rsidR="00206E58" w:rsidRPr="00F54E6A" w14:paraId="416C35BA" w14:textId="77777777" w:rsidTr="0086176D">
        <w:tc>
          <w:tcPr>
            <w:tcW w:w="2333" w:type="pct"/>
          </w:tcPr>
          <w:p w14:paraId="7C35A20F" w14:textId="6716EF8E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  <w:vAlign w:val="bottom"/>
          </w:tcPr>
          <w:p w14:paraId="30972411" w14:textId="24A870CA" w:rsidR="00206E58" w:rsidRPr="00185200" w:rsidRDefault="00650E2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185200">
              <w:rPr>
                <w:rFonts w:asciiTheme="majorBidi" w:hAnsiTheme="majorBidi" w:cstheme="majorBidi"/>
                <w:sz w:val="30"/>
                <w:szCs w:val="30"/>
              </w:rPr>
              <w:t>2,749</w:t>
            </w:r>
          </w:p>
        </w:tc>
        <w:tc>
          <w:tcPr>
            <w:tcW w:w="142" w:type="pct"/>
            <w:gridSpan w:val="2"/>
          </w:tcPr>
          <w:p w14:paraId="314F7B8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vAlign w:val="bottom"/>
          </w:tcPr>
          <w:p w14:paraId="51423A8A" w14:textId="527090EC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  <w:tc>
          <w:tcPr>
            <w:tcW w:w="147" w:type="pct"/>
          </w:tcPr>
          <w:p w14:paraId="74CC93D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75001BB" w14:textId="4983F7A9" w:rsidR="00206E58" w:rsidRPr="00626878" w:rsidRDefault="00687415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35F5B5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014D5" w14:textId="4CC3E06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E58" w:rsidRPr="00F54E6A" w14:paraId="5C789245" w14:textId="77777777" w:rsidTr="0086176D">
        <w:tc>
          <w:tcPr>
            <w:tcW w:w="2333" w:type="pct"/>
          </w:tcPr>
          <w:p w14:paraId="1ADBB8CA" w14:textId="5E27F8E3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7A4CECBB" w14:textId="745FDFF1" w:rsidR="00206E58" w:rsidRPr="00185200" w:rsidRDefault="004C2E93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18520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76A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gridSpan w:val="2"/>
          </w:tcPr>
          <w:p w14:paraId="7422A97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0CCD515" w14:textId="29699A22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7" w:type="pct"/>
          </w:tcPr>
          <w:p w14:paraId="7D177B2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08DBFF4E" w14:textId="0AE01EF9" w:rsidR="00206E58" w:rsidRPr="00626878" w:rsidRDefault="00687415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ADE041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250AFE4" w14:textId="6FEE2AC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206E58" w:rsidRPr="00F54E6A" w14:paraId="1ACA9B86" w14:textId="77777777" w:rsidTr="0086176D">
        <w:tc>
          <w:tcPr>
            <w:tcW w:w="2333" w:type="pct"/>
          </w:tcPr>
          <w:p w14:paraId="04F8B595" w14:textId="3A008552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AD69E" w14:textId="4BA05BA9" w:rsidR="00206E58" w:rsidRPr="00F54E6A" w:rsidRDefault="002202F1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</w:t>
            </w:r>
            <w:r w:rsidR="00C76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2" w:type="pct"/>
            <w:gridSpan w:val="2"/>
            <w:vAlign w:val="bottom"/>
          </w:tcPr>
          <w:p w14:paraId="3BE83BC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4AD720" w14:textId="07928B8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7" w:type="pct"/>
            <w:vAlign w:val="bottom"/>
          </w:tcPr>
          <w:p w14:paraId="6D2BD48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5C43E" w14:textId="07898951" w:rsidR="00206E58" w:rsidRPr="00F54E6A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238,4</w:t>
            </w:r>
            <w:r w:rsidR="00E40B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46" w:type="pct"/>
          </w:tcPr>
          <w:p w14:paraId="37C6602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063AC02" w14:textId="0D53C40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199,994</w:t>
            </w:r>
          </w:p>
        </w:tc>
      </w:tr>
      <w:tr w:rsidR="00206E58" w:rsidRPr="00F54E6A" w14:paraId="20A66676" w14:textId="77777777" w:rsidTr="00E405EB">
        <w:tc>
          <w:tcPr>
            <w:tcW w:w="2333" w:type="pct"/>
          </w:tcPr>
          <w:p w14:paraId="4873F7B3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23F25B5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23A776EB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6A89EC6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8406113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68D8EE51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53B8027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6B03322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6E58" w:rsidRPr="006F27CE" w14:paraId="4251A75A" w14:textId="77777777" w:rsidTr="004105EA">
        <w:tc>
          <w:tcPr>
            <w:tcW w:w="2333" w:type="pct"/>
          </w:tcPr>
          <w:p w14:paraId="2FAD39E6" w14:textId="141D6C0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538" w:type="pct"/>
          </w:tcPr>
          <w:p w14:paraId="2393098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AE1DCEE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25E58296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0CF6C16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0727FA7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806A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A441E7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06E58" w:rsidRPr="006F27CE" w14:paraId="0B5D14FE" w14:textId="77777777" w:rsidTr="004105EA">
        <w:tc>
          <w:tcPr>
            <w:tcW w:w="2333" w:type="pct"/>
          </w:tcPr>
          <w:p w14:paraId="0ED7754F" w14:textId="47C60024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8" w:type="pct"/>
          </w:tcPr>
          <w:p w14:paraId="7ABC1104" w14:textId="17DD5ECD" w:rsidR="00206E58" w:rsidRPr="006F27CE" w:rsidRDefault="00650E2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1BE5C4EF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58C0CFAD" w14:textId="2CF87DD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EC0B4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57A2838" w14:textId="6147F2B1" w:rsidR="00206E58" w:rsidRPr="006F27CE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8,849</w:t>
            </w:r>
          </w:p>
        </w:tc>
        <w:tc>
          <w:tcPr>
            <w:tcW w:w="146" w:type="pct"/>
          </w:tcPr>
          <w:p w14:paraId="2A65BC7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BFB1B90" w14:textId="63C1B16C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  <w:tr w:rsidR="00206E58" w:rsidRPr="006F27CE" w14:paraId="6EF4C518" w14:textId="77777777" w:rsidTr="004105EA">
        <w:tc>
          <w:tcPr>
            <w:tcW w:w="2333" w:type="pct"/>
          </w:tcPr>
          <w:p w14:paraId="18828884" w14:textId="572A96BD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8" w:type="pct"/>
          </w:tcPr>
          <w:p w14:paraId="62BBEBF8" w14:textId="74D02C9B" w:rsidR="00206E58" w:rsidRPr="006F27CE" w:rsidRDefault="00650E2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85200" w:rsidRPr="006F27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2"/>
          </w:tcPr>
          <w:p w14:paraId="5E5875E3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02AF7BC8" w14:textId="27313760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12C53DE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C9A2592" w14:textId="36033D6A" w:rsidR="00206E58" w:rsidRPr="006F27CE" w:rsidRDefault="00657DC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46" w:type="pct"/>
          </w:tcPr>
          <w:p w14:paraId="00A02C2F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BCBA7E5" w14:textId="77AC5B2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06E58" w:rsidRPr="006F27CE" w14:paraId="2CE15791" w14:textId="77777777" w:rsidTr="004105EA">
        <w:tc>
          <w:tcPr>
            <w:tcW w:w="2333" w:type="pct"/>
          </w:tcPr>
          <w:p w14:paraId="1A863E96" w14:textId="6099F9C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2B1BB505" w14:textId="4E9727C4" w:rsidR="00206E58" w:rsidRPr="006F27CE" w:rsidRDefault="00650E2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2" w:type="pct"/>
            <w:gridSpan w:val="2"/>
          </w:tcPr>
          <w:p w14:paraId="60FC40F4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4854BD10" w14:textId="4FEBF0E3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75E5E24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0F26CB56" w14:textId="20B06E59" w:rsidR="00206E58" w:rsidRPr="006F27CE" w:rsidRDefault="00657DCB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6" w:type="pct"/>
          </w:tcPr>
          <w:p w14:paraId="5E535A5D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EBE7D7F" w14:textId="0BDDAB09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06E58" w:rsidRPr="00F54E6A" w14:paraId="36580C98" w14:textId="77777777" w:rsidTr="00E405EB">
        <w:tc>
          <w:tcPr>
            <w:tcW w:w="2333" w:type="pct"/>
          </w:tcPr>
          <w:p w14:paraId="70CEE333" w14:textId="5318517D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BEF1A15" w14:textId="105339B1" w:rsidR="00206E58" w:rsidRPr="006F27CE" w:rsidRDefault="00650E2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="00185200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  <w:gridSpan w:val="2"/>
          </w:tcPr>
          <w:p w14:paraId="2EC86987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98527F9" w14:textId="12A3AC92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7" w:type="pct"/>
          </w:tcPr>
          <w:p w14:paraId="645B63AE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10BFD74" w14:textId="45703613" w:rsidR="00206E58" w:rsidRPr="006F27CE" w:rsidRDefault="00A93FA7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9,823</w:t>
            </w:r>
          </w:p>
        </w:tc>
        <w:tc>
          <w:tcPr>
            <w:tcW w:w="146" w:type="pct"/>
          </w:tcPr>
          <w:p w14:paraId="64070C8D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D796D03" w14:textId="20EAC74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60" w:lineRule="exact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</w:p>
        </w:tc>
      </w:tr>
    </w:tbl>
    <w:p w14:paraId="3DDA9678" w14:textId="365C89F6" w:rsidR="00325519" w:rsidRPr="00F54E6A" w:rsidRDefault="003255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</w:p>
    <w:p w14:paraId="54CB2677" w14:textId="11940C07" w:rsidR="00E405EB" w:rsidRPr="00F54E6A" w:rsidRDefault="0032551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</w:rPr>
      </w:pPr>
      <w:r w:rsidRPr="00F54E6A">
        <w:rPr>
          <w:rFonts w:ascii="Angsana New" w:hAnsi="Angsana New" w:cs="Angsana New"/>
          <w:b/>
          <w:bCs/>
          <w:sz w:val="24"/>
          <w:szCs w:val="24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3"/>
        <w:gridCol w:w="1084"/>
        <w:gridCol w:w="237"/>
        <w:gridCol w:w="1080"/>
        <w:gridCol w:w="237"/>
        <w:gridCol w:w="1080"/>
        <w:gridCol w:w="237"/>
        <w:gridCol w:w="1080"/>
        <w:gridCol w:w="240"/>
        <w:gridCol w:w="1112"/>
      </w:tblGrid>
      <w:tr w:rsidR="00D91B40" w:rsidRPr="00F54E6A" w14:paraId="21B02BE1" w14:textId="77777777" w:rsidTr="00FF70E6">
        <w:tc>
          <w:tcPr>
            <w:tcW w:w="1653" w:type="pct"/>
            <w:vAlign w:val="bottom"/>
          </w:tcPr>
          <w:p w14:paraId="320B64B2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</w:tcPr>
          <w:p w14:paraId="79C5FF37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8"/>
            <w:vAlign w:val="bottom"/>
          </w:tcPr>
          <w:p w14:paraId="7A22BCC1" w14:textId="79598165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91B40" w:rsidRPr="00F54E6A" w14:paraId="05CB1F37" w14:textId="77777777" w:rsidTr="00FF70E6">
        <w:tc>
          <w:tcPr>
            <w:tcW w:w="1653" w:type="pct"/>
            <w:vAlign w:val="bottom"/>
          </w:tcPr>
          <w:p w14:paraId="7E9022A3" w14:textId="1E80DB4A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8" w:type="pct"/>
            <w:vAlign w:val="bottom"/>
          </w:tcPr>
          <w:p w14:paraId="7A8DC77D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2B056A" w14:textId="0DB3E125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" w:type="pct"/>
            <w:vAlign w:val="bottom"/>
          </w:tcPr>
          <w:p w14:paraId="097B88DB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33DE8C3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" w:type="pct"/>
            <w:vAlign w:val="bottom"/>
          </w:tcPr>
          <w:p w14:paraId="59176B50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27CBA2B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vAlign w:val="bottom"/>
          </w:tcPr>
          <w:p w14:paraId="35FF0938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249D8F7A" w14:textId="0DD4FD21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โอนไปเป็นบริษัทย่อย</w:t>
            </w:r>
          </w:p>
        </w:tc>
        <w:tc>
          <w:tcPr>
            <w:tcW w:w="126" w:type="pct"/>
          </w:tcPr>
          <w:p w14:paraId="3E4EFD06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14117E17" w14:textId="433AB56D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1EFC89" w14:textId="6691A3B0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1B40" w:rsidRPr="00F54E6A" w14:paraId="19F78FC6" w14:textId="77777777" w:rsidTr="00FF70E6">
        <w:trPr>
          <w:trHeight w:hRule="exact" w:val="414"/>
        </w:trPr>
        <w:tc>
          <w:tcPr>
            <w:tcW w:w="1653" w:type="pct"/>
          </w:tcPr>
          <w:p w14:paraId="5C7935CE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5546D3A1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8"/>
          </w:tcPr>
          <w:p w14:paraId="3111FBD9" w14:textId="774DB4A1" w:rsidR="00D91B40" w:rsidRPr="006F27CE" w:rsidRDefault="00D91B40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B40" w:rsidRPr="00F54E6A" w14:paraId="6FCE25A2" w14:textId="77777777" w:rsidTr="00FF70E6">
        <w:trPr>
          <w:trHeight w:hRule="exact" w:val="414"/>
        </w:trPr>
        <w:tc>
          <w:tcPr>
            <w:tcW w:w="1653" w:type="pct"/>
          </w:tcPr>
          <w:p w14:paraId="49534D89" w14:textId="4F44E8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06E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68" w:type="pct"/>
          </w:tcPr>
          <w:p w14:paraId="21BEB167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9" w:type="pct"/>
            <w:gridSpan w:val="8"/>
          </w:tcPr>
          <w:p w14:paraId="1BD259DD" w14:textId="4FF40FED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F54E6A" w14:paraId="0BAF4BC5" w14:textId="77777777" w:rsidTr="00FF70E6">
        <w:tc>
          <w:tcPr>
            <w:tcW w:w="1653" w:type="pct"/>
          </w:tcPr>
          <w:p w14:paraId="52CBA552" w14:textId="1DB9B689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8" w:type="pct"/>
            <w:vAlign w:val="bottom"/>
          </w:tcPr>
          <w:p w14:paraId="69920F9B" w14:textId="3FA5F32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4" w:type="pct"/>
            <w:vAlign w:val="bottom"/>
          </w:tcPr>
          <w:p w14:paraId="236D9ED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F72E59C" w14:textId="190F9E06" w:rsidR="00206E58" w:rsidRPr="006F27CE" w:rsidRDefault="00E40B4A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5DF6D2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76B8F6A" w14:textId="072DF877" w:rsidR="00206E58" w:rsidRPr="006F27CE" w:rsidRDefault="00E40B4A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5469C75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B06F143" w14:textId="09A1AE1F" w:rsidR="00206E58" w:rsidRPr="006F27CE" w:rsidRDefault="00E40B4A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644573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910919E" w14:textId="47DF9B5D" w:rsidR="00206E58" w:rsidRPr="006F27CE" w:rsidRDefault="00E40B4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206E58" w:rsidRPr="00F54E6A" w14:paraId="198A8329" w14:textId="77777777" w:rsidTr="00FF70E6">
        <w:tc>
          <w:tcPr>
            <w:tcW w:w="1653" w:type="pct"/>
          </w:tcPr>
          <w:p w14:paraId="04CF62BA" w14:textId="3E94F3BD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230B3AFC" w14:textId="794E571B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  <w:tc>
          <w:tcPr>
            <w:tcW w:w="124" w:type="pct"/>
            <w:vAlign w:val="bottom"/>
          </w:tcPr>
          <w:p w14:paraId="00E29EF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10F9B6F6" w14:textId="38897245" w:rsidR="009E791A" w:rsidRPr="006F27CE" w:rsidRDefault="009E791A" w:rsidP="009E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124,420</w:t>
            </w:r>
          </w:p>
        </w:tc>
        <w:tc>
          <w:tcPr>
            <w:tcW w:w="124" w:type="pct"/>
            <w:vAlign w:val="bottom"/>
          </w:tcPr>
          <w:p w14:paraId="56ECC28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53F06FA1" w14:textId="1C317674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39,000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vAlign w:val="bottom"/>
          </w:tcPr>
          <w:p w14:paraId="49F751E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2FDFC74" w14:textId="7C667795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7C632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300DB94D" w14:textId="0E945A77" w:rsidR="00206E58" w:rsidRPr="006F27CE" w:rsidRDefault="00E40B4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96,630</w:t>
            </w:r>
          </w:p>
        </w:tc>
      </w:tr>
      <w:tr w:rsidR="00206E58" w:rsidRPr="00F54E6A" w14:paraId="7F03C189" w14:textId="77777777" w:rsidTr="00FF70E6">
        <w:tc>
          <w:tcPr>
            <w:tcW w:w="1653" w:type="pct"/>
          </w:tcPr>
          <w:p w14:paraId="5EFA714C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8D95B4F" w14:textId="74AD1C74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  <w:tc>
          <w:tcPr>
            <w:tcW w:w="124" w:type="pct"/>
            <w:vAlign w:val="bottom"/>
          </w:tcPr>
          <w:p w14:paraId="5590B25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6F991" w14:textId="5A9B6EE9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124,420</w:t>
            </w:r>
          </w:p>
        </w:tc>
        <w:tc>
          <w:tcPr>
            <w:tcW w:w="124" w:type="pct"/>
            <w:vAlign w:val="bottom"/>
          </w:tcPr>
          <w:p w14:paraId="2B71057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BA59C" w14:textId="3F830836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39,000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vAlign w:val="bottom"/>
          </w:tcPr>
          <w:p w14:paraId="503D236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629AE88" w14:textId="11559CCD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950EE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A03A" w14:textId="6533CDE9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</w:t>
            </w:r>
            <w:r w:rsidR="00E40B4A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</w:tr>
      <w:tr w:rsidR="00206E58" w:rsidRPr="00F54E6A" w14:paraId="236ED8A6" w14:textId="77777777" w:rsidTr="00FF70E6">
        <w:tc>
          <w:tcPr>
            <w:tcW w:w="1653" w:type="pct"/>
          </w:tcPr>
          <w:p w14:paraId="6A5132BE" w14:textId="1D3BAA62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814857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6518D1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19E50D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18F5B3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73ABE98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52BE7D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31D2F6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088FE8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206A2735" w14:textId="134D0659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F54E6A" w14:paraId="61FC2F87" w14:textId="77777777" w:rsidTr="00FF70E6">
        <w:tc>
          <w:tcPr>
            <w:tcW w:w="1653" w:type="pct"/>
          </w:tcPr>
          <w:p w14:paraId="35284567" w14:textId="009CCE9E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4FB541C" w14:textId="43F646EC" w:rsidR="00206E58" w:rsidRPr="006F27CE" w:rsidRDefault="00206E58" w:rsidP="00E40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24" w:type="pct"/>
            <w:vAlign w:val="bottom"/>
          </w:tcPr>
          <w:p w14:paraId="18D6B24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F8139A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1B8DDE4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C94907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A774D8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D61D9E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A1C088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DE5BFCF" w14:textId="69D2CD73" w:rsidR="00206E58" w:rsidRPr="006F27CE" w:rsidRDefault="009E791A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326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206E58" w:rsidRPr="00F54E6A" w14:paraId="006AD69C" w14:textId="77777777" w:rsidTr="00FF70E6">
        <w:tc>
          <w:tcPr>
            <w:tcW w:w="1653" w:type="pct"/>
          </w:tcPr>
          <w:p w14:paraId="40402BE3" w14:textId="2D74A8AE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06FD0" w14:textId="0B65EF61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  <w:tc>
          <w:tcPr>
            <w:tcW w:w="124" w:type="pct"/>
            <w:vAlign w:val="bottom"/>
          </w:tcPr>
          <w:p w14:paraId="552E824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44910F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21BF95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63A62E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38F0933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30B1BB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663331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C0BBC" w14:textId="534E89AA" w:rsidR="009E791A" w:rsidRPr="006F27CE" w:rsidRDefault="009E791A" w:rsidP="009E7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146,304</w:t>
            </w:r>
          </w:p>
        </w:tc>
      </w:tr>
      <w:tr w:rsidR="00206E58" w:rsidRPr="00F54E6A" w14:paraId="65892EFA" w14:textId="77777777" w:rsidTr="00FF70E6">
        <w:tc>
          <w:tcPr>
            <w:tcW w:w="1653" w:type="pct"/>
            <w:vAlign w:val="bottom"/>
          </w:tcPr>
          <w:p w14:paraId="208443C3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0D284D2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E23DB2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09B642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45DDEC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037102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B73FFB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C7306A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930FA4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2C26BF64" w14:textId="06AC4072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E58" w:rsidRPr="00F54E6A" w14:paraId="0C443051" w14:textId="77777777" w:rsidTr="00FF70E6">
        <w:tc>
          <w:tcPr>
            <w:tcW w:w="1653" w:type="pct"/>
          </w:tcPr>
          <w:p w14:paraId="5ADC09E1" w14:textId="58B6C07B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8" w:type="pct"/>
          </w:tcPr>
          <w:p w14:paraId="4673ED81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86B55D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8C9DD9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347EA8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28FD789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1F08053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06BD366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75E333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1BC9F9E" w14:textId="06FE5DB9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E58" w:rsidRPr="00F54E6A" w14:paraId="56A1D5A4" w14:textId="77777777" w:rsidTr="00FF70E6">
        <w:tc>
          <w:tcPr>
            <w:tcW w:w="1653" w:type="pct"/>
          </w:tcPr>
          <w:p w14:paraId="457DFE65" w14:textId="73865D5C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8" w:type="pct"/>
            <w:vAlign w:val="bottom"/>
          </w:tcPr>
          <w:p w14:paraId="0D954754" w14:textId="19C36134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24" w:type="pct"/>
            <w:vAlign w:val="bottom"/>
          </w:tcPr>
          <w:p w14:paraId="32DE24C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0F36AAA9" w14:textId="57559383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24" w:type="pct"/>
            <w:vAlign w:val="bottom"/>
          </w:tcPr>
          <w:p w14:paraId="3F3DD53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22A2F58" w14:textId="38B4BBAA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124" w:type="pct"/>
            <w:vAlign w:val="bottom"/>
          </w:tcPr>
          <w:p w14:paraId="676726E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85999A1" w14:textId="1E441CB1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DEC3FE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4D1169" w14:textId="3D73390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206E58" w:rsidRPr="00F54E6A" w14:paraId="384B26B5" w14:textId="77777777" w:rsidTr="00FF70E6">
        <w:tc>
          <w:tcPr>
            <w:tcW w:w="1653" w:type="pct"/>
          </w:tcPr>
          <w:p w14:paraId="0B3E48AA" w14:textId="3628E988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F764832" w14:textId="5B5C5C48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474,350</w:t>
            </w:r>
          </w:p>
        </w:tc>
        <w:tc>
          <w:tcPr>
            <w:tcW w:w="124" w:type="pct"/>
            <w:vAlign w:val="bottom"/>
          </w:tcPr>
          <w:p w14:paraId="27BC86F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0692CC03" w14:textId="090BC60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582,210</w:t>
            </w:r>
          </w:p>
        </w:tc>
        <w:tc>
          <w:tcPr>
            <w:tcW w:w="124" w:type="pct"/>
            <w:vAlign w:val="bottom"/>
          </w:tcPr>
          <w:p w14:paraId="48A9427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2068A67B" w14:textId="032BE2A0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(594,850)</w:t>
            </w:r>
          </w:p>
        </w:tc>
        <w:tc>
          <w:tcPr>
            <w:tcW w:w="124" w:type="pct"/>
            <w:vAlign w:val="bottom"/>
          </w:tcPr>
          <w:p w14:paraId="69C773D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4C663A7" w14:textId="6B9133C0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(450,500)</w:t>
            </w:r>
          </w:p>
        </w:tc>
        <w:tc>
          <w:tcPr>
            <w:tcW w:w="126" w:type="pct"/>
          </w:tcPr>
          <w:p w14:paraId="067BC86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23B3803B" w14:textId="5DCEA63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11,210</w:t>
            </w:r>
          </w:p>
        </w:tc>
      </w:tr>
      <w:tr w:rsidR="00206E58" w:rsidRPr="00F54E6A" w14:paraId="144F8A9D" w14:textId="77777777" w:rsidTr="00FF70E6">
        <w:tc>
          <w:tcPr>
            <w:tcW w:w="1653" w:type="pct"/>
          </w:tcPr>
          <w:p w14:paraId="52916E0F" w14:textId="732BE3CB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03804CD" w14:textId="2C4647CE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524,350</w:t>
            </w:r>
          </w:p>
        </w:tc>
        <w:tc>
          <w:tcPr>
            <w:tcW w:w="124" w:type="pct"/>
            <w:vAlign w:val="bottom"/>
          </w:tcPr>
          <w:p w14:paraId="701CEDA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64749" w14:textId="1575BB15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587,210</w:t>
            </w:r>
          </w:p>
        </w:tc>
        <w:tc>
          <w:tcPr>
            <w:tcW w:w="124" w:type="pct"/>
            <w:vAlign w:val="bottom"/>
          </w:tcPr>
          <w:p w14:paraId="57797BB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A852" w14:textId="17057D43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(599,850)</w:t>
            </w:r>
          </w:p>
        </w:tc>
        <w:tc>
          <w:tcPr>
            <w:tcW w:w="124" w:type="pct"/>
            <w:vAlign w:val="bottom"/>
          </w:tcPr>
          <w:p w14:paraId="3122478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DDC952" w14:textId="396AAB30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(450,500)</w:t>
            </w:r>
          </w:p>
        </w:tc>
        <w:tc>
          <w:tcPr>
            <w:tcW w:w="126" w:type="pct"/>
          </w:tcPr>
          <w:p w14:paraId="49E870F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0B1DE10E" w14:textId="557C51E7" w:rsidR="00206E58" w:rsidRPr="006F27CE" w:rsidRDefault="00206E58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61,210</w:t>
            </w:r>
          </w:p>
        </w:tc>
      </w:tr>
      <w:tr w:rsidR="00206E58" w:rsidRPr="00F54E6A" w14:paraId="0CD2247A" w14:textId="77777777" w:rsidTr="00FF70E6">
        <w:tc>
          <w:tcPr>
            <w:tcW w:w="1653" w:type="pct"/>
          </w:tcPr>
          <w:p w14:paraId="64FDB7A3" w14:textId="2398A0AB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747ADDA0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895352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7F2577C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5B71003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1922C9D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66A671A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BFA8F0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B0C309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1A6416FA" w14:textId="75431F14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F54E6A" w14:paraId="3E6747D1" w14:textId="77777777" w:rsidTr="00FF70E6">
        <w:trPr>
          <w:trHeight w:val="413"/>
        </w:trPr>
        <w:tc>
          <w:tcPr>
            <w:tcW w:w="1653" w:type="pct"/>
          </w:tcPr>
          <w:p w14:paraId="355E5F1E" w14:textId="1714C724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073CB08" w14:textId="5E99FFB4" w:rsidR="00206E58" w:rsidRPr="006F27CE" w:rsidRDefault="00206E58" w:rsidP="00E40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(1,997)</w:t>
            </w:r>
          </w:p>
        </w:tc>
        <w:tc>
          <w:tcPr>
            <w:tcW w:w="124" w:type="pct"/>
            <w:vAlign w:val="bottom"/>
          </w:tcPr>
          <w:p w14:paraId="7540B02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DB35FA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5695C9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612CFC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ABA9A2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19FE42C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B52793A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3B8AA39" w14:textId="1EFC79B7" w:rsidR="00206E58" w:rsidRPr="006F27CE" w:rsidRDefault="00206E58" w:rsidP="00E40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206E58" w:rsidRPr="00F54E6A" w14:paraId="5C682B57" w14:textId="77777777" w:rsidTr="00FF70E6">
        <w:tc>
          <w:tcPr>
            <w:tcW w:w="1653" w:type="pct"/>
          </w:tcPr>
          <w:p w14:paraId="15E3F8FA" w14:textId="0C1C883F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33FE5" w14:textId="6F8F99EC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522,353</w:t>
            </w:r>
          </w:p>
        </w:tc>
        <w:tc>
          <w:tcPr>
            <w:tcW w:w="124" w:type="pct"/>
            <w:vAlign w:val="bottom"/>
          </w:tcPr>
          <w:p w14:paraId="7447336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A8C7A0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2A32E0A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CE1F6C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03C6324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A3539A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EEBC97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28D00" w14:textId="68E379EF" w:rsidR="00206E58" w:rsidRPr="006F27CE" w:rsidRDefault="00206E58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95"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61,127</w:t>
            </w:r>
          </w:p>
        </w:tc>
      </w:tr>
    </w:tbl>
    <w:p w14:paraId="5452606B" w14:textId="417314B4" w:rsidR="00F14656" w:rsidRPr="00F54E6A" w:rsidRDefault="00F14656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36"/>
        <w:gridCol w:w="1080"/>
        <w:gridCol w:w="236"/>
        <w:gridCol w:w="1080"/>
        <w:gridCol w:w="236"/>
        <w:gridCol w:w="1080"/>
        <w:gridCol w:w="236"/>
        <w:gridCol w:w="1126"/>
      </w:tblGrid>
      <w:tr w:rsidR="00D91B40" w:rsidRPr="006F27CE" w14:paraId="5B58EBD6" w14:textId="77777777" w:rsidTr="00724020">
        <w:tc>
          <w:tcPr>
            <w:tcW w:w="3150" w:type="dxa"/>
            <w:vAlign w:val="bottom"/>
          </w:tcPr>
          <w:p w14:paraId="1641A0BD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" w:name="_Hlk156984793"/>
          </w:p>
        </w:tc>
        <w:tc>
          <w:tcPr>
            <w:tcW w:w="1080" w:type="dxa"/>
          </w:tcPr>
          <w:p w14:paraId="4C767681" w14:textId="77777777" w:rsidR="00D91B40" w:rsidRPr="00F54E6A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6EC01E57" w14:textId="7347366E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B40" w:rsidRPr="006F27CE" w14:paraId="6BCFDD3D" w14:textId="77777777" w:rsidTr="00724020">
        <w:trPr>
          <w:tblHeader/>
        </w:trPr>
        <w:tc>
          <w:tcPr>
            <w:tcW w:w="3150" w:type="dxa"/>
            <w:vAlign w:val="bottom"/>
          </w:tcPr>
          <w:p w14:paraId="7D5C50DF" w14:textId="708B8D83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59977CF0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A0DBD4" w14:textId="5DD372A6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D1E2948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2A41F" w14:textId="0DACD250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F0192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EBFC61" w14:textId="3A0D0FE5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53DF3DF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EBD4F" w14:textId="676FF9B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โอนไปเป็นบริษัทย่อย</w:t>
            </w:r>
          </w:p>
        </w:tc>
        <w:tc>
          <w:tcPr>
            <w:tcW w:w="236" w:type="dxa"/>
          </w:tcPr>
          <w:p w14:paraId="5ACACCE0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14C1A721" w14:textId="31245B2E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354CCA" w14:textId="10CC719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3"/>
      <w:tr w:rsidR="00D91B40" w:rsidRPr="006F27CE" w14:paraId="1B24FF05" w14:textId="77777777" w:rsidTr="00724020">
        <w:trPr>
          <w:trHeight w:hRule="exact" w:val="414"/>
          <w:tblHeader/>
        </w:trPr>
        <w:tc>
          <w:tcPr>
            <w:tcW w:w="3150" w:type="dxa"/>
          </w:tcPr>
          <w:p w14:paraId="0E02DCCA" w14:textId="73BAA7B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96F7FC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1EDCE409" w14:textId="31228D0F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B40" w:rsidRPr="006F27CE" w14:paraId="3180EB9F" w14:textId="77777777" w:rsidTr="00724020">
        <w:trPr>
          <w:trHeight w:hRule="exact" w:val="414"/>
        </w:trPr>
        <w:tc>
          <w:tcPr>
            <w:tcW w:w="3150" w:type="dxa"/>
          </w:tcPr>
          <w:p w14:paraId="658C8CDA" w14:textId="156E956B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06E58"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62653E2" w14:textId="7777777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5C047171" w14:textId="76419587" w:rsidR="00D91B40" w:rsidRPr="006F27CE" w:rsidRDefault="00D91B4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6F27CE" w14:paraId="3F16BC56" w14:textId="77777777" w:rsidTr="00724020">
        <w:tc>
          <w:tcPr>
            <w:tcW w:w="3150" w:type="dxa"/>
          </w:tcPr>
          <w:p w14:paraId="28FB92D8" w14:textId="4A62FACB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563D3AD0" w14:textId="07EF5E20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11,424,423</w:t>
            </w:r>
          </w:p>
        </w:tc>
        <w:tc>
          <w:tcPr>
            <w:tcW w:w="236" w:type="dxa"/>
            <w:vAlign w:val="bottom"/>
          </w:tcPr>
          <w:p w14:paraId="06062F4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5192D6" w14:textId="2A4153FF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31,015,203</w:t>
            </w:r>
          </w:p>
        </w:tc>
        <w:tc>
          <w:tcPr>
            <w:tcW w:w="236" w:type="dxa"/>
            <w:vAlign w:val="bottom"/>
          </w:tcPr>
          <w:p w14:paraId="727AEAD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91194B" w14:textId="42438C82" w:rsidR="00206E58" w:rsidRPr="006F27CE" w:rsidRDefault="00650E2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56B3E" w:rsidRPr="006F27CE">
              <w:rPr>
                <w:rFonts w:asciiTheme="majorBidi" w:hAnsiTheme="majorBidi" w:cstheme="majorBidi"/>
                <w:sz w:val="30"/>
                <w:szCs w:val="30"/>
              </w:rPr>
              <w:t>34,642,</w:t>
            </w:r>
            <w:r w:rsidR="00F91C61" w:rsidRPr="006F27CE">
              <w:rPr>
                <w:rFonts w:asciiTheme="majorBidi" w:hAnsiTheme="majorBidi" w:cstheme="majorBidi"/>
                <w:sz w:val="30"/>
                <w:szCs w:val="30"/>
              </w:rPr>
              <w:t>909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984399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EABBB0" w14:textId="78C51143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2FA95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30A18276" w14:textId="4E280346" w:rsidR="00206E58" w:rsidRPr="006F27CE" w:rsidRDefault="00256B3E" w:rsidP="00E40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7,796,717</w:t>
            </w:r>
          </w:p>
        </w:tc>
      </w:tr>
      <w:tr w:rsidR="00206E58" w:rsidRPr="006F27CE" w14:paraId="0D769D28" w14:textId="77777777" w:rsidTr="00724020">
        <w:tc>
          <w:tcPr>
            <w:tcW w:w="3150" w:type="dxa"/>
          </w:tcPr>
          <w:p w14:paraId="2E371DCC" w14:textId="63A01705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7EE644" w14:textId="452E507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11,424,423</w:t>
            </w:r>
          </w:p>
        </w:tc>
        <w:tc>
          <w:tcPr>
            <w:tcW w:w="236" w:type="dxa"/>
            <w:vAlign w:val="bottom"/>
          </w:tcPr>
          <w:p w14:paraId="0654794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E3418" w14:textId="25E6E880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31,015,203</w:t>
            </w:r>
          </w:p>
        </w:tc>
        <w:tc>
          <w:tcPr>
            <w:tcW w:w="236" w:type="dxa"/>
            <w:vAlign w:val="bottom"/>
          </w:tcPr>
          <w:p w14:paraId="28E1749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329C2" w14:textId="1E4F4E24" w:rsidR="00206E58" w:rsidRPr="006F27CE" w:rsidRDefault="00650E2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256B3E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34,642,</w:t>
            </w:r>
            <w:r w:rsidR="00F91C61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909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7A5F44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65ECF6" w14:textId="5C802A09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A4D56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649A45DA" w14:textId="4E6DDF8C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7,796,717</w:t>
            </w:r>
          </w:p>
        </w:tc>
      </w:tr>
      <w:tr w:rsidR="00206E58" w:rsidRPr="006F27CE" w14:paraId="3E3DBEA1" w14:textId="77777777" w:rsidTr="00724020">
        <w:tc>
          <w:tcPr>
            <w:tcW w:w="3150" w:type="dxa"/>
          </w:tcPr>
          <w:p w14:paraId="50930987" w14:textId="6FAEF4C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E172E9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B02199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C20C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A330D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947B5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4BD7E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17215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DA3E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8A5731C" w14:textId="4B9C942F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6F27CE" w14:paraId="100C4499" w14:textId="77777777" w:rsidTr="00724020">
        <w:tc>
          <w:tcPr>
            <w:tcW w:w="3150" w:type="dxa"/>
          </w:tcPr>
          <w:p w14:paraId="375DFF24" w14:textId="2670D1D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6F27CE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1C8BE" w14:textId="32B088D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(330,484)</w:t>
            </w:r>
          </w:p>
        </w:tc>
        <w:tc>
          <w:tcPr>
            <w:tcW w:w="236" w:type="dxa"/>
            <w:vAlign w:val="bottom"/>
          </w:tcPr>
          <w:p w14:paraId="414EF17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937220" w14:textId="7A70D3B5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8DF91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8A092" w14:textId="562F94EB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54DEF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A434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B37E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18FBD44D" w14:textId="7CF1AB7A" w:rsidR="00206E58" w:rsidRPr="006F27CE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(14,502)</w:t>
            </w:r>
          </w:p>
        </w:tc>
      </w:tr>
      <w:tr w:rsidR="00206E58" w:rsidRPr="00F54E6A" w14:paraId="472B50F1" w14:textId="77777777" w:rsidTr="00724020">
        <w:tc>
          <w:tcPr>
            <w:tcW w:w="3150" w:type="dxa"/>
          </w:tcPr>
          <w:p w14:paraId="0EAA4162" w14:textId="05FA7116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9B01E0" w14:textId="3DE0923C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11,093,939</w:t>
            </w:r>
          </w:p>
        </w:tc>
        <w:tc>
          <w:tcPr>
            <w:tcW w:w="236" w:type="dxa"/>
          </w:tcPr>
          <w:p w14:paraId="39A3CDD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C4DF4" w14:textId="13B4664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E760D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B9BE1" w14:textId="25F71A30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17FD4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599B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8FE0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35C4E0E" w14:textId="220FF617" w:rsidR="00206E58" w:rsidRPr="00F54E6A" w:rsidRDefault="00256B3E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7,782,215</w:t>
            </w:r>
          </w:p>
        </w:tc>
      </w:tr>
    </w:tbl>
    <w:p w14:paraId="487780B6" w14:textId="605BD2A9" w:rsidR="00A806EF" w:rsidRPr="00820BB1" w:rsidRDefault="00A806EF">
      <w:pPr>
        <w:rPr>
          <w:rFonts w:cstheme="minorBidi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36"/>
        <w:gridCol w:w="1080"/>
        <w:gridCol w:w="236"/>
        <w:gridCol w:w="1080"/>
        <w:gridCol w:w="236"/>
        <w:gridCol w:w="1080"/>
        <w:gridCol w:w="236"/>
        <w:gridCol w:w="1126"/>
      </w:tblGrid>
      <w:tr w:rsidR="00206E58" w:rsidRPr="006F27CE" w14:paraId="182AEE5B" w14:textId="77777777" w:rsidTr="003A2C58">
        <w:tc>
          <w:tcPr>
            <w:tcW w:w="3150" w:type="dxa"/>
            <w:vAlign w:val="bottom"/>
          </w:tcPr>
          <w:p w14:paraId="4D7B4209" w14:textId="2E95EB7A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125EB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1D38694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E58" w:rsidRPr="006F27CE" w14:paraId="0DC08292" w14:textId="77777777" w:rsidTr="003A2C58">
        <w:trPr>
          <w:tblHeader/>
        </w:trPr>
        <w:tc>
          <w:tcPr>
            <w:tcW w:w="3150" w:type="dxa"/>
            <w:vAlign w:val="bottom"/>
          </w:tcPr>
          <w:p w14:paraId="4206E9A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vAlign w:val="bottom"/>
          </w:tcPr>
          <w:p w14:paraId="1E3FA32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A6230E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73FB212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33AC1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D5D967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614DB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1EEFEB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F2DF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โอนไปเป็นบริษัทย่อย</w:t>
            </w:r>
          </w:p>
        </w:tc>
        <w:tc>
          <w:tcPr>
            <w:tcW w:w="236" w:type="dxa"/>
          </w:tcPr>
          <w:p w14:paraId="2382408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6" w:type="dxa"/>
            <w:vAlign w:val="bottom"/>
          </w:tcPr>
          <w:p w14:paraId="56F1796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CBCE9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6E58" w:rsidRPr="006F27CE" w14:paraId="07746DEB" w14:textId="77777777" w:rsidTr="003A2C58">
        <w:trPr>
          <w:trHeight w:hRule="exact" w:val="414"/>
          <w:tblHeader/>
        </w:trPr>
        <w:tc>
          <w:tcPr>
            <w:tcW w:w="3150" w:type="dxa"/>
          </w:tcPr>
          <w:p w14:paraId="2D5DD21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2696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0BA3014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E58" w:rsidRPr="006F27CE" w14:paraId="226846C1" w14:textId="77777777" w:rsidTr="003A2C58">
        <w:trPr>
          <w:trHeight w:hRule="exact" w:val="414"/>
        </w:trPr>
        <w:tc>
          <w:tcPr>
            <w:tcW w:w="3150" w:type="dxa"/>
          </w:tcPr>
          <w:p w14:paraId="18A97D2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3933BD0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</w:tcPr>
          <w:p w14:paraId="10E7A9C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6F27CE" w14:paraId="2E6DB99A" w14:textId="77777777" w:rsidTr="003A2C58">
        <w:tc>
          <w:tcPr>
            <w:tcW w:w="3150" w:type="dxa"/>
          </w:tcPr>
          <w:p w14:paraId="156F145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16BDFE3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27CE">
              <w:rPr>
                <w:rFonts w:asciiTheme="majorBidi" w:hAnsiTheme="majorBidi" w:cs="Angsana New"/>
                <w:sz w:val="30"/>
                <w:szCs w:val="30"/>
                <w:cs/>
              </w:rPr>
              <w:t>860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F27CE">
              <w:rPr>
                <w:rFonts w:asciiTheme="majorBidi" w:hAnsiTheme="majorBidi" w:cs="Angsana New"/>
                <w:sz w:val="30"/>
                <w:szCs w:val="30"/>
                <w:cs/>
              </w:rPr>
              <w:t>389</w:t>
            </w:r>
          </w:p>
        </w:tc>
        <w:tc>
          <w:tcPr>
            <w:tcW w:w="236" w:type="dxa"/>
            <w:vAlign w:val="bottom"/>
          </w:tcPr>
          <w:p w14:paraId="0278ED9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3FA9C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36,776,618</w:t>
            </w:r>
          </w:p>
        </w:tc>
        <w:tc>
          <w:tcPr>
            <w:tcW w:w="236" w:type="dxa"/>
            <w:vAlign w:val="bottom"/>
          </w:tcPr>
          <w:p w14:paraId="4961DF3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BC0A6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(37,663,084)</w:t>
            </w:r>
          </w:p>
        </w:tc>
        <w:tc>
          <w:tcPr>
            <w:tcW w:w="236" w:type="dxa"/>
            <w:vAlign w:val="bottom"/>
          </w:tcPr>
          <w:p w14:paraId="2AE7123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1AB4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450,500</w:t>
            </w:r>
          </w:p>
        </w:tc>
        <w:tc>
          <w:tcPr>
            <w:tcW w:w="236" w:type="dxa"/>
          </w:tcPr>
          <w:p w14:paraId="2405B07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094EC87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11,424,423</w:t>
            </w:r>
          </w:p>
        </w:tc>
      </w:tr>
      <w:tr w:rsidR="00206E58" w:rsidRPr="006F27CE" w14:paraId="39F5F308" w14:textId="77777777" w:rsidTr="003A2C58">
        <w:tc>
          <w:tcPr>
            <w:tcW w:w="3150" w:type="dxa"/>
          </w:tcPr>
          <w:p w14:paraId="4276152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  <w:vAlign w:val="bottom"/>
          </w:tcPr>
          <w:p w14:paraId="4716223B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13,000</w:t>
            </w:r>
          </w:p>
        </w:tc>
        <w:tc>
          <w:tcPr>
            <w:tcW w:w="236" w:type="dxa"/>
            <w:vAlign w:val="bottom"/>
          </w:tcPr>
          <w:p w14:paraId="372BF99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2ECA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437,500</w:t>
            </w:r>
          </w:p>
        </w:tc>
        <w:tc>
          <w:tcPr>
            <w:tcW w:w="236" w:type="dxa"/>
            <w:vAlign w:val="bottom"/>
          </w:tcPr>
          <w:p w14:paraId="4A0C76A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0341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4C21C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81EE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21" w:right="-216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(450,500)</w:t>
            </w:r>
          </w:p>
        </w:tc>
        <w:tc>
          <w:tcPr>
            <w:tcW w:w="236" w:type="dxa"/>
          </w:tcPr>
          <w:p w14:paraId="0485DDA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 w:right="-12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E944A5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 w:right="-120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E58" w:rsidRPr="006F27CE" w14:paraId="0B1178D6" w14:textId="77777777" w:rsidTr="003A2C58">
        <w:tc>
          <w:tcPr>
            <w:tcW w:w="3150" w:type="dxa"/>
          </w:tcPr>
          <w:p w14:paraId="2B794F8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ED9F4C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11,873,389</w:t>
            </w:r>
          </w:p>
        </w:tc>
        <w:tc>
          <w:tcPr>
            <w:tcW w:w="236" w:type="dxa"/>
            <w:vAlign w:val="bottom"/>
          </w:tcPr>
          <w:p w14:paraId="220526F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48AF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37,214,118</w:t>
            </w:r>
          </w:p>
        </w:tc>
        <w:tc>
          <w:tcPr>
            <w:tcW w:w="236" w:type="dxa"/>
            <w:vAlign w:val="bottom"/>
          </w:tcPr>
          <w:p w14:paraId="3B4469F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21E1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(37,663,084)</w:t>
            </w:r>
          </w:p>
        </w:tc>
        <w:tc>
          <w:tcPr>
            <w:tcW w:w="236" w:type="dxa"/>
            <w:vAlign w:val="bottom"/>
          </w:tcPr>
          <w:p w14:paraId="48685D4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CE296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1652D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0975E65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11,424,423</w:t>
            </w:r>
          </w:p>
        </w:tc>
      </w:tr>
      <w:tr w:rsidR="00206E58" w:rsidRPr="006F27CE" w14:paraId="7E041C21" w14:textId="77777777" w:rsidTr="003A2C58">
        <w:tc>
          <w:tcPr>
            <w:tcW w:w="3150" w:type="dxa"/>
          </w:tcPr>
          <w:p w14:paraId="3855613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7E5829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09020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A0687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D387F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143BE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4A6AE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F3E7E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537E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2F0F6E3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6F27CE" w14:paraId="5AD6137F" w14:textId="77777777" w:rsidTr="003A2C58">
        <w:tc>
          <w:tcPr>
            <w:tcW w:w="3150" w:type="dxa"/>
          </w:tcPr>
          <w:p w14:paraId="7EB80A4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="Angsana New"/>
                <w:sz w:val="30"/>
                <w:szCs w:val="30"/>
              </w:rPr>
              <w:t xml:space="preserve">         </w:t>
            </w:r>
            <w:r w:rsidRPr="006F27CE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6E71F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108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(299,077)</w:t>
            </w:r>
          </w:p>
        </w:tc>
        <w:tc>
          <w:tcPr>
            <w:tcW w:w="236" w:type="dxa"/>
            <w:vAlign w:val="bottom"/>
          </w:tcPr>
          <w:p w14:paraId="2916476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BD0E7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E07D8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3BF0B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8E8C6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DF34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5C030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55EC070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2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(330,484)</w:t>
            </w:r>
          </w:p>
        </w:tc>
      </w:tr>
      <w:tr w:rsidR="00206E58" w:rsidRPr="006F27CE" w14:paraId="5A05EDC2" w14:textId="77777777" w:rsidTr="003A2C58">
        <w:tc>
          <w:tcPr>
            <w:tcW w:w="3150" w:type="dxa"/>
          </w:tcPr>
          <w:p w14:paraId="61B6D05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62A3D2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11,574,312</w:t>
            </w:r>
          </w:p>
        </w:tc>
        <w:tc>
          <w:tcPr>
            <w:tcW w:w="236" w:type="dxa"/>
          </w:tcPr>
          <w:p w14:paraId="0C33747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2C5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3D6AF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D394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B57C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4026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C11F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E1AED1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11,093,939</w:t>
            </w:r>
          </w:p>
        </w:tc>
      </w:tr>
    </w:tbl>
    <w:p w14:paraId="7C5D7201" w14:textId="77777777" w:rsidR="00206E58" w:rsidRPr="006F27CE" w:rsidRDefault="00206E58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14:paraId="72D9A8C4" w14:textId="33CAAFDB" w:rsidR="00DF13D2" w:rsidRPr="006F27CE" w:rsidRDefault="002B7574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27C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6F27CE">
        <w:rPr>
          <w:rFonts w:ascii="Angsana New" w:hAnsi="Angsana New" w:cs="Angsana New"/>
          <w:spacing w:val="6"/>
          <w:sz w:val="30"/>
          <w:szCs w:val="30"/>
        </w:rPr>
        <w:t>31</w:t>
      </w:r>
      <w:r w:rsidRPr="006F27C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BE61AF" w:rsidRPr="006F27CE">
        <w:rPr>
          <w:rFonts w:ascii="Angsana New" w:hAnsi="Angsana New" w:cs="Angsana New"/>
          <w:spacing w:val="6"/>
          <w:sz w:val="30"/>
          <w:szCs w:val="30"/>
          <w:cs/>
        </w:rPr>
        <w:t>ธันวาคม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C418B0" w:rsidRPr="006F27CE">
        <w:rPr>
          <w:rFonts w:ascii="Angsana New" w:hAnsi="Angsana New" w:cs="Angsana New"/>
          <w:spacing w:val="6"/>
          <w:sz w:val="30"/>
          <w:szCs w:val="30"/>
        </w:rPr>
        <w:t>256</w:t>
      </w:r>
      <w:r w:rsidR="00206E58" w:rsidRPr="006F27CE">
        <w:rPr>
          <w:rFonts w:ascii="Angsana New" w:hAnsi="Angsana New" w:cs="Angsana New"/>
          <w:spacing w:val="6"/>
          <w:sz w:val="30"/>
          <w:szCs w:val="30"/>
        </w:rPr>
        <w:t>8</w:t>
      </w:r>
      <w:r w:rsidR="00D24C61" w:rsidRPr="006F27C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>เงินให</w:t>
      </w:r>
      <w:r w:rsidR="001D6F45" w:rsidRPr="006F27CE">
        <w:rPr>
          <w:rFonts w:ascii="Angsana New" w:hAnsi="Angsana New" w:cs="Angsana New"/>
          <w:spacing w:val="6"/>
          <w:sz w:val="30"/>
          <w:szCs w:val="30"/>
          <w:cs/>
        </w:rPr>
        <w:t>้กู้ยืมระยะสั้นแก่บริษัทย่อย</w:t>
      </w:r>
      <w:r w:rsidR="00121ADB" w:rsidRPr="006F27C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121ADB" w:rsidRPr="006F27CE">
        <w:rPr>
          <w:rFonts w:ascii="Angsana New" w:hAnsi="Angsana New" w:cs="Angsana New" w:hint="cs"/>
          <w:spacing w:val="6"/>
          <w:sz w:val="30"/>
          <w:szCs w:val="30"/>
          <w:cs/>
        </w:rPr>
        <w:t>การร่วมค้า</w:t>
      </w:r>
      <w:r w:rsidR="0015348E" w:rsidRPr="006F27CE">
        <w:rPr>
          <w:rFonts w:ascii="Angsana New" w:hAnsi="Angsana New" w:cs="Angsana New" w:hint="cs"/>
          <w:spacing w:val="6"/>
          <w:sz w:val="30"/>
          <w:szCs w:val="30"/>
          <w:cs/>
        </w:rPr>
        <w:t>และ</w:t>
      </w:r>
      <w:r w:rsidR="00A83074" w:rsidRPr="006F27CE">
        <w:rPr>
          <w:rFonts w:ascii="Angsana New" w:hAnsi="Angsana New" w:cs="Angsana New" w:hint="cs"/>
          <w:spacing w:val="6"/>
          <w:sz w:val="30"/>
          <w:szCs w:val="30"/>
          <w:cs/>
        </w:rPr>
        <w:t>บริษัทร่ว</w:t>
      </w:r>
      <w:r w:rsidR="00121ADB" w:rsidRPr="006F27CE">
        <w:rPr>
          <w:rFonts w:ascii="Angsana New" w:hAnsi="Angsana New" w:cs="Angsana New" w:hint="cs"/>
          <w:spacing w:val="6"/>
          <w:sz w:val="30"/>
          <w:szCs w:val="30"/>
          <w:cs/>
        </w:rPr>
        <w:t>ม</w:t>
      </w:r>
      <w:r w:rsidR="001D6F45" w:rsidRPr="006F27CE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>เป็น</w:t>
      </w:r>
      <w:r w:rsidR="001D6F45" w:rsidRPr="006F27CE">
        <w:rPr>
          <w:rFonts w:ascii="Angsana New" w:hAnsi="Angsana New" w:cs="Angsana New"/>
          <w:spacing w:val="6"/>
          <w:sz w:val="30"/>
          <w:szCs w:val="30"/>
          <w:cs/>
        </w:rPr>
        <w:t>เงินให้กู้ยืมประเภทไม่มี</w:t>
      </w:r>
      <w:r w:rsidR="001D6F45" w:rsidRPr="006F27CE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="001D6F45" w:rsidRPr="006F27CE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 โดยมี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</w:t>
      </w:r>
      <w:r w:rsidR="00782542" w:rsidRPr="006F27CE">
        <w:rPr>
          <w:rFonts w:ascii="Angsana New" w:hAnsi="Angsana New" w:cs="Angsana New"/>
          <w:spacing w:val="8"/>
          <w:sz w:val="30"/>
          <w:szCs w:val="30"/>
          <w:cs/>
        </w:rPr>
        <w:t>ระหว่าง</w:t>
      </w:r>
      <w:r w:rsidR="00FD1DE1" w:rsidRPr="006F27CE">
        <w:rPr>
          <w:rFonts w:ascii="Angsana New" w:hAnsi="Angsana New" w:cs="Angsana New"/>
          <w:spacing w:val="8"/>
          <w:sz w:val="30"/>
          <w:szCs w:val="30"/>
          <w:cs/>
        </w:rPr>
        <w:t>ร้อยล</w:t>
      </w:r>
      <w:r w:rsidR="00EC081E" w:rsidRPr="006F27CE">
        <w:rPr>
          <w:rFonts w:ascii="Angsana New" w:hAnsi="Angsana New" w:cs="Angsana New" w:hint="cs"/>
          <w:spacing w:val="8"/>
          <w:sz w:val="30"/>
          <w:szCs w:val="30"/>
          <w:cs/>
        </w:rPr>
        <w:t>ะ</w:t>
      </w:r>
      <w:r w:rsidR="00AB5684" w:rsidRPr="006F27CE">
        <w:rPr>
          <w:rFonts w:ascii="Angsana New" w:hAnsi="Angsana New" w:cs="Angsana New"/>
          <w:spacing w:val="8"/>
          <w:sz w:val="30"/>
          <w:szCs w:val="30"/>
        </w:rPr>
        <w:t xml:space="preserve"> 4.</w:t>
      </w:r>
      <w:r w:rsidR="00BC0054">
        <w:rPr>
          <w:rFonts w:ascii="Angsana New" w:hAnsi="Angsana New" w:cs="Angsana New"/>
          <w:spacing w:val="8"/>
          <w:sz w:val="30"/>
          <w:szCs w:val="30"/>
        </w:rPr>
        <w:t>49</w:t>
      </w:r>
      <w:r w:rsidR="00064F27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782542" w:rsidRPr="006F27CE">
        <w:rPr>
          <w:rFonts w:ascii="Angsana New" w:hAnsi="Angsana New" w:cs="Angsana New"/>
          <w:spacing w:val="8"/>
          <w:sz w:val="30"/>
          <w:szCs w:val="30"/>
          <w:cs/>
        </w:rPr>
        <w:t>ถึง</w:t>
      </w:r>
      <w:r w:rsidR="001D6F45" w:rsidRPr="006F27CE">
        <w:rPr>
          <w:rFonts w:ascii="Angsana New" w:hAnsi="Angsana New" w:cs="Angsana New"/>
          <w:spacing w:val="8"/>
          <w:sz w:val="30"/>
          <w:szCs w:val="30"/>
          <w:cs/>
        </w:rPr>
        <w:t>ร้อยละ</w:t>
      </w:r>
      <w:r w:rsidR="00414278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FC0119" w:rsidRPr="006F27CE">
        <w:rPr>
          <w:rFonts w:ascii="Angsana New" w:hAnsi="Angsana New" w:cs="Angsana New"/>
          <w:spacing w:val="8"/>
          <w:sz w:val="30"/>
          <w:szCs w:val="30"/>
        </w:rPr>
        <w:t>7.00</w:t>
      </w:r>
      <w:r w:rsidR="00BE3E46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1D6F45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6F27CE">
        <w:rPr>
          <w:rFonts w:ascii="Angsana New" w:hAnsi="Angsana New" w:cs="Angsana New"/>
          <w:i/>
          <w:iCs/>
          <w:sz w:val="30"/>
          <w:szCs w:val="30"/>
        </w:rPr>
        <w:t>256</w:t>
      </w:r>
      <w:r w:rsidR="00206E58" w:rsidRPr="006F27CE">
        <w:rPr>
          <w:rFonts w:ascii="Angsana New" w:hAnsi="Angsana New" w:cs="Angsana New"/>
          <w:i/>
          <w:iCs/>
          <w:sz w:val="30"/>
          <w:szCs w:val="30"/>
        </w:rPr>
        <w:t>7</w:t>
      </w:r>
      <w:r w:rsidR="006310B8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6310B8" w:rsidRPr="006F27CE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ระหว่างร้อยละ</w:t>
      </w:r>
      <w:r w:rsidR="006310B8" w:rsidRPr="006F27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85A3B" w:rsidRPr="006F27CE">
        <w:rPr>
          <w:rFonts w:ascii="Angsana New" w:hAnsi="Angsana New" w:cs="Angsana New"/>
          <w:i/>
          <w:iCs/>
          <w:sz w:val="30"/>
          <w:szCs w:val="30"/>
        </w:rPr>
        <w:t>4.</w:t>
      </w:r>
      <w:r w:rsidR="00931BDB" w:rsidRPr="006F27CE">
        <w:rPr>
          <w:rFonts w:ascii="Angsana New" w:hAnsi="Angsana New" w:cs="Angsana New"/>
          <w:i/>
          <w:iCs/>
          <w:sz w:val="30"/>
          <w:szCs w:val="30"/>
        </w:rPr>
        <w:t>8</w:t>
      </w:r>
      <w:r w:rsidR="00206E58" w:rsidRPr="006F27CE">
        <w:rPr>
          <w:rFonts w:ascii="Angsana New" w:hAnsi="Angsana New" w:cs="Angsana New"/>
          <w:i/>
          <w:iCs/>
          <w:sz w:val="30"/>
          <w:szCs w:val="30"/>
        </w:rPr>
        <w:t>4</w:t>
      </w:r>
      <w:r w:rsidR="00785A3B"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6F27CE">
        <w:rPr>
          <w:rFonts w:ascii="Angsana New" w:hAnsi="Angsana New" w:cs="Angsana New"/>
          <w:i/>
          <w:iCs/>
          <w:sz w:val="30"/>
          <w:szCs w:val="30"/>
          <w:cs/>
        </w:rPr>
        <w:t xml:space="preserve">ถึงร้อยละ </w:t>
      </w:r>
      <w:r w:rsidR="00931BDB" w:rsidRPr="006F27CE">
        <w:rPr>
          <w:rFonts w:ascii="Angsana New" w:hAnsi="Angsana New" w:cs="Angsana New"/>
          <w:i/>
          <w:iCs/>
          <w:sz w:val="30"/>
          <w:szCs w:val="30"/>
        </w:rPr>
        <w:t>7.00</w:t>
      </w:r>
      <w:r w:rsidR="006310B8"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10B8" w:rsidRPr="006F27CE">
        <w:rPr>
          <w:rFonts w:ascii="Angsana New" w:hAnsi="Angsana New" w:cs="Angsana New"/>
          <w:i/>
          <w:iCs/>
          <w:sz w:val="30"/>
          <w:szCs w:val="30"/>
          <w:cs/>
        </w:rPr>
        <w:t>ต่อปี</w:t>
      </w:r>
      <w:r w:rsidR="006310B8" w:rsidRPr="006F27CE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7264F39" w14:textId="77777777" w:rsidR="00844E73" w:rsidRPr="006F27CE" w:rsidRDefault="00844E7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70"/>
        <w:gridCol w:w="990"/>
        <w:gridCol w:w="270"/>
        <w:gridCol w:w="990"/>
      </w:tblGrid>
      <w:tr w:rsidR="00414278" w:rsidRPr="006F27CE" w14:paraId="543EF6D7" w14:textId="77777777" w:rsidTr="003B40FA">
        <w:trPr>
          <w:tblHeader/>
        </w:trPr>
        <w:tc>
          <w:tcPr>
            <w:tcW w:w="4167" w:type="dxa"/>
            <w:vAlign w:val="bottom"/>
          </w:tcPr>
          <w:p w14:paraId="75596C37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299758B" w14:textId="2D37B243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14278" w:rsidRPr="006F27CE" w14:paraId="7DC843E6" w14:textId="77777777" w:rsidTr="003B40FA">
        <w:trPr>
          <w:tblHeader/>
        </w:trPr>
        <w:tc>
          <w:tcPr>
            <w:tcW w:w="4167" w:type="dxa"/>
            <w:vAlign w:val="bottom"/>
          </w:tcPr>
          <w:p w14:paraId="0E90696E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55296AD7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F497B1" w14:textId="0F70371E" w:rsidR="0041427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4278"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326C361F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650E69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BE6D977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185DD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0E9751B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3E7688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25624A2" w14:textId="11015CCD" w:rsidR="0041427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14278"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4278"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4278" w:rsidRPr="006F27CE" w14:paraId="0BAA0418" w14:textId="77777777" w:rsidTr="00EE56D3">
        <w:trPr>
          <w:trHeight w:hRule="exact" w:val="414"/>
          <w:tblHeader/>
        </w:trPr>
        <w:tc>
          <w:tcPr>
            <w:tcW w:w="4167" w:type="dxa"/>
          </w:tcPr>
          <w:p w14:paraId="06E1C1B9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DD190BA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4278" w:rsidRPr="006F27CE" w14:paraId="2B3A3442" w14:textId="77777777" w:rsidTr="003B40FA">
        <w:trPr>
          <w:trHeight w:hRule="exact" w:val="414"/>
          <w:tblHeader/>
        </w:trPr>
        <w:tc>
          <w:tcPr>
            <w:tcW w:w="4167" w:type="dxa"/>
          </w:tcPr>
          <w:p w14:paraId="146BBC00" w14:textId="1AB9E9EF" w:rsidR="0041427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06E58"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860" w:type="dxa"/>
            <w:gridSpan w:val="7"/>
          </w:tcPr>
          <w:p w14:paraId="04181715" w14:textId="77777777" w:rsidR="00414278" w:rsidRPr="006F27CE" w:rsidRDefault="0041427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6F27CE" w14:paraId="62916D3F" w14:textId="77777777" w:rsidTr="00745995">
        <w:tc>
          <w:tcPr>
            <w:tcW w:w="4167" w:type="dxa"/>
            <w:vAlign w:val="bottom"/>
          </w:tcPr>
          <w:p w14:paraId="72F38138" w14:textId="783DE211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B138DC" w14:textId="56940560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63DEF89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44459" w14:textId="07040E43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F0CB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C757B1" w14:textId="57154CD8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22,500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7BF64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A38E29" w14:textId="790C3BF3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33,750</w:t>
            </w:r>
          </w:p>
        </w:tc>
      </w:tr>
      <w:tr w:rsidR="00206E58" w:rsidRPr="006F27CE" w14:paraId="33D136E8" w14:textId="77777777" w:rsidTr="00745995">
        <w:tc>
          <w:tcPr>
            <w:tcW w:w="4167" w:type="dxa"/>
          </w:tcPr>
          <w:p w14:paraId="0018E62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1241A" w14:textId="7E229D0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  <w:tc>
          <w:tcPr>
            <w:tcW w:w="270" w:type="dxa"/>
            <w:vAlign w:val="bottom"/>
          </w:tcPr>
          <w:p w14:paraId="1C12E86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B125C" w14:textId="41A3D491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AC23D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054F" w14:textId="0E133E66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22,500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9C36F4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FFC5C" w14:textId="3EED0620" w:rsidR="00206E58" w:rsidRPr="006F27CE" w:rsidRDefault="009E791A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33,750</w:t>
            </w:r>
          </w:p>
        </w:tc>
      </w:tr>
      <w:tr w:rsidR="00206E58" w:rsidRPr="006F27CE" w14:paraId="6186C83E" w14:textId="77777777" w:rsidTr="00745995">
        <w:tc>
          <w:tcPr>
            <w:tcW w:w="4167" w:type="dxa"/>
          </w:tcPr>
          <w:p w14:paraId="5E02A40F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5CA905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CCE8ED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10AA3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5E927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0269A15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1D4D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7F4BA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6F27CE" w14:paraId="1D52DBF7" w14:textId="77777777" w:rsidTr="00D40FA8">
        <w:tc>
          <w:tcPr>
            <w:tcW w:w="4167" w:type="dxa"/>
          </w:tcPr>
          <w:p w14:paraId="23668094" w14:textId="45DCA32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860" w:type="dxa"/>
            <w:gridSpan w:val="7"/>
          </w:tcPr>
          <w:p w14:paraId="3DF28E88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6F27CE" w14:paraId="5A04A282" w14:textId="77777777" w:rsidTr="00745995">
        <w:tc>
          <w:tcPr>
            <w:tcW w:w="4167" w:type="dxa"/>
            <w:vAlign w:val="bottom"/>
          </w:tcPr>
          <w:p w14:paraId="4765990C" w14:textId="220B46E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D3189" w14:textId="6E67FD2D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525215E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E5306" w14:textId="146FC652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63D17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66A1BD" w14:textId="779A53FB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(22,500)</w:t>
            </w:r>
          </w:p>
        </w:tc>
        <w:tc>
          <w:tcPr>
            <w:tcW w:w="270" w:type="dxa"/>
            <w:vAlign w:val="bottom"/>
          </w:tcPr>
          <w:p w14:paraId="1C57804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E16C4D" w14:textId="401FEB19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56,250</w:t>
            </w:r>
          </w:p>
        </w:tc>
      </w:tr>
      <w:tr w:rsidR="00206E58" w:rsidRPr="006F27CE" w14:paraId="32F23FE5" w14:textId="77777777" w:rsidTr="00745995">
        <w:tc>
          <w:tcPr>
            <w:tcW w:w="4167" w:type="dxa"/>
          </w:tcPr>
          <w:p w14:paraId="1F6074BD" w14:textId="377D2B6E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B2890" w14:textId="27B74EFE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78,750</w:t>
            </w:r>
          </w:p>
        </w:tc>
        <w:tc>
          <w:tcPr>
            <w:tcW w:w="270" w:type="dxa"/>
            <w:vAlign w:val="bottom"/>
          </w:tcPr>
          <w:p w14:paraId="73FFF51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6AC9A7" w14:textId="3C4ADE32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C6D20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741F87" w14:textId="362C32A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(22,500)</w:t>
            </w:r>
          </w:p>
        </w:tc>
        <w:tc>
          <w:tcPr>
            <w:tcW w:w="270" w:type="dxa"/>
            <w:vAlign w:val="bottom"/>
          </w:tcPr>
          <w:p w14:paraId="73EA2E5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A01D26B" w14:textId="11D38B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56,250</w:t>
            </w:r>
          </w:p>
        </w:tc>
      </w:tr>
    </w:tbl>
    <w:p w14:paraId="25A5C518" w14:textId="77777777" w:rsidR="00717A58" w:rsidRPr="006F27CE" w:rsidRDefault="00717A58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41EC6DB4" w14:textId="011366CF" w:rsidR="00717A58" w:rsidRPr="006F27CE" w:rsidRDefault="00717A58" w:rsidP="0082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F27C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6F27CE">
        <w:rPr>
          <w:rFonts w:ascii="Angsana New" w:hAnsi="Angsana New" w:cs="Angsana New"/>
          <w:sz w:val="30"/>
          <w:szCs w:val="30"/>
        </w:rPr>
        <w:t>31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6F27CE">
        <w:rPr>
          <w:rFonts w:ascii="Angsana New" w:hAnsi="Angsana New" w:cs="Angsana New"/>
          <w:sz w:val="30"/>
          <w:szCs w:val="30"/>
        </w:rPr>
        <w:t>256</w:t>
      </w:r>
      <w:r w:rsidR="00C44E60" w:rsidRPr="006F27CE">
        <w:rPr>
          <w:rFonts w:ascii="Angsana New" w:hAnsi="Angsana New" w:cs="Angsana New"/>
          <w:sz w:val="30"/>
          <w:szCs w:val="30"/>
        </w:rPr>
        <w:t>8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เงินให้กู้ยืมระยะ</w:t>
      </w:r>
      <w:r w:rsidRPr="006F27CE">
        <w:rPr>
          <w:rFonts w:ascii="Angsana New" w:hAnsi="Angsana New" w:cs="Angsana New" w:hint="cs"/>
          <w:sz w:val="30"/>
          <w:szCs w:val="30"/>
          <w:cs/>
        </w:rPr>
        <w:t>ยาว</w:t>
      </w:r>
      <w:r w:rsidRPr="006F27CE">
        <w:rPr>
          <w:rFonts w:ascii="Angsana New" w:hAnsi="Angsana New" w:cs="Angsana New"/>
          <w:sz w:val="30"/>
          <w:szCs w:val="30"/>
          <w:cs/>
        </w:rPr>
        <w:t>แก่</w:t>
      </w:r>
      <w:r w:rsidRPr="006F27CE">
        <w:rPr>
          <w:rFonts w:ascii="Angsana New" w:hAnsi="Angsana New" w:cs="Angsana New" w:hint="cs"/>
          <w:sz w:val="30"/>
          <w:szCs w:val="30"/>
          <w:cs/>
        </w:rPr>
        <w:t>การร่วมค้าแห่งหนึ่ง (บริษัท ไทยฟู้ดส์ นิวเคลียส จีเนติกส์ จำกัด)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เป็นเงินให้กู้ยืมประเภท</w:t>
      </w:r>
      <w:r w:rsidRPr="006F27CE">
        <w:rPr>
          <w:rFonts w:ascii="Angsana New" w:hAnsi="Angsana New" w:cs="Angsana New" w:hint="cs"/>
          <w:sz w:val="30"/>
          <w:szCs w:val="30"/>
          <w:cs/>
        </w:rPr>
        <w:t>ไม่</w:t>
      </w:r>
      <w:r w:rsidRPr="006F27CE">
        <w:rPr>
          <w:rFonts w:ascii="Angsana New" w:hAnsi="Angsana New" w:cs="Angsana New"/>
          <w:sz w:val="30"/>
          <w:szCs w:val="30"/>
          <w:cs/>
        </w:rPr>
        <w:t>มีหลักประกัน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สำหรับเงินต้นจำนวน </w:t>
      </w:r>
      <w:r w:rsidR="00F91995" w:rsidRPr="006F27CE">
        <w:rPr>
          <w:rFonts w:ascii="Angsana New" w:hAnsi="Angsana New" w:cs="Angsana New"/>
          <w:sz w:val="30"/>
          <w:szCs w:val="30"/>
        </w:rPr>
        <w:t>90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เงินต้นของเงินให้กู้ยืมนี้มีกำหนด</w:t>
      </w:r>
      <w:r w:rsidR="00E77773" w:rsidRPr="006F27CE">
        <w:rPr>
          <w:rFonts w:ascii="Angsana New" w:hAnsi="Angsana New" w:cs="Angsana New"/>
          <w:sz w:val="30"/>
          <w:szCs w:val="30"/>
        </w:rPr>
        <w:br/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รับชำระคืนทุกๆ ไตรมาส จนถึงเดือนมิถุนายน </w:t>
      </w:r>
      <w:r w:rsidR="00C418B0" w:rsidRPr="006F27CE">
        <w:rPr>
          <w:rFonts w:ascii="Angsana New" w:hAnsi="Angsana New" w:cs="Angsana New"/>
          <w:sz w:val="30"/>
          <w:szCs w:val="30"/>
        </w:rPr>
        <w:t>2570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เงินให้กู้ยืมดังกล่าว</w:t>
      </w:r>
      <w:r w:rsidRPr="006F27CE">
        <w:rPr>
          <w:rFonts w:ascii="Angsana New" w:hAnsi="Angsana New" w:cs="Angsana New"/>
          <w:sz w:val="30"/>
          <w:szCs w:val="30"/>
          <w:cs/>
        </w:rPr>
        <w:t>มีอัตราดอกเบี้</w:t>
      </w:r>
      <w:r w:rsidRPr="006F27CE">
        <w:rPr>
          <w:rFonts w:ascii="Angsana New" w:hAnsi="Angsana New" w:cs="Angsana New" w:hint="cs"/>
          <w:sz w:val="30"/>
          <w:szCs w:val="30"/>
          <w:cs/>
        </w:rPr>
        <w:t>ย</w:t>
      </w:r>
      <w:r w:rsidRPr="006F27CE">
        <w:rPr>
          <w:rFonts w:ascii="Angsana New" w:hAnsi="Angsana New" w:cs="Angsana New"/>
          <w:sz w:val="30"/>
          <w:szCs w:val="30"/>
          <w:cs/>
        </w:rPr>
        <w:t>ร้อยล</w:t>
      </w:r>
      <w:r w:rsidRPr="006F27CE">
        <w:rPr>
          <w:rFonts w:ascii="Angsana New" w:hAnsi="Angsana New" w:cs="Angsana New" w:hint="cs"/>
          <w:sz w:val="30"/>
          <w:szCs w:val="30"/>
          <w:cs/>
        </w:rPr>
        <w:t>ะ</w:t>
      </w:r>
      <w:r w:rsidR="00D72622" w:rsidRPr="006F27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E46" w:rsidRPr="006F27CE">
        <w:rPr>
          <w:rFonts w:ascii="Angsana New" w:hAnsi="Angsana New" w:cs="Angsana New"/>
          <w:sz w:val="30"/>
          <w:szCs w:val="30"/>
        </w:rPr>
        <w:t>6.50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820B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2622" w:rsidRPr="006F27CE">
        <w:rPr>
          <w:rFonts w:ascii="Angsana New" w:hAnsi="Angsana New" w:cs="Angsana New" w:hint="cs"/>
          <w:i/>
          <w:iCs/>
          <w:sz w:val="30"/>
          <w:szCs w:val="30"/>
          <w:cs/>
        </w:rPr>
        <w:t>(256</w:t>
      </w:r>
      <w:r w:rsidR="0067338D" w:rsidRPr="006F27CE">
        <w:rPr>
          <w:rFonts w:ascii="Angsana New" w:hAnsi="Angsana New" w:cs="Angsana New"/>
          <w:i/>
          <w:iCs/>
          <w:sz w:val="30"/>
          <w:szCs w:val="30"/>
        </w:rPr>
        <w:t>7</w:t>
      </w:r>
      <w:r w:rsidR="00D72622" w:rsidRPr="006F27CE">
        <w:rPr>
          <w:rFonts w:ascii="Angsana New" w:hAnsi="Angsana New" w:cs="Angsana New"/>
          <w:i/>
          <w:iCs/>
          <w:sz w:val="30"/>
          <w:szCs w:val="30"/>
        </w:rPr>
        <w:t>:</w:t>
      </w:r>
      <w:r w:rsidR="002858CC"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77773" w:rsidRPr="006F27CE">
        <w:rPr>
          <w:rFonts w:ascii="Angsana New" w:hAnsi="Angsana New" w:cs="Angsana New"/>
          <w:i/>
          <w:iCs/>
          <w:sz w:val="30"/>
          <w:szCs w:val="30"/>
        </w:rPr>
        <w:br/>
      </w:r>
      <w:r w:rsidR="00D72622" w:rsidRPr="006F27C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D72622" w:rsidRPr="006F27CE">
        <w:rPr>
          <w:rFonts w:ascii="Angsana New" w:hAnsi="Angsana New" w:cs="Angsana New"/>
          <w:i/>
          <w:iCs/>
          <w:sz w:val="30"/>
          <w:szCs w:val="30"/>
        </w:rPr>
        <w:t>6.5</w:t>
      </w:r>
      <w:r w:rsidR="00E36902" w:rsidRPr="006F27CE">
        <w:rPr>
          <w:rFonts w:ascii="Angsana New" w:hAnsi="Angsana New" w:cs="Angsana New"/>
          <w:i/>
          <w:iCs/>
          <w:sz w:val="30"/>
          <w:szCs w:val="30"/>
        </w:rPr>
        <w:t>0</w:t>
      </w:r>
      <w:r w:rsidR="00D72622"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D72622" w:rsidRPr="006F27CE">
        <w:rPr>
          <w:rFonts w:ascii="Angsana New" w:hAnsi="Angsana New" w:cs="Angsana New" w:hint="cs"/>
          <w:i/>
          <w:iCs/>
          <w:sz w:val="30"/>
          <w:szCs w:val="30"/>
          <w:cs/>
        </w:rPr>
        <w:t>ต่อปี)</w:t>
      </w:r>
    </w:p>
    <w:tbl>
      <w:tblPr>
        <w:tblW w:w="93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67"/>
        <w:gridCol w:w="1080"/>
        <w:gridCol w:w="270"/>
        <w:gridCol w:w="990"/>
        <w:gridCol w:w="243"/>
        <w:gridCol w:w="1170"/>
        <w:gridCol w:w="270"/>
        <w:gridCol w:w="1145"/>
      </w:tblGrid>
      <w:tr w:rsidR="006310B8" w:rsidRPr="006F27CE" w14:paraId="517AF58B" w14:textId="77777777" w:rsidTr="00064804">
        <w:trPr>
          <w:tblHeader/>
        </w:trPr>
        <w:tc>
          <w:tcPr>
            <w:tcW w:w="4167" w:type="dxa"/>
            <w:vAlign w:val="bottom"/>
          </w:tcPr>
          <w:p w14:paraId="15BB0B8C" w14:textId="7C6254FF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43B6A8EA" w14:textId="7C87AB2E" w:rsidR="006310B8" w:rsidRPr="006F27CE" w:rsidRDefault="004022B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823" w:rsidRPr="006F27CE" w14:paraId="32CC1D23" w14:textId="77777777" w:rsidTr="00206E58">
        <w:trPr>
          <w:tblHeader/>
        </w:trPr>
        <w:tc>
          <w:tcPr>
            <w:tcW w:w="4167" w:type="dxa"/>
            <w:vAlign w:val="bottom"/>
          </w:tcPr>
          <w:p w14:paraId="752ABBD8" w14:textId="49468646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vAlign w:val="bottom"/>
          </w:tcPr>
          <w:p w14:paraId="03755252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6E3C936" w14:textId="54C994DA" w:rsidR="006310B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10B8"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2BAB0A04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ABF66C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  <w:vAlign w:val="bottom"/>
          </w:tcPr>
          <w:p w14:paraId="6F196533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4C38CF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32C2A99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06B21C5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FB7BE1" w14:textId="047C49D7" w:rsidR="006310B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36BAD"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6BAD"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310B8" w:rsidRPr="006F27CE" w14:paraId="7899EE94" w14:textId="77777777" w:rsidTr="00064804">
        <w:trPr>
          <w:trHeight w:hRule="exact" w:val="414"/>
          <w:tblHeader/>
        </w:trPr>
        <w:tc>
          <w:tcPr>
            <w:tcW w:w="4167" w:type="dxa"/>
          </w:tcPr>
          <w:p w14:paraId="5B869C9B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8" w:type="dxa"/>
            <w:gridSpan w:val="7"/>
          </w:tcPr>
          <w:p w14:paraId="5632DECB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10B8" w:rsidRPr="006F27CE" w14:paraId="29D04D62" w14:textId="77777777" w:rsidTr="00064804">
        <w:trPr>
          <w:trHeight w:hRule="exact" w:val="414"/>
        </w:trPr>
        <w:tc>
          <w:tcPr>
            <w:tcW w:w="4167" w:type="dxa"/>
          </w:tcPr>
          <w:p w14:paraId="4462A5FE" w14:textId="1DB1C0BE" w:rsidR="006310B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06E58"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68" w:type="dxa"/>
            <w:gridSpan w:val="7"/>
          </w:tcPr>
          <w:p w14:paraId="1786CF6D" w14:textId="77777777" w:rsidR="006310B8" w:rsidRPr="006F27CE" w:rsidRDefault="006310B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6F27CE" w14:paraId="75DD73C5" w14:textId="77777777" w:rsidTr="00206E58">
        <w:tc>
          <w:tcPr>
            <w:tcW w:w="4167" w:type="dxa"/>
            <w:vAlign w:val="bottom"/>
          </w:tcPr>
          <w:p w14:paraId="373578B3" w14:textId="56DB3728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644B8A" w14:textId="124C454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  <w:vAlign w:val="bottom"/>
          </w:tcPr>
          <w:p w14:paraId="37B29ED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35572" w14:textId="363973D4" w:rsidR="00206E58" w:rsidRPr="006F27CE" w:rsidRDefault="009A0187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B71E5F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90B9C7" w14:textId="1D31F51D" w:rsidR="00206E58" w:rsidRPr="006F27CE" w:rsidRDefault="00A806EF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2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340133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81EEFAD" w14:textId="1272C3B3" w:rsidR="00206E58" w:rsidRPr="006F27CE" w:rsidRDefault="00A806EF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206E58" w:rsidRPr="006F27CE" w14:paraId="7CB0B70D" w14:textId="77777777" w:rsidTr="00206E58">
        <w:tc>
          <w:tcPr>
            <w:tcW w:w="4167" w:type="dxa"/>
          </w:tcPr>
          <w:p w14:paraId="4BAF480C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BDB63" w14:textId="0C69A921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  <w:tc>
          <w:tcPr>
            <w:tcW w:w="270" w:type="dxa"/>
            <w:vAlign w:val="bottom"/>
          </w:tcPr>
          <w:p w14:paraId="2ACC3570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AE6AC" w14:textId="5E9A46FF" w:rsidR="00206E58" w:rsidRPr="006F27CE" w:rsidRDefault="009A0187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3E03E4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C23C48" w14:textId="1473D77C" w:rsidR="00206E58" w:rsidRPr="006F27CE" w:rsidRDefault="00A806EF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8F4DC2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6B66A" w14:textId="6103F4C1" w:rsidR="00206E58" w:rsidRPr="006F27CE" w:rsidRDefault="00A806EF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  <w:tr w:rsidR="00206E58" w:rsidRPr="006F27CE" w14:paraId="20948F91" w14:textId="77777777" w:rsidTr="00206E58">
        <w:tc>
          <w:tcPr>
            <w:tcW w:w="4167" w:type="dxa"/>
          </w:tcPr>
          <w:p w14:paraId="43388B5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6B457991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930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66E59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CF4415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CA8B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127B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183E1411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6E58" w:rsidRPr="006F27CE" w14:paraId="66B42793" w14:textId="77777777" w:rsidTr="00064804">
        <w:trPr>
          <w:trHeight w:hRule="exact" w:val="414"/>
        </w:trPr>
        <w:tc>
          <w:tcPr>
            <w:tcW w:w="4167" w:type="dxa"/>
          </w:tcPr>
          <w:p w14:paraId="2A96B351" w14:textId="081083E2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168" w:type="dxa"/>
            <w:gridSpan w:val="7"/>
            <w:vAlign w:val="bottom"/>
          </w:tcPr>
          <w:p w14:paraId="7269FA4C" w14:textId="1BB535AA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6F27CE" w14:paraId="4B3B3EB5" w14:textId="77777777" w:rsidTr="00206E58">
        <w:tc>
          <w:tcPr>
            <w:tcW w:w="4167" w:type="dxa"/>
            <w:vAlign w:val="bottom"/>
          </w:tcPr>
          <w:p w14:paraId="285F16E2" w14:textId="282308D6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FDA5D4" w14:textId="790BE9E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37CFAC07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7659B" w14:textId="387E960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7D1B5B6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4EF1E" w14:textId="3873C087" w:rsidR="00206E58" w:rsidRPr="006F27CE" w:rsidRDefault="00206E58" w:rsidP="00FC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(2,000,000)</w:t>
            </w:r>
          </w:p>
        </w:tc>
        <w:tc>
          <w:tcPr>
            <w:tcW w:w="270" w:type="dxa"/>
            <w:vAlign w:val="bottom"/>
          </w:tcPr>
          <w:p w14:paraId="60C6303B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E353B93" w14:textId="62FB5FBE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206E58" w:rsidRPr="006F27CE" w14:paraId="5AC6F184" w14:textId="77777777" w:rsidTr="00206E58">
        <w:tc>
          <w:tcPr>
            <w:tcW w:w="4167" w:type="dxa"/>
          </w:tcPr>
          <w:p w14:paraId="3AE18A75" w14:textId="6316B216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98923" w14:textId="4BCE6F13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3,000,000</w:t>
            </w:r>
          </w:p>
        </w:tc>
        <w:tc>
          <w:tcPr>
            <w:tcW w:w="270" w:type="dxa"/>
            <w:vAlign w:val="bottom"/>
          </w:tcPr>
          <w:p w14:paraId="2C5EED5E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4E71F" w14:textId="016B260C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CE35E0A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B6DF1" w14:textId="2612B818" w:rsidR="00206E58" w:rsidRPr="006F27CE" w:rsidRDefault="00206E58" w:rsidP="00FC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9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(2,000,000)</w:t>
            </w:r>
          </w:p>
        </w:tc>
        <w:tc>
          <w:tcPr>
            <w:tcW w:w="270" w:type="dxa"/>
            <w:vAlign w:val="bottom"/>
          </w:tcPr>
          <w:p w14:paraId="4AD574E4" w14:textId="7777777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22D76" w14:textId="5B68F387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1,000,000</w:t>
            </w:r>
          </w:p>
        </w:tc>
      </w:tr>
    </w:tbl>
    <w:p w14:paraId="103A4454" w14:textId="77777777" w:rsidR="00853598" w:rsidRPr="006F27CE" w:rsidRDefault="00853598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6D8176E" w14:textId="272D49F4" w:rsidR="007D4328" w:rsidRPr="006F27CE" w:rsidRDefault="00094DD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</w:rPr>
      </w:pPr>
      <w:r w:rsidRPr="006F27CE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418B0" w:rsidRPr="006F27CE">
        <w:rPr>
          <w:rFonts w:ascii="Angsana New" w:hAnsi="Angsana New" w:cs="Angsana New"/>
          <w:spacing w:val="-4"/>
          <w:sz w:val="30"/>
          <w:szCs w:val="30"/>
        </w:rPr>
        <w:t>31</w:t>
      </w:r>
      <w:r w:rsidR="00136BAD" w:rsidRPr="006F27C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</w:t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6F27CE">
        <w:rPr>
          <w:rFonts w:ascii="Angsana New" w:hAnsi="Angsana New" w:cs="Angsana New"/>
          <w:spacing w:val="-4"/>
          <w:sz w:val="30"/>
          <w:szCs w:val="30"/>
        </w:rPr>
        <w:t>256</w:t>
      </w:r>
      <w:r w:rsidR="0067338D" w:rsidRPr="006F27CE">
        <w:rPr>
          <w:rFonts w:ascii="Angsana New" w:hAnsi="Angsana New" w:cs="Angsana New"/>
          <w:spacing w:val="-4"/>
          <w:sz w:val="30"/>
          <w:szCs w:val="30"/>
        </w:rPr>
        <w:t>8</w:t>
      </w:r>
      <w:r w:rsidRPr="006F27C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เงินให้กู้ยืมระยะ</w:t>
      </w:r>
      <w:r w:rsidRPr="006F27CE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>แก่บริษัท</w:t>
      </w:r>
      <w:r w:rsidRPr="006F27CE">
        <w:rPr>
          <w:rFonts w:ascii="Angsana New" w:hAnsi="Angsana New" w:cs="Angsana New" w:hint="cs"/>
          <w:spacing w:val="-4"/>
          <w:sz w:val="30"/>
          <w:szCs w:val="30"/>
          <w:cs/>
        </w:rPr>
        <w:t>ย่อยแห่งหนึ่ง</w:t>
      </w:r>
      <w:r w:rsidRPr="006F27C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(บริษัท ไทย </w:t>
      </w:r>
      <w:r w:rsidRPr="006F27CE">
        <w:rPr>
          <w:rFonts w:asciiTheme="majorBidi" w:hAnsiTheme="majorBidi" w:cs="Angsana New" w:hint="cs"/>
          <w:sz w:val="30"/>
          <w:szCs w:val="30"/>
          <w:cs/>
        </w:rPr>
        <w:t>ฟู้ดส์</w:t>
      </w:r>
      <w:r w:rsidRPr="006F27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CE">
        <w:rPr>
          <w:rFonts w:asciiTheme="majorBidi" w:hAnsiTheme="majorBidi" w:cs="Angsana New" w:hint="cs"/>
          <w:sz w:val="30"/>
          <w:szCs w:val="30"/>
          <w:cs/>
        </w:rPr>
        <w:t>อาหารสัตว์</w:t>
      </w:r>
      <w:r w:rsidRPr="006F27C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27CE">
        <w:rPr>
          <w:rFonts w:asciiTheme="majorBidi" w:hAnsiTheme="majorBidi" w:cs="Angsana New" w:hint="cs"/>
          <w:sz w:val="30"/>
          <w:szCs w:val="30"/>
          <w:cs/>
        </w:rPr>
        <w:t>จำกัด)</w:t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024F0E" w:rsidRPr="006F27CE">
        <w:rPr>
          <w:rFonts w:ascii="Angsana New" w:hAnsi="Angsana New" w:cs="Angsana New"/>
          <w:spacing w:val="-4"/>
          <w:sz w:val="30"/>
          <w:szCs w:val="30"/>
        </w:rPr>
        <w:br/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>เงินให้กู้ยืมประเภท</w:t>
      </w:r>
      <w:r w:rsidRPr="006F27CE">
        <w:rPr>
          <w:rFonts w:ascii="Angsana New" w:hAnsi="Angsana New" w:cs="Angsana New" w:hint="cs"/>
          <w:spacing w:val="-4"/>
          <w:sz w:val="30"/>
          <w:szCs w:val="30"/>
          <w:cs/>
        </w:rPr>
        <w:t>ไม่</w:t>
      </w:r>
      <w:r w:rsidRPr="006F27CE">
        <w:rPr>
          <w:rFonts w:ascii="Angsana New" w:hAnsi="Angsana New" w:cs="Angsana New"/>
          <w:spacing w:val="-4"/>
          <w:sz w:val="30"/>
          <w:szCs w:val="30"/>
          <w:cs/>
        </w:rPr>
        <w:t>มีหลักประกัน</w:t>
      </w:r>
      <w:r w:rsidRPr="006F27C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pacing w:val="-4"/>
          <w:sz w:val="30"/>
          <w:szCs w:val="30"/>
          <w:cs/>
        </w:rPr>
        <w:t>สำหรับเงิน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ต้นจำนวน </w:t>
      </w:r>
      <w:r w:rsidR="00E1432F" w:rsidRPr="006F27CE">
        <w:rPr>
          <w:rFonts w:ascii="Angsana New" w:hAnsi="Angsana New" w:cs="Angsana New"/>
          <w:sz w:val="30"/>
          <w:szCs w:val="30"/>
        </w:rPr>
        <w:t>1,000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ล้านบาท เงินต้นของเงินให้กู้ยืมนี้มีกำหนด</w:t>
      </w:r>
      <w:r w:rsidR="00853598" w:rsidRPr="006F27CE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931BDB" w:rsidRPr="006F27CE">
        <w:rPr>
          <w:rFonts w:ascii="Angsana New" w:hAnsi="Angsana New" w:cs="Angsana New"/>
          <w:sz w:val="30"/>
          <w:szCs w:val="30"/>
        </w:rPr>
        <w:t xml:space="preserve">      </w:t>
      </w:r>
      <w:r w:rsidR="00853598" w:rsidRPr="006F27CE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6F27CE">
        <w:rPr>
          <w:rFonts w:ascii="Angsana New" w:hAnsi="Angsana New" w:cs="Angsana New" w:hint="cs"/>
          <w:sz w:val="30"/>
          <w:szCs w:val="30"/>
          <w:cs/>
        </w:rPr>
        <w:t>รับชำระคืนทั้งจำนวนในเดือน</w:t>
      </w:r>
      <w:r w:rsidR="00B32CB9" w:rsidRPr="006F27CE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C418B0" w:rsidRPr="006F27CE">
        <w:rPr>
          <w:rFonts w:ascii="Angsana New" w:hAnsi="Angsana New" w:cs="Angsana New"/>
          <w:sz w:val="30"/>
          <w:szCs w:val="30"/>
        </w:rPr>
        <w:t>2569</w:t>
      </w:r>
      <w:r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pacing w:val="8"/>
          <w:sz w:val="30"/>
          <w:szCs w:val="30"/>
          <w:cs/>
        </w:rPr>
        <w:t>เงิน</w:t>
      </w:r>
      <w:r w:rsidR="00F00F7B" w:rsidRPr="006F27CE">
        <w:rPr>
          <w:rFonts w:ascii="Angsana New" w:hAnsi="Angsana New" w:cs="Angsana New" w:hint="cs"/>
          <w:spacing w:val="8"/>
          <w:sz w:val="30"/>
          <w:szCs w:val="30"/>
          <w:cs/>
        </w:rPr>
        <w:t>ให้</w:t>
      </w:r>
      <w:r w:rsidRPr="006F27CE">
        <w:rPr>
          <w:rFonts w:ascii="Angsana New" w:hAnsi="Angsana New" w:cs="Angsana New" w:hint="cs"/>
          <w:spacing w:val="8"/>
          <w:sz w:val="30"/>
          <w:szCs w:val="30"/>
          <w:cs/>
        </w:rPr>
        <w:t>กู้ยืมดังกล่าว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>มี</w:t>
      </w:r>
      <w:r w:rsidR="0011717B" w:rsidRPr="006F27CE">
        <w:rPr>
          <w:rFonts w:ascii="Angsana New" w:hAnsi="Angsana New" w:cs="Angsana New"/>
          <w:spacing w:val="8"/>
          <w:sz w:val="30"/>
          <w:szCs w:val="30"/>
          <w:cs/>
        </w:rPr>
        <w:t>อัตราดอกเบี้ยร้อยละ</w:t>
      </w:r>
      <w:r w:rsidR="00717A58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064804" w:rsidRPr="006F27CE">
        <w:rPr>
          <w:rFonts w:ascii="Angsana New" w:hAnsi="Angsana New" w:cs="Angsana New"/>
          <w:spacing w:val="8"/>
          <w:sz w:val="30"/>
          <w:szCs w:val="30"/>
        </w:rPr>
        <w:t>4.</w:t>
      </w:r>
      <w:r w:rsidR="005B6320" w:rsidRPr="006F27CE">
        <w:rPr>
          <w:rFonts w:ascii="Angsana New" w:hAnsi="Angsana New" w:cs="Angsana New"/>
          <w:spacing w:val="8"/>
          <w:sz w:val="30"/>
          <w:szCs w:val="30"/>
        </w:rPr>
        <w:t>25</w:t>
      </w:r>
      <w:r w:rsidR="0011717B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1717B" w:rsidRPr="006F27CE">
        <w:rPr>
          <w:rFonts w:ascii="Angsana New" w:hAnsi="Angsana New" w:cs="Angsana New"/>
          <w:spacing w:val="8"/>
          <w:sz w:val="30"/>
          <w:szCs w:val="30"/>
          <w:cs/>
        </w:rPr>
        <w:t xml:space="preserve">ต่อปี </w:t>
      </w:r>
      <w:r w:rsidR="00C321FB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="00C418B0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256</w:t>
      </w:r>
      <w:r w:rsidR="006A026E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7</w:t>
      </w:r>
      <w:r w:rsidR="00C321FB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: </w:t>
      </w:r>
      <w:r w:rsidR="00C321FB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C321FB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</w:t>
      </w:r>
      <w:r w:rsidR="00C418B0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4</w:t>
      </w:r>
      <w:r w:rsidR="007902BB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.</w:t>
      </w:r>
      <w:r w:rsidR="00C418B0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25</w:t>
      </w:r>
      <w:r w:rsidR="00F251A7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C321FB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C321FB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>)</w:t>
      </w:r>
    </w:p>
    <w:p w14:paraId="73924503" w14:textId="77777777" w:rsidR="00C7496D" w:rsidRPr="006F27CE" w:rsidRDefault="00C7496D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pacing w:val="8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08"/>
        <w:gridCol w:w="265"/>
        <w:gridCol w:w="1096"/>
        <w:gridCol w:w="271"/>
        <w:gridCol w:w="1222"/>
        <w:gridCol w:w="269"/>
        <w:gridCol w:w="1085"/>
      </w:tblGrid>
      <w:tr w:rsidR="00482E73" w:rsidRPr="006F27CE" w14:paraId="053521A1" w14:textId="77777777" w:rsidTr="00206E58">
        <w:tc>
          <w:tcPr>
            <w:tcW w:w="2133" w:type="pct"/>
          </w:tcPr>
          <w:p w14:paraId="28F99EFF" w14:textId="150FB5E8" w:rsidR="00482E73" w:rsidRPr="006F27CE" w:rsidRDefault="004700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332" w:type="pct"/>
            <w:gridSpan w:val="3"/>
          </w:tcPr>
          <w:p w14:paraId="0B556CBD" w14:textId="77777777" w:rsidR="00482E73" w:rsidRPr="006F27CE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73948CD" w14:textId="77777777" w:rsidR="00482E73" w:rsidRPr="006F27CE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1BAADEE1" w14:textId="77777777" w:rsidR="00482E73" w:rsidRPr="006F27CE" w:rsidRDefault="00482E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6F27CE" w14:paraId="5B26FF62" w14:textId="77777777" w:rsidTr="00206E58">
        <w:tc>
          <w:tcPr>
            <w:tcW w:w="2133" w:type="pct"/>
          </w:tcPr>
          <w:p w14:paraId="6257C054" w14:textId="3410DBC3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98" w:type="pct"/>
          </w:tcPr>
          <w:p w14:paraId="5B7A421C" w14:textId="25CBD840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C472614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CBB69" w14:textId="1A3CEC22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1FE8595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</w:tcPr>
          <w:p w14:paraId="5C57882F" w14:textId="40183C2F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51051DC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E213624" w14:textId="5FA35D8B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6E58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31BDB" w:rsidRPr="006F27CE" w14:paraId="6F9EAB5A" w14:textId="77777777" w:rsidTr="00B90B0C">
        <w:tc>
          <w:tcPr>
            <w:tcW w:w="2133" w:type="pct"/>
          </w:tcPr>
          <w:p w14:paraId="022039A2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 w:hanging="11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7" w:type="pct"/>
            <w:gridSpan w:val="7"/>
          </w:tcPr>
          <w:p w14:paraId="294FA5F7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BDB" w:rsidRPr="006F27CE" w14:paraId="735AA407" w14:textId="77777777" w:rsidTr="00206E58">
        <w:tc>
          <w:tcPr>
            <w:tcW w:w="2133" w:type="pct"/>
          </w:tcPr>
          <w:p w14:paraId="2972C6FF" w14:textId="3E00BFD3" w:rsidR="00931BDB" w:rsidRPr="006F27CE" w:rsidRDefault="00931B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8" w:type="pct"/>
          </w:tcPr>
          <w:p w14:paraId="334900CD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B07BFC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913F47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353A45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7093ABD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1F3E0D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9C46F2" w14:textId="77777777" w:rsidR="00931BDB" w:rsidRPr="006F27CE" w:rsidRDefault="00931BD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6E58" w:rsidRPr="006F27CE" w14:paraId="61CBB660" w14:textId="77777777" w:rsidTr="00206E58">
        <w:tc>
          <w:tcPr>
            <w:tcW w:w="2133" w:type="pct"/>
          </w:tcPr>
          <w:p w14:paraId="737A2171" w14:textId="7A4863A5" w:rsidR="00206E58" w:rsidRPr="006F27CE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98" w:type="pct"/>
          </w:tcPr>
          <w:p w14:paraId="2F61E7C2" w14:textId="00CB323C" w:rsidR="00206E58" w:rsidRPr="006F27CE" w:rsidRDefault="00185200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143" w:type="pct"/>
          </w:tcPr>
          <w:p w14:paraId="5A04D31E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241758" w14:textId="5A3E5E12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(1,914)</w:t>
            </w:r>
          </w:p>
        </w:tc>
        <w:tc>
          <w:tcPr>
            <w:tcW w:w="146" w:type="pct"/>
          </w:tcPr>
          <w:p w14:paraId="31A03E98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6B8E2CD3" w14:textId="3EE3C891" w:rsidR="00206E58" w:rsidRPr="006F27CE" w:rsidRDefault="00C401B2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(315,98</w:t>
            </w:r>
            <w:r w:rsidR="006962EB" w:rsidRPr="006F27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85A922A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A6244E" w14:textId="54678866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31,407</w:t>
            </w:r>
          </w:p>
        </w:tc>
      </w:tr>
    </w:tbl>
    <w:p w14:paraId="32ED12D6" w14:textId="6CDBE5E6" w:rsidR="00673B4C" w:rsidRPr="006F27CE" w:rsidRDefault="00673B4C" w:rsidP="00F54E6A">
      <w:pPr>
        <w:ind w:right="65"/>
        <w:jc w:val="thaiDistribute"/>
        <w:rPr>
          <w:rFonts w:ascii="Angsana New" w:hAnsi="Angsana New" w:cs="Angsana New"/>
          <w:spacing w:val="8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2"/>
        <w:gridCol w:w="1115"/>
        <w:gridCol w:w="241"/>
        <w:gridCol w:w="1096"/>
        <w:gridCol w:w="266"/>
        <w:gridCol w:w="1259"/>
        <w:gridCol w:w="243"/>
        <w:gridCol w:w="1116"/>
      </w:tblGrid>
      <w:tr w:rsidR="00DB29A9" w:rsidRPr="006F27CE" w14:paraId="08093DAA" w14:textId="77777777" w:rsidTr="00931BDB">
        <w:tc>
          <w:tcPr>
            <w:tcW w:w="2127" w:type="pct"/>
          </w:tcPr>
          <w:p w14:paraId="4D79BA50" w14:textId="731E1777" w:rsidR="00237333" w:rsidRPr="006F27CE" w:rsidRDefault="00237333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bookmarkStart w:id="4" w:name="_Hlk156933040"/>
            <w:r w:rsidRPr="006F27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0" w:type="pct"/>
            <w:gridSpan w:val="3"/>
          </w:tcPr>
          <w:p w14:paraId="51ED6215" w14:textId="77777777" w:rsidR="00237333" w:rsidRPr="006F27CE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D8A35C" w14:textId="77777777" w:rsidR="00237333" w:rsidRPr="006F27CE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03FFD133" w14:textId="77777777" w:rsidR="00237333" w:rsidRPr="006F27CE" w:rsidRDefault="0023733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206E58" w:rsidRPr="00F54E6A" w14:paraId="52445793" w14:textId="77777777" w:rsidTr="00DB29A9">
        <w:tc>
          <w:tcPr>
            <w:tcW w:w="2127" w:type="pct"/>
          </w:tcPr>
          <w:p w14:paraId="658F55B5" w14:textId="64771F59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0" w:type="pct"/>
          </w:tcPr>
          <w:p w14:paraId="46D7EE60" w14:textId="6E9CF7CD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0" w:type="pct"/>
          </w:tcPr>
          <w:p w14:paraId="64E0A8BF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B6995B" w14:textId="7C8CBE9C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0D25F61A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045F0636" w14:textId="4ECBFAD2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1" w:type="pct"/>
          </w:tcPr>
          <w:p w14:paraId="4C7DF306" w14:textId="77777777" w:rsidR="00206E58" w:rsidRPr="006F27CE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6E109DE" w14:textId="08420C7C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206E58" w:rsidRPr="00F54E6A" w14:paraId="2EDE04CE" w14:textId="77777777" w:rsidTr="00DB29A9">
        <w:tc>
          <w:tcPr>
            <w:tcW w:w="2127" w:type="pct"/>
          </w:tcPr>
          <w:p w14:paraId="22E078A6" w14:textId="09880C71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73" w:type="pct"/>
            <w:gridSpan w:val="7"/>
          </w:tcPr>
          <w:p w14:paraId="18812E68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E58" w:rsidRPr="00F54E6A" w14:paraId="0D449078" w14:textId="77777777" w:rsidTr="00DB29A9">
        <w:tc>
          <w:tcPr>
            <w:tcW w:w="2127" w:type="pct"/>
          </w:tcPr>
          <w:p w14:paraId="0823E16F" w14:textId="7F482532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73" w:type="pct"/>
            <w:gridSpan w:val="7"/>
          </w:tcPr>
          <w:p w14:paraId="638C026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06E58" w:rsidRPr="00F54E6A" w14:paraId="4738ACF9" w14:textId="77777777" w:rsidTr="00DB29A9">
        <w:tc>
          <w:tcPr>
            <w:tcW w:w="2127" w:type="pct"/>
          </w:tcPr>
          <w:p w14:paraId="166B0F15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242E4D9B" w14:textId="61433B7D" w:rsidR="00206E58" w:rsidRPr="00F54E6A" w:rsidRDefault="00F50F24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63F6E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90382E3" w14:textId="5B7D3695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1142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6830211E" w14:textId="74C536A7" w:rsidR="00206E58" w:rsidRPr="00F54E6A" w:rsidRDefault="00C401B2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53,001</w:t>
            </w:r>
          </w:p>
        </w:tc>
        <w:tc>
          <w:tcPr>
            <w:tcW w:w="131" w:type="pct"/>
          </w:tcPr>
          <w:p w14:paraId="19737835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D749D7" w14:textId="48BBE85E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64,131</w:t>
            </w:r>
          </w:p>
        </w:tc>
      </w:tr>
      <w:tr w:rsidR="00206E58" w:rsidRPr="00F54E6A" w14:paraId="2CB636C0" w14:textId="77777777" w:rsidTr="006A595F">
        <w:tc>
          <w:tcPr>
            <w:tcW w:w="2127" w:type="pct"/>
          </w:tcPr>
          <w:p w14:paraId="581E4B04" w14:textId="7275194F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</w:tcPr>
          <w:p w14:paraId="1D30CC4B" w14:textId="5C059E90" w:rsidR="00206E58" w:rsidRPr="00F54E6A" w:rsidRDefault="00F50F24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47,833</w:t>
            </w:r>
          </w:p>
        </w:tc>
        <w:tc>
          <w:tcPr>
            <w:tcW w:w="130" w:type="pct"/>
          </w:tcPr>
          <w:p w14:paraId="741A2C0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1870D2" w14:textId="5EC2D38D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33,797</w:t>
            </w:r>
          </w:p>
        </w:tc>
        <w:tc>
          <w:tcPr>
            <w:tcW w:w="143" w:type="pct"/>
          </w:tcPr>
          <w:p w14:paraId="63AD056C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FB5F7F7" w14:textId="4CCE924A" w:rsidR="00206E58" w:rsidRPr="00F54E6A" w:rsidRDefault="00C401B2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2F6C8FA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88D73E" w14:textId="147D6B56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690F7DE8" w14:textId="77777777" w:rsidTr="00DB29A9">
        <w:tc>
          <w:tcPr>
            <w:tcW w:w="2127" w:type="pct"/>
          </w:tcPr>
          <w:p w14:paraId="6450ADA3" w14:textId="623B7832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22369C" w14:textId="0D697A64" w:rsidR="00206E58" w:rsidRPr="00F54E6A" w:rsidRDefault="00F50F24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1,065</w:t>
            </w:r>
          </w:p>
        </w:tc>
        <w:tc>
          <w:tcPr>
            <w:tcW w:w="130" w:type="pct"/>
          </w:tcPr>
          <w:p w14:paraId="6995C3D4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1868EF5" w14:textId="424FAF9A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117,099</w:t>
            </w:r>
          </w:p>
        </w:tc>
        <w:tc>
          <w:tcPr>
            <w:tcW w:w="143" w:type="pct"/>
          </w:tcPr>
          <w:p w14:paraId="122718E9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0F35633" w14:textId="2BCEF0D5" w:rsidR="00206E58" w:rsidRPr="00F54E6A" w:rsidRDefault="00C401B2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23E94CF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5DF781C" w14:textId="56D2ADA5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6E58" w:rsidRPr="00F54E6A" w14:paraId="1DE4B3EF" w14:textId="77777777" w:rsidTr="00DB29A9">
        <w:tc>
          <w:tcPr>
            <w:tcW w:w="2127" w:type="pct"/>
          </w:tcPr>
          <w:p w14:paraId="125E2A87" w14:textId="77777777" w:rsidR="00206E58" w:rsidRPr="00F54E6A" w:rsidRDefault="00206E58" w:rsidP="00206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9234CA" w14:textId="31D3EB88" w:rsidR="00206E58" w:rsidRPr="00F54E6A" w:rsidRDefault="00F50F24" w:rsidP="00F50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9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  <w:r w:rsidR="00E921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130" w:type="pct"/>
          </w:tcPr>
          <w:p w14:paraId="2100089E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9576A12" w14:textId="55EDED7F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150,896</w:t>
            </w:r>
          </w:p>
        </w:tc>
        <w:tc>
          <w:tcPr>
            <w:tcW w:w="143" w:type="pct"/>
          </w:tcPr>
          <w:p w14:paraId="498CF1C1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F236250" w14:textId="5629BFEC" w:rsidR="00206E58" w:rsidRPr="00F54E6A" w:rsidRDefault="00C401B2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53,001</w:t>
            </w:r>
          </w:p>
        </w:tc>
        <w:tc>
          <w:tcPr>
            <w:tcW w:w="131" w:type="pct"/>
          </w:tcPr>
          <w:p w14:paraId="4B7F71CD" w14:textId="77777777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33D9E09" w14:textId="2D0A589B" w:rsidR="00206E58" w:rsidRPr="00F54E6A" w:rsidRDefault="00206E58" w:rsidP="00206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64,131</w:t>
            </w:r>
          </w:p>
        </w:tc>
      </w:tr>
    </w:tbl>
    <w:p w14:paraId="7AF90E5E" w14:textId="378F3DDB" w:rsidR="004072A2" w:rsidRPr="00F54E6A" w:rsidRDefault="004072A2" w:rsidP="00F54E6A"/>
    <w:p w14:paraId="0D44BB60" w14:textId="20D509EC" w:rsidR="00C60058" w:rsidRPr="00F54E6A" w:rsidRDefault="00C60058" w:rsidP="00F54E6A"/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07"/>
        <w:gridCol w:w="267"/>
        <w:gridCol w:w="1096"/>
        <w:gridCol w:w="267"/>
        <w:gridCol w:w="1221"/>
        <w:gridCol w:w="252"/>
        <w:gridCol w:w="1098"/>
        <w:gridCol w:w="6"/>
      </w:tblGrid>
      <w:tr w:rsidR="004072A2" w:rsidRPr="00F54E6A" w14:paraId="43184CA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0D886073" w14:textId="77777777" w:rsidR="004072A2" w:rsidRPr="00F54E6A" w:rsidRDefault="004072A2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22"/>
              </w:rPr>
            </w:pPr>
            <w:r w:rsidRPr="00F54E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pct"/>
            <w:gridSpan w:val="3"/>
          </w:tcPr>
          <w:p w14:paraId="43E8DFD0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DF05B4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21EAADBF" w14:textId="77777777" w:rsidR="004072A2" w:rsidRPr="00F54E6A" w:rsidRDefault="004072A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F54E6A" w14:paraId="2245CFD1" w14:textId="77777777" w:rsidTr="00393BF5">
        <w:tc>
          <w:tcPr>
            <w:tcW w:w="2135" w:type="pct"/>
          </w:tcPr>
          <w:p w14:paraId="1642965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7" w:type="pct"/>
          </w:tcPr>
          <w:p w14:paraId="138D5282" w14:textId="42B49331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18B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FA2F7B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A0684BF" w14:textId="4E7FB835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18B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71F55A1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824A47B" w14:textId="3BB78EB6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18B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0C6D5D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706FDDD" w14:textId="46A0E62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18B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90B0C" w:rsidRPr="006F27CE" w14:paraId="2CEF428A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6B42582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61" w:type="pct"/>
            <w:gridSpan w:val="7"/>
          </w:tcPr>
          <w:p w14:paraId="6B3D6241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6F27CE" w14:paraId="0242DF88" w14:textId="77777777" w:rsidTr="00393BF5">
        <w:tc>
          <w:tcPr>
            <w:tcW w:w="2135" w:type="pct"/>
          </w:tcPr>
          <w:p w14:paraId="6E811CF0" w14:textId="17B2A64D" w:rsidR="00B90B0C" w:rsidRPr="006F27CE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7" w:type="pct"/>
          </w:tcPr>
          <w:p w14:paraId="6A40111B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DD24A2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D31CF0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A0A04F8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5D6D7981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DB3AC8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46ADA3B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18B0" w:rsidRPr="006F27CE" w14:paraId="7A7F72B5" w14:textId="77777777" w:rsidTr="00393BF5">
        <w:tc>
          <w:tcPr>
            <w:tcW w:w="2135" w:type="pct"/>
          </w:tcPr>
          <w:p w14:paraId="407278E8" w14:textId="4A03F58B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  <w:vAlign w:val="bottom"/>
          </w:tcPr>
          <w:p w14:paraId="029528F0" w14:textId="2BA9B58D" w:rsidR="00D418B0" w:rsidRPr="006F27CE" w:rsidRDefault="00F50F24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F502BB2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1A92176" w14:textId="5CED3148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0757586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752A5E5B" w14:textId="12A74B9F" w:rsidR="00D418B0" w:rsidRPr="006F27CE" w:rsidRDefault="00DC51B2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216" w:right="-294" w:firstLine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40,672</w:t>
            </w:r>
          </w:p>
        </w:tc>
        <w:tc>
          <w:tcPr>
            <w:tcW w:w="136" w:type="pct"/>
            <w:vAlign w:val="bottom"/>
          </w:tcPr>
          <w:p w14:paraId="7572D09A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vAlign w:val="bottom"/>
          </w:tcPr>
          <w:p w14:paraId="50B99469" w14:textId="5FB4C770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32,484</w:t>
            </w:r>
          </w:p>
        </w:tc>
      </w:tr>
      <w:tr w:rsidR="00D418B0" w:rsidRPr="006F27CE" w14:paraId="14C833AE" w14:textId="77777777" w:rsidTr="00393BF5">
        <w:tc>
          <w:tcPr>
            <w:tcW w:w="2135" w:type="pct"/>
          </w:tcPr>
          <w:p w14:paraId="6C40A851" w14:textId="08F5A03C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07860A70" w14:textId="198A0A2F" w:rsidR="00D418B0" w:rsidRPr="006F27CE" w:rsidRDefault="00F50F24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14,317</w:t>
            </w:r>
          </w:p>
        </w:tc>
        <w:tc>
          <w:tcPr>
            <w:tcW w:w="144" w:type="pct"/>
            <w:vAlign w:val="bottom"/>
          </w:tcPr>
          <w:p w14:paraId="3C4B2A74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A86DB9" w14:textId="70D499D0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8,581</w:t>
            </w:r>
          </w:p>
        </w:tc>
        <w:tc>
          <w:tcPr>
            <w:tcW w:w="144" w:type="pct"/>
            <w:vAlign w:val="bottom"/>
          </w:tcPr>
          <w:p w14:paraId="1A8613EC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24B703AD" w14:textId="45A577FB" w:rsidR="00D418B0" w:rsidRPr="006F27CE" w:rsidRDefault="00DC51B2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96" w:right="-564" w:firstLine="9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3,515</w:t>
            </w:r>
          </w:p>
        </w:tc>
        <w:tc>
          <w:tcPr>
            <w:tcW w:w="136" w:type="pct"/>
            <w:vAlign w:val="bottom"/>
          </w:tcPr>
          <w:p w14:paraId="1C14CD81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single" w:sz="4" w:space="0" w:color="auto"/>
            </w:tcBorders>
            <w:vAlign w:val="bottom"/>
          </w:tcPr>
          <w:p w14:paraId="651C968B" w14:textId="0A467446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3,444</w:t>
            </w:r>
          </w:p>
        </w:tc>
      </w:tr>
      <w:tr w:rsidR="00D418B0" w:rsidRPr="006F27CE" w14:paraId="0C13F90A" w14:textId="77777777" w:rsidTr="00393BF5">
        <w:tc>
          <w:tcPr>
            <w:tcW w:w="2135" w:type="pct"/>
          </w:tcPr>
          <w:p w14:paraId="03DFA650" w14:textId="292E31F3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FC0702" w14:textId="4C0D9817" w:rsidR="00D418B0" w:rsidRPr="006F27CE" w:rsidRDefault="00F50F24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14,317</w:t>
            </w:r>
          </w:p>
        </w:tc>
        <w:tc>
          <w:tcPr>
            <w:tcW w:w="144" w:type="pct"/>
            <w:vAlign w:val="bottom"/>
          </w:tcPr>
          <w:p w14:paraId="20A59731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606E0" w14:textId="02E52EA6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8,581</w:t>
            </w:r>
          </w:p>
        </w:tc>
        <w:tc>
          <w:tcPr>
            <w:tcW w:w="144" w:type="pct"/>
            <w:vAlign w:val="bottom"/>
          </w:tcPr>
          <w:p w14:paraId="7B626B34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7B410" w14:textId="12CCD388" w:rsidR="00D418B0" w:rsidRPr="006F27CE" w:rsidRDefault="00DC51B2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386" w:right="-20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44,187</w:t>
            </w:r>
          </w:p>
        </w:tc>
        <w:tc>
          <w:tcPr>
            <w:tcW w:w="136" w:type="pct"/>
            <w:vAlign w:val="bottom"/>
          </w:tcPr>
          <w:p w14:paraId="67837B30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9D52D" w14:textId="6618970D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35,928</w:t>
            </w:r>
          </w:p>
        </w:tc>
      </w:tr>
      <w:tr w:rsidR="00D418B0" w:rsidRPr="006F27CE" w14:paraId="3A5150C9" w14:textId="77777777" w:rsidTr="00393BF5">
        <w:tc>
          <w:tcPr>
            <w:tcW w:w="2135" w:type="pct"/>
          </w:tcPr>
          <w:p w14:paraId="563E374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2BDC79CA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438F4AD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580F76D3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44E5EA8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2D92435A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F2E91E2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double" w:sz="4" w:space="0" w:color="auto"/>
            </w:tcBorders>
            <w:vAlign w:val="bottom"/>
          </w:tcPr>
          <w:p w14:paraId="189F822A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18B0" w:rsidRPr="006F27CE" w14:paraId="6024D3DE" w14:textId="77777777" w:rsidTr="00393BF5">
        <w:trPr>
          <w:gridAfter w:val="1"/>
          <w:wAfter w:w="3" w:type="pct"/>
        </w:trPr>
        <w:tc>
          <w:tcPr>
            <w:tcW w:w="2135" w:type="pct"/>
          </w:tcPr>
          <w:p w14:paraId="1C84A706" w14:textId="00B242BB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861" w:type="pct"/>
            <w:gridSpan w:val="7"/>
          </w:tcPr>
          <w:p w14:paraId="280843FC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418B0" w:rsidRPr="006F27CE" w14:paraId="4DE637A3" w14:textId="77777777" w:rsidTr="00393BF5">
        <w:tc>
          <w:tcPr>
            <w:tcW w:w="2135" w:type="pct"/>
          </w:tcPr>
          <w:p w14:paraId="7FE0C3C3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6CC3010E" w14:textId="40907B34" w:rsidR="00D418B0" w:rsidRPr="006F27CE" w:rsidRDefault="00F50F24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0C619C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6096A53" w14:textId="025231C6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40C505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9D34CF9" w14:textId="1A517F8E" w:rsidR="00D418B0" w:rsidRPr="006F27CE" w:rsidRDefault="00DC51B2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476" w:right="-384" w:firstLine="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5,065</w:t>
            </w:r>
          </w:p>
        </w:tc>
        <w:tc>
          <w:tcPr>
            <w:tcW w:w="136" w:type="pct"/>
          </w:tcPr>
          <w:p w14:paraId="7A3CC58B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8736494" w14:textId="4BB4E85D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5,323</w:t>
            </w:r>
          </w:p>
        </w:tc>
      </w:tr>
      <w:tr w:rsidR="00D418B0" w:rsidRPr="006F27CE" w14:paraId="7CD430E5" w14:textId="77777777" w:rsidTr="00393BF5">
        <w:tc>
          <w:tcPr>
            <w:tcW w:w="2135" w:type="pct"/>
          </w:tcPr>
          <w:p w14:paraId="29D41B77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92E6977" w14:textId="01D3535C" w:rsidR="00D418B0" w:rsidRPr="006F27CE" w:rsidRDefault="00F50F24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90CDC7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2331314" w14:textId="264C1C39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6F9A31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707B1EEB" w14:textId="2E68B470" w:rsidR="00D418B0" w:rsidRPr="006F27CE" w:rsidRDefault="00DC51B2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360" w:lineRule="exact"/>
              <w:ind w:left="-108" w:right="-294" w:firstLine="41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5,065</w:t>
            </w:r>
          </w:p>
        </w:tc>
        <w:tc>
          <w:tcPr>
            <w:tcW w:w="136" w:type="pct"/>
          </w:tcPr>
          <w:p w14:paraId="3E5E0466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DB8D9A" w14:textId="07AE85CA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360" w:lineRule="exact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5,323</w:t>
            </w:r>
          </w:p>
        </w:tc>
      </w:tr>
    </w:tbl>
    <w:p w14:paraId="20775AC0" w14:textId="1DE14E5F" w:rsidR="00E405EB" w:rsidRPr="006F27CE" w:rsidRDefault="00E405E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082"/>
        <w:gridCol w:w="272"/>
        <w:gridCol w:w="1170"/>
        <w:gridCol w:w="272"/>
        <w:gridCol w:w="1168"/>
        <w:gridCol w:w="272"/>
        <w:gridCol w:w="1078"/>
      </w:tblGrid>
      <w:tr w:rsidR="009675C2" w:rsidRPr="006F27CE" w14:paraId="66EEB01E" w14:textId="77777777" w:rsidTr="00B90B0C">
        <w:trPr>
          <w:tblHeader/>
        </w:trPr>
        <w:tc>
          <w:tcPr>
            <w:tcW w:w="2107" w:type="pct"/>
            <w:vAlign w:val="bottom"/>
          </w:tcPr>
          <w:p w14:paraId="1C2287D5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  <w:vAlign w:val="bottom"/>
          </w:tcPr>
          <w:p w14:paraId="73C1A548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5C2" w:rsidRPr="006F27CE" w14:paraId="15F72B80" w14:textId="77777777" w:rsidTr="00B90B0C">
        <w:trPr>
          <w:tblHeader/>
        </w:trPr>
        <w:tc>
          <w:tcPr>
            <w:tcW w:w="2107" w:type="pct"/>
            <w:vAlign w:val="bottom"/>
          </w:tcPr>
          <w:p w14:paraId="6DE75D91" w14:textId="0FE5DDF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9" w:type="pct"/>
            <w:vAlign w:val="bottom"/>
          </w:tcPr>
          <w:p w14:paraId="5FFD6861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9A2FE0" w14:textId="0944B306" w:rsidR="009675C2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75C2"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8" w:type="pct"/>
            <w:vAlign w:val="bottom"/>
          </w:tcPr>
          <w:p w14:paraId="112B67AA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9349C94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0267BFF9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3C5DA4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8" w:type="pct"/>
            <w:vAlign w:val="bottom"/>
          </w:tcPr>
          <w:p w14:paraId="63E14088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3759E16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23E956C" w14:textId="6E8E4EB9" w:rsidR="009675C2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675C2"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675C2" w:rsidRPr="006F27CE" w14:paraId="2D32D9D3" w14:textId="77777777" w:rsidTr="00B90B0C">
        <w:trPr>
          <w:trHeight w:hRule="exact" w:val="414"/>
          <w:tblHeader/>
        </w:trPr>
        <w:tc>
          <w:tcPr>
            <w:tcW w:w="2107" w:type="pct"/>
          </w:tcPr>
          <w:p w14:paraId="464C8A1E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015B78B8" w14:textId="77777777" w:rsidR="009675C2" w:rsidRPr="006F27CE" w:rsidRDefault="009675C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7F38" w:rsidRPr="006F27CE" w14:paraId="686D670B" w14:textId="77777777" w:rsidTr="00B90B0C">
        <w:trPr>
          <w:trHeight w:hRule="exact" w:val="414"/>
        </w:trPr>
        <w:tc>
          <w:tcPr>
            <w:tcW w:w="2107" w:type="pct"/>
          </w:tcPr>
          <w:p w14:paraId="228234F8" w14:textId="457D1928" w:rsidR="00467F38" w:rsidRPr="006F27CE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18B0"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893" w:type="pct"/>
            <w:gridSpan w:val="7"/>
          </w:tcPr>
          <w:p w14:paraId="7836C696" w14:textId="77777777" w:rsidR="00467F38" w:rsidRPr="006F27CE" w:rsidRDefault="00467F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18B0" w:rsidRPr="006F27CE" w14:paraId="4F9FC721" w14:textId="77777777" w:rsidTr="0087656C">
        <w:tc>
          <w:tcPr>
            <w:tcW w:w="2107" w:type="pct"/>
          </w:tcPr>
          <w:p w14:paraId="48170941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36CAF0E9" w14:textId="73CF071C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  <w:tc>
          <w:tcPr>
            <w:tcW w:w="148" w:type="pct"/>
            <w:vAlign w:val="bottom"/>
          </w:tcPr>
          <w:p w14:paraId="2288DC82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780341A" w14:textId="25DF358D" w:rsidR="00D418B0" w:rsidRPr="006F27CE" w:rsidRDefault="005C77E8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2B5BEA" w:rsidRPr="006F27CE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,100</w:t>
            </w:r>
          </w:p>
        </w:tc>
        <w:tc>
          <w:tcPr>
            <w:tcW w:w="148" w:type="pct"/>
            <w:vAlign w:val="bottom"/>
          </w:tcPr>
          <w:p w14:paraId="0C5BB139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4AAA136" w14:textId="0A3C068A" w:rsidR="00D418B0" w:rsidRPr="006F27CE" w:rsidRDefault="005C77E8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(27,</w:t>
            </w:r>
            <w:r w:rsidR="002B5BEA" w:rsidRPr="006F27CE">
              <w:rPr>
                <w:rFonts w:asciiTheme="majorBidi" w:hAnsiTheme="majorBidi" w:cstheme="majorBidi"/>
                <w:sz w:val="30"/>
                <w:szCs w:val="30"/>
              </w:rPr>
              <w:t>991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,100)</w:t>
            </w:r>
          </w:p>
        </w:tc>
        <w:tc>
          <w:tcPr>
            <w:tcW w:w="148" w:type="pct"/>
            <w:vAlign w:val="bottom"/>
          </w:tcPr>
          <w:p w14:paraId="10F775BA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06C23A3" w14:textId="4B02CB05" w:rsidR="00D418B0" w:rsidRPr="006F27CE" w:rsidRDefault="00494369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418B0" w:rsidRPr="006F27CE" w14:paraId="30E1483C" w14:textId="77777777" w:rsidTr="0087656C">
        <w:tc>
          <w:tcPr>
            <w:tcW w:w="2107" w:type="pct"/>
          </w:tcPr>
          <w:p w14:paraId="3FA72F8E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8357A" w14:textId="7A98138D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  <w:tc>
          <w:tcPr>
            <w:tcW w:w="148" w:type="pct"/>
            <w:vAlign w:val="bottom"/>
          </w:tcPr>
          <w:p w14:paraId="00884977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F9EE" w14:textId="1E14B4A9" w:rsidR="00D418B0" w:rsidRPr="006F27CE" w:rsidRDefault="005C77E8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2B5BEA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,100</w:t>
            </w:r>
          </w:p>
        </w:tc>
        <w:tc>
          <w:tcPr>
            <w:tcW w:w="148" w:type="pct"/>
            <w:vAlign w:val="bottom"/>
          </w:tcPr>
          <w:p w14:paraId="7A5ECC91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C95B" w14:textId="5EEECD09" w:rsidR="00D418B0" w:rsidRPr="006F27CE" w:rsidRDefault="005C77E8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</w:t>
            </w:r>
            <w:r w:rsidR="002B5BEA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,100)</w:t>
            </w:r>
          </w:p>
        </w:tc>
        <w:tc>
          <w:tcPr>
            <w:tcW w:w="148" w:type="pct"/>
            <w:vAlign w:val="bottom"/>
          </w:tcPr>
          <w:p w14:paraId="616B6ED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90713" w14:textId="45336D7C" w:rsidR="00D418B0" w:rsidRPr="006F27CE" w:rsidRDefault="00494369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418B0" w:rsidRPr="006F27CE" w14:paraId="799933D9" w14:textId="77777777" w:rsidTr="00B90B0C">
        <w:tc>
          <w:tcPr>
            <w:tcW w:w="2107" w:type="pct"/>
          </w:tcPr>
          <w:p w14:paraId="3768DB65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4CB586BC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AFEBA5A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494009A7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8BF285B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7BF8F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0BB1CA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46B06ED8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18B0" w:rsidRPr="006F27CE" w14:paraId="4748132F" w14:textId="77777777" w:rsidTr="00B90B0C">
        <w:trPr>
          <w:trHeight w:hRule="exact" w:val="414"/>
        </w:trPr>
        <w:tc>
          <w:tcPr>
            <w:tcW w:w="2107" w:type="pct"/>
          </w:tcPr>
          <w:p w14:paraId="12DB493A" w14:textId="4FAB3BEE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893" w:type="pct"/>
            <w:gridSpan w:val="7"/>
          </w:tcPr>
          <w:p w14:paraId="0194DF53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18B0" w:rsidRPr="006F27CE" w14:paraId="4B0AE012" w14:textId="77777777" w:rsidTr="00B90B0C">
        <w:tc>
          <w:tcPr>
            <w:tcW w:w="2107" w:type="pct"/>
          </w:tcPr>
          <w:p w14:paraId="0296692F" w14:textId="60E258EC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vAlign w:val="bottom"/>
          </w:tcPr>
          <w:p w14:paraId="5F4DEEA3" w14:textId="7A2097B3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161,500</w:t>
            </w:r>
          </w:p>
        </w:tc>
        <w:tc>
          <w:tcPr>
            <w:tcW w:w="148" w:type="pct"/>
            <w:vAlign w:val="bottom"/>
          </w:tcPr>
          <w:p w14:paraId="4BC8D6C2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2E39E66" w14:textId="7BB1F90B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20,007,420</w:t>
            </w:r>
          </w:p>
        </w:tc>
        <w:tc>
          <w:tcPr>
            <w:tcW w:w="148" w:type="pct"/>
            <w:vAlign w:val="bottom"/>
          </w:tcPr>
          <w:p w14:paraId="2140ABAA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064EEE" w14:textId="649F7C3D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(20,072,920)</w:t>
            </w:r>
          </w:p>
        </w:tc>
        <w:tc>
          <w:tcPr>
            <w:tcW w:w="148" w:type="pct"/>
            <w:vAlign w:val="bottom"/>
          </w:tcPr>
          <w:p w14:paraId="120EE6D1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B9980C" w14:textId="7B9EDB5B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96,000</w:t>
            </w:r>
          </w:p>
        </w:tc>
      </w:tr>
      <w:tr w:rsidR="00D418B0" w:rsidRPr="006F27CE" w14:paraId="01B2DD0E" w14:textId="77777777" w:rsidTr="00B90B0C">
        <w:tc>
          <w:tcPr>
            <w:tcW w:w="2107" w:type="pct"/>
          </w:tcPr>
          <w:p w14:paraId="30B462A6" w14:textId="7B2A28A5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94EC0" w14:textId="232E53CC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161,500</w:t>
            </w:r>
          </w:p>
        </w:tc>
        <w:tc>
          <w:tcPr>
            <w:tcW w:w="148" w:type="pct"/>
            <w:vAlign w:val="bottom"/>
          </w:tcPr>
          <w:p w14:paraId="188EEA6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426CC" w14:textId="28F2C34F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20,007,420</w:t>
            </w:r>
          </w:p>
        </w:tc>
        <w:tc>
          <w:tcPr>
            <w:tcW w:w="148" w:type="pct"/>
            <w:vAlign w:val="bottom"/>
          </w:tcPr>
          <w:p w14:paraId="291139BA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5157" w14:textId="7730D451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(20,072,920)</w:t>
            </w:r>
          </w:p>
        </w:tc>
        <w:tc>
          <w:tcPr>
            <w:tcW w:w="148" w:type="pct"/>
            <w:vAlign w:val="bottom"/>
          </w:tcPr>
          <w:p w14:paraId="7C9D35FE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D44BD" w14:textId="79482034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96,000</w:t>
            </w:r>
          </w:p>
        </w:tc>
      </w:tr>
    </w:tbl>
    <w:p w14:paraId="75369CDF" w14:textId="2931A2E5" w:rsidR="009675C2" w:rsidRPr="006F27CE" w:rsidRDefault="009675C2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sz w:val="30"/>
          <w:szCs w:val="30"/>
        </w:rPr>
      </w:pPr>
    </w:p>
    <w:p w14:paraId="5292BEB4" w14:textId="6DCFC698" w:rsidR="00E21403" w:rsidRPr="006F27CE" w:rsidRDefault="00E21403" w:rsidP="00F54E6A">
      <w:pPr>
        <w:tabs>
          <w:tab w:val="clear" w:pos="454"/>
        </w:tabs>
        <w:ind w:left="540" w:right="6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27CE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C418B0" w:rsidRPr="006F27CE">
        <w:rPr>
          <w:rFonts w:ascii="Angsana New" w:hAnsi="Angsana New" w:cs="Angsana New"/>
          <w:spacing w:val="6"/>
          <w:sz w:val="30"/>
          <w:szCs w:val="30"/>
        </w:rPr>
        <w:t>31</w:t>
      </w:r>
      <w:r w:rsidRPr="006F27C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 xml:space="preserve">ธันวาคม </w:t>
      </w:r>
      <w:r w:rsidR="00C418B0" w:rsidRPr="006F27CE">
        <w:rPr>
          <w:rFonts w:ascii="Angsana New" w:hAnsi="Angsana New" w:cs="Angsana New"/>
          <w:spacing w:val="6"/>
          <w:sz w:val="30"/>
          <w:szCs w:val="30"/>
        </w:rPr>
        <w:t>256</w:t>
      </w:r>
      <w:r w:rsidR="002B5BEA" w:rsidRPr="006F27CE">
        <w:rPr>
          <w:rFonts w:ascii="Angsana New" w:hAnsi="Angsana New" w:cs="Angsana New"/>
          <w:spacing w:val="6"/>
          <w:sz w:val="30"/>
          <w:szCs w:val="30"/>
        </w:rPr>
        <w:t>8</w:t>
      </w:r>
      <w:r w:rsidRPr="006F27CE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>เงินกู้ยืมระยะสั้น</w:t>
      </w:r>
      <w:r w:rsidRPr="006F27CE">
        <w:rPr>
          <w:rFonts w:ascii="Angsana New" w:hAnsi="Angsana New" w:cs="Angsana New" w:hint="cs"/>
          <w:spacing w:val="6"/>
          <w:sz w:val="30"/>
          <w:szCs w:val="30"/>
          <w:cs/>
        </w:rPr>
        <w:t>จาก</w:t>
      </w:r>
      <w:r w:rsidRPr="006F27CE">
        <w:rPr>
          <w:rFonts w:ascii="Angsana New" w:hAnsi="Angsana New" w:cs="Angsana New"/>
          <w:spacing w:val="6"/>
          <w:sz w:val="30"/>
          <w:szCs w:val="30"/>
          <w:cs/>
        </w:rPr>
        <w:t>บริษัทย่อย เป็นเงินกู้ยืมประเภทไม่มี</w:t>
      </w:r>
      <w:r w:rsidRPr="006F27CE">
        <w:rPr>
          <w:rFonts w:ascii="Angsana New" w:hAnsi="Angsana New" w:cs="Angsana New"/>
          <w:sz w:val="30"/>
          <w:szCs w:val="30"/>
          <w:cs/>
        </w:rPr>
        <w:t>หลักประกันและ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>ชำระคืนเมื่อทวงถาม</w:t>
      </w:r>
      <w:r w:rsidR="004C7922" w:rsidRPr="006F27CE">
        <w:rPr>
          <w:rFonts w:ascii="Angsana New" w:hAnsi="Angsana New" w:cs="Angsana New" w:hint="cs"/>
          <w:spacing w:val="8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>โดยมีอัตราดอกเบี้ย</w:t>
      </w:r>
      <w:r w:rsidR="003D3C0A" w:rsidRPr="006F27CE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ร้อยละ </w:t>
      </w:r>
      <w:r w:rsidR="00BC0054">
        <w:rPr>
          <w:rFonts w:ascii="Angsana New" w:hAnsi="Angsana New" w:cs="Angsana New"/>
          <w:spacing w:val="8"/>
          <w:sz w:val="30"/>
          <w:szCs w:val="30"/>
        </w:rPr>
        <w:t>4.99</w:t>
      </w:r>
      <w:r w:rsidR="003D3C0A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pacing w:val="8"/>
          <w:sz w:val="30"/>
          <w:szCs w:val="30"/>
          <w:cs/>
        </w:rPr>
        <w:t>ต่อปี</w:t>
      </w:r>
      <w:r w:rsidR="00F34AAB" w:rsidRPr="006F27CE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(31 </w:t>
      </w:r>
      <w:r w:rsidR="002B5BEA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ธันวาคม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2567: </w:t>
      </w:r>
      <w:r w:rsidR="002B5BEA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ร้อยละ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5.34 </w:t>
      </w:r>
      <w:r w:rsidR="002B5BEA" w:rsidRPr="006F27CE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ต่อปี</w:t>
      </w:r>
      <w:r w:rsidR="002B5BEA" w:rsidRPr="006F27CE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)</w:t>
      </w:r>
    </w:p>
    <w:p w14:paraId="144FAB9F" w14:textId="7651E7C2" w:rsidR="00A83074" w:rsidRPr="006F27CE" w:rsidRDefault="00A8307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B8563EF" w14:textId="77777777" w:rsidR="00604421" w:rsidRPr="006F27CE" w:rsidRDefault="00604421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5D6F9637" w14:textId="77777777" w:rsidR="00525A4C" w:rsidRPr="006F27CE" w:rsidRDefault="00525A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F27C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E5D27FC" w14:textId="04DAEAD5" w:rsidR="00804175" w:rsidRPr="006F27CE" w:rsidRDefault="00804175" w:rsidP="00F54E6A">
      <w:pPr>
        <w:tabs>
          <w:tab w:val="clear" w:pos="227"/>
          <w:tab w:val="clear" w:pos="454"/>
          <w:tab w:val="clear" w:pos="680"/>
          <w:tab w:val="clear" w:pos="907"/>
        </w:tabs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F27C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สัญญาสำคัญที่ทำกับบ</w:t>
      </w:r>
      <w:r w:rsidR="007F0DFF" w:rsidRPr="006F27C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ุคคลหรือกิจการที่เกี่ยวข้องกัน</w:t>
      </w:r>
    </w:p>
    <w:p w14:paraId="16D3C5FE" w14:textId="77777777" w:rsidR="00804175" w:rsidRPr="006F27CE" w:rsidRDefault="00804175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555F53C6" w14:textId="5B791697" w:rsidR="00D70F06" w:rsidRPr="006F27CE" w:rsidRDefault="00D70F06" w:rsidP="00F54E6A">
      <w:pPr>
        <w:ind w:left="540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6F27CE">
        <w:rPr>
          <w:rFonts w:ascii="Angsana New" w:hAnsi="Angsana New" w:cs="Angsana New"/>
          <w:sz w:val="30"/>
          <w:szCs w:val="30"/>
        </w:rPr>
        <w:t>31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="00BE61AF" w:rsidRPr="006F27CE">
        <w:rPr>
          <w:rFonts w:ascii="Angsana New" w:hAnsi="Angsana New" w:cs="Angsana New"/>
          <w:sz w:val="30"/>
          <w:szCs w:val="30"/>
          <w:cs/>
        </w:rPr>
        <w:t>ธันวาคม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6F27CE">
        <w:rPr>
          <w:rFonts w:ascii="Angsana New" w:hAnsi="Angsana New" w:cs="Angsana New"/>
          <w:sz w:val="30"/>
          <w:szCs w:val="30"/>
        </w:rPr>
        <w:t>256</w:t>
      </w:r>
      <w:r w:rsidR="005E07F9" w:rsidRPr="006F27CE">
        <w:rPr>
          <w:rFonts w:ascii="Angsana New" w:hAnsi="Angsana New" w:cs="Angsana New"/>
          <w:sz w:val="30"/>
          <w:szCs w:val="30"/>
        </w:rPr>
        <w:t>8</w:t>
      </w:r>
      <w:r w:rsidR="006455B9"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กลุ่มบริษัทมีสัญญาที่สําคัญกับบุคคลและกิจการที่เกี่ยวข้องกันดังนี้</w:t>
      </w:r>
    </w:p>
    <w:p w14:paraId="4525C12F" w14:textId="547109A1" w:rsidR="00843DFB" w:rsidRPr="006F27CE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5F965DDF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6F27CE">
        <w:rPr>
          <w:rFonts w:ascii="Angsana New" w:hAnsi="Angsana New" w:cs="Angsana New"/>
          <w:i/>
          <w:iCs/>
          <w:sz w:val="30"/>
          <w:szCs w:val="30"/>
          <w:cs/>
        </w:rPr>
        <w:t>สัญญาเช่าช่วงพื้นที่และบริการ</w:t>
      </w:r>
    </w:p>
    <w:p w14:paraId="269C11E6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4C676EE2" w14:textId="0536690E" w:rsidR="00843DFB" w:rsidRPr="006F27CE" w:rsidRDefault="00843DFB" w:rsidP="00F54E6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6F27CE">
        <w:rPr>
          <w:rFonts w:ascii="Angsana New" w:hAnsi="Angsana New" w:cs="Angsana New"/>
          <w:sz w:val="30"/>
          <w:szCs w:val="30"/>
          <w:cs/>
        </w:rPr>
        <w:t>ในประเทศบางแห่งมีสัญญาเช่าช่วงพื้นที่และบริการกับบริษัท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บริษัทตกลงที่จะให้บริษัทย่อย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บริษัทร่วมและการร่วมค้า</w:t>
      </w:r>
      <w:r w:rsidRPr="006F27CE">
        <w:rPr>
          <w:rFonts w:ascii="Angsana New" w:hAnsi="Angsana New" w:cs="Angsana New"/>
          <w:sz w:val="30"/>
          <w:szCs w:val="30"/>
          <w:cs/>
        </w:rPr>
        <w:t>เช่าช่วงพื้นที่สำนักงานจากบริษัทเพื่อใช้เป็นพื้นที่สำนักงาน ในการนี้บริษัทย่อย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Pr="006F27CE">
        <w:rPr>
          <w:rFonts w:ascii="Angsana New" w:hAnsi="Angsana New" w:cs="Angsana New"/>
          <w:sz w:val="30"/>
          <w:szCs w:val="30"/>
          <w:cs/>
        </w:rPr>
        <w:t>ดังกล่าว ตกลงจ่ายค่าเช่าช่วงให้กับบริษัทตามอัตราที่ระบุไว้ในสัญญา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สัญญาเหล่านี้มีผลบังคับใช้ตั้งแต่วันที่ </w:t>
      </w:r>
      <w:r w:rsidRPr="006F27CE">
        <w:rPr>
          <w:rFonts w:ascii="Angsana New" w:hAnsi="Angsana New" w:cs="Angsana New"/>
          <w:sz w:val="30"/>
          <w:szCs w:val="30"/>
        </w:rPr>
        <w:t xml:space="preserve">1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6F27CE">
        <w:rPr>
          <w:rFonts w:ascii="Angsana New" w:hAnsi="Angsana New" w:cs="Angsana New"/>
          <w:sz w:val="30"/>
          <w:szCs w:val="30"/>
        </w:rPr>
        <w:t>256</w:t>
      </w:r>
      <w:r w:rsidR="00185200" w:rsidRPr="006F27CE">
        <w:rPr>
          <w:rFonts w:ascii="Angsana New" w:hAnsi="Angsana New" w:cs="Angsana New"/>
          <w:sz w:val="30"/>
          <w:szCs w:val="30"/>
        </w:rPr>
        <w:t>8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ถึงวันที่</w:t>
      </w:r>
      <w:r w:rsidRPr="006F27CE">
        <w:rPr>
          <w:rFonts w:ascii="Angsana New" w:hAnsi="Angsana New" w:cs="Angsana New"/>
          <w:sz w:val="30"/>
          <w:szCs w:val="30"/>
        </w:rPr>
        <w:t xml:space="preserve"> 31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6F27CE">
        <w:rPr>
          <w:rFonts w:ascii="Angsana New" w:hAnsi="Angsana New" w:cs="Angsana New"/>
          <w:sz w:val="30"/>
          <w:szCs w:val="30"/>
        </w:rPr>
        <w:t>25</w:t>
      </w:r>
      <w:r w:rsidR="00185200" w:rsidRPr="006F27CE">
        <w:rPr>
          <w:rFonts w:ascii="Angsana New" w:hAnsi="Angsana New" w:cs="Angsana New"/>
          <w:sz w:val="30"/>
          <w:szCs w:val="30"/>
        </w:rPr>
        <w:t>71</w:t>
      </w:r>
    </w:p>
    <w:p w14:paraId="0F8B525D" w14:textId="0F0B2146" w:rsidR="00843DFB" w:rsidRPr="006F27CE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6C5BB7E8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6F27CE">
        <w:rPr>
          <w:rFonts w:ascii="Angsana New" w:hAnsi="Angsana New" w:cs="Angsana New"/>
          <w:i/>
          <w:iCs/>
          <w:sz w:val="30"/>
          <w:szCs w:val="30"/>
          <w:cs/>
        </w:rPr>
        <w:t>สัญญาให้เช่าที่ดิน</w:t>
      </w:r>
    </w:p>
    <w:p w14:paraId="15AB25F0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14:paraId="61DB15F8" w14:textId="0A4D79F0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/>
          <w:sz w:val="30"/>
          <w:szCs w:val="30"/>
          <w:cs/>
        </w:rPr>
        <w:t>บริษัทมีสัญญาให้เช่าที่ดินกับบริษัทย่อย</w:t>
      </w:r>
      <w:r w:rsidRPr="006F27CE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6F27CE">
        <w:rPr>
          <w:rFonts w:ascii="Angsana New" w:hAnsi="Angsana New" w:cs="Angsana New"/>
          <w:sz w:val="30"/>
          <w:szCs w:val="30"/>
          <w:cs/>
        </w:rPr>
        <w:t>ในประเทศ</w:t>
      </w:r>
      <w:r w:rsidRPr="006F27CE">
        <w:rPr>
          <w:rFonts w:ascii="Angsana New" w:hAnsi="Angsana New" w:cs="Angsana New" w:hint="cs"/>
          <w:sz w:val="30"/>
          <w:szCs w:val="30"/>
          <w:cs/>
        </w:rPr>
        <w:t>บาง</w:t>
      </w:r>
      <w:r w:rsidRPr="006F27CE">
        <w:rPr>
          <w:rFonts w:ascii="Angsana New" w:hAnsi="Angsana New" w:cs="Angsana New"/>
          <w:sz w:val="30"/>
          <w:szCs w:val="30"/>
          <w:cs/>
        </w:rPr>
        <w:t>แห่ง ภายใต้เงื่อนไขของสัญญา บริษัทตกลงให้เช่าที่ดินเพื่อปลูกสร้างอาคารเพื่อใช้เป็นที่ผลิตสินค้า ขายสินค้า หรือกระทำการอื่นใดอันเป็นไปตามวัตถุประสงค์ของ</w:t>
      </w:r>
      <w:r w:rsidRPr="006F27CE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6F27CE">
        <w:rPr>
          <w:rFonts w:ascii="Angsana New" w:hAnsi="Angsana New" w:cs="Angsana New" w:hint="cs"/>
          <w:sz w:val="30"/>
          <w:szCs w:val="30"/>
          <w:cs/>
        </w:rPr>
        <w:t>บริษัทย่อยและบริษัทร่วมดังกล่าว</w:t>
      </w:r>
      <w:r w:rsidRPr="006F27CE">
        <w:rPr>
          <w:rFonts w:ascii="Angsana New" w:hAnsi="Angsana New" w:cs="Angsana New"/>
          <w:sz w:val="30"/>
          <w:szCs w:val="30"/>
          <w:cs/>
        </w:rPr>
        <w:t>ตกลงจ่ายค่าเช่าให้กับบริษัทตามอัตราที่ระบุไว้ในสัญญา สัญญานี้มีผลบังคับใช้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6F27CE">
        <w:rPr>
          <w:rFonts w:ascii="Angsana New" w:hAnsi="Angsana New" w:cs="Angsana New"/>
          <w:sz w:val="30"/>
          <w:szCs w:val="30"/>
        </w:rPr>
        <w:t>8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ปี ถึง </w:t>
      </w:r>
      <w:r w:rsidRPr="006F27CE">
        <w:rPr>
          <w:rFonts w:ascii="Angsana New" w:hAnsi="Angsana New" w:cs="Angsana New"/>
          <w:sz w:val="30"/>
          <w:szCs w:val="30"/>
        </w:rPr>
        <w:t>10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ปี ซึ่งจะสิ้นสุดในระหว่างปี </w:t>
      </w:r>
      <w:r w:rsidRPr="006F27CE">
        <w:rPr>
          <w:rFonts w:ascii="Angsana New" w:hAnsi="Angsana New" w:cs="Angsana New"/>
          <w:sz w:val="30"/>
          <w:szCs w:val="30"/>
        </w:rPr>
        <w:t>256</w:t>
      </w:r>
      <w:r w:rsidR="00185200" w:rsidRPr="006F27CE">
        <w:rPr>
          <w:rFonts w:ascii="Angsana New" w:hAnsi="Angsana New" w:cs="Angsana New"/>
          <w:sz w:val="30"/>
          <w:szCs w:val="30"/>
        </w:rPr>
        <w:t>9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ถึงปี </w:t>
      </w:r>
      <w:r w:rsidRPr="006F27CE">
        <w:rPr>
          <w:rFonts w:ascii="Angsana New" w:hAnsi="Angsana New" w:cs="Angsana New"/>
          <w:sz w:val="30"/>
          <w:szCs w:val="30"/>
        </w:rPr>
        <w:t>2573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>เมื่อครบกำหนดระยะเวลาเช่า คู่สัญญาจะตกลงต่ออายุสัญญาการเช่าออกไปตามข้อกำหนดและเงื่อนไขที่เห็นชอบร่วมกัน</w:t>
      </w:r>
    </w:p>
    <w:p w14:paraId="39083699" w14:textId="05D24640" w:rsidR="00843DFB" w:rsidRPr="006F27CE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4C0A1D79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  <w:cs/>
        </w:rPr>
      </w:pPr>
      <w:r w:rsidRPr="006F27CE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สัญญาซื้อขายไก่เนื้อ</w:t>
      </w:r>
    </w:p>
    <w:p w14:paraId="3B198D0A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5E44898E" w14:textId="53F99EFA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/>
          <w:sz w:val="30"/>
          <w:szCs w:val="30"/>
          <w:cs/>
        </w:rPr>
        <w:t xml:space="preserve">บริษัทมีสัญญาซื้อขายไก่เนื้อกับบริษัทย่อยในประเทศแห่งหนึ่ง (บริษัท ไทย ฟู้ดส์ คอนแทรค ฟาร์มมิ่ง จำกัด </w:t>
      </w:r>
      <w:r w:rsidRPr="006F27CE">
        <w:rPr>
          <w:rFonts w:ascii="Angsana New" w:hAnsi="Angsana New" w:cs="Angsana New"/>
          <w:sz w:val="30"/>
          <w:szCs w:val="30"/>
        </w:rPr>
        <w:t>(</w:t>
      </w:r>
      <w:r w:rsidRPr="006F27CE">
        <w:rPr>
          <w:rFonts w:ascii="Angsana New" w:hAnsi="Angsana New" w:cs="Angsana New"/>
          <w:sz w:val="30"/>
          <w:szCs w:val="30"/>
          <w:cs/>
        </w:rPr>
        <w:t>“</w:t>
      </w:r>
      <w:r w:rsidRPr="006F27CE">
        <w:rPr>
          <w:rFonts w:ascii="Angsana New" w:hAnsi="Angsana New" w:cs="Angsana New"/>
          <w:sz w:val="30"/>
          <w:szCs w:val="30"/>
        </w:rPr>
        <w:t>TFCF</w:t>
      </w:r>
      <w:r w:rsidRPr="006F27CE">
        <w:rPr>
          <w:rFonts w:ascii="Angsana New" w:hAnsi="Angsana New" w:cs="Angsana New"/>
          <w:sz w:val="30"/>
          <w:szCs w:val="30"/>
          <w:cs/>
        </w:rPr>
        <w:t>”</w:t>
      </w:r>
      <w:r w:rsidRPr="006F27CE">
        <w:rPr>
          <w:rFonts w:ascii="Angsana New" w:hAnsi="Angsana New" w:cs="Angsana New"/>
          <w:sz w:val="30"/>
          <w:szCs w:val="30"/>
        </w:rPr>
        <w:t>)</w:t>
      </w:r>
      <w:r w:rsidRPr="006F27CE">
        <w:rPr>
          <w:rFonts w:ascii="Angsana New" w:hAnsi="Angsana New" w:cs="Angsana New"/>
          <w:sz w:val="30"/>
          <w:szCs w:val="30"/>
          <w:cs/>
        </w:rPr>
        <w:t>)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ทั้งนี้ปริมาณขายและราคาสินค้าเป็นไปตามที่ </w:t>
      </w:r>
      <w:r w:rsidRPr="006F27CE">
        <w:rPr>
          <w:rFonts w:ascii="Angsana New" w:hAnsi="Angsana New" w:cs="Angsana New"/>
          <w:sz w:val="30"/>
          <w:szCs w:val="30"/>
        </w:rPr>
        <w:t xml:space="preserve">TFCF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กำหนด โดยจะแจ้งการปรับเปลี่ยนราคาให้บริษัททราบล่วงหน้า สัญญานี้มีผลบังคับใช้ตั้งแต่วันที่ </w:t>
      </w:r>
      <w:r w:rsidRPr="006F27CE">
        <w:rPr>
          <w:rFonts w:ascii="Angsana New" w:hAnsi="Angsana New" w:cs="Angsana New"/>
          <w:sz w:val="30"/>
          <w:szCs w:val="30"/>
        </w:rPr>
        <w:t xml:space="preserve">1 </w:t>
      </w:r>
      <w:r w:rsidR="000E7886" w:rsidRPr="006F27CE">
        <w:rPr>
          <w:rFonts w:ascii="Angsana New" w:hAnsi="Angsana New" w:cs="Angsana New" w:hint="cs"/>
          <w:sz w:val="30"/>
          <w:szCs w:val="30"/>
          <w:cs/>
        </w:rPr>
        <w:t>มกรา</w:t>
      </w:r>
      <w:r w:rsidR="00E701CE" w:rsidRPr="006F27CE">
        <w:rPr>
          <w:rFonts w:ascii="Angsana New" w:hAnsi="Angsana New" w:cs="Angsana New" w:hint="cs"/>
          <w:sz w:val="30"/>
          <w:szCs w:val="30"/>
          <w:cs/>
        </w:rPr>
        <w:t>คม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/>
          <w:sz w:val="30"/>
          <w:szCs w:val="30"/>
        </w:rPr>
        <w:t>25</w:t>
      </w:r>
      <w:r w:rsidR="000E7886" w:rsidRPr="006F27CE">
        <w:rPr>
          <w:rFonts w:ascii="Angsana New" w:hAnsi="Angsana New" w:cs="Angsana New"/>
          <w:sz w:val="30"/>
          <w:szCs w:val="30"/>
        </w:rPr>
        <w:t>60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และหากบริษัทมีความประสงค์ที่จะขอเลิกสัญญาฉบับนี้ บริษัทจะต้องทำหนังสือแจ้งให้ </w:t>
      </w:r>
      <w:r w:rsidRPr="006F27CE">
        <w:rPr>
          <w:rFonts w:ascii="Angsana New" w:hAnsi="Angsana New" w:cs="Angsana New"/>
          <w:sz w:val="30"/>
          <w:szCs w:val="30"/>
        </w:rPr>
        <w:t xml:space="preserve">TFCF </w:t>
      </w:r>
      <w:r w:rsidRPr="006F27CE">
        <w:rPr>
          <w:rFonts w:ascii="Angsana New" w:hAnsi="Angsana New" w:cs="Angsana New"/>
          <w:sz w:val="30"/>
          <w:szCs w:val="30"/>
          <w:cs/>
        </w:rPr>
        <w:t>ทราบล่วงหน้าเป็นเวลา</w:t>
      </w:r>
      <w:r w:rsidRPr="006F27CE">
        <w:rPr>
          <w:rFonts w:ascii="Angsana New" w:hAnsi="Angsana New" w:cs="Angsana New" w:hint="cs"/>
          <w:sz w:val="30"/>
          <w:szCs w:val="30"/>
          <w:cs/>
        </w:rPr>
        <w:t>ไม่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น้อยกว่า </w:t>
      </w:r>
      <w:r w:rsidRPr="006F27CE">
        <w:rPr>
          <w:rFonts w:ascii="Angsana New" w:hAnsi="Angsana New" w:cs="Angsana New"/>
          <w:sz w:val="30"/>
          <w:szCs w:val="30"/>
        </w:rPr>
        <w:t xml:space="preserve">30 </w:t>
      </w:r>
      <w:r w:rsidRPr="006F27CE">
        <w:rPr>
          <w:rFonts w:ascii="Angsana New" w:hAnsi="Angsana New" w:cs="Angsana New"/>
          <w:sz w:val="30"/>
          <w:szCs w:val="30"/>
          <w:cs/>
        </w:rPr>
        <w:t>วัน และชำระหนี้สินค้างชำระ จนเสร็จสิ้น</w:t>
      </w:r>
    </w:p>
    <w:p w14:paraId="6EDDBF8B" w14:textId="77777777" w:rsidR="00843DFB" w:rsidRPr="00F54E6A" w:rsidRDefault="00843DFB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451DBD1A" w14:textId="77777777" w:rsidR="00D70F06" w:rsidRPr="00F54E6A" w:rsidRDefault="00D70F06" w:rsidP="00F54E6A">
      <w:pPr>
        <w:ind w:left="540"/>
        <w:rPr>
          <w:rFonts w:ascii="Angsana New" w:hAnsi="Angsana New" w:cs="Angsana New"/>
          <w:sz w:val="30"/>
          <w:szCs w:val="30"/>
        </w:rPr>
      </w:pPr>
    </w:p>
    <w:p w14:paraId="019FB95C" w14:textId="77777777" w:rsidR="00843DFB" w:rsidRPr="00F54E6A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F54E6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A9FD0B7" w14:textId="2246650F" w:rsidR="00D70F06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</w:rPr>
        <w:t>สัญญาซื้อขายไฟฟ้าจากระบบผลิตไฟฟ้าจากพลังงานแสงอาทิตย์</w:t>
      </w:r>
    </w:p>
    <w:p w14:paraId="19E00F37" w14:textId="77777777" w:rsidR="00604421" w:rsidRPr="00F54E6A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</w:pPr>
    </w:p>
    <w:p w14:paraId="2A7FF1FA" w14:textId="70A2736D" w:rsidR="005B0A9C" w:rsidRPr="006F27CE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</w:t>
      </w:r>
      <w:r w:rsidRPr="006F27CE">
        <w:rPr>
          <w:rFonts w:ascii="Angsana New" w:hAnsi="Angsana New" w:cs="Angsana New" w:hint="cs"/>
          <w:sz w:val="30"/>
          <w:szCs w:val="30"/>
          <w:cs/>
        </w:rPr>
        <w:t>มีสัญญาซื้อขายไฟฟ้าจากระบบผลิตไฟฟ้าจากพลังงานแสงอาทิตย์กับบริษัท</w:t>
      </w:r>
      <w:r w:rsidR="00E428CF" w:rsidRPr="006F27CE">
        <w:rPr>
          <w:rFonts w:ascii="Angsana New" w:hAnsi="Angsana New" w:cs="Angsana New" w:hint="cs"/>
          <w:sz w:val="30"/>
          <w:szCs w:val="30"/>
          <w:cs/>
        </w:rPr>
        <w:t>ร่วม</w:t>
      </w:r>
      <w:r w:rsidR="008567F1" w:rsidRPr="006F27CE">
        <w:rPr>
          <w:rFonts w:ascii="Angsana New" w:hAnsi="Angsana New" w:cs="Angsana New"/>
          <w:sz w:val="30"/>
          <w:szCs w:val="30"/>
        </w:rPr>
        <w:t xml:space="preserve">      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บางแห่ง</w:t>
      </w:r>
      <w:r w:rsidR="00E428CF" w:rsidRPr="006F27CE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6F27CE">
        <w:rPr>
          <w:rFonts w:ascii="Angsana New" w:hAnsi="Angsana New" w:cs="Angsana New" w:hint="cs"/>
          <w:sz w:val="30"/>
          <w:szCs w:val="30"/>
          <w:cs/>
        </w:rPr>
        <w:t>ย่อย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6F27CE">
        <w:rPr>
          <w:rFonts w:ascii="Angsana New" w:hAnsi="Angsana New" w:cs="Angsana New" w:hint="cs"/>
          <w:sz w:val="30"/>
          <w:szCs w:val="30"/>
          <w:cs/>
        </w:rPr>
        <w:t>ตกลงซื้อไฟฟ้าที่ผลิตขึ้นจากบริษัท</w:t>
      </w:r>
      <w:r w:rsidR="00E428CF" w:rsidRPr="006F27CE">
        <w:rPr>
          <w:rFonts w:ascii="Angsana New" w:hAnsi="Angsana New" w:cs="Angsana New" w:hint="cs"/>
          <w:sz w:val="30"/>
          <w:szCs w:val="30"/>
          <w:cs/>
        </w:rPr>
        <w:t>ร่วมและ</w:t>
      </w:r>
      <w:r w:rsidR="006637A5" w:rsidRPr="006F27C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6F27CE">
        <w:rPr>
          <w:rFonts w:ascii="Angsana New" w:hAnsi="Angsana New" w:cs="Angsana New" w:hint="cs"/>
          <w:sz w:val="30"/>
          <w:szCs w:val="30"/>
          <w:cs/>
        </w:rPr>
        <w:t>ย่อยดังกล่าว</w:t>
      </w:r>
      <w:r w:rsidR="00E8068D" w:rsidRPr="006F27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ในกา</w:t>
      </w:r>
      <w:r w:rsidR="00E8068D" w:rsidRPr="006F27CE">
        <w:rPr>
          <w:rFonts w:ascii="Angsana New" w:hAnsi="Angsana New" w:cs="Angsana New" w:hint="cs"/>
          <w:sz w:val="30"/>
          <w:szCs w:val="30"/>
          <w:cs/>
        </w:rPr>
        <w:t>รนี้</w:t>
      </w:r>
      <w:r w:rsidRPr="006F27C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และบริษัทย่อยบางแห่งดังกล่าว</w:t>
      </w:r>
      <w:r w:rsidRPr="006F27CE">
        <w:rPr>
          <w:rFonts w:ascii="Angsana New" w:hAnsi="Angsana New" w:cs="Angsana New" w:hint="cs"/>
          <w:sz w:val="30"/>
          <w:szCs w:val="30"/>
          <w:cs/>
        </w:rPr>
        <w:t>ตกลงชำระค่าไฟฟ้าตามอัตราที่ระบุไว้ในสัญญา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>โดยสัญญานี้มีกำหนดระยะเวลา</w:t>
      </w:r>
      <w:r w:rsidRPr="006F27CE">
        <w:rPr>
          <w:rFonts w:ascii="Angsana New" w:hAnsi="Angsana New" w:cs="Angsana New"/>
          <w:sz w:val="30"/>
          <w:szCs w:val="30"/>
        </w:rPr>
        <w:t xml:space="preserve"> 25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428CF" w:rsidRPr="006F27CE">
        <w:rPr>
          <w:rFonts w:ascii="Angsana New" w:hAnsi="Angsana New" w:cs="Angsana New" w:hint="cs"/>
          <w:sz w:val="30"/>
          <w:szCs w:val="30"/>
          <w:cs/>
        </w:rPr>
        <w:t>ซึ่งจะสิ้นสุด</w:t>
      </w:r>
      <w:r w:rsidR="00186E33" w:rsidRPr="006F27CE">
        <w:rPr>
          <w:rFonts w:ascii="Angsana New" w:hAnsi="Angsana New" w:cs="Angsana New" w:hint="cs"/>
          <w:sz w:val="30"/>
          <w:szCs w:val="30"/>
          <w:cs/>
        </w:rPr>
        <w:t>ใน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562E88" w:rsidRPr="006F27CE">
        <w:rPr>
          <w:rFonts w:ascii="Angsana New" w:hAnsi="Angsana New" w:cs="Angsana New"/>
          <w:sz w:val="30"/>
          <w:szCs w:val="30"/>
        </w:rPr>
        <w:t xml:space="preserve">2588 </w:t>
      </w:r>
      <w:r w:rsidR="00562E88" w:rsidRPr="006F27CE">
        <w:rPr>
          <w:rFonts w:ascii="Angsana New" w:hAnsi="Angsana New" w:cs="Angsana New" w:hint="cs"/>
          <w:sz w:val="30"/>
          <w:szCs w:val="30"/>
          <w:cs/>
        </w:rPr>
        <w:t>ถึง</w:t>
      </w:r>
      <w:r w:rsidR="00186E33" w:rsidRPr="006F27CE">
        <w:rPr>
          <w:rFonts w:ascii="Angsana New" w:hAnsi="Angsana New" w:cs="Angsana New" w:hint="cs"/>
          <w:sz w:val="30"/>
          <w:szCs w:val="30"/>
          <w:cs/>
        </w:rPr>
        <w:t>ปี</w:t>
      </w:r>
      <w:r w:rsidR="00186E33" w:rsidRPr="006F27CE">
        <w:rPr>
          <w:rFonts w:ascii="Angsana New" w:hAnsi="Angsana New" w:cs="Angsana New"/>
          <w:sz w:val="30"/>
          <w:szCs w:val="30"/>
        </w:rPr>
        <w:t xml:space="preserve"> 2591</w:t>
      </w:r>
    </w:p>
    <w:p w14:paraId="19AF87B0" w14:textId="7DF53CAE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AAEB7C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81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F27CE">
        <w:rPr>
          <w:rFonts w:ascii="Angsana New" w:hAnsi="Angsana New" w:cs="Angsana New" w:hint="cs"/>
          <w:i/>
          <w:iCs/>
          <w:sz w:val="30"/>
          <w:szCs w:val="30"/>
          <w:cs/>
        </w:rPr>
        <w:t>สัญญาค้ำประกัน</w:t>
      </w:r>
    </w:p>
    <w:p w14:paraId="0D18E185" w14:textId="77777777" w:rsidR="00843DFB" w:rsidRPr="006F27CE" w:rsidRDefault="00843DFB" w:rsidP="00F54E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1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E906D42" w14:textId="53EB3451" w:rsidR="00843DFB" w:rsidRPr="006F27CE" w:rsidRDefault="00843DFB" w:rsidP="00F54E6A">
      <w:pPr>
        <w:tabs>
          <w:tab w:val="clear" w:pos="6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F27CE">
        <w:rPr>
          <w:rFonts w:ascii="Angsana New" w:hAnsi="Angsana New" w:cs="Angsana New" w:hint="cs"/>
          <w:sz w:val="30"/>
          <w:szCs w:val="30"/>
          <w:cs/>
        </w:rPr>
        <w:t>บริษัทค้ำประกันวงเงินสินเชื่อของบริษัทย่อย</w:t>
      </w:r>
      <w:r w:rsidR="00125099" w:rsidRPr="006F27CE">
        <w:rPr>
          <w:rFonts w:ascii="Angsana New" w:hAnsi="Angsana New" w:cs="Angsana New"/>
          <w:sz w:val="30"/>
          <w:szCs w:val="30"/>
        </w:rPr>
        <w:t xml:space="preserve"> </w:t>
      </w:r>
      <w:r w:rsidR="00125099" w:rsidRPr="006F27CE">
        <w:rPr>
          <w:rFonts w:ascii="Angsana New" w:hAnsi="Angsana New" w:cs="Angsana New" w:hint="cs"/>
          <w:sz w:val="30"/>
          <w:szCs w:val="30"/>
          <w:cs/>
        </w:rPr>
        <w:t>และบริษัทร่วม</w:t>
      </w:r>
      <w:r w:rsidRPr="006F27CE">
        <w:rPr>
          <w:rFonts w:ascii="Angsana New" w:hAnsi="Angsana New" w:cs="Angsana New" w:hint="cs"/>
          <w:sz w:val="30"/>
          <w:szCs w:val="30"/>
          <w:cs/>
        </w:rPr>
        <w:t>บางแห่งซึ่งได้รับจากธนาคารเป็นจำนวนเงิน</w:t>
      </w:r>
      <w:r w:rsidR="009A4013" w:rsidRPr="006F27CE">
        <w:rPr>
          <w:rFonts w:ascii="Angsana New" w:hAnsi="Angsana New" w:cs="Angsana New"/>
          <w:sz w:val="30"/>
          <w:szCs w:val="30"/>
        </w:rPr>
        <w:t xml:space="preserve"> 23,257.5</w:t>
      </w:r>
      <w:r w:rsidRPr="006F27CE">
        <w:rPr>
          <w:rFonts w:ascii="Angsana New" w:hAnsi="Angsana New" w:cs="Angsana New"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6F27CE">
        <w:rPr>
          <w:rFonts w:ascii="Angsana New" w:hAnsi="Angsana New" w:cs="Angsana New"/>
          <w:i/>
          <w:iCs/>
          <w:sz w:val="30"/>
          <w:szCs w:val="30"/>
        </w:rPr>
        <w:t>(256</w:t>
      </w:r>
      <w:r w:rsidR="00D418B0" w:rsidRPr="006F27CE">
        <w:rPr>
          <w:rFonts w:ascii="Angsana New" w:hAnsi="Angsana New" w:cs="Angsana New"/>
          <w:i/>
          <w:iCs/>
          <w:sz w:val="30"/>
          <w:szCs w:val="30"/>
        </w:rPr>
        <w:t>7</w:t>
      </w:r>
      <w:r w:rsidRPr="006F27CE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6F27CE">
        <w:rPr>
          <w:rFonts w:ascii="Angsana New" w:hAnsi="Angsana New" w:cs="Angsana New" w:hint="cs"/>
          <w:i/>
          <w:iCs/>
          <w:sz w:val="30"/>
          <w:szCs w:val="30"/>
        </w:rPr>
        <w:t>1</w:t>
      </w:r>
      <w:r w:rsidR="00D418B0" w:rsidRPr="006F27CE">
        <w:rPr>
          <w:rFonts w:ascii="Angsana New" w:hAnsi="Angsana New" w:cs="Angsana New"/>
          <w:i/>
          <w:iCs/>
          <w:sz w:val="30"/>
          <w:szCs w:val="30"/>
        </w:rPr>
        <w:t>7</w:t>
      </w:r>
      <w:r w:rsidR="00B90B0C" w:rsidRPr="006F27CE">
        <w:rPr>
          <w:rFonts w:ascii="Angsana New" w:hAnsi="Angsana New" w:cs="Angsana New"/>
          <w:i/>
          <w:iCs/>
          <w:sz w:val="30"/>
          <w:szCs w:val="30"/>
        </w:rPr>
        <w:t>,6</w:t>
      </w:r>
      <w:r w:rsidR="00D418B0" w:rsidRPr="006F27CE">
        <w:rPr>
          <w:rFonts w:ascii="Angsana New" w:hAnsi="Angsana New" w:cs="Angsana New"/>
          <w:i/>
          <w:iCs/>
          <w:sz w:val="30"/>
          <w:szCs w:val="30"/>
        </w:rPr>
        <w:t>59</w:t>
      </w:r>
      <w:r w:rsidR="00B90B0C" w:rsidRPr="006F27CE">
        <w:rPr>
          <w:rFonts w:ascii="Angsana New" w:hAnsi="Angsana New" w:cs="Angsana New"/>
          <w:i/>
          <w:iCs/>
          <w:sz w:val="30"/>
          <w:szCs w:val="30"/>
        </w:rPr>
        <w:t>.</w:t>
      </w:r>
      <w:r w:rsidR="00D418B0" w:rsidRPr="006F27CE">
        <w:rPr>
          <w:rFonts w:ascii="Angsana New" w:hAnsi="Angsana New" w:cs="Angsana New"/>
          <w:i/>
          <w:iCs/>
          <w:sz w:val="30"/>
          <w:szCs w:val="30"/>
        </w:rPr>
        <w:t>2</w:t>
      </w:r>
      <w:r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F27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6F27CE">
        <w:rPr>
          <w:rFonts w:ascii="Angsana New" w:hAnsi="Angsana New" w:cs="Angsana New"/>
          <w:i/>
          <w:iCs/>
          <w:sz w:val="30"/>
          <w:szCs w:val="30"/>
        </w:rPr>
        <w:t>)</w:t>
      </w:r>
      <w:r w:rsidRPr="006F27C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F9DC264" w14:textId="404FC5C3" w:rsidR="00623E70" w:rsidRPr="006F27CE" w:rsidRDefault="00623E7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A2B400F" w14:textId="4AC5C184" w:rsidR="00DF5663" w:rsidRPr="006F27CE" w:rsidRDefault="00DF5663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F27CE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48456FEB" w14:textId="77777777" w:rsidR="00EA47B0" w:rsidRPr="006F27CE" w:rsidRDefault="00EA47B0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1"/>
        <w:gridCol w:w="992"/>
        <w:gridCol w:w="271"/>
        <w:gridCol w:w="988"/>
        <w:gridCol w:w="271"/>
        <w:gridCol w:w="1077"/>
      </w:tblGrid>
      <w:tr w:rsidR="00D008F8" w:rsidRPr="006F27CE" w14:paraId="1616A400" w14:textId="77777777" w:rsidTr="00C45079">
        <w:tc>
          <w:tcPr>
            <w:tcW w:w="2433" w:type="pct"/>
          </w:tcPr>
          <w:p w14:paraId="2AE35680" w14:textId="77777777" w:rsidR="001B04F7" w:rsidRPr="006F27CE" w:rsidRDefault="001B04F7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0" w:type="pct"/>
            <w:gridSpan w:val="3"/>
          </w:tcPr>
          <w:p w14:paraId="6E7A34F4" w14:textId="77777777" w:rsidR="001B04F7" w:rsidRPr="006F27CE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14E6747" w14:textId="77777777" w:rsidR="001B04F7" w:rsidRPr="006F27CE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7DD0BB4" w14:textId="77777777" w:rsidR="001B04F7" w:rsidRPr="006F27CE" w:rsidRDefault="001B04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18B0" w:rsidRPr="006F27CE" w14:paraId="6F221206" w14:textId="77777777" w:rsidTr="005941F5">
        <w:tc>
          <w:tcPr>
            <w:tcW w:w="2433" w:type="pct"/>
          </w:tcPr>
          <w:p w14:paraId="7D9E62E5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4044F5A9" w14:textId="3C5E689B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309121A6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4AC49B32" w14:textId="00614E43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7382A859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768160B4" w14:textId="7427E25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5C67DBB1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1763EA59" w14:textId="11898BC0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418B0" w:rsidRPr="006F27CE" w14:paraId="1C6F0F59" w14:textId="77777777" w:rsidTr="00C45079">
        <w:trPr>
          <w:trHeight w:val="207"/>
        </w:trPr>
        <w:tc>
          <w:tcPr>
            <w:tcW w:w="2433" w:type="pct"/>
          </w:tcPr>
          <w:p w14:paraId="091A6B24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558CFA66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18B0" w:rsidRPr="006F27CE" w14:paraId="088954A0" w14:textId="77777777" w:rsidTr="005941F5">
        <w:tc>
          <w:tcPr>
            <w:tcW w:w="2433" w:type="pct"/>
          </w:tcPr>
          <w:p w14:paraId="6BAC7935" w14:textId="77777777" w:rsidR="00D418B0" w:rsidRPr="006F27CE" w:rsidRDefault="00D418B0" w:rsidP="00D418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3" w:type="pct"/>
            <w:vAlign w:val="bottom"/>
          </w:tcPr>
          <w:p w14:paraId="52B2E914" w14:textId="4DB79E11" w:rsidR="00D418B0" w:rsidRPr="006F27CE" w:rsidRDefault="00D7546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45,14</w:t>
            </w:r>
            <w:r w:rsidR="00535277" w:rsidRPr="006F27C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vAlign w:val="bottom"/>
          </w:tcPr>
          <w:p w14:paraId="34A483C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266119A7" w14:textId="4BA229DA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58,313</w:t>
            </w:r>
          </w:p>
        </w:tc>
        <w:tc>
          <w:tcPr>
            <w:tcW w:w="143" w:type="pct"/>
            <w:vAlign w:val="bottom"/>
          </w:tcPr>
          <w:p w14:paraId="7621EEC3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ED1998B" w14:textId="4AB5F34C" w:rsidR="00D418B0" w:rsidRPr="006F27CE" w:rsidRDefault="00CB4423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281</w:t>
            </w:r>
          </w:p>
        </w:tc>
        <w:tc>
          <w:tcPr>
            <w:tcW w:w="143" w:type="pct"/>
            <w:vAlign w:val="bottom"/>
          </w:tcPr>
          <w:p w14:paraId="19FC0FC9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5F664E3" w14:textId="4F9AD04E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</w:tr>
      <w:tr w:rsidR="00D418B0" w:rsidRPr="006F27CE" w14:paraId="53B93C80" w14:textId="77777777" w:rsidTr="005941F5">
        <w:trPr>
          <w:trHeight w:val="202"/>
        </w:trPr>
        <w:tc>
          <w:tcPr>
            <w:tcW w:w="2433" w:type="pct"/>
          </w:tcPr>
          <w:p w14:paraId="178030DB" w14:textId="12C2B1F4" w:rsidR="00D418B0" w:rsidRPr="006F27CE" w:rsidRDefault="00D418B0" w:rsidP="00D418B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3" w:type="pct"/>
            <w:vAlign w:val="bottom"/>
          </w:tcPr>
          <w:p w14:paraId="2BDEF3E9" w14:textId="723D64A2" w:rsidR="00D418B0" w:rsidRPr="006F27CE" w:rsidRDefault="00D7546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4,772,746</w:t>
            </w:r>
          </w:p>
        </w:tc>
        <w:tc>
          <w:tcPr>
            <w:tcW w:w="143" w:type="pct"/>
            <w:vAlign w:val="bottom"/>
          </w:tcPr>
          <w:p w14:paraId="23400DE2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" w:type="pct"/>
            <w:vAlign w:val="bottom"/>
          </w:tcPr>
          <w:p w14:paraId="6B616194" w14:textId="12802E91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45" w:hanging="89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4,848,557</w:t>
            </w:r>
          </w:p>
        </w:tc>
        <w:tc>
          <w:tcPr>
            <w:tcW w:w="143" w:type="pct"/>
            <w:vAlign w:val="bottom"/>
          </w:tcPr>
          <w:p w14:paraId="11E959BD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0245B96" w14:textId="583DA0F7" w:rsidR="00D418B0" w:rsidRPr="006F27CE" w:rsidRDefault="00CB4423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426,430</w:t>
            </w:r>
          </w:p>
        </w:tc>
        <w:tc>
          <w:tcPr>
            <w:tcW w:w="143" w:type="pct"/>
            <w:vAlign w:val="bottom"/>
          </w:tcPr>
          <w:p w14:paraId="4DDA5E9C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D6C6DB3" w14:textId="1FBBD0E5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2,173,907</w:t>
            </w:r>
          </w:p>
        </w:tc>
      </w:tr>
      <w:tr w:rsidR="00D418B0" w:rsidRPr="006F27CE" w14:paraId="19F071CB" w14:textId="77777777" w:rsidTr="006328FE">
        <w:tc>
          <w:tcPr>
            <w:tcW w:w="2433" w:type="pct"/>
          </w:tcPr>
          <w:p w14:paraId="0757B160" w14:textId="77777777" w:rsidR="00D418B0" w:rsidRPr="006F27CE" w:rsidRDefault="00D418B0" w:rsidP="00D41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A3C6646" w14:textId="1B4CAEDC" w:rsidR="00D418B0" w:rsidRPr="006F27CE" w:rsidRDefault="00D7546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4,817,889</w:t>
            </w:r>
          </w:p>
        </w:tc>
        <w:tc>
          <w:tcPr>
            <w:tcW w:w="143" w:type="pct"/>
          </w:tcPr>
          <w:p w14:paraId="0A2C6054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3782246" w14:textId="3B1DDBAB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29" w:firstLine="9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4,906,870</w:t>
            </w:r>
          </w:p>
        </w:tc>
        <w:tc>
          <w:tcPr>
            <w:tcW w:w="143" w:type="pct"/>
          </w:tcPr>
          <w:p w14:paraId="12C7B445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125B7091" w14:textId="0F68764B" w:rsidR="00D418B0" w:rsidRPr="006F27CE" w:rsidRDefault="00CB4423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426,711</w:t>
            </w:r>
          </w:p>
        </w:tc>
        <w:tc>
          <w:tcPr>
            <w:tcW w:w="143" w:type="pct"/>
          </w:tcPr>
          <w:p w14:paraId="58FA38AD" w14:textId="77777777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25D2210" w14:textId="4803F2D9" w:rsidR="00D418B0" w:rsidRPr="006F27CE" w:rsidRDefault="00D418B0" w:rsidP="00D41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2,174,116</w:t>
            </w:r>
          </w:p>
        </w:tc>
      </w:tr>
    </w:tbl>
    <w:p w14:paraId="4B679EB6" w14:textId="18940CBD" w:rsidR="004C6A9F" w:rsidRPr="006F27CE" w:rsidRDefault="004C6A9F" w:rsidP="00F54E6A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59A8004C" w14:textId="77777777" w:rsidR="00604421" w:rsidRPr="006F27CE" w:rsidRDefault="0060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6F27CE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0522080E" w14:textId="0869B095" w:rsidR="008342AF" w:rsidRPr="006F27CE" w:rsidRDefault="008342AF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F27C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</w:t>
      </w:r>
    </w:p>
    <w:p w14:paraId="20F7D96A" w14:textId="77777777" w:rsidR="008342AF" w:rsidRPr="006F27CE" w:rsidRDefault="008342AF" w:rsidP="00F54E6A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8342AF" w:rsidRPr="006F27CE" w14:paraId="35F16D6E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F7F9517" w14:textId="77777777" w:rsidR="008342AF" w:rsidRPr="006F27CE" w:rsidRDefault="008342AF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2C873DD7" w14:textId="77777777" w:rsidR="008342AF" w:rsidRPr="006F27CE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5B5C3A92" w14:textId="77777777" w:rsidR="008342AF" w:rsidRPr="006F27CE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C3FC83B" w14:textId="77777777" w:rsidR="008342AF" w:rsidRPr="006F27CE" w:rsidRDefault="008342A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0B0C" w:rsidRPr="006F27CE" w14:paraId="607057BD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09FFE151" w14:textId="4A0B9688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</w:tcPr>
          <w:p w14:paraId="3873976D" w14:textId="1DC0647A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584F083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80BA91C" w14:textId="1020FBD4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96" w:type="pct"/>
          </w:tcPr>
          <w:p w14:paraId="126350A5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071989A2" w14:textId="5D53D28C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9C1CE76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B1A7111" w14:textId="535EC3B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90B0C" w:rsidRPr="006F27CE" w14:paraId="5E0490DF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0E2E133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2AE63ED1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6F27CE" w14:paraId="42631BF0" w14:textId="77777777" w:rsidTr="00E05319">
        <w:trPr>
          <w:trHeight w:hRule="exact" w:val="393"/>
          <w:tblHeader/>
        </w:trPr>
        <w:tc>
          <w:tcPr>
            <w:tcW w:w="2073" w:type="pct"/>
          </w:tcPr>
          <w:p w14:paraId="5EF21263" w14:textId="3F0A9410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927" w:type="pct"/>
            <w:gridSpan w:val="7"/>
          </w:tcPr>
          <w:p w14:paraId="07B83F5A" w14:textId="77777777" w:rsidR="00B90B0C" w:rsidRPr="006F27CE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A4ADF" w:rsidRPr="006F27CE" w14:paraId="3B059FE4" w14:textId="77777777" w:rsidTr="00A8480F">
        <w:trPr>
          <w:trHeight w:hRule="exact" w:val="393"/>
        </w:trPr>
        <w:tc>
          <w:tcPr>
            <w:tcW w:w="2073" w:type="pct"/>
          </w:tcPr>
          <w:p w14:paraId="703696A5" w14:textId="50C29B98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793E3DC3" w14:textId="32655DCA" w:rsidR="005A4ADF" w:rsidRPr="006F27CE" w:rsidRDefault="00CE7A54" w:rsidP="00FC0119">
            <w:pPr>
              <w:pStyle w:val="acctfourfigures"/>
              <w:tabs>
                <w:tab w:val="clear" w:pos="765"/>
              </w:tabs>
              <w:spacing w:line="240" w:lineRule="atLeast"/>
              <w:ind w:left="74" w:right="-15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1,760,314</w:t>
            </w:r>
          </w:p>
        </w:tc>
        <w:tc>
          <w:tcPr>
            <w:tcW w:w="146" w:type="pct"/>
            <w:vAlign w:val="bottom"/>
          </w:tcPr>
          <w:p w14:paraId="63D44B90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3B88A" w14:textId="0F02DA39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1,771,756</w:t>
            </w:r>
          </w:p>
        </w:tc>
        <w:tc>
          <w:tcPr>
            <w:tcW w:w="196" w:type="pct"/>
            <w:vAlign w:val="bottom"/>
          </w:tcPr>
          <w:p w14:paraId="26AB6F2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9D52AE1" w14:textId="1B90A799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1,382,515</w:t>
            </w:r>
          </w:p>
        </w:tc>
        <w:tc>
          <w:tcPr>
            <w:tcW w:w="147" w:type="pct"/>
            <w:vAlign w:val="bottom"/>
          </w:tcPr>
          <w:p w14:paraId="21DAB42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E3F3CA0" w14:textId="7587A26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1,301,528</w:t>
            </w:r>
          </w:p>
        </w:tc>
      </w:tr>
      <w:tr w:rsidR="005A4ADF" w:rsidRPr="006F27CE" w14:paraId="0ADC2BAE" w14:textId="77777777" w:rsidTr="00A8480F">
        <w:trPr>
          <w:trHeight w:hRule="exact" w:val="393"/>
        </w:trPr>
        <w:tc>
          <w:tcPr>
            <w:tcW w:w="2073" w:type="pct"/>
          </w:tcPr>
          <w:p w14:paraId="61D3B888" w14:textId="56EBCE31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99" w:type="pct"/>
            <w:vAlign w:val="bottom"/>
          </w:tcPr>
          <w:p w14:paraId="125B16EB" w14:textId="7FA4C2A3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B8B033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F0770FC" w14:textId="4A01A77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4B862DC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5969736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D33D8B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0EE10B" w14:textId="1867324E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0FDB304D" w14:textId="77777777" w:rsidTr="00A8480F">
        <w:trPr>
          <w:trHeight w:hRule="exact" w:val="393"/>
        </w:trPr>
        <w:tc>
          <w:tcPr>
            <w:tcW w:w="2073" w:type="pct"/>
          </w:tcPr>
          <w:p w14:paraId="3B846D08" w14:textId="1936E1A1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9" w:type="pct"/>
            <w:vAlign w:val="bottom"/>
          </w:tcPr>
          <w:p w14:paraId="625795EF" w14:textId="7C26B77E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145,934</w:t>
            </w:r>
          </w:p>
        </w:tc>
        <w:tc>
          <w:tcPr>
            <w:tcW w:w="146" w:type="pct"/>
            <w:vAlign w:val="bottom"/>
          </w:tcPr>
          <w:p w14:paraId="551FDD5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27B6BE9" w14:textId="4DE6AD5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159,</w:t>
            </w:r>
            <w:r w:rsidRPr="006F27CE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196" w:type="pct"/>
            <w:vAlign w:val="bottom"/>
          </w:tcPr>
          <w:p w14:paraId="13E7958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C57C294" w14:textId="77777777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109,581</w:t>
            </w:r>
          </w:p>
          <w:p w14:paraId="3660F5C6" w14:textId="7E78E34C" w:rsidR="00515640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C1859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B2E074E" w14:textId="1702F4ED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92,336</w:t>
            </w:r>
          </w:p>
        </w:tc>
      </w:tr>
      <w:tr w:rsidR="005A4ADF" w:rsidRPr="006F27CE" w14:paraId="052887C0" w14:textId="77777777" w:rsidTr="00A8480F">
        <w:trPr>
          <w:trHeight w:hRule="exact" w:val="393"/>
        </w:trPr>
        <w:tc>
          <w:tcPr>
            <w:tcW w:w="2073" w:type="pct"/>
          </w:tcPr>
          <w:p w14:paraId="66D8C234" w14:textId="3CCB16B4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 xml:space="preserve">6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249F22A1" w14:textId="355F908F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17,690</w:t>
            </w:r>
          </w:p>
        </w:tc>
        <w:tc>
          <w:tcPr>
            <w:tcW w:w="146" w:type="pct"/>
            <w:vAlign w:val="bottom"/>
          </w:tcPr>
          <w:p w14:paraId="080036E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B463F04" w14:textId="713A919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36,441</w:t>
            </w:r>
          </w:p>
        </w:tc>
        <w:tc>
          <w:tcPr>
            <w:tcW w:w="196" w:type="pct"/>
            <w:vAlign w:val="bottom"/>
          </w:tcPr>
          <w:p w14:paraId="20EC37C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125618E" w14:textId="2F558A3B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</w:t>
            </w:r>
            <w:r w:rsidR="00535277"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vAlign w:val="bottom"/>
          </w:tcPr>
          <w:p w14:paraId="321C534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3B3008B" w14:textId="180DF3A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4ADF" w:rsidRPr="006F27CE" w14:paraId="5C976326" w14:textId="77777777" w:rsidTr="00A8480F">
        <w:trPr>
          <w:trHeight w:hRule="exact" w:val="393"/>
        </w:trPr>
        <w:tc>
          <w:tcPr>
            <w:tcW w:w="2073" w:type="pct"/>
          </w:tcPr>
          <w:p w14:paraId="70E74EEA" w14:textId="35664DAA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 xml:space="preserve">- 12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74CB64CF" w14:textId="01599A26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27,299</w:t>
            </w:r>
          </w:p>
        </w:tc>
        <w:tc>
          <w:tcPr>
            <w:tcW w:w="146" w:type="pct"/>
            <w:vAlign w:val="bottom"/>
          </w:tcPr>
          <w:p w14:paraId="39E7588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B3B17B7" w14:textId="1221A78D" w:rsidR="005A4ADF" w:rsidRPr="006F27CE" w:rsidRDefault="005A4ADF" w:rsidP="00FC011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50,757</w:t>
            </w:r>
          </w:p>
        </w:tc>
        <w:tc>
          <w:tcPr>
            <w:tcW w:w="196" w:type="pct"/>
            <w:vAlign w:val="bottom"/>
          </w:tcPr>
          <w:p w14:paraId="2509B2E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0221A39" w14:textId="128CCA72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3754B44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95E5A2" w14:textId="201F60AE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3A8F3A37" w14:textId="77777777" w:rsidTr="00A8480F">
        <w:trPr>
          <w:trHeight w:hRule="exact" w:val="393"/>
        </w:trPr>
        <w:tc>
          <w:tcPr>
            <w:tcW w:w="2073" w:type="pct"/>
          </w:tcPr>
          <w:p w14:paraId="486727E5" w14:textId="7606844E" w:rsidR="005A4ADF" w:rsidRPr="006F27CE" w:rsidRDefault="005A4ADF" w:rsidP="005A4AD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</w:rPr>
              <w:t xml:space="preserve">12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99" w:type="pct"/>
            <w:vAlign w:val="bottom"/>
          </w:tcPr>
          <w:p w14:paraId="387251FC" w14:textId="218A2CAD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70,229</w:t>
            </w:r>
          </w:p>
        </w:tc>
        <w:tc>
          <w:tcPr>
            <w:tcW w:w="146" w:type="pct"/>
            <w:vAlign w:val="bottom"/>
          </w:tcPr>
          <w:p w14:paraId="14C0099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63BAB10" w14:textId="3DB8CD6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122,057</w:t>
            </w:r>
          </w:p>
        </w:tc>
        <w:tc>
          <w:tcPr>
            <w:tcW w:w="196" w:type="pct"/>
            <w:vAlign w:val="bottom"/>
          </w:tcPr>
          <w:p w14:paraId="5A1E3EC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55C554D" w14:textId="3E3F3322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52415D7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0AB66B0" w14:textId="1A806FB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11ADAC25" w14:textId="77777777" w:rsidTr="00A8480F">
        <w:trPr>
          <w:trHeight w:hRule="exact" w:val="393"/>
        </w:trPr>
        <w:tc>
          <w:tcPr>
            <w:tcW w:w="2073" w:type="pct"/>
          </w:tcPr>
          <w:p w14:paraId="7EEC8D83" w14:textId="6CC84E58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ฟ้องร้อง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53FDE6B4" w14:textId="35E23B37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616,083</w:t>
            </w:r>
          </w:p>
        </w:tc>
        <w:tc>
          <w:tcPr>
            <w:tcW w:w="146" w:type="pct"/>
            <w:vAlign w:val="bottom"/>
          </w:tcPr>
          <w:p w14:paraId="4E887B0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4E3B99E" w14:textId="46CB4B5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541,551</w:t>
            </w:r>
          </w:p>
        </w:tc>
        <w:tc>
          <w:tcPr>
            <w:tcW w:w="196" w:type="pct"/>
            <w:vAlign w:val="bottom"/>
          </w:tcPr>
          <w:p w14:paraId="0F54BD9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0F9FF81" w14:textId="43B1420A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9,926</w:t>
            </w:r>
          </w:p>
        </w:tc>
        <w:tc>
          <w:tcPr>
            <w:tcW w:w="147" w:type="pct"/>
            <w:vAlign w:val="bottom"/>
          </w:tcPr>
          <w:p w14:paraId="51CBD3C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13893472" w14:textId="4F67387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8,230</w:t>
            </w:r>
          </w:p>
        </w:tc>
      </w:tr>
      <w:tr w:rsidR="005A4ADF" w:rsidRPr="006F27CE" w14:paraId="6B69FA9E" w14:textId="77777777" w:rsidTr="00A8480F">
        <w:trPr>
          <w:trHeight w:hRule="exact" w:val="393"/>
        </w:trPr>
        <w:tc>
          <w:tcPr>
            <w:tcW w:w="2073" w:type="pct"/>
          </w:tcPr>
          <w:p w14:paraId="4EB1B9CB" w14:textId="356936BA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13317CFC" w14:textId="567823BD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2,637,549</w:t>
            </w:r>
          </w:p>
        </w:tc>
        <w:tc>
          <w:tcPr>
            <w:tcW w:w="146" w:type="pct"/>
            <w:vAlign w:val="bottom"/>
          </w:tcPr>
          <w:p w14:paraId="6C949A0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BE5C727" w14:textId="703A7335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2,681,809</w:t>
            </w:r>
          </w:p>
        </w:tc>
        <w:tc>
          <w:tcPr>
            <w:tcW w:w="196" w:type="pct"/>
            <w:vAlign w:val="bottom"/>
          </w:tcPr>
          <w:p w14:paraId="5915D71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5E988D7" w14:textId="44A8BEFE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1,504,88</w:t>
            </w:r>
            <w:r w:rsidR="002D6B1F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47" w:type="pct"/>
            <w:vAlign w:val="bottom"/>
          </w:tcPr>
          <w:p w14:paraId="5B3360C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5D14360A" w14:textId="43A2111A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1,402,094</w:t>
            </w:r>
          </w:p>
        </w:tc>
      </w:tr>
      <w:tr w:rsidR="005A4ADF" w:rsidRPr="006F27CE" w14:paraId="6BBB7CB4" w14:textId="77777777" w:rsidTr="00A8480F">
        <w:trPr>
          <w:trHeight w:hRule="exact" w:val="393"/>
        </w:trPr>
        <w:tc>
          <w:tcPr>
            <w:tcW w:w="2073" w:type="pct"/>
          </w:tcPr>
          <w:p w14:paraId="0F3CE52B" w14:textId="57C27555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E30574C" w14:textId="77777777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309DA65D" w14:textId="0F91CCB0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041AC6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783E15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96998E7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631BDA3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3E904DF9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0C0DF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67FB12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A4ADF" w:rsidRPr="006F27CE" w14:paraId="1AE17E6E" w14:textId="77777777" w:rsidTr="00A8480F">
        <w:trPr>
          <w:trHeight w:hRule="exact" w:val="393"/>
        </w:trPr>
        <w:tc>
          <w:tcPr>
            <w:tcW w:w="2073" w:type="pct"/>
          </w:tcPr>
          <w:p w14:paraId="5A1C1E03" w14:textId="6AF2609A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5BC06932" w14:textId="7290F09A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</w:tcPr>
          <w:p w14:paraId="7F908F48" w14:textId="472CBA4A" w:rsidR="005A4ADF" w:rsidRPr="006F27CE" w:rsidRDefault="00CE7A54" w:rsidP="00FC0119">
            <w:pPr>
              <w:pStyle w:val="acctfourfigures"/>
              <w:tabs>
                <w:tab w:val="clear" w:pos="765"/>
              </w:tabs>
              <w:spacing w:line="240" w:lineRule="atLeast"/>
              <w:ind w:left="164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35277" w:rsidRPr="006F27CE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35277" w:rsidRPr="006F27CE">
              <w:rPr>
                <w:rFonts w:ascii="Angsana New" w:hAnsi="Angsana New" w:cs="Angsana New"/>
                <w:sz w:val="30"/>
                <w:szCs w:val="30"/>
              </w:rPr>
              <w:t>091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6" w:type="pct"/>
            <w:vAlign w:val="bottom"/>
          </w:tcPr>
          <w:p w14:paraId="67D5C17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E6C5D22" w14:textId="5EC06241" w:rsidR="005A4ADF" w:rsidRPr="006F27CE" w:rsidRDefault="005A4ADF" w:rsidP="00FC0119">
            <w:pPr>
              <w:pStyle w:val="acctfourfigures"/>
              <w:tabs>
                <w:tab w:val="clear" w:pos="765"/>
              </w:tabs>
              <w:spacing w:line="240" w:lineRule="atLeast"/>
              <w:ind w:left="209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(597,696)</w:t>
            </w:r>
          </w:p>
        </w:tc>
        <w:tc>
          <w:tcPr>
            <w:tcW w:w="196" w:type="pct"/>
            <w:vAlign w:val="bottom"/>
          </w:tcPr>
          <w:p w14:paraId="6E3DA5D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0FDD54" w14:textId="0BE3BD3E" w:rsidR="005A4ADF" w:rsidRPr="006F27CE" w:rsidRDefault="00515640" w:rsidP="00FC011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(9,926)</w:t>
            </w:r>
          </w:p>
        </w:tc>
        <w:tc>
          <w:tcPr>
            <w:tcW w:w="147" w:type="pct"/>
            <w:vAlign w:val="bottom"/>
          </w:tcPr>
          <w:p w14:paraId="51AAD09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110C1A4" w14:textId="22D24D0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(8,285)</w:t>
            </w:r>
          </w:p>
        </w:tc>
      </w:tr>
      <w:tr w:rsidR="005A4ADF" w:rsidRPr="006F27CE" w14:paraId="64E7A6DB" w14:textId="77777777" w:rsidTr="00472013">
        <w:trPr>
          <w:trHeight w:hRule="exact" w:val="393"/>
        </w:trPr>
        <w:tc>
          <w:tcPr>
            <w:tcW w:w="2073" w:type="pct"/>
          </w:tcPr>
          <w:p w14:paraId="57BC113C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E0B61" w14:textId="5CF01D95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1,97</w:t>
            </w:r>
            <w:r w:rsidR="00535277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35277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6" w:type="pct"/>
            <w:vAlign w:val="bottom"/>
          </w:tcPr>
          <w:p w14:paraId="1B37674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0C204" w14:textId="61DA8CBC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2,084,113</w:t>
            </w:r>
          </w:p>
        </w:tc>
        <w:tc>
          <w:tcPr>
            <w:tcW w:w="196" w:type="pct"/>
            <w:vAlign w:val="bottom"/>
          </w:tcPr>
          <w:p w14:paraId="619FDD0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F63FB" w14:textId="3B6DE871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1,494,96</w:t>
            </w:r>
            <w:r w:rsidR="002D6B1F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16DB797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07A10" w14:textId="33AAE94F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1,393,809</w:t>
            </w:r>
          </w:p>
        </w:tc>
      </w:tr>
      <w:tr w:rsidR="005A4ADF" w:rsidRPr="006F27CE" w14:paraId="74CD715A" w14:textId="77777777" w:rsidTr="00CC7A6B">
        <w:trPr>
          <w:trHeight w:hRule="exact" w:val="239"/>
        </w:trPr>
        <w:tc>
          <w:tcPr>
            <w:tcW w:w="2073" w:type="pct"/>
          </w:tcPr>
          <w:p w14:paraId="25F900E4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CA402C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B0C090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37C31EDF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538415D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0D47E31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9DF52A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772A916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4ADF" w:rsidRPr="006F27CE" w14:paraId="62E269C7" w14:textId="77777777" w:rsidTr="00041128">
        <w:trPr>
          <w:trHeight w:hRule="exact" w:val="393"/>
        </w:trPr>
        <w:tc>
          <w:tcPr>
            <w:tcW w:w="2073" w:type="pct"/>
          </w:tcPr>
          <w:p w14:paraId="6A6CFA4E" w14:textId="7EEC1805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9" w:type="pct"/>
            <w:vAlign w:val="bottom"/>
          </w:tcPr>
          <w:p w14:paraId="71CB6BF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3FA80B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C296C36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3C292B2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12689730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517CCC2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AFD09A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4ADF" w:rsidRPr="006F27CE" w14:paraId="47DFADA4" w14:textId="77777777" w:rsidTr="008611D7">
        <w:trPr>
          <w:trHeight w:hRule="exact" w:val="393"/>
        </w:trPr>
        <w:tc>
          <w:tcPr>
            <w:tcW w:w="2073" w:type="pct"/>
          </w:tcPr>
          <w:p w14:paraId="6B67D64A" w14:textId="0E000862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99" w:type="pct"/>
            <w:vAlign w:val="bottom"/>
          </w:tcPr>
          <w:p w14:paraId="0994C85A" w14:textId="5A037596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2BD6D4B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BABA79A" w14:textId="3186B6C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46,997</w:t>
            </w:r>
          </w:p>
        </w:tc>
        <w:tc>
          <w:tcPr>
            <w:tcW w:w="196" w:type="pct"/>
            <w:vAlign w:val="bottom"/>
          </w:tcPr>
          <w:p w14:paraId="3349BC7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CF6B35" w14:textId="68E1AB07" w:rsidR="005A4ADF" w:rsidRPr="006F27CE" w:rsidRDefault="00515640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650AB8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FD0C9EF" w14:textId="7EC10FA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A4ADF" w:rsidRPr="006F27CE" w14:paraId="4BBB780F" w14:textId="77777777" w:rsidTr="008611D7">
        <w:trPr>
          <w:trHeight w:hRule="exact" w:val="393"/>
        </w:trPr>
        <w:tc>
          <w:tcPr>
            <w:tcW w:w="2073" w:type="pct"/>
          </w:tcPr>
          <w:p w14:paraId="7FA20035" w14:textId="77777777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04EEDEBA" w14:textId="77777777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br/>
            </w:r>
          </w:p>
          <w:p w14:paraId="4E158BE5" w14:textId="5AE34795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99" w:type="pct"/>
            <w:vAlign w:val="bottom"/>
          </w:tcPr>
          <w:p w14:paraId="2BA4A623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6864D4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95072D7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  <w:vAlign w:val="bottom"/>
          </w:tcPr>
          <w:p w14:paraId="2E52833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2E80980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655A74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EFF1AFE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A4ADF" w:rsidRPr="00F54E6A" w14:paraId="63B46BBE" w14:textId="77777777" w:rsidTr="008611D7">
        <w:trPr>
          <w:trHeight w:hRule="exact" w:val="393"/>
        </w:trPr>
        <w:tc>
          <w:tcPr>
            <w:tcW w:w="2073" w:type="pct"/>
          </w:tcPr>
          <w:p w14:paraId="5C3DF9F1" w14:textId="77777777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คาดว่าจะเกิดขึ้น</w:t>
            </w:r>
          </w:p>
          <w:p w14:paraId="46F8768F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4E926FD" w14:textId="518465F4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F8985F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9E5F8BB" w14:textId="6F8F6B3E" w:rsidR="005A4ADF" w:rsidRPr="006F27CE" w:rsidRDefault="005A4ADF" w:rsidP="00FC0119">
            <w:pPr>
              <w:pStyle w:val="acctfourfigures"/>
              <w:tabs>
                <w:tab w:val="clear" w:pos="765"/>
              </w:tabs>
              <w:spacing w:line="240" w:lineRule="atLeast"/>
              <w:ind w:left="-110" w:right="-6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(1,601)</w:t>
            </w:r>
          </w:p>
        </w:tc>
        <w:tc>
          <w:tcPr>
            <w:tcW w:w="196" w:type="pct"/>
            <w:vAlign w:val="bottom"/>
          </w:tcPr>
          <w:p w14:paraId="2683CBC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92DE484" w14:textId="346B169E" w:rsidR="005A4ADF" w:rsidRPr="006F27CE" w:rsidRDefault="00515640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0A4778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2089DB72" w14:textId="6945ED0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A4ADF" w:rsidRPr="00F54E6A" w14:paraId="76D96A73" w14:textId="77777777" w:rsidTr="008611D7">
        <w:trPr>
          <w:trHeight w:hRule="exact" w:val="393"/>
        </w:trPr>
        <w:tc>
          <w:tcPr>
            <w:tcW w:w="2073" w:type="pct"/>
          </w:tcPr>
          <w:p w14:paraId="1FCBFB37" w14:textId="14B241DF" w:rsidR="005A4ADF" w:rsidRPr="00F54E6A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12D91" w14:textId="5F482B83" w:rsidR="005A4ADF" w:rsidRPr="00F54E6A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3EE038B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ACCAE" w14:textId="1AA4DED8" w:rsidR="005A4ADF" w:rsidRPr="00F54E6A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45,396</w:t>
            </w:r>
          </w:p>
        </w:tc>
        <w:tc>
          <w:tcPr>
            <w:tcW w:w="196" w:type="pct"/>
            <w:vAlign w:val="bottom"/>
          </w:tcPr>
          <w:p w14:paraId="625AF93D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884AE" w14:textId="0B4F7488" w:rsidR="005A4ADF" w:rsidRPr="00F54E6A" w:rsidRDefault="00515640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62A6FA26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7612" w14:textId="313154E1" w:rsidR="005A4ADF" w:rsidRPr="00F54E6A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A4ADF" w:rsidRPr="006F27CE" w14:paraId="135953AC" w14:textId="77777777" w:rsidTr="00041128">
        <w:trPr>
          <w:trHeight w:hRule="exact" w:val="393"/>
        </w:trPr>
        <w:tc>
          <w:tcPr>
            <w:tcW w:w="2073" w:type="pct"/>
          </w:tcPr>
          <w:p w14:paraId="53F784EC" w14:textId="30C16BB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3ADC" w14:textId="77EFA60D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1,97</w:t>
            </w:r>
            <w:r w:rsidR="00535277"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35277"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458</w:t>
            </w:r>
          </w:p>
        </w:tc>
        <w:tc>
          <w:tcPr>
            <w:tcW w:w="146" w:type="pct"/>
            <w:vAlign w:val="bottom"/>
          </w:tcPr>
          <w:p w14:paraId="4BE5DDB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6ABFD" w14:textId="17FA06F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2,129,509</w:t>
            </w:r>
          </w:p>
        </w:tc>
        <w:tc>
          <w:tcPr>
            <w:tcW w:w="196" w:type="pct"/>
            <w:vAlign w:val="bottom"/>
          </w:tcPr>
          <w:p w14:paraId="7FB0D6D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A5FC" w14:textId="16C95DE2" w:rsidR="005A4ADF" w:rsidRPr="006F27CE" w:rsidRDefault="00515640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1,494,96</w:t>
            </w:r>
            <w:r w:rsidR="00535277"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1EA2911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4B8FB" w14:textId="00067CA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1,393,809</w:t>
            </w:r>
          </w:p>
        </w:tc>
      </w:tr>
    </w:tbl>
    <w:p w14:paraId="6B266870" w14:textId="43106217" w:rsidR="00CA3259" w:rsidRPr="006F27CE" w:rsidRDefault="00CA325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8"/>
        <w:gridCol w:w="273"/>
        <w:gridCol w:w="1170"/>
        <w:gridCol w:w="366"/>
        <w:gridCol w:w="1135"/>
        <w:gridCol w:w="274"/>
        <w:gridCol w:w="1127"/>
      </w:tblGrid>
      <w:tr w:rsidR="00E05319" w:rsidRPr="006F27CE" w14:paraId="0176AC1B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5A5A84FB" w14:textId="77777777" w:rsidR="00E05319" w:rsidRPr="006F27CE" w:rsidRDefault="00E05319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5DAC803A" w14:textId="77777777" w:rsidR="00E05319" w:rsidRPr="006F27CE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3DC01241" w14:textId="77777777" w:rsidR="00E05319" w:rsidRPr="006F27CE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0C8911A5" w14:textId="77777777" w:rsidR="00E05319" w:rsidRPr="006F27CE" w:rsidRDefault="00E0531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ADF" w:rsidRPr="006F27CE" w14:paraId="2779E109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40B52E06" w14:textId="78125B2A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9" w:type="pct"/>
          </w:tcPr>
          <w:p w14:paraId="01B36816" w14:textId="4EA4AF41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5AACD301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27C45A" w14:textId="350375DF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6" w:type="pct"/>
          </w:tcPr>
          <w:p w14:paraId="17A48C43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EA59878" w14:textId="4E0A11F3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1D6FAED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652CF1" w14:textId="2F47004A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A4ADF" w:rsidRPr="006F27CE" w14:paraId="05185AE1" w14:textId="77777777" w:rsidTr="00F37F96">
        <w:trPr>
          <w:trHeight w:hRule="exact" w:val="393"/>
          <w:tblHeader/>
        </w:trPr>
        <w:tc>
          <w:tcPr>
            <w:tcW w:w="2073" w:type="pct"/>
          </w:tcPr>
          <w:p w14:paraId="09BAD4B0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27" w:type="pct"/>
            <w:gridSpan w:val="7"/>
          </w:tcPr>
          <w:p w14:paraId="5F7E232D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ADF" w:rsidRPr="006F27CE" w14:paraId="2BFC0DCE" w14:textId="77777777" w:rsidTr="00F37F96">
        <w:trPr>
          <w:trHeight w:hRule="exact" w:val="393"/>
        </w:trPr>
        <w:tc>
          <w:tcPr>
            <w:tcW w:w="2073" w:type="pct"/>
          </w:tcPr>
          <w:p w14:paraId="126321F0" w14:textId="4ECD8520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9" w:type="pct"/>
          </w:tcPr>
          <w:p w14:paraId="0019B082" w14:textId="47698B9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599,297</w:t>
            </w:r>
          </w:p>
        </w:tc>
        <w:tc>
          <w:tcPr>
            <w:tcW w:w="146" w:type="pct"/>
          </w:tcPr>
          <w:p w14:paraId="7495272B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0C8274" w14:textId="61EE754D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337,716</w:t>
            </w:r>
          </w:p>
        </w:tc>
        <w:tc>
          <w:tcPr>
            <w:tcW w:w="196" w:type="pct"/>
          </w:tcPr>
          <w:p w14:paraId="0FF5579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2CE45C" w14:textId="12CA19B7" w:rsidR="005A4ADF" w:rsidRPr="006F27CE" w:rsidRDefault="005A4ADF" w:rsidP="00CF5B4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110" w:right="-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8,285</w:t>
            </w:r>
          </w:p>
        </w:tc>
        <w:tc>
          <w:tcPr>
            <w:tcW w:w="147" w:type="pct"/>
          </w:tcPr>
          <w:p w14:paraId="1F418E5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0FE6F2E" w14:textId="5657F144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10,982</w:t>
            </w:r>
          </w:p>
        </w:tc>
      </w:tr>
      <w:tr w:rsidR="005A4ADF" w:rsidRPr="006F27CE" w14:paraId="1C946F0F" w14:textId="77777777" w:rsidTr="00F37F96">
        <w:trPr>
          <w:trHeight w:hRule="exact" w:val="393"/>
        </w:trPr>
        <w:tc>
          <w:tcPr>
            <w:tcW w:w="2073" w:type="pct"/>
          </w:tcPr>
          <w:p w14:paraId="7FAA665B" w14:textId="672A6A11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9" w:type="pct"/>
          </w:tcPr>
          <w:p w14:paraId="4725BF0C" w14:textId="01D01DD1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60,794</w:t>
            </w:r>
          </w:p>
        </w:tc>
        <w:tc>
          <w:tcPr>
            <w:tcW w:w="146" w:type="pct"/>
          </w:tcPr>
          <w:p w14:paraId="0E1F114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58E72D3B" w14:textId="6648B1E8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261,581</w:t>
            </w:r>
          </w:p>
        </w:tc>
        <w:tc>
          <w:tcPr>
            <w:tcW w:w="196" w:type="pct"/>
          </w:tcPr>
          <w:p w14:paraId="37BF191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933177F" w14:textId="7CD907D7" w:rsidR="005A4ADF" w:rsidRPr="006F27CE" w:rsidRDefault="00515640" w:rsidP="00CF5B4C">
            <w:pPr>
              <w:pStyle w:val="acctfourfigures"/>
              <w:tabs>
                <w:tab w:val="clear" w:pos="765"/>
                <w:tab w:val="decimal" w:pos="92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1,641</w:t>
            </w:r>
          </w:p>
        </w:tc>
        <w:tc>
          <w:tcPr>
            <w:tcW w:w="147" w:type="pct"/>
          </w:tcPr>
          <w:p w14:paraId="7819322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A7271D" w14:textId="49722BA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4ADF" w:rsidRPr="006F27CE" w14:paraId="09F0C1E9" w14:textId="77777777" w:rsidTr="00F37F96">
        <w:trPr>
          <w:trHeight w:hRule="exact" w:val="393"/>
        </w:trPr>
        <w:tc>
          <w:tcPr>
            <w:tcW w:w="2073" w:type="pct"/>
          </w:tcPr>
          <w:p w14:paraId="664F0A53" w14:textId="4A9F7E0E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99" w:type="pct"/>
          </w:tcPr>
          <w:p w14:paraId="014C0300" w14:textId="2814863C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C1BB93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E59BD" w14:textId="1A754CBD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0BE5814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9D3D8E" w14:textId="2D0EBEBD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14F7CB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6FD2A5" w14:textId="125898D3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(2,515)</w:t>
            </w:r>
          </w:p>
        </w:tc>
      </w:tr>
      <w:tr w:rsidR="005A4ADF" w:rsidRPr="006F27CE" w14:paraId="45C3FC6C" w14:textId="77777777" w:rsidTr="00F37F96">
        <w:trPr>
          <w:trHeight w:hRule="exact" w:val="393"/>
        </w:trPr>
        <w:tc>
          <w:tcPr>
            <w:tcW w:w="2073" w:type="pct"/>
          </w:tcPr>
          <w:p w14:paraId="4621BD27" w14:textId="00060E0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99" w:type="pct"/>
          </w:tcPr>
          <w:p w14:paraId="176266D9" w14:textId="366E8531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1058F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</w:tcPr>
          <w:p w14:paraId="4F31D62B" w14:textId="48F904D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6" w:type="pct"/>
          </w:tcPr>
          <w:p w14:paraId="45F212A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C355A1" w14:textId="29B82769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AB8F91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53823D9" w14:textId="58BF73CA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(182)</w:t>
            </w:r>
          </w:p>
        </w:tc>
      </w:tr>
      <w:tr w:rsidR="005A4ADF" w:rsidRPr="00F54E6A" w14:paraId="34EF3716" w14:textId="77777777" w:rsidTr="00DF27DC">
        <w:trPr>
          <w:trHeight w:hRule="exact" w:val="393"/>
        </w:trPr>
        <w:tc>
          <w:tcPr>
            <w:tcW w:w="2073" w:type="pct"/>
          </w:tcPr>
          <w:p w14:paraId="0C2E4F59" w14:textId="1F29E1DE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7A6D382" w14:textId="338F22DC" w:rsidR="005A4ADF" w:rsidRPr="006F27CE" w:rsidRDefault="00CE7A5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660,091</w:t>
            </w:r>
          </w:p>
        </w:tc>
        <w:tc>
          <w:tcPr>
            <w:tcW w:w="146" w:type="pct"/>
          </w:tcPr>
          <w:p w14:paraId="060D1BB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FEBF346" w14:textId="36F051F8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599,297</w:t>
            </w:r>
          </w:p>
        </w:tc>
        <w:tc>
          <w:tcPr>
            <w:tcW w:w="196" w:type="pct"/>
          </w:tcPr>
          <w:p w14:paraId="59E0911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172AA581" w14:textId="60A7228E" w:rsidR="005A4ADF" w:rsidRPr="006F27CE" w:rsidRDefault="00515640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9,926</w:t>
            </w:r>
          </w:p>
        </w:tc>
        <w:tc>
          <w:tcPr>
            <w:tcW w:w="147" w:type="pct"/>
          </w:tcPr>
          <w:p w14:paraId="5A1BF54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9E1742" w14:textId="288DE28E" w:rsidR="005A4ADF" w:rsidRPr="00F54E6A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8,285</w:t>
            </w:r>
          </w:p>
        </w:tc>
      </w:tr>
    </w:tbl>
    <w:p w14:paraId="78B07AFD" w14:textId="77777777" w:rsidR="00CC7A6B" w:rsidRPr="00F54E6A" w:rsidRDefault="00CC7A6B" w:rsidP="00F54E6A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16"/>
          <w:szCs w:val="16"/>
          <w:lang w:val="th-TH"/>
        </w:rPr>
      </w:pPr>
    </w:p>
    <w:p w14:paraId="7D8374E4" w14:textId="04CCFDEA" w:rsidR="00932807" w:rsidRPr="00F54E6A" w:rsidRDefault="00CC7A6B" w:rsidP="00F54E6A">
      <w:pPr>
        <w:tabs>
          <w:tab w:val="clear" w:pos="454"/>
          <w:tab w:val="left" w:pos="540"/>
        </w:tabs>
        <w:ind w:left="540"/>
        <w:rPr>
          <w:rFonts w:asciiTheme="majorBidi" w:hAnsiTheme="majorBidi" w:cs="Angsana New"/>
          <w:sz w:val="30"/>
          <w:szCs w:val="30"/>
        </w:rPr>
      </w:pP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ข้อมูลเกี่ยวกับความเสี่ยงด้านเครดิตเปิดเผยในหมายเหตุข้อ </w:t>
      </w:r>
      <w:r w:rsidRPr="00F54E6A">
        <w:rPr>
          <w:rFonts w:asciiTheme="majorBidi" w:hAnsiTheme="majorBidi" w:cs="Angsana New"/>
          <w:sz w:val="30"/>
          <w:szCs w:val="30"/>
        </w:rPr>
        <w:t>2</w:t>
      </w:r>
      <w:r w:rsidR="003B0644">
        <w:rPr>
          <w:rFonts w:asciiTheme="majorBidi" w:hAnsiTheme="majorBidi" w:cs="Angsana New"/>
          <w:sz w:val="30"/>
          <w:szCs w:val="30"/>
        </w:rPr>
        <w:t>4</w:t>
      </w:r>
      <w:r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Pr="00F54E6A">
        <w:rPr>
          <w:rFonts w:asciiTheme="majorBidi" w:hAnsiTheme="majorBidi" w:cs="Angsana New" w:hint="cs"/>
          <w:sz w:val="30"/>
          <w:szCs w:val="30"/>
          <w:cs/>
        </w:rPr>
        <w:t>(ข</w:t>
      </w:r>
      <w:r w:rsidRPr="00F54E6A">
        <w:rPr>
          <w:rFonts w:asciiTheme="majorBidi" w:hAnsiTheme="majorBidi" w:cs="Angsana New"/>
          <w:sz w:val="30"/>
          <w:szCs w:val="30"/>
        </w:rPr>
        <w:t>.1)</w:t>
      </w:r>
      <w:r w:rsidR="00932807" w:rsidRPr="00F54E6A">
        <w:rPr>
          <w:rFonts w:asciiTheme="majorBidi" w:hAnsiTheme="majorBidi" w:cs="Angsana New"/>
          <w:sz w:val="30"/>
          <w:szCs w:val="30"/>
        </w:rPr>
        <w:br w:type="page"/>
      </w:r>
    </w:p>
    <w:p w14:paraId="5627EEB6" w14:textId="37FFD2EE" w:rsidR="00DF5663" w:rsidRPr="00F54E6A" w:rsidRDefault="00DF5663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สินค้าคงเหลือ</w:t>
      </w:r>
    </w:p>
    <w:p w14:paraId="54FDA637" w14:textId="77777777" w:rsidR="00FF098E" w:rsidRPr="00F54E6A" w:rsidRDefault="00FF098E" w:rsidP="00F54E6A">
      <w:pPr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19"/>
        <w:gridCol w:w="265"/>
        <w:gridCol w:w="7"/>
        <w:gridCol w:w="1170"/>
        <w:gridCol w:w="366"/>
        <w:gridCol w:w="1135"/>
        <w:gridCol w:w="274"/>
        <w:gridCol w:w="1127"/>
      </w:tblGrid>
      <w:tr w:rsidR="00DE13C7" w:rsidRPr="00F54E6A" w14:paraId="46774B7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1DE6D9D" w14:textId="77777777" w:rsidR="003C1EF7" w:rsidRPr="00F54E6A" w:rsidRDefault="003C1EF7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72" w:type="pct"/>
            <w:gridSpan w:val="4"/>
          </w:tcPr>
          <w:p w14:paraId="6D1FED82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6" w:type="pct"/>
          </w:tcPr>
          <w:p w14:paraId="7CE78D62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5A27DDDD" w14:textId="77777777" w:rsidR="003C1EF7" w:rsidRPr="00F54E6A" w:rsidRDefault="003C1EF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ADF" w:rsidRPr="006F27CE" w14:paraId="7DE05AE7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6996E873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</w:tcPr>
          <w:p w14:paraId="5D6063E9" w14:textId="09821464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6" w:type="pct"/>
            <w:gridSpan w:val="2"/>
          </w:tcPr>
          <w:p w14:paraId="55E5BD35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99872BE" w14:textId="7A598BAE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6" w:type="pct"/>
          </w:tcPr>
          <w:p w14:paraId="1876D0B9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</w:tcPr>
          <w:p w14:paraId="2131F9B0" w14:textId="24980F12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15449C6C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43199A7" w14:textId="69069733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A4ADF" w:rsidRPr="006F27CE" w14:paraId="06B2BF08" w14:textId="77777777" w:rsidTr="00345ACC">
        <w:trPr>
          <w:trHeight w:hRule="exact" w:val="393"/>
          <w:tblHeader/>
        </w:trPr>
        <w:tc>
          <w:tcPr>
            <w:tcW w:w="2073" w:type="pct"/>
          </w:tcPr>
          <w:p w14:paraId="230C5BD0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8"/>
          </w:tcPr>
          <w:p w14:paraId="2C2AF2D6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ADF" w:rsidRPr="006F27CE" w14:paraId="69DDDE4A" w14:textId="77777777" w:rsidTr="00041128">
        <w:trPr>
          <w:trHeight w:hRule="exact" w:val="393"/>
        </w:trPr>
        <w:tc>
          <w:tcPr>
            <w:tcW w:w="2073" w:type="pct"/>
          </w:tcPr>
          <w:p w14:paraId="464204D5" w14:textId="69A34FBD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599" w:type="pct"/>
            <w:vAlign w:val="bottom"/>
          </w:tcPr>
          <w:p w14:paraId="6DC04594" w14:textId="26F3A932" w:rsidR="005A4ADF" w:rsidRPr="006F27CE" w:rsidRDefault="007F7C2C" w:rsidP="001140B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1,559,511</w:t>
            </w:r>
          </w:p>
        </w:tc>
        <w:tc>
          <w:tcPr>
            <w:tcW w:w="146" w:type="pct"/>
            <w:gridSpan w:val="2"/>
            <w:vAlign w:val="bottom"/>
          </w:tcPr>
          <w:p w14:paraId="043A35AE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82A11E0" w14:textId="6022E623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2,032,053</w:t>
            </w:r>
          </w:p>
        </w:tc>
        <w:tc>
          <w:tcPr>
            <w:tcW w:w="196" w:type="pct"/>
            <w:vAlign w:val="bottom"/>
          </w:tcPr>
          <w:p w14:paraId="10FCAB0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839C731" w14:textId="61DBD4B7" w:rsidR="005A4ADF" w:rsidRPr="006F27CE" w:rsidRDefault="00FD4C87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13,474</w:t>
            </w:r>
          </w:p>
        </w:tc>
        <w:tc>
          <w:tcPr>
            <w:tcW w:w="147" w:type="pct"/>
            <w:vAlign w:val="bottom"/>
          </w:tcPr>
          <w:p w14:paraId="6B9B7D9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72ECF92" w14:textId="3089BBE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11,968</w:t>
            </w:r>
          </w:p>
        </w:tc>
      </w:tr>
      <w:tr w:rsidR="005A4ADF" w:rsidRPr="006F27CE" w14:paraId="6E0E62CD" w14:textId="77777777" w:rsidTr="00041128">
        <w:trPr>
          <w:trHeight w:hRule="exact" w:val="393"/>
        </w:trPr>
        <w:tc>
          <w:tcPr>
            <w:tcW w:w="2073" w:type="pct"/>
          </w:tcPr>
          <w:p w14:paraId="309044AA" w14:textId="112C73D4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99" w:type="pct"/>
            <w:vAlign w:val="bottom"/>
          </w:tcPr>
          <w:p w14:paraId="29A70ABF" w14:textId="395F4ECF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13,082</w:t>
            </w:r>
          </w:p>
        </w:tc>
        <w:tc>
          <w:tcPr>
            <w:tcW w:w="146" w:type="pct"/>
            <w:gridSpan w:val="2"/>
            <w:vAlign w:val="bottom"/>
          </w:tcPr>
          <w:p w14:paraId="085404D3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A49D86A" w14:textId="4DB1007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6,808</w:t>
            </w:r>
          </w:p>
        </w:tc>
        <w:tc>
          <w:tcPr>
            <w:tcW w:w="196" w:type="pct"/>
            <w:vAlign w:val="bottom"/>
          </w:tcPr>
          <w:p w14:paraId="1E00121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3C3671C" w14:textId="3415A3BC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A5753B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D6CA35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3339CAE" w14:textId="2DF7906E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1CB78735" w14:textId="77777777" w:rsidTr="00041128">
        <w:trPr>
          <w:trHeight w:hRule="exact" w:val="393"/>
        </w:trPr>
        <w:tc>
          <w:tcPr>
            <w:tcW w:w="2073" w:type="pct"/>
          </w:tcPr>
          <w:p w14:paraId="6663C378" w14:textId="4894A883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99" w:type="pct"/>
            <w:vAlign w:val="bottom"/>
          </w:tcPr>
          <w:p w14:paraId="1C4EB487" w14:textId="69F6BDC5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2,677,830</w:t>
            </w:r>
          </w:p>
        </w:tc>
        <w:tc>
          <w:tcPr>
            <w:tcW w:w="146" w:type="pct"/>
            <w:gridSpan w:val="2"/>
            <w:vAlign w:val="bottom"/>
          </w:tcPr>
          <w:p w14:paraId="12706208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C6D8F37" w14:textId="146A6D71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1,841,273</w:t>
            </w:r>
          </w:p>
        </w:tc>
        <w:tc>
          <w:tcPr>
            <w:tcW w:w="196" w:type="pct"/>
            <w:vAlign w:val="bottom"/>
          </w:tcPr>
          <w:p w14:paraId="121C27A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5D2A9A2B" w14:textId="3F41E544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823,728</w:t>
            </w:r>
          </w:p>
        </w:tc>
        <w:tc>
          <w:tcPr>
            <w:tcW w:w="147" w:type="pct"/>
            <w:vAlign w:val="bottom"/>
          </w:tcPr>
          <w:p w14:paraId="466955A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2081FC4" w14:textId="63FA042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693,880</w:t>
            </w:r>
          </w:p>
        </w:tc>
      </w:tr>
      <w:tr w:rsidR="005A4ADF" w:rsidRPr="006F27CE" w14:paraId="78707670" w14:textId="77777777" w:rsidTr="00041128">
        <w:trPr>
          <w:trHeight w:hRule="exact" w:val="393"/>
        </w:trPr>
        <w:tc>
          <w:tcPr>
            <w:tcW w:w="2073" w:type="pct"/>
          </w:tcPr>
          <w:p w14:paraId="71772ED3" w14:textId="7777777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ภาชนะบรรจุและวัสดุสิ้นเปลือง</w:t>
            </w:r>
          </w:p>
        </w:tc>
        <w:tc>
          <w:tcPr>
            <w:tcW w:w="599" w:type="pct"/>
            <w:vAlign w:val="bottom"/>
          </w:tcPr>
          <w:p w14:paraId="044C566F" w14:textId="7E6B8708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987,353</w:t>
            </w:r>
          </w:p>
        </w:tc>
        <w:tc>
          <w:tcPr>
            <w:tcW w:w="146" w:type="pct"/>
            <w:gridSpan w:val="2"/>
            <w:vAlign w:val="bottom"/>
          </w:tcPr>
          <w:p w14:paraId="7F9C848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2948B87" w14:textId="5E8F6305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876,123</w:t>
            </w:r>
          </w:p>
        </w:tc>
        <w:tc>
          <w:tcPr>
            <w:tcW w:w="196" w:type="pct"/>
            <w:vAlign w:val="bottom"/>
          </w:tcPr>
          <w:p w14:paraId="07B9904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4E11CFA" w14:textId="2DA1A161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FD4C87"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71,242</w:t>
            </w:r>
          </w:p>
        </w:tc>
        <w:tc>
          <w:tcPr>
            <w:tcW w:w="147" w:type="pct"/>
            <w:vAlign w:val="bottom"/>
          </w:tcPr>
          <w:p w14:paraId="7B21A89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54CA55B" w14:textId="761AE8F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167,138</w:t>
            </w:r>
          </w:p>
        </w:tc>
      </w:tr>
      <w:tr w:rsidR="005A4ADF" w:rsidRPr="006F27CE" w14:paraId="225421FE" w14:textId="77777777" w:rsidTr="00041128">
        <w:trPr>
          <w:trHeight w:hRule="exact" w:val="393"/>
        </w:trPr>
        <w:tc>
          <w:tcPr>
            <w:tcW w:w="2073" w:type="pct"/>
          </w:tcPr>
          <w:p w14:paraId="0D7C937D" w14:textId="7777777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7F32CBFE" w14:textId="7EBB7918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695,652</w:t>
            </w:r>
          </w:p>
        </w:tc>
        <w:tc>
          <w:tcPr>
            <w:tcW w:w="146" w:type="pct"/>
            <w:gridSpan w:val="2"/>
            <w:vAlign w:val="bottom"/>
          </w:tcPr>
          <w:p w14:paraId="5AC8C83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63B579AF" w14:textId="79F069D1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679,145</w:t>
            </w:r>
          </w:p>
        </w:tc>
        <w:tc>
          <w:tcPr>
            <w:tcW w:w="196" w:type="pct"/>
            <w:vAlign w:val="bottom"/>
          </w:tcPr>
          <w:p w14:paraId="440A260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4610918" w14:textId="4D2D43B4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9A6CCE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F0FF5C2" w14:textId="513F48BA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278C9B0A" w14:textId="77777777" w:rsidTr="00041128">
        <w:trPr>
          <w:trHeight w:hRule="exact" w:val="393"/>
        </w:trPr>
        <w:tc>
          <w:tcPr>
            <w:tcW w:w="2073" w:type="pct"/>
          </w:tcPr>
          <w:p w14:paraId="10A8D356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7C0375A" w14:textId="293871DC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5,933,428</w:t>
            </w:r>
          </w:p>
        </w:tc>
        <w:tc>
          <w:tcPr>
            <w:tcW w:w="146" w:type="pct"/>
            <w:gridSpan w:val="2"/>
            <w:vAlign w:val="bottom"/>
          </w:tcPr>
          <w:p w14:paraId="6418388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103CB1A4" w14:textId="42D0014E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5,435,402</w:t>
            </w:r>
          </w:p>
        </w:tc>
        <w:tc>
          <w:tcPr>
            <w:tcW w:w="196" w:type="pct"/>
            <w:vAlign w:val="bottom"/>
          </w:tcPr>
          <w:p w14:paraId="03778EF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CB4378E" w14:textId="6C80C62E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FD4C87"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108,444</w:t>
            </w:r>
          </w:p>
        </w:tc>
        <w:tc>
          <w:tcPr>
            <w:tcW w:w="147" w:type="pct"/>
            <w:vAlign w:val="bottom"/>
          </w:tcPr>
          <w:p w14:paraId="48C4014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272C216" w14:textId="227EA42E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872,986</w:t>
            </w:r>
          </w:p>
        </w:tc>
      </w:tr>
      <w:tr w:rsidR="005A4ADF" w:rsidRPr="006F27CE" w14:paraId="07BD118F" w14:textId="77777777" w:rsidTr="00041128">
        <w:trPr>
          <w:trHeight w:hRule="exact" w:val="393"/>
        </w:trPr>
        <w:tc>
          <w:tcPr>
            <w:tcW w:w="2073" w:type="pct"/>
          </w:tcPr>
          <w:p w14:paraId="06A28371" w14:textId="05A29137" w:rsidR="005A4ADF" w:rsidRPr="006F27CE" w:rsidRDefault="005A4ADF" w:rsidP="005A4ADF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599" w:type="pct"/>
            <w:vAlign w:val="bottom"/>
          </w:tcPr>
          <w:p w14:paraId="23992FB7" w14:textId="48231E80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(85,747)</w:t>
            </w:r>
          </w:p>
        </w:tc>
        <w:tc>
          <w:tcPr>
            <w:tcW w:w="146" w:type="pct"/>
            <w:gridSpan w:val="2"/>
            <w:vAlign w:val="bottom"/>
          </w:tcPr>
          <w:p w14:paraId="46C832A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094C3332" w14:textId="4F32E65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(60,797)</w:t>
            </w:r>
          </w:p>
        </w:tc>
        <w:tc>
          <w:tcPr>
            <w:tcW w:w="196" w:type="pct"/>
            <w:vAlign w:val="bottom"/>
          </w:tcPr>
          <w:p w14:paraId="4B54C8A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EA36194" w14:textId="4E75506E" w:rsidR="005A4ADF" w:rsidRPr="006F27CE" w:rsidRDefault="00FD4C87" w:rsidP="005A4ADF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(67,435</w:t>
            </w:r>
            <w:r w:rsidR="00BD27F5"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2CE31E3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04" w:type="pct"/>
            <w:vAlign w:val="bottom"/>
          </w:tcPr>
          <w:p w14:paraId="200C0233" w14:textId="152A2993" w:rsidR="005A4ADF" w:rsidRPr="006F27CE" w:rsidRDefault="005A4ADF" w:rsidP="005A4AD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(26,311)</w:t>
            </w:r>
          </w:p>
        </w:tc>
      </w:tr>
      <w:tr w:rsidR="005A4ADF" w:rsidRPr="006F27CE" w14:paraId="642D71C8" w14:textId="77777777" w:rsidTr="00041128">
        <w:trPr>
          <w:trHeight w:hRule="exact" w:val="393"/>
        </w:trPr>
        <w:tc>
          <w:tcPr>
            <w:tcW w:w="2073" w:type="pct"/>
          </w:tcPr>
          <w:p w14:paraId="6DA9C7CE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317D5" w14:textId="33C7678F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5,847,681</w:t>
            </w:r>
          </w:p>
        </w:tc>
        <w:tc>
          <w:tcPr>
            <w:tcW w:w="146" w:type="pct"/>
            <w:gridSpan w:val="2"/>
            <w:vAlign w:val="bottom"/>
          </w:tcPr>
          <w:p w14:paraId="659612B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96D4B" w14:textId="76D5293B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5,374,605</w:t>
            </w:r>
          </w:p>
        </w:tc>
        <w:tc>
          <w:tcPr>
            <w:tcW w:w="196" w:type="pct"/>
            <w:vAlign w:val="bottom"/>
          </w:tcPr>
          <w:p w14:paraId="06C2BC8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73831" w14:textId="448AC6C5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1,041,009</w:t>
            </w:r>
          </w:p>
        </w:tc>
        <w:tc>
          <w:tcPr>
            <w:tcW w:w="147" w:type="pct"/>
            <w:vAlign w:val="bottom"/>
          </w:tcPr>
          <w:p w14:paraId="30C3B60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9DDC3" w14:textId="1E09B4C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846,675</w:t>
            </w:r>
          </w:p>
        </w:tc>
      </w:tr>
      <w:tr w:rsidR="005A4ADF" w:rsidRPr="006F27CE" w14:paraId="2A2E02CE" w14:textId="77777777" w:rsidTr="00345ACC">
        <w:trPr>
          <w:trHeight w:hRule="exact" w:val="393"/>
        </w:trPr>
        <w:tc>
          <w:tcPr>
            <w:tcW w:w="2073" w:type="pct"/>
          </w:tcPr>
          <w:p w14:paraId="0075843A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75E4D9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7D4176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E931639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BC864F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1D56264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522C854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1028ED4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4ADF" w:rsidRPr="006F27CE" w14:paraId="328861AB" w14:textId="77777777" w:rsidTr="00345ACC">
        <w:trPr>
          <w:trHeight w:hRule="exact" w:val="819"/>
        </w:trPr>
        <w:tc>
          <w:tcPr>
            <w:tcW w:w="2073" w:type="pct"/>
          </w:tcPr>
          <w:p w14:paraId="12BD6687" w14:textId="5C9FA3E0" w:rsidR="005A4ADF" w:rsidRPr="006F27CE" w:rsidRDefault="005A4ADF" w:rsidP="005A4ADF">
            <w:pPr>
              <w:tabs>
                <w:tab w:val="clear" w:pos="227"/>
              </w:tabs>
              <w:ind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ab/>
            </w:r>
            <w:r w:rsidRPr="006F27C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6F27C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รวม</w:t>
            </w:r>
          </w:p>
          <w:p w14:paraId="07131579" w14:textId="31D6B178" w:rsidR="005A4ADF" w:rsidRPr="006F27CE" w:rsidRDefault="005A4ADF" w:rsidP="005A4ADF">
            <w:pPr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</w:t>
            </w:r>
            <w:r w:rsidRPr="006F27C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ในบัญชีต้นทุนขาย </w:t>
            </w:r>
          </w:p>
        </w:tc>
        <w:tc>
          <w:tcPr>
            <w:tcW w:w="599" w:type="pct"/>
          </w:tcPr>
          <w:p w14:paraId="022B80ED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9FDBFE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76B765B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pct"/>
          </w:tcPr>
          <w:p w14:paraId="74C6372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64910C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1D56C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9796FD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30F1626B" w14:textId="77777777" w:rsidTr="00BF6538">
        <w:trPr>
          <w:trHeight w:hRule="exact" w:val="398"/>
        </w:trPr>
        <w:tc>
          <w:tcPr>
            <w:tcW w:w="2073" w:type="pct"/>
          </w:tcPr>
          <w:p w14:paraId="3517BD54" w14:textId="77777777" w:rsidR="005A4ADF" w:rsidRPr="006F27CE" w:rsidRDefault="005A4ADF" w:rsidP="005A4ADF">
            <w:pPr>
              <w:numPr>
                <w:ilvl w:val="0"/>
                <w:numId w:val="5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99" w:type="pct"/>
            <w:vAlign w:val="bottom"/>
          </w:tcPr>
          <w:p w14:paraId="6AC7220B" w14:textId="64D488B9" w:rsidR="005A4ADF" w:rsidRPr="006F27CE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57,</w:t>
            </w:r>
            <w:r w:rsidR="0019389B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426,213</w:t>
            </w:r>
          </w:p>
        </w:tc>
        <w:tc>
          <w:tcPr>
            <w:tcW w:w="142" w:type="pct"/>
            <w:vAlign w:val="bottom"/>
          </w:tcPr>
          <w:p w14:paraId="7471FAB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53AC9FCA" w14:textId="2F594C51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56,735,009</w:t>
            </w:r>
          </w:p>
        </w:tc>
        <w:tc>
          <w:tcPr>
            <w:tcW w:w="196" w:type="pct"/>
            <w:vAlign w:val="bottom"/>
          </w:tcPr>
          <w:p w14:paraId="207AE9B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085C9DB3" w14:textId="0F7D67A8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20,</w:t>
            </w:r>
            <w:r w:rsidR="00B25F89" w:rsidRPr="006F27CE">
              <w:rPr>
                <w:rFonts w:ascii="Angsana New" w:hAnsi="Angsana New" w:cs="Angsana New"/>
                <w:sz w:val="30"/>
                <w:szCs w:val="30"/>
              </w:rPr>
              <w:t>187,541</w:t>
            </w:r>
          </w:p>
        </w:tc>
        <w:tc>
          <w:tcPr>
            <w:tcW w:w="147" w:type="pct"/>
            <w:vAlign w:val="bottom"/>
          </w:tcPr>
          <w:p w14:paraId="641A82F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8200F21" w14:textId="28C42E3F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21,066,210</w:t>
            </w:r>
          </w:p>
        </w:tc>
      </w:tr>
      <w:tr w:rsidR="005A4ADF" w:rsidRPr="006F27CE" w14:paraId="5D180FE7" w14:textId="77777777" w:rsidTr="00BF6538">
        <w:trPr>
          <w:trHeight w:hRule="exact" w:val="398"/>
        </w:trPr>
        <w:tc>
          <w:tcPr>
            <w:tcW w:w="2073" w:type="pct"/>
          </w:tcPr>
          <w:p w14:paraId="7CACCBCB" w14:textId="07A90EA7" w:rsidR="005A4ADF" w:rsidRPr="006F27CE" w:rsidRDefault="005A4ADF" w:rsidP="005A4ADF">
            <w:pPr>
              <w:numPr>
                <w:ilvl w:val="0"/>
                <w:numId w:val="5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599" w:type="pct"/>
            <w:vAlign w:val="bottom"/>
          </w:tcPr>
          <w:p w14:paraId="0C1338A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58712A6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08753D37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6" w:type="pct"/>
            <w:vAlign w:val="bottom"/>
          </w:tcPr>
          <w:p w14:paraId="14BA218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3A4000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5A1957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2EF9AF3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280312D5" w14:textId="77777777" w:rsidTr="00BF6538">
        <w:trPr>
          <w:trHeight w:hRule="exact" w:val="398"/>
        </w:trPr>
        <w:tc>
          <w:tcPr>
            <w:tcW w:w="2073" w:type="pct"/>
          </w:tcPr>
          <w:p w14:paraId="090783C2" w14:textId="59145E8A" w:rsidR="005A4ADF" w:rsidRPr="006F27CE" w:rsidRDefault="005A4ADF" w:rsidP="005A4AD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599" w:type="pct"/>
            <w:vAlign w:val="bottom"/>
          </w:tcPr>
          <w:p w14:paraId="00565BE8" w14:textId="096D0AB8" w:rsidR="005A4ADF" w:rsidRPr="006F27CE" w:rsidRDefault="0019389B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85,747</w:t>
            </w:r>
          </w:p>
        </w:tc>
        <w:tc>
          <w:tcPr>
            <w:tcW w:w="142" w:type="pct"/>
            <w:vAlign w:val="bottom"/>
          </w:tcPr>
          <w:p w14:paraId="0C10902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7275E1FB" w14:textId="78F5B4F5" w:rsidR="005A4ADF" w:rsidRPr="006F27CE" w:rsidRDefault="00816F34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60,798</w:t>
            </w:r>
          </w:p>
        </w:tc>
        <w:tc>
          <w:tcPr>
            <w:tcW w:w="196" w:type="pct"/>
            <w:vAlign w:val="bottom"/>
          </w:tcPr>
          <w:p w14:paraId="2F6B57E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418220B" w14:textId="6CBA6F87" w:rsidR="005A4ADF" w:rsidRPr="006F27CE" w:rsidRDefault="00B25F89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41,124</w:t>
            </w:r>
          </w:p>
        </w:tc>
        <w:tc>
          <w:tcPr>
            <w:tcW w:w="147" w:type="pct"/>
            <w:vAlign w:val="bottom"/>
          </w:tcPr>
          <w:p w14:paraId="6CDED3C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B6EE2E4" w14:textId="62ADD754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36B62575" w14:textId="77777777" w:rsidTr="00BF6538">
        <w:trPr>
          <w:trHeight w:hRule="exact" w:val="398"/>
        </w:trPr>
        <w:tc>
          <w:tcPr>
            <w:tcW w:w="2073" w:type="pct"/>
          </w:tcPr>
          <w:p w14:paraId="0436C2F8" w14:textId="0F386313" w:rsidR="005A4ADF" w:rsidRPr="006F27CE" w:rsidRDefault="005A4ADF" w:rsidP="005A4ADF">
            <w:pPr>
              <w:pStyle w:val="ListParagraph"/>
              <w:numPr>
                <w:ilvl w:val="0"/>
                <w:numId w:val="5"/>
              </w:numPr>
              <w:rPr>
                <w:rFonts w:ascii="Angsana New" w:hAnsi="Angsana New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9" w:type="pct"/>
            <w:vAlign w:val="bottom"/>
          </w:tcPr>
          <w:p w14:paraId="43E24CC8" w14:textId="10495534" w:rsidR="005A4ADF" w:rsidRPr="006F27CE" w:rsidRDefault="0019389B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(60,798)</w:t>
            </w:r>
          </w:p>
        </w:tc>
        <w:tc>
          <w:tcPr>
            <w:tcW w:w="142" w:type="pct"/>
            <w:vAlign w:val="bottom"/>
          </w:tcPr>
          <w:p w14:paraId="5BA8605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65848840" w14:textId="7697E0AD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816F34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202,841</w:t>
            </w:r>
            <w:r w:rsidRPr="006F27CE">
              <w:rPr>
                <w:rFonts w:ascii="Angsana New" w:hAnsi="Angsana New" w:cs="Angsana New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6" w:type="pct"/>
            <w:vAlign w:val="bottom"/>
          </w:tcPr>
          <w:p w14:paraId="286BE44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4E2065C2" w14:textId="343CA6E1" w:rsidR="005A4ADF" w:rsidRPr="006F27CE" w:rsidRDefault="00B25F89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EC9CA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B357F91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0" w:right="-18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(151,761)</w:t>
            </w:r>
          </w:p>
          <w:p w14:paraId="4F421F43" w14:textId="51322154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2E614984" w14:textId="77777777" w:rsidTr="00BF6538">
        <w:trPr>
          <w:trHeight w:hRule="exact" w:val="390"/>
        </w:trPr>
        <w:tc>
          <w:tcPr>
            <w:tcW w:w="2073" w:type="pct"/>
          </w:tcPr>
          <w:p w14:paraId="781FABEA" w14:textId="17347277" w:rsidR="005A4ADF" w:rsidRPr="00344F11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4F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330BB" w14:textId="7FA36997" w:rsidR="005A4ADF" w:rsidRPr="00344F11" w:rsidRDefault="007F7C2C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344F11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57,</w:t>
            </w:r>
            <w:r w:rsidR="0019389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451,162</w:t>
            </w:r>
          </w:p>
        </w:tc>
        <w:tc>
          <w:tcPr>
            <w:tcW w:w="142" w:type="pct"/>
            <w:vAlign w:val="bottom"/>
          </w:tcPr>
          <w:p w14:paraId="6541788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9EA53" w14:textId="1F3F1BC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27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56,592,966</w:t>
            </w:r>
          </w:p>
        </w:tc>
        <w:tc>
          <w:tcPr>
            <w:tcW w:w="196" w:type="pct"/>
            <w:vAlign w:val="bottom"/>
          </w:tcPr>
          <w:p w14:paraId="465F41B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52AA" w14:textId="61FB7B9B" w:rsidR="005A4ADF" w:rsidRPr="006F27CE" w:rsidRDefault="00BD27F5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20,228,665</w:t>
            </w:r>
          </w:p>
        </w:tc>
        <w:tc>
          <w:tcPr>
            <w:tcW w:w="147" w:type="pct"/>
            <w:vAlign w:val="bottom"/>
          </w:tcPr>
          <w:p w14:paraId="1695124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B3BC8" w14:textId="55DE0BBD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20,914,449</w:t>
            </w:r>
          </w:p>
        </w:tc>
      </w:tr>
      <w:tr w:rsidR="005A4ADF" w:rsidRPr="006F27CE" w14:paraId="1D5CBAA1" w14:textId="77777777" w:rsidTr="00345ACC">
        <w:trPr>
          <w:trHeight w:hRule="exact" w:val="393"/>
        </w:trPr>
        <w:tc>
          <w:tcPr>
            <w:tcW w:w="2073" w:type="pct"/>
          </w:tcPr>
          <w:p w14:paraId="1290EB6C" w14:textId="77777777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5CA4478E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55A01B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9003E8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" w:type="pct"/>
          </w:tcPr>
          <w:p w14:paraId="696C2067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7423FB50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36D1B7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2BC41B6C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CB5A289" w14:textId="77777777" w:rsidR="00DF5663" w:rsidRPr="006F27CE" w:rsidRDefault="00BF4C7B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F27CE">
        <w:rPr>
          <w:rFonts w:ascii="Angsana New" w:hAnsi="Angsana New" w:cs="Angsana New"/>
          <w:sz w:val="30"/>
          <w:szCs w:val="30"/>
          <w:u w:val="none"/>
          <w:cs/>
          <w:lang w:val="th-TH"/>
        </w:rPr>
        <w:br w:type="page"/>
      </w:r>
      <w:r w:rsidR="00DF5663" w:rsidRPr="006F27CE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สินทรัพย์ชีวภาพ</w:t>
      </w:r>
    </w:p>
    <w:p w14:paraId="0F29589C" w14:textId="77777777" w:rsidR="00DF5663" w:rsidRPr="006F27CE" w:rsidRDefault="009A38A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  <w:r w:rsidRPr="006F27CE">
        <w:rPr>
          <w:rFonts w:ascii="Angsana New" w:hAnsi="Angsana New" w:cs="Angsana New"/>
          <w:sz w:val="30"/>
          <w:szCs w:val="30"/>
          <w:cs/>
          <w:lang w:val="th-TH"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36"/>
        <w:gridCol w:w="1294"/>
        <w:gridCol w:w="270"/>
        <w:gridCol w:w="1260"/>
      </w:tblGrid>
      <w:tr w:rsidR="00032216" w:rsidRPr="006F27CE" w14:paraId="1F9718E3" w14:textId="77777777" w:rsidTr="000A36B9">
        <w:trPr>
          <w:trHeight w:hRule="exact" w:val="403"/>
        </w:trPr>
        <w:tc>
          <w:tcPr>
            <w:tcW w:w="3240" w:type="dxa"/>
          </w:tcPr>
          <w:p w14:paraId="0A931EC2" w14:textId="77777777" w:rsidR="00032216" w:rsidRPr="006F27CE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F9F24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573B78D3" w14:textId="41D2C220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2216" w:rsidRPr="006F27CE" w14:paraId="31975D35" w14:textId="77777777" w:rsidTr="005E297F">
        <w:trPr>
          <w:trHeight w:hRule="exact" w:val="403"/>
        </w:trPr>
        <w:tc>
          <w:tcPr>
            <w:tcW w:w="3240" w:type="dxa"/>
          </w:tcPr>
          <w:p w14:paraId="1DD54622" w14:textId="77777777" w:rsidR="00032216" w:rsidRPr="006F27CE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03EED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AAC2E5" w14:textId="2697EC66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220398E5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D4A86" w14:textId="2D54D95A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3BF105DE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7AF3FC" w14:textId="08F64E13" w:rsidR="00032216" w:rsidRPr="006F27CE" w:rsidRDefault="00F21B60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0FEED853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EDB075" w14:textId="7B8703C3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32216" w:rsidRPr="006F27CE" w14:paraId="59E96D63" w14:textId="77777777" w:rsidTr="001E5B43">
        <w:trPr>
          <w:trHeight w:hRule="exact" w:val="403"/>
        </w:trPr>
        <w:tc>
          <w:tcPr>
            <w:tcW w:w="3240" w:type="dxa"/>
          </w:tcPr>
          <w:p w14:paraId="6B7F753D" w14:textId="77777777" w:rsidR="00032216" w:rsidRPr="006F27CE" w:rsidRDefault="00032216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4E2" w14:textId="77777777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7F6961B" w14:textId="22194216" w:rsidR="00032216" w:rsidRPr="006F27CE" w:rsidRDefault="00032216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27CE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F27CE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32216" w:rsidRPr="006F27CE" w14:paraId="293B7060" w14:textId="77777777" w:rsidTr="005E297F">
        <w:trPr>
          <w:trHeight w:hRule="exact" w:val="403"/>
        </w:trPr>
        <w:tc>
          <w:tcPr>
            <w:tcW w:w="3240" w:type="dxa"/>
          </w:tcPr>
          <w:p w14:paraId="70267F78" w14:textId="2EB3E5C3" w:rsidR="00032216" w:rsidRPr="006F27CE" w:rsidRDefault="00032216" w:rsidP="00FC0119">
            <w:pPr>
              <w:tabs>
                <w:tab w:val="left" w:pos="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4ADF" w:rsidRPr="006F27C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FF51249" w14:textId="77777777" w:rsidR="00032216" w:rsidRPr="006F27CE" w:rsidRDefault="00032216" w:rsidP="00F54E6A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CB3F61" w14:textId="6416F3A8" w:rsidR="00032216" w:rsidRPr="006F27CE" w:rsidRDefault="00032216" w:rsidP="00F54E6A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4B434E" w14:textId="77777777" w:rsidR="00032216" w:rsidRPr="006F27CE" w:rsidRDefault="00032216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161E3B8" w14:textId="6B24211B" w:rsidR="00032216" w:rsidRPr="006F27CE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6A089F" w14:textId="77777777" w:rsidR="00032216" w:rsidRPr="006F27CE" w:rsidRDefault="0003221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6AA8DC" w14:textId="77777777" w:rsidR="00032216" w:rsidRPr="006F27CE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083D6E" w14:textId="77777777" w:rsidR="00032216" w:rsidRPr="006F27CE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D9A27E" w14:textId="4A93D968" w:rsidR="00032216" w:rsidRPr="006F27CE" w:rsidRDefault="00032216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4ADF" w:rsidRPr="006F27CE" w14:paraId="6393D31F" w14:textId="77777777" w:rsidTr="005E297F">
        <w:trPr>
          <w:trHeight w:hRule="exact" w:val="403"/>
        </w:trPr>
        <w:tc>
          <w:tcPr>
            <w:tcW w:w="3240" w:type="dxa"/>
          </w:tcPr>
          <w:p w14:paraId="6852D9FB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4D815A7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91AE3" w14:textId="6E3B3F19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2,469,098</w:t>
            </w:r>
          </w:p>
        </w:tc>
        <w:tc>
          <w:tcPr>
            <w:tcW w:w="270" w:type="dxa"/>
          </w:tcPr>
          <w:p w14:paraId="1F09807C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92DF00" w14:textId="36E503D3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7,911,457</w:t>
            </w:r>
          </w:p>
        </w:tc>
        <w:tc>
          <w:tcPr>
            <w:tcW w:w="236" w:type="dxa"/>
          </w:tcPr>
          <w:p w14:paraId="7F81E78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CF4D50D" w14:textId="7A40D2EE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270" w:type="dxa"/>
          </w:tcPr>
          <w:p w14:paraId="77351B35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D0349" w14:textId="3AA8B363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10,382,253</w:t>
            </w:r>
          </w:p>
        </w:tc>
      </w:tr>
      <w:tr w:rsidR="005A4ADF" w:rsidRPr="006F27CE" w14:paraId="2DD02BA9" w14:textId="77777777" w:rsidTr="005E297F">
        <w:trPr>
          <w:trHeight w:hRule="exact" w:val="403"/>
        </w:trPr>
        <w:tc>
          <w:tcPr>
            <w:tcW w:w="3240" w:type="dxa"/>
          </w:tcPr>
          <w:p w14:paraId="391730AB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49B2D2E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50FBDE" w14:textId="618E627D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B76B2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657F06" w14:textId="62C603D8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70CD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ED2077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EBF8A14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A440066" w14:textId="4B61B73D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6F27CE" w14:paraId="5A73F4CA" w14:textId="77777777" w:rsidTr="005E297F">
        <w:trPr>
          <w:trHeight w:hRule="exact" w:val="403"/>
        </w:trPr>
        <w:tc>
          <w:tcPr>
            <w:tcW w:w="3240" w:type="dxa"/>
          </w:tcPr>
          <w:p w14:paraId="2627CDBC" w14:textId="4CC48B8A" w:rsidR="005A4ADF" w:rsidRPr="006F27CE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600C68E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79CC" w14:textId="3451D6BB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(249,757)</w:t>
            </w:r>
          </w:p>
        </w:tc>
        <w:tc>
          <w:tcPr>
            <w:tcW w:w="270" w:type="dxa"/>
          </w:tcPr>
          <w:p w14:paraId="13ED5CD5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0F0311" w14:textId="2FE72E6F" w:rsidR="005A4ADF" w:rsidRPr="006F27CE" w:rsidRDefault="005A4ADF" w:rsidP="005A4ADF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(895,604)</w:t>
            </w:r>
          </w:p>
        </w:tc>
        <w:tc>
          <w:tcPr>
            <w:tcW w:w="236" w:type="dxa"/>
          </w:tcPr>
          <w:p w14:paraId="1EF552A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E68F44" w14:textId="71178203" w:rsidR="005A4ADF" w:rsidRPr="006F27CE" w:rsidRDefault="005A4ADF" w:rsidP="00FC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70" w:type="dxa"/>
          </w:tcPr>
          <w:p w14:paraId="3435DD1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71BD32" w14:textId="11F1EE34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(1,145,525)</w:t>
            </w:r>
          </w:p>
        </w:tc>
      </w:tr>
      <w:tr w:rsidR="005A4ADF" w:rsidRPr="006F27CE" w14:paraId="0F86305A" w14:textId="77777777" w:rsidTr="007F1E2C">
        <w:trPr>
          <w:trHeight w:hRule="exact" w:val="403"/>
        </w:trPr>
        <w:tc>
          <w:tcPr>
            <w:tcW w:w="3240" w:type="dxa"/>
          </w:tcPr>
          <w:p w14:paraId="0EE1E556" w14:textId="1850A420" w:rsidR="005A4ADF" w:rsidRPr="006F27CE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B27BBA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6E457" w14:textId="77777777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829BF2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A5718C" w14:textId="77777777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501F18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67913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21BB9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9AE669" w14:textId="116FC693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4ADF" w:rsidRPr="006F27CE" w14:paraId="05519CB6" w14:textId="77777777" w:rsidTr="007F1E2C">
        <w:trPr>
          <w:trHeight w:hRule="exact" w:val="403"/>
        </w:trPr>
        <w:tc>
          <w:tcPr>
            <w:tcW w:w="3240" w:type="dxa"/>
          </w:tcPr>
          <w:p w14:paraId="4976FAD7" w14:textId="732EE136" w:rsidR="005A4ADF" w:rsidRPr="006F27CE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DF77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481E57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C0A00" w14:textId="43CA9639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2875D9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C320" w14:textId="53D4C34C" w:rsidR="005A4ADF" w:rsidRPr="006F27CE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(121,722)</w:t>
            </w:r>
          </w:p>
        </w:tc>
        <w:tc>
          <w:tcPr>
            <w:tcW w:w="236" w:type="dxa"/>
          </w:tcPr>
          <w:p w14:paraId="09736C6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6CC412" w14:textId="70BBDD6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92AB3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38E94" w14:textId="41CE0946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(121,722)</w:t>
            </w:r>
          </w:p>
        </w:tc>
      </w:tr>
      <w:tr w:rsidR="005A4ADF" w:rsidRPr="006F27CE" w14:paraId="6865D252" w14:textId="77777777" w:rsidTr="007F1E2C">
        <w:trPr>
          <w:trHeight w:hRule="exact" w:val="403"/>
        </w:trPr>
        <w:tc>
          <w:tcPr>
            <w:tcW w:w="3240" w:type="dxa"/>
          </w:tcPr>
          <w:p w14:paraId="3A43E685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F455F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2B2C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9612C6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AFCF7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A74AB3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E98CFE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D2CF8D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7147E9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E0A0DD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83BB8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7B7DE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59810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A7848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47D18" w14:textId="6A3BB9D6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448FEF30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D7ECD0" w14:textId="30845B20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56A4C26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38AB31" w14:textId="4079A96C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1,534</w:t>
            </w:r>
          </w:p>
        </w:tc>
        <w:tc>
          <w:tcPr>
            <w:tcW w:w="270" w:type="dxa"/>
          </w:tcPr>
          <w:p w14:paraId="6C7407A3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C1BC6A" w14:textId="4E30CA12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9,115,006</w:t>
            </w:r>
          </w:p>
        </w:tc>
      </w:tr>
      <w:tr w:rsidR="005A4ADF" w:rsidRPr="006F27CE" w14:paraId="3D8EE82A" w14:textId="77777777" w:rsidTr="005E297F">
        <w:trPr>
          <w:trHeight w:hRule="exact" w:val="403"/>
        </w:trPr>
        <w:tc>
          <w:tcPr>
            <w:tcW w:w="3240" w:type="dxa"/>
          </w:tcPr>
          <w:p w14:paraId="25428D40" w14:textId="77777777" w:rsidR="005A4ADF" w:rsidRPr="006F27CE" w:rsidRDefault="005A4ADF" w:rsidP="00FC0119">
            <w:pPr>
              <w:tabs>
                <w:tab w:val="left" w:pos="166"/>
                <w:tab w:val="left" w:pos="360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319497" w14:textId="77777777" w:rsidR="005A4ADF" w:rsidRPr="006F27CE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A1E0B24" w14:textId="611584BA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31,205,433</w:t>
            </w:r>
          </w:p>
        </w:tc>
        <w:tc>
          <w:tcPr>
            <w:tcW w:w="270" w:type="dxa"/>
          </w:tcPr>
          <w:p w14:paraId="4D9E5D50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6E9BDB" w14:textId="429AD425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26,730,010</w:t>
            </w:r>
          </w:p>
        </w:tc>
        <w:tc>
          <w:tcPr>
            <w:tcW w:w="236" w:type="dxa"/>
          </w:tcPr>
          <w:p w14:paraId="615DF99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B30C79" w14:textId="27437D4B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B7BFCD6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3C4E26" w14:textId="2932F58E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57,935,443</w:t>
            </w:r>
          </w:p>
        </w:tc>
      </w:tr>
      <w:tr w:rsidR="005A4ADF" w:rsidRPr="006F27CE" w14:paraId="7E585773" w14:textId="77777777" w:rsidTr="005E297F">
        <w:trPr>
          <w:trHeight w:hRule="exact" w:val="403"/>
        </w:trPr>
        <w:tc>
          <w:tcPr>
            <w:tcW w:w="3240" w:type="dxa"/>
          </w:tcPr>
          <w:p w14:paraId="2E6D5D83" w14:textId="77777777" w:rsidR="005A4ADF" w:rsidRPr="006F27CE" w:rsidRDefault="005A4ADF" w:rsidP="00FC0119">
            <w:pPr>
              <w:tabs>
                <w:tab w:val="left" w:pos="180"/>
                <w:tab w:val="left" w:pos="360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34A944A8" w14:textId="77777777" w:rsidR="005A4ADF" w:rsidRPr="006F27CE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BBA13E" w14:textId="139BFF24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(30,686,361)</w:t>
            </w:r>
          </w:p>
        </w:tc>
        <w:tc>
          <w:tcPr>
            <w:tcW w:w="270" w:type="dxa"/>
          </w:tcPr>
          <w:p w14:paraId="2525BAEA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80725C" w14:textId="5B006072" w:rsidR="005A4ADF" w:rsidRPr="006F27CE" w:rsidRDefault="00DF773F" w:rsidP="00DF773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(26,447,386)</w:t>
            </w:r>
          </w:p>
        </w:tc>
        <w:tc>
          <w:tcPr>
            <w:tcW w:w="236" w:type="dxa"/>
          </w:tcPr>
          <w:p w14:paraId="61AFF49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0AB42D" w14:textId="6680E404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(1,410)</w:t>
            </w:r>
          </w:p>
        </w:tc>
        <w:tc>
          <w:tcPr>
            <w:tcW w:w="270" w:type="dxa"/>
          </w:tcPr>
          <w:p w14:paraId="31A53B63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647DF90" w14:textId="36CE2C1F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(57,135,157)</w:t>
            </w:r>
          </w:p>
        </w:tc>
      </w:tr>
      <w:tr w:rsidR="005A4ADF" w:rsidRPr="006F27CE" w14:paraId="15F3E6FE" w14:textId="77777777" w:rsidTr="005E297F">
        <w:trPr>
          <w:trHeight w:hRule="exact" w:val="403"/>
        </w:trPr>
        <w:tc>
          <w:tcPr>
            <w:tcW w:w="3240" w:type="dxa"/>
          </w:tcPr>
          <w:p w14:paraId="0AFA7294" w14:textId="77777777" w:rsidR="005A4ADF" w:rsidRPr="006F27CE" w:rsidRDefault="005A4ADF" w:rsidP="00FC0119">
            <w:pPr>
              <w:tabs>
                <w:tab w:val="left" w:pos="180"/>
                <w:tab w:val="left" w:pos="360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50A5D86" w14:textId="77777777" w:rsidR="005A4ADF" w:rsidRPr="006F27CE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B2BBA4" w14:textId="6D7A2A7B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(607,696)</w:t>
            </w:r>
          </w:p>
        </w:tc>
        <w:tc>
          <w:tcPr>
            <w:tcW w:w="270" w:type="dxa"/>
          </w:tcPr>
          <w:p w14:paraId="18D553E1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FF9549" w14:textId="0CB6978B" w:rsidR="005A4ADF" w:rsidRPr="006F27CE" w:rsidRDefault="00DF773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(834,162)</w:t>
            </w:r>
          </w:p>
        </w:tc>
        <w:tc>
          <w:tcPr>
            <w:tcW w:w="236" w:type="dxa"/>
          </w:tcPr>
          <w:p w14:paraId="4A0EF45A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160349" w14:textId="3A59F101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(124)</w:t>
            </w:r>
          </w:p>
        </w:tc>
        <w:tc>
          <w:tcPr>
            <w:tcW w:w="270" w:type="dxa"/>
          </w:tcPr>
          <w:p w14:paraId="0A7C0DA9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C0EA93" w14:textId="538FFC82" w:rsidR="005A4ADF" w:rsidRPr="006F27CE" w:rsidRDefault="006A6737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1,441,982</w:t>
            </w:r>
          </w:p>
        </w:tc>
      </w:tr>
      <w:tr w:rsidR="005A4ADF" w:rsidRPr="006F27CE" w14:paraId="561D8F0B" w14:textId="77777777" w:rsidTr="00815DA6">
        <w:trPr>
          <w:trHeight w:hRule="exact" w:val="403"/>
        </w:trPr>
        <w:tc>
          <w:tcPr>
            <w:tcW w:w="3240" w:type="dxa"/>
          </w:tcPr>
          <w:p w14:paraId="48F14CBB" w14:textId="4174000D" w:rsidR="005A4ADF" w:rsidRPr="006F27CE" w:rsidRDefault="005A4ADF" w:rsidP="00FC0119">
            <w:pPr>
              <w:tabs>
                <w:tab w:val="left" w:pos="180"/>
                <w:tab w:val="left" w:pos="360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6C196D16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7AC5F4" w14:textId="1C22A2E8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08D6EA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29AE78" w14:textId="7DE60C01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16F4CE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E3C4F3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20B155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BA5A0E" w14:textId="543AC700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6F27CE" w14:paraId="5C92A8B6" w14:textId="77777777" w:rsidTr="00815DA6">
        <w:trPr>
          <w:trHeight w:hRule="exact" w:val="403"/>
        </w:trPr>
        <w:tc>
          <w:tcPr>
            <w:tcW w:w="3240" w:type="dxa"/>
          </w:tcPr>
          <w:p w14:paraId="47058F88" w14:textId="348FF32E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F77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3B603BE2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E62105" w14:textId="1ADFFDEC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8DA771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5D5FD0" w14:textId="38E7421C" w:rsidR="005A4ADF" w:rsidRPr="006F27CE" w:rsidRDefault="00DF773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(55,990)</w:t>
            </w:r>
          </w:p>
        </w:tc>
        <w:tc>
          <w:tcPr>
            <w:tcW w:w="236" w:type="dxa"/>
          </w:tcPr>
          <w:p w14:paraId="52316629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DBEC05" w14:textId="79B86D94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AEF977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290431" w14:textId="01BD7724" w:rsidR="005A4ADF" w:rsidRPr="006F27CE" w:rsidRDefault="006A6737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(55,990)</w:t>
            </w:r>
          </w:p>
        </w:tc>
      </w:tr>
      <w:tr w:rsidR="005A4ADF" w:rsidRPr="006F27CE" w14:paraId="6269B0F5" w14:textId="77777777" w:rsidTr="007F1E2C">
        <w:trPr>
          <w:trHeight w:hRule="exact" w:val="403"/>
        </w:trPr>
        <w:tc>
          <w:tcPr>
            <w:tcW w:w="3240" w:type="dxa"/>
          </w:tcPr>
          <w:p w14:paraId="6E152530" w14:textId="44E441B4" w:rsidR="005A4ADF" w:rsidRPr="006F27CE" w:rsidRDefault="005A4ADF" w:rsidP="00FC0119">
            <w:pPr>
              <w:tabs>
                <w:tab w:val="left" w:pos="180"/>
                <w:tab w:val="left" w:pos="360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3C4086D8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81CF3C" w14:textId="22095669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F7DE35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8144D93" w14:textId="3342BAE9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DF0F4B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6DCF261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325D12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FE8008B" w14:textId="4EA50EB7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6F27CE" w14:paraId="4B08BDE5" w14:textId="77777777" w:rsidTr="007F1E2C">
        <w:trPr>
          <w:trHeight w:hRule="exact" w:val="403"/>
        </w:trPr>
        <w:tc>
          <w:tcPr>
            <w:tcW w:w="3240" w:type="dxa"/>
          </w:tcPr>
          <w:p w14:paraId="0717CD3F" w14:textId="15D779B7" w:rsidR="005A4ADF" w:rsidRPr="006F27CE" w:rsidRDefault="005A4ADF" w:rsidP="005A4ADF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F77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3729A109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13A41F" w14:textId="2483298E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C0889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E30505B" w14:textId="7E4B297A" w:rsidR="005A4ADF" w:rsidRPr="006F27CE" w:rsidRDefault="00DF773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(218,955)</w:t>
            </w:r>
          </w:p>
        </w:tc>
        <w:tc>
          <w:tcPr>
            <w:tcW w:w="236" w:type="dxa"/>
          </w:tcPr>
          <w:p w14:paraId="3E876BB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A286CC5" w14:textId="3350B7D5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75B62A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C3BBE84" w14:textId="2DD3584A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(218,955)</w:t>
            </w:r>
          </w:p>
        </w:tc>
      </w:tr>
      <w:tr w:rsidR="005A4ADF" w:rsidRPr="006F27CE" w14:paraId="0605D85C" w14:textId="77777777" w:rsidTr="007F1E2C">
        <w:trPr>
          <w:trHeight w:hRule="exact" w:val="403"/>
        </w:trPr>
        <w:tc>
          <w:tcPr>
            <w:tcW w:w="3240" w:type="dxa"/>
          </w:tcPr>
          <w:p w14:paraId="5B11294D" w14:textId="09D95086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C6A42E5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950F73" w14:textId="6FAC95EA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2,130,717</w:t>
            </w:r>
          </w:p>
        </w:tc>
        <w:tc>
          <w:tcPr>
            <w:tcW w:w="270" w:type="dxa"/>
          </w:tcPr>
          <w:p w14:paraId="187E9AD4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667A5" w14:textId="3E0ACD3F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6,067,648</w:t>
            </w:r>
          </w:p>
        </w:tc>
        <w:tc>
          <w:tcPr>
            <w:tcW w:w="236" w:type="dxa"/>
          </w:tcPr>
          <w:p w14:paraId="2CC2FA5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98CE7" w14:textId="532D28A1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F23B7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0B77F5" w14:textId="7985971C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8,198,365</w:t>
            </w:r>
          </w:p>
        </w:tc>
      </w:tr>
      <w:tr w:rsidR="005A4ADF" w:rsidRPr="006F27CE" w14:paraId="06601F82" w14:textId="77777777" w:rsidTr="007F1E2C">
        <w:trPr>
          <w:trHeight w:hRule="exact" w:val="275"/>
        </w:trPr>
        <w:tc>
          <w:tcPr>
            <w:tcW w:w="3240" w:type="dxa"/>
          </w:tcPr>
          <w:p w14:paraId="2949F98B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72536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5B48AE" w14:textId="77777777" w:rsidR="005A4ADF" w:rsidRPr="006F27CE" w:rsidRDefault="005A4ADF" w:rsidP="005A4ADF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20AA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F1F159" w14:textId="77777777" w:rsidR="005A4ADF" w:rsidRPr="006F27CE" w:rsidRDefault="005A4ADF" w:rsidP="005A4ADF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9C4CA2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369F45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F998CE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D8B5C49" w14:textId="18AA2928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A4ADF" w:rsidRPr="006F27CE" w14:paraId="21B8CBF3" w14:textId="77777777" w:rsidTr="005E297F">
        <w:trPr>
          <w:trHeight w:hRule="exact" w:val="403"/>
        </w:trPr>
        <w:tc>
          <w:tcPr>
            <w:tcW w:w="3240" w:type="dxa"/>
          </w:tcPr>
          <w:p w14:paraId="30A5808A" w14:textId="2DAEFB79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840FE74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6E9D8D" w14:textId="77777777" w:rsidR="005A4ADF" w:rsidRPr="006F27CE" w:rsidRDefault="005A4ADF" w:rsidP="005A4AD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9F1C44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0C21B5" w14:textId="77777777" w:rsidR="005A4ADF" w:rsidRPr="006F27CE" w:rsidRDefault="005A4ADF" w:rsidP="005A4AD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76281E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DD2CAD" w14:textId="77777777" w:rsidR="005A4ADF" w:rsidRPr="006F27CE" w:rsidRDefault="005A4ADF" w:rsidP="005A4AD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6084D2" w14:textId="77777777" w:rsidR="005A4ADF" w:rsidRPr="006F27CE" w:rsidRDefault="005A4ADF" w:rsidP="005A4AD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E0169" w14:textId="4C67F64B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ADF" w:rsidRPr="006F27CE" w14:paraId="18EC883E" w14:textId="77777777" w:rsidTr="005E297F">
        <w:trPr>
          <w:trHeight w:hRule="exact" w:val="403"/>
        </w:trPr>
        <w:tc>
          <w:tcPr>
            <w:tcW w:w="3240" w:type="dxa"/>
          </w:tcPr>
          <w:p w14:paraId="4974E299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2425DFB3" w14:textId="77777777" w:rsidR="005A4ADF" w:rsidRPr="006F27CE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03A0E1" w14:textId="34810518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2,380,687</w:t>
            </w:r>
          </w:p>
        </w:tc>
        <w:tc>
          <w:tcPr>
            <w:tcW w:w="270" w:type="dxa"/>
          </w:tcPr>
          <w:p w14:paraId="123FC330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2FCE0C" w14:textId="52481927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7,147,986</w:t>
            </w:r>
          </w:p>
        </w:tc>
        <w:tc>
          <w:tcPr>
            <w:tcW w:w="236" w:type="dxa"/>
          </w:tcPr>
          <w:p w14:paraId="4C007262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D9FA450" w14:textId="07CDAD03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70" w:type="dxa"/>
          </w:tcPr>
          <w:p w14:paraId="7A2E962F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830F324" w14:textId="18D86082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9,528,962</w:t>
            </w:r>
          </w:p>
        </w:tc>
      </w:tr>
      <w:tr w:rsidR="005A4ADF" w:rsidRPr="006F27CE" w14:paraId="22BC18F4" w14:textId="77777777" w:rsidTr="005E297F">
        <w:trPr>
          <w:trHeight w:hRule="exact" w:val="403"/>
        </w:trPr>
        <w:tc>
          <w:tcPr>
            <w:tcW w:w="3240" w:type="dxa"/>
          </w:tcPr>
          <w:p w14:paraId="45337609" w14:textId="77777777" w:rsidR="005A4ADF" w:rsidRPr="006F27CE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624403FF" w14:textId="77777777" w:rsidR="005A4ADF" w:rsidRPr="006F27CE" w:rsidRDefault="005A4ADF" w:rsidP="005A4ADF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5A2779" w14:textId="39348B74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944FE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C89DAA" w14:textId="77777777" w:rsidR="005A4ADF" w:rsidRPr="006F27CE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5550FD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8DB250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6E06B4D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2109F4D" w14:textId="68447F9C" w:rsidR="005A4ADF" w:rsidRPr="006F27CE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6F27CE" w14:paraId="1A4C9CA4" w14:textId="77777777" w:rsidTr="005E297F">
        <w:trPr>
          <w:trHeight w:hRule="exact" w:val="403"/>
        </w:trPr>
        <w:tc>
          <w:tcPr>
            <w:tcW w:w="3240" w:type="dxa"/>
          </w:tcPr>
          <w:p w14:paraId="25160329" w14:textId="6B90834A" w:rsidR="005A4ADF" w:rsidRPr="006F27CE" w:rsidRDefault="005A4ADF" w:rsidP="00FC0119">
            <w:pPr>
              <w:tabs>
                <w:tab w:val="left" w:pos="360"/>
              </w:tabs>
              <w:spacing w:line="240" w:lineRule="auto"/>
              <w:ind w:lef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DF77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5884106A" w14:textId="77777777" w:rsidR="005A4ADF" w:rsidRPr="006F27CE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768826" w14:textId="2FD6C3D3" w:rsidR="005A4ADF" w:rsidRPr="006F27CE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(249,970)</w:t>
            </w:r>
          </w:p>
        </w:tc>
        <w:tc>
          <w:tcPr>
            <w:tcW w:w="270" w:type="dxa"/>
          </w:tcPr>
          <w:p w14:paraId="27520B3F" w14:textId="77777777" w:rsidR="005A4ADF" w:rsidRPr="006F27CE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8649E1" w14:textId="4B7130AA" w:rsidR="005A4ADF" w:rsidRPr="006F27CE" w:rsidRDefault="00DF773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(861,383)</w:t>
            </w:r>
          </w:p>
        </w:tc>
        <w:tc>
          <w:tcPr>
            <w:tcW w:w="236" w:type="dxa"/>
          </w:tcPr>
          <w:p w14:paraId="67CCF5FB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D886CF" w14:textId="4D27EEF0" w:rsidR="005A4ADF" w:rsidRPr="006F27CE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(288)</w:t>
            </w:r>
          </w:p>
        </w:tc>
        <w:tc>
          <w:tcPr>
            <w:tcW w:w="270" w:type="dxa"/>
          </w:tcPr>
          <w:p w14:paraId="1760CB9D" w14:textId="77777777" w:rsidR="005A4ADF" w:rsidRPr="006F27CE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D0595B2" w14:textId="7A3D8126" w:rsidR="005A4ADF" w:rsidRPr="006F27CE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(1,111,641)</w:t>
            </w:r>
          </w:p>
        </w:tc>
      </w:tr>
      <w:tr w:rsidR="005A4ADF" w:rsidRPr="00F54E6A" w14:paraId="1D554781" w14:textId="77777777" w:rsidTr="00E34D29">
        <w:trPr>
          <w:trHeight w:hRule="exact" w:val="403"/>
        </w:trPr>
        <w:tc>
          <w:tcPr>
            <w:tcW w:w="3240" w:type="dxa"/>
          </w:tcPr>
          <w:p w14:paraId="75597EEF" w14:textId="7ED2FEAF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5679D2D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056EAF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41747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ADC142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DBB8DF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F57188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9B278B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650302F" w14:textId="77700C77" w:rsidR="005A4ADF" w:rsidRPr="00F54E6A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3115C157" w14:textId="77777777" w:rsidTr="00E34D29">
        <w:trPr>
          <w:trHeight w:hRule="exact" w:val="403"/>
        </w:trPr>
        <w:tc>
          <w:tcPr>
            <w:tcW w:w="3240" w:type="dxa"/>
          </w:tcPr>
          <w:p w14:paraId="7B223A38" w14:textId="0AFB2831" w:rsidR="005A4ADF" w:rsidRPr="00F54E6A" w:rsidRDefault="005A4ADF" w:rsidP="00FC0119">
            <w:pPr>
              <w:tabs>
                <w:tab w:val="clear" w:pos="227"/>
              </w:tabs>
              <w:spacing w:line="240" w:lineRule="auto"/>
              <w:ind w:lef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F77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6B206B14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5B8DE78" w14:textId="5D233198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3B7358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C4B0F6" w14:textId="64E7F3D3" w:rsidR="005A4ADF" w:rsidRPr="00F54E6A" w:rsidRDefault="00DF773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(218,955)</w:t>
            </w:r>
          </w:p>
        </w:tc>
        <w:tc>
          <w:tcPr>
            <w:tcW w:w="236" w:type="dxa"/>
          </w:tcPr>
          <w:p w14:paraId="5BC5BDD5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1355CF" w14:textId="1006593D" w:rsidR="005A4ADF" w:rsidRPr="00F54E6A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B29655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C1086F2" w14:textId="2220309B" w:rsidR="005A4ADF" w:rsidRPr="00F54E6A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-20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(218,955)</w:t>
            </w:r>
          </w:p>
        </w:tc>
      </w:tr>
      <w:tr w:rsidR="005A4ADF" w:rsidRPr="00F54E6A" w14:paraId="28AED62A" w14:textId="77777777" w:rsidTr="00E34D29">
        <w:trPr>
          <w:trHeight w:hRule="exact" w:val="403"/>
        </w:trPr>
        <w:tc>
          <w:tcPr>
            <w:tcW w:w="3240" w:type="dxa"/>
          </w:tcPr>
          <w:p w14:paraId="0822044B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C0B5404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A2DBB7" w14:textId="66D9F9E5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2,130,717</w:t>
            </w:r>
          </w:p>
        </w:tc>
        <w:tc>
          <w:tcPr>
            <w:tcW w:w="270" w:type="dxa"/>
          </w:tcPr>
          <w:p w14:paraId="77D3F982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7DE26" w14:textId="75F9EE8F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6,067,648</w:t>
            </w:r>
          </w:p>
        </w:tc>
        <w:tc>
          <w:tcPr>
            <w:tcW w:w="236" w:type="dxa"/>
          </w:tcPr>
          <w:p w14:paraId="20B21D44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FF29B31" w14:textId="0DFF3803" w:rsidR="005A4ADF" w:rsidRPr="00F54E6A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AE568F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197BCA" w14:textId="49BE0AD7" w:rsidR="005A4ADF" w:rsidRPr="00F54E6A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8,198,365</w:t>
            </w:r>
          </w:p>
        </w:tc>
      </w:tr>
      <w:tr w:rsidR="005A4ADF" w:rsidRPr="00F54E6A" w14:paraId="02F33923" w14:textId="77777777" w:rsidTr="00E34D29">
        <w:trPr>
          <w:trHeight w:hRule="exact" w:val="239"/>
        </w:trPr>
        <w:tc>
          <w:tcPr>
            <w:tcW w:w="3240" w:type="dxa"/>
          </w:tcPr>
          <w:p w14:paraId="565AE4BF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644E8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8E6A19" w14:textId="77777777" w:rsidR="005A4ADF" w:rsidRPr="00F54E6A" w:rsidRDefault="005A4ADF" w:rsidP="005A4ADF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8917A0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5C271A" w14:textId="77777777" w:rsidR="005A4ADF" w:rsidRPr="00F54E6A" w:rsidRDefault="005A4ADF" w:rsidP="005A4ADF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4B8FB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57B5E78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1BDB02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495949" w14:textId="5C3B6844" w:rsidR="005A4ADF" w:rsidRPr="00F54E6A" w:rsidRDefault="005A4AD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4ADF" w:rsidRPr="00F54E6A" w14:paraId="545C493C" w14:textId="77777777" w:rsidTr="00E34D29">
        <w:trPr>
          <w:trHeight w:hRule="exact" w:val="360"/>
        </w:trPr>
        <w:tc>
          <w:tcPr>
            <w:tcW w:w="3240" w:type="dxa"/>
          </w:tcPr>
          <w:p w14:paraId="47E3B1AE" w14:textId="0364AEBA" w:rsidR="005A4ADF" w:rsidRPr="00F54E6A" w:rsidRDefault="005A4ADF" w:rsidP="00EE1CC5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05244260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12FF0A" w14:textId="073098C6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2,130,717</w:t>
            </w:r>
          </w:p>
        </w:tc>
        <w:tc>
          <w:tcPr>
            <w:tcW w:w="270" w:type="dxa"/>
          </w:tcPr>
          <w:p w14:paraId="02CF1C3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7B48CB" w14:textId="105109C6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3,705,480</w:t>
            </w:r>
          </w:p>
        </w:tc>
        <w:tc>
          <w:tcPr>
            <w:tcW w:w="236" w:type="dxa"/>
          </w:tcPr>
          <w:p w14:paraId="3AA47E86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C743" w14:textId="257B0D77" w:rsidR="005A4ADF" w:rsidRPr="00F54E6A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738BB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969EF0" w14:textId="59F9C768" w:rsidR="005A4ADF" w:rsidRPr="00F54E6A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5,836,197</w:t>
            </w:r>
          </w:p>
        </w:tc>
      </w:tr>
      <w:tr w:rsidR="005A4ADF" w:rsidRPr="00F54E6A" w14:paraId="2835D836" w14:textId="77777777" w:rsidTr="00E34D29">
        <w:trPr>
          <w:trHeight w:hRule="exact" w:val="360"/>
        </w:trPr>
        <w:tc>
          <w:tcPr>
            <w:tcW w:w="3240" w:type="dxa"/>
          </w:tcPr>
          <w:p w14:paraId="076AB477" w14:textId="7F5F0785" w:rsidR="005A4ADF" w:rsidRPr="00F54E6A" w:rsidRDefault="005A4ADF" w:rsidP="00EE1CC5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2399FD58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8D0B7" w14:textId="4AA434E9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8BDBB7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78D026" w14:textId="2177CD84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2,362,168</w:t>
            </w:r>
          </w:p>
        </w:tc>
        <w:tc>
          <w:tcPr>
            <w:tcW w:w="236" w:type="dxa"/>
          </w:tcPr>
          <w:p w14:paraId="47D62562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2B68614" w14:textId="13148B15" w:rsidR="005A4ADF" w:rsidRPr="00F54E6A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E699C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6509CC" w14:textId="2236F9B7" w:rsidR="005A4ADF" w:rsidRPr="00F54E6A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2,362,168</w:t>
            </w:r>
          </w:p>
        </w:tc>
      </w:tr>
      <w:tr w:rsidR="005A4ADF" w:rsidRPr="00F54E6A" w14:paraId="09AF1711" w14:textId="77777777" w:rsidTr="00E34D29">
        <w:trPr>
          <w:trHeight w:hRule="exact" w:val="403"/>
        </w:trPr>
        <w:tc>
          <w:tcPr>
            <w:tcW w:w="3240" w:type="dxa"/>
          </w:tcPr>
          <w:p w14:paraId="13FED082" w14:textId="7CFEAD3C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191B689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147F29" w14:textId="4C748A50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2,130,717</w:t>
            </w:r>
          </w:p>
        </w:tc>
        <w:tc>
          <w:tcPr>
            <w:tcW w:w="270" w:type="dxa"/>
          </w:tcPr>
          <w:p w14:paraId="335F161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06F03" w14:textId="6F171ADF" w:rsidR="005A4ADF" w:rsidRPr="00F54E6A" w:rsidRDefault="00DF773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6,067,648</w:t>
            </w:r>
          </w:p>
        </w:tc>
        <w:tc>
          <w:tcPr>
            <w:tcW w:w="236" w:type="dxa"/>
          </w:tcPr>
          <w:p w14:paraId="7A0FB86D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4549EDA" w14:textId="16285CC1" w:rsidR="005A4ADF" w:rsidRPr="00F54E6A" w:rsidRDefault="00DF773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9C30A5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2334D8" w14:textId="0BFE8799" w:rsidR="005A4ADF" w:rsidRPr="00F54E6A" w:rsidRDefault="00DF773F" w:rsidP="005A4ADF">
            <w:pPr>
              <w:pStyle w:val="block"/>
              <w:tabs>
                <w:tab w:val="decimal" w:pos="97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8,198,365</w:t>
            </w:r>
          </w:p>
        </w:tc>
      </w:tr>
    </w:tbl>
    <w:p w14:paraId="1C60EF56" w14:textId="5EB739AD" w:rsidR="00DF7BD2" w:rsidRPr="00F54E6A" w:rsidRDefault="00DF7BD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453A0AA5" w14:textId="64E7F138" w:rsidR="00345ACC" w:rsidRPr="00F54E6A" w:rsidRDefault="00DF7BD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F54E6A">
        <w:rPr>
          <w:rFonts w:cstheme="minorBidi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1260"/>
        <w:gridCol w:w="270"/>
        <w:gridCol w:w="1260"/>
        <w:gridCol w:w="236"/>
        <w:gridCol w:w="1294"/>
        <w:gridCol w:w="270"/>
        <w:gridCol w:w="1260"/>
      </w:tblGrid>
      <w:tr w:rsidR="00AC41CE" w:rsidRPr="00F54E6A" w14:paraId="34D43E4C" w14:textId="77777777" w:rsidTr="00531A68">
        <w:trPr>
          <w:trHeight w:hRule="exact" w:val="403"/>
        </w:trPr>
        <w:tc>
          <w:tcPr>
            <w:tcW w:w="3240" w:type="dxa"/>
          </w:tcPr>
          <w:p w14:paraId="41DA4464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E934E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BE61584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41CE" w:rsidRPr="00F54E6A" w14:paraId="60FEC7A2" w14:textId="77777777" w:rsidTr="00531A68">
        <w:trPr>
          <w:trHeight w:hRule="exact" w:val="403"/>
        </w:trPr>
        <w:tc>
          <w:tcPr>
            <w:tcW w:w="3240" w:type="dxa"/>
          </w:tcPr>
          <w:p w14:paraId="4D66BF2D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10BD1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EF5565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ไก่</w:t>
            </w:r>
          </w:p>
        </w:tc>
        <w:tc>
          <w:tcPr>
            <w:tcW w:w="270" w:type="dxa"/>
          </w:tcPr>
          <w:p w14:paraId="61AC0949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D30A1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สุกร</w:t>
            </w:r>
          </w:p>
        </w:tc>
        <w:tc>
          <w:tcPr>
            <w:tcW w:w="236" w:type="dxa"/>
          </w:tcPr>
          <w:p w14:paraId="696F54AC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102F8F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5AFD826D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8164A4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41CE" w:rsidRPr="00F54E6A" w14:paraId="612817AE" w14:textId="77777777" w:rsidTr="00531A68">
        <w:trPr>
          <w:trHeight w:hRule="exact" w:val="403"/>
        </w:trPr>
        <w:tc>
          <w:tcPr>
            <w:tcW w:w="3240" w:type="dxa"/>
          </w:tcPr>
          <w:p w14:paraId="293D8CD0" w14:textId="77777777" w:rsidR="00AC41CE" w:rsidRPr="00F54E6A" w:rsidRDefault="00AC41CE" w:rsidP="00F54E6A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FBDD0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43319B85" w14:textId="77777777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4E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54E6A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C41CE" w:rsidRPr="00F54E6A" w14:paraId="368FD4DE" w14:textId="77777777" w:rsidTr="00531A68">
        <w:trPr>
          <w:trHeight w:hRule="exact" w:val="403"/>
        </w:trPr>
        <w:tc>
          <w:tcPr>
            <w:tcW w:w="3240" w:type="dxa"/>
          </w:tcPr>
          <w:p w14:paraId="5A214A4C" w14:textId="615AE60A" w:rsidR="00AC41CE" w:rsidRPr="00F54E6A" w:rsidRDefault="00AC41CE" w:rsidP="00F54E6A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A4AD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2C2884" w14:textId="77777777" w:rsidR="00AC41CE" w:rsidRPr="00F54E6A" w:rsidRDefault="00AC41CE" w:rsidP="00F54E6A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B1B20CE" w14:textId="77777777" w:rsidR="00AC41CE" w:rsidRPr="00F54E6A" w:rsidRDefault="00AC41CE" w:rsidP="00F54E6A">
            <w:pPr>
              <w:pStyle w:val="block"/>
              <w:spacing w:after="0" w:line="240" w:lineRule="auto"/>
              <w:ind w:left="609" w:right="-111" w:hanging="2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C631EF" w14:textId="77777777" w:rsidR="00AC41CE" w:rsidRPr="00F54E6A" w:rsidRDefault="00AC41CE" w:rsidP="00F54E6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769962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0E70C50" w14:textId="77777777" w:rsidR="00AC41CE" w:rsidRPr="00F54E6A" w:rsidRDefault="00AC41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D00605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83C70E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785634" w14:textId="77777777" w:rsidR="00AC41CE" w:rsidRPr="00F54E6A" w:rsidRDefault="00AC41CE" w:rsidP="00F54E6A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4ADF" w:rsidRPr="00F54E6A" w14:paraId="3E4FA6A6" w14:textId="77777777" w:rsidTr="00531A68">
        <w:trPr>
          <w:trHeight w:hRule="exact" w:val="403"/>
        </w:trPr>
        <w:tc>
          <w:tcPr>
            <w:tcW w:w="3240" w:type="dxa"/>
          </w:tcPr>
          <w:p w14:paraId="46E62988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06D41AEE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9CBBE" w14:textId="735C4965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2,364,529</w:t>
            </w:r>
          </w:p>
        </w:tc>
        <w:tc>
          <w:tcPr>
            <w:tcW w:w="270" w:type="dxa"/>
          </w:tcPr>
          <w:p w14:paraId="02AA031B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45D66F" w14:textId="4A75347A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9,028,350</w:t>
            </w:r>
          </w:p>
        </w:tc>
        <w:tc>
          <w:tcPr>
            <w:tcW w:w="236" w:type="dxa"/>
          </w:tcPr>
          <w:p w14:paraId="45403FEF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E19BF9" w14:textId="5EE3788A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06298BBB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E24A79" w14:textId="68988542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11,394,581</w:t>
            </w:r>
          </w:p>
        </w:tc>
      </w:tr>
      <w:tr w:rsidR="005A4ADF" w:rsidRPr="00F54E6A" w14:paraId="43D596EC" w14:textId="77777777" w:rsidTr="00531A68">
        <w:trPr>
          <w:trHeight w:hRule="exact" w:val="403"/>
        </w:trPr>
        <w:tc>
          <w:tcPr>
            <w:tcW w:w="3240" w:type="dxa"/>
          </w:tcPr>
          <w:p w14:paraId="10B90BF8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ค่าเสื่อมราคาสะสมและ</w:t>
            </w:r>
          </w:p>
        </w:tc>
        <w:tc>
          <w:tcPr>
            <w:tcW w:w="270" w:type="dxa"/>
          </w:tcPr>
          <w:p w14:paraId="260CF586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33D3A5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4B431A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59EDFA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80B45C6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80680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2325F0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F7342C7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32097D72" w14:textId="77777777" w:rsidTr="00531A68">
        <w:trPr>
          <w:trHeight w:hRule="exact" w:val="403"/>
        </w:trPr>
        <w:tc>
          <w:tcPr>
            <w:tcW w:w="3240" w:type="dxa"/>
          </w:tcPr>
          <w:p w14:paraId="740BB246" w14:textId="5B83FBD6" w:rsidR="005A4ADF" w:rsidRPr="00F54E6A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7FC31FC3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67140" w14:textId="47FB1343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(188,034)</w:t>
            </w:r>
          </w:p>
        </w:tc>
        <w:tc>
          <w:tcPr>
            <w:tcW w:w="270" w:type="dxa"/>
          </w:tcPr>
          <w:p w14:paraId="3B53965E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BC6034" w14:textId="64D0279E" w:rsidR="005A4ADF" w:rsidRPr="00F54E6A" w:rsidRDefault="005A4ADF" w:rsidP="005A4ADF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(625,323)</w:t>
            </w:r>
          </w:p>
        </w:tc>
        <w:tc>
          <w:tcPr>
            <w:tcW w:w="236" w:type="dxa"/>
          </w:tcPr>
          <w:p w14:paraId="25C36C61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195A3" w14:textId="5164F6E8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76643D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0195A" w14:textId="0C04FCC9" w:rsidR="005A4ADF" w:rsidRPr="00F54E6A" w:rsidRDefault="005A4ADF" w:rsidP="00EE1CC5">
            <w:pPr>
              <w:pStyle w:val="block"/>
              <w:spacing w:after="0" w:line="240" w:lineRule="auto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(813,357)</w:t>
            </w:r>
          </w:p>
        </w:tc>
      </w:tr>
      <w:tr w:rsidR="005A4ADF" w:rsidRPr="00F54E6A" w14:paraId="247477E7" w14:textId="77777777" w:rsidTr="00531A68">
        <w:trPr>
          <w:trHeight w:hRule="exact" w:val="403"/>
        </w:trPr>
        <w:tc>
          <w:tcPr>
            <w:tcW w:w="3240" w:type="dxa"/>
          </w:tcPr>
          <w:p w14:paraId="311E3989" w14:textId="77777777" w:rsidR="005A4ADF" w:rsidRPr="00F54E6A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6F91FC4E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893DBD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1249D1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2A6755A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F0A770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541E79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21D6EF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3F5388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4ADF" w:rsidRPr="00F54E6A" w14:paraId="5D850CB3" w14:textId="77777777" w:rsidTr="00531A68">
        <w:trPr>
          <w:trHeight w:hRule="exact" w:val="403"/>
        </w:trPr>
        <w:tc>
          <w:tcPr>
            <w:tcW w:w="3240" w:type="dxa"/>
          </w:tcPr>
          <w:p w14:paraId="2328972F" w14:textId="1A8C5746" w:rsidR="005A4ADF" w:rsidRPr="00F54E6A" w:rsidRDefault="005A4ADF" w:rsidP="005A4ADF">
            <w:pPr>
              <w:tabs>
                <w:tab w:val="left" w:pos="180"/>
                <w:tab w:val="left" w:pos="2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270" w:type="dxa"/>
          </w:tcPr>
          <w:p w14:paraId="673CBDBD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7E96F" w14:textId="7887CC05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2FEC6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684B54B" w14:textId="0F353B42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(123,817)</w:t>
            </w:r>
          </w:p>
        </w:tc>
        <w:tc>
          <w:tcPr>
            <w:tcW w:w="236" w:type="dxa"/>
          </w:tcPr>
          <w:p w14:paraId="7C2BBD09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4FFFB5B" w14:textId="0ECF850D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A99EA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CF8744" w14:textId="2B4B26CC" w:rsidR="005A4ADF" w:rsidRPr="00F54E6A" w:rsidRDefault="005A4ADF" w:rsidP="00EE1CC5">
            <w:pPr>
              <w:pStyle w:val="block"/>
              <w:spacing w:after="0" w:line="240" w:lineRule="auto"/>
              <w:ind w:left="-2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>(123,817)</w:t>
            </w:r>
          </w:p>
        </w:tc>
      </w:tr>
      <w:tr w:rsidR="005A4ADF" w:rsidRPr="00F54E6A" w14:paraId="3820A233" w14:textId="77777777" w:rsidTr="00531A68">
        <w:trPr>
          <w:trHeight w:hRule="exact" w:val="403"/>
        </w:trPr>
        <w:tc>
          <w:tcPr>
            <w:tcW w:w="3240" w:type="dxa"/>
          </w:tcPr>
          <w:p w14:paraId="5445166D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A46E9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F4763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628CC9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BFE378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65487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658208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3A2F39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247AA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F43A2C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6875BD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799FA3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EE1119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2C09B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73A997" w14:textId="3E7D95BC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2,176,495</w:t>
            </w:r>
          </w:p>
        </w:tc>
        <w:tc>
          <w:tcPr>
            <w:tcW w:w="270" w:type="dxa"/>
          </w:tcPr>
          <w:p w14:paraId="283DD0E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853AD0" w14:textId="02447DB8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8,279,210</w:t>
            </w:r>
          </w:p>
        </w:tc>
        <w:tc>
          <w:tcPr>
            <w:tcW w:w="236" w:type="dxa"/>
          </w:tcPr>
          <w:p w14:paraId="202E1D2C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421F222" w14:textId="0DBAB3A4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4552D153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35483A" w14:textId="2A37A864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10,457,407</w:t>
            </w:r>
          </w:p>
        </w:tc>
      </w:tr>
      <w:tr w:rsidR="005A4ADF" w:rsidRPr="00F54E6A" w14:paraId="1621065A" w14:textId="77777777" w:rsidTr="00531A68">
        <w:trPr>
          <w:trHeight w:hRule="exact" w:val="403"/>
        </w:trPr>
        <w:tc>
          <w:tcPr>
            <w:tcW w:w="3240" w:type="dxa"/>
          </w:tcPr>
          <w:p w14:paraId="56FB6328" w14:textId="77777777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270" w:type="dxa"/>
          </w:tcPr>
          <w:p w14:paraId="0517CD34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27E4EE" w14:textId="26CF35EA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58,090,985</w:t>
            </w:r>
          </w:p>
        </w:tc>
        <w:tc>
          <w:tcPr>
            <w:tcW w:w="270" w:type="dxa"/>
          </w:tcPr>
          <w:p w14:paraId="7E8682A2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E6A94" w14:textId="10AB147D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24,586,130</w:t>
            </w:r>
          </w:p>
        </w:tc>
        <w:tc>
          <w:tcPr>
            <w:tcW w:w="236" w:type="dxa"/>
          </w:tcPr>
          <w:p w14:paraId="205B6EA2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AFFF89" w14:textId="71C4EBF6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</w:tcPr>
          <w:p w14:paraId="70EB1DEF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6E83AB6" w14:textId="68BCF1BD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82,677,243</w:t>
            </w:r>
          </w:p>
        </w:tc>
      </w:tr>
      <w:tr w:rsidR="005A4ADF" w:rsidRPr="00F54E6A" w14:paraId="206ADDA0" w14:textId="77777777" w:rsidTr="00531A68">
        <w:trPr>
          <w:trHeight w:hRule="exact" w:val="403"/>
        </w:trPr>
        <w:tc>
          <w:tcPr>
            <w:tcW w:w="3240" w:type="dxa"/>
          </w:tcPr>
          <w:p w14:paraId="0BFD60F2" w14:textId="77777777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127CEAE0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4B4760" w14:textId="21BA7474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(57,385,205)</w:t>
            </w:r>
          </w:p>
        </w:tc>
        <w:tc>
          <w:tcPr>
            <w:tcW w:w="270" w:type="dxa"/>
          </w:tcPr>
          <w:p w14:paraId="2BFE09F7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D10546" w14:textId="1FE21E67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(24,919,914)</w:t>
            </w:r>
          </w:p>
        </w:tc>
        <w:tc>
          <w:tcPr>
            <w:tcW w:w="236" w:type="dxa"/>
          </w:tcPr>
          <w:p w14:paraId="2CC41F47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F0C041" w14:textId="7E7BCFD5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(132)</w:t>
            </w:r>
          </w:p>
        </w:tc>
        <w:tc>
          <w:tcPr>
            <w:tcW w:w="270" w:type="dxa"/>
          </w:tcPr>
          <w:p w14:paraId="010C792D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9154B1" w14:textId="4AB5CA9A" w:rsidR="005A4ADF" w:rsidRPr="00F54E6A" w:rsidRDefault="005A4ADF" w:rsidP="00EE1CC5">
            <w:pPr>
              <w:pStyle w:val="block"/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(82,305,251)</w:t>
            </w:r>
          </w:p>
        </w:tc>
      </w:tr>
      <w:tr w:rsidR="005A4ADF" w:rsidRPr="00F54E6A" w14:paraId="34B941B7" w14:textId="77777777" w:rsidTr="00531A68">
        <w:trPr>
          <w:trHeight w:hRule="exact" w:val="403"/>
        </w:trPr>
        <w:tc>
          <w:tcPr>
            <w:tcW w:w="3240" w:type="dxa"/>
          </w:tcPr>
          <w:p w14:paraId="3EC50177" w14:textId="77777777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26D610DE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51D7EE" w14:textId="602FB01B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(662,934)</w:t>
            </w:r>
          </w:p>
        </w:tc>
        <w:tc>
          <w:tcPr>
            <w:tcW w:w="270" w:type="dxa"/>
          </w:tcPr>
          <w:p w14:paraId="47D5CA02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39500" w14:textId="7E62BF0F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(885,880)</w:t>
            </w:r>
          </w:p>
        </w:tc>
        <w:tc>
          <w:tcPr>
            <w:tcW w:w="236" w:type="dxa"/>
          </w:tcPr>
          <w:p w14:paraId="57681EE1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757D92" w14:textId="53645724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(164)</w:t>
            </w:r>
          </w:p>
        </w:tc>
        <w:tc>
          <w:tcPr>
            <w:tcW w:w="270" w:type="dxa"/>
          </w:tcPr>
          <w:p w14:paraId="465F3017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C4CB54" w14:textId="20ED512B" w:rsidR="005A4ADF" w:rsidRPr="00F54E6A" w:rsidRDefault="005A4ADF" w:rsidP="00EE1CC5">
            <w:pPr>
              <w:pStyle w:val="block"/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(1,548,978)</w:t>
            </w:r>
          </w:p>
        </w:tc>
      </w:tr>
      <w:tr w:rsidR="005A4ADF" w:rsidRPr="00F54E6A" w14:paraId="73B746AA" w14:textId="77777777" w:rsidTr="00531A68">
        <w:trPr>
          <w:trHeight w:hRule="exact" w:val="403"/>
        </w:trPr>
        <w:tc>
          <w:tcPr>
            <w:tcW w:w="3240" w:type="dxa"/>
          </w:tcPr>
          <w:p w14:paraId="421AC80C" w14:textId="2A790636" w:rsidR="005A4ADF" w:rsidRPr="00F54E6A" w:rsidRDefault="00DF773F" w:rsidP="00EE1CC5">
            <w:pPr>
              <w:tabs>
                <w:tab w:val="left" w:pos="180"/>
                <w:tab w:val="left" w:pos="36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A4ADF"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A4ADF"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</w:t>
            </w:r>
          </w:p>
        </w:tc>
        <w:tc>
          <w:tcPr>
            <w:tcW w:w="270" w:type="dxa"/>
          </w:tcPr>
          <w:p w14:paraId="1879418A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06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D4020D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FB266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4BA854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857DFA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3EA307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014120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2C2C97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4013A6D7" w14:textId="77777777" w:rsidTr="00531A68">
        <w:trPr>
          <w:trHeight w:hRule="exact" w:val="403"/>
        </w:trPr>
        <w:tc>
          <w:tcPr>
            <w:tcW w:w="3240" w:type="dxa"/>
          </w:tcPr>
          <w:p w14:paraId="591ECF3C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ยุติธรรมหักต้นทุนในการขาย</w:t>
            </w:r>
          </w:p>
        </w:tc>
        <w:tc>
          <w:tcPr>
            <w:tcW w:w="270" w:type="dxa"/>
          </w:tcPr>
          <w:p w14:paraId="0E011BB9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B914366" w14:textId="4ABDCB8D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38CEC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D23704" w14:textId="4347F819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(43,693)</w:t>
            </w:r>
          </w:p>
        </w:tc>
        <w:tc>
          <w:tcPr>
            <w:tcW w:w="236" w:type="dxa"/>
          </w:tcPr>
          <w:p w14:paraId="4F9562E7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1001894" w14:textId="651ED6DE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BBA561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8C45C3F" w14:textId="2BB2BD98" w:rsidR="005A4ADF" w:rsidRPr="00F54E6A" w:rsidRDefault="005A4ADF" w:rsidP="00EE1CC5">
            <w:pPr>
              <w:pStyle w:val="block"/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(43,693)</w:t>
            </w:r>
          </w:p>
        </w:tc>
      </w:tr>
      <w:tr w:rsidR="005A4ADF" w:rsidRPr="00F54E6A" w14:paraId="591615D3" w14:textId="77777777" w:rsidTr="00531A68">
        <w:trPr>
          <w:trHeight w:hRule="exact" w:val="403"/>
        </w:trPr>
        <w:tc>
          <w:tcPr>
            <w:tcW w:w="3240" w:type="dxa"/>
          </w:tcPr>
          <w:p w14:paraId="4CF46AA9" w14:textId="77777777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57ACA617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6CB240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FEF853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1894F09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A9DFAB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65CF8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595243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9B5A8B5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400048E3" w14:textId="77777777" w:rsidTr="00531A68">
        <w:trPr>
          <w:trHeight w:hRule="exact" w:val="403"/>
        </w:trPr>
        <w:tc>
          <w:tcPr>
            <w:tcW w:w="3240" w:type="dxa"/>
          </w:tcPr>
          <w:p w14:paraId="3F5012F9" w14:textId="77777777" w:rsidR="005A4ADF" w:rsidRPr="00F54E6A" w:rsidRDefault="005A4ADF" w:rsidP="005A4ADF">
            <w:pPr>
              <w:tabs>
                <w:tab w:val="left" w:pos="1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7DF4B3B1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F9E9A51" w14:textId="06590F0F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92E991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175F35" w14:textId="15A3D118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(121,722)</w:t>
            </w:r>
          </w:p>
        </w:tc>
        <w:tc>
          <w:tcPr>
            <w:tcW w:w="236" w:type="dxa"/>
          </w:tcPr>
          <w:p w14:paraId="60AC2DB9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862F842" w14:textId="3835A048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AE4F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38E2A79" w14:textId="0E2D3FB3" w:rsidR="005A4ADF" w:rsidRPr="00F54E6A" w:rsidRDefault="005A4ADF" w:rsidP="00EE1CC5">
            <w:pPr>
              <w:pStyle w:val="block"/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(121,722)</w:t>
            </w:r>
          </w:p>
        </w:tc>
      </w:tr>
      <w:tr w:rsidR="005A4ADF" w:rsidRPr="00F54E6A" w14:paraId="77C77682" w14:textId="77777777" w:rsidTr="00531A68">
        <w:trPr>
          <w:trHeight w:hRule="exact" w:val="403"/>
        </w:trPr>
        <w:tc>
          <w:tcPr>
            <w:tcW w:w="3240" w:type="dxa"/>
          </w:tcPr>
          <w:p w14:paraId="65F8F9A4" w14:textId="37E2D12E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8DE5DE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B82E98" w14:textId="623536D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2,219,341</w:t>
            </w:r>
          </w:p>
        </w:tc>
        <w:tc>
          <w:tcPr>
            <w:tcW w:w="270" w:type="dxa"/>
          </w:tcPr>
          <w:p w14:paraId="0DE058DC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DA904" w14:textId="5E5BF34D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7109E806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172BD6" w14:textId="5B85CEDD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27F97BBF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D2169" w14:textId="29653D80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9,115,006</w:t>
            </w:r>
          </w:p>
        </w:tc>
      </w:tr>
      <w:tr w:rsidR="005A4ADF" w:rsidRPr="00F54E6A" w14:paraId="58257575" w14:textId="77777777" w:rsidTr="00531A68">
        <w:trPr>
          <w:trHeight w:hRule="exact" w:val="275"/>
        </w:trPr>
        <w:tc>
          <w:tcPr>
            <w:tcW w:w="3240" w:type="dxa"/>
          </w:tcPr>
          <w:p w14:paraId="3A1A505D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9D26F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5AAD37" w14:textId="77777777" w:rsidR="005A4ADF" w:rsidRPr="00F54E6A" w:rsidRDefault="005A4ADF" w:rsidP="005A4ADF">
            <w:pPr>
              <w:pStyle w:val="block"/>
              <w:tabs>
                <w:tab w:val="left" w:pos="954"/>
                <w:tab w:val="decimal" w:pos="1152"/>
                <w:tab w:val="decimal" w:pos="1332"/>
              </w:tabs>
              <w:spacing w:after="0" w:line="240" w:lineRule="auto"/>
              <w:ind w:left="324" w:right="90" w:hanging="6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B3D5F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256842" w14:textId="77777777" w:rsidR="005A4ADF" w:rsidRPr="00F54E6A" w:rsidRDefault="005A4ADF" w:rsidP="005A4ADF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D1D96E7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332D71D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733A0C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868EEA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A4ADF" w:rsidRPr="00F54E6A" w14:paraId="76AE45E7" w14:textId="77777777" w:rsidTr="00531A68">
        <w:trPr>
          <w:trHeight w:hRule="exact" w:val="403"/>
        </w:trPr>
        <w:tc>
          <w:tcPr>
            <w:tcW w:w="3240" w:type="dxa"/>
          </w:tcPr>
          <w:p w14:paraId="3017EA2A" w14:textId="22DC9DCB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7F0CE0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1DA905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E9EEC6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79E01F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decimal" w:pos="115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97D5F7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F809E5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073A1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80AE5F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decimal" w:pos="109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ADF" w:rsidRPr="00F54E6A" w14:paraId="7CCA2338" w14:textId="77777777" w:rsidTr="00531A68">
        <w:trPr>
          <w:trHeight w:hRule="exact" w:val="403"/>
        </w:trPr>
        <w:tc>
          <w:tcPr>
            <w:tcW w:w="3240" w:type="dxa"/>
          </w:tcPr>
          <w:p w14:paraId="16BCB57E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ราคาทุน</w:t>
            </w:r>
          </w:p>
        </w:tc>
        <w:tc>
          <w:tcPr>
            <w:tcW w:w="270" w:type="dxa"/>
          </w:tcPr>
          <w:p w14:paraId="608B5EF0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C617EB" w14:textId="746D9693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2,469,098</w:t>
            </w:r>
          </w:p>
        </w:tc>
        <w:tc>
          <w:tcPr>
            <w:tcW w:w="270" w:type="dxa"/>
          </w:tcPr>
          <w:p w14:paraId="13908072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9C425F" w14:textId="628001C8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7,911,457</w:t>
            </w:r>
          </w:p>
        </w:tc>
        <w:tc>
          <w:tcPr>
            <w:tcW w:w="236" w:type="dxa"/>
          </w:tcPr>
          <w:p w14:paraId="6AAB0FC0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881F67" w14:textId="6EFD5FEE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270" w:type="dxa"/>
          </w:tcPr>
          <w:p w14:paraId="64298669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8165BBD" w14:textId="487C1771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10,382,253</w:t>
            </w:r>
          </w:p>
        </w:tc>
      </w:tr>
      <w:tr w:rsidR="005A4ADF" w:rsidRPr="00F54E6A" w14:paraId="2FF1C505" w14:textId="77777777" w:rsidTr="00531A68">
        <w:trPr>
          <w:trHeight w:hRule="exact" w:val="403"/>
        </w:trPr>
        <w:tc>
          <w:tcPr>
            <w:tcW w:w="3240" w:type="dxa"/>
          </w:tcPr>
          <w:p w14:paraId="71B61912" w14:textId="1A79322B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270" w:type="dxa"/>
          </w:tcPr>
          <w:p w14:paraId="71ECBFF2" w14:textId="77777777" w:rsidR="005A4ADF" w:rsidRPr="00F54E6A" w:rsidRDefault="005A4ADF" w:rsidP="005A4ADF">
            <w:pPr>
              <w:pStyle w:val="block"/>
              <w:tabs>
                <w:tab w:val="decimal" w:pos="106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28CA339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E8260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BC46FC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FC0E88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C6613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A8BF40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61CF50D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1592A834" w14:textId="77777777" w:rsidTr="00531A68">
        <w:trPr>
          <w:trHeight w:hRule="exact" w:val="403"/>
        </w:trPr>
        <w:tc>
          <w:tcPr>
            <w:tcW w:w="3240" w:type="dxa"/>
          </w:tcPr>
          <w:p w14:paraId="69202DBA" w14:textId="3BD83A12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การด้อยค่าสะสม</w:t>
            </w:r>
          </w:p>
        </w:tc>
        <w:tc>
          <w:tcPr>
            <w:tcW w:w="270" w:type="dxa"/>
          </w:tcPr>
          <w:p w14:paraId="12871B67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33084C" w14:textId="0ED4E21E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(249,757)</w:t>
            </w:r>
          </w:p>
        </w:tc>
        <w:tc>
          <w:tcPr>
            <w:tcW w:w="270" w:type="dxa"/>
          </w:tcPr>
          <w:p w14:paraId="14D22933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8337FB" w14:textId="6C80A823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(895,604)</w:t>
            </w:r>
          </w:p>
        </w:tc>
        <w:tc>
          <w:tcPr>
            <w:tcW w:w="236" w:type="dxa"/>
          </w:tcPr>
          <w:p w14:paraId="0E0789B4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78FC" w14:textId="2B1916CE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(164)</w:t>
            </w:r>
          </w:p>
        </w:tc>
        <w:tc>
          <w:tcPr>
            <w:tcW w:w="270" w:type="dxa"/>
          </w:tcPr>
          <w:p w14:paraId="28403709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28C25CB" w14:textId="3D73FA95" w:rsidR="005A4ADF" w:rsidRPr="00F54E6A" w:rsidRDefault="005A4ADF" w:rsidP="005A4ADF">
            <w:pPr>
              <w:pStyle w:val="block"/>
              <w:tabs>
                <w:tab w:val="decimal" w:pos="1062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(1,145,525)</w:t>
            </w:r>
          </w:p>
        </w:tc>
      </w:tr>
      <w:tr w:rsidR="005A4ADF" w:rsidRPr="00F54E6A" w14:paraId="080139AA" w14:textId="77777777" w:rsidTr="00531A68">
        <w:trPr>
          <w:trHeight w:hRule="exact" w:val="403"/>
        </w:trPr>
        <w:tc>
          <w:tcPr>
            <w:tcW w:w="3240" w:type="dxa"/>
          </w:tcPr>
          <w:p w14:paraId="364B82FF" w14:textId="60028E20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firstLine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270" w:type="dxa"/>
          </w:tcPr>
          <w:p w14:paraId="09ED3BA5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15D599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B0324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786F7E8" w14:textId="7777777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FE17F30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D90A4F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96D698B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576C21B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5A4ADF" w:rsidRPr="00F54E6A" w14:paraId="4B7DA92D" w14:textId="77777777" w:rsidTr="00531A68">
        <w:trPr>
          <w:trHeight w:hRule="exact" w:val="403"/>
        </w:trPr>
        <w:tc>
          <w:tcPr>
            <w:tcW w:w="3240" w:type="dxa"/>
          </w:tcPr>
          <w:p w14:paraId="320DD68C" w14:textId="779B7333" w:rsidR="005A4ADF" w:rsidRPr="00F54E6A" w:rsidRDefault="005A4ADF" w:rsidP="00EE1CC5">
            <w:pPr>
              <w:tabs>
                <w:tab w:val="left" w:pos="180"/>
                <w:tab w:val="left" w:pos="360"/>
              </w:tabs>
              <w:spacing w:line="240" w:lineRule="auto"/>
              <w:ind w:left="-106" w:firstLine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70" w:type="dxa"/>
          </w:tcPr>
          <w:p w14:paraId="57EC7DA4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69CF30B" w14:textId="11B687E5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24A723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2CE81F" w14:textId="59A85AF7" w:rsidR="005A4ADF" w:rsidRPr="00F54E6A" w:rsidRDefault="005A4ADF" w:rsidP="005A4ADF">
            <w:pPr>
              <w:pStyle w:val="block"/>
              <w:tabs>
                <w:tab w:val="decimal" w:pos="1060"/>
              </w:tabs>
              <w:spacing w:after="0" w:line="240" w:lineRule="auto"/>
              <w:ind w:left="-20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(121,722)</w:t>
            </w:r>
          </w:p>
        </w:tc>
        <w:tc>
          <w:tcPr>
            <w:tcW w:w="236" w:type="dxa"/>
          </w:tcPr>
          <w:p w14:paraId="48D1B139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F88A7E2" w14:textId="37ABF15A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9D4A37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3534F3E7" w14:textId="5069E734" w:rsidR="005A4ADF" w:rsidRPr="00F54E6A" w:rsidRDefault="005A4ADF" w:rsidP="00EE1CC5">
            <w:pPr>
              <w:pStyle w:val="block"/>
              <w:spacing w:after="0" w:line="240" w:lineRule="auto"/>
              <w:ind w:left="-200" w:right="-2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(121,722)</w:t>
            </w:r>
          </w:p>
        </w:tc>
      </w:tr>
      <w:tr w:rsidR="005A4ADF" w:rsidRPr="00F54E6A" w14:paraId="06B48CA4" w14:textId="77777777" w:rsidTr="00531A68">
        <w:trPr>
          <w:trHeight w:hRule="exact" w:val="403"/>
        </w:trPr>
        <w:tc>
          <w:tcPr>
            <w:tcW w:w="3240" w:type="dxa"/>
          </w:tcPr>
          <w:p w14:paraId="2ED00F65" w14:textId="77777777" w:rsidR="005A4ADF" w:rsidRPr="00F54E6A" w:rsidRDefault="005A4ADF" w:rsidP="005A4AD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EEB6CAE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B54AFF" w14:textId="2D16919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4E0ACECF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ACC18E" w14:textId="78B5374D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718A1CB4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7C2777" w14:textId="2E013C41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6802E6A8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7A07C" w14:textId="17719CCB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9,115,006</w:t>
            </w:r>
          </w:p>
        </w:tc>
      </w:tr>
      <w:tr w:rsidR="005A4ADF" w:rsidRPr="00F54E6A" w14:paraId="076340F7" w14:textId="77777777" w:rsidTr="00531A68">
        <w:trPr>
          <w:trHeight w:hRule="exact" w:val="239"/>
        </w:trPr>
        <w:tc>
          <w:tcPr>
            <w:tcW w:w="3240" w:type="dxa"/>
          </w:tcPr>
          <w:p w14:paraId="57843004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32EB63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7CF7F4" w14:textId="77777777" w:rsidR="005A4ADF" w:rsidRPr="00F54E6A" w:rsidRDefault="005A4ADF" w:rsidP="005A4ADF">
            <w:pPr>
              <w:pStyle w:val="block"/>
              <w:tabs>
                <w:tab w:val="decimal" w:pos="1152"/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410DF5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C119F6" w14:textId="77777777" w:rsidR="005A4ADF" w:rsidRPr="00F54E6A" w:rsidRDefault="005A4ADF" w:rsidP="005A4ADF">
            <w:pPr>
              <w:pStyle w:val="block"/>
              <w:tabs>
                <w:tab w:val="decimal" w:pos="1152"/>
                <w:tab w:val="decimal" w:pos="142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0DE7C8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F81AF69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331B1F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A45525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4ADF" w:rsidRPr="00F54E6A" w14:paraId="7A377E2B" w14:textId="77777777" w:rsidTr="00531A68">
        <w:trPr>
          <w:trHeight w:hRule="exact" w:val="360"/>
        </w:trPr>
        <w:tc>
          <w:tcPr>
            <w:tcW w:w="3240" w:type="dxa"/>
          </w:tcPr>
          <w:p w14:paraId="05BFF304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FDA852B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D339C9C" w14:textId="0C434C30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700BEC47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74574E" w14:textId="67ECB16C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4,138,685</w:t>
            </w:r>
          </w:p>
        </w:tc>
        <w:tc>
          <w:tcPr>
            <w:tcW w:w="236" w:type="dxa"/>
          </w:tcPr>
          <w:p w14:paraId="4E461A62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6F13A4" w14:textId="2BCED90F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5165F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FC1005C" w14:textId="2ABD1A0C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6,358,026</w:t>
            </w:r>
          </w:p>
        </w:tc>
      </w:tr>
      <w:tr w:rsidR="005A4ADF" w:rsidRPr="00F54E6A" w14:paraId="6E49A612" w14:textId="77777777" w:rsidTr="00531A68">
        <w:trPr>
          <w:trHeight w:hRule="exact" w:val="360"/>
        </w:trPr>
        <w:tc>
          <w:tcPr>
            <w:tcW w:w="3240" w:type="dxa"/>
          </w:tcPr>
          <w:p w14:paraId="3DF03307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42E273AD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7C8F6A" w14:textId="294695C6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9687A3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DE3F8C" w14:textId="77F7AE8C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2,755,446</w:t>
            </w:r>
          </w:p>
        </w:tc>
        <w:tc>
          <w:tcPr>
            <w:tcW w:w="236" w:type="dxa"/>
          </w:tcPr>
          <w:p w14:paraId="0F38B4B4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D7924E0" w14:textId="5EFED6EC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7B8863C9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921FC" w14:textId="0A577DE2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2,756,980</w:t>
            </w:r>
          </w:p>
        </w:tc>
      </w:tr>
      <w:tr w:rsidR="005A4ADF" w:rsidRPr="00F54E6A" w14:paraId="7A2E7EDD" w14:textId="77777777" w:rsidTr="00531A68">
        <w:trPr>
          <w:trHeight w:hRule="exact" w:val="403"/>
        </w:trPr>
        <w:tc>
          <w:tcPr>
            <w:tcW w:w="3240" w:type="dxa"/>
          </w:tcPr>
          <w:p w14:paraId="1A750577" w14:textId="77777777" w:rsidR="005A4ADF" w:rsidRPr="00F54E6A" w:rsidRDefault="005A4ADF" w:rsidP="005A4ADF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65F62B3" w14:textId="77777777" w:rsidR="005A4ADF" w:rsidRPr="00F54E6A" w:rsidRDefault="005A4ADF" w:rsidP="005A4ADF">
            <w:pPr>
              <w:pStyle w:val="block"/>
              <w:tabs>
                <w:tab w:val="decimal" w:pos="1332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A36E8" w14:textId="60D52BAC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2,219,341</w:t>
            </w:r>
          </w:p>
        </w:tc>
        <w:tc>
          <w:tcPr>
            <w:tcW w:w="270" w:type="dxa"/>
          </w:tcPr>
          <w:p w14:paraId="73F93FDD" w14:textId="77777777" w:rsidR="005A4ADF" w:rsidRPr="00F54E6A" w:rsidRDefault="005A4ADF" w:rsidP="005A4AD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13FC78" w14:textId="34913BB3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6,894,131</w:t>
            </w:r>
          </w:p>
        </w:tc>
        <w:tc>
          <w:tcPr>
            <w:tcW w:w="236" w:type="dxa"/>
          </w:tcPr>
          <w:p w14:paraId="65C952BF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784A57" w14:textId="5EB8F0B3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1,534</w:t>
            </w:r>
          </w:p>
        </w:tc>
        <w:tc>
          <w:tcPr>
            <w:tcW w:w="270" w:type="dxa"/>
          </w:tcPr>
          <w:p w14:paraId="5CC8ED74" w14:textId="77777777" w:rsidR="005A4ADF" w:rsidRPr="00F54E6A" w:rsidRDefault="005A4ADF" w:rsidP="005A4ADF">
            <w:pPr>
              <w:pStyle w:val="block"/>
              <w:tabs>
                <w:tab w:val="decimal" w:pos="1098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4A731A" w14:textId="570DA517" w:rsidR="005A4ADF" w:rsidRPr="00F54E6A" w:rsidRDefault="005A4ADF" w:rsidP="005A4ADF">
            <w:pPr>
              <w:pStyle w:val="block"/>
              <w:tabs>
                <w:tab w:val="decimal" w:pos="115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9,115,006</w:t>
            </w:r>
          </w:p>
        </w:tc>
      </w:tr>
    </w:tbl>
    <w:p w14:paraId="0E4D3BDE" w14:textId="77777777" w:rsidR="00DB7A6E" w:rsidRPr="00F54E6A" w:rsidRDefault="00DB7A6E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7"/>
          <w:sz w:val="30"/>
          <w:szCs w:val="30"/>
          <w:lang w:val="en-US" w:bidi="th-TH"/>
        </w:rPr>
      </w:pPr>
    </w:p>
    <w:p w14:paraId="32EF375E" w14:textId="77777777" w:rsidR="00345ACC" w:rsidRPr="00F54E6A" w:rsidRDefault="00345AC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pacing w:val="7"/>
          <w:sz w:val="30"/>
          <w:szCs w:val="30"/>
          <w:cs/>
        </w:rPr>
      </w:pPr>
      <w:r w:rsidRPr="00F54E6A">
        <w:rPr>
          <w:rFonts w:ascii="Angsana New" w:hAnsi="Angsana New" w:cs="Angsana New"/>
          <w:spacing w:val="7"/>
          <w:sz w:val="30"/>
          <w:szCs w:val="30"/>
          <w:cs/>
        </w:rPr>
        <w:br w:type="page"/>
      </w:r>
    </w:p>
    <w:p w14:paraId="5247C8CC" w14:textId="4366921B" w:rsidR="000B3BD2" w:rsidRPr="00F54E6A" w:rsidRDefault="000B3BD2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สินทรัพย์ชีวภาพ ได้แก่ สุกรพันธุ์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>สุกรขุน ไก่พันธุ์ ไก่เนื้อ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เป็นต้น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สินทรัพย์ชีวภาพดังกล่าวแสดงด้วยมูลค่ายุติธรรมหักต้นทุนในการขาย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ซึ่งมูลค่ายุติธรรมกำหนดโดยใช้ราคาที่อ้างอิงราคาตลาด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ณ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วันสิ้นรอบระยะเวลารายงาน</w:t>
      </w:r>
      <w:r w:rsidRPr="00F54E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70E2" w:rsidRPr="00F54E6A">
        <w:rPr>
          <w:rFonts w:ascii="Angsana New" w:hAnsi="Angsana New" w:cs="Angsana New" w:hint="cs"/>
          <w:sz w:val="30"/>
          <w:szCs w:val="30"/>
          <w:cs/>
          <w:lang w:val="en-US" w:bidi="th-TH"/>
        </w:rPr>
        <w:t>ยกเว้นสินทรัพย์ชีวภาพบางประเภทที่มีวงจรการเลี้ยงสั้น</w:t>
      </w:r>
      <w:r w:rsidRPr="00F54E6A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สา</w:t>
      </w:r>
      <w:r w:rsidR="005D4D77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มารถกำหนด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มูลค่ายุติธรรม</w:t>
      </w:r>
      <w:r w:rsidR="005D4D77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โดยใช้มูลค่าปัจจุบันของประมาณการกระแสเงินสดสุทธิที่คาดว่าจะได้รับจากสินทรัพย์นั้</w:t>
      </w:r>
      <w:r w:rsidR="006C6B71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น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ได้อย่างน่าเชื่อถือเนื่องจากมีความไม่แน่น</w:t>
      </w:r>
      <w:r w:rsidR="00121F2D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อน   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อันเกิดจากปัจจัยภายนอกต่างๆ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เช่น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สภาพแวดล้อม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ภูมิอากาศ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โรคภัย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เป็นต้น</w:t>
      </w:r>
      <w:r w:rsidR="00364912" w:rsidRPr="00F54E6A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364912" w:rsidRPr="00F54E6A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สินทรัพย์ชีวภาพดังกล่าวแสดงด้วยราคาทุนหักค่าเสื่อมราคาสะสมและค่าเผื่อการด้อยค่าสะสม</w:t>
      </w:r>
    </w:p>
    <w:p w14:paraId="681F99E7" w14:textId="77777777" w:rsidR="00364912" w:rsidRPr="00F54E6A" w:rsidRDefault="00364912" w:rsidP="00F54E6A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 w:val="0"/>
          <w:spacing w:val="-2"/>
          <w:sz w:val="18"/>
          <w:szCs w:val="18"/>
          <w:lang w:val="en-US" w:bidi="th-TH"/>
        </w:rPr>
      </w:pPr>
    </w:p>
    <w:p w14:paraId="3209ABC9" w14:textId="069AAD95" w:rsidR="007B305A" w:rsidRPr="006F27CE" w:rsidRDefault="007B305A" w:rsidP="00F54E6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</w:rPr>
      </w:pPr>
      <w:r w:rsidRPr="006F27CE">
        <w:rPr>
          <w:rFonts w:ascii="Angsana New" w:eastAsia="Cordia New" w:hAnsi="Angsana New" w:cs="Angsana New"/>
          <w:cs/>
        </w:rPr>
        <w:t xml:space="preserve">ประมาณการปริมาณทางกายภาพของสินทรัพย์ชีวภาพแต่ละกลุ่ม ณ วันที่ </w:t>
      </w:r>
      <w:r w:rsidR="00C418B0" w:rsidRPr="006F27CE">
        <w:rPr>
          <w:rFonts w:ascii="Angsana New" w:eastAsia="Cordia New" w:hAnsi="Angsana New" w:cs="Angsana New"/>
          <w:lang w:val="en-US"/>
        </w:rPr>
        <w:t>31</w:t>
      </w:r>
      <w:r w:rsidRPr="006F27CE">
        <w:rPr>
          <w:rFonts w:ascii="Angsana New" w:eastAsia="Cordia New" w:hAnsi="Angsana New" w:cs="Angsana New"/>
          <w:lang w:val="en-US"/>
        </w:rPr>
        <w:t xml:space="preserve"> </w:t>
      </w:r>
      <w:r w:rsidRPr="006F27CE">
        <w:rPr>
          <w:rFonts w:ascii="Angsana New" w:eastAsia="Cordia New" w:hAnsi="Angsana New" w:cs="Angsana New"/>
          <w:cs/>
          <w:lang w:val="en-US"/>
        </w:rPr>
        <w:t xml:space="preserve">ธันวาคม </w:t>
      </w:r>
      <w:r w:rsidR="00C418B0" w:rsidRPr="006F27CE">
        <w:rPr>
          <w:rFonts w:ascii="Angsana New" w:eastAsia="Cordia New" w:hAnsi="Angsana New" w:cs="Angsana New"/>
          <w:lang w:val="en-US"/>
        </w:rPr>
        <w:t>256</w:t>
      </w:r>
      <w:r w:rsidR="005A4ADF" w:rsidRPr="006F27CE">
        <w:rPr>
          <w:rFonts w:ascii="Angsana New" w:eastAsia="Cordia New" w:hAnsi="Angsana New" w:cs="Angsana New"/>
          <w:lang w:val="en-US"/>
        </w:rPr>
        <w:t>8</w:t>
      </w:r>
      <w:r w:rsidR="00E91A05" w:rsidRPr="006F27CE">
        <w:rPr>
          <w:rFonts w:ascii="Angsana New" w:eastAsia="Cordia New" w:hAnsi="Angsana New" w:cs="Angsana New"/>
          <w:lang w:val="en-US"/>
        </w:rPr>
        <w:t xml:space="preserve"> </w:t>
      </w:r>
      <w:r w:rsidR="00E91A05" w:rsidRPr="006F27CE">
        <w:rPr>
          <w:rFonts w:ascii="Angsana New" w:eastAsia="Cordia New" w:hAnsi="Angsana New" w:cs="Angsana New"/>
          <w:cs/>
          <w:lang w:val="en-US"/>
        </w:rPr>
        <w:t xml:space="preserve">และ </w:t>
      </w:r>
      <w:r w:rsidR="00C418B0" w:rsidRPr="006F27CE">
        <w:rPr>
          <w:rFonts w:ascii="Angsana New" w:eastAsia="Cordia New" w:hAnsi="Angsana New" w:cs="Angsana New"/>
          <w:lang w:val="en-US"/>
        </w:rPr>
        <w:t>256</w:t>
      </w:r>
      <w:r w:rsidR="005A4ADF" w:rsidRPr="006F27CE">
        <w:rPr>
          <w:rFonts w:ascii="Angsana New" w:eastAsia="Cordia New" w:hAnsi="Angsana New" w:cs="Angsana New"/>
          <w:lang w:val="en-US"/>
        </w:rPr>
        <w:t>7</w:t>
      </w:r>
      <w:r w:rsidR="00791837" w:rsidRPr="006F27CE">
        <w:rPr>
          <w:rFonts w:ascii="Angsana New" w:eastAsia="Cordia New" w:hAnsi="Angsana New" w:cs="Angsana New"/>
          <w:lang w:val="en-US"/>
        </w:rPr>
        <w:t xml:space="preserve"> </w:t>
      </w:r>
      <w:r w:rsidRPr="006F27CE">
        <w:rPr>
          <w:rFonts w:ascii="Angsana New" w:eastAsia="Cordia New" w:hAnsi="Angsana New" w:cs="Angsana New"/>
          <w:cs/>
        </w:rPr>
        <w:t>มีดังนี้</w:t>
      </w:r>
    </w:p>
    <w:p w14:paraId="38100235" w14:textId="77777777" w:rsidR="00B94BA5" w:rsidRPr="006F27CE" w:rsidRDefault="00B94BA5" w:rsidP="00F54E6A">
      <w:pPr>
        <w:pStyle w:val="a"/>
        <w:tabs>
          <w:tab w:val="clear" w:pos="1080"/>
          <w:tab w:val="left" w:pos="540"/>
        </w:tabs>
        <w:ind w:left="540"/>
        <w:jc w:val="both"/>
        <w:rPr>
          <w:rFonts w:ascii="Angsana New" w:eastAsia="Cordia New" w:hAnsi="Angsana New" w:cs="Angsana New"/>
          <w:sz w:val="18"/>
          <w:szCs w:val="18"/>
        </w:rPr>
      </w:pPr>
    </w:p>
    <w:tbl>
      <w:tblPr>
        <w:tblW w:w="91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9"/>
        <w:gridCol w:w="236"/>
        <w:gridCol w:w="1467"/>
        <w:gridCol w:w="236"/>
        <w:gridCol w:w="1407"/>
      </w:tblGrid>
      <w:tr w:rsidR="00B94BA5" w:rsidRPr="006F27CE" w14:paraId="6CFE2BAA" w14:textId="77777777" w:rsidTr="0014476D">
        <w:trPr>
          <w:trHeight w:hRule="exact" w:val="317"/>
        </w:trPr>
        <w:tc>
          <w:tcPr>
            <w:tcW w:w="3165" w:type="pct"/>
          </w:tcPr>
          <w:p w14:paraId="593169F8" w14:textId="77777777" w:rsidR="00B94BA5" w:rsidRPr="006F27CE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7BB2A35" w14:textId="77777777" w:rsidR="00B94BA5" w:rsidRPr="006F27CE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424F084C" w14:textId="77777777" w:rsidR="00B94BA5" w:rsidRPr="006F27CE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94BA5" w:rsidRPr="006F27CE" w14:paraId="47BEFEC2" w14:textId="77777777" w:rsidTr="00281A8C">
        <w:trPr>
          <w:trHeight w:hRule="exact" w:val="317"/>
        </w:trPr>
        <w:tc>
          <w:tcPr>
            <w:tcW w:w="3165" w:type="pct"/>
            <w:vAlign w:val="bottom"/>
          </w:tcPr>
          <w:p w14:paraId="6DDE13B6" w14:textId="77777777" w:rsidR="00B94BA5" w:rsidRPr="006F27CE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BA7302A" w14:textId="77777777" w:rsidR="00B94BA5" w:rsidRPr="006F27CE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57EFAF9F" w14:textId="1CF2F8EA" w:rsidR="00B94BA5" w:rsidRPr="006F27CE" w:rsidRDefault="00C418B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131440D" w14:textId="77777777" w:rsidR="00B94BA5" w:rsidRPr="006F27CE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7A0C5FAA" w14:textId="3AA72218" w:rsidR="00B94BA5" w:rsidRPr="006F27CE" w:rsidRDefault="00C418B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 w:rsidRPr="006F27C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94BA5" w:rsidRPr="006F27CE" w14:paraId="57284E97" w14:textId="77777777" w:rsidTr="0014476D">
        <w:trPr>
          <w:trHeight w:hRule="exact" w:val="317"/>
        </w:trPr>
        <w:tc>
          <w:tcPr>
            <w:tcW w:w="3165" w:type="pct"/>
            <w:vAlign w:val="bottom"/>
          </w:tcPr>
          <w:p w14:paraId="05403804" w14:textId="77777777" w:rsidR="00B94BA5" w:rsidRPr="006F27CE" w:rsidRDefault="00B94BA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B19546" w14:textId="77777777" w:rsidR="00B94BA5" w:rsidRPr="006F27CE" w:rsidRDefault="00B94BA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6" w:type="pct"/>
            <w:gridSpan w:val="3"/>
          </w:tcPr>
          <w:p w14:paraId="36B84B2A" w14:textId="64C5355F" w:rsidR="00B94BA5" w:rsidRPr="006F27CE" w:rsidRDefault="00E7786D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21B60" w:rsidRPr="006F27C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ตัว</w:t>
            </w:r>
            <w:r w:rsidR="00564350"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A4ADF" w:rsidRPr="006F27CE" w14:paraId="70D2B25C" w14:textId="77777777" w:rsidTr="002C28AA">
        <w:trPr>
          <w:trHeight w:hRule="exact" w:val="374"/>
        </w:trPr>
        <w:tc>
          <w:tcPr>
            <w:tcW w:w="3165" w:type="pct"/>
          </w:tcPr>
          <w:p w14:paraId="405BE9DF" w14:textId="7777777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ไก่</w:t>
            </w:r>
          </w:p>
        </w:tc>
        <w:tc>
          <w:tcPr>
            <w:tcW w:w="129" w:type="pct"/>
          </w:tcPr>
          <w:p w14:paraId="2127E2E2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1237CDE6" w14:textId="4C30DA4B" w:rsidR="005A4ADF" w:rsidRPr="006F27CE" w:rsidRDefault="00D65EC3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after="0"/>
              <w:ind w:left="-108" w:right="9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20,847</w:t>
            </w:r>
          </w:p>
        </w:tc>
        <w:tc>
          <w:tcPr>
            <w:tcW w:w="129" w:type="pct"/>
          </w:tcPr>
          <w:p w14:paraId="01E2A336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2" w:type="pct"/>
          </w:tcPr>
          <w:p w14:paraId="6E9BFA00" w14:textId="4F085EEC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after="0"/>
              <w:ind w:left="-108" w:right="10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21,349</w:t>
            </w:r>
          </w:p>
        </w:tc>
      </w:tr>
      <w:tr w:rsidR="005A4ADF" w:rsidRPr="006F27CE" w14:paraId="6C6E243B" w14:textId="77777777" w:rsidTr="002C28AA">
        <w:trPr>
          <w:trHeight w:hRule="exact" w:val="374"/>
        </w:trPr>
        <w:tc>
          <w:tcPr>
            <w:tcW w:w="3165" w:type="pct"/>
          </w:tcPr>
          <w:p w14:paraId="5E11549A" w14:textId="7777777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หมู</w:t>
            </w:r>
          </w:p>
        </w:tc>
        <w:tc>
          <w:tcPr>
            <w:tcW w:w="129" w:type="pct"/>
          </w:tcPr>
          <w:p w14:paraId="59E78869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226916A3" w14:textId="3CA58B9C" w:rsidR="005A4ADF" w:rsidRPr="006F27CE" w:rsidRDefault="00D65EC3" w:rsidP="005A4ADF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  <w:tc>
          <w:tcPr>
            <w:tcW w:w="129" w:type="pct"/>
          </w:tcPr>
          <w:p w14:paraId="349633A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2" w:type="pct"/>
          </w:tcPr>
          <w:p w14:paraId="014919C4" w14:textId="0277CEAE" w:rsidR="005A4ADF" w:rsidRPr="006F27CE" w:rsidRDefault="005A4ADF" w:rsidP="005A4ADF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1,477</w:t>
            </w:r>
          </w:p>
        </w:tc>
      </w:tr>
      <w:tr w:rsidR="005A4ADF" w:rsidRPr="006F27CE" w14:paraId="673F4FF5" w14:textId="77777777" w:rsidTr="00281A8C">
        <w:trPr>
          <w:trHeight w:hRule="exact" w:val="374"/>
        </w:trPr>
        <w:tc>
          <w:tcPr>
            <w:tcW w:w="3165" w:type="pct"/>
          </w:tcPr>
          <w:p w14:paraId="5870D5D5" w14:textId="77777777" w:rsidR="005A4ADF" w:rsidRPr="006F27CE" w:rsidRDefault="005A4ADF" w:rsidP="005A4AD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" w:type="pct"/>
          </w:tcPr>
          <w:p w14:paraId="7BC82F0E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49C234C1" w14:textId="39DEAD63" w:rsidR="005A4ADF" w:rsidRPr="006F27CE" w:rsidRDefault="00D65EC3" w:rsidP="005A4ADF">
            <w:pPr>
              <w:pStyle w:val="acctfourfigures"/>
              <w:tabs>
                <w:tab w:val="clear" w:pos="765"/>
              </w:tabs>
              <w:spacing w:line="240" w:lineRule="atLeast"/>
              <w:ind w:right="9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22,352</w:t>
            </w:r>
          </w:p>
        </w:tc>
        <w:tc>
          <w:tcPr>
            <w:tcW w:w="129" w:type="pct"/>
          </w:tcPr>
          <w:p w14:paraId="3A6EB5F1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4446B29F" w14:textId="4E0FE5E3" w:rsidR="005A4ADF" w:rsidRPr="006F27CE" w:rsidRDefault="005A4ADF" w:rsidP="005A4ADF">
            <w:pPr>
              <w:pStyle w:val="acctfourfigures"/>
              <w:tabs>
                <w:tab w:val="clear" w:pos="765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22,826</w:t>
            </w:r>
          </w:p>
        </w:tc>
      </w:tr>
    </w:tbl>
    <w:p w14:paraId="02EB4DD0" w14:textId="77777777" w:rsidR="006239A7" w:rsidRPr="006F27CE" w:rsidRDefault="006239A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bCs/>
        </w:rPr>
      </w:pPr>
    </w:p>
    <w:p w14:paraId="1814D5F1" w14:textId="77777777" w:rsidR="005C4778" w:rsidRPr="006F27CE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F27CE">
        <w:rPr>
          <w:rFonts w:ascii="Angsana New" w:hAnsi="Angsana New" w:cs="Angsana New"/>
          <w:b/>
          <w:sz w:val="30"/>
          <w:szCs w:val="30"/>
          <w:cs/>
        </w:rPr>
        <w:t>ปริมาณทางกายภาพของสินทรัพย์ชีวภาพประมาณ</w:t>
      </w:r>
      <w:r w:rsidR="00FE43EB" w:rsidRPr="006F27CE">
        <w:rPr>
          <w:rFonts w:ascii="Angsana New" w:hAnsi="Angsana New" w:cs="Angsana New"/>
          <w:b/>
          <w:sz w:val="30"/>
          <w:szCs w:val="30"/>
          <w:cs/>
        </w:rPr>
        <w:t>โดยอาศัยประสบการณ์และข้อมูลในอดีต</w:t>
      </w:r>
      <w:r w:rsidRPr="006F27CE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BC1D8CA" w14:textId="77777777" w:rsidR="00DC4432" w:rsidRPr="006F27CE" w:rsidRDefault="00DC4432" w:rsidP="00F54E6A">
      <w:pPr>
        <w:ind w:left="540" w:right="38"/>
        <w:jc w:val="both"/>
        <w:rPr>
          <w:rFonts w:ascii="Angsana New" w:hAnsi="Angsana New" w:cs="Angsana New"/>
          <w:cs/>
        </w:rPr>
      </w:pPr>
    </w:p>
    <w:p w14:paraId="72604CED" w14:textId="20F8E776" w:rsidR="007B305A" w:rsidRPr="006F27CE" w:rsidRDefault="007B305A" w:rsidP="00F54E6A">
      <w:pPr>
        <w:ind w:left="540" w:right="-36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F27CE">
        <w:rPr>
          <w:rFonts w:ascii="Angsana New" w:hAnsi="Angsana New" w:cs="Angsana New"/>
          <w:b/>
          <w:bCs/>
          <w:sz w:val="30"/>
          <w:szCs w:val="30"/>
          <w:cs/>
        </w:rPr>
        <w:t>การวัดมูลค่ายุติธรรม</w:t>
      </w:r>
      <w:r w:rsidRPr="006F27C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37410C9" w14:textId="77777777" w:rsidR="007B305A" w:rsidRPr="006F27CE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46B4F66A" w14:textId="1B36FA98" w:rsidR="007B305A" w:rsidRPr="00F54E6A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6F27C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</w:t>
      </w:r>
      <w:r w:rsidR="00AE342B" w:rsidRPr="006F27CE">
        <w:rPr>
          <w:rFonts w:ascii="Angsana New" w:hAnsi="Angsana New" w:cs="Angsana New"/>
          <w:sz w:val="30"/>
          <w:szCs w:val="30"/>
          <w:cs/>
          <w:lang w:bidi="th-TH"/>
        </w:rPr>
        <w:t>งบฐานะการเงิน</w:t>
      </w:r>
      <w:r w:rsidRPr="006F27CE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Pr="006F27C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F27CE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275E230A" w14:textId="77777777" w:rsidR="007B305A" w:rsidRPr="00F54E6A" w:rsidRDefault="007B305A" w:rsidP="00F54E6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090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B305A" w:rsidRPr="00F54E6A" w14:paraId="71433729" w14:textId="77777777" w:rsidTr="0014476D">
        <w:trPr>
          <w:cantSplit/>
          <w:trHeight w:hRule="exact" w:val="374"/>
          <w:tblHeader/>
        </w:trPr>
        <w:tc>
          <w:tcPr>
            <w:tcW w:w="3327" w:type="dxa"/>
            <w:vAlign w:val="bottom"/>
            <w:hideMark/>
          </w:tcPr>
          <w:p w14:paraId="61730B00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579ED13" w14:textId="77777777" w:rsidR="007B305A" w:rsidRPr="00F54E6A" w:rsidRDefault="007B305A" w:rsidP="00F54E6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01889EDD" w14:textId="77777777" w:rsidR="007B305A" w:rsidRPr="00F54E6A" w:rsidRDefault="007B305A" w:rsidP="00F54E6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305A" w:rsidRPr="00F54E6A" w14:paraId="37C9F082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3AA8068C" w14:textId="77777777" w:rsidR="007B305A" w:rsidRPr="00F54E6A" w:rsidRDefault="007B305A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5B100864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11ED4E0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9421B" w14:textId="77777777" w:rsidR="007B305A" w:rsidRPr="00F54E6A" w:rsidRDefault="007B305A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B305A" w:rsidRPr="00F54E6A" w14:paraId="316FD0BB" w14:textId="77777777" w:rsidTr="0014476D">
        <w:trPr>
          <w:cantSplit/>
          <w:trHeight w:hRule="exact" w:val="374"/>
          <w:tblHeader/>
        </w:trPr>
        <w:tc>
          <w:tcPr>
            <w:tcW w:w="3327" w:type="dxa"/>
            <w:hideMark/>
          </w:tcPr>
          <w:p w14:paraId="591C77E1" w14:textId="77777777" w:rsidR="007B305A" w:rsidRPr="00F54E6A" w:rsidRDefault="007B305A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2FC59C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7BCC777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03CF940" w14:textId="6FE967BC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E32B7A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BA236" w14:textId="2ACD5D15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ABBB9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107456" w14:textId="6ADA8634" w:rsidR="007B305A" w:rsidRPr="00F54E6A" w:rsidRDefault="007B305A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18B0"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B4BCFB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6BD24E" w14:textId="77777777" w:rsidR="007B305A" w:rsidRPr="00F54E6A" w:rsidRDefault="007B305A" w:rsidP="00F54E6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4A75" w:rsidRPr="00F54E6A" w14:paraId="0AE3E8C8" w14:textId="77777777" w:rsidTr="0014476D">
        <w:trPr>
          <w:cantSplit/>
          <w:trHeight w:hRule="exact" w:val="374"/>
          <w:tblHeader/>
        </w:trPr>
        <w:tc>
          <w:tcPr>
            <w:tcW w:w="3327" w:type="dxa"/>
          </w:tcPr>
          <w:p w14:paraId="29A759F8" w14:textId="77777777" w:rsidR="000F4A75" w:rsidRPr="00F54E6A" w:rsidRDefault="000F4A75" w:rsidP="00F54E6A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1433563D" w14:textId="77777777" w:rsidR="000F4A75" w:rsidRPr="00F54E6A" w:rsidRDefault="000F4A75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801F28" w14:textId="77777777" w:rsidR="000F4A75" w:rsidRPr="00F54E6A" w:rsidRDefault="000F4A75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1E37EF77" w14:textId="77777777" w:rsidR="000F4A75" w:rsidRPr="00F54E6A" w:rsidRDefault="000F4A75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2EA68F7" w14:textId="77777777" w:rsidR="000F4A75" w:rsidRPr="00F54E6A" w:rsidRDefault="000F4A75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nil"/>
              <w:right w:val="nil"/>
            </w:tcBorders>
          </w:tcPr>
          <w:p w14:paraId="55C9C989" w14:textId="77777777" w:rsidR="000F4A75" w:rsidRPr="00F54E6A" w:rsidRDefault="000F4A75" w:rsidP="00F54E6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94565A3" w14:textId="77777777" w:rsidR="000F4A75" w:rsidRPr="00F54E6A" w:rsidRDefault="000F4A75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3658E207" w14:textId="77777777" w:rsidR="000F4A75" w:rsidRPr="00F54E6A" w:rsidRDefault="000F4A75" w:rsidP="00F54E6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B305A" w:rsidRPr="00F54E6A" w14:paraId="5733E750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64660A02" w14:textId="5D9A2A90" w:rsidR="007B305A" w:rsidRPr="00F54E6A" w:rsidRDefault="00C418B0" w:rsidP="00F54E6A">
            <w:pPr>
              <w:spacing w:line="240" w:lineRule="auto"/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B305A"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1" w:type="dxa"/>
          </w:tcPr>
          <w:p w14:paraId="399AE843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6CD1DA6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5F70B7A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17FF433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C84129" w14:textId="77777777" w:rsidR="007B305A" w:rsidRPr="00F54E6A" w:rsidRDefault="007B305A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78ACD2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8AAF7C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7AEE8E" w14:textId="77777777" w:rsidR="007B305A" w:rsidRPr="00F54E6A" w:rsidRDefault="007B305A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531E9480" w14:textId="77777777" w:rsidR="007B305A" w:rsidRPr="00F54E6A" w:rsidRDefault="007B305A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876F8" w:rsidRPr="00F54E6A" w14:paraId="23CBA0F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7D3DC8B7" w14:textId="77777777" w:rsidR="001876F8" w:rsidRPr="00F54E6A" w:rsidRDefault="001876F8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464A20D2" w14:textId="2C88CAFD" w:rsidR="001876F8" w:rsidRPr="00F54E6A" w:rsidRDefault="001876F8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D9FA5F" w14:textId="77777777" w:rsidR="001876F8" w:rsidRPr="00F54E6A" w:rsidRDefault="001876F8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966DF6F" w14:textId="256EF3B9" w:rsidR="001876F8" w:rsidRPr="00F54E6A" w:rsidRDefault="001876F8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9685C1" w14:textId="77777777" w:rsidR="001876F8" w:rsidRPr="00F54E6A" w:rsidRDefault="001876F8" w:rsidP="00F54E6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6348C" w14:textId="02CA4969" w:rsidR="001876F8" w:rsidRPr="00F54E6A" w:rsidRDefault="001876F8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ACD3B" w14:textId="77777777" w:rsidR="001876F8" w:rsidRPr="00F54E6A" w:rsidRDefault="001876F8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01944" w14:textId="6F9D5B73" w:rsidR="001876F8" w:rsidRPr="00F54E6A" w:rsidRDefault="001876F8" w:rsidP="00F54E6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E60E75" w14:textId="77777777" w:rsidR="001876F8" w:rsidRPr="00F54E6A" w:rsidRDefault="001876F8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3BC586A8" w14:textId="16986668" w:rsidR="001876F8" w:rsidRPr="00F54E6A" w:rsidRDefault="001876F8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C7B7E" w:rsidRPr="00F54E6A" w14:paraId="37CCBDC3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5EA0315" w14:textId="77777777" w:rsidR="00FC7B7E" w:rsidRPr="00F54E6A" w:rsidRDefault="00FC7B7E" w:rsidP="00F54E6A">
            <w:pPr>
              <w:spacing w:line="240" w:lineRule="auto"/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D852C0D" w14:textId="7752480F" w:rsidR="00FC7B7E" w:rsidRPr="00F54E6A" w:rsidRDefault="00D65EC3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39,373</w:t>
            </w:r>
          </w:p>
        </w:tc>
        <w:tc>
          <w:tcPr>
            <w:tcW w:w="182" w:type="dxa"/>
          </w:tcPr>
          <w:p w14:paraId="48F7A605" w14:textId="77777777" w:rsidR="00FC7B7E" w:rsidRPr="00F54E6A" w:rsidRDefault="00FC7B7E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5FA8E99A" w14:textId="2AA34D34" w:rsidR="00FC7B7E" w:rsidRPr="00F54E6A" w:rsidRDefault="00D65EC3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16A657" w14:textId="77777777" w:rsidR="00FC7B7E" w:rsidRPr="00F54E6A" w:rsidRDefault="00FC7B7E" w:rsidP="00F54E6A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838EF" w14:textId="4F38D0BC" w:rsidR="00FC7B7E" w:rsidRPr="00F54E6A" w:rsidRDefault="00D65EC3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39,373</w:t>
            </w:r>
          </w:p>
        </w:tc>
        <w:tc>
          <w:tcPr>
            <w:tcW w:w="180" w:type="dxa"/>
          </w:tcPr>
          <w:p w14:paraId="4EAD273A" w14:textId="77777777" w:rsidR="00FC7B7E" w:rsidRPr="00F54E6A" w:rsidRDefault="00FC7B7E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6C664" w14:textId="51ACA139" w:rsidR="00FC7B7E" w:rsidRPr="00F54E6A" w:rsidRDefault="00D65EC3" w:rsidP="00F54E6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B5E0DD" w14:textId="77777777" w:rsidR="00FC7B7E" w:rsidRPr="00F54E6A" w:rsidRDefault="00FC7B7E" w:rsidP="00F54E6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6B8065C2" w14:textId="6BD83885" w:rsidR="00FC7B7E" w:rsidRPr="00F54E6A" w:rsidRDefault="00D65EC3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39,373</w:t>
            </w:r>
          </w:p>
        </w:tc>
      </w:tr>
    </w:tbl>
    <w:p w14:paraId="4498A619" w14:textId="75F83357" w:rsidR="007B305A" w:rsidRPr="00F54E6A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27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B90B0C" w:rsidRPr="00F54E6A" w14:paraId="0D798221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2F28F921" w14:textId="3A4B7EF1" w:rsidR="00B90B0C" w:rsidRPr="00F54E6A" w:rsidRDefault="00B90B0C" w:rsidP="00F54E6A">
            <w:pPr>
              <w:ind w:lef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1" w:type="dxa"/>
          </w:tcPr>
          <w:p w14:paraId="51EA3DF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2589B9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3C563F7B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CE3809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488FC1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BFBAD3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6F1714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D53FB9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</w:tcPr>
          <w:p w14:paraId="30FA4D70" w14:textId="77777777" w:rsidR="00B90B0C" w:rsidRPr="00F54E6A" w:rsidRDefault="00B90B0C" w:rsidP="00F54E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B90B0C" w:rsidRPr="00F54E6A" w14:paraId="5357744F" w14:textId="77777777" w:rsidTr="0014476D">
        <w:trPr>
          <w:cantSplit/>
          <w:trHeight w:hRule="exact" w:val="374"/>
        </w:trPr>
        <w:tc>
          <w:tcPr>
            <w:tcW w:w="3327" w:type="dxa"/>
            <w:hideMark/>
          </w:tcPr>
          <w:p w14:paraId="0981E78F" w14:textId="58A81EB2" w:rsidR="00B90B0C" w:rsidRPr="00F54E6A" w:rsidRDefault="00B90B0C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9D1BEF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1458880" w14:textId="77777777" w:rsidR="00B90B0C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39266D3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27F7BB4" w14:textId="77777777" w:rsidR="00B90B0C" w:rsidRPr="00F54E6A" w:rsidRDefault="00B90B0C" w:rsidP="00F54E6A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97412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A69B8B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2EDD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decimal" w:pos="6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D4A86E" w14:textId="77777777" w:rsidR="00B90B0C" w:rsidRPr="00F54E6A" w:rsidRDefault="00B90B0C" w:rsidP="00F54E6A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424E5D20" w14:textId="77777777" w:rsidR="00B90B0C" w:rsidRPr="00F54E6A" w:rsidRDefault="00B90B0C" w:rsidP="00F54E6A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F54E6A" w14:paraId="15A9764D" w14:textId="77777777" w:rsidTr="0014476D">
        <w:trPr>
          <w:cantSplit/>
          <w:trHeight w:hRule="exact" w:val="374"/>
        </w:trPr>
        <w:tc>
          <w:tcPr>
            <w:tcW w:w="3327" w:type="dxa"/>
          </w:tcPr>
          <w:p w14:paraId="5D15D2D0" w14:textId="721267B5" w:rsidR="005A4ADF" w:rsidRPr="00F54E6A" w:rsidRDefault="005A4ADF" w:rsidP="005A4ADF">
            <w:pPr>
              <w:ind w:lef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294566C8" w14:textId="7F274B52" w:rsidR="005A4ADF" w:rsidRPr="00F54E6A" w:rsidRDefault="005A4ADF" w:rsidP="005A4ADF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101,389</w:t>
            </w:r>
          </w:p>
        </w:tc>
        <w:tc>
          <w:tcPr>
            <w:tcW w:w="182" w:type="dxa"/>
          </w:tcPr>
          <w:p w14:paraId="6684CBBD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F88FDA3" w14:textId="012F2CED" w:rsidR="005A4ADF" w:rsidRPr="00F54E6A" w:rsidRDefault="005A4ADF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76FFE1" w14:textId="77777777" w:rsidR="005A4ADF" w:rsidRPr="00F54E6A" w:rsidRDefault="005A4ADF" w:rsidP="005A4AD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430DEB" w14:textId="363A23E6" w:rsidR="005A4ADF" w:rsidRPr="00F54E6A" w:rsidRDefault="005A4ADF" w:rsidP="005A4ADF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101,389</w:t>
            </w:r>
          </w:p>
        </w:tc>
        <w:tc>
          <w:tcPr>
            <w:tcW w:w="180" w:type="dxa"/>
          </w:tcPr>
          <w:p w14:paraId="5479A62B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E8A97E" w14:textId="1E0F896B" w:rsidR="005A4ADF" w:rsidRPr="00F54E6A" w:rsidRDefault="005A4ADF" w:rsidP="005A4AD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BB39DD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4" w:type="dxa"/>
          </w:tcPr>
          <w:p w14:paraId="22A7AD20" w14:textId="0492E4EF" w:rsidR="005A4ADF" w:rsidRPr="00F54E6A" w:rsidRDefault="005A4ADF" w:rsidP="005A4ADF">
            <w:pPr>
              <w:pStyle w:val="acctfourfigures"/>
              <w:tabs>
                <w:tab w:val="clear" w:pos="765"/>
                <w:tab w:val="left" w:pos="465"/>
                <w:tab w:val="decimal" w:pos="555"/>
                <w:tab w:val="left" w:pos="7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bidi="th-TH"/>
              </w:rPr>
              <w:t>101,389</w:t>
            </w:r>
          </w:p>
        </w:tc>
      </w:tr>
    </w:tbl>
    <w:p w14:paraId="212C1B00" w14:textId="77777777" w:rsidR="007D6E3E" w:rsidRPr="00F54E6A" w:rsidRDefault="007D6E3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</w:rPr>
      </w:pPr>
    </w:p>
    <w:p w14:paraId="34149D3A" w14:textId="48087FE7" w:rsidR="00DA2F06" w:rsidRPr="00F54E6A" w:rsidRDefault="007B305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="00C418B0" w:rsidRPr="00F54E6A">
        <w:rPr>
          <w:rFonts w:ascii="Angsana New" w:hAnsi="Angsana New" w:cs="Angsana New"/>
          <w:sz w:val="30"/>
          <w:szCs w:val="30"/>
        </w:rPr>
        <w:t>2</w:t>
      </w:r>
      <w:r w:rsidRPr="00F54E6A">
        <w:rPr>
          <w:rFonts w:ascii="Angsana New" w:hAnsi="Angsana New" w:cs="Angsana New"/>
          <w:sz w:val="30"/>
          <w:szCs w:val="30"/>
        </w:rPr>
        <w:t xml:space="preserve"> </w:t>
      </w:r>
      <w:r w:rsidRPr="00F54E6A">
        <w:rPr>
          <w:rFonts w:ascii="Angsana New" w:hAnsi="Angsana New" w:cs="Angsana New"/>
          <w:sz w:val="30"/>
          <w:szCs w:val="30"/>
          <w:cs/>
        </w:rPr>
        <w:t>คือ</w:t>
      </w:r>
      <w:r w:rsidR="00575BCC" w:rsidRPr="00F54E6A">
        <w:rPr>
          <w:rFonts w:ascii="Angsana New" w:hAnsi="Angsana New" w:cs="Angsana New"/>
          <w:sz w:val="30"/>
          <w:szCs w:val="30"/>
        </w:rPr>
        <w:t xml:space="preserve">      </w:t>
      </w:r>
      <w:r w:rsidRPr="00F54E6A">
        <w:rPr>
          <w:rFonts w:ascii="Angsana New" w:hAnsi="Angsana New" w:cs="Angsana New"/>
          <w:sz w:val="30"/>
          <w:szCs w:val="30"/>
          <w:cs/>
        </w:rPr>
        <w:t>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1BD544DE" w14:textId="7B54EDDF" w:rsidR="001B1D7A" w:rsidRPr="006F27CE" w:rsidRDefault="001B1D7A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F27C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อสังหาริมทรัพย์พัฒนาเพื่อขาย</w:t>
      </w:r>
    </w:p>
    <w:p w14:paraId="3A66E48F" w14:textId="77777777" w:rsidR="001B1D7A" w:rsidRPr="006F27CE" w:rsidRDefault="001B1D7A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378"/>
        <w:gridCol w:w="1422"/>
        <w:gridCol w:w="270"/>
        <w:gridCol w:w="1440"/>
        <w:gridCol w:w="288"/>
        <w:gridCol w:w="1422"/>
      </w:tblGrid>
      <w:tr w:rsidR="0040460A" w:rsidRPr="006F27CE" w14:paraId="3921B868" w14:textId="77777777" w:rsidTr="008611D7">
        <w:trPr>
          <w:tblHeader/>
        </w:trPr>
        <w:tc>
          <w:tcPr>
            <w:tcW w:w="4140" w:type="dxa"/>
          </w:tcPr>
          <w:p w14:paraId="5D3F91BC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6AC6BE26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5"/>
          </w:tcPr>
          <w:p w14:paraId="56B000F6" w14:textId="36A2E788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460A" w:rsidRPr="006F27CE" w14:paraId="125004B2" w14:textId="77777777" w:rsidTr="008611D7">
        <w:tc>
          <w:tcPr>
            <w:tcW w:w="4140" w:type="dxa"/>
          </w:tcPr>
          <w:p w14:paraId="5EC8E996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5CB6070B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48CC0CE" w14:textId="77388AF5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3710C51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390BE2" w14:textId="029B1B40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88" w:type="dxa"/>
          </w:tcPr>
          <w:p w14:paraId="7D89C39A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FF4FC64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21D75E" w14:textId="5EA08AAD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6404F" w:rsidRPr="006F27CE" w14:paraId="0378932B" w14:textId="77777777" w:rsidTr="00261469">
        <w:tc>
          <w:tcPr>
            <w:tcW w:w="4140" w:type="dxa"/>
          </w:tcPr>
          <w:p w14:paraId="3EB024CF" w14:textId="77777777" w:rsidR="0076404F" w:rsidRPr="006F27CE" w:rsidRDefault="0076404F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0680F78A" w14:textId="77777777" w:rsidR="0076404F" w:rsidRPr="006F27CE" w:rsidRDefault="0076404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5"/>
          </w:tcPr>
          <w:p w14:paraId="1CA5108C" w14:textId="77777777" w:rsidR="0076404F" w:rsidRPr="006F27CE" w:rsidRDefault="0076404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460A" w:rsidRPr="006F27CE" w14:paraId="45BD1B01" w14:textId="77777777" w:rsidTr="008611D7">
        <w:tc>
          <w:tcPr>
            <w:tcW w:w="4140" w:type="dxa"/>
          </w:tcPr>
          <w:p w14:paraId="2A51C0CB" w14:textId="1FE5D343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A4ADF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78" w:type="dxa"/>
          </w:tcPr>
          <w:p w14:paraId="1D5DF7F3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171C77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32CA1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DF4B4" w14:textId="72F248E3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1A1658D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C182A1" w14:textId="396DD91D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6F27CE" w14:paraId="11A93A5D" w14:textId="77777777" w:rsidTr="008611D7">
        <w:tc>
          <w:tcPr>
            <w:tcW w:w="4140" w:type="dxa"/>
          </w:tcPr>
          <w:p w14:paraId="158BA397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378" w:type="dxa"/>
          </w:tcPr>
          <w:p w14:paraId="290F92E7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E69B378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69FEC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3607D" w14:textId="2D3729AD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C197A92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8000BD" w14:textId="6F88B29C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6F27CE" w14:paraId="5845A736" w14:textId="77777777" w:rsidTr="008611D7">
        <w:tc>
          <w:tcPr>
            <w:tcW w:w="4140" w:type="dxa"/>
          </w:tcPr>
          <w:p w14:paraId="2430C440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378" w:type="dxa"/>
          </w:tcPr>
          <w:p w14:paraId="7DE58325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FB76423" w14:textId="3D676E57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138,600</w:t>
            </w:r>
          </w:p>
        </w:tc>
        <w:tc>
          <w:tcPr>
            <w:tcW w:w="270" w:type="dxa"/>
          </w:tcPr>
          <w:p w14:paraId="1933593B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E50F9C" w14:textId="5F360A70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169,392</w:t>
            </w:r>
          </w:p>
        </w:tc>
        <w:tc>
          <w:tcPr>
            <w:tcW w:w="288" w:type="dxa"/>
          </w:tcPr>
          <w:p w14:paraId="3694C68A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4916112" w14:textId="6E4075F6" w:rsidR="0040460A" w:rsidRPr="006F27CE" w:rsidRDefault="00494E29" w:rsidP="0049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40460A" w:rsidRPr="006F27CE" w14:paraId="6B2238CB" w14:textId="77777777" w:rsidTr="008611D7">
        <w:tc>
          <w:tcPr>
            <w:tcW w:w="4140" w:type="dxa"/>
          </w:tcPr>
          <w:p w14:paraId="032C9AE3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378" w:type="dxa"/>
          </w:tcPr>
          <w:p w14:paraId="613EA8E4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4C93B48" w14:textId="7346A344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5,14</w:t>
            </w:r>
            <w:r w:rsidR="00D1716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763474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21609" w14:textId="15CE189F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  <w:tc>
          <w:tcPr>
            <w:tcW w:w="288" w:type="dxa"/>
          </w:tcPr>
          <w:p w14:paraId="6B7434A1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413EAC3" w14:textId="4D298B60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1716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0460A" w:rsidRPr="006F27CE" w14:paraId="766F178E" w14:textId="77777777" w:rsidTr="008611D7">
        <w:tc>
          <w:tcPr>
            <w:tcW w:w="4140" w:type="dxa"/>
          </w:tcPr>
          <w:p w14:paraId="1AE9AA8D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378" w:type="dxa"/>
          </w:tcPr>
          <w:p w14:paraId="11409ECB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A112EC2" w14:textId="638A1199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51,774</w:t>
            </w:r>
          </w:p>
        </w:tc>
        <w:tc>
          <w:tcPr>
            <w:tcW w:w="270" w:type="dxa"/>
          </w:tcPr>
          <w:p w14:paraId="0CEEF430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1894BB" w14:textId="193F7694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6,7</w:t>
            </w:r>
            <w:r w:rsidR="00DE3CD7" w:rsidRPr="006F27C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88" w:type="dxa"/>
          </w:tcPr>
          <w:p w14:paraId="050EB29D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FE6DB12" w14:textId="7323760E" w:rsidR="0040460A" w:rsidRPr="006F27CE" w:rsidRDefault="00494E29" w:rsidP="0049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          58,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564</w:t>
            </w: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460A" w:rsidRPr="006F27CE" w14:paraId="09CF1437" w14:textId="77777777" w:rsidTr="008611D7">
        <w:tc>
          <w:tcPr>
            <w:tcW w:w="4140" w:type="dxa"/>
          </w:tcPr>
          <w:p w14:paraId="1EE79082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378" w:type="dxa"/>
          </w:tcPr>
          <w:p w14:paraId="349F90B0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60E5F8" w14:textId="14F8DF69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82F41">
              <w:rPr>
                <w:rFonts w:asciiTheme="majorBidi" w:hAnsiTheme="majorBidi" w:cstheme="majorBidi"/>
                <w:sz w:val="30"/>
                <w:szCs w:val="30"/>
              </w:rPr>
              <w:t>,73</w:t>
            </w:r>
            <w:r w:rsidR="00AC63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2904FDB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E7206" w14:textId="673717A9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19,631</w:t>
            </w:r>
          </w:p>
        </w:tc>
        <w:tc>
          <w:tcPr>
            <w:tcW w:w="288" w:type="dxa"/>
          </w:tcPr>
          <w:p w14:paraId="55E931F6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E2E85C7" w14:textId="611E4CBB" w:rsidR="0040460A" w:rsidRPr="006F27CE" w:rsidRDefault="00494E29" w:rsidP="0049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          39,3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C633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460A" w:rsidRPr="006F27CE" w14:paraId="46BCD30C" w14:textId="77777777" w:rsidTr="008611D7">
        <w:tc>
          <w:tcPr>
            <w:tcW w:w="4140" w:type="dxa"/>
          </w:tcPr>
          <w:p w14:paraId="68472B44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378" w:type="dxa"/>
          </w:tcPr>
          <w:p w14:paraId="0D53ACC4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B54FBC" w14:textId="13FFC3A3" w:rsidR="0040460A" w:rsidRPr="006F27CE" w:rsidRDefault="00882F4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9,480</w:t>
            </w:r>
          </w:p>
        </w:tc>
        <w:tc>
          <w:tcPr>
            <w:tcW w:w="270" w:type="dxa"/>
          </w:tcPr>
          <w:p w14:paraId="3C9A3010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17A59B" w14:textId="4F20645F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8,964</w:t>
            </w:r>
          </w:p>
        </w:tc>
        <w:tc>
          <w:tcPr>
            <w:tcW w:w="288" w:type="dxa"/>
          </w:tcPr>
          <w:p w14:paraId="4C39134F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4A69C09" w14:textId="4276E526" w:rsidR="0040460A" w:rsidRPr="006F27CE" w:rsidRDefault="00494E29" w:rsidP="00494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          18,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444</w:t>
            </w:r>
            <w:r w:rsidRPr="00494E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0460A" w:rsidRPr="006F27CE" w14:paraId="49512301" w14:textId="77777777" w:rsidTr="008611D7">
        <w:tc>
          <w:tcPr>
            <w:tcW w:w="4140" w:type="dxa"/>
          </w:tcPr>
          <w:p w14:paraId="54F93BAA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378" w:type="dxa"/>
          </w:tcPr>
          <w:p w14:paraId="7872CD75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1203C49" w14:textId="7D688241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8,418</w:t>
            </w:r>
          </w:p>
        </w:tc>
        <w:tc>
          <w:tcPr>
            <w:tcW w:w="270" w:type="dxa"/>
          </w:tcPr>
          <w:p w14:paraId="6CFF718C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410680" w14:textId="2B714877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8,048</w:t>
            </w:r>
          </w:p>
        </w:tc>
        <w:tc>
          <w:tcPr>
            <w:tcW w:w="288" w:type="dxa"/>
          </w:tcPr>
          <w:p w14:paraId="44A34639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6C9DDDC" w14:textId="6BB41C79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4E29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</w:tr>
      <w:tr w:rsidR="0040460A" w:rsidRPr="006F27CE" w14:paraId="45437A36" w14:textId="77777777" w:rsidTr="008611D7">
        <w:tc>
          <w:tcPr>
            <w:tcW w:w="4140" w:type="dxa"/>
          </w:tcPr>
          <w:p w14:paraId="48B8AE49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14:paraId="700306F3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14D59E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B2F21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2E8FB7" w14:textId="1EB3E73F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84C27A2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C996EFC" w14:textId="6B0C86A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60A" w:rsidRPr="006F27CE" w14:paraId="425FA904" w14:textId="77777777" w:rsidTr="00380178">
        <w:tc>
          <w:tcPr>
            <w:tcW w:w="4140" w:type="dxa"/>
          </w:tcPr>
          <w:p w14:paraId="48B43A17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378" w:type="dxa"/>
          </w:tcPr>
          <w:p w14:paraId="45256157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B3A38B7" w14:textId="000B84F9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50DA7B0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43067" w14:textId="33F5D652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F91CB8B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73A4B17" w14:textId="1237EC8B" w:rsidR="0040460A" w:rsidRPr="006F27CE" w:rsidRDefault="00494E2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287,</w:t>
            </w:r>
            <w:r w:rsidR="00BA4F3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40460A" w:rsidRPr="006F27CE" w14:paraId="6BD5CD8F" w14:textId="77777777" w:rsidTr="00380178">
        <w:tc>
          <w:tcPr>
            <w:tcW w:w="4140" w:type="dxa"/>
          </w:tcPr>
          <w:p w14:paraId="7847890D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6B61A5B7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16929F3" w14:textId="19165B90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520,47</w:t>
            </w:r>
            <w:r w:rsidR="00A41C93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84088E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1F5033" w14:textId="5AC06334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216,98</w:t>
            </w:r>
            <w:r w:rsidR="00DE3CD7"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78546B99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9B0B9D4" w14:textId="5CBE265F" w:rsidR="0040460A" w:rsidRPr="006F27CE" w:rsidRDefault="001140B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</w:t>
            </w:r>
            <w:r w:rsidR="00494E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C6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40460A" w:rsidRPr="006F27CE" w14:paraId="388E05CE" w14:textId="77777777" w:rsidTr="009819DD">
        <w:trPr>
          <w:trHeight w:val="287"/>
        </w:trPr>
        <w:tc>
          <w:tcPr>
            <w:tcW w:w="4140" w:type="dxa"/>
          </w:tcPr>
          <w:p w14:paraId="27C09EA2" w14:textId="77777777" w:rsidR="0040460A" w:rsidRPr="006F27CE" w:rsidRDefault="0040460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23927C0E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627552BC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58366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5ADD856" w14:textId="2D0C6A44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9513E60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</w:tcPr>
          <w:p w14:paraId="7CD2A843" w14:textId="77777777" w:rsidR="0040460A" w:rsidRPr="006F27CE" w:rsidRDefault="0040460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9DD" w:rsidRPr="006F27CE" w14:paraId="7AE45C8D" w14:textId="77777777" w:rsidTr="009819DD">
        <w:trPr>
          <w:trHeight w:val="287"/>
        </w:trPr>
        <w:tc>
          <w:tcPr>
            <w:tcW w:w="4140" w:type="dxa"/>
          </w:tcPr>
          <w:p w14:paraId="08419DE8" w14:textId="177EC6DF" w:rsidR="009819DD" w:rsidRPr="006F27CE" w:rsidRDefault="009819DD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78" w:type="dxa"/>
          </w:tcPr>
          <w:p w14:paraId="585390F1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8EC4837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B3794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FFB30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64432C9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15D1466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9DD" w:rsidRPr="006F27CE" w14:paraId="0A826D09" w14:textId="77777777" w:rsidTr="009819DD">
        <w:trPr>
          <w:trHeight w:val="287"/>
        </w:trPr>
        <w:tc>
          <w:tcPr>
            <w:tcW w:w="4140" w:type="dxa"/>
          </w:tcPr>
          <w:p w14:paraId="5D45A147" w14:textId="29144448" w:rsidR="009819DD" w:rsidRPr="006F27CE" w:rsidRDefault="005D457A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378" w:type="dxa"/>
          </w:tcPr>
          <w:p w14:paraId="5348FFF3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2900158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904E4E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18EF2A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79BD628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0738357" w14:textId="77777777" w:rsidR="009819DD" w:rsidRPr="006F27CE" w:rsidRDefault="009819D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6AD6" w:rsidRPr="006F27CE" w14:paraId="6137D5BC" w14:textId="77777777" w:rsidTr="009819DD">
        <w:trPr>
          <w:trHeight w:val="287"/>
        </w:trPr>
        <w:tc>
          <w:tcPr>
            <w:tcW w:w="4140" w:type="dxa"/>
          </w:tcPr>
          <w:p w14:paraId="781D080C" w14:textId="4199E50E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378" w:type="dxa"/>
          </w:tcPr>
          <w:p w14:paraId="0CCAA92D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5C8DDB7" w14:textId="3C7A9A91" w:rsidR="00C86AD6" w:rsidRPr="006F27CE" w:rsidRDefault="003D586C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137,875</w:t>
            </w:r>
          </w:p>
        </w:tc>
        <w:tc>
          <w:tcPr>
            <w:tcW w:w="270" w:type="dxa"/>
          </w:tcPr>
          <w:p w14:paraId="15EEA26E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DA0D7B" w14:textId="13E4F5B0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365,874</w:t>
            </w:r>
          </w:p>
        </w:tc>
        <w:tc>
          <w:tcPr>
            <w:tcW w:w="288" w:type="dxa"/>
          </w:tcPr>
          <w:p w14:paraId="0E441861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567FBE8" w14:textId="7A513555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503,749</w:t>
            </w:r>
          </w:p>
        </w:tc>
      </w:tr>
      <w:tr w:rsidR="00C86AD6" w:rsidRPr="006F27CE" w14:paraId="1E3BBAF3" w14:textId="77777777" w:rsidTr="009819DD">
        <w:trPr>
          <w:trHeight w:val="287"/>
        </w:trPr>
        <w:tc>
          <w:tcPr>
            <w:tcW w:w="4140" w:type="dxa"/>
          </w:tcPr>
          <w:p w14:paraId="29B727AC" w14:textId="5178DA3A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378" w:type="dxa"/>
          </w:tcPr>
          <w:p w14:paraId="7279BF7B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3B3D542" w14:textId="09EAEF54" w:rsidR="00C86AD6" w:rsidRPr="006F27CE" w:rsidRDefault="003D586C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9,300</w:t>
            </w:r>
          </w:p>
        </w:tc>
        <w:tc>
          <w:tcPr>
            <w:tcW w:w="270" w:type="dxa"/>
          </w:tcPr>
          <w:p w14:paraId="65091D51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B68C30" w14:textId="76859B2F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11,503</w:t>
            </w:r>
          </w:p>
        </w:tc>
        <w:tc>
          <w:tcPr>
            <w:tcW w:w="288" w:type="dxa"/>
          </w:tcPr>
          <w:p w14:paraId="5B2CC628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FBAD9A0" w14:textId="6C0F1DFE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20,803</w:t>
            </w:r>
          </w:p>
        </w:tc>
      </w:tr>
      <w:tr w:rsidR="00C86AD6" w:rsidRPr="006F27CE" w14:paraId="3C88487C" w14:textId="77777777" w:rsidTr="009819DD">
        <w:trPr>
          <w:trHeight w:val="287"/>
        </w:trPr>
        <w:tc>
          <w:tcPr>
            <w:tcW w:w="4140" w:type="dxa"/>
          </w:tcPr>
          <w:p w14:paraId="0E7D2227" w14:textId="0F889993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378" w:type="dxa"/>
          </w:tcPr>
          <w:p w14:paraId="7193EF88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3592B8B" w14:textId="0999F688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60,453</w:t>
            </w:r>
          </w:p>
        </w:tc>
        <w:tc>
          <w:tcPr>
            <w:tcW w:w="270" w:type="dxa"/>
          </w:tcPr>
          <w:p w14:paraId="1EE84625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D7BA54" w14:textId="39A77D77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24,760</w:t>
            </w:r>
          </w:p>
        </w:tc>
        <w:tc>
          <w:tcPr>
            <w:tcW w:w="288" w:type="dxa"/>
          </w:tcPr>
          <w:p w14:paraId="22140DE5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665DAD0" w14:textId="06CD1D64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85,213</w:t>
            </w:r>
          </w:p>
        </w:tc>
      </w:tr>
      <w:tr w:rsidR="00C86AD6" w:rsidRPr="006F27CE" w14:paraId="2DCB38F0" w14:textId="77777777" w:rsidTr="009819DD">
        <w:trPr>
          <w:trHeight w:val="287"/>
        </w:trPr>
        <w:tc>
          <w:tcPr>
            <w:tcW w:w="4140" w:type="dxa"/>
          </w:tcPr>
          <w:p w14:paraId="2EB0B28D" w14:textId="3540429F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378" w:type="dxa"/>
          </w:tcPr>
          <w:p w14:paraId="4BBE8ECF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796EE4" w14:textId="2CAD72C9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15A01CEA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81E8B1" w14:textId="69850A95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4C8A42C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04EE59B" w14:textId="0554E421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C86AD6" w:rsidRPr="006F27CE" w14:paraId="2F62478B" w14:textId="77777777" w:rsidTr="009819DD">
        <w:trPr>
          <w:trHeight w:val="287"/>
        </w:trPr>
        <w:tc>
          <w:tcPr>
            <w:tcW w:w="4140" w:type="dxa"/>
          </w:tcPr>
          <w:p w14:paraId="64E9D7A5" w14:textId="7D48ACB1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378" w:type="dxa"/>
          </w:tcPr>
          <w:p w14:paraId="7A02B9A4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598CD93" w14:textId="768156C8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14:paraId="62136A20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DB32C8" w14:textId="51956A82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88" w:type="dxa"/>
          </w:tcPr>
          <w:p w14:paraId="7D37DE5F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5AD9CC" w14:textId="6A439DD1" w:rsidR="00C86AD6" w:rsidRPr="006F27CE" w:rsidRDefault="00F149E9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7,854</w:t>
            </w:r>
          </w:p>
        </w:tc>
      </w:tr>
      <w:tr w:rsidR="00C86AD6" w:rsidRPr="006F27CE" w14:paraId="1AE0CC90" w14:textId="77777777" w:rsidTr="009819DD">
        <w:trPr>
          <w:trHeight w:val="287"/>
        </w:trPr>
        <w:tc>
          <w:tcPr>
            <w:tcW w:w="4140" w:type="dxa"/>
          </w:tcPr>
          <w:p w14:paraId="5F99773D" w14:textId="681607D2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378" w:type="dxa"/>
          </w:tcPr>
          <w:p w14:paraId="1D803D92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BC6DEC8" w14:textId="67C7FC25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6,237</w:t>
            </w:r>
          </w:p>
        </w:tc>
        <w:tc>
          <w:tcPr>
            <w:tcW w:w="270" w:type="dxa"/>
          </w:tcPr>
          <w:p w14:paraId="775D8934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6574F8" w14:textId="43B7F067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7,774</w:t>
            </w:r>
          </w:p>
        </w:tc>
        <w:tc>
          <w:tcPr>
            <w:tcW w:w="288" w:type="dxa"/>
          </w:tcPr>
          <w:p w14:paraId="01452949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54D8B2B" w14:textId="0D2FF4CF" w:rsidR="00C86AD6" w:rsidRPr="006F27CE" w:rsidRDefault="00F149E9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14,011</w:t>
            </w:r>
          </w:p>
        </w:tc>
      </w:tr>
      <w:tr w:rsidR="00C86AD6" w:rsidRPr="006F27CE" w14:paraId="40747E13" w14:textId="77777777" w:rsidTr="009819DD">
        <w:trPr>
          <w:trHeight w:val="287"/>
        </w:trPr>
        <w:tc>
          <w:tcPr>
            <w:tcW w:w="4140" w:type="dxa"/>
          </w:tcPr>
          <w:p w14:paraId="33CB2436" w14:textId="77777777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338F4AD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B0F4826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F8F3A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69177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7776390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A336348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6AD6" w:rsidRPr="006F27CE" w14:paraId="31102980" w14:textId="77777777" w:rsidTr="00C86AD6">
        <w:trPr>
          <w:trHeight w:val="287"/>
        </w:trPr>
        <w:tc>
          <w:tcPr>
            <w:tcW w:w="4140" w:type="dxa"/>
          </w:tcPr>
          <w:p w14:paraId="1202ADDC" w14:textId="463CAE5B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378" w:type="dxa"/>
          </w:tcPr>
          <w:p w14:paraId="0BD485E6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3218C23" w14:textId="2D30D423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20,745</w:t>
            </w:r>
          </w:p>
        </w:tc>
        <w:tc>
          <w:tcPr>
            <w:tcW w:w="270" w:type="dxa"/>
          </w:tcPr>
          <w:p w14:paraId="690A14C5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BC5B9" w14:textId="028E7FDB" w:rsidR="00C86AD6" w:rsidRPr="006F27CE" w:rsidRDefault="00DC2921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E6D2339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BED1374" w14:textId="1CECBB47" w:rsidR="00C86AD6" w:rsidRPr="006F27CE" w:rsidRDefault="00F149E9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20,745</w:t>
            </w:r>
          </w:p>
        </w:tc>
      </w:tr>
      <w:tr w:rsidR="00C86AD6" w:rsidRPr="006F27CE" w14:paraId="50639455" w14:textId="77777777" w:rsidTr="00C86AD6">
        <w:trPr>
          <w:trHeight w:val="287"/>
        </w:trPr>
        <w:tc>
          <w:tcPr>
            <w:tcW w:w="4140" w:type="dxa"/>
          </w:tcPr>
          <w:p w14:paraId="3C89A4B1" w14:textId="0B13879F" w:rsidR="00C86AD6" w:rsidRPr="006F27CE" w:rsidRDefault="00C86AD6" w:rsidP="00C86A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077FEE99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1F12452" w14:textId="3305F1DC" w:rsidR="00C86AD6" w:rsidRPr="006F27CE" w:rsidRDefault="00F6164D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238,511</w:t>
            </w:r>
          </w:p>
        </w:tc>
        <w:tc>
          <w:tcPr>
            <w:tcW w:w="270" w:type="dxa"/>
          </w:tcPr>
          <w:p w14:paraId="2B0B353B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805F14C" w14:textId="2C4065C2" w:rsidR="00C86AD6" w:rsidRPr="006F27CE" w:rsidRDefault="00F149E9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414,510</w:t>
            </w:r>
          </w:p>
        </w:tc>
        <w:tc>
          <w:tcPr>
            <w:tcW w:w="288" w:type="dxa"/>
          </w:tcPr>
          <w:p w14:paraId="4706DAC8" w14:textId="77777777" w:rsidR="00C86AD6" w:rsidRPr="006F27CE" w:rsidRDefault="00C86AD6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D041341" w14:textId="1B5BBDB5" w:rsidR="00C86AD6" w:rsidRPr="006F27CE" w:rsidRDefault="00F149E9" w:rsidP="00C8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653,021</w:t>
            </w:r>
          </w:p>
        </w:tc>
      </w:tr>
    </w:tbl>
    <w:p w14:paraId="1409F2EB" w14:textId="379409E6" w:rsidR="00C86AD6" w:rsidRPr="006F27CE" w:rsidRDefault="00C86AD6" w:rsidP="00C86A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A93CF3" w14:textId="4F4BB590" w:rsidR="009819DD" w:rsidRPr="006F27CE" w:rsidRDefault="00C86AD6" w:rsidP="00C86A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F27C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378"/>
        <w:gridCol w:w="1422"/>
        <w:gridCol w:w="270"/>
        <w:gridCol w:w="1440"/>
        <w:gridCol w:w="288"/>
        <w:gridCol w:w="1422"/>
      </w:tblGrid>
      <w:tr w:rsidR="00AC12F1" w:rsidRPr="006F27CE" w14:paraId="688211F8" w14:textId="77777777" w:rsidTr="00EA638D">
        <w:tc>
          <w:tcPr>
            <w:tcW w:w="4140" w:type="dxa"/>
          </w:tcPr>
          <w:p w14:paraId="2A7CD6BB" w14:textId="77777777" w:rsidR="00AC12F1" w:rsidRPr="006F27CE" w:rsidRDefault="00AC12F1" w:rsidP="00EC1D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12469E73" w14:textId="77777777" w:rsidR="00AC12F1" w:rsidRPr="006F27CE" w:rsidRDefault="00AC12F1" w:rsidP="00EC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3A396570" w14:textId="77777777" w:rsidR="00AC12F1" w:rsidRPr="006F27CE" w:rsidRDefault="00AC12F1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5545A" w14:textId="77777777" w:rsidR="00AC12F1" w:rsidRPr="006F27CE" w:rsidRDefault="00AC12F1" w:rsidP="00EC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B1D24B" w14:textId="006D4BED" w:rsidR="00AC12F1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decimal" w:pos="1323"/>
              </w:tabs>
              <w:spacing w:line="240" w:lineRule="auto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5CDD59AA" w14:textId="77777777" w:rsidR="00AC12F1" w:rsidRPr="006F27CE" w:rsidRDefault="00AC12F1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32C5C778" w14:textId="668F57DA" w:rsidR="00AC12F1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404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65EC3" w:rsidRPr="006F27CE" w14:paraId="4A253DF3" w14:textId="77777777" w:rsidTr="00441A1D">
        <w:tc>
          <w:tcPr>
            <w:tcW w:w="4140" w:type="dxa"/>
          </w:tcPr>
          <w:p w14:paraId="660E3B51" w14:textId="77777777" w:rsidR="00D65EC3" w:rsidRPr="006F27CE" w:rsidRDefault="00D65EC3" w:rsidP="00EC1D3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4B067D46" w14:textId="77777777" w:rsidR="00D65EC3" w:rsidRPr="006F27CE" w:rsidRDefault="00D65EC3" w:rsidP="00EC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300C104" w14:textId="77777777" w:rsidR="00D65EC3" w:rsidRPr="006F27CE" w:rsidRDefault="00D65EC3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9A772" w14:textId="77777777" w:rsidR="00D65EC3" w:rsidRPr="006F27CE" w:rsidRDefault="00D65EC3" w:rsidP="00EC1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6B573B9" w14:textId="1C998C88" w:rsidR="00D65EC3" w:rsidRPr="006F27CE" w:rsidRDefault="00D65EC3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1404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F27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0BA6" w:rsidRPr="006F27CE" w14:paraId="6A05318E" w14:textId="77777777" w:rsidTr="00EA638D">
        <w:tc>
          <w:tcPr>
            <w:tcW w:w="4140" w:type="dxa"/>
          </w:tcPr>
          <w:p w14:paraId="2CC0446A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ต้นทุนการกู้ยืมที่รวมเป็นส่วนหนึ่งของ</w:t>
            </w:r>
          </w:p>
          <w:p w14:paraId="670D5C74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อสังหาริมทรัพย์พัฒนาเพื่อขายในระหว่างปี                 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78" w:type="dxa"/>
          </w:tcPr>
          <w:p w14:paraId="06A0AA58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CB3A5D1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3770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AFC55A0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74AED7" w14:textId="5B729E5F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DD50A8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88" w:type="dxa"/>
          </w:tcPr>
          <w:p w14:paraId="446417FE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EF9335B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3F9DB" w14:textId="1CC31149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EA638D" w:rsidRPr="006F27CE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DC0BA6" w:rsidRPr="006F27CE" w14:paraId="45730E09" w14:textId="77777777" w:rsidTr="00EA638D">
        <w:tc>
          <w:tcPr>
            <w:tcW w:w="4140" w:type="dxa"/>
          </w:tcPr>
          <w:p w14:paraId="644AFD1C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อัตราดอกเบี้ยของต้นทุนเงินกู้ยืม </w:t>
            </w:r>
            <w:r w:rsidRPr="006F2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" w:type="dxa"/>
          </w:tcPr>
          <w:p w14:paraId="2BDD03EC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58EC4C06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D7378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6B3B502" w14:textId="197E62F5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4.53 - 7.90</w:t>
            </w:r>
          </w:p>
        </w:tc>
        <w:tc>
          <w:tcPr>
            <w:tcW w:w="288" w:type="dxa"/>
          </w:tcPr>
          <w:p w14:paraId="6733F5A6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F63DF1C" w14:textId="4C67027F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4.</w:t>
            </w:r>
            <w:r w:rsidR="00EA638D" w:rsidRPr="006F27CE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 xml:space="preserve"> - 7.90</w:t>
            </w:r>
          </w:p>
        </w:tc>
      </w:tr>
      <w:tr w:rsidR="00DC0BA6" w:rsidRPr="006F27CE" w14:paraId="009B8347" w14:textId="77777777" w:rsidTr="00EA638D">
        <w:trPr>
          <w:trHeight w:val="71"/>
        </w:trPr>
        <w:tc>
          <w:tcPr>
            <w:tcW w:w="4140" w:type="dxa"/>
          </w:tcPr>
          <w:p w14:paraId="69EE5971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" w:type="dxa"/>
          </w:tcPr>
          <w:p w14:paraId="77EA2CA6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6DBFCC05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02D56C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1C288F1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F0C775E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C4C27B1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BA6" w:rsidRPr="006F27CE" w14:paraId="087A9EF9" w14:textId="77777777" w:rsidTr="00EC1D3F">
        <w:tc>
          <w:tcPr>
            <w:tcW w:w="4140" w:type="dxa"/>
          </w:tcPr>
          <w:p w14:paraId="6907E354" w14:textId="77777777" w:rsidR="00DC0BA6" w:rsidRPr="006F27CE" w:rsidRDefault="00DC0BA6" w:rsidP="00DC0BA6">
            <w:pPr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ต้นทุนของอสังหาริมทรัพย์พัฒนาเพื่อขายที่</w:t>
            </w:r>
          </w:p>
          <w:p w14:paraId="6EA8F19E" w14:textId="77777777" w:rsidR="00DC0BA6" w:rsidRPr="006F27CE" w:rsidRDefault="00DC0BA6" w:rsidP="00DC0BA6">
            <w:pPr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บันทึกรวมในบัญชีต้นทุนขายอสังหาริมทรัพย์  </w:t>
            </w:r>
          </w:p>
        </w:tc>
        <w:tc>
          <w:tcPr>
            <w:tcW w:w="378" w:type="dxa"/>
          </w:tcPr>
          <w:p w14:paraId="624A397A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548BD98E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60D6E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DDFD92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557DE3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FCB61FB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BA6" w:rsidRPr="006F27CE" w14:paraId="63D9A660" w14:textId="77777777" w:rsidTr="00EA638D">
        <w:tc>
          <w:tcPr>
            <w:tcW w:w="4140" w:type="dxa"/>
          </w:tcPr>
          <w:p w14:paraId="63316031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F27C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F27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78" w:type="dxa"/>
          </w:tcPr>
          <w:p w14:paraId="7844184E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676566BD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34AFC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0075B8" w14:textId="20A721C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118,452</w:t>
            </w:r>
          </w:p>
        </w:tc>
        <w:tc>
          <w:tcPr>
            <w:tcW w:w="288" w:type="dxa"/>
          </w:tcPr>
          <w:p w14:paraId="55B0FB52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1A64CB6" w14:textId="4565283D" w:rsidR="00DC0BA6" w:rsidRPr="006F27CE" w:rsidRDefault="00EA638D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sz w:val="30"/>
                <w:szCs w:val="30"/>
              </w:rPr>
              <w:t>27,635</w:t>
            </w:r>
          </w:p>
        </w:tc>
      </w:tr>
      <w:tr w:rsidR="00DC0BA6" w:rsidRPr="00F54E6A" w14:paraId="2142DABC" w14:textId="77777777" w:rsidTr="00EA638D">
        <w:tc>
          <w:tcPr>
            <w:tcW w:w="4140" w:type="dxa"/>
          </w:tcPr>
          <w:p w14:paraId="2FD09CED" w14:textId="77777777" w:rsidR="00DC0BA6" w:rsidRPr="006F27CE" w:rsidRDefault="00DC0BA6" w:rsidP="00DC0B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8" w:type="dxa"/>
          </w:tcPr>
          <w:p w14:paraId="7120EC30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1711E134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953CC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106CA9" w14:textId="46C7A1CA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118,452</w:t>
            </w:r>
          </w:p>
        </w:tc>
        <w:tc>
          <w:tcPr>
            <w:tcW w:w="288" w:type="dxa"/>
          </w:tcPr>
          <w:p w14:paraId="24256809" w14:textId="77777777" w:rsidR="00DC0BA6" w:rsidRPr="006F27CE" w:rsidRDefault="00DC0BA6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A14F68A" w14:textId="2BCCB351" w:rsidR="00DC0BA6" w:rsidRPr="006F27CE" w:rsidRDefault="00EA638D" w:rsidP="00DC0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2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27,635</w:t>
            </w:r>
          </w:p>
        </w:tc>
      </w:tr>
    </w:tbl>
    <w:p w14:paraId="6B52F740" w14:textId="77777777" w:rsidR="00AC12F1" w:rsidRDefault="00AC12F1" w:rsidP="00AC12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BF67B" w14:textId="08090C3F" w:rsidR="001B1D7A" w:rsidRPr="00F54E6A" w:rsidRDefault="001B1D7A" w:rsidP="00AC12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4E6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4E6A">
        <w:rPr>
          <w:rFonts w:asciiTheme="majorBidi" w:hAnsiTheme="majorBidi" w:cstheme="majorBidi"/>
          <w:sz w:val="30"/>
          <w:szCs w:val="30"/>
        </w:rPr>
        <w:t>31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F54E6A">
        <w:rPr>
          <w:rFonts w:asciiTheme="majorBidi" w:hAnsiTheme="majorBidi" w:cstheme="majorBidi"/>
          <w:sz w:val="30"/>
          <w:szCs w:val="30"/>
        </w:rPr>
        <w:t>256</w:t>
      </w:r>
      <w:r w:rsidR="005A4ADF">
        <w:rPr>
          <w:rFonts w:asciiTheme="majorBidi" w:hAnsiTheme="majorBidi" w:cstheme="majorBidi"/>
          <w:sz w:val="30"/>
          <w:szCs w:val="30"/>
        </w:rPr>
        <w:t>8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E6A">
        <w:rPr>
          <w:rFonts w:ascii="Angsana New" w:hAnsi="Angsana New" w:cs="Angsana New" w:hint="cs"/>
          <w:sz w:val="30"/>
          <w:szCs w:val="30"/>
          <w:cs/>
        </w:rPr>
        <w:t>อสังหาริมทรัพย์</w:t>
      </w:r>
      <w:r w:rsidRPr="00F54E6A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F54E6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54E6A">
        <w:rPr>
          <w:rFonts w:asciiTheme="majorBidi" w:hAnsiTheme="majorBidi" w:cstheme="majorBidi"/>
          <w:sz w:val="30"/>
          <w:szCs w:val="30"/>
          <w:cs/>
        </w:rPr>
        <w:t>พัฒนาของกลุ่มบริษัทจำนวน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="00223AE8">
        <w:rPr>
          <w:rFonts w:asciiTheme="majorBidi" w:hAnsiTheme="majorBidi" w:cstheme="majorBidi"/>
          <w:sz w:val="30"/>
          <w:szCs w:val="30"/>
        </w:rPr>
        <w:t>217.0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B5BE3">
        <w:rPr>
          <w:rFonts w:asciiTheme="majorBidi" w:hAnsiTheme="majorBidi" w:cstheme="majorBidi"/>
          <w:sz w:val="30"/>
          <w:szCs w:val="30"/>
        </w:rPr>
        <w:t xml:space="preserve"> </w:t>
      </w:r>
      <w:r w:rsidR="002B5BE3" w:rsidRPr="0096711C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2B5BE3" w:rsidRPr="0096711C">
        <w:rPr>
          <w:rFonts w:asciiTheme="majorBidi" w:hAnsiTheme="majorBidi" w:cstheme="majorBidi"/>
          <w:i/>
          <w:iCs/>
          <w:sz w:val="30"/>
          <w:szCs w:val="30"/>
        </w:rPr>
        <w:t xml:space="preserve">2567: </w:t>
      </w:r>
      <w:r w:rsidR="0096711C" w:rsidRPr="0096711C">
        <w:rPr>
          <w:rFonts w:asciiTheme="majorBidi" w:hAnsiTheme="majorBidi" w:cstheme="majorBidi"/>
          <w:i/>
          <w:iCs/>
          <w:sz w:val="30"/>
          <w:szCs w:val="30"/>
        </w:rPr>
        <w:t>414.5</w:t>
      </w:r>
      <w:r w:rsidR="0096711C" w:rsidRPr="009671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="002B5BE3" w:rsidRPr="0096711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F54E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Pr="00F54E6A">
        <w:rPr>
          <w:rFonts w:asciiTheme="majorBidi" w:hAnsiTheme="majorBidi" w:cstheme="majorBidi"/>
          <w:sz w:val="30"/>
          <w:szCs w:val="30"/>
        </w:rPr>
        <w:t>1</w:t>
      </w:r>
      <w:r w:rsidRPr="00F54E6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F54E6A">
        <w:rPr>
          <w:rFonts w:asciiTheme="majorBidi" w:hAnsiTheme="majorBidi" w:cstheme="majorBidi"/>
          <w:sz w:val="30"/>
          <w:szCs w:val="30"/>
        </w:rPr>
        <w:t xml:space="preserve"> </w:t>
      </w:r>
      <w:r w:rsidRPr="00F54E6A">
        <w:rPr>
          <w:rFonts w:asciiTheme="majorBidi" w:hAnsiTheme="majorBidi" w:cstheme="majorBidi"/>
          <w:sz w:val="30"/>
          <w:szCs w:val="30"/>
          <w:cs/>
        </w:rPr>
        <w:t>นับจากรอบระยะเวลารายงาน</w:t>
      </w:r>
    </w:p>
    <w:p w14:paraId="3EA63F59" w14:textId="77777777" w:rsidR="00AA6599" w:rsidRPr="00F54E6A" w:rsidRDefault="00AA659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617ABBA1" w14:textId="5A6DBADB" w:rsidR="00396FE7" w:rsidRPr="00F54E6A" w:rsidRDefault="00396FE7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เงินทดรองจ่ายให้แก่เกษตรกร</w:t>
      </w:r>
    </w:p>
    <w:p w14:paraId="3C7CF05F" w14:textId="77777777" w:rsidR="00145548" w:rsidRPr="00F54E6A" w:rsidRDefault="00145548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8"/>
        <w:gridCol w:w="876"/>
        <w:gridCol w:w="1107"/>
        <w:gridCol w:w="269"/>
        <w:gridCol w:w="1081"/>
        <w:gridCol w:w="269"/>
        <w:gridCol w:w="940"/>
        <w:gridCol w:w="267"/>
        <w:gridCol w:w="1057"/>
      </w:tblGrid>
      <w:tr w:rsidR="009D0F98" w:rsidRPr="00F54E6A" w14:paraId="6BDC9FF7" w14:textId="77777777" w:rsidTr="009F517A">
        <w:trPr>
          <w:trHeight w:hRule="exact" w:val="403"/>
          <w:tblHeader/>
        </w:trPr>
        <w:tc>
          <w:tcPr>
            <w:tcW w:w="1841" w:type="pct"/>
          </w:tcPr>
          <w:p w14:paraId="201E4108" w14:textId="77777777" w:rsidR="009D0F98" w:rsidRPr="00F54E6A" w:rsidRDefault="009D0F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43B1A58D" w14:textId="77777777" w:rsidR="009D0F98" w:rsidRPr="00F54E6A" w:rsidRDefault="009D0F9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1128DD4E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BEACF6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pct"/>
            <w:gridSpan w:val="3"/>
          </w:tcPr>
          <w:p w14:paraId="18FE38FA" w14:textId="77777777" w:rsidR="009D0F98" w:rsidRPr="00F54E6A" w:rsidRDefault="009D0F98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B0C" w:rsidRPr="00F54E6A" w14:paraId="6F0A5A09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09F1BC1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19C8C36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5FCF71F" w14:textId="61000136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14A13CA7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8A084B9" w14:textId="772F254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11106D93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3E485501" w14:textId="201A7CFF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77F1CE78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28AB9E6" w14:textId="523BE15A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90B0C" w:rsidRPr="00F54E6A" w14:paraId="03BC535E" w14:textId="77777777" w:rsidTr="009F517A">
        <w:trPr>
          <w:trHeight w:hRule="exact" w:val="403"/>
          <w:tblHeader/>
        </w:trPr>
        <w:tc>
          <w:tcPr>
            <w:tcW w:w="1841" w:type="pct"/>
            <w:vAlign w:val="bottom"/>
          </w:tcPr>
          <w:p w14:paraId="7B2CEEE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05D6C40E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pct"/>
            <w:gridSpan w:val="7"/>
            <w:vAlign w:val="bottom"/>
          </w:tcPr>
          <w:p w14:paraId="1B2C0B5B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0B0C" w:rsidRPr="00F54E6A" w14:paraId="6A3924B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6AD6DE31" w14:textId="77777777" w:rsidR="00B90B0C" w:rsidRPr="00F54E6A" w:rsidRDefault="00B90B0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72" w:type="pct"/>
            <w:vAlign w:val="bottom"/>
          </w:tcPr>
          <w:p w14:paraId="5016DB9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7F3D96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0E7DCD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5A102C8C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989EE2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7B81ED56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7AEBA9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0AF9022" w14:textId="77777777" w:rsidR="00B90B0C" w:rsidRPr="00F54E6A" w:rsidRDefault="00B90B0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30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F54E6A" w14:paraId="76CC75AC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2D43764D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101E2EC8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70F57B15" w14:textId="2B8C15C7" w:rsidR="005A4ADF" w:rsidRPr="00F54E6A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315,744</w:t>
            </w:r>
          </w:p>
        </w:tc>
        <w:tc>
          <w:tcPr>
            <w:tcW w:w="145" w:type="pct"/>
            <w:vAlign w:val="bottom"/>
          </w:tcPr>
          <w:p w14:paraId="147FB8F6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02E7713D" w14:textId="2728E7B3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160,093</w:t>
            </w:r>
          </w:p>
        </w:tc>
        <w:tc>
          <w:tcPr>
            <w:tcW w:w="145" w:type="pct"/>
            <w:vAlign w:val="bottom"/>
          </w:tcPr>
          <w:p w14:paraId="03EFE9A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06" w:type="pct"/>
            <w:vAlign w:val="bottom"/>
          </w:tcPr>
          <w:p w14:paraId="25E3AA3A" w14:textId="6A3EE8E2" w:rsidR="005A4ADF" w:rsidRPr="00F54E6A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A063586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B4024B1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F54E6A" w14:paraId="5852F839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0B7312A" w14:textId="7A322849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4EE5FD30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82EE79D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6A784F52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487DC1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  <w:vAlign w:val="bottom"/>
          </w:tcPr>
          <w:p w14:paraId="0B1386B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0724204E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FF8138D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B12B91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F54E6A" w14:paraId="2373F64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1EACF69" w14:textId="284CC75D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B236B19" w14:textId="43C6EFD0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08D079F3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0E306EA" w14:textId="4AD8B08A" w:rsidR="005A4ADF" w:rsidRPr="00F54E6A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608D1C38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vAlign w:val="bottom"/>
          </w:tcPr>
          <w:p w14:paraId="208068B0" w14:textId="213071BA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(5,890)</w:t>
            </w:r>
          </w:p>
        </w:tc>
        <w:tc>
          <w:tcPr>
            <w:tcW w:w="145" w:type="pct"/>
            <w:vAlign w:val="bottom"/>
          </w:tcPr>
          <w:p w14:paraId="793CE15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2F9D58F7" w14:textId="0A791526" w:rsidR="005A4ADF" w:rsidRPr="00F54E6A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26AC28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14B5F490" w14:textId="0EC36654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4ADF" w:rsidRPr="00F54E6A" w14:paraId="2BCBD3FE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1CCB4810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3D985BF7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D784" w14:textId="2784CE6D" w:rsidR="005A4ADF" w:rsidRPr="00292B14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308,863</w:t>
            </w:r>
          </w:p>
        </w:tc>
        <w:tc>
          <w:tcPr>
            <w:tcW w:w="145" w:type="pct"/>
            <w:vAlign w:val="bottom"/>
          </w:tcPr>
          <w:p w14:paraId="1CB4B30E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DA3B" w14:textId="22DC9DF6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154,203</w:t>
            </w:r>
          </w:p>
        </w:tc>
        <w:tc>
          <w:tcPr>
            <w:tcW w:w="145" w:type="pct"/>
            <w:vAlign w:val="bottom"/>
          </w:tcPr>
          <w:p w14:paraId="21D1E17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3C935" w14:textId="622D0D9F" w:rsidR="005A4ADF" w:rsidRPr="00F54E6A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ABF75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FD71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A4ADF" w:rsidRPr="00F54E6A" w14:paraId="4E339800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5907F0E" w14:textId="77777777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53671660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4D235FF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F6E384C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272B272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5349C8D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0E669E9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1DF111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359FCACB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F54E6A" w14:paraId="4787F403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3D1EE3A2" w14:textId="6D2B7B9D" w:rsidR="005A4ADF" w:rsidRPr="00F54E6A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72" w:type="pct"/>
            <w:vAlign w:val="bottom"/>
          </w:tcPr>
          <w:p w14:paraId="650FA314" w14:textId="77777777" w:rsidR="005A4ADF" w:rsidRPr="00F54E6A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F01F51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DEE333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63018E1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E373D4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683719A5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4DFC003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6D5EA3D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4C96ADA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07FB5BE1" w14:textId="38322288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472" w:type="pct"/>
            <w:vAlign w:val="bottom"/>
          </w:tcPr>
          <w:p w14:paraId="510082D4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A7F2C8" w14:textId="7A46C599" w:rsidR="005A4ADF" w:rsidRPr="006F27CE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546,603</w:t>
            </w:r>
          </w:p>
        </w:tc>
        <w:tc>
          <w:tcPr>
            <w:tcW w:w="145" w:type="pct"/>
            <w:vAlign w:val="bottom"/>
          </w:tcPr>
          <w:p w14:paraId="1519AE7D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5479DFF" w14:textId="3BAE6E1F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750,661</w:t>
            </w:r>
          </w:p>
        </w:tc>
        <w:tc>
          <w:tcPr>
            <w:tcW w:w="145" w:type="pct"/>
            <w:vAlign w:val="bottom"/>
          </w:tcPr>
          <w:p w14:paraId="7784F60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42DF8C2A" w14:textId="75707D27" w:rsidR="005A4ADF" w:rsidRPr="006F27CE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510F97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73EBAF2" w14:textId="040D9F33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38FB79AD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9FA03" w14:textId="19A10EDE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472" w:type="pct"/>
            <w:vAlign w:val="bottom"/>
          </w:tcPr>
          <w:p w14:paraId="0F09382F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FBD168C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16F0E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F245AB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0B9941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vAlign w:val="bottom"/>
          </w:tcPr>
          <w:p w14:paraId="1A73469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3680205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8225A9F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5F83AC91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2C41BFC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คาดว่าจะเกิดขึ้น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</w:p>
          <w:p w14:paraId="2E44DFC9" w14:textId="48727B5F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ว่าจะเกิดขึ้น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72" w:type="pct"/>
            <w:vAlign w:val="bottom"/>
          </w:tcPr>
          <w:p w14:paraId="2349DC77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39B8EC8" w14:textId="761BD1BE" w:rsidR="005A4ADF" w:rsidRPr="006F27CE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344,765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61C1686B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3CFC1F0" w14:textId="3DACC0E9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(275,608)</w:t>
            </w:r>
          </w:p>
        </w:tc>
        <w:tc>
          <w:tcPr>
            <w:tcW w:w="145" w:type="pct"/>
            <w:vAlign w:val="bottom"/>
          </w:tcPr>
          <w:p w14:paraId="644FF1B2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vAlign w:val="bottom"/>
          </w:tcPr>
          <w:p w14:paraId="69F82DE0" w14:textId="777E2CB0" w:rsidR="005A4ADF" w:rsidRPr="006F27CE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04E002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312B3AC" w14:textId="02E5C23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6F27CE" w14:paraId="68ACAF88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536F3007" w14:textId="4357AFD6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vAlign w:val="bottom"/>
          </w:tcPr>
          <w:p w14:paraId="6B925CAC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3468" w14:textId="5F14B5D2" w:rsidR="005A4ADF" w:rsidRPr="006F27CE" w:rsidRDefault="00292B14" w:rsidP="00292B14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201,838</w:t>
            </w:r>
          </w:p>
        </w:tc>
        <w:tc>
          <w:tcPr>
            <w:tcW w:w="145" w:type="pct"/>
            <w:vAlign w:val="bottom"/>
          </w:tcPr>
          <w:p w14:paraId="61B978C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B8C4A" w14:textId="4AA38752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475,053</w:t>
            </w:r>
          </w:p>
        </w:tc>
        <w:tc>
          <w:tcPr>
            <w:tcW w:w="145" w:type="pct"/>
            <w:vAlign w:val="bottom"/>
          </w:tcPr>
          <w:p w14:paraId="0A21C17C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87A47" w14:textId="3E854EF4" w:rsidR="005A4ADF" w:rsidRPr="006F27CE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47D386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AC4CC" w14:textId="391684B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5A4ADF" w:rsidRPr="006F27CE" w14:paraId="13F3796A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76469B1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0DB89AC0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7E155FAF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504B5A9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0B9DC40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5436482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vAlign w:val="bottom"/>
          </w:tcPr>
          <w:p w14:paraId="2573A060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DC51D9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23CDCE8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6F27CE" w14:paraId="31E1C6E4" w14:textId="77777777" w:rsidTr="009F517A">
        <w:trPr>
          <w:trHeight w:hRule="exact" w:val="403"/>
        </w:trPr>
        <w:tc>
          <w:tcPr>
            <w:tcW w:w="1841" w:type="pct"/>
            <w:vAlign w:val="bottom"/>
          </w:tcPr>
          <w:p w14:paraId="4DE70E8F" w14:textId="2FED1CD8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vAlign w:val="bottom"/>
          </w:tcPr>
          <w:p w14:paraId="3426686E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408124B2" w14:textId="6063C397" w:rsidR="005A4ADF" w:rsidRPr="006F27CE" w:rsidRDefault="00292B14" w:rsidP="005A4AD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170"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510,701</w:t>
            </w:r>
          </w:p>
        </w:tc>
        <w:tc>
          <w:tcPr>
            <w:tcW w:w="145" w:type="pct"/>
            <w:vAlign w:val="bottom"/>
          </w:tcPr>
          <w:p w14:paraId="3569873F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C7659C6" w14:textId="3BD0B07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629,256</w:t>
            </w:r>
          </w:p>
        </w:tc>
        <w:tc>
          <w:tcPr>
            <w:tcW w:w="145" w:type="pct"/>
            <w:vAlign w:val="bottom"/>
          </w:tcPr>
          <w:p w14:paraId="535ECB42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vAlign w:val="bottom"/>
          </w:tcPr>
          <w:p w14:paraId="76A88401" w14:textId="1B32B997" w:rsidR="005A4ADF" w:rsidRPr="006F27CE" w:rsidRDefault="009E23C8" w:rsidP="005A4AD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170" w:right="-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9DD232F" w14:textId="77777777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39B8F9F" w14:textId="18C39DC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70" w:right="-93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E9263" w14:textId="382C525E" w:rsidR="007D6E3E" w:rsidRPr="006F27CE" w:rsidRDefault="007D6E3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9"/>
        <w:gridCol w:w="1075"/>
        <w:gridCol w:w="236"/>
        <w:gridCol w:w="37"/>
        <w:gridCol w:w="1086"/>
        <w:gridCol w:w="273"/>
        <w:gridCol w:w="992"/>
        <w:gridCol w:w="273"/>
        <w:gridCol w:w="979"/>
      </w:tblGrid>
      <w:tr w:rsidR="003752C9" w:rsidRPr="006F27CE" w14:paraId="36C2CFAD" w14:textId="77777777" w:rsidTr="00542A5D">
        <w:trPr>
          <w:trHeight w:hRule="exact" w:val="393"/>
          <w:tblHeader/>
        </w:trPr>
        <w:tc>
          <w:tcPr>
            <w:tcW w:w="2330" w:type="pct"/>
          </w:tcPr>
          <w:p w14:paraId="4E0B4B38" w14:textId="77777777" w:rsidR="004D7939" w:rsidRPr="006F27CE" w:rsidRDefault="004D7939" w:rsidP="00F54E6A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4"/>
          </w:tcPr>
          <w:p w14:paraId="225186DA" w14:textId="25A57E54" w:rsidR="004D7939" w:rsidRPr="006F27CE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CAF1511" w14:textId="77777777" w:rsidR="004D7939" w:rsidRPr="006F27CE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14:paraId="53C7E5AC" w14:textId="77777777" w:rsidR="004D7939" w:rsidRPr="006F27CE" w:rsidRDefault="004D793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ADF" w:rsidRPr="006F27CE" w14:paraId="0B41C5A3" w14:textId="77777777" w:rsidTr="00542A5D">
        <w:trPr>
          <w:trHeight w:hRule="exact" w:val="393"/>
          <w:tblHeader/>
        </w:trPr>
        <w:tc>
          <w:tcPr>
            <w:tcW w:w="2330" w:type="pct"/>
          </w:tcPr>
          <w:p w14:paraId="6AA5F1AB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vAlign w:val="bottom"/>
          </w:tcPr>
          <w:p w14:paraId="7B351472" w14:textId="2F1783C3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gridSpan w:val="2"/>
            <w:vAlign w:val="bottom"/>
          </w:tcPr>
          <w:p w14:paraId="3E5E45C3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1A7167E" w14:textId="47E6E54D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4216B2A5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vAlign w:val="bottom"/>
          </w:tcPr>
          <w:p w14:paraId="7BD039BB" w14:textId="56B61103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7E43BA4F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vAlign w:val="bottom"/>
          </w:tcPr>
          <w:p w14:paraId="074F60D0" w14:textId="17576AEE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5A4ADF" w:rsidRPr="006F27CE" w14:paraId="7B2F58B6" w14:textId="77777777" w:rsidTr="00E95935">
        <w:trPr>
          <w:trHeight w:hRule="exact" w:val="393"/>
          <w:tblHeader/>
        </w:trPr>
        <w:tc>
          <w:tcPr>
            <w:tcW w:w="2330" w:type="pct"/>
          </w:tcPr>
          <w:p w14:paraId="7547A8EC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0" w:type="pct"/>
            <w:gridSpan w:val="8"/>
          </w:tcPr>
          <w:p w14:paraId="5928541A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ADF" w:rsidRPr="006F27CE" w14:paraId="4E07F3B9" w14:textId="77777777" w:rsidTr="00542A5D">
        <w:trPr>
          <w:trHeight w:hRule="exact" w:val="393"/>
        </w:trPr>
        <w:tc>
          <w:tcPr>
            <w:tcW w:w="2330" w:type="pct"/>
          </w:tcPr>
          <w:p w14:paraId="626B3434" w14:textId="2A23D95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6F27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0" w:type="pct"/>
            <w:vAlign w:val="bottom"/>
          </w:tcPr>
          <w:p w14:paraId="45BE92EB" w14:textId="4A21A5DF" w:rsidR="005A4ADF" w:rsidRPr="006F27CE" w:rsidRDefault="005A4ADF" w:rsidP="005A4A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bidi="th-TH"/>
              </w:rPr>
              <w:t>281,498</w:t>
            </w:r>
          </w:p>
        </w:tc>
        <w:tc>
          <w:tcPr>
            <w:tcW w:w="127" w:type="pct"/>
            <w:vAlign w:val="bottom"/>
          </w:tcPr>
          <w:p w14:paraId="3B172E05" w14:textId="77777777" w:rsidR="005A4ADF" w:rsidRPr="006F27CE" w:rsidRDefault="005A4ADF" w:rsidP="005A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0" w:right="-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034D37D5" w14:textId="3A350E0F" w:rsidR="005A4ADF" w:rsidRPr="006F27CE" w:rsidRDefault="005A4ADF" w:rsidP="005A4AD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220,439</w:t>
            </w:r>
          </w:p>
        </w:tc>
        <w:tc>
          <w:tcPr>
            <w:tcW w:w="147" w:type="pct"/>
          </w:tcPr>
          <w:p w14:paraId="44639AD4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C37968D" w14:textId="70B385A5" w:rsidR="005A4ADF" w:rsidRPr="006F27CE" w:rsidRDefault="005A4ADF" w:rsidP="005A4ADF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B978068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E25DFD0" w14:textId="216A9A20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A4ADF" w:rsidRPr="006F27CE" w14:paraId="7CBC23C1" w14:textId="77777777" w:rsidTr="00542A5D">
        <w:trPr>
          <w:trHeight w:hRule="exact" w:val="393"/>
        </w:trPr>
        <w:tc>
          <w:tcPr>
            <w:tcW w:w="2330" w:type="pct"/>
          </w:tcPr>
          <w:p w14:paraId="221DCCC9" w14:textId="77777777" w:rsidR="005A4ADF" w:rsidRPr="006F27CE" w:rsidRDefault="005A4ADF" w:rsidP="005A4AD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7C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0" w:type="pct"/>
            <w:vAlign w:val="bottom"/>
          </w:tcPr>
          <w:p w14:paraId="6C4606EB" w14:textId="6DC943E7" w:rsidR="005A4ADF" w:rsidRPr="006F27CE" w:rsidRDefault="00292B14" w:rsidP="005A4A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70,148</w:t>
            </w:r>
          </w:p>
        </w:tc>
        <w:tc>
          <w:tcPr>
            <w:tcW w:w="127" w:type="pct"/>
            <w:vAlign w:val="bottom"/>
          </w:tcPr>
          <w:p w14:paraId="558465A6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533C69F2" w14:textId="7BC9D843" w:rsidR="005A4ADF" w:rsidRPr="006F27CE" w:rsidRDefault="005A4ADF" w:rsidP="005A4AD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61,059</w:t>
            </w:r>
          </w:p>
        </w:tc>
        <w:tc>
          <w:tcPr>
            <w:tcW w:w="147" w:type="pct"/>
          </w:tcPr>
          <w:p w14:paraId="4FB93E2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0935FAD" w14:textId="04068C42" w:rsidR="005A4ADF" w:rsidRPr="006F27CE" w:rsidRDefault="009E23C8" w:rsidP="005A4A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CA381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8D63500" w14:textId="798FEC56" w:rsidR="005A4ADF" w:rsidRPr="006F27CE" w:rsidRDefault="005A4ADF" w:rsidP="005A4AD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4ADF" w:rsidRPr="00F54E6A" w14:paraId="07F9332A" w14:textId="77777777" w:rsidTr="00542A5D">
        <w:trPr>
          <w:trHeight w:hRule="exact" w:val="393"/>
        </w:trPr>
        <w:tc>
          <w:tcPr>
            <w:tcW w:w="2330" w:type="pct"/>
          </w:tcPr>
          <w:p w14:paraId="691D8608" w14:textId="0AC3D988" w:rsidR="005A4ADF" w:rsidRPr="006F27CE" w:rsidRDefault="005A4ADF" w:rsidP="005A4AD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7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BD7E5" w14:textId="644E3668" w:rsidR="005A4ADF" w:rsidRPr="006F27CE" w:rsidRDefault="00292B14" w:rsidP="005A4A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351,646</w:t>
            </w:r>
          </w:p>
        </w:tc>
        <w:tc>
          <w:tcPr>
            <w:tcW w:w="127" w:type="pct"/>
            <w:vAlign w:val="bottom"/>
          </w:tcPr>
          <w:p w14:paraId="578630C0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9174E" w14:textId="315B792D" w:rsidR="005A4ADF" w:rsidRPr="006F27CE" w:rsidRDefault="005A4ADF" w:rsidP="005A4ADF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281,498</w:t>
            </w:r>
          </w:p>
        </w:tc>
        <w:tc>
          <w:tcPr>
            <w:tcW w:w="147" w:type="pct"/>
          </w:tcPr>
          <w:p w14:paraId="41CFF835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271E02B" w14:textId="3E7F4359" w:rsidR="005A4ADF" w:rsidRPr="006F27CE" w:rsidRDefault="009E23C8" w:rsidP="005A4ADF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5B1C66F" w14:textId="77777777" w:rsidR="005A4ADF" w:rsidRPr="006F27CE" w:rsidRDefault="005A4ADF" w:rsidP="005A4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501670FB" w14:textId="3F2A42D2" w:rsidR="005A4ADF" w:rsidRPr="00F54E6A" w:rsidRDefault="005A4ADF" w:rsidP="005A4AD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10"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27C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E2C8DE6" w14:textId="77777777" w:rsidR="004D7939" w:rsidRPr="00F54E6A" w:rsidRDefault="004D7939" w:rsidP="00F54E6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E4CA0E0" w14:textId="66021330" w:rsidR="00DA2F06" w:rsidRPr="00F54E6A" w:rsidRDefault="004D793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="Angsana New"/>
          <w:sz w:val="30"/>
          <w:szCs w:val="30"/>
          <w:cs/>
          <w:lang w:val="th-TH"/>
        </w:rPr>
      </w:pP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860BE8"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เ</w:t>
      </w:r>
      <w:r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>ผยในหมายเหตุ</w:t>
      </w:r>
      <w:r w:rsidR="00F8743E" w:rsidRPr="00F54E6A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ข้อ </w:t>
      </w:r>
      <w:r w:rsidR="00C418B0" w:rsidRPr="00F54E6A">
        <w:rPr>
          <w:rFonts w:asciiTheme="majorBidi" w:hAnsiTheme="majorBidi" w:cs="Angsana New"/>
          <w:sz w:val="30"/>
          <w:szCs w:val="30"/>
        </w:rPr>
        <w:t>2</w:t>
      </w:r>
      <w:r w:rsidR="00E74582">
        <w:rPr>
          <w:rFonts w:asciiTheme="majorBidi" w:hAnsiTheme="majorBidi" w:cs="Angsana New"/>
          <w:sz w:val="30"/>
          <w:szCs w:val="30"/>
        </w:rPr>
        <w:t>4</w:t>
      </w:r>
      <w:r w:rsidR="00F8743E" w:rsidRPr="00F54E6A">
        <w:rPr>
          <w:rFonts w:asciiTheme="majorBidi" w:hAnsiTheme="majorBidi" w:cs="Angsana New"/>
          <w:sz w:val="30"/>
          <w:szCs w:val="30"/>
        </w:rPr>
        <w:t xml:space="preserve"> </w:t>
      </w:r>
      <w:r w:rsidR="00F8743E" w:rsidRPr="00F54E6A">
        <w:rPr>
          <w:rFonts w:asciiTheme="majorBidi" w:hAnsiTheme="majorBidi" w:cs="Angsana New" w:hint="cs"/>
          <w:sz w:val="30"/>
          <w:szCs w:val="30"/>
          <w:cs/>
        </w:rPr>
        <w:t>(ข</w:t>
      </w:r>
      <w:r w:rsidR="00F8743E" w:rsidRPr="00F54E6A">
        <w:rPr>
          <w:rFonts w:asciiTheme="majorBidi" w:hAnsiTheme="majorBidi" w:cs="Angsana New"/>
          <w:sz w:val="30"/>
          <w:szCs w:val="30"/>
        </w:rPr>
        <w:t>.</w:t>
      </w:r>
      <w:r w:rsidR="00C418B0" w:rsidRPr="00F54E6A">
        <w:rPr>
          <w:rFonts w:asciiTheme="majorBidi" w:hAnsiTheme="majorBidi" w:cs="Angsana New"/>
          <w:sz w:val="30"/>
          <w:szCs w:val="30"/>
        </w:rPr>
        <w:t>1</w:t>
      </w:r>
      <w:r w:rsidR="00F8743E" w:rsidRPr="00F54E6A">
        <w:rPr>
          <w:rFonts w:asciiTheme="majorBidi" w:hAnsiTheme="majorBidi" w:cs="Angsana New"/>
          <w:sz w:val="30"/>
          <w:szCs w:val="30"/>
        </w:rPr>
        <w:t>)</w:t>
      </w:r>
    </w:p>
    <w:p w14:paraId="0B78207C" w14:textId="13EE72D6" w:rsidR="004D7939" w:rsidRPr="00F54E6A" w:rsidRDefault="00DA2F0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lang w:val="th-TH"/>
        </w:rPr>
      </w:pPr>
      <w:r w:rsidRPr="00F54E6A">
        <w:rPr>
          <w:rFonts w:asciiTheme="majorBidi" w:hAnsiTheme="majorBidi" w:cs="Angsana New"/>
          <w:sz w:val="30"/>
          <w:szCs w:val="30"/>
          <w:cs/>
          <w:lang w:val="th-TH"/>
        </w:rPr>
        <w:br w:type="page"/>
      </w:r>
    </w:p>
    <w:p w14:paraId="3E497872" w14:textId="1E76C9CB" w:rsidR="00345ACC" w:rsidRPr="00F54E6A" w:rsidRDefault="00346AE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  <w:lang w:val="th-TH"/>
        </w:rPr>
        <w:t>เงินทดรองจ่ายให้แก่เกษตรกรเป็นเงินทดรองจ่ายเพื่อให้เกษตรกรสามารถประกอบกิจการฟาร์มเลี้ยงไก่และสุกร เกษตรกรเหล่านี้เป็นเกษตรกรรับจ้างเลี้ยงไก่และสุกรให้แก่กลุ่มบริษัท เงินทดรองจ่ายดังกล่าวมีอัตราดอกเบี้ย</w:t>
      </w:r>
      <w:r w:rsidR="00A7714F" w:rsidRPr="00F54E6A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0E2037">
        <w:rPr>
          <w:rFonts w:ascii="Angsana New" w:hAnsi="Angsana New" w:cs="Angsana New"/>
          <w:sz w:val="30"/>
          <w:szCs w:val="30"/>
          <w:cs/>
          <w:lang w:val="th-TH"/>
        </w:rPr>
        <w:t>ร้อย</w:t>
      </w:r>
      <w:r w:rsidR="00F8743E" w:rsidRPr="000E2037">
        <w:rPr>
          <w:rFonts w:ascii="Angsana New" w:hAnsi="Angsana New" w:cs="Angsana New" w:hint="cs"/>
          <w:sz w:val="30"/>
          <w:szCs w:val="30"/>
          <w:cs/>
          <w:lang w:val="th-TH"/>
        </w:rPr>
        <w:t>ละ</w:t>
      </w:r>
      <w:r w:rsidR="00A27EBC" w:rsidRPr="000E2037">
        <w:rPr>
          <w:rFonts w:ascii="Angsana New" w:hAnsi="Angsana New" w:cs="Angsana New"/>
          <w:sz w:val="30"/>
          <w:szCs w:val="30"/>
        </w:rPr>
        <w:t xml:space="preserve"> 9.5</w:t>
      </w:r>
      <w:r w:rsidR="00F8743E" w:rsidRPr="000E20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160A" w:rsidRPr="000E2037">
        <w:rPr>
          <w:rFonts w:ascii="Angsana New" w:hAnsi="Angsana New" w:cs="Angsana New" w:hint="cs"/>
          <w:sz w:val="30"/>
          <w:szCs w:val="30"/>
          <w:cs/>
        </w:rPr>
        <w:t>ถึงร้อยละ</w:t>
      </w:r>
      <w:r w:rsidR="00A27EBC" w:rsidRPr="000E2037">
        <w:rPr>
          <w:rFonts w:ascii="Angsana New" w:hAnsi="Angsana New" w:cs="Angsana New"/>
          <w:sz w:val="30"/>
          <w:szCs w:val="30"/>
        </w:rPr>
        <w:t xml:space="preserve"> 1</w:t>
      </w:r>
      <w:r w:rsidR="00E21342" w:rsidRPr="000E2037">
        <w:rPr>
          <w:rFonts w:ascii="Angsana New" w:hAnsi="Angsana New" w:cs="Angsana New"/>
          <w:sz w:val="30"/>
          <w:szCs w:val="30"/>
        </w:rPr>
        <w:t>2</w:t>
      </w:r>
      <w:r w:rsidR="00A27EBC" w:rsidRPr="000E2037">
        <w:rPr>
          <w:rFonts w:ascii="Angsana New" w:hAnsi="Angsana New" w:cs="Angsana New"/>
          <w:sz w:val="30"/>
          <w:szCs w:val="30"/>
        </w:rPr>
        <w:t>.0</w:t>
      </w:r>
      <w:r w:rsidR="00F8743E" w:rsidRPr="000E2037">
        <w:rPr>
          <w:rFonts w:ascii="Angsana New" w:hAnsi="Angsana New" w:cs="Angsana New"/>
          <w:sz w:val="30"/>
          <w:szCs w:val="30"/>
        </w:rPr>
        <w:t xml:space="preserve"> </w:t>
      </w:r>
      <w:r w:rsidRPr="000E2037">
        <w:rPr>
          <w:rFonts w:ascii="Angsana New" w:hAnsi="Angsana New" w:cs="Angsana New"/>
          <w:sz w:val="30"/>
          <w:szCs w:val="30"/>
          <w:cs/>
          <w:lang w:val="th-TH"/>
        </w:rPr>
        <w:t>ต่อปี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="00C418B0" w:rsidRPr="00F54E6A">
        <w:rPr>
          <w:rFonts w:ascii="Angsana New" w:hAnsi="Angsana New" w:cs="Angsana New" w:hint="cs"/>
          <w:i/>
          <w:iCs/>
          <w:sz w:val="30"/>
          <w:szCs w:val="30"/>
        </w:rPr>
        <w:t>256</w:t>
      </w:r>
      <w:r w:rsidR="00BC223D">
        <w:rPr>
          <w:rFonts w:ascii="Angsana New" w:hAnsi="Angsana New" w:cs="Angsana New"/>
          <w:i/>
          <w:iCs/>
          <w:sz w:val="30"/>
          <w:szCs w:val="30"/>
        </w:rPr>
        <w:t>7</w:t>
      </w:r>
      <w:r w:rsidR="00102418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: </w:t>
      </w:r>
      <w:r w:rsidR="0014476D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ร้อยละ </w:t>
      </w:r>
      <w:r w:rsidR="00B90B0C" w:rsidRPr="00F54E6A">
        <w:rPr>
          <w:rFonts w:ascii="Angsana New" w:hAnsi="Angsana New" w:cs="Angsana New"/>
          <w:i/>
          <w:iCs/>
          <w:sz w:val="30"/>
          <w:szCs w:val="30"/>
        </w:rPr>
        <w:t>9.5</w:t>
      </w:r>
      <w:r w:rsidR="00F8743E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F54E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="00C418B0" w:rsidRPr="00F54E6A">
        <w:rPr>
          <w:rFonts w:ascii="Angsana New" w:hAnsi="Angsana New" w:cs="Angsana New"/>
          <w:i/>
          <w:iCs/>
          <w:sz w:val="30"/>
          <w:szCs w:val="30"/>
        </w:rPr>
        <w:t>1</w:t>
      </w:r>
      <w:r w:rsidR="00BC223D">
        <w:rPr>
          <w:rFonts w:ascii="Angsana New" w:hAnsi="Angsana New" w:cs="Angsana New"/>
          <w:i/>
          <w:iCs/>
          <w:sz w:val="30"/>
          <w:szCs w:val="30"/>
        </w:rPr>
        <w:t>2</w:t>
      </w:r>
      <w:r w:rsidR="001C0C71" w:rsidRPr="00F54E6A">
        <w:rPr>
          <w:rFonts w:ascii="Angsana New" w:hAnsi="Angsana New" w:cs="Angsana New"/>
          <w:i/>
          <w:iCs/>
          <w:sz w:val="30"/>
          <w:szCs w:val="30"/>
        </w:rPr>
        <w:t>.0</w:t>
      </w:r>
      <w:r w:rsidR="00F8743E" w:rsidRPr="00F54E6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4476D"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ต่อปี</w:t>
      </w:r>
      <w:r w:rsidRPr="00F54E6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)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เงินทดรองจ่ายให้แก่เกษตรกรหมุนเวียน เกษตรกรจะจ่ายชำระคืนแก่กลุ่มบริษัทเมื่อเกษตรกรสามารถกู้ยืมเงินได้จาก</w:t>
      </w:r>
      <w:r w:rsidR="00AB6C43" w:rsidRPr="00F54E6A">
        <w:rPr>
          <w:rFonts w:ascii="Angsana New" w:hAnsi="Angsana New" w:cs="Angsana New"/>
          <w:sz w:val="30"/>
          <w:szCs w:val="30"/>
          <w:cs/>
          <w:lang w:val="th-TH"/>
        </w:rPr>
        <w:t>สถาบันการเงิน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ทั้งนี้กลุ่มบริษัทคาดว่าเงินทดรองจ่ายที่หมุนเวียนจะได้รับชำระคืนภายใน </w:t>
      </w:r>
      <w:r w:rsidR="00C418B0" w:rsidRPr="00F54E6A">
        <w:rPr>
          <w:rFonts w:ascii="Angsana New" w:hAnsi="Angsana New" w:cs="Angsana New"/>
          <w:sz w:val="30"/>
          <w:szCs w:val="30"/>
        </w:rPr>
        <w:t>1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ปี สำหรับเงินทดรองจ่ายให้แก่เกษตรกรไม่หมุนเวียน เกษตรกรจะจ่าย</w:t>
      </w:r>
      <w:r w:rsidRPr="00F54E6A">
        <w:rPr>
          <w:rFonts w:ascii="Angsana New" w:hAnsi="Angsana New" w:cs="Angsana New"/>
          <w:spacing w:val="-3"/>
          <w:sz w:val="30"/>
          <w:szCs w:val="30"/>
          <w:cs/>
          <w:lang w:val="th-TH"/>
        </w:rPr>
        <w:t>ชำระคืนแก่กลุ่มบริษัทตามวิธีการที่ตกลงร่วมกัน โดยขึ้นอยู่กับผลประกอบการการรับจ้างเลี้ยงของเกษตรกรแต่ละราย</w:t>
      </w:r>
      <w:r w:rsidRPr="00F54E6A">
        <w:rPr>
          <w:rFonts w:ascii="Angsana New" w:hAnsi="Angsana New" w:cs="Angsana New"/>
          <w:sz w:val="30"/>
          <w:szCs w:val="30"/>
          <w:cs/>
          <w:lang w:val="th-TH"/>
        </w:rPr>
        <w:t xml:space="preserve"> เงินทดรองจ่ายให้แก่เกษตรกร</w:t>
      </w:r>
      <w:r w:rsidRPr="00F54E6A">
        <w:rPr>
          <w:rFonts w:ascii="Angsana New" w:hAnsi="Angsana New" w:cs="Angsana New"/>
          <w:sz w:val="30"/>
          <w:szCs w:val="30"/>
          <w:cs/>
        </w:rPr>
        <w:t>ไม่หมุนเวียนมีหลักทรัพย์ค้ำประกันเป็นการค้ำประกันโดยที่ดินของเกษตรกร</w:t>
      </w:r>
    </w:p>
    <w:p w14:paraId="2109BDF5" w14:textId="77777777" w:rsidR="005C50DB" w:rsidRPr="00F54E6A" w:rsidRDefault="005C50D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854EC7A" w14:textId="73FE42A1" w:rsidR="006D2E71" w:rsidRPr="00F54E6A" w:rsidRDefault="00DD177B" w:rsidP="00F54E6A">
      <w:pPr>
        <w:rPr>
          <w:rFonts w:cstheme="minorBidi"/>
          <w:cs/>
        </w:rPr>
        <w:sectPr w:rsidR="006D2E71" w:rsidRPr="00F54E6A" w:rsidSect="00AA0714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09" w:bottom="720" w:left="1152" w:header="720" w:footer="720" w:gutter="0"/>
          <w:pgNumType w:start="20"/>
          <w:cols w:space="720"/>
          <w:docGrid w:linePitch="360"/>
        </w:sectPr>
      </w:pPr>
      <w:r w:rsidRPr="00F54E6A">
        <w:br w:type="page"/>
      </w:r>
    </w:p>
    <w:p w14:paraId="17413D3B" w14:textId="77777777" w:rsidR="008F6745" w:rsidRPr="00F54E6A" w:rsidRDefault="008F674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3CD6B63C" w14:textId="77777777" w:rsidR="008F5F29" w:rsidRPr="00F54E6A" w:rsidRDefault="008F5F2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1888"/>
        <w:gridCol w:w="748"/>
        <w:gridCol w:w="781"/>
        <w:gridCol w:w="798"/>
        <w:gridCol w:w="178"/>
        <w:gridCol w:w="824"/>
        <w:gridCol w:w="184"/>
        <w:gridCol w:w="788"/>
        <w:gridCol w:w="178"/>
        <w:gridCol w:w="806"/>
        <w:gridCol w:w="178"/>
        <w:gridCol w:w="794"/>
        <w:gridCol w:w="178"/>
        <w:gridCol w:w="798"/>
        <w:gridCol w:w="178"/>
        <w:gridCol w:w="794"/>
        <w:gridCol w:w="178"/>
        <w:gridCol w:w="826"/>
        <w:gridCol w:w="19"/>
      </w:tblGrid>
      <w:tr w:rsidR="00F37F96" w:rsidRPr="00F54E6A" w14:paraId="31092816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F1F55B2" w14:textId="77777777" w:rsidR="00F37F96" w:rsidRPr="00F54E6A" w:rsidRDefault="00F37F96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40274855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7"/>
          </w:tcPr>
          <w:p w14:paraId="0C338F32" w14:textId="5ACB30E5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37F96" w:rsidRPr="00F54E6A" w14:paraId="722DE186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5A85D90D" w14:textId="7B554631" w:rsidR="00F37F96" w:rsidRPr="00F54E6A" w:rsidRDefault="00F37F96" w:rsidP="00F54E6A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BE4BE08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715B31D6" w14:textId="21AFC9C1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0ED3F08B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73BFB559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1C9D01A8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E555A47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3B75443D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CC7A7F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32834D01" w14:textId="6FDBA57C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F37F96" w:rsidRPr="00F54E6A" w14:paraId="47E1B1A6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753B34D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71126C9B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4DEFE7B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16FB1705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39AEE79E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05F8793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84EB3CE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E54BF99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444741A6" w14:textId="77777777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7CAE5AE3" w14:textId="018AD1CE" w:rsidR="00F37F96" w:rsidRPr="00F54E6A" w:rsidRDefault="00F37F96" w:rsidP="00F54E6A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5A4ADF" w:rsidRPr="00F54E6A" w14:paraId="6954C0DD" w14:textId="77777777" w:rsidTr="003979A0">
        <w:trPr>
          <w:cantSplit/>
          <w:trHeight w:val="309"/>
        </w:trPr>
        <w:tc>
          <w:tcPr>
            <w:tcW w:w="3057" w:type="dxa"/>
          </w:tcPr>
          <w:p w14:paraId="3868F875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2E108176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16E0DF95" w14:textId="0C2D4E8F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781" w:type="dxa"/>
          </w:tcPr>
          <w:p w14:paraId="4BEE2295" w14:textId="3D3ACF21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798" w:type="dxa"/>
          </w:tcPr>
          <w:p w14:paraId="55DC8A52" w14:textId="044916BE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08B33CA4" w14:textId="03E1D038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5F2A12AD" w14:textId="52823F11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C1B7267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7400C769" w14:textId="03623E51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CEEF9DC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6F44A5B" w14:textId="132CEF40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74D5724D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B8EEDBB" w14:textId="20287AF9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542FF37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45CA7B" w14:textId="11AA37DC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E75A0EE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1ABB8E7" w14:textId="68A27EF3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3E16C15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FC2643" w14:textId="6DE62458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</w:tr>
      <w:tr w:rsidR="005A4ADF" w:rsidRPr="00F54E6A" w14:paraId="13C10688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1483195A" w14:textId="2591D64A" w:rsidR="005A4ADF" w:rsidRPr="00F54E6A" w:rsidRDefault="005A4ADF" w:rsidP="005A4AD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04704088" w14:textId="34838D63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693188E3" w14:textId="5613372E" w:rsidR="005A4ADF" w:rsidRPr="00F54E6A" w:rsidRDefault="005A4ADF" w:rsidP="005A4AD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5"/>
          </w:tcPr>
          <w:p w14:paraId="1144B42E" w14:textId="629D84F7" w:rsidR="005A4ADF" w:rsidRPr="00F54E6A" w:rsidRDefault="005A4ADF" w:rsidP="005A4AD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5A4ADF" w:rsidRPr="00F54E6A" w14:paraId="5E37F6B7" w14:textId="77777777" w:rsidTr="003979A0">
        <w:trPr>
          <w:cantSplit/>
          <w:trHeight w:val="309"/>
        </w:trPr>
        <w:tc>
          <w:tcPr>
            <w:tcW w:w="3057" w:type="dxa"/>
          </w:tcPr>
          <w:p w14:paraId="56E98A45" w14:textId="59E6EA0F" w:rsidR="005A4ADF" w:rsidRPr="00F54E6A" w:rsidRDefault="005A4ADF" w:rsidP="005A4ADF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</w:p>
        </w:tc>
        <w:tc>
          <w:tcPr>
            <w:tcW w:w="1888" w:type="dxa"/>
          </w:tcPr>
          <w:p w14:paraId="586A6FAD" w14:textId="77777777" w:rsidR="005A4ADF" w:rsidRPr="00F54E6A" w:rsidRDefault="005A4ADF" w:rsidP="005A4ADF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64B2E4C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0D3BC30C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4339DC37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C1F4E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34DD5AB3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AED468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BB7065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77B80B6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805B40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DD8A90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BD8DFEF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13B9BA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1C8EF9C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49D01C0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658E091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ABEEE6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F8A75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465338" w:rsidRPr="00F54E6A" w14:paraId="1CF50E2F" w14:textId="77777777" w:rsidTr="00F252F8">
        <w:trPr>
          <w:cantSplit/>
          <w:trHeight w:val="344"/>
        </w:trPr>
        <w:tc>
          <w:tcPr>
            <w:tcW w:w="3057" w:type="dxa"/>
          </w:tcPr>
          <w:p w14:paraId="5C4F1379" w14:textId="2FB7A1C1" w:rsidR="00465338" w:rsidRPr="00F54E6A" w:rsidRDefault="00465338" w:rsidP="00465338">
            <w:pPr>
              <w:tabs>
                <w:tab w:val="clear" w:pos="227"/>
                <w:tab w:val="clear" w:pos="45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อาหารสัตว์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60AAE498" w14:textId="6DF53A3D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left="-24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อาหารสัตว์</w:t>
            </w:r>
          </w:p>
        </w:tc>
        <w:tc>
          <w:tcPr>
            <w:tcW w:w="748" w:type="dxa"/>
          </w:tcPr>
          <w:p w14:paraId="6E3F286B" w14:textId="7F088CEE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07FE8E74" w14:textId="151E36A4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1F69F24C" w14:textId="6970020E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  <w:vAlign w:val="bottom"/>
          </w:tcPr>
          <w:p w14:paraId="3E8111DF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78975DB1" w14:textId="236011E5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84" w:type="dxa"/>
            <w:vAlign w:val="bottom"/>
          </w:tcPr>
          <w:p w14:paraId="61F24CA7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27739E87" w14:textId="16362C0E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9955E30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24B134F" w14:textId="7EADB3B5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65307631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F33345C" w14:textId="6FAC50E2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</w:tcPr>
          <w:p w14:paraId="3A6C58E2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699A9710" w14:textId="1739102D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</w:tcPr>
          <w:p w14:paraId="6AA22D28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AAB4A65" w14:textId="47FD983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851EFFD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A709AF3" w14:textId="61239694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100 </w:t>
            </w:r>
          </w:p>
        </w:tc>
      </w:tr>
      <w:tr w:rsidR="00465338" w:rsidRPr="00F54E6A" w14:paraId="3DF470BF" w14:textId="77777777" w:rsidTr="00F252F8">
        <w:trPr>
          <w:cantSplit/>
          <w:trHeight w:val="620"/>
        </w:trPr>
        <w:tc>
          <w:tcPr>
            <w:tcW w:w="3057" w:type="dxa"/>
          </w:tcPr>
          <w:p w14:paraId="7917B8B4" w14:textId="63CF638C" w:rsidR="00465338" w:rsidRPr="00F54E6A" w:rsidRDefault="00465338" w:rsidP="0046533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1888" w:type="dxa"/>
          </w:tcPr>
          <w:p w14:paraId="1E15BE1E" w14:textId="52FD856B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br/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ลูกไก่พันธุ์เนื้อ</w:t>
            </w:r>
          </w:p>
        </w:tc>
        <w:tc>
          <w:tcPr>
            <w:tcW w:w="748" w:type="dxa"/>
          </w:tcPr>
          <w:p w14:paraId="6BC290AF" w14:textId="541CA971" w:rsidR="00465338" w:rsidRPr="00465338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223573C0" w14:textId="2E5AE902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36DD4E1" w14:textId="090BD16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78" w:type="dxa"/>
            <w:vAlign w:val="bottom"/>
          </w:tcPr>
          <w:p w14:paraId="678CA71C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19F3C22E" w14:textId="23872414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84" w:type="dxa"/>
            <w:vAlign w:val="bottom"/>
          </w:tcPr>
          <w:p w14:paraId="376D0C7E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D8516F0" w14:textId="0DE5B55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25CDD4DF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46C4733" w14:textId="6583C518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28F467B7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33B9872" w14:textId="40A7CEE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78" w:type="dxa"/>
          </w:tcPr>
          <w:p w14:paraId="6054136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478FC8F" w14:textId="181FD6C2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1,200 </w:t>
            </w:r>
          </w:p>
        </w:tc>
        <w:tc>
          <w:tcPr>
            <w:tcW w:w="178" w:type="dxa"/>
          </w:tcPr>
          <w:p w14:paraId="007DBEE3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310C222" w14:textId="388CE3D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78" w:type="dxa"/>
          </w:tcPr>
          <w:p w14:paraId="64F490FB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156AD184" w14:textId="5DFF5DA2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465338" w:rsidRPr="00F54E6A" w14:paraId="25F4B41E" w14:textId="77777777" w:rsidTr="00F252F8">
        <w:trPr>
          <w:cantSplit/>
          <w:trHeight w:val="281"/>
        </w:trPr>
        <w:tc>
          <w:tcPr>
            <w:tcW w:w="3057" w:type="dxa"/>
          </w:tcPr>
          <w:p w14:paraId="4C6DAB1B" w14:textId="7E28C122" w:rsidR="00465338" w:rsidRPr="00F54E6A" w:rsidRDefault="00465338" w:rsidP="0046533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คอนแทรค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ฟาร์มมิ่ง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649FC42" w14:textId="2AF0BD1E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ผลิตและจำหน่ายไก่พันธุ์เนื้อ</w:t>
            </w:r>
          </w:p>
        </w:tc>
        <w:tc>
          <w:tcPr>
            <w:tcW w:w="748" w:type="dxa"/>
          </w:tcPr>
          <w:p w14:paraId="026C6D76" w14:textId="6A9D3348" w:rsidR="00465338" w:rsidRPr="00465338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14AFEC36" w14:textId="39921247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CA7F571" w14:textId="256DB2CA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250 </w:t>
            </w:r>
          </w:p>
        </w:tc>
        <w:tc>
          <w:tcPr>
            <w:tcW w:w="178" w:type="dxa"/>
            <w:vAlign w:val="bottom"/>
          </w:tcPr>
          <w:p w14:paraId="427FA89F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674BAEC" w14:textId="06E2E85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125 </w:t>
            </w:r>
          </w:p>
        </w:tc>
        <w:tc>
          <w:tcPr>
            <w:tcW w:w="184" w:type="dxa"/>
            <w:vAlign w:val="bottom"/>
          </w:tcPr>
          <w:p w14:paraId="3733BD70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56F73306" w14:textId="4DFA5C63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646D5601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5189429F" w14:textId="77738BB0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9CDBAEF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4892F41" w14:textId="00B98E33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250 </w:t>
            </w:r>
          </w:p>
        </w:tc>
        <w:tc>
          <w:tcPr>
            <w:tcW w:w="178" w:type="dxa"/>
          </w:tcPr>
          <w:p w14:paraId="1DE68E9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0F8A5EC" w14:textId="6DF3E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125 </w:t>
            </w:r>
          </w:p>
        </w:tc>
        <w:tc>
          <w:tcPr>
            <w:tcW w:w="178" w:type="dxa"/>
          </w:tcPr>
          <w:p w14:paraId="4E0226A0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390A470" w14:textId="46EF152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F012E23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B53B934" w14:textId="4B648985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465338" w:rsidRPr="00F54E6A" w14:paraId="2B2FE3BD" w14:textId="77777777" w:rsidTr="003979A0">
        <w:trPr>
          <w:cantSplit/>
          <w:trHeight w:val="620"/>
        </w:trPr>
        <w:tc>
          <w:tcPr>
            <w:tcW w:w="3057" w:type="dxa"/>
          </w:tcPr>
          <w:p w14:paraId="4343EA96" w14:textId="0B3CEF3C" w:rsidR="00465338" w:rsidRPr="00F54E6A" w:rsidRDefault="00465338" w:rsidP="00465338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บริษัท ไทย ฟู้ดส์ รีเสิร์ซ</w:t>
            </w:r>
            <w:r w:rsidRPr="00F54E6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1888" w:type="dxa"/>
          </w:tcPr>
          <w:p w14:paraId="7AEC287A" w14:textId="77777777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การวิจัยโรคและผลิตวัคซีน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E4DFA21" w14:textId="36AC26A2" w:rsidR="00465338" w:rsidRPr="00F54E6A" w:rsidRDefault="00465338" w:rsidP="00465338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รักษาสัตว์</w:t>
            </w:r>
          </w:p>
        </w:tc>
        <w:tc>
          <w:tcPr>
            <w:tcW w:w="748" w:type="dxa"/>
          </w:tcPr>
          <w:p w14:paraId="191A6DF9" w14:textId="2BC54C31" w:rsidR="00465338" w:rsidRPr="00465338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25F9A75A" w14:textId="64531045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5F6871C" w14:textId="7C70BCB5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7DAA1668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12AA0CD" w14:textId="6225B4DE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84" w:type="dxa"/>
          </w:tcPr>
          <w:p w14:paraId="5B678641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2D9644C8" w14:textId="62D41A7E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78D97170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8E1CC26" w14:textId="55F7897A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961AE64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36BEAF9" w14:textId="6990EDED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6E22389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31E19C13" w14:textId="57CD3176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372D46C4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F009A14" w14:textId="1F492A30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3523D90B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B4A446D" w14:textId="671ACE96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465338" w:rsidRPr="00F54E6A" w14:paraId="0E4AD44E" w14:textId="77777777" w:rsidTr="003979A0">
        <w:trPr>
          <w:cantSplit/>
          <w:trHeight w:val="353"/>
        </w:trPr>
        <w:tc>
          <w:tcPr>
            <w:tcW w:w="3057" w:type="dxa"/>
          </w:tcPr>
          <w:p w14:paraId="5A4D6D99" w14:textId="5BFD41D0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เซอร์วิส แอนด์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ซัพพลาย จำกัด</w:t>
            </w:r>
          </w:p>
        </w:tc>
        <w:tc>
          <w:tcPr>
            <w:tcW w:w="1888" w:type="dxa"/>
          </w:tcPr>
          <w:p w14:paraId="21CE3ECE" w14:textId="1231CD4A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0272E50F" w14:textId="4B08B104" w:rsidR="00465338" w:rsidRPr="00465338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0CCA1445" w14:textId="6CA98B9B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20C927D7" w14:textId="0C0456F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550 </w:t>
            </w:r>
          </w:p>
        </w:tc>
        <w:tc>
          <w:tcPr>
            <w:tcW w:w="178" w:type="dxa"/>
          </w:tcPr>
          <w:p w14:paraId="600A36B9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02E24C53" w14:textId="00287DEA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467 </w:t>
            </w:r>
          </w:p>
        </w:tc>
        <w:tc>
          <w:tcPr>
            <w:tcW w:w="184" w:type="dxa"/>
          </w:tcPr>
          <w:p w14:paraId="3E96BBF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37B57B80" w14:textId="4104C2AA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(141)</w:t>
            </w:r>
          </w:p>
        </w:tc>
        <w:tc>
          <w:tcPr>
            <w:tcW w:w="178" w:type="dxa"/>
          </w:tcPr>
          <w:p w14:paraId="484FB1A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45EE01B" w14:textId="703FFDA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(141)</w:t>
            </w:r>
          </w:p>
        </w:tc>
        <w:tc>
          <w:tcPr>
            <w:tcW w:w="178" w:type="dxa"/>
          </w:tcPr>
          <w:p w14:paraId="36C84B7E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D04F8E4" w14:textId="78048E2A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409 </w:t>
            </w:r>
          </w:p>
        </w:tc>
        <w:tc>
          <w:tcPr>
            <w:tcW w:w="178" w:type="dxa"/>
          </w:tcPr>
          <w:p w14:paraId="02CD0DB0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F92B7A9" w14:textId="4D115215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326 </w:t>
            </w:r>
          </w:p>
        </w:tc>
        <w:tc>
          <w:tcPr>
            <w:tcW w:w="178" w:type="dxa"/>
          </w:tcPr>
          <w:p w14:paraId="0A9C9402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3E6D164" w14:textId="6C12E950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38FBB9CD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13CA76" w14:textId="66629179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465338" w:rsidRPr="00F54E6A" w14:paraId="05DCD2E7" w14:textId="77777777" w:rsidTr="003979A0">
        <w:trPr>
          <w:cantSplit/>
          <w:trHeight w:val="309"/>
        </w:trPr>
        <w:tc>
          <w:tcPr>
            <w:tcW w:w="3057" w:type="dxa"/>
          </w:tcPr>
          <w:p w14:paraId="37BBC8AE" w14:textId="7A0A6FD8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บริษัท ไทย ฟู้ดส์ </w:t>
            </w:r>
            <w:r w:rsidRPr="00F54E6A">
              <w:rPr>
                <w:rFonts w:ascii="Angsana New" w:hAnsi="Angsana New" w:cs="Angsana New"/>
                <w:szCs w:val="22"/>
                <w:rtl/>
                <w:cs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สไวน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ฟาร์ม จำกัด</w:t>
            </w:r>
          </w:p>
        </w:tc>
        <w:tc>
          <w:tcPr>
            <w:tcW w:w="1888" w:type="dxa"/>
          </w:tcPr>
          <w:p w14:paraId="3A0E8C82" w14:textId="6360F9B2" w:rsidR="00465338" w:rsidRPr="00F54E6A" w:rsidRDefault="00465338" w:rsidP="004653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09AA058D" w14:textId="277BCFA7" w:rsidR="00465338" w:rsidRPr="00465338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5AA395BD" w14:textId="0627906E" w:rsidR="00465338" w:rsidRPr="00F54E6A" w:rsidRDefault="00465338" w:rsidP="0046533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4BA6693D" w14:textId="1D898BF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</w:tcPr>
          <w:p w14:paraId="4A2024A6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E2AC5D3" w14:textId="0889397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1,060 </w:t>
            </w:r>
          </w:p>
        </w:tc>
        <w:tc>
          <w:tcPr>
            <w:tcW w:w="184" w:type="dxa"/>
          </w:tcPr>
          <w:p w14:paraId="59F42178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5B4CF11" w14:textId="5B3F5790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047863D2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99A1BF3" w14:textId="7BEB201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82EF6A5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CB8E8B7" w14:textId="61CECA3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2,000 </w:t>
            </w:r>
          </w:p>
        </w:tc>
        <w:tc>
          <w:tcPr>
            <w:tcW w:w="178" w:type="dxa"/>
          </w:tcPr>
          <w:p w14:paraId="6CC486F9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AFE22" w14:textId="7F3C0DD8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1,060 </w:t>
            </w:r>
          </w:p>
        </w:tc>
        <w:tc>
          <w:tcPr>
            <w:tcW w:w="178" w:type="dxa"/>
          </w:tcPr>
          <w:p w14:paraId="6B744BF8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67935F54" w14:textId="4E6DD29B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BBD0BA2" w14:textId="77777777" w:rsidR="00465338" w:rsidRPr="00F54E6A" w:rsidRDefault="00465338" w:rsidP="0046533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7411D4" w14:textId="26E6964E" w:rsidR="00465338" w:rsidRPr="00F54E6A" w:rsidRDefault="00465338" w:rsidP="0046533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5F667C04" w14:textId="77777777" w:rsidTr="003979A0">
        <w:trPr>
          <w:cantSplit/>
          <w:trHeight w:val="309"/>
        </w:trPr>
        <w:tc>
          <w:tcPr>
            <w:tcW w:w="3057" w:type="dxa"/>
          </w:tcPr>
          <w:p w14:paraId="1E868AC3" w14:textId="676A695D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ฟู้ดส์ สไวน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อินเตอร์เนชั่นแนล</w:t>
            </w:r>
            <w:r w:rsidRPr="00F54E6A">
              <w:rPr>
                <w:rFonts w:ascii="Angsana New" w:hAnsi="Angsana New" w:cs="Angsana New"/>
                <w:szCs w:val="22"/>
                <w:rtl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2A862518" w14:textId="7858F3B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ผลิตและจำหน่ายสุกร</w:t>
            </w:r>
          </w:p>
        </w:tc>
        <w:tc>
          <w:tcPr>
            <w:tcW w:w="748" w:type="dxa"/>
          </w:tcPr>
          <w:p w14:paraId="7749E3C8" w14:textId="53DA1468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68B4563B" w14:textId="6FE82936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D08E5" w14:textId="020C1DF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312B35E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61BE8F71" w14:textId="53993D99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393 </w:t>
            </w:r>
          </w:p>
        </w:tc>
        <w:tc>
          <w:tcPr>
            <w:tcW w:w="184" w:type="dxa"/>
          </w:tcPr>
          <w:p w14:paraId="6691BD5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018890C" w14:textId="041F18E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84E42D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7D65FAE7" w14:textId="3FA9281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C57797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2DC76C4" w14:textId="6C5BAFF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393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6EC52C8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D4ACD8E" w14:textId="7C21F9A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393 </w:t>
            </w:r>
          </w:p>
        </w:tc>
        <w:tc>
          <w:tcPr>
            <w:tcW w:w="178" w:type="dxa"/>
          </w:tcPr>
          <w:p w14:paraId="59BC7A3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2EA910E2" w14:textId="11604D9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7B6EE9">
              <w:rPr>
                <w:rFonts w:ascii="Angsana New" w:hAnsi="Angsana New" w:cs="Angsana New"/>
                <w:szCs w:val="22"/>
                <w:lang w:val="en-US" w:bidi="th-TH"/>
              </w:rPr>
              <w:t>1,205</w:t>
            </w:r>
          </w:p>
        </w:tc>
        <w:tc>
          <w:tcPr>
            <w:tcW w:w="178" w:type="dxa"/>
          </w:tcPr>
          <w:p w14:paraId="26F9687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929B08A" w14:textId="6A8D58A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101</w:t>
            </w:r>
          </w:p>
        </w:tc>
      </w:tr>
      <w:tr w:rsidR="00BD367D" w:rsidRPr="00F54E6A" w14:paraId="3B536C52" w14:textId="77777777" w:rsidTr="003979A0">
        <w:trPr>
          <w:cantSplit/>
          <w:trHeight w:val="309"/>
        </w:trPr>
        <w:tc>
          <w:tcPr>
            <w:tcW w:w="3057" w:type="dxa"/>
          </w:tcPr>
          <w:p w14:paraId="4C490DBA" w14:textId="5548C3BA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อโยธยา อกรี เท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ค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4F15DECD" w14:textId="58542AC2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ผลิตชิ้นส่วนจากพลาสติกและ</w:t>
            </w:r>
          </w:p>
          <w:p w14:paraId="29A077CE" w14:textId="38BEAB1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กระสอบสานพลาสติก</w:t>
            </w:r>
          </w:p>
        </w:tc>
        <w:tc>
          <w:tcPr>
            <w:tcW w:w="748" w:type="dxa"/>
          </w:tcPr>
          <w:p w14:paraId="666AAE71" w14:textId="704DB258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25B30E41" w14:textId="46C67E31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950997B" w14:textId="0F11A2D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541CF1E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5790C2C" w14:textId="430919E8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52 </w:t>
            </w:r>
          </w:p>
        </w:tc>
        <w:tc>
          <w:tcPr>
            <w:tcW w:w="184" w:type="dxa"/>
          </w:tcPr>
          <w:p w14:paraId="3FD4EB5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6557671" w14:textId="2372205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77ADC75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0C4F280" w14:textId="66D1D39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7E98049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F625B9" w14:textId="4A76B0F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52</w:t>
            </w:r>
          </w:p>
        </w:tc>
        <w:tc>
          <w:tcPr>
            <w:tcW w:w="178" w:type="dxa"/>
          </w:tcPr>
          <w:p w14:paraId="0611FBA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AF02083" w14:textId="5E0EDAA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52 </w:t>
            </w:r>
          </w:p>
        </w:tc>
        <w:tc>
          <w:tcPr>
            <w:tcW w:w="178" w:type="dxa"/>
          </w:tcPr>
          <w:p w14:paraId="691C428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C319932" w14:textId="12AD6FC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7B6EE9">
              <w:rPr>
                <w:rFonts w:ascii="Angsana New" w:hAnsi="Angsana New" w:cs="Angsana New"/>
                <w:szCs w:val="22"/>
                <w:lang w:val="en-US" w:bidi="th-TH"/>
              </w:rPr>
              <w:t>40</w:t>
            </w:r>
          </w:p>
        </w:tc>
        <w:tc>
          <w:tcPr>
            <w:tcW w:w="178" w:type="dxa"/>
          </w:tcPr>
          <w:p w14:paraId="15CF170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4B3A87C" w14:textId="4B06ADE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5C9B76B2" w14:textId="77777777" w:rsidTr="003979A0">
        <w:trPr>
          <w:cantSplit/>
          <w:trHeight w:val="309"/>
        </w:trPr>
        <w:tc>
          <w:tcPr>
            <w:tcW w:w="3057" w:type="dxa"/>
          </w:tcPr>
          <w:p w14:paraId="6C6AC83D" w14:textId="1AEA1DE6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ที พาราก้อน โฮลดิ้ง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888" w:type="dxa"/>
          </w:tcPr>
          <w:p w14:paraId="5790B85B" w14:textId="61E0D7E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65FD5FFC" w14:textId="6FBFCEA1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44583A16" w14:textId="1032B9A8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7B93B48" w14:textId="34CDBFC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1,300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6823F21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0BAB15" w14:textId="7D46AC3B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1,300 </w:t>
            </w:r>
          </w:p>
        </w:tc>
        <w:tc>
          <w:tcPr>
            <w:tcW w:w="184" w:type="dxa"/>
          </w:tcPr>
          <w:p w14:paraId="48AF241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2084992" w14:textId="2882A8C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12FB16E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AA1327" w14:textId="5DF466A8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28ADA65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8D35C61" w14:textId="4A36CB5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1,300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4F8BC9F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0D08CBB" w14:textId="75F2A2B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1,300 </w:t>
            </w:r>
          </w:p>
        </w:tc>
        <w:tc>
          <w:tcPr>
            <w:tcW w:w="178" w:type="dxa"/>
          </w:tcPr>
          <w:p w14:paraId="1BB3C70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AE69934" w14:textId="48020AA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7B6EE9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B9034EF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4B94E2" w14:textId="76E0E12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0EB31F92" w14:textId="77777777" w:rsidTr="003979A0">
        <w:trPr>
          <w:cantSplit/>
          <w:trHeight w:val="309"/>
        </w:trPr>
        <w:tc>
          <w:tcPr>
            <w:tcW w:w="3057" w:type="dxa"/>
          </w:tcPr>
          <w:p w14:paraId="197EF66B" w14:textId="2A2B88F5" w:rsidR="00BD367D" w:rsidRPr="00F54E6A" w:rsidRDefault="00BD367D" w:rsidP="00BD367D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ไทยฟู้ดส์ เฟอร์เธอร์ จำกัด</w:t>
            </w:r>
          </w:p>
        </w:tc>
        <w:tc>
          <w:tcPr>
            <w:tcW w:w="1888" w:type="dxa"/>
          </w:tcPr>
          <w:p w14:paraId="36C0273C" w14:textId="792F3050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</w:p>
        </w:tc>
        <w:tc>
          <w:tcPr>
            <w:tcW w:w="748" w:type="dxa"/>
          </w:tcPr>
          <w:p w14:paraId="04AE03C4" w14:textId="2C66EFA6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98.80</w:t>
            </w:r>
          </w:p>
        </w:tc>
        <w:tc>
          <w:tcPr>
            <w:tcW w:w="781" w:type="dxa"/>
          </w:tcPr>
          <w:p w14:paraId="22D316F3" w14:textId="371BFC10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93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17242A38" w14:textId="29097C6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2,470 </w:t>
            </w:r>
          </w:p>
        </w:tc>
        <w:tc>
          <w:tcPr>
            <w:tcW w:w="178" w:type="dxa"/>
          </w:tcPr>
          <w:p w14:paraId="617453D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6C0A94F" w14:textId="152D116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470 </w:t>
            </w:r>
          </w:p>
        </w:tc>
        <w:tc>
          <w:tcPr>
            <w:tcW w:w="184" w:type="dxa"/>
          </w:tcPr>
          <w:p w14:paraId="682C058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7BDBFC7A" w14:textId="18B532A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171D3A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6D06BFA" w14:textId="37E689A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4CB414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493B9AD" w14:textId="2D385DD9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2,470 </w:t>
            </w:r>
          </w:p>
        </w:tc>
        <w:tc>
          <w:tcPr>
            <w:tcW w:w="178" w:type="dxa"/>
          </w:tcPr>
          <w:p w14:paraId="7246F1D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6B9D18E" w14:textId="722E908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470 </w:t>
            </w:r>
          </w:p>
        </w:tc>
        <w:tc>
          <w:tcPr>
            <w:tcW w:w="178" w:type="dxa"/>
          </w:tcPr>
          <w:p w14:paraId="41A8EA7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8377B5A" w14:textId="3F735EA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5383CDF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2804A68" w14:textId="6E6FE45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529A6FEF" w14:textId="77777777" w:rsidTr="003979A0">
        <w:trPr>
          <w:cantSplit/>
          <w:trHeight w:val="309"/>
        </w:trPr>
        <w:tc>
          <w:tcPr>
            <w:tcW w:w="3057" w:type="dxa"/>
          </w:tcPr>
          <w:p w14:paraId="08CEE8D4" w14:textId="07F0435A" w:rsidR="00BD367D" w:rsidRPr="00F54E6A" w:rsidRDefault="00BD367D" w:rsidP="00BD367D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ฟู้ดส์ 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กรีน เอนเนอร์จี้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จำกัด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88" w:type="dxa"/>
          </w:tcPr>
          <w:p w14:paraId="04C6CDC2" w14:textId="29961ED0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กิจกรรมลงทุน</w:t>
            </w:r>
          </w:p>
        </w:tc>
        <w:tc>
          <w:tcPr>
            <w:tcW w:w="748" w:type="dxa"/>
          </w:tcPr>
          <w:p w14:paraId="59D03C8E" w14:textId="04048235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24AFEC74" w14:textId="232EA3F1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0C0EE1F4" w14:textId="6BF5BAE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100 </w:t>
            </w:r>
          </w:p>
        </w:tc>
        <w:tc>
          <w:tcPr>
            <w:tcW w:w="178" w:type="dxa"/>
          </w:tcPr>
          <w:p w14:paraId="31FF0FE1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2110F418" w14:textId="21CC609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100 </w:t>
            </w:r>
          </w:p>
        </w:tc>
        <w:tc>
          <w:tcPr>
            <w:tcW w:w="184" w:type="dxa"/>
          </w:tcPr>
          <w:p w14:paraId="22710FE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67B6921" w14:textId="44B7ECE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(10)</w:t>
            </w:r>
          </w:p>
        </w:tc>
        <w:tc>
          <w:tcPr>
            <w:tcW w:w="178" w:type="dxa"/>
          </w:tcPr>
          <w:p w14:paraId="277D05E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257825A" w14:textId="1A7B2A1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(10)</w:t>
            </w:r>
          </w:p>
        </w:tc>
        <w:tc>
          <w:tcPr>
            <w:tcW w:w="178" w:type="dxa"/>
          </w:tcPr>
          <w:p w14:paraId="7230629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54398B8" w14:textId="6675299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90 </w:t>
            </w:r>
          </w:p>
        </w:tc>
        <w:tc>
          <w:tcPr>
            <w:tcW w:w="178" w:type="dxa"/>
          </w:tcPr>
          <w:p w14:paraId="4D46B57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CAC8247" w14:textId="7C8A390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90 </w:t>
            </w:r>
          </w:p>
        </w:tc>
        <w:tc>
          <w:tcPr>
            <w:tcW w:w="178" w:type="dxa"/>
          </w:tcPr>
          <w:p w14:paraId="710EB4C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3A5870" w14:textId="65ED045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455F9D3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01F7A10" w14:textId="6D693AA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2BAF2563" w14:textId="77777777" w:rsidTr="003979A0">
        <w:trPr>
          <w:cantSplit/>
          <w:trHeight w:val="309"/>
        </w:trPr>
        <w:tc>
          <w:tcPr>
            <w:tcW w:w="3057" w:type="dxa"/>
          </w:tcPr>
          <w:p w14:paraId="28390215" w14:textId="06C746B5" w:rsidR="00BD367D" w:rsidRPr="00F54E6A" w:rsidRDefault="00BD367D" w:rsidP="00BD367D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บริษัท ไทย โพรเซส ฟู้ดส์ จำกัด</w:t>
            </w:r>
          </w:p>
        </w:tc>
        <w:tc>
          <w:tcPr>
            <w:tcW w:w="1888" w:type="dxa"/>
          </w:tcPr>
          <w:p w14:paraId="2E11B892" w14:textId="5C47127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ผลิตและจำหน่ายสินค้าแปรรูป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br/>
              <w:t xml:space="preserve">  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สุกร</w:t>
            </w:r>
          </w:p>
        </w:tc>
        <w:tc>
          <w:tcPr>
            <w:tcW w:w="748" w:type="dxa"/>
          </w:tcPr>
          <w:p w14:paraId="78E283D0" w14:textId="3C03E8FF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24E7CD68" w14:textId="69BE586E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>.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</w:t>
            </w:r>
          </w:p>
        </w:tc>
        <w:tc>
          <w:tcPr>
            <w:tcW w:w="798" w:type="dxa"/>
          </w:tcPr>
          <w:p w14:paraId="6BBFD895" w14:textId="4D10210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13 </w:t>
            </w:r>
          </w:p>
        </w:tc>
        <w:tc>
          <w:tcPr>
            <w:tcW w:w="178" w:type="dxa"/>
          </w:tcPr>
          <w:p w14:paraId="39E4C91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1904101D" w14:textId="100978F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13 </w:t>
            </w:r>
          </w:p>
        </w:tc>
        <w:tc>
          <w:tcPr>
            <w:tcW w:w="184" w:type="dxa"/>
          </w:tcPr>
          <w:p w14:paraId="4BEAF35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F85288B" w14:textId="5F09052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(3)</w:t>
            </w:r>
          </w:p>
        </w:tc>
        <w:tc>
          <w:tcPr>
            <w:tcW w:w="178" w:type="dxa"/>
          </w:tcPr>
          <w:p w14:paraId="0271263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9D44EB8" w14:textId="173C4E4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(3)</w:t>
            </w:r>
          </w:p>
        </w:tc>
        <w:tc>
          <w:tcPr>
            <w:tcW w:w="178" w:type="dxa"/>
          </w:tcPr>
          <w:p w14:paraId="70DCC5E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0A136B0" w14:textId="37CA7FCB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10 </w:t>
            </w:r>
          </w:p>
        </w:tc>
        <w:tc>
          <w:tcPr>
            <w:tcW w:w="178" w:type="dxa"/>
          </w:tcPr>
          <w:p w14:paraId="23BBDCE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915362B" w14:textId="1C460AD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10 </w:t>
            </w:r>
          </w:p>
        </w:tc>
        <w:tc>
          <w:tcPr>
            <w:tcW w:w="178" w:type="dxa"/>
          </w:tcPr>
          <w:p w14:paraId="3DCC03AF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6B63859" w14:textId="50CC0F4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78" w:type="dxa"/>
          </w:tcPr>
          <w:p w14:paraId="279C9E2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E6B0BC4" w14:textId="12250AB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</w:tr>
      <w:tr w:rsidR="00BD367D" w:rsidRPr="00F54E6A" w14:paraId="2FE0FCCC" w14:textId="77777777" w:rsidTr="003979A0">
        <w:trPr>
          <w:cantSplit/>
          <w:trHeight w:val="309"/>
        </w:trPr>
        <w:tc>
          <w:tcPr>
            <w:tcW w:w="3057" w:type="dxa"/>
          </w:tcPr>
          <w:p w14:paraId="1D053DBA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6D1DBD8B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48" w:type="dxa"/>
          </w:tcPr>
          <w:p w14:paraId="28FD677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C76544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028B4BA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4E14FA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2B9B6A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9A0EE3F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5DE0CEF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47098A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E9DC82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613D5C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01FC54A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848A16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56597C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57BD10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3A0FEF4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105B9E4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5D3228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BD367D" w:rsidRPr="00F54E6A" w14:paraId="1A690CCB" w14:textId="77777777" w:rsidTr="00444E03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3EDBD1BB" w14:textId="77777777" w:rsidR="00BD367D" w:rsidRPr="00F54E6A" w:rsidRDefault="00BD367D" w:rsidP="00BD367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1209D1F2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9209" w:type="dxa"/>
            <w:gridSpan w:val="17"/>
          </w:tcPr>
          <w:p w14:paraId="1DC7F0AE" w14:textId="5333954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D367D" w:rsidRPr="00F54E6A" w14:paraId="11C9D32B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4B1C8975" w14:textId="77777777" w:rsidR="00BD367D" w:rsidRPr="00F54E6A" w:rsidRDefault="00BD367D" w:rsidP="00BD367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20D232CF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529" w:type="dxa"/>
            <w:gridSpan w:val="2"/>
          </w:tcPr>
          <w:p w14:paraId="3AF3F8DB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1800" w:type="dxa"/>
            <w:gridSpan w:val="3"/>
          </w:tcPr>
          <w:p w14:paraId="3C9EB23D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2F28AF58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46DB8CFF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FBCFE28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406F3779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5AFE903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488AD994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BD367D" w:rsidRPr="00F54E6A" w14:paraId="668EA12E" w14:textId="77777777" w:rsidTr="003979A0">
        <w:trPr>
          <w:gridAfter w:val="1"/>
          <w:wAfter w:w="19" w:type="dxa"/>
          <w:cantSplit/>
          <w:trHeight w:val="354"/>
        </w:trPr>
        <w:tc>
          <w:tcPr>
            <w:tcW w:w="3057" w:type="dxa"/>
          </w:tcPr>
          <w:p w14:paraId="06B6C848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1888" w:type="dxa"/>
          </w:tcPr>
          <w:p w14:paraId="2D2E135A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1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29" w:type="dxa"/>
            <w:gridSpan w:val="2"/>
          </w:tcPr>
          <w:p w14:paraId="5BA92914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00" w:type="dxa"/>
            <w:gridSpan w:val="3"/>
          </w:tcPr>
          <w:p w14:paraId="0399C5C0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</w:tcPr>
          <w:p w14:paraId="3D44164A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2" w:type="dxa"/>
            <w:gridSpan w:val="3"/>
          </w:tcPr>
          <w:p w14:paraId="7817EFEB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495BFECF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70" w:type="dxa"/>
            <w:gridSpan w:val="3"/>
          </w:tcPr>
          <w:p w14:paraId="694B2F87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 -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8" w:type="dxa"/>
          </w:tcPr>
          <w:p w14:paraId="046B3034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98" w:type="dxa"/>
            <w:gridSpan w:val="3"/>
          </w:tcPr>
          <w:p w14:paraId="1F24EC6C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340" w:lineRule="exact"/>
              <w:ind w:left="-61" w:right="-34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สำหรับปี</w:t>
            </w:r>
          </w:p>
        </w:tc>
      </w:tr>
      <w:tr w:rsidR="00BD367D" w:rsidRPr="00F54E6A" w14:paraId="7CCB599A" w14:textId="77777777" w:rsidTr="003979A0">
        <w:trPr>
          <w:cantSplit/>
          <w:trHeight w:val="309"/>
        </w:trPr>
        <w:tc>
          <w:tcPr>
            <w:tcW w:w="3057" w:type="dxa"/>
          </w:tcPr>
          <w:p w14:paraId="08CA5986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88" w:type="dxa"/>
          </w:tcPr>
          <w:p w14:paraId="55D92E2A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07CCDBDA" w14:textId="255FF91E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781" w:type="dxa"/>
          </w:tcPr>
          <w:p w14:paraId="591ADE76" w14:textId="79856D91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798" w:type="dxa"/>
          </w:tcPr>
          <w:p w14:paraId="76D52B68" w14:textId="5CF9EC9B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6AEF2D1D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74A2A6F2" w14:textId="694E76F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1EEB8408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4C34F2F5" w14:textId="0DE566BE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265988DB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06" w:type="dxa"/>
          </w:tcPr>
          <w:p w14:paraId="53E409F5" w14:textId="750DE8EA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E5ED205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46ABF7BC" w14:textId="5F9AFD16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E4BD31E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EF0E59" w14:textId="1AAABD62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7064E1D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7EF89F2" w14:textId="07A4F1EA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3B8BF9D5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3FC3008" w14:textId="2556925F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</w:tr>
      <w:tr w:rsidR="00BD367D" w:rsidRPr="00F54E6A" w14:paraId="7E2072FB" w14:textId="77777777" w:rsidTr="00444E03">
        <w:trPr>
          <w:gridAfter w:val="1"/>
          <w:wAfter w:w="19" w:type="dxa"/>
          <w:cantSplit/>
          <w:trHeight w:val="309"/>
        </w:trPr>
        <w:tc>
          <w:tcPr>
            <w:tcW w:w="3057" w:type="dxa"/>
          </w:tcPr>
          <w:p w14:paraId="203959B7" w14:textId="77777777" w:rsidR="00BD367D" w:rsidRPr="00F54E6A" w:rsidRDefault="00BD367D" w:rsidP="00BD367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88" w:type="dxa"/>
          </w:tcPr>
          <w:p w14:paraId="53338331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529" w:type="dxa"/>
            <w:gridSpan w:val="2"/>
          </w:tcPr>
          <w:p w14:paraId="7A3CD41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7680" w:type="dxa"/>
            <w:gridSpan w:val="15"/>
          </w:tcPr>
          <w:p w14:paraId="0AA1D97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BD367D" w:rsidRPr="00F54E6A" w14:paraId="19EFBC66" w14:textId="77777777" w:rsidTr="003979A0">
        <w:trPr>
          <w:cantSplit/>
          <w:trHeight w:val="309"/>
        </w:trPr>
        <w:tc>
          <w:tcPr>
            <w:tcW w:w="3057" w:type="dxa"/>
          </w:tcPr>
          <w:p w14:paraId="3DE815B3" w14:textId="2CBF8902" w:rsidR="00BD367D" w:rsidRPr="00F54E6A" w:rsidRDefault="00BD367D" w:rsidP="00BD367D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บริษัทย่อยทางตรงในประเทศ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(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2"/>
                <w:szCs w:val="22"/>
                <w:cs/>
              </w:rPr>
              <w:t>ต่อ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888" w:type="dxa"/>
          </w:tcPr>
          <w:p w14:paraId="0B953A17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76E2317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1" w:type="dxa"/>
          </w:tcPr>
          <w:p w14:paraId="5E90630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8" w:type="dxa"/>
          </w:tcPr>
          <w:p w14:paraId="64347B7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C71F96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B797E1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72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4" w:type="dxa"/>
          </w:tcPr>
          <w:p w14:paraId="0EE82A5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7BAD964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D6B555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9B50CB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1B5D83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833B87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338F0A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A74B8F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2" w:right="-216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AE9B3F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2A95CA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6654316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46F757C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BD367D" w:rsidRPr="00F54E6A" w14:paraId="54C28905" w14:textId="77777777" w:rsidTr="009C2135">
        <w:trPr>
          <w:cantSplit/>
          <w:trHeight w:val="344"/>
        </w:trPr>
        <w:tc>
          <w:tcPr>
            <w:tcW w:w="3057" w:type="dxa"/>
          </w:tcPr>
          <w:p w14:paraId="1D1B4AA2" w14:textId="0BB9A9EE" w:rsidR="00BD367D" w:rsidRPr="00F54E6A" w:rsidRDefault="00BD367D" w:rsidP="00BD367D">
            <w:pPr>
              <w:pStyle w:val="acctfourfigures"/>
              <w:tabs>
                <w:tab w:val="clear" w:pos="765"/>
                <w:tab w:val="left" w:pos="90"/>
              </w:tabs>
              <w:spacing w:line="240" w:lineRule="atLeas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บริษัท ฟูด เบลสซิ่ง </w:t>
            </w: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(1988) </w:t>
            </w: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จำกัด</w:t>
            </w:r>
          </w:p>
        </w:tc>
        <w:tc>
          <w:tcPr>
            <w:tcW w:w="1888" w:type="dxa"/>
          </w:tcPr>
          <w:p w14:paraId="3589FE3B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cs/>
                <w:lang w:bidi="th-TH"/>
              </w:rPr>
              <w:t>ผลิตและจำหน่าย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ผลิตภัณฑ์</w:t>
            </w: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</w:t>
            </w:r>
          </w:p>
          <w:p w14:paraId="3B0AD775" w14:textId="0DD5B990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ซอสและเครื่องปรุงรส</w:t>
            </w:r>
          </w:p>
        </w:tc>
        <w:tc>
          <w:tcPr>
            <w:tcW w:w="748" w:type="dxa"/>
          </w:tcPr>
          <w:p w14:paraId="29F87C98" w14:textId="4A8B35D5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3CD0ABEF" w14:textId="450A1AF3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2C60CC10" w14:textId="4E57C5B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78" w:type="dxa"/>
            <w:vAlign w:val="bottom"/>
          </w:tcPr>
          <w:p w14:paraId="18814C4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358A1DA" w14:textId="36F7F23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84" w:type="dxa"/>
            <w:vAlign w:val="bottom"/>
          </w:tcPr>
          <w:p w14:paraId="6A46026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AD7444C" w14:textId="004F76F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F63DC6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450ADECA" w14:textId="7D2D39E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D11CBE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EC7C1DF" w14:textId="4673C18B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78" w:type="dxa"/>
          </w:tcPr>
          <w:p w14:paraId="10654BE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191D7FC3" w14:textId="2A389AD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289 </w:t>
            </w:r>
          </w:p>
        </w:tc>
        <w:tc>
          <w:tcPr>
            <w:tcW w:w="178" w:type="dxa"/>
          </w:tcPr>
          <w:p w14:paraId="1BBB211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74F0A972" w14:textId="53E9A87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 </w:t>
            </w:r>
          </w:p>
        </w:tc>
        <w:tc>
          <w:tcPr>
            <w:tcW w:w="178" w:type="dxa"/>
          </w:tcPr>
          <w:p w14:paraId="4FA1688F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7E351062" w14:textId="28C9C6C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BD367D" w:rsidRPr="00F54E6A" w14:paraId="7742B67D" w14:textId="77777777" w:rsidTr="009C2135">
        <w:trPr>
          <w:cantSplit/>
          <w:trHeight w:val="326"/>
        </w:trPr>
        <w:tc>
          <w:tcPr>
            <w:tcW w:w="3057" w:type="dxa"/>
          </w:tcPr>
          <w:p w14:paraId="460F63C0" w14:textId="1430E0EA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มันนี่ ฮับ เซอร์วิส จำกัด</w:t>
            </w:r>
          </w:p>
        </w:tc>
        <w:tc>
          <w:tcPr>
            <w:tcW w:w="1888" w:type="dxa"/>
          </w:tcPr>
          <w:p w14:paraId="57729BE8" w14:textId="09AA245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ธุรกิจให้สินเชื่อและบริการ  เช่าซื้อ</w:t>
            </w:r>
          </w:p>
        </w:tc>
        <w:tc>
          <w:tcPr>
            <w:tcW w:w="748" w:type="dxa"/>
          </w:tcPr>
          <w:p w14:paraId="62D40758" w14:textId="51DB8464" w:rsidR="00BD367D" w:rsidRPr="00F54E6A" w:rsidRDefault="00BC0054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7B2AA2AB" w14:textId="5A078766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96.73</w:t>
            </w:r>
          </w:p>
        </w:tc>
        <w:tc>
          <w:tcPr>
            <w:tcW w:w="798" w:type="dxa"/>
          </w:tcPr>
          <w:p w14:paraId="2DAF62F2" w14:textId="18486D0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78" w:type="dxa"/>
            <w:vAlign w:val="bottom"/>
          </w:tcPr>
          <w:p w14:paraId="3C73BC4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3F09B107" w14:textId="6B23F98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165</w:t>
            </w:r>
          </w:p>
        </w:tc>
        <w:tc>
          <w:tcPr>
            <w:tcW w:w="184" w:type="dxa"/>
            <w:vAlign w:val="bottom"/>
          </w:tcPr>
          <w:p w14:paraId="71D921D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31F46689" w14:textId="0393FDF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0E746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D947D11" w14:textId="55D7D2F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48ED35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64F569F" w14:textId="61D4B9A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78" w:type="dxa"/>
          </w:tcPr>
          <w:p w14:paraId="0CBB08A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48926F" w14:textId="4026647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165 </w:t>
            </w:r>
          </w:p>
        </w:tc>
        <w:tc>
          <w:tcPr>
            <w:tcW w:w="178" w:type="dxa"/>
          </w:tcPr>
          <w:p w14:paraId="4126B85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57BB45C" w14:textId="45F00185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75C2E87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515CFC2A" w14:textId="4B443FD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0EECDF66" w14:textId="77777777" w:rsidTr="009C2135">
        <w:trPr>
          <w:cantSplit/>
          <w:trHeight w:val="326"/>
        </w:trPr>
        <w:tc>
          <w:tcPr>
            <w:tcW w:w="3057" w:type="dxa"/>
          </w:tcPr>
          <w:p w14:paraId="4788CA40" w14:textId="46B088FD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โลจิส บอย จำกัด</w:t>
            </w:r>
          </w:p>
        </w:tc>
        <w:tc>
          <w:tcPr>
            <w:tcW w:w="1888" w:type="dxa"/>
          </w:tcPr>
          <w:p w14:paraId="4A6F7883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ที่ปรึกษาและให้บริการ</w:t>
            </w:r>
          </w:p>
          <w:p w14:paraId="04BEDD88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ซอฟต์แวร์ที่เกี่ยวข้องกับ</w:t>
            </w:r>
          </w:p>
          <w:p w14:paraId="65C3D389" w14:textId="4F9BA042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 xml:space="preserve">  </w:t>
            </w: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โลจิสติกส์</w:t>
            </w:r>
          </w:p>
        </w:tc>
        <w:tc>
          <w:tcPr>
            <w:tcW w:w="748" w:type="dxa"/>
          </w:tcPr>
          <w:p w14:paraId="24972A41" w14:textId="7686153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cs/>
                <w:lang w:val="en-US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99.98</w:t>
            </w:r>
          </w:p>
        </w:tc>
        <w:tc>
          <w:tcPr>
            <w:tcW w:w="781" w:type="dxa"/>
          </w:tcPr>
          <w:p w14:paraId="563CC046" w14:textId="6DE2456B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99.98</w:t>
            </w:r>
          </w:p>
        </w:tc>
        <w:tc>
          <w:tcPr>
            <w:tcW w:w="798" w:type="dxa"/>
          </w:tcPr>
          <w:p w14:paraId="73A93443" w14:textId="2D8A4DF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78" w:type="dxa"/>
            <w:vAlign w:val="bottom"/>
          </w:tcPr>
          <w:p w14:paraId="3D46F1B1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24" w:type="dxa"/>
          </w:tcPr>
          <w:p w14:paraId="65B2D6CF" w14:textId="555D85AB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84" w:type="dxa"/>
            <w:vAlign w:val="bottom"/>
          </w:tcPr>
          <w:p w14:paraId="18E7B64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C490EBA" w14:textId="5F826F2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9C6A0E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0416B122" w14:textId="7E95432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960D3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885C2BC" w14:textId="38E3127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78" w:type="dxa"/>
          </w:tcPr>
          <w:p w14:paraId="5E8C725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4D0BA82F" w14:textId="4072A29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8 </w:t>
            </w:r>
          </w:p>
        </w:tc>
        <w:tc>
          <w:tcPr>
            <w:tcW w:w="178" w:type="dxa"/>
          </w:tcPr>
          <w:p w14:paraId="533FE37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5066EF9" w14:textId="23771892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72DC346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04D232A0" w14:textId="5529479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317934F2" w14:textId="77777777" w:rsidTr="009C2135">
        <w:trPr>
          <w:cantSplit/>
          <w:trHeight w:val="326"/>
        </w:trPr>
        <w:tc>
          <w:tcPr>
            <w:tcW w:w="3057" w:type="dxa"/>
          </w:tcPr>
          <w:p w14:paraId="501291AC" w14:textId="1327DC65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ไทย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ฟู้ดส์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เฟรซ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มาร์เก็ต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736B5005" w14:textId="26DE9903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จำหน่ายสินค้า</w:t>
            </w:r>
            <w:r w:rsidRPr="00F54E6A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ปลีก</w:t>
            </w:r>
          </w:p>
        </w:tc>
        <w:tc>
          <w:tcPr>
            <w:tcW w:w="748" w:type="dxa"/>
          </w:tcPr>
          <w:p w14:paraId="76E9B62A" w14:textId="10E8C363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7EFE6E41" w14:textId="11858859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1D89D57" w14:textId="2DDE3368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20 </w:t>
            </w:r>
          </w:p>
        </w:tc>
        <w:tc>
          <w:tcPr>
            <w:tcW w:w="178" w:type="dxa"/>
            <w:vAlign w:val="bottom"/>
          </w:tcPr>
          <w:p w14:paraId="6E18D17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24" w:type="dxa"/>
          </w:tcPr>
          <w:p w14:paraId="4928D1A5" w14:textId="0A62363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 </w:t>
            </w:r>
          </w:p>
        </w:tc>
        <w:tc>
          <w:tcPr>
            <w:tcW w:w="184" w:type="dxa"/>
            <w:vAlign w:val="bottom"/>
          </w:tcPr>
          <w:p w14:paraId="3DFF8AD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0F7D7900" w14:textId="29EE260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5B97BF41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6790FAAD" w14:textId="62DA389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FEDA56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AF013A0" w14:textId="7A47133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20 </w:t>
            </w:r>
          </w:p>
        </w:tc>
        <w:tc>
          <w:tcPr>
            <w:tcW w:w="178" w:type="dxa"/>
          </w:tcPr>
          <w:p w14:paraId="072DB07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ED7F981" w14:textId="13419AC8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5 </w:t>
            </w:r>
          </w:p>
        </w:tc>
        <w:tc>
          <w:tcPr>
            <w:tcW w:w="178" w:type="dxa"/>
          </w:tcPr>
          <w:p w14:paraId="3E8BCB1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3FBFE1D" w14:textId="2AF656EE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480 </w:t>
            </w:r>
          </w:p>
        </w:tc>
        <w:tc>
          <w:tcPr>
            <w:tcW w:w="178" w:type="dxa"/>
          </w:tcPr>
          <w:p w14:paraId="45506B9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93B42AA" w14:textId="09113909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6D8CEDD2" w14:textId="77777777" w:rsidTr="009C2135">
        <w:trPr>
          <w:cantSplit/>
          <w:trHeight w:val="326"/>
        </w:trPr>
        <w:tc>
          <w:tcPr>
            <w:tcW w:w="3057" w:type="dxa"/>
          </w:tcPr>
          <w:p w14:paraId="7AE7E108" w14:textId="7248E0CC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มาย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เพ็ท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20EF90BF" w14:textId="77777777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เพาะพันธุ์และจำหน่าย</w:t>
            </w:r>
          </w:p>
          <w:p w14:paraId="2CB0F548" w14:textId="6BAD624E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2" w:right="-79" w:hanging="102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 สัตว์เลี้ยง</w:t>
            </w:r>
          </w:p>
        </w:tc>
        <w:tc>
          <w:tcPr>
            <w:tcW w:w="748" w:type="dxa"/>
          </w:tcPr>
          <w:p w14:paraId="1BBE8AEC" w14:textId="4C9C6FBA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77E44950" w14:textId="1EDB1386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0BDD6A24" w14:textId="4066F07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20 </w:t>
            </w:r>
          </w:p>
        </w:tc>
        <w:tc>
          <w:tcPr>
            <w:tcW w:w="178" w:type="dxa"/>
            <w:vAlign w:val="bottom"/>
          </w:tcPr>
          <w:p w14:paraId="483DA61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0019B759" w14:textId="5F5388D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</w:t>
            </w:r>
          </w:p>
        </w:tc>
        <w:tc>
          <w:tcPr>
            <w:tcW w:w="184" w:type="dxa"/>
            <w:vAlign w:val="bottom"/>
          </w:tcPr>
          <w:p w14:paraId="759B6F8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67126F99" w14:textId="3034E65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9503B3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25FD7A43" w14:textId="5A26CD6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84833C9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54F75885" w14:textId="13B8746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20 </w:t>
            </w:r>
          </w:p>
        </w:tc>
        <w:tc>
          <w:tcPr>
            <w:tcW w:w="178" w:type="dxa"/>
          </w:tcPr>
          <w:p w14:paraId="300BD07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504A3402" w14:textId="1381AD7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49BA207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047B8897" w14:textId="4771C3A6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1233ADC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639F33A3" w14:textId="353B790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6E985CF2" w14:textId="77777777" w:rsidTr="009C2135">
        <w:trPr>
          <w:cantSplit/>
          <w:trHeight w:val="326"/>
        </w:trPr>
        <w:tc>
          <w:tcPr>
            <w:tcW w:w="3057" w:type="dxa"/>
          </w:tcPr>
          <w:p w14:paraId="4ACE7EB2" w14:textId="0E4EAF0B" w:rsidR="00BD367D" w:rsidRPr="006F3B5B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</w:rPr>
            </w:pPr>
            <w:r w:rsidRPr="00511059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เอนเนอร์จี้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ไซเคิล</w:t>
            </w:r>
            <w:r w:rsidRPr="00511059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059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  <w:p w14:paraId="672ED142" w14:textId="76516603" w:rsidR="00BD367D" w:rsidRPr="006F3B5B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left="193" w:right="-79"/>
              <w:rPr>
                <w:rFonts w:ascii="Angsana New" w:hAnsi="Angsana New" w:cs="Angsana New"/>
                <w:szCs w:val="22"/>
                <w:highlight w:val="green"/>
                <w:cs/>
              </w:rPr>
            </w:pPr>
          </w:p>
        </w:tc>
        <w:tc>
          <w:tcPr>
            <w:tcW w:w="1888" w:type="dxa"/>
          </w:tcPr>
          <w:p w14:paraId="0A1EAF51" w14:textId="5011A331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104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748" w:type="dxa"/>
          </w:tcPr>
          <w:p w14:paraId="56385DD6" w14:textId="383F26ED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8680D">
              <w:rPr>
                <w:rFonts w:ascii="Angsana New" w:hAnsi="Angsana New" w:cs="Angsana New"/>
                <w:szCs w:val="22"/>
                <w:lang w:val="en-US" w:bidi="th-TH"/>
              </w:rPr>
              <w:t>90.00</w:t>
            </w:r>
          </w:p>
        </w:tc>
        <w:tc>
          <w:tcPr>
            <w:tcW w:w="781" w:type="dxa"/>
          </w:tcPr>
          <w:p w14:paraId="4B74C969" w14:textId="77A0441B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5A5FA5D9" w14:textId="48244E0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  <w:vAlign w:val="bottom"/>
          </w:tcPr>
          <w:p w14:paraId="226A547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643742E1" w14:textId="5173E70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84" w:type="dxa"/>
            <w:vAlign w:val="bottom"/>
          </w:tcPr>
          <w:p w14:paraId="370D8FE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E5736F0" w14:textId="787508EB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2E365BD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38C2C141" w14:textId="0B1DB34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27C99E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212A0599" w14:textId="26575ED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642572A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0BAC7A17" w14:textId="70FCE17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72D47CC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CC3AF84" w14:textId="726B9350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5A3130E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C2DA825" w14:textId="1086DE0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5</w:t>
            </w:r>
          </w:p>
        </w:tc>
      </w:tr>
      <w:tr w:rsidR="00BD367D" w:rsidRPr="00F54E6A" w14:paraId="24B67957" w14:textId="77777777" w:rsidTr="009C2135">
        <w:trPr>
          <w:cantSplit/>
          <w:trHeight w:val="326"/>
        </w:trPr>
        <w:tc>
          <w:tcPr>
            <w:tcW w:w="3057" w:type="dxa"/>
          </w:tcPr>
          <w:p w14:paraId="4928ECAA" w14:textId="0D11D2C4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บริหารสินทรัพย์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ทีเอฟจี</w:t>
            </w:r>
            <w:r w:rsidRPr="00F54E6A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>จำกัด</w:t>
            </w:r>
          </w:p>
        </w:tc>
        <w:tc>
          <w:tcPr>
            <w:tcW w:w="1888" w:type="dxa"/>
          </w:tcPr>
          <w:p w14:paraId="420C1EE2" w14:textId="29993111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บริหารสินทรัพย์</w:t>
            </w:r>
          </w:p>
        </w:tc>
        <w:tc>
          <w:tcPr>
            <w:tcW w:w="748" w:type="dxa"/>
          </w:tcPr>
          <w:p w14:paraId="660997DF" w14:textId="793B144A" w:rsidR="00BD367D" w:rsidRPr="00465338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81" w:type="dxa"/>
          </w:tcPr>
          <w:p w14:paraId="191422B3" w14:textId="7191B61C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99.99</w:t>
            </w:r>
          </w:p>
        </w:tc>
        <w:tc>
          <w:tcPr>
            <w:tcW w:w="798" w:type="dxa"/>
          </w:tcPr>
          <w:p w14:paraId="3483FAF4" w14:textId="33D2A7A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  <w:vAlign w:val="bottom"/>
          </w:tcPr>
          <w:p w14:paraId="463F38E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02761291" w14:textId="09C0544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84" w:type="dxa"/>
            <w:vAlign w:val="bottom"/>
          </w:tcPr>
          <w:p w14:paraId="06B2FDB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BBB7846" w14:textId="3CE4087F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201E16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1D30D7B1" w14:textId="1D79692A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5CF640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303D34A7" w14:textId="00DDADB5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3719AD48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6F1968FD" w14:textId="73787468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178" w:type="dxa"/>
          </w:tcPr>
          <w:p w14:paraId="3CDD96D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1BF0835C" w14:textId="23FF665D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74EC1E4F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153BE41" w14:textId="09F72DF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047058C5" w14:textId="77777777" w:rsidTr="009C2135">
        <w:trPr>
          <w:cantSplit/>
          <w:trHeight w:val="326"/>
        </w:trPr>
        <w:tc>
          <w:tcPr>
            <w:tcW w:w="3057" w:type="dxa"/>
          </w:tcPr>
          <w:p w14:paraId="33878BD9" w14:textId="32B4BB0F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 อาเลน่า ดีเวลลอปเม้นท์ จำกัด</w:t>
            </w:r>
          </w:p>
        </w:tc>
        <w:tc>
          <w:tcPr>
            <w:tcW w:w="1888" w:type="dxa"/>
          </w:tcPr>
          <w:p w14:paraId="720CDC3F" w14:textId="5A790F08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748" w:type="dxa"/>
          </w:tcPr>
          <w:p w14:paraId="726A439C" w14:textId="0A1805DF" w:rsidR="00BD367D" w:rsidRPr="00465338" w:rsidRDefault="00A44C8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98.50</w:t>
            </w:r>
          </w:p>
        </w:tc>
        <w:tc>
          <w:tcPr>
            <w:tcW w:w="781" w:type="dxa"/>
          </w:tcPr>
          <w:p w14:paraId="71B0B912" w14:textId="04787CA0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88.18</w:t>
            </w:r>
          </w:p>
        </w:tc>
        <w:tc>
          <w:tcPr>
            <w:tcW w:w="798" w:type="dxa"/>
          </w:tcPr>
          <w:p w14:paraId="23B8DC0E" w14:textId="248DBA8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542</w:t>
            </w:r>
          </w:p>
        </w:tc>
        <w:tc>
          <w:tcPr>
            <w:tcW w:w="178" w:type="dxa"/>
            <w:vAlign w:val="bottom"/>
          </w:tcPr>
          <w:p w14:paraId="05DEC9F3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4EF61FFB" w14:textId="2CFBA959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485 </w:t>
            </w:r>
          </w:p>
        </w:tc>
        <w:tc>
          <w:tcPr>
            <w:tcW w:w="184" w:type="dxa"/>
            <w:vAlign w:val="bottom"/>
          </w:tcPr>
          <w:p w14:paraId="5335BC92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4F900574" w14:textId="1326C3FC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32E19D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7AA3349C" w14:textId="50598F3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226322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6E5E7773" w14:textId="5886CC2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542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391977F4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211BAB2D" w14:textId="3EC16A53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485 </w:t>
            </w:r>
          </w:p>
        </w:tc>
        <w:tc>
          <w:tcPr>
            <w:tcW w:w="178" w:type="dxa"/>
          </w:tcPr>
          <w:p w14:paraId="3D82A78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5861B923" w14:textId="1806D2D5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38085E6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341AD529" w14:textId="36FF25F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31A3474A" w14:textId="77777777" w:rsidTr="009C2135">
        <w:trPr>
          <w:cantSplit/>
          <w:trHeight w:val="326"/>
        </w:trPr>
        <w:tc>
          <w:tcPr>
            <w:tcW w:w="3057" w:type="dxa"/>
          </w:tcPr>
          <w:p w14:paraId="153A1F6B" w14:textId="63C09E9A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</w:rPr>
              <w:t>บริษัท</w:t>
            </w:r>
            <w:r w:rsidRPr="00F54E6A">
              <w:rPr>
                <w:rFonts w:ascii="Angsana New" w:hAnsi="Angsana New" w:cs="Angsana New"/>
                <w:szCs w:val="22"/>
              </w:rPr>
              <w:t xml:space="preserve"> </w:t>
            </w:r>
            <w:r w:rsidRPr="00F54E6A">
              <w:rPr>
                <w:rFonts w:ascii="Angsana New" w:hAnsi="Angsana New" w:cs="Angsana New" w:hint="cs"/>
                <w:szCs w:val="22"/>
                <w:cs/>
              </w:rPr>
              <w:t xml:space="preserve">บิ้ว ออล จำกัด </w:t>
            </w:r>
          </w:p>
        </w:tc>
        <w:tc>
          <w:tcPr>
            <w:tcW w:w="1888" w:type="dxa"/>
          </w:tcPr>
          <w:p w14:paraId="71D3FE72" w14:textId="326C93EB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left="100" w:right="-79" w:hanging="10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Cs w:val="22"/>
                <w:cs/>
                <w:lang w:bidi="th-TH"/>
              </w:rPr>
              <w:t>ธุรกิจรับเหมาต่อเติมและบริการที่เกี่ยวข้อง</w:t>
            </w:r>
          </w:p>
        </w:tc>
        <w:tc>
          <w:tcPr>
            <w:tcW w:w="748" w:type="dxa"/>
          </w:tcPr>
          <w:p w14:paraId="6CD54C8E" w14:textId="07878144" w:rsidR="00BD367D" w:rsidRPr="00465338" w:rsidRDefault="00A44C8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80.00</w:t>
            </w:r>
          </w:p>
        </w:tc>
        <w:tc>
          <w:tcPr>
            <w:tcW w:w="781" w:type="dxa"/>
          </w:tcPr>
          <w:p w14:paraId="4DE6C837" w14:textId="64978B9D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>80.00</w:t>
            </w:r>
          </w:p>
        </w:tc>
        <w:tc>
          <w:tcPr>
            <w:tcW w:w="798" w:type="dxa"/>
          </w:tcPr>
          <w:p w14:paraId="299BBDB9" w14:textId="6BF6B340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56CA3095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24" w:type="dxa"/>
          </w:tcPr>
          <w:p w14:paraId="25B69DD2" w14:textId="64913FE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 </w:t>
            </w:r>
          </w:p>
        </w:tc>
        <w:tc>
          <w:tcPr>
            <w:tcW w:w="184" w:type="dxa"/>
            <w:vAlign w:val="bottom"/>
          </w:tcPr>
          <w:p w14:paraId="69D1450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88" w:type="dxa"/>
          </w:tcPr>
          <w:p w14:paraId="1C51D8D0" w14:textId="513957D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0AF7710B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06" w:type="dxa"/>
          </w:tcPr>
          <w:p w14:paraId="51B85F6E" w14:textId="547CFC4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931CDCA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76B07527" w14:textId="5A402AD2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9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6A8B50E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</w:tcPr>
          <w:p w14:paraId="7DAB91F2" w14:textId="62EC3D5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F54E6A">
              <w:rPr>
                <w:rFonts w:ascii="Angsana New" w:hAnsi="Angsana New" w:cs="Angsana New"/>
                <w:szCs w:val="22"/>
                <w:lang w:val="en-US" w:bidi="th-TH"/>
              </w:rPr>
              <w:t xml:space="preserve"> 1 </w:t>
            </w:r>
          </w:p>
        </w:tc>
        <w:tc>
          <w:tcPr>
            <w:tcW w:w="178" w:type="dxa"/>
          </w:tcPr>
          <w:p w14:paraId="3A0ADD9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94" w:type="dxa"/>
          </w:tcPr>
          <w:p w14:paraId="4DE29F79" w14:textId="58D2EF13" w:rsidR="00BD367D" w:rsidRPr="00465338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65338">
              <w:rPr>
                <w:rFonts w:ascii="Angsana New" w:hAnsi="Angsana New" w:cs="Angsana New"/>
                <w:szCs w:val="22"/>
                <w:lang w:val="en-US" w:bidi="th-TH"/>
              </w:rPr>
              <w:t xml:space="preserve"> -   </w:t>
            </w:r>
          </w:p>
        </w:tc>
        <w:tc>
          <w:tcPr>
            <w:tcW w:w="178" w:type="dxa"/>
          </w:tcPr>
          <w:p w14:paraId="0A0CCDB6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</w:tcPr>
          <w:p w14:paraId="283C700C" w14:textId="7E9A2E6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BD367D" w:rsidRPr="00F54E6A" w14:paraId="634F38D8" w14:textId="77777777" w:rsidTr="009C2135">
        <w:trPr>
          <w:cantSplit/>
          <w:trHeight w:val="281"/>
        </w:trPr>
        <w:tc>
          <w:tcPr>
            <w:tcW w:w="3057" w:type="dxa"/>
          </w:tcPr>
          <w:p w14:paraId="555FD471" w14:textId="210C5C90" w:rsidR="00BD367D" w:rsidRPr="00F54E6A" w:rsidRDefault="00BD367D" w:rsidP="00BD367D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7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88" w:type="dxa"/>
          </w:tcPr>
          <w:p w14:paraId="5865D6C7" w14:textId="000EADFC" w:rsidR="00BD367D" w:rsidRPr="00F54E6A" w:rsidRDefault="00BD367D" w:rsidP="00BD367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48" w:type="dxa"/>
          </w:tcPr>
          <w:p w14:paraId="55ED876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81" w:type="dxa"/>
          </w:tcPr>
          <w:p w14:paraId="14715976" w14:textId="47BEDC1A" w:rsidR="00BD367D" w:rsidRPr="00F54E6A" w:rsidRDefault="00BD367D" w:rsidP="00BD367D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5B81B6D1" w14:textId="4A88D0F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11,808</w:t>
            </w:r>
          </w:p>
        </w:tc>
        <w:tc>
          <w:tcPr>
            <w:tcW w:w="178" w:type="dxa"/>
            <w:vAlign w:val="bottom"/>
          </w:tcPr>
          <w:p w14:paraId="1A4F5D8C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71C493BB" w14:textId="27AF690E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8,234</w:t>
            </w:r>
          </w:p>
        </w:tc>
        <w:tc>
          <w:tcPr>
            <w:tcW w:w="184" w:type="dxa"/>
            <w:vAlign w:val="bottom"/>
          </w:tcPr>
          <w:p w14:paraId="1D645EE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2E998209" w14:textId="3F1DD574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(154)</w:t>
            </w:r>
          </w:p>
        </w:tc>
        <w:tc>
          <w:tcPr>
            <w:tcW w:w="178" w:type="dxa"/>
          </w:tcPr>
          <w:p w14:paraId="521E5D00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71E298A5" w14:textId="3DC4391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(154)</w:t>
            </w:r>
          </w:p>
        </w:tc>
        <w:tc>
          <w:tcPr>
            <w:tcW w:w="178" w:type="dxa"/>
          </w:tcPr>
          <w:p w14:paraId="1D06F55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EFFE1B4" w14:textId="21F81AF6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11,65</w:t>
            </w:r>
            <w:r w:rsidR="00CB520C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298285F7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</w:tcPr>
          <w:p w14:paraId="0F5A2AD4" w14:textId="27E75811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2" w:right="-96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8,080</w:t>
            </w:r>
          </w:p>
        </w:tc>
        <w:tc>
          <w:tcPr>
            <w:tcW w:w="178" w:type="dxa"/>
          </w:tcPr>
          <w:p w14:paraId="1129AF2E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73238FA" w14:textId="4BB4CEA9" w:rsidR="00BD367D" w:rsidRPr="00F54E6A" w:rsidRDefault="00BD367D" w:rsidP="00BD367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2,275</w:t>
            </w:r>
          </w:p>
        </w:tc>
        <w:tc>
          <w:tcPr>
            <w:tcW w:w="178" w:type="dxa"/>
          </w:tcPr>
          <w:p w14:paraId="2CC08A51" w14:textId="77777777" w:rsidR="00BD367D" w:rsidRPr="00F54E6A" w:rsidRDefault="00BD367D" w:rsidP="00BD367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870171" w14:textId="504511DD" w:rsidR="00BD367D" w:rsidRPr="00F54E6A" w:rsidRDefault="00BD367D" w:rsidP="00BD36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15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206</w:t>
            </w:r>
          </w:p>
        </w:tc>
      </w:tr>
    </w:tbl>
    <w:p w14:paraId="1994DC6F" w14:textId="77777777" w:rsidR="005D2623" w:rsidRPr="00F54E6A" w:rsidRDefault="005D2623" w:rsidP="00F54E6A">
      <w:pPr>
        <w:rPr>
          <w:rFonts w:ascii="Angsana New" w:hAnsi="Angsana New" w:cs="Angsana New"/>
        </w:rPr>
      </w:pPr>
    </w:p>
    <w:p w14:paraId="7DFC3266" w14:textId="77777777" w:rsidR="00795BED" w:rsidRPr="00F54E6A" w:rsidRDefault="00795BED" w:rsidP="00F54E6A">
      <w:pPr>
        <w:ind w:firstLine="540"/>
        <w:rPr>
          <w:rFonts w:ascii="Angsana New" w:hAnsi="Angsana New" w:cs="Angsana New"/>
          <w:sz w:val="30"/>
          <w:szCs w:val="30"/>
          <w:cs/>
        </w:rPr>
      </w:pPr>
      <w:r w:rsidRPr="00F54E6A">
        <w:rPr>
          <w:rFonts w:ascii="Angsana New" w:hAnsi="Angsana New" w:cs="Angsana New" w:hint="cs"/>
          <w:sz w:val="30"/>
          <w:szCs w:val="30"/>
          <w:cs/>
        </w:rPr>
        <w:t>บริษัทย่อยทางตรงทั้งหมดจดทะเบียนจัดตั้งและดำเนินธุรกิจในประเทศไทย</w:t>
      </w:r>
    </w:p>
    <w:p w14:paraId="72E5E2CD" w14:textId="77777777" w:rsidR="00795BED" w:rsidRPr="00F54E6A" w:rsidRDefault="00795BED" w:rsidP="00F54E6A">
      <w:pPr>
        <w:ind w:firstLine="706"/>
        <w:rPr>
          <w:rFonts w:ascii="Angsana New" w:hAnsi="Angsana New" w:cs="Angsana New"/>
        </w:rPr>
      </w:pPr>
    </w:p>
    <w:p w14:paraId="26AF74D7" w14:textId="4DC41BC3" w:rsidR="00BD087B" w:rsidRPr="00F54E6A" w:rsidRDefault="00BD087B" w:rsidP="00F54E6A">
      <w:pPr>
        <w:rPr>
          <w:rFonts w:ascii="Angsana New" w:hAnsi="Angsana New" w:cs="Angsana New"/>
        </w:rPr>
        <w:sectPr w:rsidR="00BD087B" w:rsidRPr="00F54E6A" w:rsidSect="00CA1428"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3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8"/>
        <w:gridCol w:w="1953"/>
        <w:gridCol w:w="1243"/>
        <w:gridCol w:w="1065"/>
        <w:gridCol w:w="994"/>
      </w:tblGrid>
      <w:tr w:rsidR="00FC62B5" w:rsidRPr="00F54E6A" w14:paraId="0AEA61F5" w14:textId="77777777" w:rsidTr="00F53C73">
        <w:trPr>
          <w:cantSplit/>
          <w:tblHeader/>
        </w:trPr>
        <w:tc>
          <w:tcPr>
            <w:tcW w:w="9393" w:type="dxa"/>
            <w:gridSpan w:val="5"/>
          </w:tcPr>
          <w:p w14:paraId="3D39E2EB" w14:textId="4C28FA4C" w:rsidR="00FC62B5" w:rsidRPr="00F54E6A" w:rsidRDefault="00FC62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รายละเอียดบริษัทย่อยทางอ้อมของบริษัท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มีดังนี้</w:t>
            </w:r>
          </w:p>
          <w:p w14:paraId="70C32EE1" w14:textId="77777777" w:rsidR="00FC62B5" w:rsidRPr="00F54E6A" w:rsidRDefault="00FC62B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4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D087B" w:rsidRPr="00F54E6A" w14:paraId="79A1FCB3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13E19460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5005D375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0A8E0C45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59" w:type="dxa"/>
            <w:gridSpan w:val="2"/>
          </w:tcPr>
          <w:p w14:paraId="0679619A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</w:tr>
      <w:tr w:rsidR="00BD087B" w:rsidRPr="00F54E6A" w14:paraId="432E8192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5668623A" w14:textId="77777777" w:rsidR="00BD087B" w:rsidRPr="00F54E6A" w:rsidRDefault="00BD087B" w:rsidP="00F54E6A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54E6A">
              <w:rPr>
                <w:rFonts w:ascii="Angsana New" w:hAnsi="Angsana New" w:cs="Angsana New" w:hint="cs"/>
                <w:cs/>
              </w:rPr>
              <w:t>ชื่อ</w:t>
            </w:r>
            <w:r w:rsidRPr="00F54E6A">
              <w:rPr>
                <w:rFonts w:ascii="Angsana New" w:hAnsi="Angsana New" w:cs="Angsana New"/>
                <w:cs/>
                <w:lang w:val="en-US"/>
              </w:rPr>
              <w:t>กิจการ</w:t>
            </w:r>
          </w:p>
        </w:tc>
        <w:tc>
          <w:tcPr>
            <w:tcW w:w="1953" w:type="dxa"/>
          </w:tcPr>
          <w:p w14:paraId="7D8D2701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43" w:type="dxa"/>
          </w:tcPr>
          <w:p w14:paraId="2B1E4CB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2059" w:type="dxa"/>
            <w:gridSpan w:val="2"/>
          </w:tcPr>
          <w:p w14:paraId="447121E7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เจ้าของ</w:t>
            </w:r>
          </w:p>
        </w:tc>
      </w:tr>
      <w:tr w:rsidR="00BD087B" w:rsidRPr="00F54E6A" w14:paraId="6029B35D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6A2D9208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71482E7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92CA60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0EB8B41" w14:textId="1FCC7409" w:rsidR="00BD087B" w:rsidRPr="00F54E6A" w:rsidRDefault="00BD087B" w:rsidP="00F54E6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94" w:type="dxa"/>
          </w:tcPr>
          <w:p w14:paraId="274A158E" w14:textId="7E19744F" w:rsidR="00BD087B" w:rsidRPr="00F54E6A" w:rsidRDefault="00B90B0C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</w:tr>
      <w:tr w:rsidR="00BD087B" w:rsidRPr="00F54E6A" w14:paraId="099877B9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AD2DB44" w14:textId="77777777" w:rsidR="00BD087B" w:rsidRPr="00F54E6A" w:rsidRDefault="00BD087B" w:rsidP="00F54E6A">
            <w:pPr>
              <w:pStyle w:val="a0"/>
              <w:ind w:right="-11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4632896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F36FA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2"/>
          </w:tcPr>
          <w:p w14:paraId="777CCB84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F54E6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BD087B" w:rsidRPr="00F54E6A" w14:paraId="45A035AF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3935B5EB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ในต่างประเทศ</w:t>
            </w:r>
          </w:p>
          <w:p w14:paraId="5C90DDAC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3C94FF81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B1AC08B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C5975AE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</w:tcPr>
          <w:p w14:paraId="5F045E3D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9" w:right="-79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</w:tr>
      <w:tr w:rsidR="00BD087B" w:rsidRPr="00F54E6A" w14:paraId="40D7B0B3" w14:textId="77777777" w:rsidTr="005B5940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E384727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  <w:r w:rsidRPr="00F54E6A">
              <w:rPr>
                <w:rFonts w:ascii="Angsana New" w:hAnsi="Angsana New" w:cs="Angsana New"/>
                <w:lang w:val="en-US"/>
              </w:rPr>
              <w:t>Thai Viet Corporation Joint Stock Company</w:t>
            </w:r>
          </w:p>
        </w:tc>
        <w:tc>
          <w:tcPr>
            <w:tcW w:w="1953" w:type="dxa"/>
          </w:tcPr>
          <w:p w14:paraId="400E6F1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ผลิตและจำหน่ายสุกร</w:t>
            </w:r>
          </w:p>
        </w:tc>
        <w:tc>
          <w:tcPr>
            <w:tcW w:w="1243" w:type="dxa"/>
          </w:tcPr>
          <w:p w14:paraId="04C7DF75" w14:textId="77777777" w:rsidR="00BD087B" w:rsidRPr="00361CC7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61CC7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065" w:type="dxa"/>
          </w:tcPr>
          <w:p w14:paraId="02D43DC9" w14:textId="08BDD361" w:rsidR="00BD087B" w:rsidRPr="00361CC7" w:rsidRDefault="00361CC7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361CC7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994" w:type="dxa"/>
          </w:tcPr>
          <w:p w14:paraId="2352F6ED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99.99</w:t>
            </w:r>
          </w:p>
        </w:tc>
      </w:tr>
      <w:tr w:rsidR="00BD087B" w:rsidRPr="00F54E6A" w14:paraId="61C107CA" w14:textId="77777777" w:rsidTr="008262AC">
        <w:tblPrEx>
          <w:tblLook w:val="0000" w:firstRow="0" w:lastRow="0" w:firstColumn="0" w:lastColumn="0" w:noHBand="0" w:noVBand="0"/>
        </w:tblPrEx>
        <w:trPr>
          <w:cantSplit/>
          <w:trHeight w:hRule="exact" w:val="263"/>
          <w:tblHeader/>
        </w:trPr>
        <w:tc>
          <w:tcPr>
            <w:tcW w:w="4138" w:type="dxa"/>
          </w:tcPr>
          <w:p w14:paraId="2DA2A243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</w:rPr>
            </w:pPr>
          </w:p>
        </w:tc>
        <w:tc>
          <w:tcPr>
            <w:tcW w:w="1953" w:type="dxa"/>
          </w:tcPr>
          <w:p w14:paraId="5337B902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1BC1654F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65584A89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07304483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F54E6A" w14:paraId="360A8EFB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554C50C" w14:textId="77777777" w:rsidR="00BD087B" w:rsidRPr="00F54E6A" w:rsidRDefault="00BD087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บริษัทย่อยทางอ้อม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ในประเทศ</w:t>
            </w:r>
          </w:p>
          <w:p w14:paraId="60183014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53" w:type="dxa"/>
          </w:tcPr>
          <w:p w14:paraId="1AF95D7D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B843F4D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4B7D6455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247EF85B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D087B" w:rsidRPr="00F54E6A" w14:paraId="33ED2681" w14:textId="77777777" w:rsidTr="00361CC7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4E1BF771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F54E6A">
              <w:rPr>
                <w:rFonts w:ascii="Angsana New" w:hAnsi="Angsana New" w:cs="Angsana New" w:hint="cs"/>
                <w:cs/>
                <w:lang w:val="en-US"/>
              </w:rPr>
              <w:t>บริษัท เอฟบีซี เอ็กซ์ซิม จำกัด</w:t>
            </w:r>
          </w:p>
        </w:tc>
        <w:tc>
          <w:tcPr>
            <w:tcW w:w="1953" w:type="dxa"/>
          </w:tcPr>
          <w:p w14:paraId="21F09619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4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จำหน่ายเครื่องปรุงเครื่องปรุงละเครื่องดื่ม</w:t>
            </w:r>
          </w:p>
        </w:tc>
        <w:tc>
          <w:tcPr>
            <w:tcW w:w="1243" w:type="dxa"/>
          </w:tcPr>
          <w:p w14:paraId="25BB1413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065" w:type="dxa"/>
          </w:tcPr>
          <w:p w14:paraId="14FDF253" w14:textId="586C20C4" w:rsidR="00BD087B" w:rsidRPr="00F54E6A" w:rsidRDefault="00361CC7" w:rsidP="00F54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994" w:type="dxa"/>
          </w:tcPr>
          <w:p w14:paraId="6D461053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2" w:right="-13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F54E6A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100.00</w:t>
            </w:r>
          </w:p>
        </w:tc>
      </w:tr>
      <w:tr w:rsidR="00BD087B" w:rsidRPr="00F54E6A" w14:paraId="15AE1B6C" w14:textId="77777777" w:rsidTr="00F53C73">
        <w:tblPrEx>
          <w:tblLook w:val="0000" w:firstRow="0" w:lastRow="0" w:firstColumn="0" w:lastColumn="0" w:noHBand="0" w:noVBand="0"/>
        </w:tblPrEx>
        <w:trPr>
          <w:cantSplit/>
          <w:trHeight w:hRule="exact" w:val="407"/>
          <w:tblHeader/>
        </w:trPr>
        <w:tc>
          <w:tcPr>
            <w:tcW w:w="4138" w:type="dxa"/>
          </w:tcPr>
          <w:p w14:paraId="2BEB0180" w14:textId="77777777" w:rsidR="00BD087B" w:rsidRPr="00F54E6A" w:rsidRDefault="00BD087B" w:rsidP="00F54E6A">
            <w:pPr>
              <w:pStyle w:val="a0"/>
              <w:ind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53" w:type="dxa"/>
          </w:tcPr>
          <w:p w14:paraId="71A54EC8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และเครื่องดื่ม</w:t>
            </w:r>
          </w:p>
        </w:tc>
        <w:tc>
          <w:tcPr>
            <w:tcW w:w="1243" w:type="dxa"/>
          </w:tcPr>
          <w:p w14:paraId="6DCC5334" w14:textId="77777777" w:rsidR="00BD087B" w:rsidRPr="00F54E6A" w:rsidRDefault="00BD087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65" w:type="dxa"/>
          </w:tcPr>
          <w:p w14:paraId="52A0D82B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7F91C135" w14:textId="77777777" w:rsidR="00BD087B" w:rsidRPr="00F54E6A" w:rsidRDefault="00BD087B" w:rsidP="00F54E6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2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</w:tbl>
    <w:p w14:paraId="0D703839" w14:textId="77777777" w:rsidR="005A6769" w:rsidRPr="00F54E6A" w:rsidRDefault="005A6769" w:rsidP="00F54E6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1"/>
        <w:gridCol w:w="899"/>
        <w:gridCol w:w="569"/>
        <w:gridCol w:w="1177"/>
        <w:gridCol w:w="180"/>
        <w:gridCol w:w="1080"/>
        <w:gridCol w:w="7"/>
      </w:tblGrid>
      <w:tr w:rsidR="00BD087B" w:rsidRPr="00F54E6A" w14:paraId="468701B1" w14:textId="77777777" w:rsidTr="00F53C73">
        <w:trPr>
          <w:gridAfter w:val="1"/>
          <w:wAfter w:w="7" w:type="dxa"/>
          <w:cantSplit/>
          <w:tblHeader/>
        </w:trPr>
        <w:tc>
          <w:tcPr>
            <w:tcW w:w="5307" w:type="dxa"/>
          </w:tcPr>
          <w:p w14:paraId="39253599" w14:textId="61E63CA3" w:rsidR="00BD087B" w:rsidRPr="00F54E6A" w:rsidRDefault="00BD087B" w:rsidP="00F54E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080" w:type="dxa"/>
            <w:gridSpan w:val="2"/>
            <w:vAlign w:val="bottom"/>
          </w:tcPr>
          <w:p w14:paraId="638612C2" w14:textId="77777777" w:rsidR="00BD087B" w:rsidRPr="00F54E6A" w:rsidRDefault="00BD087B" w:rsidP="00F54E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69" w:type="dxa"/>
          </w:tcPr>
          <w:p w14:paraId="298A9710" w14:textId="77777777" w:rsidR="00BD087B" w:rsidRPr="00F54E6A" w:rsidRDefault="00BD087B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44D1FA95" w14:textId="173F0A69" w:rsidR="00BD087B" w:rsidRPr="00F54E6A" w:rsidRDefault="00BD087B" w:rsidP="00F54E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0BE8" w:rsidRPr="00F54E6A" w14:paraId="3D8C08F7" w14:textId="77777777" w:rsidTr="007D6FF0">
        <w:trPr>
          <w:cantSplit/>
          <w:tblHeader/>
        </w:trPr>
        <w:tc>
          <w:tcPr>
            <w:tcW w:w="5307" w:type="dxa"/>
          </w:tcPr>
          <w:p w14:paraId="7A78CAE8" w14:textId="2173D52A" w:rsidR="00860BE8" w:rsidRPr="00F54E6A" w:rsidRDefault="00860BE8" w:rsidP="00F54E6A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C418B0" w:rsidRPr="00F54E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54E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1" w:type="dxa"/>
            <w:vAlign w:val="bottom"/>
          </w:tcPr>
          <w:p w14:paraId="1FF1848E" w14:textId="77777777" w:rsidR="00860BE8" w:rsidRPr="00F54E6A" w:rsidRDefault="00860BE8" w:rsidP="00F54E6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F770492" w14:textId="7DCE3100" w:rsidR="00860BE8" w:rsidRPr="00F54E6A" w:rsidRDefault="00860BE8" w:rsidP="00F54E6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9" w:type="dxa"/>
          </w:tcPr>
          <w:p w14:paraId="63F7055E" w14:textId="77777777" w:rsidR="00860BE8" w:rsidRPr="00F54E6A" w:rsidRDefault="00860BE8" w:rsidP="00F54E6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695C70F" w14:textId="7F9BE482" w:rsidR="00860BE8" w:rsidRPr="00F54E6A" w:rsidRDefault="00C418B0" w:rsidP="00F54E6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A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B02511C" w14:textId="77777777" w:rsidR="00860BE8" w:rsidRPr="00F54E6A" w:rsidRDefault="00860BE8" w:rsidP="00F54E6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2EE5DA9" w14:textId="2A8D3BD0" w:rsidR="00860BE8" w:rsidRPr="00F54E6A" w:rsidRDefault="00C418B0" w:rsidP="00F54E6A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860BE8" w:rsidRPr="00F54E6A" w14:paraId="19CB8343" w14:textId="77777777" w:rsidTr="007D6FF0">
        <w:trPr>
          <w:gridAfter w:val="1"/>
          <w:wAfter w:w="7" w:type="dxa"/>
          <w:cantSplit/>
        </w:trPr>
        <w:tc>
          <w:tcPr>
            <w:tcW w:w="5307" w:type="dxa"/>
          </w:tcPr>
          <w:p w14:paraId="4040CD36" w14:textId="77777777" w:rsidR="00860BE8" w:rsidRPr="00F54E6A" w:rsidRDefault="00860BE8" w:rsidP="00F54E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4C88A75B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31891C23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dxa"/>
          </w:tcPr>
          <w:p w14:paraId="74092887" w14:textId="77777777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1E64BDA1" w14:textId="5D030496" w:rsidR="00860BE8" w:rsidRPr="00F54E6A" w:rsidRDefault="00860BE8" w:rsidP="00F54E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C50DB"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54E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625F1" w:rsidRPr="00F54E6A" w14:paraId="0EE3B958" w14:textId="77777777" w:rsidTr="007D6FF0">
        <w:trPr>
          <w:cantSplit/>
        </w:trPr>
        <w:tc>
          <w:tcPr>
            <w:tcW w:w="5307" w:type="dxa"/>
          </w:tcPr>
          <w:p w14:paraId="63A84173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ไทยฟู้ดส์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เฟอร์เธอร์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48E3C1FA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64956E8E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53BF3C83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A816240" w14:textId="77777777" w:rsidR="006625F1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3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2,000,001 </w:t>
            </w:r>
          </w:p>
        </w:tc>
        <w:tc>
          <w:tcPr>
            <w:tcW w:w="180" w:type="dxa"/>
          </w:tcPr>
          <w:p w14:paraId="00A32A57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0E9BED1A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5F1" w:rsidRPr="00F54E6A" w14:paraId="657B2E5F" w14:textId="77777777" w:rsidTr="007D6FF0">
        <w:trPr>
          <w:cantSplit/>
        </w:trPr>
        <w:tc>
          <w:tcPr>
            <w:tcW w:w="5307" w:type="dxa"/>
          </w:tcPr>
          <w:p w14:paraId="514A1B1B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ฟู้ดส์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สไวน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ฟาร์ม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22FEAA7F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1EDF9777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02C27518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7912CA6B" w14:textId="77777777" w:rsidR="006625F1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3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940,000 </w:t>
            </w:r>
          </w:p>
        </w:tc>
        <w:tc>
          <w:tcPr>
            <w:tcW w:w="180" w:type="dxa"/>
          </w:tcPr>
          <w:p w14:paraId="60EC6D9F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69365C2E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5F1" w:rsidRPr="00F54E6A" w14:paraId="7803F512" w14:textId="77777777" w:rsidTr="007D6FF0">
        <w:trPr>
          <w:cantSplit/>
        </w:trPr>
        <w:tc>
          <w:tcPr>
            <w:tcW w:w="5307" w:type="dxa"/>
          </w:tcPr>
          <w:p w14:paraId="241E8FEC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มันนี่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ฮับ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เซอร์วิส</w:t>
            </w:r>
            <w:r w:rsidRPr="00F54E6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438410B9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3C8267B1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71D0CD03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7255D284" w14:textId="77777777" w:rsidR="006625F1" w:rsidRPr="00F54E6A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335,550</w:t>
            </w:r>
          </w:p>
        </w:tc>
        <w:tc>
          <w:tcPr>
            <w:tcW w:w="180" w:type="dxa"/>
          </w:tcPr>
          <w:p w14:paraId="6179F77B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1F180852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5F1" w:rsidRPr="00F54E6A" w14:paraId="35645118" w14:textId="77777777" w:rsidTr="007D6FF0">
        <w:trPr>
          <w:cantSplit/>
        </w:trPr>
        <w:tc>
          <w:tcPr>
            <w:tcW w:w="5307" w:type="dxa"/>
          </w:tcPr>
          <w:p w14:paraId="3D442925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ฟู้ดส์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คอนแทรค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ฟาร์มมิ่ง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7AEB3765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2CB91E6B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54D0CB1B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690CBBA6" w14:textId="77777777" w:rsidR="006625F1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3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125,000 </w:t>
            </w:r>
          </w:p>
        </w:tc>
        <w:tc>
          <w:tcPr>
            <w:tcW w:w="180" w:type="dxa"/>
          </w:tcPr>
          <w:p w14:paraId="2887BE46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7A9B5DA4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5F1" w:rsidRPr="00F54E6A" w14:paraId="7BBAC0DE" w14:textId="77777777" w:rsidTr="007D6FF0">
        <w:trPr>
          <w:cantSplit/>
        </w:trPr>
        <w:tc>
          <w:tcPr>
            <w:tcW w:w="5307" w:type="dxa"/>
          </w:tcPr>
          <w:p w14:paraId="646A5DBE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เพิ่มทุนในบริษัท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ฟู้ดส์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เซอร์วิส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แอนด์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ซัพพลาย</w:t>
            </w:r>
            <w:r w:rsidRPr="0046533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6533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1" w:type="dxa"/>
          </w:tcPr>
          <w:p w14:paraId="5F9B297F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</w:tcPr>
          <w:p w14:paraId="5E93E76B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9" w:type="dxa"/>
          </w:tcPr>
          <w:p w14:paraId="6B21DE7E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0D6173D3" w14:textId="77777777" w:rsidR="006625F1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3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82,960 </w:t>
            </w:r>
          </w:p>
        </w:tc>
        <w:tc>
          <w:tcPr>
            <w:tcW w:w="180" w:type="dxa"/>
          </w:tcPr>
          <w:p w14:paraId="6EA5166E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7" w:type="dxa"/>
            <w:gridSpan w:val="2"/>
          </w:tcPr>
          <w:p w14:paraId="4E5A5D51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625F1" w:rsidRPr="00F54E6A" w14:paraId="46AA3AA1" w14:textId="77777777" w:rsidTr="007D6FF0">
        <w:trPr>
          <w:cantSplit/>
        </w:trPr>
        <w:tc>
          <w:tcPr>
            <w:tcW w:w="5307" w:type="dxa"/>
            <w:vAlign w:val="bottom"/>
          </w:tcPr>
          <w:p w14:paraId="303AADF8" w14:textId="77777777" w:rsidR="006625F1" w:rsidRPr="00F54E6A" w:rsidRDefault="006625F1" w:rsidP="00585CF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F54E6A">
              <w:rPr>
                <w:rFonts w:asciiTheme="majorBidi" w:hAnsiTheme="majorBidi" w:cs="Angsana New" w:hint="cs"/>
                <w:sz w:val="30"/>
                <w:szCs w:val="30"/>
                <w:cs/>
              </w:rPr>
              <w:t>อาเลน่า ดีเวลลอปเม้นท์ จำกัด</w:t>
            </w:r>
          </w:p>
        </w:tc>
        <w:tc>
          <w:tcPr>
            <w:tcW w:w="181" w:type="dxa"/>
          </w:tcPr>
          <w:p w14:paraId="5630C062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</w:tcPr>
          <w:p w14:paraId="27515FC5" w14:textId="77777777" w:rsidR="006625F1" w:rsidRPr="00F54E6A" w:rsidRDefault="006625F1" w:rsidP="00585CF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9" w:type="dxa"/>
          </w:tcPr>
          <w:p w14:paraId="77D3DF2E" w14:textId="77777777" w:rsidR="006625F1" w:rsidRPr="00F54E6A" w:rsidRDefault="006625F1" w:rsidP="00585CF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625E704" w14:textId="77777777" w:rsidR="006625F1" w:rsidRPr="00F54E6A" w:rsidRDefault="006625F1" w:rsidP="00585CF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56,750</w:t>
            </w:r>
          </w:p>
        </w:tc>
        <w:tc>
          <w:tcPr>
            <w:tcW w:w="180" w:type="dxa"/>
          </w:tcPr>
          <w:p w14:paraId="471C4F4E" w14:textId="77777777" w:rsidR="006625F1" w:rsidRPr="00F54E6A" w:rsidRDefault="006625F1" w:rsidP="00585C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241B4EC9" w14:textId="77777777" w:rsidR="006625F1" w:rsidRPr="00F54E6A" w:rsidRDefault="006625F1" w:rsidP="00585CF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430,000</w:t>
            </w:r>
          </w:p>
        </w:tc>
      </w:tr>
    </w:tbl>
    <w:p w14:paraId="6F5F88AC" w14:textId="5D622205" w:rsidR="006625F1" w:rsidRDefault="00662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5B0C469B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18B31AC3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3B63161A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1F115567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3D7CB21B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13FDC2FC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4205CA8B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4733D7CC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0064FFAE" w14:textId="77777777" w:rsidR="0096711C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lang w:val="th-TH"/>
        </w:rPr>
      </w:pPr>
    </w:p>
    <w:p w14:paraId="5A641448" w14:textId="77777777" w:rsidR="0096711C" w:rsidRPr="003F685B" w:rsidRDefault="0096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cyan"/>
          <w:cs/>
          <w:lang w:val="th-TH"/>
        </w:rPr>
      </w:pPr>
    </w:p>
    <w:p w14:paraId="5F84193C" w14:textId="4223B83B" w:rsidR="0024641D" w:rsidRPr="005C66F8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/>
        </w:rPr>
      </w:pPr>
      <w:r w:rsidRPr="005C66F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การเพิ่มทุนในบริษัทย่อย</w:t>
      </w:r>
    </w:p>
    <w:p w14:paraId="69C8F374" w14:textId="77777777" w:rsidR="0024641D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38698353" w14:textId="3EEE694F" w:rsidR="00841E83" w:rsidRPr="005C66F8" w:rsidRDefault="00841E83" w:rsidP="00841E83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C66F8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54E6A">
        <w:rPr>
          <w:rFonts w:asciiTheme="majorBidi" w:hAnsiTheme="majorBidi" w:hint="cs"/>
          <w:sz w:val="30"/>
          <w:szCs w:val="30"/>
          <w:cs/>
        </w:rPr>
        <w:t>อาเลน่า ดีเวลลอปเม้นท์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56.</w:t>
      </w:r>
      <w:r w:rsidR="00261489">
        <w:rPr>
          <w:rFonts w:ascii="Angsana New" w:hAnsi="Angsana New"/>
          <w:sz w:val="30"/>
          <w:szCs w:val="30"/>
        </w:rPr>
        <w:t>8</w:t>
      </w:r>
      <w:r w:rsidRPr="005C66F8">
        <w:rPr>
          <w:rFonts w:ascii="Angsana New" w:hAnsi="Angsana New" w:hint="cs"/>
          <w:sz w:val="30"/>
          <w:szCs w:val="30"/>
          <w:cs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42DFD048" w14:textId="77777777" w:rsidR="00841E83" w:rsidRDefault="00841E83" w:rsidP="00841E83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1F463ECA" w14:textId="72F34E7B" w:rsidR="00841E83" w:rsidRPr="003B23B9" w:rsidRDefault="00841E83" w:rsidP="00841E83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AA6F25">
        <w:rPr>
          <w:rFonts w:ascii="Angsana New" w:hAnsi="Angsana New" w:hint="cs"/>
          <w:sz w:val="30"/>
          <w:szCs w:val="30"/>
          <w:cs/>
          <w:lang w:val="th-TH"/>
        </w:rPr>
        <w:t>บริษัทซื้อ</w:t>
      </w:r>
      <w:bookmarkStart w:id="5" w:name="_Hlk222125002"/>
      <w:r w:rsidR="00261489" w:rsidRPr="00F07FA5">
        <w:rPr>
          <w:rFonts w:ascii="Angsana New" w:hAnsi="Angsana New" w:hint="cs"/>
          <w:sz w:val="30"/>
          <w:szCs w:val="30"/>
          <w:cs/>
        </w:rPr>
        <w:t xml:space="preserve">หุ้นสามัญจากผู้ถือหุ้นเดิมในวันที่ </w:t>
      </w:r>
      <w:r w:rsidR="00261489" w:rsidRPr="00F07FA5">
        <w:rPr>
          <w:rFonts w:ascii="Angsana New" w:hAnsi="Angsana New"/>
          <w:sz w:val="30"/>
          <w:szCs w:val="30"/>
        </w:rPr>
        <w:t>7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261489" w:rsidRPr="00F07FA5">
        <w:rPr>
          <w:rFonts w:ascii="Angsana New" w:hAnsi="Angsana New"/>
          <w:sz w:val="30"/>
          <w:szCs w:val="30"/>
        </w:rPr>
        <w:t xml:space="preserve">2568 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61489" w:rsidRPr="00F07FA5">
        <w:rPr>
          <w:rFonts w:ascii="Angsana New" w:hAnsi="Angsana New"/>
          <w:sz w:val="30"/>
          <w:szCs w:val="30"/>
        </w:rPr>
        <w:t xml:space="preserve">567,500 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หุ้น ในราคาหุ้นละ </w:t>
      </w:r>
      <w:r w:rsidR="00261489" w:rsidRPr="00F07FA5">
        <w:rPr>
          <w:rFonts w:ascii="Angsana New" w:hAnsi="Angsana New"/>
          <w:sz w:val="30"/>
          <w:szCs w:val="30"/>
        </w:rPr>
        <w:t>100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บาท เป็น</w:t>
      </w:r>
      <w:r w:rsidR="00261489" w:rsidRPr="00F07FA5">
        <w:rPr>
          <w:rFonts w:ascii="Angsana New" w:hAnsi="Angsana New"/>
          <w:sz w:val="30"/>
          <w:szCs w:val="30"/>
        </w:rPr>
        <w:br/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จำนวนเงินรวม </w:t>
      </w:r>
      <w:r w:rsidR="00261489" w:rsidRPr="00F07FA5">
        <w:rPr>
          <w:rFonts w:ascii="Angsana New" w:hAnsi="Angsana New"/>
          <w:sz w:val="30"/>
          <w:szCs w:val="30"/>
        </w:rPr>
        <w:t xml:space="preserve">56.8 </w:t>
      </w:r>
      <w:r w:rsidR="00261489" w:rsidRPr="00F07FA5">
        <w:rPr>
          <w:rFonts w:ascii="Angsana New" w:hAnsi="Angsana New" w:hint="cs"/>
          <w:sz w:val="30"/>
          <w:szCs w:val="30"/>
          <w:cs/>
        </w:rPr>
        <w:t>ล้านบาท โดยภายหลังการซื้อหุ้นสามัญดังกล่าว บริษัทมีสัดส่วนการลงทุนเปลี่ยนไปจาก</w:t>
      </w:r>
      <w:r w:rsidR="00261489" w:rsidRPr="00F07FA5">
        <w:rPr>
          <w:rFonts w:ascii="Angsana New" w:hAnsi="Angsana New"/>
          <w:sz w:val="30"/>
          <w:szCs w:val="30"/>
        </w:rPr>
        <w:br/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261489" w:rsidRPr="00F07FA5">
        <w:rPr>
          <w:rFonts w:ascii="Angsana New" w:hAnsi="Angsana New"/>
          <w:sz w:val="30"/>
          <w:szCs w:val="30"/>
        </w:rPr>
        <w:t>88.18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เป็นอัตราร้อยละ </w:t>
      </w:r>
      <w:r w:rsidR="00261489" w:rsidRPr="00F07FA5">
        <w:rPr>
          <w:rFonts w:ascii="Angsana New" w:hAnsi="Angsana New"/>
          <w:sz w:val="30"/>
          <w:szCs w:val="30"/>
        </w:rPr>
        <w:t>98.50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ของทุนที่ชำระแล้ว </w:t>
      </w:r>
      <w:r w:rsidR="00261489" w:rsidRPr="00F07FA5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="00261489" w:rsidRPr="00F07FA5">
        <w:rPr>
          <w:rFonts w:ascii="Angsana New" w:hAnsi="Angsana New"/>
          <w:sz w:val="30"/>
          <w:szCs w:val="30"/>
        </w:rPr>
        <w:br/>
      </w:r>
      <w:r w:rsidR="00261489" w:rsidRPr="00F07FA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261489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61489"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 </w:t>
      </w:r>
      <w:r w:rsidR="00261489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261489" w:rsidRPr="00F07FA5">
        <w:rPr>
          <w:rFonts w:ascii="Angsana New" w:hAnsi="Angsana New"/>
          <w:sz w:val="30"/>
          <w:szCs w:val="30"/>
        </w:rPr>
        <w:t xml:space="preserve"> 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="00261489" w:rsidRPr="00F07FA5">
        <w:rPr>
          <w:rFonts w:ascii="Angsana New" w:hAnsi="Angsana New"/>
          <w:sz w:val="30"/>
          <w:szCs w:val="30"/>
        </w:rPr>
        <w:t xml:space="preserve">523.4 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ล้านบาท </w:t>
      </w:r>
      <w:r w:rsidR="00261489" w:rsidRPr="00F07FA5">
        <w:rPr>
          <w:rFonts w:ascii="Angsana New" w:hAnsi="Angsana New"/>
          <w:sz w:val="30"/>
          <w:szCs w:val="30"/>
        </w:rPr>
        <w:br/>
      </w:r>
      <w:r w:rsidR="00261489" w:rsidRPr="00F07FA5">
        <w:rPr>
          <w:rFonts w:ascii="Angsana New" w:hAnsi="Angsana New"/>
          <w:sz w:val="30"/>
          <w:szCs w:val="30"/>
          <w:cs/>
        </w:rPr>
        <w:t>บริษัทรับรู้ส่วนได้เสียที่ไม่มีอำนาจควบคุม</w:t>
      </w:r>
      <w:r w:rsidR="00261489" w:rsidRPr="00F07FA5">
        <w:rPr>
          <w:rFonts w:ascii="Angsana New" w:hAnsi="Angsana New" w:hint="cs"/>
          <w:sz w:val="30"/>
          <w:szCs w:val="30"/>
          <w:cs/>
        </w:rPr>
        <w:t>ลดลง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261489" w:rsidRPr="00F07FA5">
        <w:rPr>
          <w:rFonts w:ascii="Angsana New" w:hAnsi="Angsana New"/>
          <w:sz w:val="30"/>
          <w:szCs w:val="30"/>
        </w:rPr>
        <w:t xml:space="preserve">54.5 </w:t>
      </w:r>
      <w:r w:rsidR="00261489" w:rsidRPr="00F07FA5">
        <w:rPr>
          <w:rFonts w:ascii="Angsana New" w:hAnsi="Angsana New"/>
          <w:sz w:val="30"/>
          <w:szCs w:val="30"/>
          <w:cs/>
        </w:rPr>
        <w:t>ล้านบาท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261489" w:rsidRPr="00F07FA5">
        <w:rPr>
          <w:rFonts w:ascii="Angsana New" w:hAnsi="Angsana New"/>
          <w:sz w:val="30"/>
          <w:szCs w:val="30"/>
          <w:cs/>
        </w:rPr>
        <w:t>และรับรู้ส่วนต่างจากการเปลี่ยนแปลงส่วนของเจ้าของในบริษัท</w:t>
      </w:r>
      <w:r w:rsidR="00261489" w:rsidRPr="00F07FA5">
        <w:rPr>
          <w:rFonts w:ascii="Angsana New" w:hAnsi="Angsana New"/>
          <w:sz w:val="30"/>
          <w:szCs w:val="30"/>
        </w:rPr>
        <w:t xml:space="preserve"> </w:t>
      </w:r>
      <w:r w:rsidR="00261489" w:rsidRPr="00F07FA5">
        <w:rPr>
          <w:rFonts w:ascii="Angsana New" w:hAnsi="Angsana New" w:hint="cs"/>
          <w:sz w:val="30"/>
          <w:szCs w:val="30"/>
          <w:cs/>
          <w:lang w:val="th-TH"/>
        </w:rPr>
        <w:t>อาเลน่า ดีเวลลอปเม้นท์</w:t>
      </w:r>
      <w:r w:rsidR="00261489" w:rsidRPr="00F07FA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61489" w:rsidRPr="00F07FA5">
        <w:rPr>
          <w:rFonts w:ascii="Angsana New" w:hAnsi="Angsana New" w:hint="cs"/>
          <w:sz w:val="30"/>
          <w:szCs w:val="30"/>
          <w:cs/>
        </w:rPr>
        <w:t>จำกัด</w:t>
      </w:r>
      <w:r w:rsidR="00261489" w:rsidRPr="00F07FA5">
        <w:rPr>
          <w:rFonts w:ascii="Angsana New" w:hAnsi="Angsana New"/>
          <w:sz w:val="30"/>
          <w:szCs w:val="30"/>
        </w:rPr>
        <w:t xml:space="preserve"> 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โดยการควบคุมไม่เปลี่ยนแปลงจำนวน </w:t>
      </w:r>
      <w:r w:rsidR="00261489" w:rsidRPr="00F07FA5">
        <w:rPr>
          <w:rFonts w:ascii="Angsana New" w:hAnsi="Angsana New"/>
          <w:sz w:val="30"/>
          <w:szCs w:val="30"/>
        </w:rPr>
        <w:t xml:space="preserve">2.3 </w:t>
      </w:r>
      <w:r w:rsidR="00261489" w:rsidRPr="00F07FA5">
        <w:rPr>
          <w:rFonts w:ascii="Angsana New" w:hAnsi="Angsana New"/>
          <w:sz w:val="30"/>
          <w:szCs w:val="30"/>
          <w:cs/>
        </w:rPr>
        <w:t>ล้านบาท</w:t>
      </w:r>
      <w:r w:rsidR="00261489" w:rsidRPr="00F07FA5">
        <w:rPr>
          <w:rFonts w:ascii="Angsana New" w:hAnsi="Angsana New"/>
          <w:sz w:val="30"/>
          <w:szCs w:val="30"/>
        </w:rPr>
        <w:t xml:space="preserve"> </w:t>
      </w:r>
      <w:r w:rsidR="00261489" w:rsidRPr="00F07FA5">
        <w:rPr>
          <w:rFonts w:ascii="Angsana New" w:hAnsi="Angsana New"/>
          <w:sz w:val="30"/>
          <w:szCs w:val="30"/>
        </w:rPr>
        <w:br/>
      </w:r>
      <w:r w:rsidR="00261489" w:rsidRPr="00F07FA5">
        <w:rPr>
          <w:rFonts w:ascii="Angsana New" w:hAnsi="Angsana New"/>
          <w:sz w:val="30"/>
          <w:szCs w:val="30"/>
          <w:cs/>
        </w:rPr>
        <w:t>ไปยัง</w:t>
      </w:r>
      <w:r w:rsidR="00261489" w:rsidRPr="00F07FA5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="00261489" w:rsidRPr="00F07FA5">
        <w:rPr>
          <w:rFonts w:ascii="Angsana New" w:hAnsi="Angsana New"/>
          <w:sz w:val="30"/>
          <w:szCs w:val="30"/>
          <w:cs/>
        </w:rPr>
        <w:t xml:space="preserve"> </w:t>
      </w:r>
      <w:r w:rsidR="00261489" w:rsidRPr="00F07FA5">
        <w:rPr>
          <w:rFonts w:ascii="Angsana New" w:hAnsi="Angsana New" w:hint="cs"/>
          <w:sz w:val="30"/>
          <w:szCs w:val="30"/>
          <w:cs/>
        </w:rPr>
        <w:t>ซึ่งประกอบไปด้วย ส่วนต่ำกว่าทุนจากการเปลี่ยนแปลงส่วนได้เสียในบริษัทย่อย</w:t>
      </w:r>
      <w:r w:rsidR="00261489" w:rsidRPr="006B01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61489">
        <w:rPr>
          <w:rFonts w:ascii="Angsana New" w:hAnsi="Angsana New"/>
          <w:spacing w:val="-4"/>
          <w:sz w:val="30"/>
          <w:szCs w:val="30"/>
        </w:rPr>
        <w:br/>
      </w:r>
      <w:r w:rsidR="00261489" w:rsidRPr="00F07FA5">
        <w:rPr>
          <w:rFonts w:ascii="Angsana New" w:hAnsi="Angsana New" w:hint="cs"/>
          <w:sz w:val="30"/>
          <w:szCs w:val="30"/>
          <w:cs/>
        </w:rPr>
        <w:t>บริษัทได้รับโอนหุ้นแล้วเสร็จเมื่อวันที่</w:t>
      </w:r>
      <w:r w:rsidR="00261489" w:rsidRPr="00F07FA5">
        <w:rPr>
          <w:rFonts w:ascii="Angsana New" w:hAnsi="Angsana New"/>
          <w:sz w:val="30"/>
          <w:szCs w:val="30"/>
        </w:rPr>
        <w:t xml:space="preserve"> </w:t>
      </w:r>
      <w:r w:rsidR="00261489">
        <w:rPr>
          <w:rFonts w:ascii="Angsana New" w:hAnsi="Angsana New"/>
          <w:sz w:val="30"/>
          <w:szCs w:val="30"/>
        </w:rPr>
        <w:t>7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261489">
        <w:rPr>
          <w:rFonts w:ascii="Angsana New" w:hAnsi="Angsana New" w:hint="cs"/>
          <w:sz w:val="30"/>
          <w:szCs w:val="30"/>
          <w:cs/>
        </w:rPr>
        <w:t>มีนาคม</w:t>
      </w:r>
      <w:r w:rsidR="00261489" w:rsidRPr="00F07FA5">
        <w:rPr>
          <w:rFonts w:ascii="Angsana New" w:hAnsi="Angsana New" w:hint="cs"/>
          <w:sz w:val="30"/>
          <w:szCs w:val="30"/>
          <w:cs/>
        </w:rPr>
        <w:t xml:space="preserve"> </w:t>
      </w:r>
      <w:r w:rsidR="00261489" w:rsidRPr="00F07FA5">
        <w:rPr>
          <w:rFonts w:ascii="Angsana New" w:hAnsi="Angsana New"/>
          <w:sz w:val="30"/>
          <w:szCs w:val="30"/>
        </w:rPr>
        <w:t>2568</w:t>
      </w:r>
      <w:bookmarkEnd w:id="5"/>
    </w:p>
    <w:p w14:paraId="0729CA7E" w14:textId="77777777" w:rsidR="0096711C" w:rsidRDefault="0096711C" w:rsidP="0024641D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</w:rPr>
      </w:pPr>
    </w:p>
    <w:p w14:paraId="55C5E238" w14:textId="29824F52" w:rsidR="0024641D" w:rsidRPr="006F0B1B" w:rsidRDefault="0024641D" w:rsidP="0024641D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6F0B1B">
        <w:rPr>
          <w:rFonts w:ascii="Angsana New" w:hAnsi="Angsana New"/>
          <w:sz w:val="30"/>
          <w:szCs w:val="30"/>
        </w:rPr>
        <w:tab/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ไทยฟู้ดส์ เซอร์วิส แอนด์ ซัพพลาย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F0B1B">
        <w:rPr>
          <w:rFonts w:ascii="Angsana New" w:hAnsi="Angsana New"/>
          <w:sz w:val="30"/>
          <w:szCs w:val="30"/>
        </w:rPr>
        <w:t>83.0</w:t>
      </w:r>
      <w:r w:rsidRPr="006F0B1B">
        <w:rPr>
          <w:rFonts w:ascii="Angsana New" w:hAnsi="Angsana New" w:hint="cs"/>
          <w:sz w:val="30"/>
          <w:szCs w:val="30"/>
          <w:cs/>
        </w:rPr>
        <w:t xml:space="preserve"> 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6F0B1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F0B1B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23845BC8" w14:textId="77777777" w:rsidR="0024641D" w:rsidRPr="006F0B1B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7C1CE8A" w14:textId="77777777" w:rsidR="0024641D" w:rsidRPr="006F0B1B" w:rsidRDefault="0024641D" w:rsidP="0024641D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6F0B1B">
        <w:rPr>
          <w:rFonts w:ascii="Angsana New" w:hAnsi="Angsana New" w:hint="cs"/>
          <w:sz w:val="30"/>
          <w:szCs w:val="30"/>
          <w:cs/>
        </w:rPr>
        <w:t xml:space="preserve">เรียกชำระค่าหุ้นส่วนที่เหลือในราคาหุ้นละ </w:t>
      </w:r>
      <w:r w:rsidRPr="006F0B1B">
        <w:rPr>
          <w:rFonts w:ascii="Angsana New" w:hAnsi="Angsana New"/>
          <w:sz w:val="30"/>
          <w:szCs w:val="30"/>
        </w:rPr>
        <w:t xml:space="preserve">6.6 </w:t>
      </w:r>
      <w:r w:rsidRPr="006F0B1B">
        <w:rPr>
          <w:rFonts w:ascii="Angsana New" w:hAnsi="Angsana New" w:hint="cs"/>
          <w:sz w:val="30"/>
          <w:szCs w:val="30"/>
          <w:cs/>
        </w:rPr>
        <w:t xml:space="preserve">บาท สำหรับหุ้นสามัญจำนวน </w:t>
      </w:r>
      <w:r w:rsidRPr="006F0B1B">
        <w:rPr>
          <w:rFonts w:ascii="Angsana New" w:hAnsi="Angsana New"/>
          <w:sz w:val="30"/>
          <w:szCs w:val="30"/>
        </w:rPr>
        <w:t xml:space="preserve">4,999,998 </w:t>
      </w:r>
      <w:r w:rsidRPr="006F0B1B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 w:rsidRPr="006F0B1B">
        <w:rPr>
          <w:rFonts w:ascii="Angsana New" w:hAnsi="Angsana New"/>
          <w:sz w:val="30"/>
          <w:szCs w:val="30"/>
        </w:rPr>
        <w:t xml:space="preserve">33.0 </w:t>
      </w:r>
      <w:r w:rsidRPr="006F0B1B">
        <w:rPr>
          <w:rFonts w:ascii="Angsana New" w:hAnsi="Angsana New" w:hint="cs"/>
          <w:sz w:val="30"/>
          <w:szCs w:val="30"/>
          <w:cs/>
        </w:rPr>
        <w:t>ล้านบาท</w:t>
      </w:r>
    </w:p>
    <w:p w14:paraId="511D5787" w14:textId="33CA85FA" w:rsidR="0024641D" w:rsidRPr="00841E83" w:rsidRDefault="0024641D" w:rsidP="0024641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="Angsana New" w:hAnsi="Angsana New"/>
          <w:sz w:val="30"/>
          <w:szCs w:val="30"/>
          <w:lang w:val="th-TH"/>
        </w:rPr>
      </w:pPr>
      <w:r w:rsidRPr="006F0B1B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6F0B1B">
        <w:rPr>
          <w:rFonts w:ascii="Angsana New" w:hAnsi="Angsana New"/>
          <w:sz w:val="30"/>
          <w:szCs w:val="30"/>
        </w:rPr>
        <w:t xml:space="preserve">50.0 </w:t>
      </w:r>
      <w:r w:rsidRPr="006F0B1B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6F0B1B">
        <w:rPr>
          <w:rFonts w:ascii="Angsana New" w:hAnsi="Angsana New"/>
          <w:sz w:val="30"/>
          <w:szCs w:val="30"/>
        </w:rPr>
        <w:t>500.0</w:t>
      </w:r>
      <w:r w:rsidRPr="006F0B1B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6F0B1B">
        <w:rPr>
          <w:rFonts w:ascii="Angsana New" w:hAnsi="Angsana New"/>
          <w:sz w:val="30"/>
          <w:szCs w:val="30"/>
        </w:rPr>
        <w:t xml:space="preserve">550.0 </w:t>
      </w:r>
      <w:r w:rsidRPr="006F0B1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F0B1B" w:rsidRPr="006F0B1B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6F0B1B" w:rsidRPr="006F0B1B">
        <w:rPr>
          <w:rFonts w:ascii="Angsana New" w:hAnsi="Angsana New"/>
          <w:sz w:val="30"/>
          <w:szCs w:val="30"/>
          <w:lang w:val="th-TH"/>
        </w:rPr>
        <w:t xml:space="preserve"> 100.0 </w:t>
      </w:r>
      <w:r w:rsidR="006F0B1B" w:rsidRPr="006F0B1B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="006F0B1B" w:rsidRPr="006F0B1B">
        <w:rPr>
          <w:rFonts w:ascii="Angsana New" w:hAnsi="Angsana New"/>
          <w:sz w:val="30"/>
          <w:szCs w:val="30"/>
          <w:lang w:val="th-TH"/>
        </w:rPr>
        <w:t xml:space="preserve"> </w:t>
      </w:r>
      <w:r w:rsidR="006F0B1B" w:rsidRPr="006F0B1B">
        <w:rPr>
          <w:rFonts w:ascii="Angsana New" w:hAnsi="Angsana New"/>
          <w:sz w:val="30"/>
          <w:szCs w:val="30"/>
        </w:rPr>
        <w:t>5</w:t>
      </w:r>
      <w:r w:rsidR="006F0B1B" w:rsidRPr="006F0B1B">
        <w:rPr>
          <w:rFonts w:ascii="Angsana New" w:hAnsi="Angsana New"/>
          <w:sz w:val="30"/>
          <w:szCs w:val="30"/>
          <w:lang w:val="th-TH"/>
        </w:rPr>
        <w:t xml:space="preserve">0.0 </w:t>
      </w:r>
      <w:r w:rsidR="006F0B1B" w:rsidRPr="006F0B1B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6F0B1B" w:rsidRPr="006F0B1B">
        <w:rPr>
          <w:rFonts w:ascii="Angsana New" w:hAnsi="Angsana New" w:hint="cs"/>
          <w:sz w:val="30"/>
          <w:szCs w:val="30"/>
          <w:cs/>
        </w:rPr>
        <w:t xml:space="preserve"> </w:t>
      </w:r>
      <w:r w:rsidR="006F0B1B" w:rsidRPr="006F0B1B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</w:t>
      </w:r>
      <w:r w:rsidR="006F0B1B" w:rsidRPr="006F0B1B">
        <w:rPr>
          <w:rFonts w:ascii="Angsana New" w:hAnsi="Angsana New" w:hint="cs"/>
          <w:sz w:val="30"/>
          <w:szCs w:val="30"/>
          <w:cs/>
        </w:rPr>
        <w:t>กระทรวงพาณิชย์ได้แล้วเสร็จเมื่อวันที่</w:t>
      </w:r>
      <w:r w:rsidRPr="006F0B1B">
        <w:rPr>
          <w:rFonts w:ascii="Angsana New" w:hAnsi="Angsana New" w:hint="cs"/>
          <w:sz w:val="30"/>
          <w:szCs w:val="30"/>
          <w:cs/>
        </w:rPr>
        <w:t xml:space="preserve"> </w:t>
      </w:r>
      <w:r w:rsidRPr="006F0B1B">
        <w:rPr>
          <w:rFonts w:ascii="Angsana New" w:hAnsi="Angsana New"/>
          <w:sz w:val="30"/>
          <w:szCs w:val="30"/>
        </w:rPr>
        <w:t xml:space="preserve">4 </w:t>
      </w:r>
      <w:r w:rsidRPr="006F0B1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F0B1B">
        <w:rPr>
          <w:rFonts w:ascii="Angsana New" w:hAnsi="Angsana New"/>
          <w:sz w:val="30"/>
          <w:szCs w:val="30"/>
        </w:rPr>
        <w:t xml:space="preserve">2568 </w:t>
      </w:r>
    </w:p>
    <w:p w14:paraId="3C022D63" w14:textId="77777777" w:rsidR="00841E83" w:rsidRPr="006F0B1B" w:rsidRDefault="00841E83" w:rsidP="00841E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26397C8" w14:textId="77777777" w:rsidR="0024641D" w:rsidRPr="005C66F8" w:rsidRDefault="0024641D" w:rsidP="0024641D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C66F8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คอนแทรค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ฟาร์มมิ่ง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/>
          <w:sz w:val="30"/>
          <w:szCs w:val="30"/>
        </w:rPr>
        <w:t>125.0</w:t>
      </w:r>
      <w:r w:rsidRPr="005C66F8">
        <w:rPr>
          <w:rFonts w:ascii="Angsana New" w:hAnsi="Angsana New" w:hint="cs"/>
          <w:sz w:val="30"/>
          <w:szCs w:val="30"/>
          <w:cs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5C66F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C66F8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61C2A819" w14:textId="77777777" w:rsidR="0024641D" w:rsidRPr="001764CA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3B7BC20" w14:textId="137AF1AF" w:rsidR="0024641D" w:rsidRPr="00AA6F25" w:rsidRDefault="0024641D" w:rsidP="0024641D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A6F25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AA6F25">
        <w:rPr>
          <w:rFonts w:ascii="Angsana New" w:hAnsi="Angsana New"/>
          <w:sz w:val="30"/>
          <w:szCs w:val="30"/>
        </w:rPr>
        <w:t xml:space="preserve">125.0 </w:t>
      </w:r>
      <w:r w:rsidRPr="00AA6F25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AA6F25">
        <w:rPr>
          <w:rFonts w:ascii="Angsana New" w:hAnsi="Angsana New"/>
          <w:sz w:val="30"/>
          <w:szCs w:val="30"/>
        </w:rPr>
        <w:t>125.0</w:t>
      </w:r>
      <w:r w:rsidRPr="00AA6F25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AA6F25">
        <w:rPr>
          <w:rFonts w:ascii="Angsana New" w:hAnsi="Angsana New"/>
          <w:sz w:val="30"/>
          <w:szCs w:val="30"/>
        </w:rPr>
        <w:t xml:space="preserve">250.0 </w:t>
      </w:r>
      <w:r w:rsidRPr="00AA6F2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 100.0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 </w:t>
      </w:r>
      <w:r w:rsidR="005C66F8" w:rsidRPr="00AA6F25">
        <w:rPr>
          <w:rFonts w:ascii="Angsana New" w:hAnsi="Angsana New"/>
          <w:sz w:val="30"/>
          <w:szCs w:val="30"/>
        </w:rPr>
        <w:t>125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.0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5C66F8" w:rsidRPr="00AA6F25">
        <w:rPr>
          <w:rFonts w:ascii="Angsana New" w:hAnsi="Angsana New" w:hint="cs"/>
          <w:sz w:val="30"/>
          <w:szCs w:val="30"/>
          <w:cs/>
        </w:rPr>
        <w:t xml:space="preserve">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</w:t>
      </w:r>
      <w:r w:rsidR="005C66F8" w:rsidRPr="00AA6F25">
        <w:rPr>
          <w:rFonts w:ascii="Angsana New" w:hAnsi="Angsana New" w:hint="cs"/>
          <w:sz w:val="30"/>
          <w:szCs w:val="30"/>
          <w:cs/>
        </w:rPr>
        <w:t>กระทรวงพาณิชย์ได้แล้วเสร็จเมื่อวันที่</w:t>
      </w:r>
      <w:r w:rsidRPr="00AA6F25">
        <w:rPr>
          <w:rFonts w:ascii="Angsana New" w:hAnsi="Angsana New"/>
          <w:sz w:val="30"/>
          <w:szCs w:val="30"/>
        </w:rPr>
        <w:t xml:space="preserve"> 10 </w:t>
      </w:r>
      <w:r w:rsidRPr="00AA6F2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A6F25">
        <w:rPr>
          <w:rFonts w:ascii="Angsana New" w:hAnsi="Angsana New"/>
          <w:sz w:val="30"/>
          <w:szCs w:val="30"/>
        </w:rPr>
        <w:t>2568</w:t>
      </w:r>
    </w:p>
    <w:p w14:paraId="3AB8C076" w14:textId="77777777" w:rsidR="0024641D" w:rsidRPr="001764CA" w:rsidRDefault="0024641D" w:rsidP="0024641D">
      <w:pPr>
        <w:pStyle w:val="ListParagraph"/>
        <w:tabs>
          <w:tab w:val="clear" w:pos="454"/>
          <w:tab w:val="clear" w:pos="680"/>
        </w:tabs>
        <w:ind w:left="540" w:hanging="18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CF34F2" w14:textId="77777777" w:rsidR="0096711C" w:rsidRDefault="0096711C" w:rsidP="0024641D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C487B" w14:textId="2A6D8D37" w:rsidR="0024641D" w:rsidRPr="00AA6F25" w:rsidRDefault="0024641D" w:rsidP="0024641D">
      <w:pPr>
        <w:pStyle w:val="ListParagraph"/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A6F25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ไทย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ฟู้ดส์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สไวน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ฟาร์ม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/>
          <w:sz w:val="30"/>
          <w:szCs w:val="30"/>
        </w:rPr>
        <w:t>940.0</w:t>
      </w:r>
      <w:r w:rsidRPr="00AA6F25">
        <w:rPr>
          <w:rFonts w:ascii="Angsana New" w:hAnsi="Angsana New" w:hint="cs"/>
          <w:sz w:val="30"/>
          <w:szCs w:val="30"/>
          <w:cs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AA6F2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A6F25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3E3579D0" w14:textId="77777777" w:rsidR="0024641D" w:rsidRPr="001764CA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8F0651" w14:textId="176BFA86" w:rsidR="0024641D" w:rsidRPr="00AA6F25" w:rsidRDefault="0024641D" w:rsidP="0024641D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AA6F25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AA6F25">
        <w:rPr>
          <w:rFonts w:ascii="Angsana New" w:hAnsi="Angsana New"/>
          <w:sz w:val="30"/>
          <w:szCs w:val="30"/>
        </w:rPr>
        <w:t xml:space="preserve">940.0 </w:t>
      </w:r>
      <w:r w:rsidRPr="00AA6F25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AA6F25">
        <w:rPr>
          <w:rFonts w:ascii="Angsana New" w:hAnsi="Angsana New"/>
          <w:sz w:val="30"/>
          <w:szCs w:val="30"/>
        </w:rPr>
        <w:t>1,060.0</w:t>
      </w:r>
      <w:r w:rsidRPr="00AA6F25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AA6F25">
        <w:rPr>
          <w:rFonts w:ascii="Angsana New" w:hAnsi="Angsana New"/>
          <w:sz w:val="30"/>
          <w:szCs w:val="30"/>
        </w:rPr>
        <w:t xml:space="preserve">2,000.0 </w:t>
      </w:r>
      <w:r w:rsidRPr="00AA6F25">
        <w:rPr>
          <w:rFonts w:ascii="Angsana New" w:hAnsi="Angsana New" w:hint="cs"/>
          <w:sz w:val="30"/>
          <w:szCs w:val="30"/>
          <w:cs/>
        </w:rPr>
        <w:t>ล้านบาท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และให้เรียกชำระค่าหุ้นในอัตราร้อยละ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 100.0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คิดเป็นจำนวนเงิน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 </w:t>
      </w:r>
      <w:r w:rsidR="005C66F8" w:rsidRPr="00AA6F25">
        <w:rPr>
          <w:rFonts w:ascii="Angsana New" w:hAnsi="Angsana New"/>
          <w:sz w:val="30"/>
          <w:szCs w:val="30"/>
        </w:rPr>
        <w:t>940</w:t>
      </w:r>
      <w:r w:rsidR="005C66F8" w:rsidRPr="00AA6F25">
        <w:rPr>
          <w:rFonts w:ascii="Angsana New" w:hAnsi="Angsana New"/>
          <w:sz w:val="30"/>
          <w:szCs w:val="30"/>
          <w:lang w:val="th-TH"/>
        </w:rPr>
        <w:t xml:space="preserve">.0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5C66F8" w:rsidRPr="00AA6F25">
        <w:rPr>
          <w:rFonts w:ascii="Angsana New" w:hAnsi="Angsana New" w:hint="cs"/>
          <w:sz w:val="30"/>
          <w:szCs w:val="30"/>
          <w:cs/>
        </w:rPr>
        <w:t xml:space="preserve"> </w:t>
      </w:r>
      <w:r w:rsidR="005C66F8" w:rsidRPr="00AA6F25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</w:t>
      </w:r>
      <w:r w:rsidR="005C66F8" w:rsidRPr="00AA6F25">
        <w:rPr>
          <w:rFonts w:ascii="Angsana New" w:hAnsi="Angsana New" w:hint="cs"/>
          <w:sz w:val="30"/>
          <w:szCs w:val="30"/>
          <w:cs/>
        </w:rPr>
        <w:t>กระทรวงพาณิชย์ได้แล้วเสร็จเมื่อวันที่</w:t>
      </w:r>
      <w:r w:rsidRPr="00AA6F25">
        <w:rPr>
          <w:rFonts w:ascii="Angsana New" w:hAnsi="Angsana New" w:hint="cs"/>
          <w:sz w:val="30"/>
          <w:szCs w:val="30"/>
          <w:cs/>
        </w:rPr>
        <w:t xml:space="preserve"> </w:t>
      </w:r>
      <w:r w:rsidRPr="00AA6F25">
        <w:rPr>
          <w:rFonts w:ascii="Angsana New" w:hAnsi="Angsana New"/>
          <w:sz w:val="30"/>
          <w:szCs w:val="30"/>
        </w:rPr>
        <w:t xml:space="preserve">10 </w:t>
      </w:r>
      <w:r w:rsidRPr="00AA6F2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AA6F25">
        <w:rPr>
          <w:rFonts w:ascii="Angsana New" w:hAnsi="Angsana New"/>
          <w:sz w:val="30"/>
          <w:szCs w:val="30"/>
        </w:rPr>
        <w:t>2568</w:t>
      </w:r>
    </w:p>
    <w:p w14:paraId="1DF21E88" w14:textId="77777777" w:rsidR="0024641D" w:rsidRPr="001764CA" w:rsidRDefault="0024641D" w:rsidP="0024641D">
      <w:pPr>
        <w:tabs>
          <w:tab w:val="clear" w:pos="454"/>
          <w:tab w:val="clear" w:pos="680"/>
        </w:tabs>
        <w:jc w:val="thaiDistribute"/>
        <w:rPr>
          <w:rFonts w:ascii="Angsana New" w:hAnsi="Angsana New" w:cstheme="minorBidi"/>
          <w:sz w:val="30"/>
          <w:szCs w:val="30"/>
          <w:highlight w:val="cyan"/>
        </w:rPr>
      </w:pPr>
    </w:p>
    <w:p w14:paraId="6C89F75C" w14:textId="77777777" w:rsidR="0024641D" w:rsidRPr="00C7451F" w:rsidRDefault="0024641D" w:rsidP="0024641D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C7451F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ไทยฟู้ดส์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เฟอร์เธอร์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C7451F">
        <w:rPr>
          <w:rFonts w:ascii="Angsana New" w:hAnsi="Angsana New"/>
          <w:sz w:val="30"/>
          <w:szCs w:val="30"/>
        </w:rPr>
        <w:t xml:space="preserve"> </w:t>
      </w:r>
      <w:r w:rsidRPr="00C7451F">
        <w:rPr>
          <w:rFonts w:ascii="Angsana New" w:hAnsi="Angsana New"/>
          <w:sz w:val="30"/>
          <w:szCs w:val="30"/>
        </w:rPr>
        <w:br/>
        <w:t>2,000.0</w:t>
      </w:r>
      <w:r w:rsidRPr="00C7451F">
        <w:rPr>
          <w:rFonts w:ascii="Angsana New" w:hAnsi="Angsana New" w:hint="cs"/>
          <w:sz w:val="30"/>
          <w:szCs w:val="30"/>
          <w:cs/>
        </w:rPr>
        <w:t xml:space="preserve">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Pr="00C7451F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C7451F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03E367DB" w14:textId="77777777" w:rsidR="0024641D" w:rsidRPr="001764CA" w:rsidRDefault="0024641D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613F188" w14:textId="6DA0EC9C" w:rsidR="0024641D" w:rsidRPr="002C5718" w:rsidRDefault="0024641D" w:rsidP="0024641D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2C5718">
        <w:rPr>
          <w:rFonts w:ascii="Angsana New" w:hAnsi="Angsana New" w:hint="cs"/>
          <w:sz w:val="30"/>
          <w:szCs w:val="30"/>
          <w:cs/>
        </w:rPr>
        <w:t xml:space="preserve">เพิ่มทุนจดทะเบียนเป็นจำนวนเงิน </w:t>
      </w:r>
      <w:r w:rsidRPr="002C5718">
        <w:rPr>
          <w:rFonts w:ascii="Angsana New" w:hAnsi="Angsana New"/>
          <w:sz w:val="30"/>
          <w:szCs w:val="30"/>
        </w:rPr>
        <w:t xml:space="preserve">2,000.0 </w:t>
      </w:r>
      <w:r w:rsidRPr="002C5718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2C5718">
        <w:rPr>
          <w:rFonts w:ascii="Angsana New" w:hAnsi="Angsana New"/>
          <w:sz w:val="30"/>
          <w:szCs w:val="30"/>
        </w:rPr>
        <w:t>500.0</w:t>
      </w:r>
      <w:r w:rsidRPr="002C5718">
        <w:rPr>
          <w:rFonts w:ascii="Angsana New" w:hAnsi="Angsana New" w:hint="cs"/>
          <w:sz w:val="30"/>
          <w:szCs w:val="30"/>
          <w:cs/>
        </w:rPr>
        <w:t xml:space="preserve"> ล้านบาท เป็น </w:t>
      </w:r>
      <w:r w:rsidRPr="002C5718">
        <w:rPr>
          <w:rFonts w:ascii="Angsana New" w:hAnsi="Angsana New"/>
          <w:sz w:val="30"/>
          <w:szCs w:val="30"/>
        </w:rPr>
        <w:t xml:space="preserve">2,500.0 </w:t>
      </w:r>
      <w:r w:rsidRPr="002C5718">
        <w:rPr>
          <w:rFonts w:ascii="Angsana New" w:hAnsi="Angsana New" w:hint="cs"/>
          <w:sz w:val="30"/>
          <w:szCs w:val="30"/>
          <w:cs/>
        </w:rPr>
        <w:t>ล้านบา</w:t>
      </w:r>
      <w:r w:rsidRPr="006A4DAE">
        <w:rPr>
          <w:rFonts w:ascii="Angsana New" w:hAnsi="Angsana New" w:hint="cs"/>
          <w:sz w:val="30"/>
          <w:szCs w:val="30"/>
          <w:cs/>
        </w:rPr>
        <w:t xml:space="preserve">ท </w:t>
      </w:r>
      <w:r w:rsidR="006A4DAE" w:rsidRPr="006A4DAE">
        <w:rPr>
          <w:rFonts w:ascii="Angsana New" w:hAnsi="Angsana New" w:hint="cs"/>
          <w:sz w:val="30"/>
          <w:szCs w:val="30"/>
          <w:cs/>
        </w:rPr>
        <w:t>บริษัทเข้าซื้อหุ้น</w:t>
      </w:r>
      <w:r w:rsidR="006A4DAE" w:rsidRPr="006A4DAE">
        <w:rPr>
          <w:rFonts w:ascii="Angsana New" w:hAnsi="Angsana New"/>
          <w:sz w:val="30"/>
          <w:szCs w:val="30"/>
        </w:rPr>
        <w:br/>
      </w:r>
      <w:r w:rsidR="006A4DAE" w:rsidRPr="006A4DAE">
        <w:rPr>
          <w:rFonts w:ascii="Angsana New" w:hAnsi="Angsana New" w:hint="cs"/>
          <w:sz w:val="30"/>
          <w:szCs w:val="30"/>
          <w:cs/>
        </w:rPr>
        <w:t xml:space="preserve">เพิ่มทุนเป็นจำนวนเงิน </w:t>
      </w:r>
      <w:r w:rsidR="00C7451F" w:rsidRPr="006A4DAE">
        <w:rPr>
          <w:rFonts w:ascii="Angsana New" w:hAnsi="Angsana New"/>
          <w:sz w:val="30"/>
          <w:szCs w:val="30"/>
        </w:rPr>
        <w:t>2,000</w:t>
      </w:r>
      <w:r w:rsidR="00C7451F" w:rsidRPr="006A4DAE">
        <w:rPr>
          <w:rFonts w:ascii="Angsana New" w:hAnsi="Angsana New"/>
          <w:sz w:val="30"/>
          <w:szCs w:val="30"/>
          <w:lang w:val="th-TH"/>
        </w:rPr>
        <w:t xml:space="preserve">.0 </w:t>
      </w:r>
      <w:r w:rsidR="00C7451F" w:rsidRPr="006A4DAE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C7451F" w:rsidRPr="006A4DAE">
        <w:rPr>
          <w:rFonts w:ascii="Angsana New" w:hAnsi="Angsana New"/>
          <w:sz w:val="30"/>
          <w:szCs w:val="30"/>
        </w:rPr>
        <w:t xml:space="preserve"> </w:t>
      </w:r>
      <w:r w:rsidR="00C7451F" w:rsidRPr="006A4DAE">
        <w:rPr>
          <w:rFonts w:ascii="Angsana New" w:hAnsi="Angsana New" w:hint="cs"/>
          <w:sz w:val="30"/>
          <w:szCs w:val="30"/>
          <w:cs/>
          <w:lang w:val="th-TH"/>
        </w:rPr>
        <w:t>โดยภายหลังการซื้อหุ้นสามัญดังกล่าว บริษัทมีสั</w:t>
      </w:r>
      <w:r w:rsidR="00C7451F" w:rsidRPr="002C5718">
        <w:rPr>
          <w:rFonts w:ascii="Angsana New" w:hAnsi="Angsana New" w:hint="cs"/>
          <w:sz w:val="30"/>
          <w:szCs w:val="30"/>
          <w:cs/>
          <w:lang w:val="th-TH"/>
        </w:rPr>
        <w:t xml:space="preserve">ดส่วนการลงทุนเปลี่ยนไปจากอัตราร้อยละ </w:t>
      </w:r>
      <w:r w:rsidR="00C7451F" w:rsidRPr="002C5718">
        <w:rPr>
          <w:rFonts w:ascii="Angsana New" w:hAnsi="Angsana New"/>
          <w:sz w:val="30"/>
          <w:szCs w:val="30"/>
        </w:rPr>
        <w:t>93.99</w:t>
      </w:r>
      <w:r w:rsidR="00C7451F" w:rsidRPr="002C5718">
        <w:rPr>
          <w:rFonts w:ascii="Angsana New" w:hAnsi="Angsana New"/>
          <w:sz w:val="30"/>
          <w:szCs w:val="30"/>
          <w:lang w:val="th-TH"/>
        </w:rPr>
        <w:t xml:space="preserve"> </w:t>
      </w:r>
      <w:r w:rsidR="00C7451F" w:rsidRPr="002C5718">
        <w:rPr>
          <w:rFonts w:ascii="Angsana New" w:hAnsi="Angsana New" w:hint="cs"/>
          <w:sz w:val="30"/>
          <w:szCs w:val="30"/>
          <w:cs/>
          <w:lang w:val="th-TH"/>
        </w:rPr>
        <w:t xml:space="preserve">เป็นอัตราร้อยละ </w:t>
      </w:r>
      <w:r w:rsidR="00C7451F" w:rsidRPr="002C5718">
        <w:rPr>
          <w:rFonts w:ascii="Angsana New" w:hAnsi="Angsana New"/>
          <w:sz w:val="30"/>
          <w:szCs w:val="30"/>
        </w:rPr>
        <w:t>98.8</w:t>
      </w:r>
      <w:r w:rsidR="00C7451F" w:rsidRPr="002C5718">
        <w:rPr>
          <w:rFonts w:ascii="Angsana New" w:hAnsi="Angsana New"/>
          <w:sz w:val="30"/>
          <w:szCs w:val="30"/>
          <w:lang w:val="th-TH"/>
        </w:rPr>
        <w:t>0</w:t>
      </w:r>
      <w:r w:rsidRPr="002C5718">
        <w:rPr>
          <w:rFonts w:ascii="Angsana New" w:hAnsi="Angsana New" w:hint="cs"/>
          <w:sz w:val="30"/>
          <w:szCs w:val="30"/>
          <w:cs/>
        </w:rPr>
        <w:t xml:space="preserve"> </w:t>
      </w:r>
      <w:r w:rsidR="00C7451F" w:rsidRPr="002C5718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</w:t>
      </w:r>
      <w:r w:rsidR="00C7451F" w:rsidRPr="002C5718">
        <w:rPr>
          <w:rFonts w:ascii="Angsana New" w:hAnsi="Angsana New" w:hint="cs"/>
          <w:sz w:val="30"/>
          <w:szCs w:val="30"/>
          <w:cs/>
        </w:rPr>
        <w:t>กระทรวงพาณิชย์ได้แล้วเสร็จเมื่อวันที่</w:t>
      </w:r>
      <w:r w:rsidR="00C7451F" w:rsidRPr="002C5718">
        <w:rPr>
          <w:rFonts w:ascii="Angsana New" w:hAnsi="Angsana New"/>
          <w:sz w:val="30"/>
          <w:szCs w:val="30"/>
        </w:rPr>
        <w:t xml:space="preserve"> </w:t>
      </w:r>
      <w:r w:rsidR="002C5718" w:rsidRPr="002C5718">
        <w:rPr>
          <w:rFonts w:ascii="Angsana New" w:hAnsi="Angsana New"/>
          <w:sz w:val="30"/>
          <w:szCs w:val="30"/>
        </w:rPr>
        <w:t xml:space="preserve">30 </w:t>
      </w:r>
      <w:r w:rsidR="002C5718" w:rsidRPr="002C5718">
        <w:rPr>
          <w:rFonts w:ascii="Angsana New" w:hAnsi="Angsana New" w:hint="cs"/>
          <w:sz w:val="30"/>
          <w:szCs w:val="30"/>
          <w:cs/>
        </w:rPr>
        <w:t>เมษายน</w:t>
      </w:r>
      <w:r w:rsidR="00C7451F" w:rsidRPr="002C5718">
        <w:rPr>
          <w:rFonts w:ascii="Angsana New" w:hAnsi="Angsana New"/>
          <w:sz w:val="30"/>
          <w:szCs w:val="30"/>
        </w:rPr>
        <w:t xml:space="preserve"> 2568</w:t>
      </w:r>
    </w:p>
    <w:p w14:paraId="02790F2B" w14:textId="6E536CF6" w:rsidR="00FA246F" w:rsidRPr="00035603" w:rsidRDefault="00FA246F" w:rsidP="003D7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lang w:val="th-TH"/>
        </w:rPr>
      </w:pPr>
    </w:p>
    <w:p w14:paraId="7B2851EE" w14:textId="60474461" w:rsidR="00465338" w:rsidRPr="0096711C" w:rsidRDefault="00465338" w:rsidP="000640BF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321E">
        <w:rPr>
          <w:rFonts w:ascii="Angsana New" w:hAnsi="Angsana New" w:hint="cs"/>
          <w:sz w:val="30"/>
          <w:szCs w:val="30"/>
          <w:cs/>
          <w:lang w:val="th-TH"/>
        </w:rPr>
        <w:t>บริษัทลงทุนในบริษัทย่อยในประเทศแห่งหนึ่ง</w:t>
      </w:r>
      <w:r w:rsidRPr="004B321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4B321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B321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B321E">
        <w:rPr>
          <w:rFonts w:ascii="Angsana New" w:hAnsi="Angsana New" w:hint="cs"/>
          <w:sz w:val="30"/>
          <w:szCs w:val="30"/>
          <w:cs/>
          <w:lang w:val="th-TH"/>
        </w:rPr>
        <w:t>มันนี่ ฮับ เซอร์วิส จำกัด</w:t>
      </w:r>
      <w:r w:rsidRPr="004B321E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4B321E">
        <w:rPr>
          <w:rFonts w:ascii="Angsana New" w:hAnsi="Angsana New" w:hint="cs"/>
          <w:sz w:val="30"/>
          <w:szCs w:val="30"/>
          <w:cs/>
          <w:lang w:val="th-TH"/>
        </w:rPr>
        <w:t>เพิ่มขึ้นเป็นจำนวนเงิน</w:t>
      </w:r>
      <w:r w:rsidRPr="004B321E">
        <w:rPr>
          <w:rFonts w:ascii="Angsana New" w:hAnsi="Angsana New"/>
          <w:sz w:val="30"/>
          <w:szCs w:val="30"/>
          <w:lang w:val="th-TH"/>
        </w:rPr>
        <w:t xml:space="preserve"> </w:t>
      </w:r>
      <w:r w:rsidRPr="004B321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B321E">
        <w:rPr>
          <w:rFonts w:ascii="Angsana New" w:hAnsi="Angsana New"/>
          <w:sz w:val="30"/>
          <w:szCs w:val="30"/>
          <w:lang w:val="th-TH"/>
        </w:rPr>
        <w:t>335.</w:t>
      </w:r>
      <w:r w:rsidR="008D2F7B" w:rsidRPr="004B321E">
        <w:rPr>
          <w:rFonts w:ascii="Angsana New" w:hAnsi="Angsana New"/>
          <w:sz w:val="30"/>
          <w:szCs w:val="30"/>
        </w:rPr>
        <w:t>5</w:t>
      </w:r>
      <w:r w:rsidRPr="004B321E">
        <w:rPr>
          <w:rFonts w:ascii="Angsana New" w:hAnsi="Angsana New" w:hint="cs"/>
          <w:sz w:val="30"/>
          <w:szCs w:val="30"/>
          <w:cs/>
          <w:lang w:val="th-TH"/>
        </w:rPr>
        <w:t xml:space="preserve"> ล้าน</w:t>
      </w:r>
      <w:r w:rsidRPr="0096711C">
        <w:rPr>
          <w:rFonts w:ascii="Angsana New" w:hAnsi="Angsana New" w:hint="cs"/>
          <w:sz w:val="30"/>
          <w:szCs w:val="30"/>
          <w:cs/>
          <w:lang w:val="th-TH"/>
        </w:rPr>
        <w:t>บาท</w:t>
      </w:r>
      <w:r w:rsidRPr="0096711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96711C">
        <w:rPr>
          <w:rFonts w:ascii="Angsana New" w:hAnsi="Angsana New" w:hint="cs"/>
          <w:sz w:val="30"/>
          <w:szCs w:val="30"/>
          <w:cs/>
          <w:lang w:val="th-TH"/>
        </w:rPr>
        <w:t>โดยมีรายละเอียดดังนี้</w:t>
      </w:r>
    </w:p>
    <w:p w14:paraId="54DC02C2" w14:textId="77777777" w:rsidR="00465338" w:rsidRPr="0096711C" w:rsidRDefault="00465338" w:rsidP="000640BF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0D8D40E" w14:textId="07BB260C" w:rsidR="00A44C8D" w:rsidRPr="00D8680D" w:rsidRDefault="004B321E" w:rsidP="004B321E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 w:hint="cs"/>
          <w:sz w:val="30"/>
          <w:szCs w:val="30"/>
          <w:cs/>
        </w:rPr>
        <w:t>บริษัทซื้อหุ้นสามัญจากผู้ถือหุ้นเดิมในวันที่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2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ตุลาคม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2568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จำนวน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55,498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หุ้น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ในราคาหุ้นละ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100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5.5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โดยภายหลังการซื้อหุ้นสามัญดังกล่าว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บริษัทมีสัดส่วนการลงทุนเปลี่ยนไปจากอัตรา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ร้อยละ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96.7</w:t>
      </w:r>
      <w:r w:rsidR="0096711C" w:rsidRPr="00D8680D">
        <w:rPr>
          <w:rFonts w:ascii="Angsana New" w:hAnsi="Angsana New"/>
          <w:sz w:val="30"/>
          <w:szCs w:val="30"/>
        </w:rPr>
        <w:t>3</w:t>
      </w:r>
      <w:r w:rsidRPr="00D8680D">
        <w:rPr>
          <w:rFonts w:ascii="Angsana New" w:hAnsi="Angsana New"/>
          <w:sz w:val="30"/>
          <w:szCs w:val="30"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เป็นอัตราร้อยละ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="00BC0054">
        <w:rPr>
          <w:rFonts w:ascii="Angsana New" w:hAnsi="Angsana New"/>
          <w:sz w:val="30"/>
          <w:szCs w:val="30"/>
        </w:rPr>
        <w:t>99.99</w:t>
      </w:r>
      <w:r w:rsidRPr="00D8680D">
        <w:rPr>
          <w:rFonts w:ascii="Angsana New" w:hAnsi="Angsana New"/>
          <w:sz w:val="30"/>
          <w:szCs w:val="30"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ของทุนที่ชำระแล้ว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มันนี่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ฮับ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เซอร์วิส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จำกัด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ณ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วันที่ซื้อเป็นเงินจำนวน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159.2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บริษัทรับรู้ส่วนได้เสียที่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ไม่มีอำนาจควบคุมลดลงเป็นจำนวน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5.8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และรับรู้ส่วนต่างจากการเปลี่ยนแปลงส่วนของเจ้าของ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ในบริษัทมันนี่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ฮับ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เซอร์วิส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จำกัด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โดยการควบคุมไม่เปลี่ยนแปลงจำนวน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0.3 </w:t>
      </w:r>
      <w:r w:rsidRPr="00D8680D">
        <w:rPr>
          <w:rFonts w:ascii="Angsana New" w:hAnsi="Angsana New" w:hint="cs"/>
          <w:sz w:val="30"/>
          <w:szCs w:val="30"/>
          <w:cs/>
        </w:rPr>
        <w:t>ล้านบาทไปยังส่วนของผู้ถือหุ้น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ซึ่งประกอบไปด้วย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ส่วน</w:t>
      </w:r>
      <w:r w:rsidR="006B204E">
        <w:rPr>
          <w:rFonts w:ascii="Angsana New" w:hAnsi="Angsana New" w:hint="cs"/>
          <w:sz w:val="30"/>
          <w:szCs w:val="30"/>
          <w:cs/>
        </w:rPr>
        <w:t>เกิน</w:t>
      </w:r>
      <w:r w:rsidRPr="00D8680D">
        <w:rPr>
          <w:rFonts w:ascii="Angsana New" w:hAnsi="Angsana New" w:hint="cs"/>
          <w:sz w:val="30"/>
          <w:szCs w:val="30"/>
          <w:cs/>
        </w:rPr>
        <w:t>ทุนจากการเปลี่ยนแปลงส่วนได้เสียในบริษัทย่อย</w:t>
      </w:r>
    </w:p>
    <w:p w14:paraId="00FEB686" w14:textId="4752006D" w:rsidR="004B321E" w:rsidRPr="00D8680D" w:rsidRDefault="004B321E" w:rsidP="004B321E">
      <w:pPr>
        <w:pStyle w:val="ListParagraph"/>
        <w:numPr>
          <w:ilvl w:val="0"/>
          <w:numId w:val="8"/>
        </w:numPr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  <w:cs/>
        </w:rPr>
      </w:pPr>
      <w:r w:rsidRPr="00D8680D">
        <w:rPr>
          <w:rFonts w:ascii="Angsana New" w:hAnsi="Angsana New" w:hint="cs"/>
          <w:sz w:val="30"/>
          <w:szCs w:val="30"/>
          <w:cs/>
        </w:rPr>
        <w:t>เพิ่มทุนจดทะเบียนเป็นจำนวนเงิน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330.0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จาก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170.0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เป็น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500.0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บริษัทเข้าซื้อหุ้น</w:t>
      </w:r>
      <w:r w:rsidRPr="00D8680D">
        <w:rPr>
          <w:rFonts w:ascii="Angsana New" w:hAnsi="Angsana New"/>
          <w:sz w:val="30"/>
          <w:szCs w:val="30"/>
        </w:rPr>
        <w:br/>
      </w:r>
      <w:r w:rsidRPr="00D8680D">
        <w:rPr>
          <w:rFonts w:ascii="Angsana New" w:hAnsi="Angsana New" w:hint="cs"/>
          <w:sz w:val="30"/>
          <w:szCs w:val="30"/>
          <w:cs/>
        </w:rPr>
        <w:t>เพิ่มทุนเป็นจำนวนเงิน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330.0 </w:t>
      </w:r>
      <w:r w:rsidRPr="00D8680D">
        <w:rPr>
          <w:rFonts w:ascii="Angsana New" w:hAnsi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="001555BE" w:rsidRPr="002C5718">
        <w:rPr>
          <w:rFonts w:ascii="Angsana New" w:hAnsi="Angsana New" w:hint="cs"/>
          <w:sz w:val="30"/>
          <w:szCs w:val="30"/>
          <w:cs/>
          <w:lang w:val="th-TH"/>
        </w:rPr>
        <w:t>การดำเนินการจดทะเบียนเพิ่มทุนดังกล่าวกับ</w:t>
      </w:r>
      <w:r w:rsidR="001555BE" w:rsidRPr="002C5718">
        <w:rPr>
          <w:rFonts w:ascii="Angsana New" w:hAnsi="Angsana New" w:hint="cs"/>
          <w:sz w:val="30"/>
          <w:szCs w:val="30"/>
          <w:cs/>
        </w:rPr>
        <w:t>กระทรวงพาณิชย์ได้แล้วเสร็จเมื่อวันที่</w:t>
      </w:r>
      <w:r w:rsidR="001555BE" w:rsidRPr="002C5718">
        <w:rPr>
          <w:rFonts w:ascii="Angsana New" w:hAnsi="Angsana New"/>
          <w:sz w:val="30"/>
          <w:szCs w:val="30"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3 </w:t>
      </w:r>
      <w:r w:rsidRPr="00D8680D">
        <w:rPr>
          <w:rFonts w:ascii="Angsana New" w:hAnsi="Angsana New" w:hint="cs"/>
          <w:sz w:val="30"/>
          <w:szCs w:val="30"/>
          <w:cs/>
        </w:rPr>
        <w:t>พฤศจิกายน</w:t>
      </w:r>
      <w:r w:rsidRPr="00D8680D">
        <w:rPr>
          <w:rFonts w:ascii="Angsana New" w:hAnsi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2568</w:t>
      </w:r>
    </w:p>
    <w:p w14:paraId="2CAD39F4" w14:textId="089F6D6E" w:rsidR="00A44C8D" w:rsidRPr="00D8680D" w:rsidRDefault="00A44C8D" w:rsidP="00A44C8D">
      <w:pPr>
        <w:pStyle w:val="ListParagraph"/>
        <w:tabs>
          <w:tab w:val="clear" w:pos="454"/>
          <w:tab w:val="clear" w:pos="680"/>
        </w:tabs>
        <w:ind w:hanging="180"/>
        <w:jc w:val="thaiDistribute"/>
        <w:rPr>
          <w:rFonts w:ascii="Angsana New" w:hAnsi="Angsana New"/>
          <w:sz w:val="30"/>
          <w:szCs w:val="30"/>
        </w:rPr>
      </w:pPr>
    </w:p>
    <w:p w14:paraId="7726D433" w14:textId="77777777" w:rsidR="000640BF" w:rsidRPr="00D8680D" w:rsidRDefault="000640BF" w:rsidP="0024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FD2C0" w14:textId="77777777" w:rsidR="003F685B" w:rsidRDefault="003F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110CAA5" w14:textId="038C5ECB" w:rsidR="003979A0" w:rsidRPr="00D9508F" w:rsidRDefault="003979A0" w:rsidP="0092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3979A0" w:rsidRPr="00D9508F" w:rsidSect="00CA142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EC61A9B" w14:textId="77777777" w:rsidR="00A44FD7" w:rsidRPr="00F54E6A" w:rsidRDefault="00A44FD7" w:rsidP="008550D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7020"/>
        </w:tabs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เงินลงทุนใน</w:t>
      </w:r>
      <w:r w:rsidRPr="00F54E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บริษัทร่วมและการร่วมค้า</w:t>
      </w:r>
    </w:p>
    <w:p w14:paraId="18C55760" w14:textId="77777777" w:rsidR="00A44FD7" w:rsidRPr="00F54E6A" w:rsidRDefault="00A44F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1476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8"/>
        <w:gridCol w:w="2699"/>
        <w:gridCol w:w="1169"/>
        <w:gridCol w:w="1081"/>
        <w:gridCol w:w="180"/>
        <w:gridCol w:w="1073"/>
        <w:gridCol w:w="7"/>
        <w:gridCol w:w="173"/>
        <w:gridCol w:w="7"/>
        <w:gridCol w:w="1080"/>
        <w:gridCol w:w="180"/>
        <w:gridCol w:w="1079"/>
        <w:gridCol w:w="181"/>
        <w:gridCol w:w="1080"/>
        <w:gridCol w:w="180"/>
        <w:gridCol w:w="1177"/>
      </w:tblGrid>
      <w:tr w:rsidR="002C7988" w:rsidRPr="00F54E6A" w14:paraId="18A1AC86" w14:textId="77777777" w:rsidTr="008550D2">
        <w:trPr>
          <w:cantSplit/>
          <w:trHeight w:val="20"/>
          <w:tblHeader/>
        </w:trPr>
        <w:tc>
          <w:tcPr>
            <w:tcW w:w="9620" w:type="dxa"/>
            <w:gridSpan w:val="6"/>
          </w:tcPr>
          <w:p w14:paraId="31568DCA" w14:textId="2A7305D6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608A5E70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6" w:type="dxa"/>
            <w:gridSpan w:val="4"/>
            <w:tcBorders>
              <w:left w:val="nil"/>
            </w:tcBorders>
          </w:tcPr>
          <w:p w14:paraId="3755E9A5" w14:textId="1652ABE1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1" w:type="dxa"/>
          </w:tcPr>
          <w:p w14:paraId="75F13B8D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3"/>
          </w:tcPr>
          <w:p w14:paraId="4490C0C7" w14:textId="32776BE5" w:rsidR="002C7988" w:rsidRPr="00F54E6A" w:rsidRDefault="002C7988" w:rsidP="00F54E6A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F54E6A">
              <w:rPr>
                <w:rFonts w:asciiTheme="majorBidi" w:hAnsiTheme="majorBidi" w:cstheme="majorBidi"/>
                <w:bCs/>
                <w:color w:val="FF0000"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2C7988" w:rsidRPr="00F54E6A" w14:paraId="023FCF6C" w14:textId="77777777" w:rsidTr="008550D2">
        <w:trPr>
          <w:cantSplit/>
          <w:trHeight w:val="20"/>
          <w:tblHeader/>
        </w:trPr>
        <w:tc>
          <w:tcPr>
            <w:tcW w:w="3418" w:type="dxa"/>
            <w:vAlign w:val="bottom"/>
          </w:tcPr>
          <w:p w14:paraId="0D6461E8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699" w:type="dxa"/>
          </w:tcPr>
          <w:p w14:paraId="5F0CB0DC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E9CEE1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18B230E2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070A08D9" w14:textId="01791D34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2334" w:type="dxa"/>
            <w:gridSpan w:val="3"/>
          </w:tcPr>
          <w:p w14:paraId="27022FE5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9F42D79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47814729" w14:textId="77777777" w:rsidR="002C7988" w:rsidRPr="00F54E6A" w:rsidRDefault="002C7988" w:rsidP="00F54E6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6" w:type="dxa"/>
            <w:gridSpan w:val="4"/>
            <w:tcBorders>
              <w:left w:val="nil"/>
            </w:tcBorders>
          </w:tcPr>
          <w:p w14:paraId="4593BF52" w14:textId="77777777" w:rsidR="002C7988" w:rsidRPr="00F54E6A" w:rsidRDefault="002C7988" w:rsidP="00F54E6A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501F74F2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1" w:type="dxa"/>
          </w:tcPr>
          <w:p w14:paraId="61D63EAE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437" w:type="dxa"/>
            <w:gridSpan w:val="3"/>
            <w:vAlign w:val="bottom"/>
          </w:tcPr>
          <w:p w14:paraId="732F8016" w14:textId="77777777" w:rsidR="002C7988" w:rsidRPr="00F54E6A" w:rsidRDefault="002C7988" w:rsidP="00F54E6A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5A4ADF" w:rsidRPr="00F54E6A" w14:paraId="08CC9801" w14:textId="77777777" w:rsidTr="008550D2">
        <w:trPr>
          <w:cantSplit/>
          <w:trHeight w:val="20"/>
          <w:tblHeader/>
        </w:trPr>
        <w:tc>
          <w:tcPr>
            <w:tcW w:w="3418" w:type="dxa"/>
          </w:tcPr>
          <w:p w14:paraId="65052285" w14:textId="77777777" w:rsidR="005A4ADF" w:rsidRPr="00F54E6A" w:rsidRDefault="005A4ADF" w:rsidP="005A4AD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9" w:type="dxa"/>
          </w:tcPr>
          <w:p w14:paraId="110A42AE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1ACC91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6CAAE31F" w14:textId="09611EC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2D81AD0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78995D2" w14:textId="3D288613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244587A9" w14:textId="77777777" w:rsidR="005A4ADF" w:rsidRPr="00F54E6A" w:rsidRDefault="005A4ADF" w:rsidP="005A4AD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A72273A" w14:textId="4773B44C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857A4D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vAlign w:val="center"/>
          </w:tcPr>
          <w:p w14:paraId="455B1ACD" w14:textId="5DC7C9AC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532016BE" w14:textId="77777777" w:rsidR="005A4ADF" w:rsidRPr="00F54E6A" w:rsidRDefault="005A4ADF" w:rsidP="005A4AD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1562EC" w14:textId="54ED3DB1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7C80C0C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center"/>
          </w:tcPr>
          <w:p w14:paraId="7270E30A" w14:textId="26922B66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5A4ADF" w:rsidRPr="00F54E6A" w14:paraId="33035A95" w14:textId="77777777" w:rsidTr="008550D2">
        <w:trPr>
          <w:cantSplit/>
          <w:trHeight w:val="20"/>
        </w:trPr>
        <w:tc>
          <w:tcPr>
            <w:tcW w:w="3418" w:type="dxa"/>
          </w:tcPr>
          <w:p w14:paraId="232018BC" w14:textId="6E50ED6E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9" w:type="dxa"/>
          </w:tcPr>
          <w:p w14:paraId="21619EBE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913AC93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41" w:type="dxa"/>
            <w:gridSpan w:val="4"/>
          </w:tcPr>
          <w:p w14:paraId="79401EA9" w14:textId="55E9CAF4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2BE52D9C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957" w:type="dxa"/>
            <w:gridSpan w:val="7"/>
          </w:tcPr>
          <w:p w14:paraId="0F4CCA6B" w14:textId="74AF6148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Pr="00F54E6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F54E6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5A4ADF" w:rsidRPr="00F54E6A" w14:paraId="41A5E52A" w14:textId="77777777" w:rsidTr="008550D2">
        <w:trPr>
          <w:cantSplit/>
          <w:trHeight w:val="20"/>
        </w:trPr>
        <w:tc>
          <w:tcPr>
            <w:tcW w:w="3418" w:type="dxa"/>
          </w:tcPr>
          <w:p w14:paraId="2786902B" w14:textId="5BD4DEA4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699" w:type="dxa"/>
          </w:tcPr>
          <w:p w14:paraId="70559038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8AA2F1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99AEEC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D8767E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F4682B0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F105547" w14:textId="77777777" w:rsidR="005A4ADF" w:rsidRPr="00F54E6A" w:rsidRDefault="005A4ADF" w:rsidP="005A4AD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47F99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C005B2" w14:textId="77777777" w:rsidR="005A4ADF" w:rsidRPr="00F54E6A" w:rsidRDefault="005A4ADF" w:rsidP="005A4A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A753D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447E7DF" w14:textId="77777777" w:rsidR="005A4ADF" w:rsidRPr="00F54E6A" w:rsidRDefault="005A4ADF" w:rsidP="005A4A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973984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865F2E" w14:textId="77777777" w:rsidR="005A4ADF" w:rsidRPr="00F54E6A" w:rsidRDefault="005A4ADF" w:rsidP="005A4A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EFE6CEF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1CB1" w:rsidRPr="00F54E6A" w14:paraId="045C1A60" w14:textId="77777777" w:rsidTr="008550D2">
        <w:trPr>
          <w:cantSplit/>
          <w:trHeight w:val="20"/>
        </w:trPr>
        <w:tc>
          <w:tcPr>
            <w:tcW w:w="3418" w:type="dxa"/>
          </w:tcPr>
          <w:p w14:paraId="22B6D6FB" w14:textId="3EB405D1" w:rsidR="00811CB1" w:rsidRPr="00E95935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E95935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ทีเอฟ เทคโฮ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ลดิ้ง จำกัด</w:t>
            </w:r>
          </w:p>
        </w:tc>
        <w:tc>
          <w:tcPr>
            <w:tcW w:w="2699" w:type="dxa"/>
          </w:tcPr>
          <w:p w14:paraId="5B620E49" w14:textId="586B3BA2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169" w:type="dxa"/>
          </w:tcPr>
          <w:p w14:paraId="5BCADBB6" w14:textId="0CC8AD42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05BC31D" w14:textId="11FBDCDF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2B58FBE4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FC410D4" w14:textId="65DD89EF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6FC654ED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B505FB" w14:textId="5C7BE30A" w:rsidR="00811CB1" w:rsidRPr="002C7C59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138,857</w:t>
            </w:r>
          </w:p>
        </w:tc>
        <w:tc>
          <w:tcPr>
            <w:tcW w:w="180" w:type="dxa"/>
          </w:tcPr>
          <w:p w14:paraId="09B327A8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90517B9" w14:textId="79CC0222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106,757</w:t>
            </w:r>
          </w:p>
        </w:tc>
        <w:tc>
          <w:tcPr>
            <w:tcW w:w="181" w:type="dxa"/>
          </w:tcPr>
          <w:p w14:paraId="136BD6D2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1CFC20" w14:textId="1CFDD2FA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2011631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4EBD22FA" w14:textId="5BC03414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10CB825D" w14:textId="77777777" w:rsidTr="008550D2">
        <w:trPr>
          <w:cantSplit/>
          <w:trHeight w:val="20"/>
        </w:trPr>
        <w:tc>
          <w:tcPr>
            <w:tcW w:w="3418" w:type="dxa"/>
          </w:tcPr>
          <w:p w14:paraId="5C6C928A" w14:textId="623A3714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เจเนพูติก ไบโอ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699" w:type="dxa"/>
          </w:tcPr>
          <w:p w14:paraId="4C3EA4C7" w14:textId="76861AC6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ตรวจวิเคราะห์และการรักษาโรคที่</w:t>
            </w:r>
          </w:p>
        </w:tc>
        <w:tc>
          <w:tcPr>
            <w:tcW w:w="1169" w:type="dxa"/>
          </w:tcPr>
          <w:p w14:paraId="1A444EAC" w14:textId="4D7A5E21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98AD0EF" w14:textId="1FA46536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D7E405B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77D39A" w14:textId="21C50D85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FD8E31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4C012" w14:textId="05943515" w:rsidR="00811CB1" w:rsidRPr="00F54E6A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895D50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CD99AE" w14:textId="2A40734E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68D9D52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D94F65" w14:textId="04E04194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8C7B23A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200D416D" w14:textId="530BC062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11CB1" w:rsidRPr="00F54E6A" w14:paraId="7636768E" w14:textId="77777777" w:rsidTr="008550D2">
        <w:trPr>
          <w:cantSplit/>
          <w:trHeight w:val="20"/>
        </w:trPr>
        <w:tc>
          <w:tcPr>
            <w:tcW w:w="3418" w:type="dxa"/>
          </w:tcPr>
          <w:p w14:paraId="14DA0C4E" w14:textId="77777777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9" w:type="dxa"/>
          </w:tcPr>
          <w:p w14:paraId="0C16B89F" w14:textId="1CD330BE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เกี่ยวข้องกับมะเร็งเม็ดเลือดขาว</w:t>
            </w:r>
          </w:p>
        </w:tc>
        <w:tc>
          <w:tcPr>
            <w:tcW w:w="1169" w:type="dxa"/>
          </w:tcPr>
          <w:p w14:paraId="5EB56CA6" w14:textId="2CC75B08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711601AE" w14:textId="4344C150" w:rsidR="00811CB1" w:rsidRPr="00696B3F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696B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2.61</w:t>
            </w:r>
          </w:p>
        </w:tc>
        <w:tc>
          <w:tcPr>
            <w:tcW w:w="180" w:type="dxa"/>
          </w:tcPr>
          <w:p w14:paraId="744B6732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BC2D417" w14:textId="762B32A8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2717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27.24</w:t>
            </w:r>
          </w:p>
        </w:tc>
        <w:tc>
          <w:tcPr>
            <w:tcW w:w="180" w:type="dxa"/>
            <w:gridSpan w:val="2"/>
          </w:tcPr>
          <w:p w14:paraId="4C4F31A0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2F949B" w14:textId="17C1E2C2" w:rsidR="00811CB1" w:rsidRPr="00F54E6A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64AABD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F709D8" w14:textId="06B46237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4,008</w:t>
            </w:r>
          </w:p>
        </w:tc>
        <w:tc>
          <w:tcPr>
            <w:tcW w:w="181" w:type="dxa"/>
          </w:tcPr>
          <w:p w14:paraId="1541A6F9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F498B" w14:textId="5093932A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9A51DFA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7E7C00C5" w14:textId="7651CB1D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196AC6BF" w14:textId="77777777" w:rsidTr="008550D2">
        <w:trPr>
          <w:cantSplit/>
          <w:trHeight w:val="20"/>
        </w:trPr>
        <w:tc>
          <w:tcPr>
            <w:tcW w:w="3418" w:type="dxa"/>
          </w:tcPr>
          <w:p w14:paraId="57E050EB" w14:textId="1C0AE33B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สไวน์ พร๊อพเพอร์ตี้ จำกัด</w:t>
            </w:r>
          </w:p>
        </w:tc>
        <w:tc>
          <w:tcPr>
            <w:tcW w:w="2699" w:type="dxa"/>
          </w:tcPr>
          <w:p w14:paraId="538D239B" w14:textId="6BDC580C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689BE226" w14:textId="720BFCF3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3F3FBAC6" w14:textId="41C7308E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AED1826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4C41197" w14:textId="1DB29C52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30E3B901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D2B77" w14:textId="01C6D9E7" w:rsidR="00811CB1" w:rsidRPr="00F54E6A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42,331</w:t>
            </w:r>
          </w:p>
        </w:tc>
        <w:tc>
          <w:tcPr>
            <w:tcW w:w="180" w:type="dxa"/>
          </w:tcPr>
          <w:p w14:paraId="64B92E5F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F34F0EB" w14:textId="3FE89311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62,613</w:t>
            </w:r>
          </w:p>
        </w:tc>
        <w:tc>
          <w:tcPr>
            <w:tcW w:w="181" w:type="dxa"/>
          </w:tcPr>
          <w:p w14:paraId="1D0B2B42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874C2E" w14:textId="4881A400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826C4E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3381E63F" w14:textId="7AE1D890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7DD06F3C" w14:textId="77777777" w:rsidTr="008550D2">
        <w:trPr>
          <w:cantSplit/>
          <w:trHeight w:val="20"/>
        </w:trPr>
        <w:tc>
          <w:tcPr>
            <w:tcW w:w="3418" w:type="dxa"/>
          </w:tcPr>
          <w:p w14:paraId="2CFD7381" w14:textId="53788C45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โพลทรีย์</w:t>
            </w:r>
            <w:r w:rsidRPr="003F685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กรีน</w:t>
            </w:r>
            <w:r w:rsidRPr="003F685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ฟาร์ม</w:t>
            </w:r>
            <w:r w:rsidRPr="003F685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Pr="003F685B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เดิมชื่อ</w:t>
            </w:r>
            <w:r w:rsidRPr="003F685B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บริษัท สไวน์ พร๊อพเพอร์ตี้ </w:t>
            </w:r>
            <w:r w:rsidRPr="003F685B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  <w:r w:rsidRPr="003F685B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3F685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sz w:val="26"/>
                <w:szCs w:val="26"/>
                <w:highlight w:val="cyan"/>
                <w:cs/>
              </w:rPr>
              <w:t xml:space="preserve">                </w:t>
            </w:r>
          </w:p>
        </w:tc>
        <w:tc>
          <w:tcPr>
            <w:tcW w:w="2699" w:type="dxa"/>
          </w:tcPr>
          <w:p w14:paraId="1244D7BC" w14:textId="7A2BBE20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ให้เช่าที่ดินและสิ่งปลูกสร้าง</w:t>
            </w:r>
          </w:p>
        </w:tc>
        <w:tc>
          <w:tcPr>
            <w:tcW w:w="1169" w:type="dxa"/>
          </w:tcPr>
          <w:p w14:paraId="7614FFCA" w14:textId="50F3EA7E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EA5E6F0" w14:textId="2414288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39.81</w:t>
            </w:r>
          </w:p>
        </w:tc>
        <w:tc>
          <w:tcPr>
            <w:tcW w:w="180" w:type="dxa"/>
          </w:tcPr>
          <w:p w14:paraId="5D995715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EAEAEEC" w14:textId="3D2C8FD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6E797BF5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5593E" w14:textId="5CD4DCED" w:rsidR="00811CB1" w:rsidRPr="00F54E6A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D8D8774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9921E26" w14:textId="79BD86E6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59B4357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732889" w14:textId="307D6380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CE6F800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3C4BE97" w14:textId="7E77EBD6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35163FDF" w14:textId="77777777" w:rsidTr="008550D2">
        <w:trPr>
          <w:cantSplit/>
          <w:trHeight w:val="20"/>
        </w:trPr>
        <w:tc>
          <w:tcPr>
            <w:tcW w:w="3418" w:type="dxa"/>
          </w:tcPr>
          <w:p w14:paraId="5DEC7E98" w14:textId="5608BD19" w:rsidR="00811CB1" w:rsidRPr="00CB6762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highlight w:val="yellow"/>
                <w:vertAlign w:val="superscript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9" w:type="dxa"/>
          </w:tcPr>
          <w:p w14:paraId="54C1681B" w14:textId="284B49A4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69" w:type="dxa"/>
          </w:tcPr>
          <w:p w14:paraId="1AC3BA50" w14:textId="6B54DF15" w:rsidR="00811CB1" w:rsidRPr="00CB6762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61CF551E" w14:textId="12CDA753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6A0159BB" w14:textId="77777777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50DC421C" w14:textId="31FF25E9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CE10A95" w14:textId="77777777" w:rsidR="00811CB1" w:rsidRPr="00CB6762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5FCADF" w14:textId="022CF9B2" w:rsidR="00811CB1" w:rsidRPr="000E2037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0E203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181,188</w:t>
            </w:r>
          </w:p>
        </w:tc>
        <w:tc>
          <w:tcPr>
            <w:tcW w:w="180" w:type="dxa"/>
          </w:tcPr>
          <w:p w14:paraId="05F6B790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4ECCE07" w14:textId="4B81BB60" w:rsidR="00811CB1" w:rsidRPr="007D6FF0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173,378</w:t>
            </w:r>
          </w:p>
        </w:tc>
        <w:tc>
          <w:tcPr>
            <w:tcW w:w="181" w:type="dxa"/>
          </w:tcPr>
          <w:p w14:paraId="6BA8BDA7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80AB13" w14:textId="38E7B36B" w:rsidR="00811CB1" w:rsidRPr="003D727B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D72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2FD809" w14:textId="77777777" w:rsidR="00811CB1" w:rsidRPr="002C7C59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87FACD5" w14:textId="15B18834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6DED302C" w14:textId="77777777" w:rsidTr="008550D2">
        <w:trPr>
          <w:cantSplit/>
          <w:trHeight w:val="20"/>
        </w:trPr>
        <w:tc>
          <w:tcPr>
            <w:tcW w:w="3418" w:type="dxa"/>
          </w:tcPr>
          <w:p w14:paraId="3A24EFA2" w14:textId="56C2FCD8" w:rsidR="00811CB1" w:rsidRPr="00CB6762" w:rsidRDefault="00811CB1" w:rsidP="00811CB1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highlight w:val="yellow"/>
                <w:vertAlign w:val="superscript"/>
                <w:cs/>
              </w:rPr>
            </w:pPr>
          </w:p>
        </w:tc>
        <w:tc>
          <w:tcPr>
            <w:tcW w:w="2699" w:type="dxa"/>
          </w:tcPr>
          <w:p w14:paraId="3609E5FB" w14:textId="116ACF07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169" w:type="dxa"/>
          </w:tcPr>
          <w:p w14:paraId="34C896A4" w14:textId="33C3E536" w:rsidR="00811CB1" w:rsidRPr="00CB6762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1" w:type="dxa"/>
          </w:tcPr>
          <w:p w14:paraId="0E47DDDC" w14:textId="28AA9932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7616F0F3" w14:textId="77777777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692684AC" w14:textId="68A74875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80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5BCB7FE" w14:textId="77777777" w:rsidR="00811CB1" w:rsidRPr="00CB6762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EB4844" w14:textId="4C0B4D74" w:rsidR="00811CB1" w:rsidRPr="00CB6762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64402CFF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D0B19BE" w14:textId="7A7094D9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1" w:type="dxa"/>
          </w:tcPr>
          <w:p w14:paraId="7DE73F19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6CA150" w14:textId="4D0CADB3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01753E07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9D93C5B" w14:textId="2DB67E01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</w:tr>
      <w:tr w:rsidR="00811CB1" w:rsidRPr="00F54E6A" w14:paraId="3D8ECF5B" w14:textId="77777777" w:rsidTr="008550D2">
        <w:trPr>
          <w:cantSplit/>
          <w:trHeight w:val="20"/>
        </w:trPr>
        <w:tc>
          <w:tcPr>
            <w:tcW w:w="3418" w:type="dxa"/>
          </w:tcPr>
          <w:p w14:paraId="6A54EA5F" w14:textId="4994E9E1" w:rsidR="00811CB1" w:rsidRPr="00CB6762" w:rsidRDefault="00811CB1" w:rsidP="00811CB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F54E6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699" w:type="dxa"/>
          </w:tcPr>
          <w:p w14:paraId="56B02E61" w14:textId="70DD2843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69" w:type="dxa"/>
          </w:tcPr>
          <w:p w14:paraId="3FF02058" w14:textId="6F5E9623" w:rsidR="00811CB1" w:rsidRPr="00CB6762" w:rsidRDefault="00811CB1" w:rsidP="00811CB1">
            <w:pPr>
              <w:tabs>
                <w:tab w:val="clear" w:pos="454"/>
                <w:tab w:val="clear" w:pos="907"/>
                <w:tab w:val="left" w:pos="720"/>
                <w:tab w:val="decimal" w:pos="821"/>
              </w:tabs>
              <w:spacing w:line="240" w:lineRule="auto"/>
              <w:ind w:left="1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1" w:type="dxa"/>
          </w:tcPr>
          <w:p w14:paraId="7A15B964" w14:textId="7698E0D5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2E7620F9" w14:textId="77777777" w:rsidR="00811CB1" w:rsidRPr="00CB6762" w:rsidRDefault="00811CB1" w:rsidP="00811CB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04DBBCD0" w14:textId="1AB2AA0A" w:rsidR="00811CB1" w:rsidRPr="00CB6762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CE72E8E" w14:textId="77777777" w:rsidR="00811CB1" w:rsidRPr="00CB6762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BF20A3A" w14:textId="20EC3449" w:rsidR="00811CB1" w:rsidRPr="00D8680D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7F2AAA" w14:textId="77777777" w:rsidR="00811CB1" w:rsidRPr="00D8680D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6C947C32" w14:textId="5331F5B5" w:rsidR="00811CB1" w:rsidRPr="00D8680D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176D6C19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BD8BE24" w14:textId="1C8DCF8A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25035AB9" w14:textId="77777777" w:rsidR="00811CB1" w:rsidRPr="00CB6762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</w:tcPr>
          <w:p w14:paraId="0CBC376A" w14:textId="3EAC03CF" w:rsidR="00811CB1" w:rsidRPr="00CB676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</w:tr>
      <w:tr w:rsidR="000E2037" w:rsidRPr="00F54E6A" w14:paraId="4925B544" w14:textId="77777777" w:rsidTr="008550D2">
        <w:trPr>
          <w:cantSplit/>
          <w:trHeight w:val="20"/>
        </w:trPr>
        <w:tc>
          <w:tcPr>
            <w:tcW w:w="3418" w:type="dxa"/>
          </w:tcPr>
          <w:p w14:paraId="033FC3F3" w14:textId="6E1B66C4" w:rsidR="000E2037" w:rsidRPr="00F54E6A" w:rsidRDefault="000E2037" w:rsidP="000E2037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Seven Foods Co., Ltd.</w:t>
            </w:r>
          </w:p>
        </w:tc>
        <w:tc>
          <w:tcPr>
            <w:tcW w:w="2699" w:type="dxa"/>
          </w:tcPr>
          <w:p w14:paraId="404CECF6" w14:textId="2C426983" w:rsidR="000E2037" w:rsidRPr="00F54E6A" w:rsidRDefault="000E2037" w:rsidP="000E203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จำหน่ายไก่สดแช่แข็ง</w:t>
            </w:r>
          </w:p>
        </w:tc>
        <w:tc>
          <w:tcPr>
            <w:tcW w:w="1169" w:type="dxa"/>
          </w:tcPr>
          <w:p w14:paraId="622B6F3C" w14:textId="0AD68742" w:rsidR="000E2037" w:rsidRPr="00F54E6A" w:rsidRDefault="000E2037" w:rsidP="000E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79"/>
              </w:tabs>
              <w:spacing w:line="240" w:lineRule="auto"/>
              <w:ind w:left="19" w:right="-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081" w:type="dxa"/>
          </w:tcPr>
          <w:p w14:paraId="375747C9" w14:textId="3965F967" w:rsidR="000E2037" w:rsidRPr="000E2037" w:rsidRDefault="000E2037" w:rsidP="000E203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45.71</w:t>
            </w:r>
          </w:p>
        </w:tc>
        <w:tc>
          <w:tcPr>
            <w:tcW w:w="180" w:type="dxa"/>
          </w:tcPr>
          <w:p w14:paraId="2A69AE95" w14:textId="77777777" w:rsidR="000E2037" w:rsidRPr="00F54E6A" w:rsidRDefault="000E2037" w:rsidP="000E203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5B4553" w14:textId="630F9916" w:rsidR="000E2037" w:rsidRPr="00F54E6A" w:rsidRDefault="000E2037" w:rsidP="000E2037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45.71</w:t>
            </w:r>
          </w:p>
        </w:tc>
        <w:tc>
          <w:tcPr>
            <w:tcW w:w="180" w:type="dxa"/>
            <w:gridSpan w:val="2"/>
          </w:tcPr>
          <w:p w14:paraId="4F7F47A9" w14:textId="77777777" w:rsidR="000E2037" w:rsidRPr="00F54E6A" w:rsidRDefault="000E2037" w:rsidP="000E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ECF54F" w14:textId="62DCFAFF" w:rsidR="000E2037" w:rsidRPr="00D8680D" w:rsidRDefault="000E2037" w:rsidP="00BC41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14,51</w:t>
            </w:r>
            <w:r w:rsidR="007D6FF0"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7D8BCC82" w14:textId="77777777" w:rsidR="000E2037" w:rsidRPr="00D8680D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7319E3F" w14:textId="4835099E" w:rsidR="000E2037" w:rsidRPr="00D8680D" w:rsidRDefault="000E2037" w:rsidP="00BC41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2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14,364</w:t>
            </w:r>
          </w:p>
        </w:tc>
        <w:tc>
          <w:tcPr>
            <w:tcW w:w="181" w:type="dxa"/>
          </w:tcPr>
          <w:p w14:paraId="4590BD04" w14:textId="77777777" w:rsidR="000E2037" w:rsidRPr="00F54E6A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B00C1B" w14:textId="748905F7" w:rsidR="000E2037" w:rsidRPr="00F54E6A" w:rsidRDefault="0096711C" w:rsidP="000E203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8CD56DA" w14:textId="77777777" w:rsidR="000E2037" w:rsidRPr="00F54E6A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</w:tcPr>
          <w:p w14:paraId="2889CA61" w14:textId="766B7246" w:rsidR="000E2037" w:rsidRPr="00F54E6A" w:rsidRDefault="000E2037" w:rsidP="000E203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E2037" w:rsidRPr="00F54E6A" w14:paraId="6E0B3C7D" w14:textId="77777777" w:rsidTr="008550D2">
        <w:trPr>
          <w:cantSplit/>
          <w:trHeight w:val="20"/>
        </w:trPr>
        <w:tc>
          <w:tcPr>
            <w:tcW w:w="3418" w:type="dxa"/>
          </w:tcPr>
          <w:p w14:paraId="6A0828D4" w14:textId="130BDF18" w:rsidR="000E2037" w:rsidRPr="00F54E6A" w:rsidRDefault="000E2037" w:rsidP="000E2037">
            <w:pPr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5935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ไทยฟู้ดส์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95935">
              <w:rPr>
                <w:rFonts w:ascii="Angsana New" w:hAnsi="Angsana New" w:cs="Angsana New" w:hint="cs"/>
                <w:sz w:val="26"/>
                <w:szCs w:val="26"/>
                <w:cs/>
              </w:rPr>
              <w:t>นิวเคลียส จีเนติกส์</w:t>
            </w:r>
            <w:r w:rsidRPr="00E9593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95935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699" w:type="dxa"/>
          </w:tcPr>
          <w:p w14:paraId="56132AE6" w14:textId="497A5257" w:rsidR="000E2037" w:rsidRPr="00F54E6A" w:rsidRDefault="000E2037" w:rsidP="000E203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ผลิตและจำหน่ายสุกรพันธุ์</w:t>
            </w:r>
          </w:p>
        </w:tc>
        <w:tc>
          <w:tcPr>
            <w:tcW w:w="1169" w:type="dxa"/>
          </w:tcPr>
          <w:p w14:paraId="3861AA3F" w14:textId="74B5BD67" w:rsidR="000E2037" w:rsidRPr="00F54E6A" w:rsidRDefault="000E2037" w:rsidP="000E2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8"/>
              </w:tabs>
              <w:spacing w:line="240" w:lineRule="auto"/>
              <w:ind w:left="-71" w:right="-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1" w:type="dxa"/>
          </w:tcPr>
          <w:p w14:paraId="15CD13EC" w14:textId="181DB113" w:rsidR="000E2037" w:rsidRPr="000E2037" w:rsidRDefault="000E2037" w:rsidP="000E2037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</w:tcPr>
          <w:p w14:paraId="778200D3" w14:textId="77777777" w:rsidR="000E2037" w:rsidRPr="00F54E6A" w:rsidRDefault="000E2037" w:rsidP="000E2037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166926A" w14:textId="7B300489" w:rsidR="000E2037" w:rsidRPr="00F54E6A" w:rsidRDefault="000E2037" w:rsidP="000E2037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</w:rPr>
              <w:t>50.00</w:t>
            </w:r>
          </w:p>
        </w:tc>
        <w:tc>
          <w:tcPr>
            <w:tcW w:w="180" w:type="dxa"/>
            <w:gridSpan w:val="2"/>
          </w:tcPr>
          <w:p w14:paraId="670BDEC5" w14:textId="77777777" w:rsidR="000E2037" w:rsidRPr="00F54E6A" w:rsidRDefault="000E2037" w:rsidP="000E203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E2BD8" w14:textId="13CCEC0A" w:rsidR="000E2037" w:rsidRPr="00D8680D" w:rsidRDefault="007D6FF0" w:rsidP="00BC41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164,5</w:t>
            </w:r>
            <w:r w:rsidR="00DE747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  <w:tc>
          <w:tcPr>
            <w:tcW w:w="180" w:type="dxa"/>
          </w:tcPr>
          <w:p w14:paraId="1694D61D" w14:textId="77777777" w:rsidR="000E2037" w:rsidRPr="00D8680D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6E6C570" w14:textId="489EE833" w:rsidR="000E2037" w:rsidRPr="00D8680D" w:rsidRDefault="000E2037" w:rsidP="00BC41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26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162,92</w:t>
            </w:r>
            <w:r w:rsidR="00150F8E"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181" w:type="dxa"/>
          </w:tcPr>
          <w:p w14:paraId="3E314EA7" w14:textId="77777777" w:rsidR="000E2037" w:rsidRPr="00F54E6A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A324E7" w14:textId="27F62006" w:rsidR="000E2037" w:rsidRPr="00F54E6A" w:rsidRDefault="000E2037" w:rsidP="0096711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1CB694B" w14:textId="77777777" w:rsidR="000E2037" w:rsidRPr="00F54E6A" w:rsidRDefault="000E2037" w:rsidP="000E2037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</w:tcPr>
          <w:p w14:paraId="73931EA3" w14:textId="18B249F7" w:rsidR="000E2037" w:rsidRPr="00F54E6A" w:rsidRDefault="000E2037" w:rsidP="000E203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54E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0CE26FE0" w14:textId="77777777" w:rsidTr="008550D2">
        <w:trPr>
          <w:cantSplit/>
          <w:trHeight w:val="20"/>
        </w:trPr>
        <w:tc>
          <w:tcPr>
            <w:tcW w:w="3418" w:type="dxa"/>
          </w:tcPr>
          <w:p w14:paraId="2AB5AC14" w14:textId="59148494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699" w:type="dxa"/>
          </w:tcPr>
          <w:p w14:paraId="169742D3" w14:textId="77777777" w:rsidR="00811CB1" w:rsidRPr="00F54E6A" w:rsidRDefault="00811CB1" w:rsidP="00811CB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firstLine="9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3EB5E09" w14:textId="77777777" w:rsidR="00811CB1" w:rsidRPr="00F54E6A" w:rsidRDefault="00811CB1" w:rsidP="00811CB1">
            <w:pPr>
              <w:tabs>
                <w:tab w:val="clear" w:pos="454"/>
                <w:tab w:val="clear" w:pos="907"/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8360C1" w14:textId="77777777" w:rsidR="00811CB1" w:rsidRPr="00F54E6A" w:rsidRDefault="00811CB1" w:rsidP="00811CB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238BA7" w14:textId="77777777" w:rsidR="00811CB1" w:rsidRPr="00F54E6A" w:rsidRDefault="00811CB1" w:rsidP="00811CB1">
            <w:pPr>
              <w:tabs>
                <w:tab w:val="clear" w:pos="454"/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CB160B4" w14:textId="77777777" w:rsidR="00811CB1" w:rsidRPr="00F54E6A" w:rsidRDefault="00811CB1" w:rsidP="00811CB1">
            <w:pPr>
              <w:tabs>
                <w:tab w:val="clear" w:pos="454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BD7CDD5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002232" w14:textId="77AA3749" w:rsidR="00811CB1" w:rsidRPr="00D8680D" w:rsidRDefault="00BC0054" w:rsidP="00BC418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-7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179,05</w:t>
            </w:r>
            <w:r w:rsidR="00DE747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3D2CAC62" w14:textId="77777777" w:rsidR="00811CB1" w:rsidRPr="00D8680D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5DE0BBB" w14:textId="1A9883D3" w:rsidR="00811CB1" w:rsidRPr="00D8680D" w:rsidRDefault="00811CB1" w:rsidP="00BC418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26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177,28</w:t>
            </w:r>
            <w:r w:rsidR="00150F8E"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1" w:type="dxa"/>
          </w:tcPr>
          <w:p w14:paraId="627506DC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94FE90" w14:textId="20C5CE38" w:rsidR="00811CB1" w:rsidRPr="008550D2" w:rsidRDefault="00811CB1" w:rsidP="0096711C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198" w:right="-620" w:hanging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50D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4F6AF94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6BAB5BB" w14:textId="3EBBE0DB" w:rsidR="00811CB1" w:rsidRPr="008550D2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550D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811CB1" w:rsidRPr="00F54E6A" w14:paraId="71ECB8EA" w14:textId="77777777" w:rsidTr="008550D2">
        <w:trPr>
          <w:cantSplit/>
          <w:trHeight w:val="20"/>
        </w:trPr>
        <w:tc>
          <w:tcPr>
            <w:tcW w:w="3418" w:type="dxa"/>
          </w:tcPr>
          <w:p w14:paraId="65EAAE07" w14:textId="5E477484" w:rsidR="00811CB1" w:rsidRPr="00F54E6A" w:rsidRDefault="00811CB1" w:rsidP="00811CB1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9" w:type="dxa"/>
          </w:tcPr>
          <w:p w14:paraId="77233195" w14:textId="718389B9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 w:firstLine="9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9" w:type="dxa"/>
          </w:tcPr>
          <w:p w14:paraId="1C3228AD" w14:textId="3C2BA5C7" w:rsidR="00811CB1" w:rsidRPr="00F54E6A" w:rsidRDefault="00811CB1" w:rsidP="00811C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1" w:type="dxa"/>
          </w:tcPr>
          <w:p w14:paraId="4B4F3EF4" w14:textId="61F648BB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2EE2C5" w14:textId="77777777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BE6806" w14:textId="3BE430A9" w:rsidR="00811CB1" w:rsidRPr="00F54E6A" w:rsidRDefault="00811CB1" w:rsidP="00811CB1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53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AA97A75" w14:textId="77777777" w:rsidR="00811CB1" w:rsidRPr="00F54E6A" w:rsidRDefault="00811CB1" w:rsidP="00811CB1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CBB0E5" w14:textId="7F1E78EC" w:rsidR="00811CB1" w:rsidRPr="00D8680D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4E2B98" w14:textId="77777777" w:rsidR="00811CB1" w:rsidRPr="00D8680D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EB1700" w14:textId="5A244126" w:rsidR="00811CB1" w:rsidRPr="00D8680D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5DE17FD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4B3F91" w14:textId="7BD753AE" w:rsidR="00811CB1" w:rsidRPr="00F54E6A" w:rsidRDefault="00811CB1" w:rsidP="00811CB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5D284DA" w14:textId="77777777" w:rsidR="00811CB1" w:rsidRPr="00F54E6A" w:rsidRDefault="00811CB1" w:rsidP="00811CB1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683F7D9A" w14:textId="2A675B3F" w:rsidR="00811CB1" w:rsidRPr="00F54E6A" w:rsidRDefault="00811CB1" w:rsidP="00811CB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2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6C3AEA04" w14:textId="761EDB05" w:rsidR="00A44FD7" w:rsidRPr="00F54E6A" w:rsidRDefault="00A44FD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  <w:sectPr w:rsidR="00A44FD7" w:rsidRPr="00F54E6A" w:rsidSect="00A44FD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4E093011" w14:textId="5ADEEA3C" w:rsidR="00AF1410" w:rsidRPr="007E3F28" w:rsidRDefault="00AF1410" w:rsidP="00F54E6A">
      <w:pPr>
        <w:pStyle w:val="block"/>
        <w:spacing w:after="0" w:line="240" w:lineRule="auto"/>
        <w:ind w:left="90" w:firstLine="446"/>
        <w:rPr>
          <w:rFonts w:ascii="Angsana New" w:hAnsi="Angsana New" w:cs="Angsana New"/>
          <w:sz w:val="30"/>
          <w:szCs w:val="30"/>
          <w:lang w:val="en-US" w:bidi="th-TH"/>
        </w:rPr>
      </w:pPr>
      <w:r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พิจารณาแล้วว่าไม่มีส่วนได้เสียในบริษัทร่วมและการร่วมค้าที่มีสาระสำคัญต่อกลุ่มบริษัท</w:t>
      </w:r>
      <w:r w:rsidRPr="00F54E6A">
        <w:rPr>
          <w:rFonts w:ascii="Angsana New" w:hAnsi="Angsana New" w:cs="Angsana New"/>
          <w:sz w:val="30"/>
          <w:szCs w:val="30"/>
        </w:rPr>
        <w:br/>
      </w:r>
    </w:p>
    <w:p w14:paraId="1C55E66C" w14:textId="73C0FF25" w:rsidR="00EE283B" w:rsidRPr="00F54E6A" w:rsidRDefault="00714F0D" w:rsidP="00F54E6A">
      <w:pPr>
        <w:pStyle w:val="block"/>
        <w:spacing w:after="0" w:line="240" w:lineRule="auto"/>
        <w:ind w:left="90" w:firstLine="446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54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EE283B" w:rsidRPr="00F54E6A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การร่วมการค้าที่ไม่มีสาระสำคัญ</w:t>
      </w:r>
      <w:r w:rsidR="00513986" w:rsidRPr="00F54E6A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</w:p>
    <w:p w14:paraId="029A05FC" w14:textId="77777777" w:rsidR="00EE283B" w:rsidRPr="00F54E6A" w:rsidRDefault="00EE283B" w:rsidP="00F54E6A">
      <w:pPr>
        <w:pStyle w:val="block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EF96FE3" w14:textId="118BDF07" w:rsidR="0029057B" w:rsidRPr="00F54E6A" w:rsidRDefault="005D699D" w:rsidP="00F54E6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</w:t>
      </w:r>
      <w:r w:rsidR="00714F0D" w:rsidRPr="00F54E6A">
        <w:rPr>
          <w:rFonts w:ascii="Angsana New" w:hAnsi="Angsana New" w:cs="Angsana New" w:hint="cs"/>
          <w:sz w:val="30"/>
          <w:szCs w:val="30"/>
          <w:cs/>
          <w:lang w:bidi="th-TH"/>
        </w:rPr>
        <w:t>บริษัทร่วมและ</w:t>
      </w:r>
      <w:r w:rsidRPr="00F54E6A">
        <w:rPr>
          <w:rFonts w:ascii="Angsana New" w:hAnsi="Angsana New" w:cs="Angsana New"/>
          <w:sz w:val="30"/>
          <w:szCs w:val="30"/>
          <w:cs/>
          <w:lang w:bidi="th-TH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  <w:r w:rsidRPr="00F54E6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5BB1589" w14:textId="77777777" w:rsidR="005D699D" w:rsidRPr="00F54E6A" w:rsidRDefault="005D69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80"/>
        <w:gridCol w:w="180"/>
        <w:gridCol w:w="1080"/>
        <w:gridCol w:w="180"/>
        <w:gridCol w:w="1170"/>
      </w:tblGrid>
      <w:tr w:rsidR="0029057B" w:rsidRPr="00F54E6A" w14:paraId="7AFC342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3509CE3" w14:textId="77777777" w:rsidR="0029057B" w:rsidRPr="00F54E6A" w:rsidRDefault="0029057B" w:rsidP="00F54E6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369F8057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200B5536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DD0B6A8" w14:textId="77777777" w:rsidR="0029057B" w:rsidRPr="00F54E6A" w:rsidRDefault="0029057B" w:rsidP="00F54E6A">
            <w:pPr>
              <w:pStyle w:val="acctmergecolhdg"/>
              <w:spacing w:line="240" w:lineRule="atLeast"/>
              <w:rPr>
                <w:rFonts w:ascii="As" w:hAnsi="As" w:cs="Angsana New"/>
                <w:b w:val="0"/>
                <w:bCs/>
                <w:color w:val="000000" w:themeColor="text1"/>
                <w:sz w:val="30"/>
                <w:szCs w:val="30"/>
                <w:lang w:bidi="th-TH"/>
              </w:rPr>
            </w:pPr>
            <w:r w:rsidRPr="00F54E6A">
              <w:rPr>
                <w:rFonts w:ascii="As" w:hAnsi="As" w:cs="Angsana New"/>
                <w:color w:val="000000" w:themeColor="text1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E0723E" w:rsidRPr="00F54E6A" w14:paraId="4B894157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3869B660" w14:textId="77777777" w:rsidR="00E0723E" w:rsidRPr="00F54E6A" w:rsidRDefault="00E0723E" w:rsidP="00F54E6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86649B" w14:textId="7CA63357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0CE5F15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227B20" w14:textId="6EC8F634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DDA53F0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30BCF" w14:textId="6A44399B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A78D412" w14:textId="77777777" w:rsidR="00E0723E" w:rsidRPr="00F54E6A" w:rsidRDefault="00E0723E" w:rsidP="00F54E6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CA882" w14:textId="2986090D" w:rsidR="00E0723E" w:rsidRPr="00F54E6A" w:rsidRDefault="00E0723E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5A4AD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9057B" w:rsidRPr="00F54E6A" w14:paraId="5D4869FB" w14:textId="77777777" w:rsidTr="00F53C73">
        <w:trPr>
          <w:cantSplit/>
          <w:trHeight w:val="20"/>
          <w:tblHeader/>
        </w:trPr>
        <w:tc>
          <w:tcPr>
            <w:tcW w:w="4320" w:type="dxa"/>
          </w:tcPr>
          <w:p w14:paraId="6B9C96B2" w14:textId="77777777" w:rsidR="0029057B" w:rsidRPr="00F54E6A" w:rsidRDefault="0029057B" w:rsidP="00F54E6A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14E20AC" w14:textId="37EF3876" w:rsidR="0029057B" w:rsidRPr="00F54E6A" w:rsidRDefault="0029057B" w:rsidP="00F54E6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97BED" w:rsidRPr="00F54E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F54E6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A4ADF" w:rsidRPr="00F54E6A" w14:paraId="01FD91C6" w14:textId="77777777" w:rsidTr="00F53C73">
        <w:trPr>
          <w:cantSplit/>
          <w:trHeight w:val="20"/>
        </w:trPr>
        <w:tc>
          <w:tcPr>
            <w:tcW w:w="4320" w:type="dxa"/>
          </w:tcPr>
          <w:p w14:paraId="39EC2B00" w14:textId="50EA5D07" w:rsidR="005A4ADF" w:rsidRPr="00F54E6A" w:rsidRDefault="005A4ADF" w:rsidP="005A4ADF">
            <w:pPr>
              <w:tabs>
                <w:tab w:val="clear" w:pos="227"/>
                <w:tab w:val="left" w:pos="12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</w:p>
          <w:p w14:paraId="08EA3020" w14:textId="75AC2538" w:rsidR="005A4ADF" w:rsidRPr="00F54E6A" w:rsidRDefault="005A4ADF" w:rsidP="005A4ADF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และการร่ว</w:t>
            </w:r>
            <w:r w:rsidRPr="00F54E6A">
              <w:rPr>
                <w:rFonts w:ascii="Angsana New" w:hAnsi="Angsana New" w:cs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1B44EFDA" w14:textId="0FE6FC8C" w:rsidR="005A4ADF" w:rsidRPr="00F54E6A" w:rsidRDefault="000E2037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181,188</w:t>
            </w:r>
          </w:p>
        </w:tc>
        <w:tc>
          <w:tcPr>
            <w:tcW w:w="180" w:type="dxa"/>
            <w:vAlign w:val="bottom"/>
          </w:tcPr>
          <w:p w14:paraId="3EB248D3" w14:textId="77777777" w:rsidR="005A4ADF" w:rsidRPr="00F54E6A" w:rsidRDefault="005A4ADF" w:rsidP="005A4AD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A09D31" w14:textId="1F1CB71C" w:rsidR="005A4ADF" w:rsidRPr="00F54E6A" w:rsidRDefault="005A4ADF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173,378</w:t>
            </w:r>
          </w:p>
        </w:tc>
        <w:tc>
          <w:tcPr>
            <w:tcW w:w="180" w:type="dxa"/>
            <w:vAlign w:val="bottom"/>
          </w:tcPr>
          <w:p w14:paraId="24BB5923" w14:textId="77777777" w:rsidR="005A4ADF" w:rsidRPr="00F54E6A" w:rsidRDefault="005A4ADF" w:rsidP="005A4AD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57629D" w14:textId="1DDBB7B6" w:rsidR="005A4ADF" w:rsidRPr="00F54E6A" w:rsidRDefault="00BC0054" w:rsidP="005A4A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179,05</w:t>
            </w:r>
            <w:r w:rsidR="007903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6F0524" w14:textId="77777777" w:rsidR="005A4ADF" w:rsidRPr="00F54E6A" w:rsidRDefault="005A4ADF" w:rsidP="005A4AD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250355" w14:textId="77A0CA6D" w:rsidR="005A4ADF" w:rsidRPr="00F54E6A" w:rsidRDefault="005A4ADF" w:rsidP="005A4ADF">
            <w:pPr>
              <w:pStyle w:val="acctfourfigures"/>
              <w:tabs>
                <w:tab w:val="clear" w:pos="765"/>
                <w:tab w:val="decimal" w:pos="276"/>
                <w:tab w:val="left" w:pos="816"/>
              </w:tabs>
              <w:spacing w:line="240" w:lineRule="atLeast"/>
              <w:ind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177,285</w:t>
            </w:r>
          </w:p>
        </w:tc>
      </w:tr>
      <w:tr w:rsidR="005A4ADF" w:rsidRPr="00F54E6A" w14:paraId="465543BA" w14:textId="77777777" w:rsidTr="00F53C73">
        <w:trPr>
          <w:cantSplit/>
          <w:trHeight w:val="20"/>
        </w:trPr>
        <w:tc>
          <w:tcPr>
            <w:tcW w:w="4320" w:type="dxa"/>
          </w:tcPr>
          <w:p w14:paraId="77CE0DC0" w14:textId="04D24F77" w:rsidR="005A4ADF" w:rsidRPr="00F54E6A" w:rsidRDefault="005A4ADF" w:rsidP="005A4AD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36F28121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509BA5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6FB572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0D291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0420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0A3EC7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73B92" w14:textId="77777777" w:rsidR="005A4ADF" w:rsidRPr="00F54E6A" w:rsidRDefault="005A4ADF" w:rsidP="005A4A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4ADF" w:rsidRPr="00F54E6A" w14:paraId="76A3EBFC" w14:textId="77777777" w:rsidTr="00F53C73">
        <w:trPr>
          <w:cantSplit/>
          <w:trHeight w:val="20"/>
        </w:trPr>
        <w:tc>
          <w:tcPr>
            <w:tcW w:w="4320" w:type="dxa"/>
          </w:tcPr>
          <w:p w14:paraId="501421CB" w14:textId="11206BE4" w:rsidR="005A4ADF" w:rsidRPr="00F54E6A" w:rsidRDefault="005A4ADF" w:rsidP="005A4AD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F54E6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2F613FD0" w14:textId="0F15A623" w:rsidR="005A4ADF" w:rsidRPr="00F54E6A" w:rsidRDefault="006008E2" w:rsidP="005A4AD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15,51</w:t>
            </w:r>
            <w:r w:rsidR="00EB6D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0D9EAF3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1744B2" w14:textId="251334E1" w:rsidR="005A4ADF" w:rsidRPr="00F54E6A" w:rsidRDefault="005A4ADF" w:rsidP="005A4A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(19,286)</w:t>
            </w:r>
          </w:p>
        </w:tc>
        <w:tc>
          <w:tcPr>
            <w:tcW w:w="180" w:type="dxa"/>
          </w:tcPr>
          <w:p w14:paraId="2EB32107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6E483" w14:textId="5EB3456A" w:rsidR="005A4ADF" w:rsidRPr="00F54E6A" w:rsidRDefault="00E01A6D" w:rsidP="005A4AD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4,329</w:t>
            </w:r>
          </w:p>
        </w:tc>
        <w:tc>
          <w:tcPr>
            <w:tcW w:w="180" w:type="dxa"/>
          </w:tcPr>
          <w:p w14:paraId="08792D57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D1B7A" w14:textId="0D435680" w:rsidR="005A4ADF" w:rsidRPr="00F54E6A" w:rsidRDefault="005A4ADF" w:rsidP="005A4A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(11,821)</w:t>
            </w:r>
          </w:p>
        </w:tc>
      </w:tr>
      <w:tr w:rsidR="005A4ADF" w:rsidRPr="00F54E6A" w14:paraId="5EF667B4" w14:textId="77777777" w:rsidTr="00F53C73">
        <w:trPr>
          <w:cantSplit/>
          <w:trHeight w:val="20"/>
        </w:trPr>
        <w:tc>
          <w:tcPr>
            <w:tcW w:w="4320" w:type="dxa"/>
          </w:tcPr>
          <w:p w14:paraId="09A12C7E" w14:textId="437BCC21" w:rsidR="005A4ADF" w:rsidRPr="00F54E6A" w:rsidRDefault="005A4ADF" w:rsidP="005A4AD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34A0B0" w14:textId="231A7731" w:rsidR="005A4ADF" w:rsidRPr="00F54E6A" w:rsidRDefault="00015B69" w:rsidP="005A4ADF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053B49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00D9A" w14:textId="7BB4A98D" w:rsidR="005A4ADF" w:rsidRPr="00F54E6A" w:rsidRDefault="005A4ADF" w:rsidP="005A4ADF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D69B9E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CF1F6" w14:textId="5A956A70" w:rsidR="005A4ADF" w:rsidRPr="00F54E6A" w:rsidRDefault="00015B69" w:rsidP="005A4AD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(1,388)</w:t>
            </w:r>
          </w:p>
        </w:tc>
        <w:tc>
          <w:tcPr>
            <w:tcW w:w="180" w:type="dxa"/>
          </w:tcPr>
          <w:p w14:paraId="5F7B440E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EEB730" w14:textId="54C3CD24" w:rsidR="005A4ADF" w:rsidRPr="00F54E6A" w:rsidRDefault="005A4ADF" w:rsidP="005A4A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sz w:val="30"/>
                <w:szCs w:val="30"/>
              </w:rPr>
              <w:t>(1,917)</w:t>
            </w:r>
          </w:p>
        </w:tc>
      </w:tr>
      <w:tr w:rsidR="005A4ADF" w:rsidRPr="00F54E6A" w14:paraId="0F372B61" w14:textId="77777777" w:rsidTr="00F53C73">
        <w:trPr>
          <w:cantSplit/>
          <w:trHeight w:val="20"/>
        </w:trPr>
        <w:tc>
          <w:tcPr>
            <w:tcW w:w="4320" w:type="dxa"/>
          </w:tcPr>
          <w:p w14:paraId="2DF5583B" w14:textId="3A8E7F65" w:rsidR="005A4ADF" w:rsidRPr="00F54E6A" w:rsidRDefault="005A4ADF" w:rsidP="005A4ADF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F54E6A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F54E6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6A23B" w14:textId="747C4A40" w:rsidR="005A4ADF" w:rsidRPr="00F54E6A" w:rsidRDefault="006008E2" w:rsidP="005A4ADF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9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15,51</w:t>
            </w:r>
            <w:r w:rsidR="00EB6D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08CA8043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7411C" w14:textId="34252F09" w:rsidR="005A4ADF" w:rsidRPr="00F54E6A" w:rsidRDefault="005A4ADF" w:rsidP="005A4A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(19,286)</w:t>
            </w:r>
          </w:p>
        </w:tc>
        <w:tc>
          <w:tcPr>
            <w:tcW w:w="180" w:type="dxa"/>
          </w:tcPr>
          <w:p w14:paraId="3A79C6E8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09629" w14:textId="571FB91B" w:rsidR="005A4ADF" w:rsidRPr="00F54E6A" w:rsidRDefault="00E01A6D" w:rsidP="005A4AD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2,941</w:t>
            </w:r>
          </w:p>
        </w:tc>
        <w:tc>
          <w:tcPr>
            <w:tcW w:w="180" w:type="dxa"/>
          </w:tcPr>
          <w:p w14:paraId="191D819B" w14:textId="77777777" w:rsidR="005A4ADF" w:rsidRPr="00F54E6A" w:rsidRDefault="005A4ADF" w:rsidP="005A4ADF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01E191" w14:textId="1A35E6B9" w:rsidR="005A4ADF" w:rsidRPr="00F54E6A" w:rsidRDefault="005A4ADF" w:rsidP="005A4AD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4E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(13,738)</w:t>
            </w:r>
          </w:p>
        </w:tc>
      </w:tr>
    </w:tbl>
    <w:p w14:paraId="6A2C9D76" w14:textId="21F6BA91" w:rsidR="0029057B" w:rsidRPr="00F54E6A" w:rsidRDefault="0029057B" w:rsidP="00F54E6A">
      <w:pPr>
        <w:rPr>
          <w:rFonts w:cstheme="minorBidi"/>
        </w:rPr>
        <w:sectPr w:rsidR="0029057B" w:rsidRPr="00F54E6A" w:rsidSect="00CA1428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6E8ED3" w14:textId="7E9DFFEE" w:rsidR="002D203E" w:rsidRPr="00F54E6A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F54E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="00513986" w:rsidRPr="00F54E6A">
        <w:rPr>
          <w:rFonts w:ascii="Angsana New" w:hAnsi="Angsana New" w:cs="Angsana New"/>
          <w:sz w:val="30"/>
          <w:szCs w:val="30"/>
          <w:u w:val="none"/>
        </w:rPr>
        <w:t xml:space="preserve"> </w:t>
      </w:r>
    </w:p>
    <w:p w14:paraId="18739AB9" w14:textId="2DF87352" w:rsidR="002D203E" w:rsidRPr="00F54E6A" w:rsidRDefault="002D203E" w:rsidP="00F54E6A">
      <w:pPr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3970AF" w:rsidRPr="00F54E6A" w14:paraId="558ABF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E39CA2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0C58C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6B6059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60010FAD" w14:textId="5B13562A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3C344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538133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345D3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D5DA7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F2A68B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900D0E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F5B419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AF08B5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91D31C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000BCE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00E2AF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A925F6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C61EF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41D4F6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37C999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E1DB21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444F91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514A2B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B281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21DCDA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668F0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970AF" w:rsidRPr="00F54E6A" w14:paraId="04F6539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6DB295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60CF074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15688C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6FCB1D2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2A449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1696887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FDD96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508A29A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F6C87F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61A9E81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4E3901B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7C0370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629E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2681B45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8EF72D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16C0F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57B31509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78F0E19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0AC6E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547E5C1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EA0EBEE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E87B4B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72BE31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B3955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974F5F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170D943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B1F4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02EC9E5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A8379F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EC184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C6C818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9B2368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4E2466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4D066EC3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C3AE8A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FBA46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2DF18E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3CB17B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5940A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8127F4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68AA294D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2FF4CA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772BBEA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3D609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1B0220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D15585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6EA71C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B1C6C82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6C7BA96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F1F40D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970AF" w:rsidRPr="00F54E6A" w14:paraId="2D847C6A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AD40AB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AB696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1F6FE8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B8FCC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36A41DB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114D49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272B856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BA9D29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4D014665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F67279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3D92675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49472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DE8C5C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F72CD8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68028F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DB17FE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70AF" w:rsidRPr="00F54E6A" w14:paraId="40D6EF45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EA5AA8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448BC37A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F54E6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3970AF" w:rsidRPr="00F54E6A" w14:paraId="36D4BCF4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0A5FCA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4AD9D97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279C6A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4C62B7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E3C50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DC98D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E11AE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DD291E6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233E704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3262B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401CD4B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42D5C4F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B2707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75519B3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C7C011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20366C" w14:textId="77777777" w:rsidR="003970AF" w:rsidRPr="00F54E6A" w:rsidRDefault="003970A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3744" w:rsidRPr="00F54E6A" w14:paraId="2A227E72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1A61AFD0" w14:textId="4BA5636E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30A289DE" w14:textId="294B86E9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0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2,671,859</w:t>
            </w:r>
          </w:p>
        </w:tc>
        <w:tc>
          <w:tcPr>
            <w:tcW w:w="246" w:type="dxa"/>
          </w:tcPr>
          <w:p w14:paraId="668FD22D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67F01F5" w14:textId="384ACD8F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8,576,020</w:t>
            </w:r>
          </w:p>
        </w:tc>
        <w:tc>
          <w:tcPr>
            <w:tcW w:w="270" w:type="dxa"/>
          </w:tcPr>
          <w:p w14:paraId="417AE647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E0F634" w14:textId="6BE97ACE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3,911,063</w:t>
            </w:r>
          </w:p>
        </w:tc>
        <w:tc>
          <w:tcPr>
            <w:tcW w:w="236" w:type="dxa"/>
          </w:tcPr>
          <w:p w14:paraId="2B51FC83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50FC58" w14:textId="1753B9AB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10,305,704</w:t>
            </w:r>
          </w:p>
        </w:tc>
        <w:tc>
          <w:tcPr>
            <w:tcW w:w="239" w:type="dxa"/>
          </w:tcPr>
          <w:p w14:paraId="54ED6BC6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4C606D" w14:textId="51681398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1,573,392</w:t>
            </w:r>
          </w:p>
        </w:tc>
        <w:tc>
          <w:tcPr>
            <w:tcW w:w="238" w:type="dxa"/>
          </w:tcPr>
          <w:p w14:paraId="141C09BF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2AE9731" w14:textId="3270246A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63,914</w:t>
            </w:r>
          </w:p>
        </w:tc>
        <w:tc>
          <w:tcPr>
            <w:tcW w:w="237" w:type="dxa"/>
          </w:tcPr>
          <w:p w14:paraId="4EEAEC1F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5713961" w14:textId="75DF7CDC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495,126</w:t>
            </w:r>
          </w:p>
        </w:tc>
        <w:tc>
          <w:tcPr>
            <w:tcW w:w="236" w:type="dxa"/>
          </w:tcPr>
          <w:p w14:paraId="03B30918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670A2CE" w14:textId="5A518B8C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27,597,078</w:t>
            </w:r>
          </w:p>
        </w:tc>
      </w:tr>
      <w:tr w:rsidR="00B534F2" w:rsidRPr="00F54E6A" w14:paraId="67A606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859AB71" w14:textId="1AD4FCB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312C139" w14:textId="5320B71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2,708</w:t>
            </w:r>
          </w:p>
        </w:tc>
        <w:tc>
          <w:tcPr>
            <w:tcW w:w="246" w:type="dxa"/>
          </w:tcPr>
          <w:p w14:paraId="318BAA3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60E8375" w14:textId="295E38A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31,133</w:t>
            </w:r>
          </w:p>
        </w:tc>
        <w:tc>
          <w:tcPr>
            <w:tcW w:w="270" w:type="dxa"/>
          </w:tcPr>
          <w:p w14:paraId="05D5FA2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EB1537" w14:textId="3D0644A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42,840</w:t>
            </w:r>
          </w:p>
        </w:tc>
        <w:tc>
          <w:tcPr>
            <w:tcW w:w="236" w:type="dxa"/>
          </w:tcPr>
          <w:p w14:paraId="6199D7C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F74C8C" w14:textId="4C5633C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64,149</w:t>
            </w:r>
          </w:p>
        </w:tc>
        <w:tc>
          <w:tcPr>
            <w:tcW w:w="239" w:type="dxa"/>
          </w:tcPr>
          <w:p w14:paraId="5B40889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C54B71" w14:textId="05B3909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211,441</w:t>
            </w:r>
          </w:p>
        </w:tc>
        <w:tc>
          <w:tcPr>
            <w:tcW w:w="238" w:type="dxa"/>
          </w:tcPr>
          <w:p w14:paraId="0CEC238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1C37C7" w14:textId="19890D5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1,071</w:t>
            </w:r>
          </w:p>
        </w:tc>
        <w:tc>
          <w:tcPr>
            <w:tcW w:w="237" w:type="dxa"/>
          </w:tcPr>
          <w:p w14:paraId="0794B48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6EDF1DDF" w14:textId="485D86F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529,732</w:t>
            </w:r>
          </w:p>
        </w:tc>
        <w:tc>
          <w:tcPr>
            <w:tcW w:w="236" w:type="dxa"/>
          </w:tcPr>
          <w:p w14:paraId="0089EB0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609238F" w14:textId="293957B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883,074</w:t>
            </w:r>
          </w:p>
        </w:tc>
      </w:tr>
      <w:tr w:rsidR="00B534F2" w:rsidRPr="00F54E6A" w14:paraId="63190427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47B32" w14:textId="64E6661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ได้มาจากการรวมธุรกิจ </w:t>
            </w:r>
          </w:p>
        </w:tc>
        <w:tc>
          <w:tcPr>
            <w:tcW w:w="1170" w:type="dxa"/>
          </w:tcPr>
          <w:p w14:paraId="2F07226E" w14:textId="17E6A5E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FC093B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9EF2DA4" w14:textId="2C84FCF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559</w:t>
            </w:r>
          </w:p>
        </w:tc>
        <w:tc>
          <w:tcPr>
            <w:tcW w:w="270" w:type="dxa"/>
          </w:tcPr>
          <w:p w14:paraId="47B6D0D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765691" w14:textId="037F1D0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15E3D4B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0633FDF" w14:textId="3CC46EC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39" w:type="dxa"/>
          </w:tcPr>
          <w:p w14:paraId="5A96495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888E0F" w14:textId="1019D35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1,638</w:t>
            </w:r>
          </w:p>
        </w:tc>
        <w:tc>
          <w:tcPr>
            <w:tcW w:w="238" w:type="dxa"/>
          </w:tcPr>
          <w:p w14:paraId="5BBEAE2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D2C5D7F" w14:textId="4AD7D59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0B9B9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A5DC501" w14:textId="4F57722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5B919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5ECA8EB" w14:textId="68C2D26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2,276</w:t>
            </w:r>
          </w:p>
        </w:tc>
      </w:tr>
      <w:tr w:rsidR="00B534F2" w:rsidRPr="00F54E6A" w14:paraId="3FE6F69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44347E6C" w14:textId="75E7124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2CE2C196" w14:textId="150F896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321,202</w:t>
            </w:r>
          </w:p>
        </w:tc>
        <w:tc>
          <w:tcPr>
            <w:tcW w:w="246" w:type="dxa"/>
          </w:tcPr>
          <w:p w14:paraId="122974D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B74B579" w14:textId="1016D3D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62BA7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19893CB" w14:textId="56C8B08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6A927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80954D" w14:textId="6C28D5F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3EC70C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073C4" w14:textId="75A5B4B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C55F36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866AD87" w14:textId="71134CC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1BCD1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396C16B" w14:textId="0C74C52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7013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B463834" w14:textId="76BC742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321,202</w:t>
            </w:r>
          </w:p>
        </w:tc>
      </w:tr>
      <w:tr w:rsidR="00B534F2" w:rsidRPr="00F54E6A" w14:paraId="5DE722F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51C142A1" w14:textId="7352313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7E25FAFE" w14:textId="2A0AFBD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5,166</w:t>
            </w:r>
          </w:p>
        </w:tc>
        <w:tc>
          <w:tcPr>
            <w:tcW w:w="246" w:type="dxa"/>
          </w:tcPr>
          <w:p w14:paraId="121AE0A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C2A372C" w14:textId="38F1872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3632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4FDD02" w14:textId="151F5E8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DE69A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87C991" w14:textId="1F53F0C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84C855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4F16A" w14:textId="11D5D29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4CE44E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83714A2" w14:textId="1EBA777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41F713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546B686" w14:textId="40F45C9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D51C6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EAF80A5" w14:textId="3D18FDA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5,166</w:t>
            </w:r>
          </w:p>
        </w:tc>
      </w:tr>
      <w:tr w:rsidR="00B534F2" w:rsidRPr="00F54E6A" w14:paraId="7AB7473E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736373B" w14:textId="0824413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45F17473" w14:textId="62A8F6BB" w:rsidR="00B534F2" w:rsidRPr="00F54E6A" w:rsidRDefault="004D513D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B0D4B7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1AD3A4D" w14:textId="77777777" w:rsidR="00B534F2" w:rsidRDefault="004D513D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  <w:p w14:paraId="2814554B" w14:textId="070E53CE" w:rsidR="00790008" w:rsidRPr="00F54E6A" w:rsidRDefault="00790008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8E1E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89F5BF1" w14:textId="1994052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2,472</w:t>
            </w:r>
          </w:p>
        </w:tc>
        <w:tc>
          <w:tcPr>
            <w:tcW w:w="236" w:type="dxa"/>
          </w:tcPr>
          <w:p w14:paraId="4497248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5608802" w14:textId="5A9DD19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42,810</w:t>
            </w:r>
          </w:p>
        </w:tc>
        <w:tc>
          <w:tcPr>
            <w:tcW w:w="239" w:type="dxa"/>
          </w:tcPr>
          <w:p w14:paraId="134EAD7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606D24" w14:textId="78E0994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A47D48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0B1C9DD" w14:textId="3353E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F99F64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08AF211" w14:textId="1AAE954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7546F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72FAAC5" w14:textId="1AE97F6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45,282</w:t>
            </w:r>
          </w:p>
        </w:tc>
      </w:tr>
      <w:tr w:rsidR="00B534F2" w:rsidRPr="00F54E6A" w14:paraId="286A385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350324" w14:textId="38AB655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60C67263" w14:textId="3E3EA40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46" w:type="dxa"/>
          </w:tcPr>
          <w:p w14:paraId="381F38E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D6AFD7" w14:textId="6595195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206,325</w:t>
            </w:r>
          </w:p>
        </w:tc>
        <w:tc>
          <w:tcPr>
            <w:tcW w:w="270" w:type="dxa"/>
          </w:tcPr>
          <w:p w14:paraId="67248E3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071B0C7" w14:textId="4E03D6C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173,443</w:t>
            </w:r>
          </w:p>
        </w:tc>
        <w:tc>
          <w:tcPr>
            <w:tcW w:w="236" w:type="dxa"/>
          </w:tcPr>
          <w:p w14:paraId="2497640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E496E3" w14:textId="25C1472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364,670</w:t>
            </w:r>
          </w:p>
        </w:tc>
        <w:tc>
          <w:tcPr>
            <w:tcW w:w="239" w:type="dxa"/>
          </w:tcPr>
          <w:p w14:paraId="027D78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966C81" w14:textId="2502C73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33,375</w:t>
            </w:r>
          </w:p>
        </w:tc>
        <w:tc>
          <w:tcPr>
            <w:tcW w:w="238" w:type="dxa"/>
          </w:tcPr>
          <w:p w14:paraId="7FCD635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569B0BE" w14:textId="53576BC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AE274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E26198D" w14:textId="1A808E4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(778,444)</w:t>
            </w:r>
          </w:p>
        </w:tc>
        <w:tc>
          <w:tcPr>
            <w:tcW w:w="236" w:type="dxa"/>
          </w:tcPr>
          <w:p w14:paraId="06AEFDA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244E74D" w14:textId="0D1448D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left" w:pos="510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4F2" w:rsidRPr="00F54E6A" w14:paraId="257A6A38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0DFFFA0A" w14:textId="5916FED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3027FDFE" w14:textId="49D0766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947C12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0C8F03F" w14:textId="302E8B5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B571E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6DED280" w14:textId="33446B5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36" w:type="dxa"/>
          </w:tcPr>
          <w:p w14:paraId="0D3E6BD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BAF94F" w14:textId="0056D9E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(25,463)</w:t>
            </w:r>
          </w:p>
        </w:tc>
        <w:tc>
          <w:tcPr>
            <w:tcW w:w="239" w:type="dxa"/>
          </w:tcPr>
          <w:p w14:paraId="55FB110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C8543E" w14:textId="406EB8D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(1,057)</w:t>
            </w:r>
          </w:p>
        </w:tc>
        <w:tc>
          <w:tcPr>
            <w:tcW w:w="238" w:type="dxa"/>
          </w:tcPr>
          <w:p w14:paraId="6F54922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78EFBD" w14:textId="353ED10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37" w:type="dxa"/>
          </w:tcPr>
          <w:p w14:paraId="2C91F76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6CD3123" w14:textId="00B66D2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E2FC2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6F16346" w14:textId="35C1EF2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(26,529)</w:t>
            </w:r>
          </w:p>
        </w:tc>
      </w:tr>
      <w:tr w:rsidR="00B534F2" w:rsidRPr="00F54E6A" w14:paraId="285A200D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449AE7F" w14:textId="4876958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79B83B44" w14:textId="7F42C5D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(17)</w:t>
            </w:r>
          </w:p>
        </w:tc>
        <w:tc>
          <w:tcPr>
            <w:tcW w:w="246" w:type="dxa"/>
          </w:tcPr>
          <w:p w14:paraId="2BC6869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A25C4BD" w14:textId="571D32E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(4,708)</w:t>
            </w:r>
          </w:p>
        </w:tc>
        <w:tc>
          <w:tcPr>
            <w:tcW w:w="270" w:type="dxa"/>
          </w:tcPr>
          <w:p w14:paraId="15F972D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DB8207D" w14:textId="5492FAC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(525)</w:t>
            </w:r>
          </w:p>
        </w:tc>
        <w:tc>
          <w:tcPr>
            <w:tcW w:w="236" w:type="dxa"/>
          </w:tcPr>
          <w:p w14:paraId="3BC3289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F8DFC7" w14:textId="413D771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(14,410)</w:t>
            </w:r>
          </w:p>
        </w:tc>
        <w:tc>
          <w:tcPr>
            <w:tcW w:w="239" w:type="dxa"/>
          </w:tcPr>
          <w:p w14:paraId="0EADB49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F65395" w14:textId="179FB96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(284)</w:t>
            </w:r>
          </w:p>
        </w:tc>
        <w:tc>
          <w:tcPr>
            <w:tcW w:w="238" w:type="dxa"/>
          </w:tcPr>
          <w:p w14:paraId="5CF15A9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2D1611" w14:textId="1FF8034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6B4616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10923A7" w14:textId="7A0BB28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A98DD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B35896" w14:textId="4DD0860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(19,944)</w:t>
            </w:r>
          </w:p>
        </w:tc>
      </w:tr>
      <w:tr w:rsidR="00B534F2" w:rsidRPr="00F54E6A" w14:paraId="4125EF16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248C56FC" w14:textId="3825936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36F1C73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7474F96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91A00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495F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9EAF14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675D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552FB5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B8205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ECE1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104602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FE8B8C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05FF5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720896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4469D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99C6D9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472F6E81" w14:textId="77777777" w:rsidTr="003412D4">
        <w:trPr>
          <w:cantSplit/>
          <w:trHeight w:hRule="exact" w:val="302"/>
        </w:trPr>
        <w:tc>
          <w:tcPr>
            <w:tcW w:w="3978" w:type="dxa"/>
          </w:tcPr>
          <w:p w14:paraId="6751EAAB" w14:textId="0C649AB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48D7E" w14:textId="6FC3194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5FD4FFC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9654971" w14:textId="11D9830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(2,317)</w:t>
            </w:r>
          </w:p>
        </w:tc>
        <w:tc>
          <w:tcPr>
            <w:tcW w:w="270" w:type="dxa"/>
          </w:tcPr>
          <w:p w14:paraId="0DBF26D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4258E0" w14:textId="6E08F30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5887D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60A76A" w14:textId="7B16A44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(2,585)</w:t>
            </w:r>
          </w:p>
        </w:tc>
        <w:tc>
          <w:tcPr>
            <w:tcW w:w="239" w:type="dxa"/>
          </w:tcPr>
          <w:p w14:paraId="6303529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4624B" w14:textId="352243E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(2,273)</w:t>
            </w:r>
          </w:p>
        </w:tc>
        <w:tc>
          <w:tcPr>
            <w:tcW w:w="238" w:type="dxa"/>
          </w:tcPr>
          <w:p w14:paraId="1EBB9F4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ED94972" w14:textId="703FE53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(756)</w:t>
            </w:r>
          </w:p>
        </w:tc>
        <w:tc>
          <w:tcPr>
            <w:tcW w:w="237" w:type="dxa"/>
          </w:tcPr>
          <w:p w14:paraId="10E3632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E6050C5" w14:textId="2FEDC2A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(2,979)</w:t>
            </w:r>
          </w:p>
        </w:tc>
        <w:tc>
          <w:tcPr>
            <w:tcW w:w="236" w:type="dxa"/>
          </w:tcPr>
          <w:p w14:paraId="500781D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B0CDAB7" w14:textId="5295DEE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(10,910)</w:t>
            </w:r>
          </w:p>
        </w:tc>
      </w:tr>
      <w:tr w:rsidR="00B534F2" w:rsidRPr="00F54E6A" w14:paraId="29C46097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01AF2468" w14:textId="5BA2914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145F95" w14:textId="1A711BC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23A39AA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670694E" w14:textId="0143A08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84CC7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EA51074" w14:textId="66CA7DA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50B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E454EC2" w14:textId="0EC997A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EB5EB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D5E3C" w14:textId="432F75D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34EFC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8DF5FD0" w14:textId="3DA0216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C6B831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3909245" w14:textId="5DFFE92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8528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D921F37" w14:textId="0EDD61D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541A65EA" w14:textId="77777777" w:rsidTr="009153D5">
        <w:trPr>
          <w:cantSplit/>
          <w:trHeight w:hRule="exact" w:val="302"/>
        </w:trPr>
        <w:tc>
          <w:tcPr>
            <w:tcW w:w="3978" w:type="dxa"/>
          </w:tcPr>
          <w:p w14:paraId="1C2764C1" w14:textId="726E135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2E50F4B7" w14:textId="1E27F2C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3,001,549</w:t>
            </w:r>
          </w:p>
        </w:tc>
        <w:tc>
          <w:tcPr>
            <w:tcW w:w="246" w:type="dxa"/>
          </w:tcPr>
          <w:p w14:paraId="72C8D79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E037DCB" w14:textId="07C56C2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8,807,012</w:t>
            </w:r>
          </w:p>
        </w:tc>
        <w:tc>
          <w:tcPr>
            <w:tcW w:w="270" w:type="dxa"/>
          </w:tcPr>
          <w:p w14:paraId="06FDA89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C398C82" w14:textId="33F9738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4,129,337</w:t>
            </w:r>
          </w:p>
        </w:tc>
        <w:tc>
          <w:tcPr>
            <w:tcW w:w="236" w:type="dxa"/>
          </w:tcPr>
          <w:p w14:paraId="56D0476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4FC450" w14:textId="15B92DE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10,734,904</w:t>
            </w:r>
          </w:p>
        </w:tc>
        <w:tc>
          <w:tcPr>
            <w:tcW w:w="239" w:type="dxa"/>
          </w:tcPr>
          <w:p w14:paraId="022AE3A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6BD55B" w14:textId="3EB4E47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1,816,232</w:t>
            </w:r>
          </w:p>
        </w:tc>
        <w:tc>
          <w:tcPr>
            <w:tcW w:w="238" w:type="dxa"/>
          </w:tcPr>
          <w:p w14:paraId="3DE4E88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1B9D6DE" w14:textId="6CE25DA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64,226</w:t>
            </w:r>
          </w:p>
        </w:tc>
        <w:tc>
          <w:tcPr>
            <w:tcW w:w="237" w:type="dxa"/>
          </w:tcPr>
          <w:p w14:paraId="2174C93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858BA52" w14:textId="15B1FB8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243,435</w:t>
            </w:r>
          </w:p>
        </w:tc>
        <w:tc>
          <w:tcPr>
            <w:tcW w:w="236" w:type="dxa"/>
          </w:tcPr>
          <w:p w14:paraId="1EF0A61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121ADEF" w14:textId="2AE6560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598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28,796,695</w:t>
            </w:r>
          </w:p>
        </w:tc>
      </w:tr>
    </w:tbl>
    <w:p w14:paraId="2AFD00BB" w14:textId="77777777" w:rsidR="00DC690F" w:rsidRPr="00F54E6A" w:rsidRDefault="00DC690F" w:rsidP="00F54E6A">
      <w:r w:rsidRPr="00F54E6A">
        <w:br w:type="page"/>
      </w:r>
    </w:p>
    <w:tbl>
      <w:tblPr>
        <w:tblW w:w="1440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46"/>
        <w:gridCol w:w="1058"/>
        <w:gridCol w:w="270"/>
        <w:gridCol w:w="1179"/>
        <w:gridCol w:w="236"/>
        <w:gridCol w:w="1069"/>
        <w:gridCol w:w="239"/>
        <w:gridCol w:w="1080"/>
        <w:gridCol w:w="238"/>
        <w:gridCol w:w="1062"/>
        <w:gridCol w:w="237"/>
        <w:gridCol w:w="1055"/>
        <w:gridCol w:w="236"/>
        <w:gridCol w:w="1052"/>
      </w:tblGrid>
      <w:tr w:rsidR="00284C79" w:rsidRPr="00F54E6A" w14:paraId="0EB3BB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26BCC3A" w14:textId="7E9B684B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C86ABB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576020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3B3917D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853932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40298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0D8650B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4D3AEE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7E9009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0C8C80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71AE4AF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67E0B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C926C5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8545CC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777A68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3CE61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5F5387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27B50F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DD2CE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1311783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03D69B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F0C560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  <w:p w14:paraId="474C791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BCE7CF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1B9DC5A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284C79" w:rsidRPr="00F54E6A" w14:paraId="7E9D3F0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203B936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0" w:type="dxa"/>
          </w:tcPr>
          <w:p w14:paraId="2891FEF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03EF97A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8" w:type="dxa"/>
          </w:tcPr>
          <w:p w14:paraId="1999016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D6FD2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179" w:type="dxa"/>
          </w:tcPr>
          <w:p w14:paraId="5BBA478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573D7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9" w:type="dxa"/>
          </w:tcPr>
          <w:p w14:paraId="71DDF13E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A7CD0C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80" w:type="dxa"/>
          </w:tcPr>
          <w:p w14:paraId="5161786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8" w:type="dxa"/>
          </w:tcPr>
          <w:p w14:paraId="235587D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62" w:type="dxa"/>
          </w:tcPr>
          <w:p w14:paraId="2348732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D76A6A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55" w:type="dxa"/>
          </w:tcPr>
          <w:p w14:paraId="3BE3A4A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72FF0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7537F41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26A83193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71889DE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1D979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46" w:type="dxa"/>
          </w:tcPr>
          <w:p w14:paraId="074CF6B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EA0835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5EDAC24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95BB6F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87232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5B9D6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9" w:type="dxa"/>
          </w:tcPr>
          <w:p w14:paraId="72B342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15A08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8" w:type="dxa"/>
          </w:tcPr>
          <w:p w14:paraId="72BBA1B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33811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0E8B3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DFF4585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51AF44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361A367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115EF4B4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D828CA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5B8C2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6" w:type="dxa"/>
          </w:tcPr>
          <w:p w14:paraId="371BD28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168B7F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669C0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07BB6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36" w:type="dxa"/>
          </w:tcPr>
          <w:p w14:paraId="450E271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AFEFCF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9" w:type="dxa"/>
          </w:tcPr>
          <w:p w14:paraId="333A83FE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E663F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38" w:type="dxa"/>
          </w:tcPr>
          <w:p w14:paraId="2F95D98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2C66E2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17D8A4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82F1FD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2E51E4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AC637FF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4C79" w:rsidRPr="00F54E6A" w14:paraId="18E803E2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2DE575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6C85B3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6" w:type="dxa"/>
          </w:tcPr>
          <w:p w14:paraId="6F5F83C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E4F486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298780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4230C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3C56735A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B94167D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9" w:type="dxa"/>
          </w:tcPr>
          <w:p w14:paraId="5B2FAE9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4A00B8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38" w:type="dxa"/>
          </w:tcPr>
          <w:p w14:paraId="650A643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AB375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7" w:type="dxa"/>
          </w:tcPr>
          <w:p w14:paraId="31BD57A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7D7AC1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7F261E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8A18E9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84C79" w:rsidRPr="00F54E6A" w14:paraId="067D0C68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17E9C474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27" w:type="dxa"/>
            <w:gridSpan w:val="15"/>
          </w:tcPr>
          <w:p w14:paraId="7E22575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</w:t>
            </w:r>
            <w:r w:rsidRPr="00F54E6A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ั</w:t>
            </w: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284C79" w:rsidRPr="00F54E6A" w14:paraId="017BE606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0651B20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1170" w:type="dxa"/>
          </w:tcPr>
          <w:p w14:paraId="072650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3F1591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3CF4485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88CC50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12D93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2365F3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1C0B05C1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DE874DC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D7FB29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CB0247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02321F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DB58E6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FEE4AA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3572B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223C652" w14:textId="77777777" w:rsidR="00284C79" w:rsidRPr="00F54E6A" w:rsidRDefault="00284C7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93744" w:rsidRPr="00F54E6A" w14:paraId="2F39FDDE" w14:textId="77777777" w:rsidTr="00642C34">
        <w:trPr>
          <w:cantSplit/>
          <w:trHeight w:hRule="exact" w:val="302"/>
        </w:trPr>
        <w:tc>
          <w:tcPr>
            <w:tcW w:w="3978" w:type="dxa"/>
          </w:tcPr>
          <w:p w14:paraId="09342A6E" w14:textId="379991EB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</w:tcPr>
          <w:p w14:paraId="314C84EC" w14:textId="644365B3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3,001,549</w:t>
            </w:r>
          </w:p>
        </w:tc>
        <w:tc>
          <w:tcPr>
            <w:tcW w:w="246" w:type="dxa"/>
          </w:tcPr>
          <w:p w14:paraId="5F94113C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E661588" w14:textId="369CE5A4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8,807,012</w:t>
            </w:r>
          </w:p>
        </w:tc>
        <w:tc>
          <w:tcPr>
            <w:tcW w:w="270" w:type="dxa"/>
          </w:tcPr>
          <w:p w14:paraId="3D54E5C3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CFF3E21" w14:textId="17973B5F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4,129,337</w:t>
            </w:r>
          </w:p>
        </w:tc>
        <w:tc>
          <w:tcPr>
            <w:tcW w:w="236" w:type="dxa"/>
          </w:tcPr>
          <w:p w14:paraId="66FF8573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3AF8A94" w14:textId="28BB73CD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10,734,904</w:t>
            </w:r>
          </w:p>
        </w:tc>
        <w:tc>
          <w:tcPr>
            <w:tcW w:w="239" w:type="dxa"/>
          </w:tcPr>
          <w:p w14:paraId="30644EFF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37509A" w14:textId="1D73A653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1,816,232</w:t>
            </w:r>
          </w:p>
        </w:tc>
        <w:tc>
          <w:tcPr>
            <w:tcW w:w="238" w:type="dxa"/>
          </w:tcPr>
          <w:p w14:paraId="4C1BCDC1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61B14C96" w14:textId="0A9D361C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64,226</w:t>
            </w:r>
          </w:p>
        </w:tc>
        <w:tc>
          <w:tcPr>
            <w:tcW w:w="237" w:type="dxa"/>
          </w:tcPr>
          <w:p w14:paraId="69D410C6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794668E" w14:textId="254629F1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243,435</w:t>
            </w:r>
          </w:p>
        </w:tc>
        <w:tc>
          <w:tcPr>
            <w:tcW w:w="236" w:type="dxa"/>
          </w:tcPr>
          <w:p w14:paraId="632F1B44" w14:textId="77777777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135FD0F" w14:textId="635BAE81" w:rsidR="00893744" w:rsidRPr="00893744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893744">
              <w:rPr>
                <w:rFonts w:ascii="Angsana New" w:hAnsi="Angsana New" w:cs="Angsana New"/>
                <w:sz w:val="26"/>
                <w:szCs w:val="26"/>
              </w:rPr>
              <w:t>28,796,695</w:t>
            </w:r>
          </w:p>
        </w:tc>
      </w:tr>
      <w:tr w:rsidR="00893744" w:rsidRPr="00F54E6A" w14:paraId="2D16758C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5ECD0A2F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B0C936C" w14:textId="4EE1528E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="0008693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46" w:type="dxa"/>
          </w:tcPr>
          <w:p w14:paraId="2C809B15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CCA506A" w14:textId="229C329A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94,981</w:t>
            </w:r>
          </w:p>
        </w:tc>
        <w:tc>
          <w:tcPr>
            <w:tcW w:w="270" w:type="dxa"/>
          </w:tcPr>
          <w:p w14:paraId="587BDFE7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3498240" w14:textId="1B53B417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E0F6C">
              <w:rPr>
                <w:rFonts w:ascii="Angsana New" w:hAnsi="Angsana New" w:cs="Angsana New"/>
                <w:sz w:val="26"/>
                <w:szCs w:val="26"/>
              </w:rPr>
              <w:t>52,971</w:t>
            </w:r>
          </w:p>
        </w:tc>
        <w:tc>
          <w:tcPr>
            <w:tcW w:w="236" w:type="dxa"/>
          </w:tcPr>
          <w:p w14:paraId="5616A937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E668643" w14:textId="7A90EA10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84,413</w:t>
            </w:r>
          </w:p>
        </w:tc>
        <w:tc>
          <w:tcPr>
            <w:tcW w:w="239" w:type="dxa"/>
          </w:tcPr>
          <w:p w14:paraId="7E3985AA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C9B5FA" w14:textId="4A932249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710,331</w:t>
            </w:r>
          </w:p>
        </w:tc>
        <w:tc>
          <w:tcPr>
            <w:tcW w:w="238" w:type="dxa"/>
          </w:tcPr>
          <w:p w14:paraId="78573552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4A59495" w14:textId="010BD8D7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870</w:t>
            </w:r>
          </w:p>
        </w:tc>
        <w:tc>
          <w:tcPr>
            <w:tcW w:w="237" w:type="dxa"/>
          </w:tcPr>
          <w:p w14:paraId="1F41F378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4026062E" w14:textId="3E5BC18D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2,155,</w:t>
            </w:r>
            <w:r w:rsidR="00F23158">
              <w:rPr>
                <w:rFonts w:ascii="Angsana New" w:hAnsi="Angsana New" w:cs="Angsana New"/>
                <w:sz w:val="26"/>
                <w:szCs w:val="26"/>
              </w:rPr>
              <w:t>331</w:t>
            </w:r>
          </w:p>
        </w:tc>
        <w:tc>
          <w:tcPr>
            <w:tcW w:w="236" w:type="dxa"/>
          </w:tcPr>
          <w:p w14:paraId="0DC7E669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48DEF980" w14:textId="2A68C483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</w:t>
            </w:r>
            <w:r w:rsidR="002E0F6C">
              <w:rPr>
                <w:rFonts w:ascii="Angsana New" w:hAnsi="Angsana New" w:cs="Angsana New"/>
                <w:sz w:val="26"/>
                <w:szCs w:val="26"/>
              </w:rPr>
              <w:t>299,04</w:t>
            </w:r>
            <w:r w:rsidR="0008693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893744" w:rsidRPr="00F54E6A" w14:paraId="78BF6A7B" w14:textId="77777777" w:rsidTr="00BA4A1A">
        <w:trPr>
          <w:cantSplit/>
          <w:trHeight w:hRule="exact" w:val="302"/>
        </w:trPr>
        <w:tc>
          <w:tcPr>
            <w:tcW w:w="3978" w:type="dxa"/>
          </w:tcPr>
          <w:p w14:paraId="6BED48AB" w14:textId="050A6311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170" w:type="dxa"/>
          </w:tcPr>
          <w:p w14:paraId="0909B72B" w14:textId="50CDF02A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96,911</w:t>
            </w:r>
          </w:p>
        </w:tc>
        <w:tc>
          <w:tcPr>
            <w:tcW w:w="246" w:type="dxa"/>
          </w:tcPr>
          <w:p w14:paraId="54C4A797" w14:textId="3CCB0811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175E23D3" w14:textId="07836DE7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1911292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582385E" w14:textId="581BE6F2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FB93301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E6AACB" w14:textId="4177BC50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14:paraId="62330A48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1E5282" w14:textId="29802035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355023B6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5E76D8D4" w14:textId="33604E3F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10692372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C818B81" w14:textId="10A69B2F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0D1AB75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6AB67F2" w14:textId="53524EFB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96,911</w:t>
            </w:r>
          </w:p>
        </w:tc>
      </w:tr>
      <w:tr w:rsidR="00893744" w:rsidRPr="00F54E6A" w14:paraId="69CF1096" w14:textId="77777777" w:rsidTr="003E3AB8">
        <w:trPr>
          <w:cantSplit/>
          <w:trHeight w:hRule="exact" w:val="302"/>
        </w:trPr>
        <w:tc>
          <w:tcPr>
            <w:tcW w:w="3978" w:type="dxa"/>
          </w:tcPr>
          <w:p w14:paraId="6264E587" w14:textId="3F39991B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กลับรายการผลขาดทุนจากการตีราคา</w:t>
            </w:r>
          </w:p>
        </w:tc>
        <w:tc>
          <w:tcPr>
            <w:tcW w:w="1170" w:type="dxa"/>
          </w:tcPr>
          <w:p w14:paraId="53C65BC3" w14:textId="60BA3AC1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1,179</w:t>
            </w:r>
          </w:p>
        </w:tc>
        <w:tc>
          <w:tcPr>
            <w:tcW w:w="246" w:type="dxa"/>
          </w:tcPr>
          <w:p w14:paraId="7BBB1B02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4080D64" w14:textId="636CE909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F6A44C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809D1D3" w14:textId="6434DFD3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BC359CD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58F89F" w14:textId="5B7B8E86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</w:tcPr>
          <w:p w14:paraId="3046BC03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A7872C" w14:textId="2E178199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</w:tcPr>
          <w:p w14:paraId="49F972C8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01B54DA8" w14:textId="56D39908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2370E832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3D88888E" w14:textId="0EA2A891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9EB7785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1954EB2E" w14:textId="273EB172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1,179</w:t>
            </w:r>
          </w:p>
        </w:tc>
      </w:tr>
      <w:tr w:rsidR="00893744" w:rsidRPr="00F54E6A" w14:paraId="6D2BB188" w14:textId="77777777" w:rsidTr="003E3AB8">
        <w:trPr>
          <w:cantSplit/>
          <w:trHeight w:hRule="exact" w:val="302"/>
        </w:trPr>
        <w:tc>
          <w:tcPr>
            <w:tcW w:w="3978" w:type="dxa"/>
          </w:tcPr>
          <w:p w14:paraId="0FC16999" w14:textId="7753A6CC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170" w:type="dxa"/>
          </w:tcPr>
          <w:p w14:paraId="09FCD14D" w14:textId="5FBFD395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42F62BB9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8F82D3F" w14:textId="60E19CD1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29,82</w:t>
            </w:r>
            <w:r w:rsidR="001D55F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3ECD04E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F003B72" w14:textId="2FE88421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F5489A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AEEFAA9" w14:textId="0621B14C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D130083" w14:textId="427C124C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75044" w14:textId="559B52C7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C9F4721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5786B5F" w14:textId="42C36F8A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7BBDFB3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D8194BF" w14:textId="5E9AD367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341824" w14:textId="77777777" w:rsidR="00893744" w:rsidRPr="00F54E6A" w:rsidRDefault="00893744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C8ECBC2" w14:textId="0F2EFD23" w:rsidR="00893744" w:rsidRPr="00F54E6A" w:rsidRDefault="00D751AC" w:rsidP="00D7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29,82</w:t>
            </w:r>
            <w:r w:rsidR="001D55F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93744" w:rsidRPr="00F54E6A" w14:paraId="19727C98" w14:textId="77777777" w:rsidTr="003E3AB8">
        <w:trPr>
          <w:cantSplit/>
          <w:trHeight w:hRule="exact" w:val="302"/>
        </w:trPr>
        <w:tc>
          <w:tcPr>
            <w:tcW w:w="3978" w:type="dxa"/>
          </w:tcPr>
          <w:p w14:paraId="692ECD83" w14:textId="7E70E3F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70" w:type="dxa"/>
          </w:tcPr>
          <w:p w14:paraId="438F134D" w14:textId="5653B890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3,23</w:t>
            </w:r>
            <w:r w:rsidR="0008693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46" w:type="dxa"/>
          </w:tcPr>
          <w:p w14:paraId="62E43C59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68EC1831" w14:textId="4034EF2C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807,742</w:t>
            </w:r>
          </w:p>
        </w:tc>
        <w:tc>
          <w:tcPr>
            <w:tcW w:w="270" w:type="dxa"/>
          </w:tcPr>
          <w:p w14:paraId="4469054A" w14:textId="54BDCE3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BFCBA88" w14:textId="669B3CFC" w:rsidR="00893744" w:rsidRPr="00590189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590189"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  <w:r w:rsidR="00F23158" w:rsidRPr="00590189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90189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F23158" w:rsidRPr="00590189">
              <w:rPr>
                <w:rFonts w:ascii="Angsana New" w:hAnsi="Angsana New" w:cs="Angsana New"/>
                <w:sz w:val="26"/>
                <w:szCs w:val="26"/>
              </w:rPr>
              <w:t>188</w:t>
            </w:r>
          </w:p>
        </w:tc>
        <w:tc>
          <w:tcPr>
            <w:tcW w:w="236" w:type="dxa"/>
          </w:tcPr>
          <w:p w14:paraId="798CB44A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ED86A0" w14:textId="2A9DF42D" w:rsidR="00893744" w:rsidRPr="00F54E6A" w:rsidRDefault="00960EE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257,749</w:t>
            </w:r>
          </w:p>
        </w:tc>
        <w:tc>
          <w:tcPr>
            <w:tcW w:w="239" w:type="dxa"/>
          </w:tcPr>
          <w:p w14:paraId="245278D3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F2022F" w14:textId="58506FFF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72,63</w:t>
            </w:r>
            <w:r w:rsidR="00F2315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38" w:type="dxa"/>
          </w:tcPr>
          <w:p w14:paraId="014A7C27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18984B0" w14:textId="3A1CAAB0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33B42756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155D397" w14:textId="3EFDEE22" w:rsidR="00893744" w:rsidRPr="00F54E6A" w:rsidRDefault="00BF6630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(1,718,54</w:t>
            </w:r>
            <w:r w:rsidR="0008693B">
              <w:rPr>
                <w:rFonts w:ascii="Angsana New" w:hAnsi="Angsana New" w:cs="Angsana New"/>
                <w:sz w:val="26"/>
                <w:szCs w:val="26"/>
              </w:rPr>
              <w:t>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4A312AB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F102544" w14:textId="443341F7" w:rsidR="00893744" w:rsidRPr="00F54E6A" w:rsidRDefault="007A025A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93744" w:rsidRPr="00F54E6A" w14:paraId="54B83FCA" w14:textId="77777777" w:rsidTr="003E3AB8">
        <w:trPr>
          <w:cantSplit/>
          <w:trHeight w:hRule="exact" w:val="302"/>
        </w:trPr>
        <w:tc>
          <w:tcPr>
            <w:tcW w:w="3978" w:type="dxa"/>
          </w:tcPr>
          <w:p w14:paraId="47BC3245" w14:textId="5E004F12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</w:tcPr>
          <w:p w14:paraId="19E14A80" w14:textId="448257DB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</w:tcPr>
          <w:p w14:paraId="72F3C446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0CBD9EFA" w14:textId="6215C522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(34,260)</w:t>
            </w:r>
          </w:p>
        </w:tc>
        <w:tc>
          <w:tcPr>
            <w:tcW w:w="270" w:type="dxa"/>
          </w:tcPr>
          <w:p w14:paraId="6188A5E0" w14:textId="3B171982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2506009" w14:textId="6C996936" w:rsidR="00893744" w:rsidRPr="00590189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 w:rsidRPr="00590189">
              <w:rPr>
                <w:rFonts w:ascii="Angsana New" w:hAnsi="Angsana New" w:cs="Angsana New" w:hint="cs"/>
                <w:sz w:val="26"/>
                <w:szCs w:val="26"/>
                <w:cs/>
              </w:rPr>
              <w:t>(5,635)</w:t>
            </w:r>
          </w:p>
        </w:tc>
        <w:tc>
          <w:tcPr>
            <w:tcW w:w="236" w:type="dxa"/>
          </w:tcPr>
          <w:p w14:paraId="7081150E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11A77C" w14:textId="6A5639DD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(41,531)</w:t>
            </w:r>
          </w:p>
        </w:tc>
        <w:tc>
          <w:tcPr>
            <w:tcW w:w="239" w:type="dxa"/>
          </w:tcPr>
          <w:p w14:paraId="7752FB03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74A06B" w14:textId="7B3B63D3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(20,709)</w:t>
            </w:r>
          </w:p>
        </w:tc>
        <w:tc>
          <w:tcPr>
            <w:tcW w:w="238" w:type="dxa"/>
          </w:tcPr>
          <w:p w14:paraId="263B0C4E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253C13C" w14:textId="6587C862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(9,696)</w:t>
            </w:r>
          </w:p>
        </w:tc>
        <w:tc>
          <w:tcPr>
            <w:tcW w:w="237" w:type="dxa"/>
          </w:tcPr>
          <w:p w14:paraId="2228FDC7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99C931D" w14:textId="251F40F4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6C46E84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58D09385" w14:textId="37D66F34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(111,831)</w:t>
            </w:r>
          </w:p>
        </w:tc>
      </w:tr>
      <w:tr w:rsidR="00893744" w:rsidRPr="00F54E6A" w14:paraId="3DD9DEFF" w14:textId="77777777" w:rsidTr="003E3AB8">
        <w:trPr>
          <w:cantSplit/>
          <w:trHeight w:hRule="exact" w:val="302"/>
        </w:trPr>
        <w:tc>
          <w:tcPr>
            <w:tcW w:w="3978" w:type="dxa"/>
          </w:tcPr>
          <w:p w14:paraId="0CD5465A" w14:textId="0263B051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</w:tcPr>
          <w:p w14:paraId="6CF8A19E" w14:textId="3874EF90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6" w:type="dxa"/>
          </w:tcPr>
          <w:p w14:paraId="195D09B6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214A4065" w14:textId="3DD461B3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(79</w:t>
            </w:r>
            <w:r>
              <w:rPr>
                <w:rFonts w:ascii="Angsana New" w:hAnsi="Angsana New" w:cs="Angsana New"/>
                <w:sz w:val="26"/>
                <w:szCs w:val="26"/>
              </w:rPr>
              <w:t>,651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8951BCA" w14:textId="131A04DE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B57D798" w14:textId="388115CA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(329)</w:t>
            </w:r>
          </w:p>
        </w:tc>
        <w:tc>
          <w:tcPr>
            <w:tcW w:w="236" w:type="dxa"/>
          </w:tcPr>
          <w:p w14:paraId="03F6B970" w14:textId="72945350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9" w:type="dxa"/>
          </w:tcPr>
          <w:p w14:paraId="2B34C1A6" w14:textId="3AD30AE2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(73,407)</w:t>
            </w:r>
          </w:p>
        </w:tc>
        <w:tc>
          <w:tcPr>
            <w:tcW w:w="239" w:type="dxa"/>
          </w:tcPr>
          <w:p w14:paraId="21F5CD7B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D8A8CB" w14:textId="1667CD55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(1,417)</w:t>
            </w:r>
          </w:p>
        </w:tc>
        <w:tc>
          <w:tcPr>
            <w:tcW w:w="238" w:type="dxa"/>
          </w:tcPr>
          <w:p w14:paraId="2BD06E08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619ED2A" w14:textId="2EB9D172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BAC504E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C919779" w14:textId="29A4C314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6D06AC" w14:textId="77777777" w:rsidR="00893744" w:rsidRPr="00F54E6A" w:rsidRDefault="00893744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09A5EF4C" w14:textId="1DE92333" w:rsidR="00893744" w:rsidRPr="00F54E6A" w:rsidRDefault="00D751AC" w:rsidP="00893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(154,804)</w:t>
            </w:r>
          </w:p>
        </w:tc>
      </w:tr>
      <w:tr w:rsidR="006C5096" w:rsidRPr="00F54E6A" w14:paraId="5DABEE59" w14:textId="77777777" w:rsidTr="00E460D1">
        <w:trPr>
          <w:cantSplit/>
          <w:trHeight w:hRule="exact" w:val="302"/>
        </w:trPr>
        <w:tc>
          <w:tcPr>
            <w:tcW w:w="3978" w:type="dxa"/>
          </w:tcPr>
          <w:p w14:paraId="6A4CB2CD" w14:textId="58B4181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170" w:type="dxa"/>
          </w:tcPr>
          <w:p w14:paraId="1B745E55" w14:textId="100C27D5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5A53A005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552EC20C" w14:textId="0E8B6B0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72537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1BBAD89" w14:textId="543EF6B5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7FD32AA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78D920E" w14:textId="65499DFE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D28E4F2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E40B28" w14:textId="1D7D26E3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B8CBF18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18BD316" w14:textId="2019EBF0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C2DC4E4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72E726C2" w14:textId="7884F78E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C6C8B4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6D0E6E57" w14:textId="0037D22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C5096" w:rsidRPr="00F54E6A" w14:paraId="0F304C55" w14:textId="77777777" w:rsidTr="00C060BA">
        <w:trPr>
          <w:cantSplit/>
          <w:trHeight w:hRule="exact" w:val="302"/>
        </w:trPr>
        <w:tc>
          <w:tcPr>
            <w:tcW w:w="3978" w:type="dxa"/>
          </w:tcPr>
          <w:p w14:paraId="0ABF9C51" w14:textId="488541B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C7F4D" w14:textId="13F8251C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D0CAFCC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AC104A5" w14:textId="35C74C02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(4,131)</w:t>
            </w:r>
          </w:p>
        </w:tc>
        <w:tc>
          <w:tcPr>
            <w:tcW w:w="270" w:type="dxa"/>
          </w:tcPr>
          <w:p w14:paraId="79DBF831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6CD703B" w14:textId="39BBB1C8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5747CD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96A3813" w14:textId="070F4325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(5,447)</w:t>
            </w:r>
          </w:p>
        </w:tc>
        <w:tc>
          <w:tcPr>
            <w:tcW w:w="239" w:type="dxa"/>
          </w:tcPr>
          <w:p w14:paraId="3AF5F80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84D08" w14:textId="625A54CE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(4,730)</w:t>
            </w:r>
          </w:p>
        </w:tc>
        <w:tc>
          <w:tcPr>
            <w:tcW w:w="238" w:type="dxa"/>
          </w:tcPr>
          <w:p w14:paraId="4FEFD96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F738E9F" w14:textId="3145506B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sz w:val="26"/>
                <w:szCs w:val="26"/>
              </w:rPr>
              <w:t>(1,526)</w:t>
            </w:r>
          </w:p>
        </w:tc>
        <w:tc>
          <w:tcPr>
            <w:tcW w:w="237" w:type="dxa"/>
          </w:tcPr>
          <w:p w14:paraId="4F333391" w14:textId="77777777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A4E184A" w14:textId="6006E90C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sz w:val="26"/>
                <w:szCs w:val="26"/>
              </w:rPr>
              <w:t>(6,173)</w:t>
            </w:r>
          </w:p>
        </w:tc>
        <w:tc>
          <w:tcPr>
            <w:tcW w:w="236" w:type="dxa"/>
          </w:tcPr>
          <w:p w14:paraId="2106CE30" w14:textId="77777777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1D20D24B" w14:textId="0D1AC39F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32"/>
              <w:rPr>
                <w:rFonts w:ascii="Angsana New" w:hAnsi="Angsana New" w:cs="Angsana New"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sz w:val="26"/>
                <w:szCs w:val="26"/>
              </w:rPr>
              <w:t>(22,007)</w:t>
            </w:r>
          </w:p>
        </w:tc>
      </w:tr>
      <w:tr w:rsidR="006C5096" w:rsidRPr="00F54E6A" w14:paraId="1C9D0898" w14:textId="77777777" w:rsidTr="00C060BA">
        <w:trPr>
          <w:cantSplit/>
          <w:trHeight w:hRule="exact" w:val="302"/>
        </w:trPr>
        <w:tc>
          <w:tcPr>
            <w:tcW w:w="3978" w:type="dxa"/>
          </w:tcPr>
          <w:p w14:paraId="4FCD4593" w14:textId="55ADE3E8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1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0F2F6AA" w14:textId="5946E4D2" w:rsidR="006C5096" w:rsidRPr="00966947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6694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3,103,02</w:t>
            </w:r>
            <w:r w:rsidR="005901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6" w:type="dxa"/>
          </w:tcPr>
          <w:p w14:paraId="53ED9E90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DE8ED1A" w14:textId="78B7498A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9,621,52</w:t>
            </w:r>
            <w:r w:rsidR="001D5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4BDCE2C6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3F4A815" w14:textId="3308DEC0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5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4,953,532</w:t>
            </w:r>
          </w:p>
        </w:tc>
        <w:tc>
          <w:tcPr>
            <w:tcW w:w="236" w:type="dxa"/>
          </w:tcPr>
          <w:p w14:paraId="0BE12BE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85D597D" w14:textId="1396FEA3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10,956,681</w:t>
            </w:r>
          </w:p>
        </w:tc>
        <w:tc>
          <w:tcPr>
            <w:tcW w:w="239" w:type="dxa"/>
          </w:tcPr>
          <w:p w14:paraId="103EE8D4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76CD61" w14:textId="57C18BD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2,572,341</w:t>
            </w:r>
          </w:p>
        </w:tc>
        <w:tc>
          <w:tcPr>
            <w:tcW w:w="238" w:type="dxa"/>
          </w:tcPr>
          <w:p w14:paraId="60B1DD3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227FDB00" w14:textId="537115C6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53,874</w:t>
            </w:r>
          </w:p>
        </w:tc>
        <w:tc>
          <w:tcPr>
            <w:tcW w:w="237" w:type="dxa"/>
          </w:tcPr>
          <w:p w14:paraId="1E0150F0" w14:textId="77777777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338ADB09" w14:textId="6FA7CE1B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674,04</w:t>
            </w:r>
            <w:r w:rsidR="0008693B" w:rsidRPr="00D868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101A58F" w14:textId="77777777" w:rsidR="006C5096" w:rsidRPr="00D8680D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7394F1D" w14:textId="7B107CB4" w:rsidR="006C5096" w:rsidRPr="00D8680D" w:rsidRDefault="006C5096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61" w:right="-12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868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31,935,01</w:t>
            </w:r>
            <w:r w:rsidR="0096711C" w:rsidRPr="00D868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6C5096" w:rsidRPr="00F54E6A" w14:paraId="60C9EE34" w14:textId="77777777" w:rsidTr="003A7214">
        <w:trPr>
          <w:cantSplit/>
          <w:trHeight w:hRule="exact" w:val="302"/>
        </w:trPr>
        <w:tc>
          <w:tcPr>
            <w:tcW w:w="3978" w:type="dxa"/>
          </w:tcPr>
          <w:p w14:paraId="4F5F68C3" w14:textId="21EA9C75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42EDDD" w14:textId="4080FF0F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4ABF5C7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4009981" w14:textId="69EC5C7E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DA4E8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47C3738" w14:textId="1A487CE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C5F182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72DEAC7" w14:textId="3FEA4AE8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6794BC11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FFC7F8" w14:textId="6649FFE1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22A74F3C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079777FC" w14:textId="5FD41582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8E2A116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94ABF15" w14:textId="2ACB99B2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391464C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474297E4" w14:textId="5968F6A9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C5096" w:rsidRPr="00F54E6A" w14:paraId="5F57F247" w14:textId="77777777" w:rsidTr="003A7214">
        <w:trPr>
          <w:cantSplit/>
          <w:trHeight w:hRule="exact" w:val="302"/>
        </w:trPr>
        <w:tc>
          <w:tcPr>
            <w:tcW w:w="3978" w:type="dxa"/>
          </w:tcPr>
          <w:p w14:paraId="5E434AFD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6A0A779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" w:type="dxa"/>
          </w:tcPr>
          <w:p w14:paraId="6C45A572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6E8F41C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9AD0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C9F39F0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E6AC0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D23B4A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3396352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A407AD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EC724E2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28DEABF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74573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57AFFAC8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34B8BB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2" w:type="dxa"/>
          </w:tcPr>
          <w:p w14:paraId="229F965B" w14:textId="77777777" w:rsidR="006C5096" w:rsidRPr="00F54E6A" w:rsidRDefault="006C5096" w:rsidP="006C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  <w:tab w:val="left" w:pos="839"/>
              </w:tabs>
              <w:spacing w:line="240" w:lineRule="auto"/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5C28013" w14:textId="77777777" w:rsidR="003D362B" w:rsidRPr="00F54E6A" w:rsidRDefault="003D36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rPr>
          <w:rFonts w:ascii="Angsana New" w:hAnsi="Angsana New" w:cs="Angsana New"/>
          <w:b/>
          <w:bCs/>
          <w:i/>
          <w:iCs/>
          <w:sz w:val="26"/>
          <w:szCs w:val="26"/>
        </w:rPr>
        <w:sectPr w:rsidR="003D362B" w:rsidRPr="00F54E6A" w:rsidSect="008E46DE">
          <w:headerReference w:type="default" r:id="rId18"/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9153D5" w:rsidRPr="00F54E6A" w14:paraId="4E6AFD1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514FD65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EDF569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590AEB6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12F4A50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9153D5" w:rsidRPr="00F54E6A" w14:paraId="5302B200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797D34F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5367175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F661D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14E9D2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B004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A262EF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E4495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1DD79E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8994AD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BD9B4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9EED03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59B6CAE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9238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88ECF7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9B99B7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08ED80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0BEC7343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297396F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2729FC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26945C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BA7AA81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4F95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1D8C5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9DBF5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61C36A37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0CE9D9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17F987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70A0B4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275FF6D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8D719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4BA5B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0922357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06A5FD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14242EA1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090E79E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B6675F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4C8FA1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D2EDC4B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9C6179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F84D13A" w14:textId="77777777" w:rsidR="009153D5" w:rsidRPr="00F54E6A" w:rsidRDefault="009153D5" w:rsidP="00F54E6A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555B8D3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44452A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2410A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E9EFEA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49B2FE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08A24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A77CC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1A6A80D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02DD617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1F0F64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5FBFECCA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4B1D892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722CDD6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D3F755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26865CD5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BA42E6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493C7EE" w14:textId="77777777" w:rsidR="009153D5" w:rsidRPr="00F54E6A" w:rsidRDefault="009153D5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469D20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0AAA09F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84E0D6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564B76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DCD0D9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6944D3E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1082DC5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074B42F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6D546C9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5AD6066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153D5" w:rsidRPr="00F54E6A" w14:paraId="269E292E" w14:textId="77777777" w:rsidTr="003412D4">
        <w:trPr>
          <w:cantSplit/>
          <w:trHeight w:hRule="exact" w:val="317"/>
          <w:tblHeader/>
        </w:trPr>
        <w:tc>
          <w:tcPr>
            <w:tcW w:w="4023" w:type="dxa"/>
          </w:tcPr>
          <w:p w14:paraId="60EBDFA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53EF83B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153D5" w:rsidRPr="00F54E6A" w14:paraId="14896E1F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C9E87A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08C7DA0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03304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35F09E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C9A8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91B16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0376D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E6B3D7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1FB82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9BA9F0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4234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D7AB3D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52E0E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18BD46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C60CB1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85AF583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3D5" w:rsidRPr="00F54E6A" w14:paraId="61993C4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752525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2C2D7420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CC32B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86836C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9D77E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CD1E4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2CFEDA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139E80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757E5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443AFA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5793F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F943D8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ACAD2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77AA7F9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78AE541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689DABC" w14:textId="77777777" w:rsidR="009153D5" w:rsidRPr="00F54E6A" w:rsidRDefault="009153D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3D728C57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4EA98146" w14:textId="3E87D0B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35" w:type="dxa"/>
          </w:tcPr>
          <w:p w14:paraId="57D13757" w14:textId="6952D6D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44E77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E6F7D91" w14:textId="34654BC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(2,068,669)</w:t>
            </w:r>
          </w:p>
        </w:tc>
        <w:tc>
          <w:tcPr>
            <w:tcW w:w="270" w:type="dxa"/>
          </w:tcPr>
          <w:p w14:paraId="5631014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0A3C29" w14:textId="3C1B013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(2,015,541)</w:t>
            </w:r>
          </w:p>
        </w:tc>
        <w:tc>
          <w:tcPr>
            <w:tcW w:w="270" w:type="dxa"/>
          </w:tcPr>
          <w:p w14:paraId="70B2BC0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3E4F952" w14:textId="7475061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(5,594,794)</w:t>
            </w:r>
          </w:p>
        </w:tc>
        <w:tc>
          <w:tcPr>
            <w:tcW w:w="270" w:type="dxa"/>
          </w:tcPr>
          <w:p w14:paraId="523D741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A9A6946" w14:textId="0E9C643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(585,576)</w:t>
            </w:r>
          </w:p>
        </w:tc>
        <w:tc>
          <w:tcPr>
            <w:tcW w:w="270" w:type="dxa"/>
          </w:tcPr>
          <w:p w14:paraId="30C565A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91BCC" w14:textId="7A995F2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(50,034)</w:t>
            </w:r>
          </w:p>
        </w:tc>
        <w:tc>
          <w:tcPr>
            <w:tcW w:w="270" w:type="dxa"/>
          </w:tcPr>
          <w:p w14:paraId="670C251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F6F3B6" w14:textId="34DE59D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F0749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1EB5BF24" w14:textId="13F0154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(10,314,614)</w:t>
            </w:r>
          </w:p>
        </w:tc>
      </w:tr>
      <w:tr w:rsidR="00B534F2" w:rsidRPr="00F54E6A" w14:paraId="4B6D96A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E7EAB49" w14:textId="0B579A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0C7E0CE1" w14:textId="116B242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5AC0C2D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00A228" w14:textId="6C55B8D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(537,231)</w:t>
            </w:r>
          </w:p>
        </w:tc>
        <w:tc>
          <w:tcPr>
            <w:tcW w:w="270" w:type="dxa"/>
          </w:tcPr>
          <w:p w14:paraId="2359946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9EEBEA" w14:textId="2FE7357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(478,205)</w:t>
            </w:r>
          </w:p>
        </w:tc>
        <w:tc>
          <w:tcPr>
            <w:tcW w:w="270" w:type="dxa"/>
          </w:tcPr>
          <w:p w14:paraId="71CD483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79E59" w14:textId="3840B9A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(1,013,451)</w:t>
            </w:r>
          </w:p>
        </w:tc>
        <w:tc>
          <w:tcPr>
            <w:tcW w:w="270" w:type="dxa"/>
          </w:tcPr>
          <w:p w14:paraId="1B62A3A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22D5074" w14:textId="3FF6F72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(287,584)</w:t>
            </w:r>
          </w:p>
        </w:tc>
        <w:tc>
          <w:tcPr>
            <w:tcW w:w="270" w:type="dxa"/>
          </w:tcPr>
          <w:p w14:paraId="0F74459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9F58D8" w14:textId="755FAD9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(3,918)</w:t>
            </w:r>
          </w:p>
        </w:tc>
        <w:tc>
          <w:tcPr>
            <w:tcW w:w="270" w:type="dxa"/>
          </w:tcPr>
          <w:p w14:paraId="4E205B3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4A592E44" w14:textId="080D140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A50D14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9786953" w14:textId="65B0BF2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(2,320,462)</w:t>
            </w:r>
          </w:p>
        </w:tc>
      </w:tr>
      <w:tr w:rsidR="00B534F2" w:rsidRPr="00F54E6A" w14:paraId="21650229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A83B240" w14:textId="3ACD8DE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035" w:type="dxa"/>
          </w:tcPr>
          <w:p w14:paraId="095A1C97" w14:textId="48A16A7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07907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A3D12BE" w14:textId="737E65B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1404FF1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BB80DC" w14:textId="5312164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1A4B276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0346095" w14:textId="77EE273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</w:tcPr>
          <w:p w14:paraId="046A01C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1D229D8" w14:textId="06635F5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(194)</w:t>
            </w:r>
          </w:p>
        </w:tc>
        <w:tc>
          <w:tcPr>
            <w:tcW w:w="270" w:type="dxa"/>
          </w:tcPr>
          <w:p w14:paraId="269C306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FA308B" w14:textId="2D4E72B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251CC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FCD3DA2" w14:textId="3592A61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C22CB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67396F05" w14:textId="55FAF6F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(205)</w:t>
            </w:r>
          </w:p>
        </w:tc>
      </w:tr>
      <w:tr w:rsidR="00B534F2" w:rsidRPr="00F54E6A" w14:paraId="77544EA6" w14:textId="77777777" w:rsidTr="00B2547D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FAC25D" w14:textId="11366A0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2BFF3F6E" w14:textId="29409CC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312A0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269B9F" w14:textId="4307D25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2D027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3A788" w14:textId="58E7F65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CFED74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794EA6D" w14:textId="6D61379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19,792</w:t>
            </w:r>
          </w:p>
        </w:tc>
        <w:tc>
          <w:tcPr>
            <w:tcW w:w="270" w:type="dxa"/>
          </w:tcPr>
          <w:p w14:paraId="46F21D3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1574A47" w14:textId="5ECA6CF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964</w:t>
            </w:r>
          </w:p>
        </w:tc>
        <w:tc>
          <w:tcPr>
            <w:tcW w:w="270" w:type="dxa"/>
          </w:tcPr>
          <w:p w14:paraId="1CC95F5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45B1C0A" w14:textId="3C838A0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64F958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6276908" w14:textId="3311743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F5125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4CDD43F" w14:textId="41351C3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20,761</w:t>
            </w:r>
          </w:p>
        </w:tc>
      </w:tr>
      <w:tr w:rsidR="00B534F2" w:rsidRPr="00F54E6A" w14:paraId="6B527D81" w14:textId="77777777" w:rsidTr="003412D4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785A32D5" w14:textId="186E8DC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375D1163" w14:textId="575DE00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70CE1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AA035DA" w14:textId="74CE59A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1,505</w:t>
            </w:r>
          </w:p>
        </w:tc>
        <w:tc>
          <w:tcPr>
            <w:tcW w:w="270" w:type="dxa"/>
          </w:tcPr>
          <w:p w14:paraId="1F3EEE0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F13E2" w14:textId="2372DE3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2AEA908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3B86E0F" w14:textId="2C0A112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13,588</w:t>
            </w:r>
          </w:p>
        </w:tc>
        <w:tc>
          <w:tcPr>
            <w:tcW w:w="270" w:type="dxa"/>
          </w:tcPr>
          <w:p w14:paraId="5562DA1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C557760" w14:textId="676210C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168</w:t>
            </w:r>
          </w:p>
        </w:tc>
        <w:tc>
          <w:tcPr>
            <w:tcW w:w="270" w:type="dxa"/>
          </w:tcPr>
          <w:p w14:paraId="05D181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165E815" w14:textId="60D7DE8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5402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BF9E4F1" w14:textId="5002C7F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CD0B8D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E4EAD13" w14:textId="5FCAB4B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15,724</w:t>
            </w:r>
          </w:p>
        </w:tc>
      </w:tr>
      <w:tr w:rsidR="00B534F2" w:rsidRPr="00F54E6A" w14:paraId="198F91EA" w14:textId="77777777" w:rsidTr="00B2547D">
        <w:trPr>
          <w:cantSplit/>
          <w:trHeight w:hRule="exact" w:val="317"/>
        </w:trPr>
        <w:tc>
          <w:tcPr>
            <w:tcW w:w="4023" w:type="dxa"/>
          </w:tcPr>
          <w:p w14:paraId="56A5A244" w14:textId="71AC8BA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2B4EF3D4" w14:textId="7348E04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ECDFC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051FEB5" w14:textId="4DD0FB8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A533A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BC7074" w14:textId="654E650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32EE9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4F86955" w14:textId="0B858D9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ED9E2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D7E699" w14:textId="1D9686F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6658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61E640" w14:textId="32C598A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B08F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D2455F4" w14:textId="617D814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76026AA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5C249A1" w14:textId="26D649E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08" w:right="-35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2D074B07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33DD6B1E" w14:textId="0206B77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50631EB6" w14:textId="249E5C1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9E0A8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B06B1CA" w14:textId="18E067C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1,102</w:t>
            </w:r>
          </w:p>
        </w:tc>
        <w:tc>
          <w:tcPr>
            <w:tcW w:w="270" w:type="dxa"/>
          </w:tcPr>
          <w:p w14:paraId="6ADF569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8DDC2" w14:textId="3C27F7A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30104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EEE35FD" w14:textId="38CE5A2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1,478</w:t>
            </w:r>
          </w:p>
        </w:tc>
        <w:tc>
          <w:tcPr>
            <w:tcW w:w="270" w:type="dxa"/>
          </w:tcPr>
          <w:p w14:paraId="3399E07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45CA04" w14:textId="37234D9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1,436</w:t>
            </w:r>
          </w:p>
        </w:tc>
        <w:tc>
          <w:tcPr>
            <w:tcW w:w="270" w:type="dxa"/>
          </w:tcPr>
          <w:p w14:paraId="5D63D48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DDB136" w14:textId="3819A39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</w:tcPr>
          <w:p w14:paraId="28E440D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98DC09" w14:textId="4436A5C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E3E343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366E25F" w14:textId="2A04B1F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4,351</w:t>
            </w:r>
          </w:p>
        </w:tc>
      </w:tr>
      <w:tr w:rsidR="00B534F2" w:rsidRPr="00F54E6A" w14:paraId="2585262A" w14:textId="77777777" w:rsidTr="009153D5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D8E97F7" w14:textId="6756CA8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268A4CB" w14:textId="014E279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6ACD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0A20E5F" w14:textId="31A77C0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E47E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9BEC3" w14:textId="3B5E747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48281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737C251" w14:textId="5E81F9F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2678D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BF69AA8" w14:textId="7C0B748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9814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B694455" w14:textId="3B21000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6F73B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0EB69FED" w14:textId="4315EC8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F22114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</w:tcBorders>
          </w:tcPr>
          <w:p w14:paraId="28FDA3E4" w14:textId="5C3A492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27998721" w14:textId="77777777" w:rsidTr="003412D4">
        <w:trPr>
          <w:cantSplit/>
          <w:trHeight w:hRule="exact" w:val="317"/>
        </w:trPr>
        <w:tc>
          <w:tcPr>
            <w:tcW w:w="4023" w:type="dxa"/>
          </w:tcPr>
          <w:p w14:paraId="0015E5EA" w14:textId="337C7C7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1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6321EE83" w14:textId="3BDE514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27C813C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1AA6D0A" w14:textId="7DADC78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(2,603,298)</w:t>
            </w:r>
          </w:p>
        </w:tc>
        <w:tc>
          <w:tcPr>
            <w:tcW w:w="270" w:type="dxa"/>
          </w:tcPr>
          <w:p w14:paraId="4225ECA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F3A7B7" w14:textId="53A95A4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(2,493,282)</w:t>
            </w:r>
          </w:p>
        </w:tc>
        <w:tc>
          <w:tcPr>
            <w:tcW w:w="270" w:type="dxa"/>
          </w:tcPr>
          <w:p w14:paraId="7575FF6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4AD41026" w14:textId="4B439B6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(6,573,391)</w:t>
            </w:r>
          </w:p>
        </w:tc>
        <w:tc>
          <w:tcPr>
            <w:tcW w:w="270" w:type="dxa"/>
          </w:tcPr>
          <w:p w14:paraId="447C53D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0A9A80F" w14:textId="771D30D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(870,786)</w:t>
            </w:r>
          </w:p>
        </w:tc>
        <w:tc>
          <w:tcPr>
            <w:tcW w:w="270" w:type="dxa"/>
          </w:tcPr>
          <w:p w14:paraId="37A14DC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3258CF" w14:textId="7604C06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(53,615)</w:t>
            </w:r>
          </w:p>
        </w:tc>
        <w:tc>
          <w:tcPr>
            <w:tcW w:w="270" w:type="dxa"/>
          </w:tcPr>
          <w:p w14:paraId="2085E4E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AB3461" w14:textId="421EB83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3"/>
          </w:tcPr>
          <w:p w14:paraId="02054B8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02E344F" w14:textId="21F4A29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(12,594,445)</w:t>
            </w:r>
          </w:p>
        </w:tc>
      </w:tr>
    </w:tbl>
    <w:p w14:paraId="2FB82C9D" w14:textId="77777777" w:rsidR="003D362B" w:rsidRPr="00F54E6A" w:rsidRDefault="003D362B" w:rsidP="00F54E6A">
      <w:r w:rsidRPr="00F54E6A">
        <w:br w:type="page"/>
      </w:r>
    </w:p>
    <w:tbl>
      <w:tblPr>
        <w:tblW w:w="1434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23"/>
        <w:gridCol w:w="1035"/>
        <w:gridCol w:w="270"/>
        <w:gridCol w:w="1035"/>
        <w:gridCol w:w="270"/>
        <w:gridCol w:w="1134"/>
        <w:gridCol w:w="270"/>
        <w:gridCol w:w="1116"/>
        <w:gridCol w:w="270"/>
        <w:gridCol w:w="999"/>
        <w:gridCol w:w="270"/>
        <w:gridCol w:w="1107"/>
        <w:gridCol w:w="270"/>
        <w:gridCol w:w="990"/>
        <w:gridCol w:w="18"/>
        <w:gridCol w:w="241"/>
        <w:gridCol w:w="11"/>
        <w:gridCol w:w="1017"/>
      </w:tblGrid>
      <w:tr w:rsidR="003D362B" w:rsidRPr="00F54E6A" w14:paraId="2A2D3D5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794599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213D54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48E8A5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23" w:type="dxa"/>
            <w:gridSpan w:val="17"/>
          </w:tcPr>
          <w:p w14:paraId="2024430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</w:tr>
      <w:tr w:rsidR="003D362B" w:rsidRPr="00F54E6A" w14:paraId="5F8F0C27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2496F0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35" w:type="dxa"/>
          </w:tcPr>
          <w:p w14:paraId="4D95135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13332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A9EAE32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D893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4D5965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F44FA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17A0BCA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C71CCE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04CE6DE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5BAC7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DF3E76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0177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206524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33F3B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BE808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5C4B837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0DD2118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EF74E5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84774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4E1CB2B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153C16A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D3EB90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4BF9C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FBA641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C9FB36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45B274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A38869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591053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781A9B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44593E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41" w:type="dxa"/>
          </w:tcPr>
          <w:p w14:paraId="2ECD1B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0DB10CF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20119933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7FEA8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F8762B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7E2536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70A58EB8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A612AE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CB85FCD" w14:textId="77777777" w:rsidR="003D362B" w:rsidRPr="00F54E6A" w:rsidRDefault="003D362B" w:rsidP="00F54E6A">
            <w:pPr>
              <w:tabs>
                <w:tab w:val="clear" w:pos="6549"/>
                <w:tab w:val="left" w:pos="1123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683FFA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797C3DE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2E5FADB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7984DC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8EC8E4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461B227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625E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78E9776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41" w:type="dxa"/>
          </w:tcPr>
          <w:p w14:paraId="2F9735E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6FC172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45FAFE8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5E2F056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4CF026E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41038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6D41C6B8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F7175C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EC14E82" w14:textId="77777777" w:rsidR="003D362B" w:rsidRPr="00F54E6A" w:rsidRDefault="003D362B" w:rsidP="00F54E6A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28ED8F9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</w:tcPr>
          <w:p w14:paraId="3CA98C5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F789C5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112E08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C3C0E2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7" w:type="dxa"/>
          </w:tcPr>
          <w:p w14:paraId="16F7E51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3F1C14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2"/>
          </w:tcPr>
          <w:p w14:paraId="33408E0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4E95425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8" w:type="dxa"/>
            <w:gridSpan w:val="2"/>
          </w:tcPr>
          <w:p w14:paraId="4F1DD1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241F873E" w14:textId="77777777" w:rsidTr="00E460D1">
        <w:trPr>
          <w:cantSplit/>
          <w:trHeight w:hRule="exact" w:val="317"/>
          <w:tblHeader/>
        </w:trPr>
        <w:tc>
          <w:tcPr>
            <w:tcW w:w="4023" w:type="dxa"/>
          </w:tcPr>
          <w:p w14:paraId="49046C5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323" w:type="dxa"/>
            <w:gridSpan w:val="17"/>
          </w:tcPr>
          <w:p w14:paraId="49BE49B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26F1B" w:rsidRPr="00F54E6A" w14:paraId="7BFF626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13B3107" w14:textId="0960A2A0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 และขาดทุน</w:t>
            </w:r>
          </w:p>
        </w:tc>
        <w:tc>
          <w:tcPr>
            <w:tcW w:w="1035" w:type="dxa"/>
          </w:tcPr>
          <w:p w14:paraId="76D4942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3DE3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AB0427D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387D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AEC8BA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752F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1603C6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9BB87F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8019377" w14:textId="356D3CC4" w:rsidR="00826F1B" w:rsidRPr="00F54E6A" w:rsidRDefault="00D7523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</w:tcPr>
          <w:p w14:paraId="5F82FFF7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A2885D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562543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8E04E2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22638A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25182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26F1B" w:rsidRPr="00F54E6A" w14:paraId="13E868DE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29464E0A" w14:textId="5B4B9BD4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จากการด้อยค่าสะสม</w:t>
            </w:r>
          </w:p>
        </w:tc>
        <w:tc>
          <w:tcPr>
            <w:tcW w:w="1035" w:type="dxa"/>
          </w:tcPr>
          <w:p w14:paraId="092CAA88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CF2B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1965B18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1839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1B921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780432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5F0DE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6547C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753D8BC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E8D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16E7C44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A1FB45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31533E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2534ED0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1033A83" w14:textId="77777777" w:rsidR="00826F1B" w:rsidRPr="00F54E6A" w:rsidRDefault="00826F1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4D2C4BA2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54758F2" w14:textId="42E72E2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035" w:type="dxa"/>
          </w:tcPr>
          <w:p w14:paraId="2D2C117C" w14:textId="377ACAF2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(73)</w:t>
            </w:r>
          </w:p>
        </w:tc>
        <w:tc>
          <w:tcPr>
            <w:tcW w:w="270" w:type="dxa"/>
          </w:tcPr>
          <w:p w14:paraId="0EA78629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BD28AA4" w14:textId="33E534C2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(2,603,298)</w:t>
            </w:r>
          </w:p>
        </w:tc>
        <w:tc>
          <w:tcPr>
            <w:tcW w:w="270" w:type="dxa"/>
          </w:tcPr>
          <w:p w14:paraId="671D94CF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2C43B" w14:textId="74B58518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(2,493,282)</w:t>
            </w:r>
          </w:p>
        </w:tc>
        <w:tc>
          <w:tcPr>
            <w:tcW w:w="270" w:type="dxa"/>
          </w:tcPr>
          <w:p w14:paraId="3A8EEF04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8742F5E" w14:textId="47725500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(6,573,391)</w:t>
            </w:r>
          </w:p>
        </w:tc>
        <w:tc>
          <w:tcPr>
            <w:tcW w:w="270" w:type="dxa"/>
          </w:tcPr>
          <w:p w14:paraId="3C49E47E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CF8A37" w14:textId="41493629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(870,786)</w:t>
            </w:r>
          </w:p>
        </w:tc>
        <w:tc>
          <w:tcPr>
            <w:tcW w:w="270" w:type="dxa"/>
          </w:tcPr>
          <w:p w14:paraId="29F65505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28702A" w14:textId="5B8CF06F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(53,615)</w:t>
            </w:r>
          </w:p>
        </w:tc>
        <w:tc>
          <w:tcPr>
            <w:tcW w:w="270" w:type="dxa"/>
          </w:tcPr>
          <w:p w14:paraId="2C63E2CF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F00FA17" w14:textId="561A8122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387047F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5DC44231" w14:textId="06D90DBC" w:rsidR="00B534F2" w:rsidRPr="00B534F2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(12,594,445)</w:t>
            </w:r>
          </w:p>
        </w:tc>
      </w:tr>
      <w:tr w:rsidR="00B534F2" w:rsidRPr="00F54E6A" w14:paraId="019A102C" w14:textId="77777777" w:rsidTr="001714D0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894161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35" w:type="dxa"/>
          </w:tcPr>
          <w:p w14:paraId="1421200B" w14:textId="5397C17E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(40)</w:t>
            </w:r>
          </w:p>
        </w:tc>
        <w:tc>
          <w:tcPr>
            <w:tcW w:w="270" w:type="dxa"/>
          </w:tcPr>
          <w:p w14:paraId="55D700B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4443C16" w14:textId="7CDF1940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(559,441)</w:t>
            </w:r>
          </w:p>
        </w:tc>
        <w:tc>
          <w:tcPr>
            <w:tcW w:w="270" w:type="dxa"/>
          </w:tcPr>
          <w:p w14:paraId="38C1E146" w14:textId="1C2E190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EC06A3" w14:textId="7CCCE0D9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(47</w:t>
            </w:r>
            <w:r w:rsidR="00434AAA">
              <w:rPr>
                <w:rFonts w:ascii="Angsana New" w:hAnsi="Angsana New" w:cs="Angsana New"/>
                <w:sz w:val="26"/>
                <w:szCs w:val="26"/>
              </w:rPr>
              <w:t>4,816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9C7444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C931FF3" w14:textId="1DE02DF5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(951,213)</w:t>
            </w:r>
          </w:p>
        </w:tc>
        <w:tc>
          <w:tcPr>
            <w:tcW w:w="270" w:type="dxa"/>
          </w:tcPr>
          <w:p w14:paraId="633D8FA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4BBD0CE7" w14:textId="11DC29AF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(370,183)</w:t>
            </w:r>
          </w:p>
        </w:tc>
        <w:tc>
          <w:tcPr>
            <w:tcW w:w="270" w:type="dxa"/>
          </w:tcPr>
          <w:p w14:paraId="2EA4D0D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3EC7032" w14:textId="1895BE09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(2,970)</w:t>
            </w:r>
          </w:p>
        </w:tc>
        <w:tc>
          <w:tcPr>
            <w:tcW w:w="270" w:type="dxa"/>
          </w:tcPr>
          <w:p w14:paraId="2098E87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51AB67C" w14:textId="43A813A5" w:rsidR="00B534F2" w:rsidRPr="00F54E6A" w:rsidRDefault="0096694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0CD76EB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FBE4641" w14:textId="513FB9BD" w:rsidR="00B534F2" w:rsidRPr="00F54E6A" w:rsidRDefault="00966947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(2,3</w:t>
            </w:r>
            <w:r w:rsidR="00434AAA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00E4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434AAA">
              <w:rPr>
                <w:rFonts w:ascii="Angsana New" w:hAnsi="Angsana New" w:cs="Angsana New"/>
                <w:sz w:val="26"/>
                <w:szCs w:val="26"/>
              </w:rPr>
              <w:t>663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00E4C" w:rsidRPr="00F54E6A" w14:paraId="3BE22CC1" w14:textId="77777777" w:rsidTr="00F54E6A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3E1CC1DB" w14:textId="1CF8C300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35" w:type="dxa"/>
          </w:tcPr>
          <w:p w14:paraId="7045D32F" w14:textId="3F5A7C0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C3B01B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B47C35E" w14:textId="33BAC235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(1,052)</w:t>
            </w:r>
          </w:p>
        </w:tc>
        <w:tc>
          <w:tcPr>
            <w:tcW w:w="270" w:type="dxa"/>
          </w:tcPr>
          <w:p w14:paraId="5B1EB288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B3ECE3" w14:textId="61513649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(2,695)</w:t>
            </w:r>
          </w:p>
        </w:tc>
        <w:tc>
          <w:tcPr>
            <w:tcW w:w="270" w:type="dxa"/>
          </w:tcPr>
          <w:p w14:paraId="6893A65D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03623F31" w14:textId="28F98144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(41,580)</w:t>
            </w:r>
          </w:p>
        </w:tc>
        <w:tc>
          <w:tcPr>
            <w:tcW w:w="270" w:type="dxa"/>
          </w:tcPr>
          <w:p w14:paraId="6B1EE283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1AE49FC6" w14:textId="5DE6AB3D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(3,263)</w:t>
            </w:r>
          </w:p>
        </w:tc>
        <w:tc>
          <w:tcPr>
            <w:tcW w:w="270" w:type="dxa"/>
          </w:tcPr>
          <w:p w14:paraId="4FD21CDC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AA0B06" w14:textId="3F44C37F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(44)</w:t>
            </w:r>
          </w:p>
        </w:tc>
        <w:tc>
          <w:tcPr>
            <w:tcW w:w="270" w:type="dxa"/>
          </w:tcPr>
          <w:p w14:paraId="7875BC9E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7D1F8A0" w14:textId="42F6B374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2D3BFC73" w14:textId="77777777" w:rsidR="00F00E4C" w:rsidRPr="008062B9" w:rsidRDefault="00F00E4C" w:rsidP="00F00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715097F3" w14:textId="4C7C3280" w:rsidR="00F00E4C" w:rsidRPr="00F54E6A" w:rsidRDefault="00F00E4C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 w:rsidRPr="008062B9">
              <w:rPr>
                <w:rFonts w:ascii="Angsana New" w:hAnsi="Angsana New" w:cs="Angsana New" w:hint="cs"/>
                <w:sz w:val="26"/>
                <w:szCs w:val="26"/>
                <w:cs/>
              </w:rPr>
              <w:t>(48,634)</w:t>
            </w:r>
          </w:p>
        </w:tc>
      </w:tr>
      <w:tr w:rsidR="00B534F2" w:rsidRPr="00F54E6A" w14:paraId="3805FF96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12D69A9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35" w:type="dxa"/>
          </w:tcPr>
          <w:p w14:paraId="4DF4B5A5" w14:textId="13A8A8BE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E9564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759FCBBD" w14:textId="1C5F4EC0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17,762</w:t>
            </w:r>
          </w:p>
        </w:tc>
        <w:tc>
          <w:tcPr>
            <w:tcW w:w="270" w:type="dxa"/>
          </w:tcPr>
          <w:p w14:paraId="0E580BB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C667A3" w14:textId="6E7CA2F6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4,271</w:t>
            </w:r>
          </w:p>
        </w:tc>
        <w:tc>
          <w:tcPr>
            <w:tcW w:w="270" w:type="dxa"/>
          </w:tcPr>
          <w:p w14:paraId="7082B13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0D5F62E" w14:textId="3B39C0AF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33,586</w:t>
            </w:r>
          </w:p>
        </w:tc>
        <w:tc>
          <w:tcPr>
            <w:tcW w:w="270" w:type="dxa"/>
          </w:tcPr>
          <w:p w14:paraId="0B52232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91B1383" w14:textId="613BC6E5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14,944</w:t>
            </w:r>
          </w:p>
        </w:tc>
        <w:tc>
          <w:tcPr>
            <w:tcW w:w="270" w:type="dxa"/>
          </w:tcPr>
          <w:p w14:paraId="4EC876F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888432" w14:textId="55432F8E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9,696</w:t>
            </w:r>
          </w:p>
        </w:tc>
        <w:tc>
          <w:tcPr>
            <w:tcW w:w="270" w:type="dxa"/>
          </w:tcPr>
          <w:p w14:paraId="3F44614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D54EF62" w14:textId="0D8446F0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7E704F7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35A5E319" w14:textId="41FB1D0B" w:rsidR="00B534F2" w:rsidRPr="00F54E6A" w:rsidRDefault="00F00E4C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80,259</w:t>
            </w:r>
          </w:p>
        </w:tc>
      </w:tr>
      <w:tr w:rsidR="00B534F2" w:rsidRPr="00F54E6A" w14:paraId="17966FC1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592AFE9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35" w:type="dxa"/>
          </w:tcPr>
          <w:p w14:paraId="61761D01" w14:textId="5995F55A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439F0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3C37DBEE" w14:textId="62B7B1AD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46,070</w:t>
            </w:r>
          </w:p>
        </w:tc>
        <w:tc>
          <w:tcPr>
            <w:tcW w:w="270" w:type="dxa"/>
          </w:tcPr>
          <w:p w14:paraId="45FD08E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4AB4A0" w14:textId="792694F0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216</w:t>
            </w:r>
          </w:p>
        </w:tc>
        <w:tc>
          <w:tcPr>
            <w:tcW w:w="270" w:type="dxa"/>
          </w:tcPr>
          <w:p w14:paraId="28000E8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53A37EC" w14:textId="279A3DB9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61,246</w:t>
            </w:r>
          </w:p>
        </w:tc>
        <w:tc>
          <w:tcPr>
            <w:tcW w:w="270" w:type="dxa"/>
          </w:tcPr>
          <w:p w14:paraId="45801B4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EA30B4B" w14:textId="74E36777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1,258</w:t>
            </w:r>
          </w:p>
        </w:tc>
        <w:tc>
          <w:tcPr>
            <w:tcW w:w="270" w:type="dxa"/>
          </w:tcPr>
          <w:p w14:paraId="2FF5254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A4A169" w14:textId="5305235C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D119F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18DD7332" w14:textId="072A6641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0298F89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41849D61" w14:textId="412C449F" w:rsidR="00B534F2" w:rsidRPr="00F54E6A" w:rsidRDefault="00F00E4C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108,790</w:t>
            </w:r>
          </w:p>
        </w:tc>
      </w:tr>
      <w:tr w:rsidR="00B534F2" w:rsidRPr="00F54E6A" w14:paraId="1A57E17A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0149FD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ผลต่างจากการเปลี่ยนแปลงอัตราแลกเปลี่ยน </w:t>
            </w:r>
          </w:p>
        </w:tc>
        <w:tc>
          <w:tcPr>
            <w:tcW w:w="1035" w:type="dxa"/>
          </w:tcPr>
          <w:p w14:paraId="0E92E98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54E5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0D6C09DC" w14:textId="3DA7636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C3045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8B584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5D6D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54CF1B9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25FE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6104DD0E" w14:textId="4A5EA3E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A1434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F9E781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21C3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DB243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AC5085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23DE1853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106E0364" w14:textId="77777777" w:rsidTr="00E460D1">
        <w:trPr>
          <w:cantSplit/>
          <w:trHeight w:hRule="exact" w:val="317"/>
        </w:trPr>
        <w:tc>
          <w:tcPr>
            <w:tcW w:w="4023" w:type="dxa"/>
          </w:tcPr>
          <w:p w14:paraId="3871B71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035" w:type="dxa"/>
          </w:tcPr>
          <w:p w14:paraId="7D891EC1" w14:textId="7332F992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06DBD9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5D0E0312" w14:textId="37936DAF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1,986</w:t>
            </w:r>
          </w:p>
        </w:tc>
        <w:tc>
          <w:tcPr>
            <w:tcW w:w="270" w:type="dxa"/>
          </w:tcPr>
          <w:p w14:paraId="7D98A77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5EAACC" w14:textId="2DE3A093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ECB31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274F84" w14:textId="76AF1FEB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3,447</w:t>
            </w:r>
          </w:p>
        </w:tc>
        <w:tc>
          <w:tcPr>
            <w:tcW w:w="270" w:type="dxa"/>
          </w:tcPr>
          <w:p w14:paraId="2322671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79D921EF" w14:textId="1C6C54F0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3,389</w:t>
            </w:r>
          </w:p>
        </w:tc>
        <w:tc>
          <w:tcPr>
            <w:tcW w:w="270" w:type="dxa"/>
          </w:tcPr>
          <w:p w14:paraId="19F7CC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6B5714" w14:textId="1FABE334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766</w:t>
            </w:r>
          </w:p>
        </w:tc>
        <w:tc>
          <w:tcPr>
            <w:tcW w:w="270" w:type="dxa"/>
          </w:tcPr>
          <w:p w14:paraId="7AF88B6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C08F943" w14:textId="2038009C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6F4F492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8" w:type="dxa"/>
            <w:gridSpan w:val="2"/>
          </w:tcPr>
          <w:p w14:paraId="4FB5E70F" w14:textId="020D02BC" w:rsidR="00B534F2" w:rsidRPr="00F54E6A" w:rsidRDefault="00F00E4C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9,588</w:t>
            </w:r>
          </w:p>
        </w:tc>
      </w:tr>
      <w:tr w:rsidR="00B534F2" w:rsidRPr="00F54E6A" w14:paraId="37C0308F" w14:textId="77777777" w:rsidTr="00E460D1">
        <w:trPr>
          <w:cantSplit/>
          <w:trHeight w:hRule="exact" w:val="317"/>
        </w:trPr>
        <w:tc>
          <w:tcPr>
            <w:tcW w:w="4023" w:type="dxa"/>
            <w:vAlign w:val="bottom"/>
          </w:tcPr>
          <w:p w14:paraId="6784DE1B" w14:textId="15ECD27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6F499649" w14:textId="371D1D93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(113)</w:t>
            </w:r>
          </w:p>
        </w:tc>
        <w:tc>
          <w:tcPr>
            <w:tcW w:w="270" w:type="dxa"/>
          </w:tcPr>
          <w:p w14:paraId="75175E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1C957CB0" w14:textId="2B763429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(3,097,973)</w:t>
            </w:r>
          </w:p>
        </w:tc>
        <w:tc>
          <w:tcPr>
            <w:tcW w:w="270" w:type="dxa"/>
          </w:tcPr>
          <w:p w14:paraId="2DDD22B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9717E" w14:textId="0FDA2218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="006C50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2,966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,</w:t>
            </w:r>
            <w:r w:rsidR="006C50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ED3AC4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9857197" w14:textId="132BE56B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18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(7,467,905)</w:t>
            </w:r>
          </w:p>
        </w:tc>
        <w:tc>
          <w:tcPr>
            <w:tcW w:w="270" w:type="dxa"/>
          </w:tcPr>
          <w:p w14:paraId="3F639E7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BC36205" w14:textId="76A3D3ED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(1,224,641)</w:t>
            </w:r>
          </w:p>
        </w:tc>
        <w:tc>
          <w:tcPr>
            <w:tcW w:w="270" w:type="dxa"/>
          </w:tcPr>
          <w:p w14:paraId="4194406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F772FCA" w14:textId="7A630B69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(46,167)</w:t>
            </w:r>
          </w:p>
        </w:tc>
        <w:tc>
          <w:tcPr>
            <w:tcW w:w="270" w:type="dxa"/>
          </w:tcPr>
          <w:p w14:paraId="4A71551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D92A3D" w14:textId="44B9AC96" w:rsidR="00B534F2" w:rsidRPr="00F54E6A" w:rsidRDefault="00F00E4C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3E3667C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149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86D26" w14:textId="1C6D3A2B" w:rsidR="00B534F2" w:rsidRPr="00F54E6A" w:rsidRDefault="00F00E4C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(14,8</w:t>
            </w:r>
            <w:r w:rsidR="00960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03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,</w:t>
            </w:r>
            <w:r w:rsidR="00960E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105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B534F2" w:rsidRPr="00F54E6A" w14:paraId="3A3FBC4E" w14:textId="77777777" w:rsidTr="00EB36E0">
        <w:trPr>
          <w:cantSplit/>
          <w:trHeight w:hRule="exact" w:val="317"/>
        </w:trPr>
        <w:tc>
          <w:tcPr>
            <w:tcW w:w="4023" w:type="dxa"/>
          </w:tcPr>
          <w:p w14:paraId="6313AB0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0495E80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3AB1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FF6601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09BE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F904F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41609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65232BF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59810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B810D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B928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2E201C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A8E4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0031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1E475E1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8B2CBB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7C1944CF" w14:textId="77777777" w:rsidTr="00EB36E0">
        <w:trPr>
          <w:cantSplit/>
          <w:trHeight w:hRule="exact" w:val="317"/>
        </w:trPr>
        <w:tc>
          <w:tcPr>
            <w:tcW w:w="4023" w:type="dxa"/>
          </w:tcPr>
          <w:p w14:paraId="3A27C2E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35" w:type="dxa"/>
          </w:tcPr>
          <w:p w14:paraId="226D8F4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1DA14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6BC20E5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AE0E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731DD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4D5AB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379CDCA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C95D1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305093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3F058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C3EC9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59952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1F7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EB37B43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68CA16B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59E9B373" w14:textId="77777777" w:rsidTr="00EB36E0">
        <w:trPr>
          <w:cantSplit/>
          <w:trHeight w:hRule="exact" w:val="317"/>
        </w:trPr>
        <w:tc>
          <w:tcPr>
            <w:tcW w:w="4023" w:type="dxa"/>
          </w:tcPr>
          <w:p w14:paraId="7071A937" w14:textId="1BBBC1C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3759219" w14:textId="26F9021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3,001,476</w:t>
            </w:r>
          </w:p>
        </w:tc>
        <w:tc>
          <w:tcPr>
            <w:tcW w:w="270" w:type="dxa"/>
            <w:vAlign w:val="bottom"/>
          </w:tcPr>
          <w:p w14:paraId="6072B14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2B08F094" w14:textId="49DFB6D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6,203,714</w:t>
            </w:r>
          </w:p>
        </w:tc>
        <w:tc>
          <w:tcPr>
            <w:tcW w:w="270" w:type="dxa"/>
            <w:vAlign w:val="bottom"/>
          </w:tcPr>
          <w:p w14:paraId="11021F2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972F125" w14:textId="316D558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1,636,055</w:t>
            </w:r>
          </w:p>
        </w:tc>
        <w:tc>
          <w:tcPr>
            <w:tcW w:w="270" w:type="dxa"/>
            <w:vAlign w:val="bottom"/>
          </w:tcPr>
          <w:p w14:paraId="6999CC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4C3C4786" w14:textId="4EE6863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4,161,513</w:t>
            </w:r>
          </w:p>
        </w:tc>
        <w:tc>
          <w:tcPr>
            <w:tcW w:w="270" w:type="dxa"/>
            <w:vAlign w:val="bottom"/>
          </w:tcPr>
          <w:p w14:paraId="3F90CEF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31601001" w14:textId="5862975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945,446</w:t>
            </w:r>
          </w:p>
        </w:tc>
        <w:tc>
          <w:tcPr>
            <w:tcW w:w="270" w:type="dxa"/>
            <w:vAlign w:val="bottom"/>
          </w:tcPr>
          <w:p w14:paraId="4D52B40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78D15D30" w14:textId="3961EC8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10,611</w:t>
            </w:r>
          </w:p>
        </w:tc>
        <w:tc>
          <w:tcPr>
            <w:tcW w:w="270" w:type="dxa"/>
            <w:vAlign w:val="bottom"/>
          </w:tcPr>
          <w:p w14:paraId="12F0E2D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E3A2073" w14:textId="2901961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243,435</w:t>
            </w:r>
          </w:p>
        </w:tc>
        <w:tc>
          <w:tcPr>
            <w:tcW w:w="270" w:type="dxa"/>
            <w:gridSpan w:val="3"/>
            <w:vAlign w:val="bottom"/>
          </w:tcPr>
          <w:p w14:paraId="56FBC247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13590A38" w14:textId="48AE82EC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16,202,250</w:t>
            </w:r>
          </w:p>
        </w:tc>
      </w:tr>
      <w:tr w:rsidR="00B534F2" w:rsidRPr="00F54E6A" w14:paraId="56BEAF96" w14:textId="77777777" w:rsidTr="00EB36E0">
        <w:trPr>
          <w:cantSplit/>
          <w:trHeight w:hRule="exact" w:val="317"/>
        </w:trPr>
        <w:tc>
          <w:tcPr>
            <w:tcW w:w="4023" w:type="dxa"/>
          </w:tcPr>
          <w:p w14:paraId="2141B6B3" w14:textId="2EEF38A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710AC41F" w14:textId="59F45A26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3,102,90</w:t>
            </w:r>
            <w:r w:rsidR="001D5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4512C3F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7BF48104" w14:textId="06EE70DF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6,523,54</w:t>
            </w:r>
            <w:r w:rsidR="001D55FD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E066FA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7F788E2" w14:textId="39EDF8B2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1,987,226</w:t>
            </w:r>
          </w:p>
        </w:tc>
        <w:tc>
          <w:tcPr>
            <w:tcW w:w="270" w:type="dxa"/>
            <w:vAlign w:val="bottom"/>
          </w:tcPr>
          <w:p w14:paraId="3E4B06C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14:paraId="5F4F5DAD" w14:textId="55E91DA2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3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3,488,776</w:t>
            </w:r>
          </w:p>
        </w:tc>
        <w:tc>
          <w:tcPr>
            <w:tcW w:w="270" w:type="dxa"/>
            <w:vAlign w:val="bottom"/>
          </w:tcPr>
          <w:p w14:paraId="02C992D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A12DF2E" w14:textId="1DFCDA96" w:rsidR="00B534F2" w:rsidRPr="00F54E6A" w:rsidRDefault="00A85CD7" w:rsidP="00A85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1,347,700</w:t>
            </w:r>
          </w:p>
        </w:tc>
        <w:tc>
          <w:tcPr>
            <w:tcW w:w="270" w:type="dxa"/>
            <w:vAlign w:val="bottom"/>
          </w:tcPr>
          <w:p w14:paraId="1108AD7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14F3C98D" w14:textId="41D5BAEE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7,707</w:t>
            </w:r>
          </w:p>
        </w:tc>
        <w:tc>
          <w:tcPr>
            <w:tcW w:w="270" w:type="dxa"/>
            <w:vAlign w:val="bottom"/>
          </w:tcPr>
          <w:p w14:paraId="6787DF3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28AC031" w14:textId="03043BF4" w:rsidR="00B534F2" w:rsidRPr="00F54E6A" w:rsidRDefault="00A85CD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674,046</w:t>
            </w:r>
          </w:p>
        </w:tc>
        <w:tc>
          <w:tcPr>
            <w:tcW w:w="270" w:type="dxa"/>
            <w:gridSpan w:val="3"/>
            <w:vAlign w:val="bottom"/>
          </w:tcPr>
          <w:p w14:paraId="7FFC0857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02D8EB11" w14:textId="1F5B5133" w:rsidR="00B534F2" w:rsidRPr="00F54E6A" w:rsidRDefault="00A85CD7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8" w:right="-8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17,131,9</w:t>
            </w:r>
            <w:r w:rsidR="000B4132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</w:t>
            </w:r>
          </w:p>
        </w:tc>
      </w:tr>
      <w:tr w:rsidR="00B534F2" w:rsidRPr="00F54E6A" w14:paraId="3CA6A174" w14:textId="77777777" w:rsidTr="00EB36E0">
        <w:trPr>
          <w:cantSplit/>
          <w:trHeight w:hRule="exact" w:val="300"/>
        </w:trPr>
        <w:tc>
          <w:tcPr>
            <w:tcW w:w="4023" w:type="dxa"/>
          </w:tcPr>
          <w:p w14:paraId="6C62E11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862FB4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4F132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C9DE3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18CA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7ED7FE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50218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</w:tcPr>
          <w:p w14:paraId="6622E76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1406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6F3AE95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15820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E2AD40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162B2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98239A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19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3E9B3BF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67A1938E" w14:textId="77777777" w:rsidR="00B534F2" w:rsidRPr="00F54E6A" w:rsidRDefault="00B534F2" w:rsidP="00EB3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8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5F8CA413" w14:textId="77777777" w:rsidR="003D362B" w:rsidRPr="00F54E6A" w:rsidRDefault="003D362B" w:rsidP="00F54E6A">
      <w:pPr>
        <w:rPr>
          <w:rFonts w:cstheme="minorBidi"/>
        </w:rPr>
        <w:sectPr w:rsidR="003D362B" w:rsidRPr="00F54E6A" w:rsidSect="008E46DE">
          <w:pgSz w:w="16834" w:h="11909" w:orient="landscape" w:code="9"/>
          <w:pgMar w:top="691" w:right="1152" w:bottom="720" w:left="1152" w:header="720" w:footer="720" w:gutter="0"/>
          <w:cols w:space="720"/>
          <w:docGrid w:linePitch="360"/>
        </w:sectPr>
      </w:pPr>
    </w:p>
    <w:tbl>
      <w:tblPr>
        <w:tblW w:w="14580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220"/>
        <w:gridCol w:w="992"/>
        <w:gridCol w:w="243"/>
        <w:gridCol w:w="27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F54E6A" w14:paraId="472687EE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17F4AF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60" w:type="dxa"/>
            <w:gridSpan w:val="16"/>
          </w:tcPr>
          <w:p w14:paraId="7B6AB17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362B" w:rsidRPr="00F54E6A" w14:paraId="144FCB79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C3998B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8A57E5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ED07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347A9A8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4480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8D198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18414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8E263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5C5CB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85D27A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8C614D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21A75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C1FDFE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DDCA9A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5647F1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6CB45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4F48CB3F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43D8E4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888829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  <w:gridSpan w:val="2"/>
          </w:tcPr>
          <w:p w14:paraId="08071F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4632925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3B2E2A1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10756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3762A6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74637E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DB0AA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D35A1C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D8C571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4DF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38818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ECEA5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18B246A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4D372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7A91323D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36AA1D0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72994E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514139B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E4F908C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D6922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66FC10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7AE0C34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BAFA5D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796A6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8F356E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A595D7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647D7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2F38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9AA498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34D3B76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92FD1D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54DDE200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2F413CE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4CA55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11481C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6B401B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B870EC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74F6A6B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3CB2818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7211A0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3BEF3DA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41E01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6E21A65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F778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FD5B9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453C899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3E77AD1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038248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28BA3833" w14:textId="77777777" w:rsidTr="00E460D1">
        <w:trPr>
          <w:cantSplit/>
          <w:trHeight w:hRule="exact" w:val="317"/>
        </w:trPr>
        <w:tc>
          <w:tcPr>
            <w:tcW w:w="3220" w:type="dxa"/>
          </w:tcPr>
          <w:p w14:paraId="5F33F2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360" w:type="dxa"/>
            <w:gridSpan w:val="16"/>
          </w:tcPr>
          <w:p w14:paraId="66DC33C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F54E6A" w14:paraId="2731D88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B0AC22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/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ราคาประเมิน</w:t>
            </w:r>
            <w:r w:rsidRPr="00F54E6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992" w:type="dxa"/>
          </w:tcPr>
          <w:p w14:paraId="36C688B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78943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1DA44B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9FDF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E0A10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8E818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0B044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036D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5AE0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2120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5AFF1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FA1AE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E71D8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64CFC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B8422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0C394942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3E4B880F" w14:textId="175D3E8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bottom"/>
          </w:tcPr>
          <w:p w14:paraId="72AF6DF4" w14:textId="4D2004FF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315,223</w:t>
            </w:r>
          </w:p>
        </w:tc>
        <w:tc>
          <w:tcPr>
            <w:tcW w:w="243" w:type="dxa"/>
          </w:tcPr>
          <w:p w14:paraId="4F1A26EC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3953FA2F" w14:textId="3CBE9E0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1,269,287</w:t>
            </w:r>
          </w:p>
        </w:tc>
        <w:tc>
          <w:tcPr>
            <w:tcW w:w="270" w:type="dxa"/>
          </w:tcPr>
          <w:p w14:paraId="65B1BDBB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894E9" w14:textId="4F6248D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669,053</w:t>
            </w:r>
          </w:p>
        </w:tc>
        <w:tc>
          <w:tcPr>
            <w:tcW w:w="270" w:type="dxa"/>
          </w:tcPr>
          <w:p w14:paraId="200590A7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8B20A0" w14:textId="467FC98D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3,413,941</w:t>
            </w:r>
          </w:p>
        </w:tc>
        <w:tc>
          <w:tcPr>
            <w:tcW w:w="270" w:type="dxa"/>
          </w:tcPr>
          <w:p w14:paraId="446F5851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9BEC1F" w14:textId="2B20EEF3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171,830</w:t>
            </w:r>
          </w:p>
        </w:tc>
        <w:tc>
          <w:tcPr>
            <w:tcW w:w="270" w:type="dxa"/>
          </w:tcPr>
          <w:p w14:paraId="3EBE5327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8DC9B" w14:textId="0A0A694D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2,560</w:t>
            </w:r>
          </w:p>
        </w:tc>
        <w:tc>
          <w:tcPr>
            <w:tcW w:w="270" w:type="dxa"/>
          </w:tcPr>
          <w:p w14:paraId="6B83ED30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F2F4432" w14:textId="723903A4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71,102</w:t>
            </w:r>
          </w:p>
        </w:tc>
        <w:tc>
          <w:tcPr>
            <w:tcW w:w="236" w:type="dxa"/>
          </w:tcPr>
          <w:p w14:paraId="13581273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C888EA" w14:textId="0B33B3B9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5,912,996</w:t>
            </w:r>
          </w:p>
        </w:tc>
      </w:tr>
      <w:tr w:rsidR="00B534F2" w:rsidRPr="00F54E6A" w14:paraId="37FF452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0CBC3110" w14:textId="1938644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AB2DC40" w14:textId="7B9CFDC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1,767</w:t>
            </w:r>
          </w:p>
        </w:tc>
        <w:tc>
          <w:tcPr>
            <w:tcW w:w="243" w:type="dxa"/>
          </w:tcPr>
          <w:p w14:paraId="2AB847E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AAA91A0" w14:textId="67CF53F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18FD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95BD1" w14:textId="6C7A4F5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E439D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8CC46D" w14:textId="39638D9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10,048</w:t>
            </w:r>
          </w:p>
        </w:tc>
        <w:tc>
          <w:tcPr>
            <w:tcW w:w="270" w:type="dxa"/>
          </w:tcPr>
          <w:p w14:paraId="39586E1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83BF00" w14:textId="12DBA2D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2,143</w:t>
            </w:r>
          </w:p>
        </w:tc>
        <w:tc>
          <w:tcPr>
            <w:tcW w:w="270" w:type="dxa"/>
          </w:tcPr>
          <w:p w14:paraId="29430C4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3B2995" w14:textId="5757136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B7038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C0F6069" w14:textId="37187AC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119,510</w:t>
            </w:r>
          </w:p>
        </w:tc>
        <w:tc>
          <w:tcPr>
            <w:tcW w:w="236" w:type="dxa"/>
          </w:tcPr>
          <w:p w14:paraId="44F2541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91D0AD" w14:textId="1CB1224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133,468</w:t>
            </w:r>
          </w:p>
        </w:tc>
      </w:tr>
      <w:tr w:rsidR="00B534F2" w:rsidRPr="00F54E6A" w14:paraId="531F50CC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154FCA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  <w:p w14:paraId="1071C804" w14:textId="236C6B1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8130DA7" w14:textId="2E6E6CF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243" w:type="dxa"/>
          </w:tcPr>
          <w:p w14:paraId="0DFFB5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25E111A9" w14:textId="461C9B4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15,569</w:t>
            </w:r>
          </w:p>
        </w:tc>
        <w:tc>
          <w:tcPr>
            <w:tcW w:w="270" w:type="dxa"/>
          </w:tcPr>
          <w:p w14:paraId="466F572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FA6C6" w14:textId="5BA28C2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54,063</w:t>
            </w:r>
          </w:p>
        </w:tc>
        <w:tc>
          <w:tcPr>
            <w:tcW w:w="270" w:type="dxa"/>
          </w:tcPr>
          <w:p w14:paraId="2E5DBC7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140675" w14:textId="31E63D9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101,438</w:t>
            </w:r>
          </w:p>
        </w:tc>
        <w:tc>
          <w:tcPr>
            <w:tcW w:w="270" w:type="dxa"/>
          </w:tcPr>
          <w:p w14:paraId="64489F8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DD763" w14:textId="646EF26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DCD1C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68667B" w14:textId="27E0007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30567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14FFB" w14:textId="22766AD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(171,701)</w:t>
            </w:r>
          </w:p>
        </w:tc>
        <w:tc>
          <w:tcPr>
            <w:tcW w:w="236" w:type="dxa"/>
          </w:tcPr>
          <w:p w14:paraId="25163C6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173A2A" w14:textId="43338D4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4F2" w:rsidRPr="00F54E6A" w14:paraId="4569E8AD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2CA1B017" w14:textId="046DDF2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992" w:type="dxa"/>
          </w:tcPr>
          <w:p w14:paraId="51ED3992" w14:textId="2BC0EED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82,622</w:t>
            </w:r>
          </w:p>
        </w:tc>
        <w:tc>
          <w:tcPr>
            <w:tcW w:w="243" w:type="dxa"/>
          </w:tcPr>
          <w:p w14:paraId="14C6805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1E373FF6" w14:textId="23983BA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9D817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7D1F9A" w14:textId="22342A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432419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0A43B9" w14:textId="464DD9B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1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D4E73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B664F2" w14:textId="33A5399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B747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BF4621" w14:textId="649E101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F23E7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538F23" w14:textId="1EDD41B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A6E9C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062B295" w14:textId="292DE14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82,622</w:t>
            </w:r>
          </w:p>
        </w:tc>
      </w:tr>
      <w:tr w:rsidR="00B534F2" w:rsidRPr="00F54E6A" w14:paraId="2E2DCB5A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692CE0C6" w14:textId="20901E0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79B7FCEB" w14:textId="725E02C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6EC04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0DD335D8" w14:textId="34807FD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C54E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738670" w14:textId="688AC74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F96AC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812F86" w14:textId="18136B4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(14,276)</w:t>
            </w:r>
          </w:p>
        </w:tc>
        <w:tc>
          <w:tcPr>
            <w:tcW w:w="270" w:type="dxa"/>
          </w:tcPr>
          <w:p w14:paraId="5609177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D65719" w14:textId="7A8BF45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(142)</w:t>
            </w:r>
          </w:p>
        </w:tc>
        <w:tc>
          <w:tcPr>
            <w:tcW w:w="270" w:type="dxa"/>
          </w:tcPr>
          <w:p w14:paraId="7AD8214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80F69C" w14:textId="41494DA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18E7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437C97" w14:textId="71D86DB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F956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BE292FD" w14:textId="6658FF2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(14,418)</w:t>
            </w:r>
          </w:p>
        </w:tc>
      </w:tr>
      <w:tr w:rsidR="00B534F2" w:rsidRPr="00F54E6A" w14:paraId="0F337BA1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2DDF1490" w14:textId="05AEB60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249C1F" w14:textId="766CEE7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18639D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05669CA5" w14:textId="6544BFF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(888)</w:t>
            </w:r>
          </w:p>
        </w:tc>
        <w:tc>
          <w:tcPr>
            <w:tcW w:w="270" w:type="dxa"/>
          </w:tcPr>
          <w:p w14:paraId="4C9412C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A01B0D" w14:textId="1AAB6CB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3AB09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9670A4" w14:textId="28866CF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(2,195)</w:t>
            </w:r>
          </w:p>
        </w:tc>
        <w:tc>
          <w:tcPr>
            <w:tcW w:w="270" w:type="dxa"/>
          </w:tcPr>
          <w:p w14:paraId="586C3C3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4ECE64" w14:textId="7A9EAE9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1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(57)</w:t>
            </w:r>
          </w:p>
        </w:tc>
        <w:tc>
          <w:tcPr>
            <w:tcW w:w="270" w:type="dxa"/>
          </w:tcPr>
          <w:p w14:paraId="2950A5F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B2A08" w14:textId="05DE081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8824B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4F52F9D" w14:textId="0144158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0572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28D3B94" w14:textId="53757C5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(3,140)</w:t>
            </w:r>
          </w:p>
        </w:tc>
      </w:tr>
      <w:tr w:rsidR="00B534F2" w:rsidRPr="00F54E6A" w14:paraId="3E483D3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451A8151" w14:textId="5A997A3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DFD24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991A2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2308DDF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8193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2CD7B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CFE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AE485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ACA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CC5CD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1D10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8C292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34E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A8173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01FE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024C93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589CDC50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74603E17" w14:textId="365D459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bottom"/>
          </w:tcPr>
          <w:p w14:paraId="2B3AE886" w14:textId="3AD1B48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400,243</w:t>
            </w:r>
          </w:p>
        </w:tc>
        <w:tc>
          <w:tcPr>
            <w:tcW w:w="243" w:type="dxa"/>
          </w:tcPr>
          <w:p w14:paraId="0DF7336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5F7AA36B" w14:textId="0DBA611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1,283,968</w:t>
            </w:r>
          </w:p>
        </w:tc>
        <w:tc>
          <w:tcPr>
            <w:tcW w:w="270" w:type="dxa"/>
          </w:tcPr>
          <w:p w14:paraId="7EDC2CE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30BAE" w14:textId="031CAAA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723,116</w:t>
            </w:r>
          </w:p>
        </w:tc>
        <w:tc>
          <w:tcPr>
            <w:tcW w:w="270" w:type="dxa"/>
          </w:tcPr>
          <w:p w14:paraId="72D3FEE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E7DFCE" w14:textId="641B060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3,508,956</w:t>
            </w:r>
          </w:p>
        </w:tc>
        <w:tc>
          <w:tcPr>
            <w:tcW w:w="270" w:type="dxa"/>
          </w:tcPr>
          <w:p w14:paraId="5F81B8A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96B2B2" w14:textId="13D2A56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173,774</w:t>
            </w:r>
          </w:p>
        </w:tc>
        <w:tc>
          <w:tcPr>
            <w:tcW w:w="270" w:type="dxa"/>
          </w:tcPr>
          <w:p w14:paraId="4652151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F85DE" w14:textId="7A282BD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2,560</w:t>
            </w:r>
          </w:p>
        </w:tc>
        <w:tc>
          <w:tcPr>
            <w:tcW w:w="270" w:type="dxa"/>
          </w:tcPr>
          <w:p w14:paraId="46BF7B2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E54BE8" w14:textId="04DD749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18,911</w:t>
            </w:r>
          </w:p>
        </w:tc>
        <w:tc>
          <w:tcPr>
            <w:tcW w:w="236" w:type="dxa"/>
          </w:tcPr>
          <w:p w14:paraId="099DE5F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098BF0AD" w14:textId="7DFFCBF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6,111,528</w:t>
            </w:r>
          </w:p>
        </w:tc>
      </w:tr>
      <w:tr w:rsidR="00B534F2" w:rsidRPr="00F54E6A" w14:paraId="331F63AC" w14:textId="77777777" w:rsidTr="0038689C">
        <w:trPr>
          <w:cantSplit/>
          <w:trHeight w:hRule="exact" w:val="317"/>
        </w:trPr>
        <w:tc>
          <w:tcPr>
            <w:tcW w:w="3220" w:type="dxa"/>
          </w:tcPr>
          <w:p w14:paraId="14BCBD2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2" w:type="dxa"/>
            <w:vAlign w:val="center"/>
          </w:tcPr>
          <w:p w14:paraId="27B0938D" w14:textId="383264C1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C1945A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30926280" w14:textId="5D6BE07A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1,586</w:t>
            </w:r>
          </w:p>
        </w:tc>
        <w:tc>
          <w:tcPr>
            <w:tcW w:w="270" w:type="dxa"/>
          </w:tcPr>
          <w:p w14:paraId="7AD996D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7DE911" w14:textId="5CAD7C18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4,244</w:t>
            </w:r>
          </w:p>
        </w:tc>
        <w:tc>
          <w:tcPr>
            <w:tcW w:w="270" w:type="dxa"/>
          </w:tcPr>
          <w:p w14:paraId="6162F4F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D5026" w14:textId="699497A6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10,066</w:t>
            </w:r>
          </w:p>
        </w:tc>
        <w:tc>
          <w:tcPr>
            <w:tcW w:w="270" w:type="dxa"/>
          </w:tcPr>
          <w:p w14:paraId="12D88B2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F7711" w14:textId="6C74710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5E07FB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BC1A8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167927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6B4137" w14:textId="674B7FB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B1AE3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975B957" w14:textId="324E3EEA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247,506</w:t>
            </w:r>
          </w:p>
        </w:tc>
        <w:tc>
          <w:tcPr>
            <w:tcW w:w="236" w:type="dxa"/>
          </w:tcPr>
          <w:p w14:paraId="1454296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BC441DB" w14:textId="04C5B840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EC7155">
              <w:rPr>
                <w:rFonts w:ascii="Angsana New" w:hAnsi="Angsana New" w:cs="Angsana New"/>
                <w:sz w:val="26"/>
                <w:szCs w:val="26"/>
              </w:rPr>
              <w:t>7,05</w:t>
            </w:r>
            <w:r w:rsidR="00BC1A8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B534F2" w:rsidRPr="00F54E6A" w14:paraId="00F85007" w14:textId="77777777" w:rsidTr="002B71F8">
        <w:trPr>
          <w:cantSplit/>
          <w:trHeight w:hRule="exact" w:val="317"/>
        </w:trPr>
        <w:tc>
          <w:tcPr>
            <w:tcW w:w="3220" w:type="dxa"/>
          </w:tcPr>
          <w:p w14:paraId="1C3E1D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โอน</w:t>
            </w:r>
          </w:p>
          <w:p w14:paraId="17D23F5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7D5C20D" w14:textId="2834B3D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8262C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</w:tcPr>
          <w:p w14:paraId="4B15833A" w14:textId="4B68C6E8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14,851</w:t>
            </w:r>
          </w:p>
        </w:tc>
        <w:tc>
          <w:tcPr>
            <w:tcW w:w="270" w:type="dxa"/>
          </w:tcPr>
          <w:p w14:paraId="135834B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EB38DB" w14:textId="40A2D863" w:rsidR="00B534F2" w:rsidRPr="00F54E6A" w:rsidRDefault="00D4692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326</w:t>
            </w:r>
          </w:p>
        </w:tc>
        <w:tc>
          <w:tcPr>
            <w:tcW w:w="270" w:type="dxa"/>
          </w:tcPr>
          <w:p w14:paraId="0FF1046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1900C" w14:textId="65040B8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178,</w:t>
            </w:r>
            <w:r w:rsidR="00D46927"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  <w:tc>
          <w:tcPr>
            <w:tcW w:w="270" w:type="dxa"/>
          </w:tcPr>
          <w:p w14:paraId="6A3FE68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C0F3B" w14:textId="320E3F8C" w:rsidR="00B534F2" w:rsidRPr="00F54E6A" w:rsidRDefault="005E07FB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47" w:right="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610EC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06839" w14:textId="3350F42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2AFF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8DB6C6" w14:textId="51A31C5F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(193,771)</w:t>
            </w:r>
          </w:p>
        </w:tc>
        <w:tc>
          <w:tcPr>
            <w:tcW w:w="236" w:type="dxa"/>
          </w:tcPr>
          <w:p w14:paraId="14A9AE6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94BBE0" w14:textId="797DD681" w:rsidR="00B534F2" w:rsidRPr="00F54E6A" w:rsidRDefault="00D4692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534F2" w:rsidRPr="00F54E6A" w14:paraId="0F1EC422" w14:textId="77777777" w:rsidTr="005160AF">
        <w:trPr>
          <w:cantSplit/>
          <w:trHeight w:hRule="exact" w:val="317"/>
        </w:trPr>
        <w:tc>
          <w:tcPr>
            <w:tcW w:w="3220" w:type="dxa"/>
          </w:tcPr>
          <w:p w14:paraId="283EFE61" w14:textId="55FD4AC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992" w:type="dxa"/>
          </w:tcPr>
          <w:p w14:paraId="13B19E24" w14:textId="221799F8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1,677</w:t>
            </w:r>
          </w:p>
        </w:tc>
        <w:tc>
          <w:tcPr>
            <w:tcW w:w="243" w:type="dxa"/>
          </w:tcPr>
          <w:p w14:paraId="200C88D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1BE9AD8B" w14:textId="7E7A7124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B36B6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2B9026" w14:textId="3A537F2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46044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1E1499" w14:textId="30426FA9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08E30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FAA59C" w14:textId="7FC27477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47" w:right="1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B04D9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9DF792" w14:textId="61FB03C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2F61B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C4CD33" w14:textId="75CC9739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0F2F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2750A73" w14:textId="54406C62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1,677</w:t>
            </w:r>
          </w:p>
        </w:tc>
      </w:tr>
      <w:tr w:rsidR="00B534F2" w:rsidRPr="00F54E6A" w14:paraId="56CEB647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7F7017B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2" w:type="dxa"/>
          </w:tcPr>
          <w:p w14:paraId="0A4BD534" w14:textId="468ABBED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A3EE51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14:paraId="79E660FD" w14:textId="3D12A762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23C35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0AD7EB" w14:textId="7354D7B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(1,893)</w:t>
            </w:r>
          </w:p>
        </w:tc>
        <w:tc>
          <w:tcPr>
            <w:tcW w:w="270" w:type="dxa"/>
          </w:tcPr>
          <w:p w14:paraId="3C0A4C5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200DCE" w14:textId="78E1F83D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(8,666)</w:t>
            </w:r>
          </w:p>
        </w:tc>
        <w:tc>
          <w:tcPr>
            <w:tcW w:w="270" w:type="dxa"/>
          </w:tcPr>
          <w:p w14:paraId="52BE945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4EAFCA" w14:textId="0973950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(1,738)</w:t>
            </w:r>
          </w:p>
        </w:tc>
        <w:tc>
          <w:tcPr>
            <w:tcW w:w="270" w:type="dxa"/>
          </w:tcPr>
          <w:p w14:paraId="09BAC9D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DD7DCA" w14:textId="387C2EE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(564)</w:t>
            </w:r>
          </w:p>
        </w:tc>
        <w:tc>
          <w:tcPr>
            <w:tcW w:w="270" w:type="dxa"/>
          </w:tcPr>
          <w:p w14:paraId="152F9BE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E7DC25D" w14:textId="22AFC516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965FE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8E8D20B" w14:textId="5529964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(12,861)</w:t>
            </w:r>
          </w:p>
        </w:tc>
      </w:tr>
      <w:tr w:rsidR="00B534F2" w:rsidRPr="00F54E6A" w14:paraId="09CF6111" w14:textId="77777777" w:rsidTr="00B70513">
        <w:trPr>
          <w:cantSplit/>
          <w:trHeight w:hRule="exact" w:val="317"/>
        </w:trPr>
        <w:tc>
          <w:tcPr>
            <w:tcW w:w="3220" w:type="dxa"/>
          </w:tcPr>
          <w:p w14:paraId="5333AA2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140E70" w14:textId="5358422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C7A97DC" w14:textId="5792C62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26209D1B" w14:textId="408AB03A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(1,239)</w:t>
            </w:r>
          </w:p>
        </w:tc>
        <w:tc>
          <w:tcPr>
            <w:tcW w:w="270" w:type="dxa"/>
          </w:tcPr>
          <w:p w14:paraId="4C37CF2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13DE4C" w14:textId="18E42049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43C12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54FFAF" w14:textId="21290832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(39,762)</w:t>
            </w:r>
          </w:p>
        </w:tc>
        <w:tc>
          <w:tcPr>
            <w:tcW w:w="270" w:type="dxa"/>
          </w:tcPr>
          <w:p w14:paraId="32E1973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7407FB" w14:textId="059C95B9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(1,151)</w:t>
            </w:r>
          </w:p>
        </w:tc>
        <w:tc>
          <w:tcPr>
            <w:tcW w:w="270" w:type="dxa"/>
          </w:tcPr>
          <w:p w14:paraId="6562F59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44752" w14:textId="06ACDC18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7E0E7B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26F40E" w14:textId="4C2891A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DB85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45DA2A" w14:textId="0D55E426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(42,152)</w:t>
            </w:r>
          </w:p>
        </w:tc>
      </w:tr>
      <w:tr w:rsidR="00B534F2" w:rsidRPr="00F54E6A" w14:paraId="59BFF2A0" w14:textId="77777777" w:rsidTr="0038689C">
        <w:trPr>
          <w:cantSplit/>
          <w:trHeight w:hRule="exact" w:val="317"/>
        </w:trPr>
        <w:tc>
          <w:tcPr>
            <w:tcW w:w="3220" w:type="dxa"/>
          </w:tcPr>
          <w:p w14:paraId="73CB7A8D" w14:textId="662187B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67F6" w14:textId="25BC1F8A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401,920</w:t>
            </w:r>
          </w:p>
        </w:tc>
        <w:tc>
          <w:tcPr>
            <w:tcW w:w="243" w:type="dxa"/>
          </w:tcPr>
          <w:p w14:paraId="2F86223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B1CED" w14:textId="204908C3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1,299,166</w:t>
            </w:r>
          </w:p>
        </w:tc>
        <w:tc>
          <w:tcPr>
            <w:tcW w:w="270" w:type="dxa"/>
          </w:tcPr>
          <w:p w14:paraId="3BF1897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344EA3" w14:textId="18271449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725,793</w:t>
            </w:r>
          </w:p>
        </w:tc>
        <w:tc>
          <w:tcPr>
            <w:tcW w:w="270" w:type="dxa"/>
          </w:tcPr>
          <w:p w14:paraId="3DB98E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AE8C13" w14:textId="20F359B8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3,649,188</w:t>
            </w:r>
          </w:p>
        </w:tc>
        <w:tc>
          <w:tcPr>
            <w:tcW w:w="270" w:type="dxa"/>
          </w:tcPr>
          <w:p w14:paraId="4D406F6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FF56C1" w14:textId="2D622BF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174,536</w:t>
            </w:r>
          </w:p>
        </w:tc>
        <w:tc>
          <w:tcPr>
            <w:tcW w:w="270" w:type="dxa"/>
          </w:tcPr>
          <w:p w14:paraId="4DAFFFC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F3808D" w14:textId="7AF84D0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1,996</w:t>
            </w:r>
          </w:p>
        </w:tc>
        <w:tc>
          <w:tcPr>
            <w:tcW w:w="270" w:type="dxa"/>
          </w:tcPr>
          <w:p w14:paraId="5F97A19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1E6416" w14:textId="70D1864E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72,646</w:t>
            </w:r>
          </w:p>
        </w:tc>
        <w:tc>
          <w:tcPr>
            <w:tcW w:w="236" w:type="dxa"/>
          </w:tcPr>
          <w:p w14:paraId="43F2781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7F69506" w14:textId="6C46D13A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6,325,245</w:t>
            </w:r>
          </w:p>
        </w:tc>
      </w:tr>
      <w:tr w:rsidR="00B534F2" w:rsidRPr="00F54E6A" w14:paraId="16FDF6FE" w14:textId="77777777" w:rsidTr="00B70513">
        <w:trPr>
          <w:cantSplit/>
          <w:trHeight w:hRule="exact" w:val="218"/>
        </w:trPr>
        <w:tc>
          <w:tcPr>
            <w:tcW w:w="3220" w:type="dxa"/>
            <w:vAlign w:val="bottom"/>
          </w:tcPr>
          <w:p w14:paraId="33CBD0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FB1F1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38E5285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A49BA7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09845DA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9760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6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1EAB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97730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5DFD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09096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ABAAD8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9EF5B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18" w:right="73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6B4575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2AA377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82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71DD18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DFBFBF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60" w:lineRule="exact"/>
              <w:ind w:left="-18" w:right="87"/>
              <w:jc w:val="righ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</w:tr>
    </w:tbl>
    <w:p w14:paraId="20A58452" w14:textId="77777777" w:rsidR="003D362B" w:rsidRPr="00F54E6A" w:rsidRDefault="003D362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"/>
        </w:tabs>
        <w:ind w:left="-108" w:right="-90"/>
        <w:rPr>
          <w:rFonts w:ascii="Angsana New" w:hAnsi="Angsana New" w:cs="Angsana New"/>
          <w:b/>
          <w:bCs/>
          <w:sz w:val="30"/>
          <w:szCs w:val="30"/>
          <w:cs/>
        </w:rPr>
        <w:sectPr w:rsidR="003D362B" w:rsidRPr="00F54E6A" w:rsidSect="008E46D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8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85"/>
        <w:gridCol w:w="927"/>
        <w:gridCol w:w="270"/>
        <w:gridCol w:w="1170"/>
        <w:gridCol w:w="270"/>
        <w:gridCol w:w="1260"/>
        <w:gridCol w:w="270"/>
        <w:gridCol w:w="1350"/>
        <w:gridCol w:w="270"/>
        <w:gridCol w:w="1170"/>
        <w:gridCol w:w="270"/>
        <w:gridCol w:w="1170"/>
        <w:gridCol w:w="270"/>
        <w:gridCol w:w="1098"/>
        <w:gridCol w:w="236"/>
        <w:gridCol w:w="1294"/>
      </w:tblGrid>
      <w:tr w:rsidR="003D362B" w:rsidRPr="00F54E6A" w14:paraId="74AAC126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08D1F93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A52F99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br/>
            </w:r>
          </w:p>
        </w:tc>
        <w:tc>
          <w:tcPr>
            <w:tcW w:w="11295" w:type="dxa"/>
            <w:gridSpan w:val="15"/>
          </w:tcPr>
          <w:p w14:paraId="5C3EEA2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(ต่อ)</w:t>
            </w:r>
          </w:p>
        </w:tc>
      </w:tr>
      <w:tr w:rsidR="003D362B" w:rsidRPr="00F54E6A" w14:paraId="3E5339FE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55C0B1D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5C7423D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067B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E7CB8C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787B4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81DF5D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6DD30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046D3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83FA68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CE4F23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62D326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EF2532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6D0DE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FBB581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712F704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3F237C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03847C3E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19E4978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71969A4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9A91CB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7BE5AB0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4CA9E81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3A294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4F52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1BF4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481A41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C8091D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B66F71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822D47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3EF8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9CF79B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577C9AF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521F3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178F0527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0C9F024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27" w:type="dxa"/>
          </w:tcPr>
          <w:p w14:paraId="4B2760F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0C0CC2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F6428B7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AD1B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CB4BA5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ระบบ</w:t>
            </w:r>
          </w:p>
        </w:tc>
        <w:tc>
          <w:tcPr>
            <w:tcW w:w="270" w:type="dxa"/>
          </w:tcPr>
          <w:p w14:paraId="4C21B25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C377D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14:paraId="3CD8BE6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20E679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A7E4D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D02EAA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F15E70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1DC0D0F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36" w:type="dxa"/>
          </w:tcPr>
          <w:p w14:paraId="091E861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0B678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362B" w:rsidRPr="00F54E6A" w14:paraId="7234E4A5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64C566AF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0401264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3B2688C6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059EDFE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50C0FD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AC8EB38" w14:textId="77777777" w:rsidR="003D362B" w:rsidRPr="00F54E6A" w:rsidRDefault="003D362B" w:rsidP="00F54E6A">
            <w:pPr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270" w:type="dxa"/>
          </w:tcPr>
          <w:p w14:paraId="68F4B90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F6C35A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70" w:type="dxa"/>
          </w:tcPr>
          <w:p w14:paraId="4552891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6290F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83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5F805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CB36B7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22FECB4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23C9F1A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1548AC1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94" w:type="dxa"/>
          </w:tcPr>
          <w:p w14:paraId="1FFE19EA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D362B" w:rsidRPr="00F54E6A" w14:paraId="57BFE92E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72348872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295" w:type="dxa"/>
            <w:gridSpan w:val="15"/>
          </w:tcPr>
          <w:p w14:paraId="64637D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D362B" w:rsidRPr="00F54E6A" w14:paraId="555CBE0A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786164A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27" w:type="dxa"/>
            <w:vAlign w:val="bottom"/>
          </w:tcPr>
          <w:p w14:paraId="4B6007F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E0404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8CE84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583C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C0E65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516AB3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46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773FB9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48F3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875095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2B138E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9A2DF8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E22E7B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1DDEA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F48351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05E868D" w14:textId="77777777" w:rsidR="003D362B" w:rsidRPr="00F54E6A" w:rsidRDefault="003D36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34F2" w:rsidRPr="00F54E6A" w14:paraId="364B06A6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61F37845" w14:textId="7E3B46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7" w:type="dxa"/>
            <w:vAlign w:val="bottom"/>
          </w:tcPr>
          <w:p w14:paraId="5459EBD2" w14:textId="11C452AC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B8C1B1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EB5415" w14:textId="43AFB96C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(335,131)</w:t>
            </w:r>
          </w:p>
        </w:tc>
        <w:tc>
          <w:tcPr>
            <w:tcW w:w="270" w:type="dxa"/>
            <w:vAlign w:val="bottom"/>
          </w:tcPr>
          <w:p w14:paraId="190566A0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3EB60E" w14:textId="2B14D55C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(401,349)</w:t>
            </w:r>
          </w:p>
        </w:tc>
        <w:tc>
          <w:tcPr>
            <w:tcW w:w="270" w:type="dxa"/>
            <w:vAlign w:val="bottom"/>
          </w:tcPr>
          <w:p w14:paraId="23DB3531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946741" w14:textId="075BB279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(2,233,353)</w:t>
            </w:r>
          </w:p>
        </w:tc>
        <w:tc>
          <w:tcPr>
            <w:tcW w:w="270" w:type="dxa"/>
            <w:vAlign w:val="bottom"/>
          </w:tcPr>
          <w:p w14:paraId="7749E2E8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92C442" w14:textId="5082B50E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(142,000)</w:t>
            </w:r>
          </w:p>
        </w:tc>
        <w:tc>
          <w:tcPr>
            <w:tcW w:w="270" w:type="dxa"/>
            <w:vAlign w:val="bottom"/>
          </w:tcPr>
          <w:p w14:paraId="617FFA0E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8E260" w14:textId="6AF623CF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(1,765)</w:t>
            </w:r>
          </w:p>
        </w:tc>
        <w:tc>
          <w:tcPr>
            <w:tcW w:w="270" w:type="dxa"/>
            <w:vAlign w:val="bottom"/>
          </w:tcPr>
          <w:p w14:paraId="3B0136F2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8A5B2FD" w14:textId="4EA95E83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D05BEB" w14:textId="77777777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F630F34" w14:textId="392AB803" w:rsidR="00B534F2" w:rsidRPr="00B534F2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B534F2">
              <w:rPr>
                <w:rFonts w:ascii="Angsana New" w:hAnsi="Angsana New" w:cs="Angsana New"/>
                <w:sz w:val="26"/>
                <w:szCs w:val="26"/>
              </w:rPr>
              <w:t>(3,113,598)</w:t>
            </w:r>
          </w:p>
        </w:tc>
      </w:tr>
      <w:tr w:rsidR="00B534F2" w:rsidRPr="00F54E6A" w14:paraId="15A90AD3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774AD01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27" w:type="dxa"/>
            <w:vAlign w:val="bottom"/>
          </w:tcPr>
          <w:p w14:paraId="0C1DEEA1" w14:textId="19EC6FF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585C1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D1FB1C" w14:textId="0246D25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(47,650)</w:t>
            </w:r>
          </w:p>
        </w:tc>
        <w:tc>
          <w:tcPr>
            <w:tcW w:w="270" w:type="dxa"/>
            <w:vAlign w:val="bottom"/>
          </w:tcPr>
          <w:p w14:paraId="559B145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68767F" w14:textId="3556A25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(45,922)</w:t>
            </w:r>
          </w:p>
        </w:tc>
        <w:tc>
          <w:tcPr>
            <w:tcW w:w="270" w:type="dxa"/>
            <w:vAlign w:val="bottom"/>
          </w:tcPr>
          <w:p w14:paraId="7796A9A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F71207" w14:textId="1B47D40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(259,043)</w:t>
            </w:r>
          </w:p>
        </w:tc>
        <w:tc>
          <w:tcPr>
            <w:tcW w:w="270" w:type="dxa"/>
            <w:vAlign w:val="bottom"/>
          </w:tcPr>
          <w:p w14:paraId="467B96B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E52EF10" w14:textId="09CBAE6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(10,088)</w:t>
            </w:r>
          </w:p>
        </w:tc>
        <w:tc>
          <w:tcPr>
            <w:tcW w:w="270" w:type="dxa"/>
            <w:vAlign w:val="bottom"/>
          </w:tcPr>
          <w:p w14:paraId="1EA9EBD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C96554" w14:textId="7433CEE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(257)</w:t>
            </w:r>
          </w:p>
        </w:tc>
        <w:tc>
          <w:tcPr>
            <w:tcW w:w="270" w:type="dxa"/>
            <w:vAlign w:val="bottom"/>
          </w:tcPr>
          <w:p w14:paraId="044139A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54CC7E7" w14:textId="1B12C5E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9DD0C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A5EE5F7" w14:textId="172D202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(362,960)</w:t>
            </w:r>
          </w:p>
        </w:tc>
      </w:tr>
      <w:tr w:rsidR="00B534F2" w:rsidRPr="00F54E6A" w14:paraId="118E0376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4787F53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27" w:type="dxa"/>
            <w:vAlign w:val="bottom"/>
          </w:tcPr>
          <w:p w14:paraId="45D67B52" w14:textId="0341B20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45D1C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18E9D96" w14:textId="65ADE52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403D7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83AE83" w14:textId="541DA35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4CACA2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BA3007" w14:textId="2BC3520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9,735</w:t>
            </w:r>
          </w:p>
        </w:tc>
        <w:tc>
          <w:tcPr>
            <w:tcW w:w="270" w:type="dxa"/>
            <w:vAlign w:val="bottom"/>
          </w:tcPr>
          <w:p w14:paraId="1BD1720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106F8D" w14:textId="41F71A4F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  <w:tc>
          <w:tcPr>
            <w:tcW w:w="270" w:type="dxa"/>
            <w:vAlign w:val="bottom"/>
          </w:tcPr>
          <w:p w14:paraId="0A945B7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861655" w14:textId="3E5D4390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13B1D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9B5635" w14:textId="5ECA9B2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710C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5CC212" w14:textId="799F3AA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9,867</w:t>
            </w:r>
          </w:p>
        </w:tc>
      </w:tr>
      <w:tr w:rsidR="00B534F2" w:rsidRPr="00F54E6A" w14:paraId="084E72DF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10276DF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3B20A4C" w14:textId="0350C79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41EB9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F7BB80" w14:textId="5B6ACD9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270" w:type="dxa"/>
            <w:vAlign w:val="bottom"/>
          </w:tcPr>
          <w:p w14:paraId="59E0E77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1C31B2" w14:textId="52D5B1B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B4A5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509D51" w14:textId="6D0D0EF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2,118</w:t>
            </w:r>
          </w:p>
        </w:tc>
        <w:tc>
          <w:tcPr>
            <w:tcW w:w="270" w:type="dxa"/>
            <w:vAlign w:val="bottom"/>
          </w:tcPr>
          <w:p w14:paraId="45AFE38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B76C63" w14:textId="2EAE706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vAlign w:val="bottom"/>
          </w:tcPr>
          <w:p w14:paraId="22C5BF0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3D1CD9" w14:textId="30DA576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886D0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2CA6D5E" w14:textId="3673AE6D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D29D3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E640BD" w14:textId="42745CF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</w:rPr>
              <w:t>2,355</w:t>
            </w:r>
          </w:p>
        </w:tc>
      </w:tr>
      <w:tr w:rsidR="00B534F2" w:rsidRPr="00F54E6A" w14:paraId="53BBD2B7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4499912E" w14:textId="0694DBA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263661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4FFB5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69E58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E989E8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076DF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1DE5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A979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E5CD8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0B6A5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AAC4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B0B7A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82458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FB321C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242DF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504C9B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009CD80B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678F90EB" w14:textId="00A2101C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F54E6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7" w:type="dxa"/>
            <w:vAlign w:val="bottom"/>
          </w:tcPr>
          <w:p w14:paraId="09B76A6E" w14:textId="660418A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7AB66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39ED2" w14:textId="2BCFE69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(382,579)</w:t>
            </w:r>
          </w:p>
        </w:tc>
        <w:tc>
          <w:tcPr>
            <w:tcW w:w="270" w:type="dxa"/>
            <w:vAlign w:val="bottom"/>
          </w:tcPr>
          <w:p w14:paraId="07E0DA9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2EE02B" w14:textId="4C553E5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(447,271)</w:t>
            </w:r>
          </w:p>
        </w:tc>
        <w:tc>
          <w:tcPr>
            <w:tcW w:w="270" w:type="dxa"/>
            <w:vAlign w:val="bottom"/>
          </w:tcPr>
          <w:p w14:paraId="195AC17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BDB984" w14:textId="557E82D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(2,480,543)</w:t>
            </w:r>
          </w:p>
        </w:tc>
        <w:tc>
          <w:tcPr>
            <w:tcW w:w="270" w:type="dxa"/>
            <w:vAlign w:val="bottom"/>
          </w:tcPr>
          <w:p w14:paraId="0E82E66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ECCE084" w14:textId="2F1F57B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(151,921)</w:t>
            </w:r>
          </w:p>
        </w:tc>
        <w:tc>
          <w:tcPr>
            <w:tcW w:w="270" w:type="dxa"/>
            <w:vAlign w:val="bottom"/>
          </w:tcPr>
          <w:p w14:paraId="24CE1A8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DC2FBE" w14:textId="59FE0233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(2,022)</w:t>
            </w:r>
          </w:p>
        </w:tc>
        <w:tc>
          <w:tcPr>
            <w:tcW w:w="270" w:type="dxa"/>
            <w:vAlign w:val="bottom"/>
          </w:tcPr>
          <w:p w14:paraId="4720542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4A3F7A" w14:textId="2DBC56B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72123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030F110" w14:textId="73C0716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(3,464,336)</w:t>
            </w:r>
          </w:p>
        </w:tc>
      </w:tr>
      <w:tr w:rsidR="00B534F2" w:rsidRPr="00F54E6A" w14:paraId="7F7F208F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1C18E0A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27" w:type="dxa"/>
            <w:vAlign w:val="bottom"/>
          </w:tcPr>
          <w:p w14:paraId="01706662" w14:textId="1B40F72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145D2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47B047" w14:textId="4859096B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(48,558)</w:t>
            </w:r>
          </w:p>
        </w:tc>
        <w:tc>
          <w:tcPr>
            <w:tcW w:w="270" w:type="dxa"/>
            <w:vAlign w:val="bottom"/>
          </w:tcPr>
          <w:p w14:paraId="3142531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7B1F4E" w14:textId="741966D7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(44,</w:t>
            </w:r>
            <w:r w:rsidR="00A04176">
              <w:rPr>
                <w:rFonts w:ascii="Angsana New" w:hAnsi="Angsana New" w:cs="Angsana New"/>
                <w:sz w:val="26"/>
                <w:szCs w:val="26"/>
              </w:rPr>
              <w:t>867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66CCDC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F07FD" w14:textId="301E3897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(250,12</w:t>
            </w:r>
            <w:r w:rsidR="00A04176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C822D5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11E71A" w14:textId="2A0C5B83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(8,457)</w:t>
            </w:r>
          </w:p>
        </w:tc>
        <w:tc>
          <w:tcPr>
            <w:tcW w:w="270" w:type="dxa"/>
            <w:vAlign w:val="bottom"/>
          </w:tcPr>
          <w:p w14:paraId="4EDBA66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8B0AEA" w14:textId="10701564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(232)</w:t>
            </w:r>
          </w:p>
        </w:tc>
        <w:tc>
          <w:tcPr>
            <w:tcW w:w="270" w:type="dxa"/>
            <w:vAlign w:val="bottom"/>
          </w:tcPr>
          <w:p w14:paraId="002EA2E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82B4C7C" w14:textId="36F15141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21F41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19EADD2" w14:textId="64CBE835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(352,2</w:t>
            </w:r>
            <w:r w:rsidR="00A04176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D3A67" w:rsidRPr="00402336" w14:paraId="0D272A96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30DFA06A" w14:textId="7970FAC8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430F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27" w:type="dxa"/>
            <w:vAlign w:val="bottom"/>
          </w:tcPr>
          <w:p w14:paraId="0E19DB00" w14:textId="110421E6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F35656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43D1B8" w14:textId="602D8AF9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(158)</w:t>
            </w:r>
          </w:p>
        </w:tc>
        <w:tc>
          <w:tcPr>
            <w:tcW w:w="270" w:type="dxa"/>
            <w:vAlign w:val="bottom"/>
          </w:tcPr>
          <w:p w14:paraId="5ED16DB0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69DDB8" w14:textId="0BD5FAFC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(2,135)</w:t>
            </w:r>
          </w:p>
        </w:tc>
        <w:tc>
          <w:tcPr>
            <w:tcW w:w="270" w:type="dxa"/>
            <w:vAlign w:val="bottom"/>
          </w:tcPr>
          <w:p w14:paraId="2F6B9B16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295A28" w14:textId="4BADD0C0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(18,146)</w:t>
            </w:r>
          </w:p>
        </w:tc>
        <w:tc>
          <w:tcPr>
            <w:tcW w:w="270" w:type="dxa"/>
            <w:vAlign w:val="bottom"/>
          </w:tcPr>
          <w:p w14:paraId="23748F18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A24809" w14:textId="7495CA39" w:rsidR="009D3A67" w:rsidRPr="0004430F" w:rsidRDefault="009D3A67" w:rsidP="009D3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(213)</w:t>
            </w:r>
          </w:p>
        </w:tc>
        <w:tc>
          <w:tcPr>
            <w:tcW w:w="270" w:type="dxa"/>
            <w:vAlign w:val="bottom"/>
          </w:tcPr>
          <w:p w14:paraId="71B26393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A2E43A" w14:textId="7C4B635E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1A7F93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29D29EE" w14:textId="73300EFF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5E6F4C" w14:textId="77777777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BE0764D" w14:textId="7CB26371" w:rsidR="009D3A67" w:rsidRPr="0004430F" w:rsidRDefault="009D3A6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(20,65</w:t>
            </w:r>
            <w:r w:rsidR="00CB2561" w:rsidRPr="0004430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04430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534F2" w:rsidRPr="00F54E6A" w14:paraId="7F441609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1E7BA367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27" w:type="dxa"/>
            <w:vAlign w:val="bottom"/>
          </w:tcPr>
          <w:p w14:paraId="083875EC" w14:textId="2656E56B" w:rsidR="00B534F2" w:rsidRPr="0004430F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10877E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2AE5C9" w14:textId="1ACB1FB2" w:rsidR="00B534F2" w:rsidRPr="0004430F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E10FC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E5987" w14:textId="1F570342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932</w:t>
            </w:r>
          </w:p>
        </w:tc>
        <w:tc>
          <w:tcPr>
            <w:tcW w:w="270" w:type="dxa"/>
            <w:vAlign w:val="bottom"/>
          </w:tcPr>
          <w:p w14:paraId="4DDD82E8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F3E994" w14:textId="4A9AE34A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5,466</w:t>
            </w:r>
          </w:p>
        </w:tc>
        <w:tc>
          <w:tcPr>
            <w:tcW w:w="270" w:type="dxa"/>
            <w:vAlign w:val="bottom"/>
          </w:tcPr>
          <w:p w14:paraId="3954B0CD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0F80BE" w14:textId="015A0645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1,7</w:t>
            </w:r>
            <w:r w:rsidR="007A5377" w:rsidRPr="0004430F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vAlign w:val="bottom"/>
          </w:tcPr>
          <w:p w14:paraId="4ACAAB73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203DFB" w14:textId="10A45371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  <w:tc>
          <w:tcPr>
            <w:tcW w:w="270" w:type="dxa"/>
            <w:vAlign w:val="bottom"/>
          </w:tcPr>
          <w:p w14:paraId="5BF6BE5E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F2037A" w14:textId="776EACE3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7C254E" w14:textId="77777777" w:rsidR="00B534F2" w:rsidRPr="0004430F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3AFEDD7" w14:textId="738D06F8" w:rsidR="00B534F2" w:rsidRPr="0004430F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 w:rsidRPr="0004430F">
              <w:rPr>
                <w:rFonts w:ascii="Angsana New" w:hAnsi="Angsana New" w:cs="Angsana New"/>
                <w:sz w:val="26"/>
                <w:szCs w:val="26"/>
              </w:rPr>
              <w:t>8,68</w:t>
            </w:r>
            <w:r w:rsidR="007A5377" w:rsidRPr="0004430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B534F2" w:rsidRPr="00F54E6A" w14:paraId="7A7E816E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720E5BA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BDF8777" w14:textId="6EAC0792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95C99B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814E15" w14:textId="5E22BB65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486</w:t>
            </w:r>
          </w:p>
        </w:tc>
        <w:tc>
          <w:tcPr>
            <w:tcW w:w="270" w:type="dxa"/>
            <w:vAlign w:val="bottom"/>
          </w:tcPr>
          <w:p w14:paraId="6B9D3E3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9965C" w14:textId="6824B844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BA05F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848815" w14:textId="7B0642FC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29,311</w:t>
            </w:r>
          </w:p>
        </w:tc>
        <w:tc>
          <w:tcPr>
            <w:tcW w:w="270" w:type="dxa"/>
            <w:vAlign w:val="bottom"/>
          </w:tcPr>
          <w:p w14:paraId="6D65914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3302D" w14:textId="322D71E3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vAlign w:val="bottom"/>
          </w:tcPr>
          <w:p w14:paraId="7FDC110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861BED" w14:textId="0B21CACE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EA199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EE5263A" w14:textId="6BEB77AC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F84D86" w14:textId="2C79BFB6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BC2C7F8" w14:textId="0AFF5245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30,897</w:t>
            </w:r>
          </w:p>
        </w:tc>
      </w:tr>
      <w:tr w:rsidR="00B534F2" w:rsidRPr="00F54E6A" w14:paraId="1E8F031F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62386167" w14:textId="43540B88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A3C8" w14:textId="58AB53BD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880F0B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EA99E" w14:textId="5D8F463C" w:rsidR="00B534F2" w:rsidRPr="00F54E6A" w:rsidRDefault="00296CFF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(430,</w:t>
            </w:r>
            <w:r w:rsidR="00CB2561">
              <w:rPr>
                <w:rFonts w:ascii="Angsana New" w:hAnsi="Angsana New" w:cs="Angsana New"/>
                <w:b/>
                <w:bCs/>
                <w:sz w:val="26"/>
                <w:szCs w:val="26"/>
              </w:rPr>
              <w:t>809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DDAC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EEFF8" w14:textId="6967E5AC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(493,341)</w:t>
            </w:r>
          </w:p>
        </w:tc>
        <w:tc>
          <w:tcPr>
            <w:tcW w:w="270" w:type="dxa"/>
            <w:vAlign w:val="bottom"/>
          </w:tcPr>
          <w:p w14:paraId="01E8B14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4988D" w14:textId="30CC6C5B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(2,714,040)</w:t>
            </w:r>
          </w:p>
        </w:tc>
        <w:tc>
          <w:tcPr>
            <w:tcW w:w="270" w:type="dxa"/>
            <w:vAlign w:val="bottom"/>
          </w:tcPr>
          <w:p w14:paraId="1ABD2AD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0A3B6" w14:textId="3C445A04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(157,771)</w:t>
            </w:r>
          </w:p>
        </w:tc>
        <w:tc>
          <w:tcPr>
            <w:tcW w:w="270" w:type="dxa"/>
            <w:vAlign w:val="bottom"/>
          </w:tcPr>
          <w:p w14:paraId="0D356CC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A410A" w14:textId="0F70DA2D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(1,690)</w:t>
            </w:r>
          </w:p>
        </w:tc>
        <w:tc>
          <w:tcPr>
            <w:tcW w:w="270" w:type="dxa"/>
            <w:vAlign w:val="bottom"/>
          </w:tcPr>
          <w:p w14:paraId="19BE126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58164" w14:textId="435B0163" w:rsidR="00B534F2" w:rsidRPr="00F54E6A" w:rsidRDefault="00402336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D1B01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D6F98" w14:textId="1DBDAB80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(3,797,651)</w:t>
            </w:r>
          </w:p>
        </w:tc>
      </w:tr>
      <w:tr w:rsidR="00B534F2" w:rsidRPr="00F54E6A" w14:paraId="1D64047B" w14:textId="77777777" w:rsidTr="00402336">
        <w:trPr>
          <w:cantSplit/>
          <w:trHeight w:hRule="exact" w:val="317"/>
        </w:trPr>
        <w:tc>
          <w:tcPr>
            <w:tcW w:w="3285" w:type="dxa"/>
            <w:vAlign w:val="bottom"/>
          </w:tcPr>
          <w:p w14:paraId="6F777B20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5BB63A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EBB0C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EA70D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F846D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7C38D2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0B47E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2DD0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7673D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47DE1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E1F2AE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BD11D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625AF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448AB4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E035D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7F1C0D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1ACA5B6D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210CA080" w14:textId="18EF512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27" w:type="dxa"/>
          </w:tcPr>
          <w:p w14:paraId="7C7622B7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1ECCF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AA6E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C5DF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8D8FF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E7D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6146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9591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CC48A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C4BC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C480C4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8CA6C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1E64C39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B070858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D7BF1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16E8C60C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002F470F" w14:textId="4B235B54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0C5C605" w14:textId="5CB4E6D1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400,243</w:t>
            </w:r>
          </w:p>
        </w:tc>
        <w:tc>
          <w:tcPr>
            <w:tcW w:w="270" w:type="dxa"/>
          </w:tcPr>
          <w:p w14:paraId="2E4A70CE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D65F88" w14:textId="7E343A6B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901,389</w:t>
            </w:r>
          </w:p>
        </w:tc>
        <w:tc>
          <w:tcPr>
            <w:tcW w:w="270" w:type="dxa"/>
          </w:tcPr>
          <w:p w14:paraId="531BD64C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F8FF0B" w14:textId="2F2A40A2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275,845</w:t>
            </w:r>
          </w:p>
        </w:tc>
        <w:tc>
          <w:tcPr>
            <w:tcW w:w="270" w:type="dxa"/>
          </w:tcPr>
          <w:p w14:paraId="045D363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6F6BC13" w14:textId="73A519E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1,028,413</w:t>
            </w:r>
          </w:p>
        </w:tc>
        <w:tc>
          <w:tcPr>
            <w:tcW w:w="270" w:type="dxa"/>
          </w:tcPr>
          <w:p w14:paraId="4299C652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5A1214" w14:textId="6D19CB1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21,853</w:t>
            </w:r>
          </w:p>
        </w:tc>
        <w:tc>
          <w:tcPr>
            <w:tcW w:w="270" w:type="dxa"/>
          </w:tcPr>
          <w:p w14:paraId="3A745E6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55BCA1" w14:textId="09E4EF99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7D323CF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B59865B" w14:textId="5DBCB6BA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18,911</w:t>
            </w:r>
          </w:p>
        </w:tc>
        <w:tc>
          <w:tcPr>
            <w:tcW w:w="236" w:type="dxa"/>
          </w:tcPr>
          <w:p w14:paraId="04841493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E2DD78B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54E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2,647,192</w:t>
            </w:r>
          </w:p>
          <w:p w14:paraId="5A15F1C4" w14:textId="2BBAF3F5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534F2" w:rsidRPr="00F54E6A" w14:paraId="1FF61290" w14:textId="77777777" w:rsidTr="00402336">
        <w:trPr>
          <w:cantSplit/>
          <w:trHeight w:hRule="exact" w:val="317"/>
        </w:trPr>
        <w:tc>
          <w:tcPr>
            <w:tcW w:w="3285" w:type="dxa"/>
          </w:tcPr>
          <w:p w14:paraId="3C75A94E" w14:textId="3887B09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F54E6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8ECEC08" w14:textId="0F426944" w:rsidR="00B534F2" w:rsidRPr="00F54E6A" w:rsidRDefault="007A537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401,920</w:t>
            </w:r>
          </w:p>
        </w:tc>
        <w:tc>
          <w:tcPr>
            <w:tcW w:w="270" w:type="dxa"/>
          </w:tcPr>
          <w:p w14:paraId="0427A875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07630CD" w14:textId="51117FC9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868,357</w:t>
            </w:r>
          </w:p>
        </w:tc>
        <w:tc>
          <w:tcPr>
            <w:tcW w:w="270" w:type="dxa"/>
          </w:tcPr>
          <w:p w14:paraId="513AE6F6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BB57F0" w14:textId="552BC899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232,452</w:t>
            </w:r>
          </w:p>
        </w:tc>
        <w:tc>
          <w:tcPr>
            <w:tcW w:w="270" w:type="dxa"/>
          </w:tcPr>
          <w:p w14:paraId="3D297F0F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BFC395D" w14:textId="2B2B4059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935,148</w:t>
            </w:r>
          </w:p>
        </w:tc>
        <w:tc>
          <w:tcPr>
            <w:tcW w:w="270" w:type="dxa"/>
          </w:tcPr>
          <w:p w14:paraId="1631999A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7DE6351" w14:textId="31A546C5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7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16,76</w:t>
            </w:r>
            <w:r w:rsidR="0002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994E10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F88E79C" w14:textId="2673951B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306</w:t>
            </w:r>
          </w:p>
        </w:tc>
        <w:tc>
          <w:tcPr>
            <w:tcW w:w="270" w:type="dxa"/>
          </w:tcPr>
          <w:p w14:paraId="222A3C71" w14:textId="77777777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495D7CB0" w14:textId="41D2B0A9" w:rsidR="00B534F2" w:rsidRPr="00F54E6A" w:rsidRDefault="007A5377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72,646</w:t>
            </w:r>
          </w:p>
        </w:tc>
        <w:tc>
          <w:tcPr>
            <w:tcW w:w="236" w:type="dxa"/>
          </w:tcPr>
          <w:p w14:paraId="22854A46" w14:textId="76D75A2E" w:rsidR="00B534F2" w:rsidRPr="00F54E6A" w:rsidRDefault="00B534F2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6E7F2D34" w14:textId="7D26BF49" w:rsidR="00B534F2" w:rsidRPr="00F54E6A" w:rsidRDefault="00CB2561" w:rsidP="00B53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2,527,59</w:t>
            </w:r>
            <w:r w:rsidR="00026F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</w:tbl>
    <w:p w14:paraId="03DE3A87" w14:textId="6843F40B" w:rsidR="00750D5C" w:rsidRPr="00F54E6A" w:rsidRDefault="00750D5C" w:rsidP="00F54E6A">
      <w:pPr>
        <w:tabs>
          <w:tab w:val="clear" w:pos="454"/>
          <w:tab w:val="clear" w:pos="680"/>
        </w:tabs>
        <w:jc w:val="thaiDistribute"/>
        <w:rPr>
          <w:rFonts w:ascii="Angsana New" w:hAnsi="Angsana New" w:cs="Angsana New"/>
          <w:sz w:val="30"/>
          <w:szCs w:val="30"/>
          <w:cs/>
        </w:rPr>
        <w:sectPr w:rsidR="00750D5C" w:rsidRPr="00F54E6A" w:rsidSect="00CA1428">
          <w:headerReference w:type="default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691" w:right="1152" w:bottom="1199" w:left="1152" w:header="720" w:footer="720" w:gutter="0"/>
          <w:cols w:space="720"/>
          <w:docGrid w:linePitch="360"/>
        </w:sectPr>
      </w:pPr>
    </w:p>
    <w:p w14:paraId="652CA974" w14:textId="022E0611" w:rsidR="008D65A3" w:rsidRPr="00363473" w:rsidRDefault="008D65A3" w:rsidP="00F54E6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4E6A">
        <w:rPr>
          <w:rFonts w:ascii="Angsana New" w:hAnsi="Angsana New" w:cs="Angsana New"/>
          <w:sz w:val="30"/>
          <w:szCs w:val="30"/>
          <w:cs/>
        </w:rPr>
        <w:t>ต้นทุนการกู้ยืมที่เกี่ยวข้องกับการได้มาซึ่งที่ดิน</w:t>
      </w:r>
      <w:r w:rsidRPr="00F54E6A">
        <w:rPr>
          <w:rFonts w:ascii="Angsana New" w:hAnsi="Angsana New" w:cs="Angsana New" w:hint="cs"/>
          <w:sz w:val="30"/>
          <w:szCs w:val="30"/>
          <w:cs/>
        </w:rPr>
        <w:t xml:space="preserve"> อาคารและเครื่องจักร</w:t>
      </w:r>
      <w:r w:rsidRPr="00F54E6A">
        <w:rPr>
          <w:rFonts w:ascii="Angsana New" w:hAnsi="Angsana New" w:cs="Angsana New"/>
          <w:sz w:val="30"/>
          <w:szCs w:val="30"/>
          <w:cs/>
        </w:rPr>
        <w:t>โรงงานใหม่ของกลุ่มบริษัทและบริษัทได้บันทึกเป็นส่วนหนึ่งของต้นทุนสินทรัพย์</w:t>
      </w:r>
      <w:r w:rsidRPr="00363473">
        <w:rPr>
          <w:rFonts w:ascii="Angsana New" w:hAnsi="Angsana New" w:cs="Angsana New"/>
          <w:spacing w:val="-4"/>
          <w:sz w:val="30"/>
          <w:szCs w:val="30"/>
          <w:cs/>
        </w:rPr>
        <w:t>จํานวน</w:t>
      </w:r>
      <w:r w:rsidR="00BC0054">
        <w:rPr>
          <w:rFonts w:ascii="Angsana New" w:hAnsi="Angsana New" w:cs="Angsana New"/>
          <w:spacing w:val="-4"/>
          <w:sz w:val="30"/>
          <w:szCs w:val="30"/>
        </w:rPr>
        <w:t xml:space="preserve"> 11.41 </w:t>
      </w:r>
      <w:r w:rsidRPr="00363473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36347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spacing w:val="-4"/>
          <w:sz w:val="30"/>
          <w:szCs w:val="30"/>
          <w:cs/>
        </w:rPr>
        <w:t>และ</w:t>
      </w:r>
      <w:r w:rsidR="00016519" w:rsidRPr="0036347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11410" w:rsidRPr="00363473">
        <w:rPr>
          <w:rFonts w:ascii="Angsana New" w:hAnsi="Angsana New" w:cs="Angsana New"/>
          <w:spacing w:val="-4"/>
          <w:sz w:val="30"/>
          <w:szCs w:val="30"/>
        </w:rPr>
        <w:t>2.2</w:t>
      </w:r>
      <w:r w:rsidRPr="0036347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ตามลำดับ </w:t>
      </w:r>
      <w:r w:rsidRPr="0036347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C418B0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A12CE2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A12CE2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EC183B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A12CE2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0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และ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A12CE2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EC183B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A12CE2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>3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363473">
        <w:rPr>
          <w:rFonts w:ascii="Angsana New" w:hAnsi="Angsana New" w:cs="Angsana New"/>
          <w:i/>
          <w:iCs/>
          <w:sz w:val="30"/>
          <w:szCs w:val="30"/>
          <w:cs/>
        </w:rPr>
        <w:t xml:space="preserve"> ตามลำดับ)</w:t>
      </w:r>
      <w:r w:rsidRPr="003634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63473">
        <w:rPr>
          <w:rFonts w:ascii="Angsana New" w:hAnsi="Angsana New" w:cs="Angsana New"/>
          <w:sz w:val="30"/>
          <w:szCs w:val="30"/>
          <w:cs/>
        </w:rPr>
        <w:t>มีอัตราดอกเบี้ยที่รับรู้</w:t>
      </w:r>
      <w:r w:rsidRPr="00363473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363473">
        <w:rPr>
          <w:rFonts w:ascii="Angsana New" w:hAnsi="Angsana New" w:cs="Angsana New"/>
          <w:sz w:val="30"/>
          <w:szCs w:val="30"/>
          <w:cs/>
        </w:rPr>
        <w:t>ร้อยล</w:t>
      </w:r>
      <w:r w:rsidRPr="00363473">
        <w:rPr>
          <w:rFonts w:ascii="Angsana New" w:hAnsi="Angsana New" w:cs="Angsana New" w:hint="cs"/>
          <w:sz w:val="30"/>
          <w:szCs w:val="30"/>
          <w:cs/>
        </w:rPr>
        <w:t>ะ</w:t>
      </w:r>
      <w:r w:rsidR="00BC0054">
        <w:rPr>
          <w:rFonts w:ascii="Angsana New" w:hAnsi="Angsana New" w:cs="Angsana New"/>
          <w:sz w:val="30"/>
          <w:szCs w:val="30"/>
        </w:rPr>
        <w:t xml:space="preserve"> 3.99</w:t>
      </w:r>
      <w:r w:rsidRPr="00363473">
        <w:rPr>
          <w:rFonts w:ascii="Angsana New" w:hAnsi="Angsana New" w:cs="Angsana New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sz w:val="30"/>
          <w:szCs w:val="30"/>
          <w:cs/>
        </w:rPr>
        <w:t>ถึงร้อยละ</w:t>
      </w:r>
      <w:r w:rsidR="002D04C7" w:rsidRPr="00363473">
        <w:rPr>
          <w:rFonts w:ascii="Angsana New" w:hAnsi="Angsana New" w:cs="Angsana New"/>
          <w:sz w:val="30"/>
          <w:szCs w:val="30"/>
        </w:rPr>
        <w:t xml:space="preserve"> </w:t>
      </w:r>
      <w:r w:rsidR="00BC0054">
        <w:rPr>
          <w:rFonts w:ascii="Angsana New" w:hAnsi="Angsana New" w:cs="Angsana New"/>
          <w:sz w:val="30"/>
          <w:szCs w:val="30"/>
        </w:rPr>
        <w:t xml:space="preserve">4.65 </w:t>
      </w:r>
      <w:r w:rsidRPr="00363473">
        <w:rPr>
          <w:rFonts w:ascii="Angsana New" w:hAnsi="Angsana New" w:cs="Angsana New" w:hint="cs"/>
          <w:sz w:val="30"/>
          <w:szCs w:val="30"/>
          <w:cs/>
        </w:rPr>
        <w:t>และ</w:t>
      </w:r>
      <w:r w:rsidRPr="00363473">
        <w:rPr>
          <w:rFonts w:ascii="Angsana New" w:hAnsi="Angsana New" w:cs="Angsana New"/>
          <w:sz w:val="30"/>
          <w:szCs w:val="30"/>
          <w:cs/>
        </w:rPr>
        <w:t>ระหว่างร้อยละ</w:t>
      </w:r>
      <w:r w:rsidR="000B33CE" w:rsidRPr="00363473">
        <w:rPr>
          <w:rFonts w:ascii="Angsana New" w:hAnsi="Angsana New" w:cs="Angsana New"/>
          <w:sz w:val="30"/>
          <w:szCs w:val="30"/>
        </w:rPr>
        <w:t xml:space="preserve"> </w:t>
      </w:r>
      <w:r w:rsidR="00E11410" w:rsidRPr="00363473">
        <w:rPr>
          <w:rFonts w:ascii="Angsana New" w:hAnsi="Angsana New" w:cs="Angsana New"/>
          <w:sz w:val="30"/>
          <w:szCs w:val="30"/>
        </w:rPr>
        <w:t>4.64</w:t>
      </w:r>
      <w:r w:rsidR="00DE22EC" w:rsidRPr="00363473">
        <w:rPr>
          <w:rFonts w:ascii="Angsana New" w:hAnsi="Angsana New" w:cs="Angsana New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sz w:val="30"/>
          <w:szCs w:val="30"/>
          <w:cs/>
        </w:rPr>
        <w:t>ถึง</w:t>
      </w:r>
      <w:r w:rsidR="008514F1" w:rsidRPr="003634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75EE">
        <w:rPr>
          <w:rFonts w:ascii="Angsana New" w:hAnsi="Angsana New" w:cs="Angsana New"/>
          <w:sz w:val="30"/>
          <w:szCs w:val="30"/>
        </w:rPr>
        <w:t xml:space="preserve">    </w:t>
      </w:r>
      <w:r w:rsidRPr="00363473">
        <w:rPr>
          <w:rFonts w:ascii="Angsana New" w:hAnsi="Angsana New" w:cs="Angsana New"/>
          <w:sz w:val="30"/>
          <w:szCs w:val="30"/>
          <w:cs/>
        </w:rPr>
        <w:t>ร้อยละ</w:t>
      </w:r>
      <w:r w:rsidR="00DE22EC" w:rsidRPr="00363473">
        <w:rPr>
          <w:rFonts w:ascii="Angsana New" w:hAnsi="Angsana New" w:cs="Angsana New"/>
          <w:sz w:val="30"/>
          <w:szCs w:val="30"/>
        </w:rPr>
        <w:t xml:space="preserve"> </w:t>
      </w:r>
      <w:r w:rsidR="00E11410" w:rsidRPr="00363473">
        <w:rPr>
          <w:rFonts w:ascii="Angsana New" w:hAnsi="Angsana New" w:cs="Angsana New"/>
          <w:sz w:val="30"/>
          <w:szCs w:val="30"/>
        </w:rPr>
        <w:t>4.65</w:t>
      </w:r>
      <w:r w:rsidRPr="00363473">
        <w:rPr>
          <w:rFonts w:ascii="Angsana New" w:hAnsi="Angsana New" w:cs="Angsana New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63473">
        <w:rPr>
          <w:rFonts w:ascii="Angsana New" w:hAnsi="Angsana New" w:cs="Angsana New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363473">
        <w:rPr>
          <w:rFonts w:ascii="Angsana New" w:hAnsi="Angsana New" w:cs="Angsana New"/>
          <w:i/>
          <w:iCs/>
          <w:sz w:val="30"/>
          <w:szCs w:val="30"/>
        </w:rPr>
        <w:t>256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7</w:t>
      </w:r>
      <w:r w:rsidRPr="00363473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Pr="00363473">
        <w:rPr>
          <w:rFonts w:ascii="Angsana New" w:hAnsi="Angsana New" w:cs="Angsana New" w:hint="cs"/>
          <w:i/>
          <w:iCs/>
          <w:sz w:val="30"/>
          <w:szCs w:val="30"/>
          <w:cs/>
        </w:rPr>
        <w:t>ระหว่าง</w:t>
      </w:r>
      <w:r w:rsidRPr="00363473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3634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4</w:t>
      </w:r>
      <w:r w:rsidR="002D04C7" w:rsidRPr="00363473">
        <w:rPr>
          <w:rFonts w:ascii="Angsana New" w:hAnsi="Angsana New" w:cs="Angsana New"/>
          <w:i/>
          <w:iCs/>
          <w:sz w:val="30"/>
          <w:szCs w:val="30"/>
        </w:rPr>
        <w:t>.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16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/>
          <w:i/>
          <w:iCs/>
          <w:sz w:val="30"/>
          <w:szCs w:val="30"/>
          <w:cs/>
        </w:rPr>
        <w:t>ถึงร้อยละ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363473">
        <w:rPr>
          <w:rFonts w:ascii="Angsana New" w:hAnsi="Angsana New" w:cs="Angsana New"/>
          <w:i/>
          <w:iCs/>
          <w:sz w:val="30"/>
          <w:szCs w:val="30"/>
        </w:rPr>
        <w:t>4.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60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514F1" w:rsidRPr="00363473">
        <w:rPr>
          <w:rFonts w:ascii="Angsana New" w:hAnsi="Angsana New" w:cs="Angsana New"/>
          <w:i/>
          <w:iCs/>
          <w:sz w:val="30"/>
          <w:szCs w:val="30"/>
          <w:cs/>
        </w:rPr>
        <w:t>ระหว่างร้อยละ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363473">
        <w:rPr>
          <w:rFonts w:ascii="Angsana New" w:hAnsi="Angsana New" w:cs="Angsana New"/>
          <w:i/>
          <w:iCs/>
          <w:sz w:val="30"/>
          <w:szCs w:val="30"/>
        </w:rPr>
        <w:t>4.0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0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514F1" w:rsidRPr="00363473">
        <w:rPr>
          <w:rFonts w:ascii="Angsana New" w:hAnsi="Angsana New" w:cs="Angsana New"/>
          <w:i/>
          <w:iCs/>
          <w:sz w:val="30"/>
          <w:szCs w:val="30"/>
          <w:cs/>
        </w:rPr>
        <w:t>ถึง</w:t>
      </w:r>
      <w:r w:rsidR="008514F1" w:rsidRPr="003634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8514F1" w:rsidRPr="00363473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="008514F1" w:rsidRPr="0036347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2D04C7" w:rsidRPr="00363473">
        <w:rPr>
          <w:rFonts w:ascii="Angsana New" w:hAnsi="Angsana New" w:cs="Angsana New"/>
          <w:i/>
          <w:iCs/>
          <w:sz w:val="30"/>
          <w:szCs w:val="30"/>
        </w:rPr>
        <w:t>4.</w:t>
      </w:r>
      <w:r w:rsidR="00A12CE2" w:rsidRPr="00363473">
        <w:rPr>
          <w:rFonts w:ascii="Angsana New" w:hAnsi="Angsana New" w:cs="Angsana New"/>
          <w:i/>
          <w:iCs/>
          <w:sz w:val="30"/>
          <w:szCs w:val="30"/>
        </w:rPr>
        <w:t>80</w:t>
      </w:r>
      <w:r w:rsidR="008514F1" w:rsidRPr="00363473">
        <w:rPr>
          <w:rFonts w:ascii="Angsana New" w:hAnsi="Angsana New" w:cs="Angsana New"/>
          <w:sz w:val="30"/>
          <w:szCs w:val="30"/>
        </w:rPr>
        <w:t xml:space="preserve"> </w:t>
      </w:r>
      <w:r w:rsidRPr="00363473">
        <w:rPr>
          <w:rFonts w:ascii="Angsana New" w:hAnsi="Angsana New" w:cs="Angsana New"/>
          <w:i/>
          <w:iCs/>
          <w:sz w:val="30"/>
          <w:szCs w:val="30"/>
          <w:cs/>
        </w:rPr>
        <w:t>ตามลำดับ)</w:t>
      </w:r>
    </w:p>
    <w:p w14:paraId="39267562" w14:textId="77777777" w:rsidR="008D65A3" w:rsidRPr="00363473" w:rsidRDefault="008D65A3" w:rsidP="00F54E6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720B7E" w14:textId="0946D467" w:rsidR="008D65A3" w:rsidRPr="00D8680D" w:rsidRDefault="008D65A3" w:rsidP="00F54E6A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C418B0" w:rsidRPr="00D8680D">
        <w:rPr>
          <w:rFonts w:asciiTheme="majorBidi" w:hAnsiTheme="majorBidi" w:cstheme="majorBidi"/>
          <w:sz w:val="30"/>
          <w:szCs w:val="30"/>
        </w:rPr>
        <w:t>256</w:t>
      </w:r>
      <w:r w:rsidR="00A12CE2" w:rsidRPr="00D8680D">
        <w:rPr>
          <w:rFonts w:asciiTheme="majorBidi" w:hAnsiTheme="majorBidi" w:cstheme="majorBidi"/>
          <w:sz w:val="30"/>
          <w:szCs w:val="30"/>
        </w:rPr>
        <w:t>8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ที่ดินบางรายการ</w:t>
      </w:r>
      <w:r w:rsidRPr="00D8680D">
        <w:rPr>
          <w:rFonts w:ascii="Angsana New" w:hAnsi="Angsana New" w:cs="Angsana New"/>
          <w:sz w:val="30"/>
          <w:szCs w:val="30"/>
          <w:cs/>
        </w:rPr>
        <w:t>ของ</w:t>
      </w:r>
      <w:r w:rsidRPr="00D868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F70B2" w:rsidRPr="00D8680D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8680D">
        <w:rPr>
          <w:rFonts w:ascii="Angsana New" w:hAnsi="Angsana New" w:cs="Angsana New" w:hint="cs"/>
          <w:sz w:val="30"/>
          <w:szCs w:val="30"/>
          <w:cs/>
        </w:rPr>
        <w:t>ได้ถูกวัดมูลค่า</w:t>
      </w:r>
      <w:r w:rsidRPr="00D8680D">
        <w:rPr>
          <w:rFonts w:ascii="Angsana New" w:hAnsi="Angsana New" w:cs="Angsana New"/>
          <w:sz w:val="30"/>
          <w:szCs w:val="30"/>
          <w:cs/>
        </w:rPr>
        <w:t>ใหม่</w:t>
      </w:r>
      <w:r w:rsidRPr="00D8680D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D8680D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D8680D">
        <w:rPr>
          <w:rFonts w:asciiTheme="majorBidi" w:hAnsiTheme="majorBidi" w:cstheme="majorBidi"/>
          <w:sz w:val="30"/>
          <w:szCs w:val="30"/>
        </w:rPr>
        <w:t>3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D8680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F2DFA" w:rsidRPr="00D8680D">
        <w:rPr>
          <w:rFonts w:ascii="Angsana New" w:hAnsi="Angsana New" w:cs="Angsana New" w:hint="cs"/>
          <w:sz w:val="30"/>
          <w:szCs w:val="30"/>
          <w:cs/>
        </w:rPr>
        <w:t>รับรู้</w:t>
      </w:r>
      <w:r w:rsidR="00A00A67" w:rsidRPr="00D8680D">
        <w:rPr>
          <w:rFonts w:ascii="Angsana New" w:hAnsi="Angsana New" w:cs="Angsana New" w:hint="cs"/>
          <w:sz w:val="30"/>
          <w:szCs w:val="30"/>
          <w:cs/>
        </w:rPr>
        <w:t>กลับรายการ</w:t>
      </w:r>
      <w:r w:rsidRPr="00D8680D">
        <w:rPr>
          <w:rFonts w:ascii="Angsana New" w:hAnsi="Angsana New" w:cs="Angsana New" w:hint="cs"/>
          <w:sz w:val="30"/>
          <w:szCs w:val="30"/>
          <w:cs/>
        </w:rPr>
        <w:t>ผลขาดทุนจากการตีราคาที่ดินใหม่จำนวน</w:t>
      </w:r>
      <w:r w:rsidR="00541CA9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1CA9" w:rsidRPr="00D8680D">
        <w:rPr>
          <w:rFonts w:ascii="Angsana New" w:hAnsi="Angsana New" w:cs="Angsana New"/>
          <w:sz w:val="30"/>
          <w:szCs w:val="30"/>
        </w:rPr>
        <w:t>1.2</w:t>
      </w:r>
      <w:r w:rsidR="00136F2B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70B2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A12CE2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A12CE2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2D04C7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.</w:t>
      </w:r>
      <w:r w:rsidR="00A12CE2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2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3F3B95" w:rsidRPr="00D8680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3F3B95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ในกำไรขาดทุน</w:t>
      </w:r>
      <w:r w:rsidR="00FC4431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และ</w:t>
      </w:r>
      <w:r w:rsidR="00FC4431" w:rsidRPr="00D8680D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รับรู้สำรองการตีราคาที่ดินใหม่สุทธิภาษีเงินได้จำนวน </w:t>
      </w:r>
      <w:r w:rsidR="00800C0A" w:rsidRPr="00D8680D">
        <w:rPr>
          <w:rFonts w:ascii="Angsana New" w:hAnsi="Angsana New" w:cs="Angsana New"/>
          <w:sz w:val="30"/>
          <w:szCs w:val="30"/>
        </w:rPr>
        <w:t>77.5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AD14CC" w:rsidRPr="00D8680D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981EC3" w:rsidRPr="00D8680D">
        <w:rPr>
          <w:rFonts w:ascii="Angsana New" w:hAnsi="Angsana New" w:cs="Angsana New"/>
          <w:sz w:val="30"/>
          <w:szCs w:val="30"/>
        </w:rPr>
        <w:t xml:space="preserve"> </w:t>
      </w:r>
      <w:r w:rsidR="00C0106F" w:rsidRPr="00D8680D">
        <w:rPr>
          <w:rFonts w:ascii="Angsana New" w:hAnsi="Angsana New" w:cs="Angsana New"/>
          <w:sz w:val="30"/>
          <w:szCs w:val="30"/>
        </w:rPr>
        <w:t>1.34</w:t>
      </w:r>
      <w:r w:rsidR="00981EC3" w:rsidRPr="00D8680D">
        <w:rPr>
          <w:rFonts w:ascii="Angsana New" w:hAnsi="Angsana New" w:cs="Angsana New"/>
          <w:sz w:val="30"/>
          <w:szCs w:val="30"/>
        </w:rPr>
        <w:t xml:space="preserve"> </w:t>
      </w:r>
      <w:r w:rsidR="00AD14CC" w:rsidRPr="00D8680D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3F3B95" w:rsidRPr="00D8680D">
        <w:rPr>
          <w:rFonts w:ascii="Angsana New" w:hAnsi="Angsana New" w:cs="Angsana New"/>
          <w:sz w:val="30"/>
          <w:szCs w:val="30"/>
        </w:rPr>
        <w:t xml:space="preserve"> 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25</w:t>
      </w:r>
      <w:r w:rsidR="002D04C7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6</w:t>
      </w:r>
      <w:r w:rsidR="00996914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7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: </w:t>
      </w:r>
      <w:r w:rsidR="00AD14CC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กลุ่มบริษัท</w:t>
      </w:r>
      <w:r w:rsidR="006625F1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และบริษัท</w:t>
      </w:r>
      <w:r w:rsidR="00AD14CC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รับรู้สำรองการตีราคาที่ดินใหม่สุทธิภาษีเงินได้จำนวน</w:t>
      </w:r>
      <w:r w:rsidR="00AD14CC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996914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>257.0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3F3B95" w:rsidRPr="00D8680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996914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 </w:t>
      </w:r>
      <w:r w:rsidR="00996914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996914" w:rsidRPr="00D8680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66.1 </w:t>
      </w:r>
      <w:r w:rsidR="00996914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="006625F1" w:rsidRPr="00D8680D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ตามลำดับ</w:t>
      </w:r>
      <w:r w:rsidR="003F3B95" w:rsidRPr="00D8680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DF11E7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ในกำไรขาดทุนเบ็ดเสร็จอื่น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>ทั้งนี้ ที่ดินของกลุ่มบริษัทและบริษัทจะมีมูลค่าสุทธิทางบัญชี ณ วันที่</w:t>
      </w:r>
      <w:r w:rsidR="00FA06CF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C418B0" w:rsidRPr="00D8680D">
        <w:rPr>
          <w:rFonts w:asciiTheme="majorBidi" w:hAnsiTheme="majorBidi" w:cstheme="majorBidi"/>
          <w:sz w:val="30"/>
          <w:szCs w:val="30"/>
        </w:rPr>
        <w:t>31</w:t>
      </w:r>
      <w:r w:rsidR="00CA57D2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418B0" w:rsidRPr="00D8680D">
        <w:rPr>
          <w:rFonts w:asciiTheme="majorBidi" w:hAnsiTheme="majorBidi" w:cstheme="majorBidi"/>
          <w:sz w:val="30"/>
          <w:szCs w:val="30"/>
        </w:rPr>
        <w:t>256</w:t>
      </w:r>
      <w:r w:rsidR="00A12CE2" w:rsidRPr="00D8680D">
        <w:rPr>
          <w:rFonts w:asciiTheme="majorBidi" w:hAnsiTheme="majorBidi" w:cstheme="majorBidi"/>
          <w:sz w:val="30"/>
          <w:szCs w:val="30"/>
        </w:rPr>
        <w:t>8</w:t>
      </w:r>
      <w:r w:rsidR="00CA57D2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="00BC0054">
        <w:rPr>
          <w:rFonts w:asciiTheme="majorBidi" w:hAnsiTheme="majorBidi" w:cstheme="majorBidi"/>
          <w:sz w:val="30"/>
          <w:szCs w:val="30"/>
        </w:rPr>
        <w:t>1,781.3</w:t>
      </w:r>
      <w:r w:rsidR="002D04C7" w:rsidRPr="00D8680D">
        <w:rPr>
          <w:rFonts w:ascii="Angsana New" w:hAnsi="Angsana New" w:cs="Angsana New"/>
          <w:sz w:val="30"/>
          <w:szCs w:val="30"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A93E77" w:rsidRPr="00D8680D">
        <w:rPr>
          <w:rFonts w:asciiTheme="majorBidi" w:hAnsiTheme="majorBidi" w:cstheme="majorBidi"/>
          <w:sz w:val="30"/>
          <w:szCs w:val="30"/>
        </w:rPr>
        <w:t xml:space="preserve"> 255.3</w:t>
      </w:r>
      <w:r w:rsidR="002D04C7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A06CF" w:rsidRPr="00D868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FA06CF" w:rsidRPr="00D868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7D2" w:rsidRPr="00D8680D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หากวัดมูลค่าด้วยราคาทุน</w:t>
      </w:r>
      <w:r w:rsidR="00D6523D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D6523D" w:rsidRPr="00D868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418B0" w:rsidRPr="00D8680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2CE2" w:rsidRPr="00D8680D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E7DC9" w:rsidRPr="00D8680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E7DC9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6F2B" w:rsidRPr="00D8680D">
        <w:rPr>
          <w:rFonts w:ascii="Angsana New" w:hAnsi="Angsana New" w:cs="Angsana New"/>
          <w:i/>
          <w:iCs/>
          <w:sz w:val="30"/>
          <w:szCs w:val="30"/>
        </w:rPr>
        <w:t>1,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923</w:t>
      </w:r>
      <w:r w:rsidR="002D04C7" w:rsidRPr="00D8680D">
        <w:rPr>
          <w:rFonts w:ascii="Angsana New" w:hAnsi="Angsana New" w:cs="Angsana New"/>
          <w:i/>
          <w:iCs/>
          <w:sz w:val="30"/>
          <w:szCs w:val="30"/>
        </w:rPr>
        <w:t>.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0</w:t>
      </w:r>
      <w:r w:rsidR="00136F2B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36F2B"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136F2B" w:rsidRPr="00D8680D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A12CE2" w:rsidRPr="00D8680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2D04C7" w:rsidRPr="00D868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12CE2" w:rsidRPr="00D8680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36F2B" w:rsidRPr="00D868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523D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="00D6523D" w:rsidRPr="00D8680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92FA0EA" w14:textId="77777777" w:rsidR="008D65A3" w:rsidRPr="00D8680D" w:rsidRDefault="008D65A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670"/>
      </w:tblGrid>
      <w:tr w:rsidR="008D65A3" w:rsidRPr="00D8680D" w14:paraId="5D00444E" w14:textId="77777777" w:rsidTr="00CA6679">
        <w:trPr>
          <w:trHeight w:val="63"/>
          <w:tblHeader/>
        </w:trPr>
        <w:tc>
          <w:tcPr>
            <w:tcW w:w="3870" w:type="dxa"/>
            <w:vAlign w:val="bottom"/>
          </w:tcPr>
          <w:p w14:paraId="533CF711" w14:textId="77777777" w:rsidR="008D65A3" w:rsidRPr="00D8680D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670" w:type="dxa"/>
            <w:vAlign w:val="bottom"/>
          </w:tcPr>
          <w:p w14:paraId="64DF1AA5" w14:textId="77777777" w:rsidR="008D65A3" w:rsidRPr="00D8680D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5E0E131E" w14:textId="77777777" w:rsidR="008D65A3" w:rsidRPr="00D8680D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8D65A3" w:rsidRPr="00D8680D" w14:paraId="06F03ED0" w14:textId="77777777" w:rsidTr="00CA6679">
        <w:trPr>
          <w:trHeight w:val="720"/>
        </w:trPr>
        <w:tc>
          <w:tcPr>
            <w:tcW w:w="3870" w:type="dxa"/>
          </w:tcPr>
          <w:p w14:paraId="6E495F71" w14:textId="77777777" w:rsidR="008D65A3" w:rsidRPr="00D8680D" w:rsidRDefault="008D6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ราคาเสนอขายและราคาซื้อขายจริงของที่ดินเปรียบเทียบที่คล้ายคลึงกันปรับด้วยปัจจัยความต่างอื่นๆ</w:t>
            </w:r>
          </w:p>
        </w:tc>
        <w:tc>
          <w:tcPr>
            <w:tcW w:w="5670" w:type="dxa"/>
          </w:tcPr>
          <w:p w14:paraId="0FDF5C9A" w14:textId="77777777" w:rsidR="008D65A3" w:rsidRPr="00D8680D" w:rsidRDefault="008D65A3" w:rsidP="00F54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ราคาตลาดที่ประมาณการไว้สูงขึ้น</w:t>
            </w: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B67BD01" w14:textId="77777777" w:rsidR="008D65A3" w:rsidRPr="00D8680D" w:rsidRDefault="008D65A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764408A" w14:textId="7CF2D87A" w:rsidR="00EB464C" w:rsidRPr="00D8680D" w:rsidRDefault="00EB464C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สัญญาเช่า</w:t>
      </w:r>
    </w:p>
    <w:p w14:paraId="0DCB7663" w14:textId="77777777" w:rsidR="00EB464C" w:rsidRPr="00D8680D" w:rsidRDefault="00EB464C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B464C" w:rsidRPr="00D8680D" w14:paraId="23AF45A9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1897155" w14:textId="77777777" w:rsidR="00EB464C" w:rsidRPr="00D8680D" w:rsidRDefault="00EB464C" w:rsidP="00F54E6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20CD9AA7" w14:textId="77777777" w:rsidR="00EB464C" w:rsidRPr="00D8680D" w:rsidRDefault="00EB464C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B2CB2B" w14:textId="77777777" w:rsidR="00EB464C" w:rsidRPr="00D8680D" w:rsidRDefault="00EB464C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0828E393" w14:textId="77777777" w:rsidR="00EB464C" w:rsidRPr="00D8680D" w:rsidRDefault="00EB464C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4C7" w:rsidRPr="00D8680D" w14:paraId="47FDFC6B" w14:textId="77777777" w:rsidTr="006E6A44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6103445" w14:textId="5DDAD16C" w:rsidR="002D04C7" w:rsidRPr="00D8680D" w:rsidRDefault="002D04C7" w:rsidP="00F54E6A">
            <w:pPr>
              <w:ind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6B206AC" w14:textId="5ABD145B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6B6B286" w14:textId="77777777" w:rsidR="002D04C7" w:rsidRPr="00D8680D" w:rsidRDefault="002D04C7" w:rsidP="00F54E6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EBA7CE" w14:textId="2890D9A3" w:rsidR="002D04C7" w:rsidRPr="00D8680D" w:rsidRDefault="002D04C7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0915DAE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3C3BFDE" w14:textId="2DF3FAB6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7A47174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A145C1" w14:textId="26A59F82" w:rsidR="002D04C7" w:rsidRPr="00D8680D" w:rsidRDefault="002D04C7" w:rsidP="00F54E6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2D04C7" w:rsidRPr="00D8680D" w14:paraId="1A39B3D4" w14:textId="77777777" w:rsidTr="006E6A44">
        <w:trPr>
          <w:cantSplit/>
          <w:trHeight w:val="20"/>
          <w:tblHeader/>
        </w:trPr>
        <w:tc>
          <w:tcPr>
            <w:tcW w:w="4050" w:type="dxa"/>
          </w:tcPr>
          <w:p w14:paraId="75C95FA6" w14:textId="77777777" w:rsidR="002D04C7" w:rsidRPr="00D8680D" w:rsidRDefault="002D04C7" w:rsidP="00F54E6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496747C9" w14:textId="77777777" w:rsidR="002D04C7" w:rsidRPr="00D8680D" w:rsidRDefault="002D04C7" w:rsidP="00F54E6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8680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12CE2" w:rsidRPr="00D8680D" w14:paraId="20F580BB" w14:textId="77777777" w:rsidTr="006E6A44">
        <w:trPr>
          <w:cantSplit/>
          <w:trHeight w:val="20"/>
        </w:trPr>
        <w:tc>
          <w:tcPr>
            <w:tcW w:w="4050" w:type="dxa"/>
          </w:tcPr>
          <w:p w14:paraId="32B47C45" w14:textId="51CF4291" w:rsidR="00A12CE2" w:rsidRPr="00D8680D" w:rsidRDefault="00A12CE2" w:rsidP="00A12C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51103C01" w14:textId="0105446A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1,844,23</w:t>
            </w:r>
            <w:r w:rsidR="00C76A9A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76DAE381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656B058" w14:textId="21BC32E0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928,233</w:t>
            </w:r>
          </w:p>
        </w:tc>
        <w:tc>
          <w:tcPr>
            <w:tcW w:w="180" w:type="dxa"/>
            <w:vAlign w:val="bottom"/>
          </w:tcPr>
          <w:p w14:paraId="06B7E9C7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890278C" w14:textId="382D6D17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49FECD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AC0C941" w14:textId="356A6012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CE2" w:rsidRPr="00D8680D" w14:paraId="123C3A6B" w14:textId="77777777" w:rsidTr="006E6A44">
        <w:trPr>
          <w:cantSplit/>
          <w:trHeight w:val="20"/>
        </w:trPr>
        <w:tc>
          <w:tcPr>
            <w:tcW w:w="4050" w:type="dxa"/>
          </w:tcPr>
          <w:p w14:paraId="28C11713" w14:textId="0391B5A4" w:rsidR="00A12CE2" w:rsidRPr="00D8680D" w:rsidRDefault="00A12CE2" w:rsidP="00A12CE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129EF3BF" w14:textId="4149212E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1,588,</w:t>
            </w:r>
            <w:r w:rsidR="00C76A9A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78" w:type="dxa"/>
            <w:vAlign w:val="bottom"/>
          </w:tcPr>
          <w:p w14:paraId="76F99091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F2C14FE" w14:textId="58225495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1,611,516</w:t>
            </w:r>
          </w:p>
        </w:tc>
        <w:tc>
          <w:tcPr>
            <w:tcW w:w="180" w:type="dxa"/>
            <w:vAlign w:val="bottom"/>
          </w:tcPr>
          <w:p w14:paraId="392E3A1A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77CB84" w14:textId="27F58DC5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2,196</w:t>
            </w:r>
          </w:p>
        </w:tc>
        <w:tc>
          <w:tcPr>
            <w:tcW w:w="180" w:type="dxa"/>
            <w:vAlign w:val="bottom"/>
          </w:tcPr>
          <w:p w14:paraId="37C75926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5B3EA9B" w14:textId="7D5A3B1E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2,038</w:t>
            </w:r>
          </w:p>
        </w:tc>
      </w:tr>
      <w:tr w:rsidR="00A12CE2" w:rsidRPr="00D8680D" w14:paraId="3E19A056" w14:textId="77777777" w:rsidTr="006E6A44">
        <w:trPr>
          <w:cantSplit/>
          <w:trHeight w:val="20"/>
        </w:trPr>
        <w:tc>
          <w:tcPr>
            <w:tcW w:w="4050" w:type="dxa"/>
          </w:tcPr>
          <w:p w14:paraId="7C93086A" w14:textId="77777777" w:rsidR="00A12CE2" w:rsidRPr="00D8680D" w:rsidRDefault="00A12CE2" w:rsidP="00A12C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vAlign w:val="bottom"/>
          </w:tcPr>
          <w:p w14:paraId="2FB6C7CA" w14:textId="6729A52F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1,086</w:t>
            </w:r>
          </w:p>
        </w:tc>
        <w:tc>
          <w:tcPr>
            <w:tcW w:w="178" w:type="dxa"/>
            <w:vAlign w:val="bottom"/>
          </w:tcPr>
          <w:p w14:paraId="121B5ED6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F11F209" w14:textId="072A193C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80" w:type="dxa"/>
            <w:vAlign w:val="bottom"/>
          </w:tcPr>
          <w:p w14:paraId="2E7F2940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F5E37E4" w14:textId="1BCDEA01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931625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1C56DFE" w14:textId="60A5EE23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CE2" w:rsidRPr="00D8680D" w14:paraId="4CA4D8EA" w14:textId="77777777" w:rsidTr="006E6A44">
        <w:trPr>
          <w:cantSplit/>
          <w:trHeight w:val="20"/>
        </w:trPr>
        <w:tc>
          <w:tcPr>
            <w:tcW w:w="4050" w:type="dxa"/>
          </w:tcPr>
          <w:p w14:paraId="7828CED7" w14:textId="77777777" w:rsidR="00A12CE2" w:rsidRPr="00D8680D" w:rsidRDefault="00A12CE2" w:rsidP="00A12C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509418DF" w14:textId="0B491637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180</w:t>
            </w:r>
          </w:p>
        </w:tc>
        <w:tc>
          <w:tcPr>
            <w:tcW w:w="178" w:type="dxa"/>
            <w:vAlign w:val="bottom"/>
          </w:tcPr>
          <w:p w14:paraId="5C8B0C22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D5D6E7C" w14:textId="16FD5B58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14:paraId="646467BB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EC6538" w14:textId="5E79CB34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80" w:type="dxa"/>
            <w:vAlign w:val="bottom"/>
          </w:tcPr>
          <w:p w14:paraId="59F411F3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36173D1" w14:textId="6AC1760E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A12CE2" w:rsidRPr="00D8680D" w14:paraId="5D02AE5C" w14:textId="77777777" w:rsidTr="00FA4421">
        <w:trPr>
          <w:cantSplit/>
          <w:trHeight w:val="20"/>
        </w:trPr>
        <w:tc>
          <w:tcPr>
            <w:tcW w:w="4050" w:type="dxa"/>
          </w:tcPr>
          <w:p w14:paraId="6B22677D" w14:textId="77777777" w:rsidR="00A12CE2" w:rsidRPr="00D8680D" w:rsidRDefault="00A12CE2" w:rsidP="00A12C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E9287D" w14:textId="7D9F7AAB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174,734</w:t>
            </w:r>
          </w:p>
        </w:tc>
        <w:tc>
          <w:tcPr>
            <w:tcW w:w="178" w:type="dxa"/>
            <w:vAlign w:val="bottom"/>
          </w:tcPr>
          <w:p w14:paraId="08C3037A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C691E69" w14:textId="5B98B736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128,280</w:t>
            </w:r>
          </w:p>
        </w:tc>
        <w:tc>
          <w:tcPr>
            <w:tcW w:w="180" w:type="dxa"/>
            <w:vAlign w:val="bottom"/>
          </w:tcPr>
          <w:p w14:paraId="27C079BD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E0B081A" w14:textId="26B230C1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26,002</w:t>
            </w:r>
          </w:p>
        </w:tc>
        <w:tc>
          <w:tcPr>
            <w:tcW w:w="180" w:type="dxa"/>
            <w:vAlign w:val="bottom"/>
          </w:tcPr>
          <w:p w14:paraId="28428904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1B8F2171" w14:textId="694182BB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19,763</w:t>
            </w:r>
          </w:p>
        </w:tc>
      </w:tr>
      <w:tr w:rsidR="00A12CE2" w:rsidRPr="00D8680D" w14:paraId="722B87B9" w14:textId="77777777" w:rsidTr="00FA4421">
        <w:trPr>
          <w:cantSplit/>
          <w:trHeight w:val="20"/>
        </w:trPr>
        <w:tc>
          <w:tcPr>
            <w:tcW w:w="4050" w:type="dxa"/>
          </w:tcPr>
          <w:p w14:paraId="4AE7F61C" w14:textId="77777777" w:rsidR="00A12CE2" w:rsidRPr="00D8680D" w:rsidRDefault="00A12CE2" w:rsidP="00A12CE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95F39" w14:textId="1BE8D4B6" w:rsidR="00A12CE2" w:rsidRPr="00D8680D" w:rsidRDefault="00A85CD7" w:rsidP="00A12CE2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3,608,</w:t>
            </w:r>
            <w:r w:rsidR="00C76A9A"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  <w:tc>
          <w:tcPr>
            <w:tcW w:w="178" w:type="dxa"/>
            <w:vAlign w:val="bottom"/>
          </w:tcPr>
          <w:p w14:paraId="1126D963" w14:textId="77777777" w:rsidR="00A12CE2" w:rsidRPr="00D8680D" w:rsidRDefault="00A12CE2" w:rsidP="00A12CE2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E6FFA" w14:textId="0DE7A02B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2,668,780</w:t>
            </w:r>
          </w:p>
        </w:tc>
        <w:tc>
          <w:tcPr>
            <w:tcW w:w="180" w:type="dxa"/>
            <w:vAlign w:val="bottom"/>
          </w:tcPr>
          <w:p w14:paraId="19CA8877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1EB04" w14:textId="37DE6C5C" w:rsidR="00A12CE2" w:rsidRPr="00D8680D" w:rsidRDefault="004B483F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28,378</w:t>
            </w:r>
          </w:p>
        </w:tc>
        <w:tc>
          <w:tcPr>
            <w:tcW w:w="180" w:type="dxa"/>
            <w:vAlign w:val="bottom"/>
          </w:tcPr>
          <w:p w14:paraId="3B01AB41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BC4C" w14:textId="3BEC26D2" w:rsidR="00A12CE2" w:rsidRPr="00D8680D" w:rsidRDefault="00A12CE2" w:rsidP="00A12CE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22,117</w:t>
            </w:r>
          </w:p>
        </w:tc>
      </w:tr>
    </w:tbl>
    <w:p w14:paraId="0B02B56D" w14:textId="77777777" w:rsidR="00EB464C" w:rsidRPr="00D8680D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01F6DBC3" w14:textId="5E38CE9C" w:rsidR="00EB464C" w:rsidRPr="00D8680D" w:rsidRDefault="00EB464C" w:rsidP="00F54E6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C418B0" w:rsidRPr="00D8680D">
        <w:rPr>
          <w:rFonts w:asciiTheme="majorBidi" w:hAnsiTheme="majorBidi" w:cstheme="majorBidi"/>
          <w:sz w:val="30"/>
          <w:szCs w:val="30"/>
        </w:rPr>
        <w:t>256</w:t>
      </w:r>
      <w:r w:rsidR="00A12CE2" w:rsidRPr="00D8680D">
        <w:rPr>
          <w:rFonts w:asciiTheme="majorBidi" w:hAnsiTheme="majorBidi" w:cstheme="majorBidi"/>
          <w:sz w:val="30"/>
          <w:szCs w:val="30"/>
        </w:rPr>
        <w:t>8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</w:t>
      </w:r>
      <w:r w:rsidRPr="00D8680D">
        <w:rPr>
          <w:rFonts w:ascii="Angsana New" w:hAnsi="Angsana New" w:cs="Angsana New"/>
          <w:sz w:val="30"/>
          <w:szCs w:val="30"/>
          <w:cs/>
          <w:lang w:val="en-GB"/>
        </w:rPr>
        <w:t>จำนวน</w:t>
      </w:r>
      <w:r w:rsidR="001132B7" w:rsidRPr="00D8680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A85CD7" w:rsidRPr="00D8680D">
        <w:rPr>
          <w:rFonts w:ascii="Angsana New" w:hAnsi="Angsana New" w:cs="Angsana New" w:hint="cs"/>
          <w:sz w:val="30"/>
          <w:szCs w:val="30"/>
          <w:cs/>
          <w:lang w:val="en-GB"/>
        </w:rPr>
        <w:t>2,264.9</w:t>
      </w:r>
      <w:r w:rsidRPr="00D8680D">
        <w:rPr>
          <w:rFonts w:ascii="Angsana New" w:hAnsi="Angsana New" w:cs="Angsana New"/>
          <w:sz w:val="30"/>
          <w:szCs w:val="30"/>
          <w:lang w:val="en-GB" w:bidi="ar-SA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  <w:lang w:val="en-GB"/>
        </w:rPr>
        <w:t>ล้านบาท และ</w:t>
      </w:r>
      <w:r w:rsidR="00754024" w:rsidRPr="00D8680D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4B483F" w:rsidRPr="00D8680D">
        <w:rPr>
          <w:rFonts w:ascii="Angsana New" w:hAnsi="Angsana New" w:cs="Angsana New"/>
          <w:sz w:val="30"/>
          <w:szCs w:val="30"/>
          <w:lang w:val="en-GB"/>
        </w:rPr>
        <w:t>33.9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D8680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418B0" w:rsidRPr="00D8680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12CE2" w:rsidRPr="00D8680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8680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2CE2" w:rsidRPr="00D8680D">
        <w:rPr>
          <w:rFonts w:asciiTheme="majorBidi" w:hAnsiTheme="majorBidi" w:cstheme="majorBidi"/>
          <w:i/>
          <w:iCs/>
          <w:sz w:val="30"/>
          <w:szCs w:val="30"/>
        </w:rPr>
        <w:t>812</w:t>
      </w:r>
      <w:r w:rsidR="002D04C7" w:rsidRPr="00D8680D">
        <w:rPr>
          <w:rFonts w:asciiTheme="majorBidi" w:hAnsiTheme="majorBidi" w:cstheme="majorBidi"/>
          <w:i/>
          <w:iCs/>
          <w:sz w:val="30"/>
          <w:szCs w:val="30"/>
        </w:rPr>
        <w:t>.5</w:t>
      </w:r>
      <w:r w:rsidR="00754024" w:rsidRPr="00D8680D">
        <w:rPr>
          <w:rFonts w:ascii="Angsana New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="00754024" w:rsidRPr="00D8680D">
        <w:rPr>
          <w:rFonts w:ascii="Angsana New" w:hAnsi="Angsana New" w:cs="Angsana New"/>
          <w:i/>
          <w:iCs/>
          <w:sz w:val="30"/>
          <w:szCs w:val="30"/>
          <w:cs/>
          <w:lang w:val="en-GB"/>
        </w:rPr>
        <w:t>ล้านบาท และ</w:t>
      </w:r>
      <w:r w:rsidR="00754024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9</w:t>
      </w:r>
      <w:r w:rsidR="002D04C7" w:rsidRPr="00D8680D">
        <w:rPr>
          <w:rFonts w:ascii="Angsana New" w:hAnsi="Angsana New" w:cs="Angsana New"/>
          <w:i/>
          <w:iCs/>
          <w:sz w:val="30"/>
          <w:szCs w:val="30"/>
        </w:rPr>
        <w:t>.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0</w:t>
      </w:r>
      <w:r w:rsidR="00754024" w:rsidRPr="00D868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4024" w:rsidRPr="00D868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D868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ตามลำดับ) </w:t>
      </w:r>
    </w:p>
    <w:p w14:paraId="76596E0D" w14:textId="77777777" w:rsidR="00EB464C" w:rsidRPr="00D8680D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A414C" w14:textId="7E91027A" w:rsidR="00EB464C" w:rsidRPr="00D8680D" w:rsidRDefault="00EB464C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กลุ่มบริษัทได้ทำสัญญาเช่าทรัพย์สินหลายประเภท โดยสัญญาเช่าส่วนใหญ่เป็นสัญญาเช่าฟาร์ม</w:t>
      </w:r>
      <w:r w:rsidR="000A72D0" w:rsidRPr="00D868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อาคาร ที่ดิน</w:t>
      </w:r>
      <w:r w:rsidR="00D500DA" w:rsidRPr="00D8680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500DA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และยานพานะ</w:t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สัญญาเช่าเหล่านี้มีกำหนดระยะเวลา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ถึง 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ปี โดยมีระยะเวลาสิ้นสุดแตกต่างกันจนถึงเดือนธันวาคม 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258</w:t>
      </w:r>
      <w:r w:rsidR="004B483F" w:rsidRPr="00D8680D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8680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และมีสิทธิต่อ</w:t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3AD0BC6" w14:textId="77777777" w:rsidR="00F36566" w:rsidRPr="00D8680D" w:rsidRDefault="00F36566" w:rsidP="00F54E6A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39B5F097" w14:textId="77777777" w:rsidR="00EB464C" w:rsidRPr="00D8680D" w:rsidRDefault="00EB464C" w:rsidP="00F54E6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3DBA6F3" w14:textId="77777777" w:rsidR="00EB464C" w:rsidRPr="00D8680D" w:rsidRDefault="00EB464C" w:rsidP="00F54E6A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CA086CD" w14:textId="10A976C3" w:rsidR="00EB464C" w:rsidRPr="00D8680D" w:rsidRDefault="00EB464C" w:rsidP="00F54E6A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550742EA" w14:textId="129EE8E5" w:rsidR="00EB464C" w:rsidRPr="00D8680D" w:rsidRDefault="009B0B1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180"/>
        <w:gridCol w:w="990"/>
        <w:gridCol w:w="180"/>
        <w:gridCol w:w="1080"/>
      </w:tblGrid>
      <w:tr w:rsidR="00EB464C" w:rsidRPr="00D8680D" w14:paraId="3D87106B" w14:textId="77777777" w:rsidTr="002D04C7">
        <w:trPr>
          <w:cantSplit/>
          <w:tblHeader/>
        </w:trPr>
        <w:tc>
          <w:tcPr>
            <w:tcW w:w="4410" w:type="dxa"/>
            <w:vAlign w:val="bottom"/>
          </w:tcPr>
          <w:p w14:paraId="715A8282" w14:textId="77777777" w:rsidR="00EB464C" w:rsidRPr="00D8680D" w:rsidRDefault="00EB464C" w:rsidP="00F54E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84DAF6F" w14:textId="77777777" w:rsidR="00EB464C" w:rsidRPr="00D8680D" w:rsidRDefault="00EB464C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50190E" w14:textId="77777777" w:rsidR="00EB464C" w:rsidRPr="00D8680D" w:rsidRDefault="00EB464C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6DDFEDB" w14:textId="77777777" w:rsidR="00EB464C" w:rsidRPr="00D8680D" w:rsidRDefault="00EB464C" w:rsidP="00F54E6A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D04C7" w:rsidRPr="00D8680D" w14:paraId="7CAEBFCA" w14:textId="77777777" w:rsidTr="00DB5D80">
        <w:trPr>
          <w:cantSplit/>
          <w:tblHeader/>
        </w:trPr>
        <w:tc>
          <w:tcPr>
            <w:tcW w:w="4410" w:type="dxa"/>
          </w:tcPr>
          <w:p w14:paraId="018DB244" w14:textId="298C327F" w:rsidR="002D04C7" w:rsidRPr="00D8680D" w:rsidRDefault="002D04C7" w:rsidP="00F54E6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33FC8291" w14:textId="58259EF9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929C06D" w14:textId="77777777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81370" w14:textId="4DBF0E22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9E9F42" w14:textId="77777777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7506C35" w14:textId="237B8162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3542729" w14:textId="77777777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F3E1E" w14:textId="4F12239E" w:rsidR="002D04C7" w:rsidRPr="00D8680D" w:rsidRDefault="002D04C7" w:rsidP="00F54E6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12CE2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D04C7" w:rsidRPr="00D8680D" w14:paraId="0347B96C" w14:textId="77777777" w:rsidTr="002D04C7">
        <w:trPr>
          <w:cantSplit/>
          <w:tblHeader/>
        </w:trPr>
        <w:tc>
          <w:tcPr>
            <w:tcW w:w="4410" w:type="dxa"/>
          </w:tcPr>
          <w:p w14:paraId="57009FBE" w14:textId="77777777" w:rsidR="002D04C7" w:rsidRPr="00D8680D" w:rsidRDefault="002D04C7" w:rsidP="00F54E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DFD2380" w14:textId="77777777" w:rsidR="002D04C7" w:rsidRPr="00D8680D" w:rsidRDefault="002D04C7" w:rsidP="00F54E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D04C7" w:rsidRPr="00D8680D" w14:paraId="7EE2972C" w14:textId="77777777" w:rsidTr="00DB5D80">
        <w:trPr>
          <w:cantSplit/>
        </w:trPr>
        <w:tc>
          <w:tcPr>
            <w:tcW w:w="4410" w:type="dxa"/>
          </w:tcPr>
          <w:p w14:paraId="71A1287E" w14:textId="77777777" w:rsidR="002D04C7" w:rsidRPr="00D8680D" w:rsidRDefault="002D04C7" w:rsidP="00F54E6A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E9B55D2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8475C" w14:textId="77777777" w:rsidR="002D04C7" w:rsidRPr="00D8680D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1667BE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96BD44" w14:textId="77777777" w:rsidR="002D04C7" w:rsidRPr="00D8680D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E799FF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B7945" w14:textId="77777777" w:rsidR="002D04C7" w:rsidRPr="00D8680D" w:rsidRDefault="002D04C7" w:rsidP="00F54E6A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8174C" w14:textId="77777777" w:rsidR="002D04C7" w:rsidRPr="00D8680D" w:rsidRDefault="002D04C7" w:rsidP="00F54E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12CE2" w:rsidRPr="00D8680D" w14:paraId="1B87C614" w14:textId="77777777" w:rsidTr="00DB5D80">
        <w:trPr>
          <w:cantSplit/>
        </w:trPr>
        <w:tc>
          <w:tcPr>
            <w:tcW w:w="4410" w:type="dxa"/>
          </w:tcPr>
          <w:p w14:paraId="55CE67A6" w14:textId="77777777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1170" w:type="dxa"/>
            <w:vAlign w:val="bottom"/>
          </w:tcPr>
          <w:p w14:paraId="6A6B1E19" w14:textId="37BD809F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6E9A46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12633" w14:textId="632012A9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C36A43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D0705E" w14:textId="38595052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80" w:type="dxa"/>
            <w:vAlign w:val="bottom"/>
          </w:tcPr>
          <w:p w14:paraId="2073B2C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EFE20" w14:textId="7FBF09B4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4,657</w:t>
            </w:r>
          </w:p>
        </w:tc>
      </w:tr>
      <w:tr w:rsidR="00A12CE2" w:rsidRPr="00D8680D" w14:paraId="2438648E" w14:textId="77777777" w:rsidTr="00DB5D80">
        <w:trPr>
          <w:cantSplit/>
        </w:trPr>
        <w:tc>
          <w:tcPr>
            <w:tcW w:w="4410" w:type="dxa"/>
          </w:tcPr>
          <w:p w14:paraId="42C6A670" w14:textId="77777777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59EBE0DE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1E77BE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49EB9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A9EBD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CA29CC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B2268B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7D5526" w14:textId="7777777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2CE2" w:rsidRPr="00D8680D" w14:paraId="27E2B64E" w14:textId="77777777" w:rsidTr="00DB5D80">
        <w:trPr>
          <w:cantSplit/>
        </w:trPr>
        <w:tc>
          <w:tcPr>
            <w:tcW w:w="4410" w:type="dxa"/>
          </w:tcPr>
          <w:p w14:paraId="22765595" w14:textId="77AA8CAC" w:rsidR="00A12CE2" w:rsidRPr="00D8680D" w:rsidRDefault="00A12CE2" w:rsidP="00A12CE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vAlign w:val="bottom"/>
          </w:tcPr>
          <w:p w14:paraId="30BDFF3C" w14:textId="506E166A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177,918</w:t>
            </w:r>
          </w:p>
        </w:tc>
        <w:tc>
          <w:tcPr>
            <w:tcW w:w="180" w:type="dxa"/>
            <w:vAlign w:val="bottom"/>
          </w:tcPr>
          <w:p w14:paraId="03F56CEE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60888D" w14:textId="760875F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124,608</w:t>
            </w:r>
          </w:p>
        </w:tc>
        <w:tc>
          <w:tcPr>
            <w:tcW w:w="180" w:type="dxa"/>
            <w:vAlign w:val="bottom"/>
          </w:tcPr>
          <w:p w14:paraId="07637BDE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93A3D5" w14:textId="556B3008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00CDFD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EB31D0" w14:textId="580E640C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2CE2" w:rsidRPr="00D8680D" w14:paraId="57372F77" w14:textId="77777777" w:rsidTr="00DB5D80">
        <w:trPr>
          <w:cantSplit/>
        </w:trPr>
        <w:tc>
          <w:tcPr>
            <w:tcW w:w="4410" w:type="dxa"/>
          </w:tcPr>
          <w:p w14:paraId="4B26DFFD" w14:textId="35F97327" w:rsidR="00A12CE2" w:rsidRPr="00D8680D" w:rsidRDefault="00A12CE2" w:rsidP="00A12CE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2D6BD31D" w14:textId="084EA29F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999,611</w:t>
            </w:r>
          </w:p>
        </w:tc>
        <w:tc>
          <w:tcPr>
            <w:tcW w:w="180" w:type="dxa"/>
            <w:vAlign w:val="bottom"/>
          </w:tcPr>
          <w:p w14:paraId="1C8ED016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19996" w14:textId="7E75824E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1,092,661</w:t>
            </w:r>
          </w:p>
        </w:tc>
        <w:tc>
          <w:tcPr>
            <w:tcW w:w="180" w:type="dxa"/>
            <w:vAlign w:val="bottom"/>
          </w:tcPr>
          <w:p w14:paraId="5CFDCECE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F3A156" w14:textId="7739AC4D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4,581</w:t>
            </w:r>
          </w:p>
        </w:tc>
        <w:tc>
          <w:tcPr>
            <w:tcW w:w="180" w:type="dxa"/>
            <w:vAlign w:val="bottom"/>
          </w:tcPr>
          <w:p w14:paraId="10811452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54A7B" w14:textId="0DE55176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17,585</w:t>
            </w:r>
          </w:p>
        </w:tc>
      </w:tr>
      <w:tr w:rsidR="00A12CE2" w:rsidRPr="00D8680D" w14:paraId="3F91A926" w14:textId="77777777" w:rsidTr="00DB5D80">
        <w:trPr>
          <w:cantSplit/>
        </w:trPr>
        <w:tc>
          <w:tcPr>
            <w:tcW w:w="4410" w:type="dxa"/>
          </w:tcPr>
          <w:p w14:paraId="1D330514" w14:textId="77777777" w:rsidR="00A12CE2" w:rsidRPr="00D8680D" w:rsidRDefault="00A12CE2" w:rsidP="00A12CE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49569247" w14:textId="0E56F415" w:rsidR="00A12CE2" w:rsidRPr="00D8680D" w:rsidRDefault="00B42373" w:rsidP="00DB5D8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8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(652)</w:t>
            </w:r>
          </w:p>
        </w:tc>
        <w:tc>
          <w:tcPr>
            <w:tcW w:w="180" w:type="dxa"/>
            <w:vAlign w:val="bottom"/>
          </w:tcPr>
          <w:p w14:paraId="1936889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2381D7" w14:textId="00F47DDD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7,823</w:t>
            </w:r>
          </w:p>
        </w:tc>
        <w:tc>
          <w:tcPr>
            <w:tcW w:w="180" w:type="dxa"/>
            <w:vAlign w:val="bottom"/>
          </w:tcPr>
          <w:p w14:paraId="593905A6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A8466" w14:textId="1A92CB8C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D627C0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BFE3C4" w14:textId="7B546601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12CE2" w:rsidRPr="00D8680D" w14:paraId="6183564F" w14:textId="77777777" w:rsidTr="00DB5D80">
        <w:trPr>
          <w:cantSplit/>
        </w:trPr>
        <w:tc>
          <w:tcPr>
            <w:tcW w:w="4410" w:type="dxa"/>
          </w:tcPr>
          <w:p w14:paraId="5212F391" w14:textId="77777777" w:rsidR="00A12CE2" w:rsidRPr="00D8680D" w:rsidRDefault="00A12CE2" w:rsidP="00A12CE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D86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3C16D692" w14:textId="65577E25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53327129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C0EBB" w14:textId="22A65ED6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180" w:type="dxa"/>
            <w:vAlign w:val="bottom"/>
          </w:tcPr>
          <w:p w14:paraId="223DF7C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581B1C" w14:textId="1604B028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  <w:tc>
          <w:tcPr>
            <w:tcW w:w="180" w:type="dxa"/>
            <w:vAlign w:val="bottom"/>
          </w:tcPr>
          <w:p w14:paraId="5514DE62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42DF2" w14:textId="34C7CE17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</w:p>
        </w:tc>
      </w:tr>
      <w:tr w:rsidR="00A12CE2" w:rsidRPr="00D8680D" w14:paraId="57180F0F" w14:textId="77777777" w:rsidTr="00DB5D80">
        <w:trPr>
          <w:cantSplit/>
        </w:trPr>
        <w:tc>
          <w:tcPr>
            <w:tcW w:w="4410" w:type="dxa"/>
          </w:tcPr>
          <w:p w14:paraId="0692F3C9" w14:textId="77777777" w:rsidR="00A12CE2" w:rsidRPr="00D8680D" w:rsidRDefault="00A12CE2" w:rsidP="00A12CE2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D8680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4E9F2CC0" w14:textId="78DF575E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82,644</w:t>
            </w:r>
          </w:p>
        </w:tc>
        <w:tc>
          <w:tcPr>
            <w:tcW w:w="180" w:type="dxa"/>
            <w:vAlign w:val="bottom"/>
          </w:tcPr>
          <w:p w14:paraId="4B84AD92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03A27D" w14:textId="025E1CE8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72,617</w:t>
            </w:r>
          </w:p>
        </w:tc>
        <w:tc>
          <w:tcPr>
            <w:tcW w:w="180" w:type="dxa"/>
            <w:vAlign w:val="bottom"/>
          </w:tcPr>
          <w:p w14:paraId="727D7730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526E36" w14:textId="4A4B13EE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11,046</w:t>
            </w:r>
          </w:p>
        </w:tc>
        <w:tc>
          <w:tcPr>
            <w:tcW w:w="180" w:type="dxa"/>
            <w:vAlign w:val="bottom"/>
          </w:tcPr>
          <w:p w14:paraId="3F5AFE89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39D58" w14:textId="36467083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/>
              </w:rPr>
              <w:t>11,485</w:t>
            </w:r>
          </w:p>
        </w:tc>
      </w:tr>
      <w:tr w:rsidR="00A12CE2" w:rsidRPr="00D8680D" w14:paraId="00473BBA" w14:textId="77777777" w:rsidTr="00DB5D80">
        <w:trPr>
          <w:cantSplit/>
        </w:trPr>
        <w:tc>
          <w:tcPr>
            <w:tcW w:w="4410" w:type="dxa"/>
          </w:tcPr>
          <w:p w14:paraId="5106A756" w14:textId="25A6EA83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จากการยกเลิกสัญญาเช่า</w:t>
            </w:r>
          </w:p>
        </w:tc>
        <w:tc>
          <w:tcPr>
            <w:tcW w:w="1170" w:type="dxa"/>
            <w:vAlign w:val="bottom"/>
          </w:tcPr>
          <w:p w14:paraId="074E75DF" w14:textId="5CE8F53B" w:rsidR="00A12CE2" w:rsidRPr="00D8680D" w:rsidRDefault="00002B11" w:rsidP="00002B1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83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B42373"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25,797</w:t>
            </w: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0CA781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82E23E" w14:textId="74FEFA14" w:rsidR="00A12CE2" w:rsidRPr="00D8680D" w:rsidRDefault="00A12CE2" w:rsidP="00A12CE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(39,760)</w:t>
            </w:r>
          </w:p>
        </w:tc>
        <w:tc>
          <w:tcPr>
            <w:tcW w:w="180" w:type="dxa"/>
            <w:vAlign w:val="bottom"/>
          </w:tcPr>
          <w:p w14:paraId="602E5151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BF286BC" w14:textId="58B736A6" w:rsidR="00A12CE2" w:rsidRPr="00D8680D" w:rsidRDefault="00DB5D80" w:rsidP="00DB5D8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83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6D6ADB"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792</w:t>
            </w: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27D33B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DF5EDD" w14:textId="64760D68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</w:t>
            </w:r>
          </w:p>
        </w:tc>
      </w:tr>
      <w:tr w:rsidR="00A12CE2" w:rsidRPr="00D8680D" w14:paraId="31CFA7BF" w14:textId="77777777" w:rsidTr="00DB5D80">
        <w:trPr>
          <w:cantSplit/>
        </w:trPr>
        <w:tc>
          <w:tcPr>
            <w:tcW w:w="4410" w:type="dxa"/>
          </w:tcPr>
          <w:p w14:paraId="47CAF037" w14:textId="77777777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4F6E36D0" w14:textId="591064FF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166,503</w:t>
            </w:r>
          </w:p>
        </w:tc>
        <w:tc>
          <w:tcPr>
            <w:tcW w:w="180" w:type="dxa"/>
            <w:vAlign w:val="bottom"/>
          </w:tcPr>
          <w:p w14:paraId="5239A0B4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6FCC0" w14:textId="5F5E1923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169,741</w:t>
            </w:r>
          </w:p>
        </w:tc>
        <w:tc>
          <w:tcPr>
            <w:tcW w:w="180" w:type="dxa"/>
            <w:vAlign w:val="bottom"/>
          </w:tcPr>
          <w:p w14:paraId="5DAAFFAE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1F9D51" w14:textId="6E9904E9" w:rsidR="00A12CE2" w:rsidRPr="00D8680D" w:rsidRDefault="004B483F" w:rsidP="00DB5D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1,612</w:t>
            </w:r>
          </w:p>
        </w:tc>
        <w:tc>
          <w:tcPr>
            <w:tcW w:w="180" w:type="dxa"/>
            <w:vAlign w:val="bottom"/>
          </w:tcPr>
          <w:p w14:paraId="4BE2DD81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876BA" w14:textId="3D4B9E0C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1,379</w:t>
            </w:r>
          </w:p>
        </w:tc>
      </w:tr>
      <w:tr w:rsidR="00A12CE2" w:rsidRPr="00D8680D" w14:paraId="3CD0BAA9" w14:textId="77777777" w:rsidTr="00DB5D80">
        <w:trPr>
          <w:cantSplit/>
        </w:trPr>
        <w:tc>
          <w:tcPr>
            <w:tcW w:w="4410" w:type="dxa"/>
          </w:tcPr>
          <w:p w14:paraId="06630CA1" w14:textId="77777777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70" w:type="dxa"/>
          </w:tcPr>
          <w:p w14:paraId="20E81F7B" w14:textId="505DF7A1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3,231</w:t>
            </w:r>
          </w:p>
        </w:tc>
        <w:tc>
          <w:tcPr>
            <w:tcW w:w="180" w:type="dxa"/>
            <w:vAlign w:val="bottom"/>
          </w:tcPr>
          <w:p w14:paraId="040C84D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190DC" w14:textId="7226D129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12,468</w:t>
            </w:r>
          </w:p>
        </w:tc>
        <w:tc>
          <w:tcPr>
            <w:tcW w:w="180" w:type="dxa"/>
            <w:vAlign w:val="bottom"/>
          </w:tcPr>
          <w:p w14:paraId="272F36D1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6C32B" w14:textId="055533E5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bidi="th-TH"/>
              </w:rPr>
              <w:t>1,620</w:t>
            </w:r>
          </w:p>
        </w:tc>
        <w:tc>
          <w:tcPr>
            <w:tcW w:w="180" w:type="dxa"/>
            <w:vAlign w:val="bottom"/>
          </w:tcPr>
          <w:p w14:paraId="708A4141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64564" w14:textId="49DE355D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bidi="th-TH"/>
              </w:rPr>
              <w:t>646</w:t>
            </w:r>
          </w:p>
        </w:tc>
      </w:tr>
      <w:tr w:rsidR="00A12CE2" w:rsidRPr="00D8680D" w14:paraId="1B45A9AC" w14:textId="77777777" w:rsidTr="00DB5D80">
        <w:trPr>
          <w:cantSplit/>
        </w:trPr>
        <w:tc>
          <w:tcPr>
            <w:tcW w:w="4410" w:type="dxa"/>
          </w:tcPr>
          <w:p w14:paraId="2E95BB1E" w14:textId="77777777" w:rsidR="00A12CE2" w:rsidRPr="00D8680D" w:rsidRDefault="00A12CE2" w:rsidP="00A12CE2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170" w:type="dxa"/>
            <w:vAlign w:val="bottom"/>
          </w:tcPr>
          <w:p w14:paraId="41383096" w14:textId="5AF0A664" w:rsidR="00A12CE2" w:rsidRPr="00D8680D" w:rsidRDefault="00B42373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1,025</w:t>
            </w:r>
          </w:p>
        </w:tc>
        <w:tc>
          <w:tcPr>
            <w:tcW w:w="180" w:type="dxa"/>
            <w:vAlign w:val="bottom"/>
          </w:tcPr>
          <w:p w14:paraId="23ACB74C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0990E" w14:textId="04A36575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66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937</w:t>
            </w:r>
          </w:p>
        </w:tc>
        <w:tc>
          <w:tcPr>
            <w:tcW w:w="180" w:type="dxa"/>
            <w:vAlign w:val="bottom"/>
          </w:tcPr>
          <w:p w14:paraId="15FC7BA4" w14:textId="77777777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FF5FB" w14:textId="18D21722" w:rsidR="00A12CE2" w:rsidRPr="00D8680D" w:rsidRDefault="004B483F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  <w:vAlign w:val="bottom"/>
          </w:tcPr>
          <w:p w14:paraId="6F2C68E2" w14:textId="3BE540CE" w:rsidR="00A12CE2" w:rsidRPr="00D8680D" w:rsidRDefault="00A12CE2" w:rsidP="00A12CE2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C0A9FA" w14:textId="3FA85283" w:rsidR="00A12CE2" w:rsidRPr="00D8680D" w:rsidRDefault="00A12CE2" w:rsidP="00A12C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</w:tr>
    </w:tbl>
    <w:p w14:paraId="49C42CE9" w14:textId="77777777" w:rsidR="003B61DE" w:rsidRPr="00D8680D" w:rsidRDefault="003B61D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C2C510" w14:textId="1F021A06" w:rsidR="00EB464C" w:rsidRPr="00D8680D" w:rsidRDefault="00EB46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C418B0" w:rsidRPr="00D8680D">
        <w:rPr>
          <w:rFonts w:ascii="Angsana New" w:hAnsi="Angsana New" w:cs="Angsana New" w:hint="cs"/>
          <w:sz w:val="30"/>
          <w:szCs w:val="30"/>
        </w:rPr>
        <w:t>256</w:t>
      </w:r>
      <w:r w:rsidR="00A12CE2" w:rsidRPr="00D8680D">
        <w:rPr>
          <w:rFonts w:ascii="Angsana New" w:hAnsi="Angsana New" w:cs="Angsana New"/>
          <w:sz w:val="30"/>
          <w:szCs w:val="30"/>
        </w:rPr>
        <w:t>8</w:t>
      </w:r>
      <w:r w:rsidRPr="00D8680D">
        <w:rPr>
          <w:rFonts w:ascii="Angsana New" w:hAnsi="Angsana New" w:cs="Angsana New" w:hint="cs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24090" w:rsidRPr="00D8680D">
        <w:rPr>
          <w:rFonts w:ascii="Angsana New" w:hAnsi="Angsana New" w:cs="Angsana New"/>
          <w:sz w:val="30"/>
          <w:szCs w:val="30"/>
        </w:rPr>
        <w:t xml:space="preserve"> </w:t>
      </w:r>
      <w:r w:rsidR="00B42373" w:rsidRPr="00D8680D">
        <w:rPr>
          <w:rFonts w:ascii="Angsana New" w:hAnsi="Angsana New" w:cs="Angsana New" w:hint="cs"/>
          <w:sz w:val="30"/>
          <w:szCs w:val="30"/>
          <w:cs/>
        </w:rPr>
        <w:t>1,438.6</w:t>
      </w:r>
      <w:r w:rsidR="006650BC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 w:cs="Angsana New" w:hint="cs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และ</w:t>
      </w:r>
      <w:r w:rsidR="00824090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83F" w:rsidRPr="00D8680D">
        <w:rPr>
          <w:rFonts w:ascii="Angsana New" w:hAnsi="Angsana New" w:cs="Angsana New"/>
          <w:sz w:val="30"/>
          <w:szCs w:val="30"/>
        </w:rPr>
        <w:t>19.3</w:t>
      </w:r>
      <w:r w:rsidR="00A12CE2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</w:t>
      </w:r>
      <w:r w:rsidR="00824090" w:rsidRPr="00D8680D">
        <w:rPr>
          <w:rFonts w:ascii="Angsana New" w:hAnsi="Angsana New" w:cs="Angsana New" w:hint="cs"/>
          <w:sz w:val="30"/>
          <w:szCs w:val="30"/>
          <w:cs/>
        </w:rPr>
        <w:t>้</w:t>
      </w:r>
      <w:r w:rsidRPr="00D8680D">
        <w:rPr>
          <w:rFonts w:ascii="Angsana New" w:hAnsi="Angsana New" w:cs="Angsana New" w:hint="cs"/>
          <w:sz w:val="30"/>
          <w:szCs w:val="30"/>
          <w:cs/>
        </w:rPr>
        <w:t>านบาท ตามลำดับ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i/>
          <w:iCs/>
          <w:sz w:val="30"/>
          <w:szCs w:val="30"/>
        </w:rPr>
        <w:t>(</w:t>
      </w:r>
      <w:r w:rsidR="00C418B0" w:rsidRPr="00D8680D">
        <w:rPr>
          <w:rFonts w:ascii="Angsana New" w:hAnsi="Angsana New" w:cs="Angsana New"/>
          <w:i/>
          <w:iCs/>
          <w:sz w:val="30"/>
          <w:szCs w:val="30"/>
        </w:rPr>
        <w:t>256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7</w:t>
      </w:r>
      <w:r w:rsidRPr="00D8680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D04C7" w:rsidRPr="00D8680D">
        <w:rPr>
          <w:rFonts w:ascii="Angsana New" w:hAnsi="Angsana New" w:cs="Angsana New"/>
          <w:i/>
          <w:iCs/>
          <w:sz w:val="30"/>
          <w:szCs w:val="30"/>
        </w:rPr>
        <w:t>1</w:t>
      </w:r>
      <w:r w:rsidR="008A57FA" w:rsidRPr="00D8680D">
        <w:rPr>
          <w:rFonts w:ascii="Angsana New" w:hAnsi="Angsana New" w:cs="Angsana New"/>
          <w:i/>
          <w:iCs/>
          <w:sz w:val="30"/>
          <w:szCs w:val="30"/>
        </w:rPr>
        <w:t>,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221</w:t>
      </w:r>
      <w:r w:rsidR="002D04C7" w:rsidRPr="00D8680D">
        <w:rPr>
          <w:rFonts w:ascii="Angsana New" w:hAnsi="Angsana New" w:cs="Angsana New"/>
          <w:i/>
          <w:iCs/>
          <w:sz w:val="30"/>
          <w:szCs w:val="30"/>
        </w:rPr>
        <w:t>.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4</w:t>
      </w:r>
      <w:r w:rsidR="006650BC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6650BC" w:rsidRPr="00D8680D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6650BC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6650BC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27</w:t>
      </w:r>
      <w:r w:rsidR="006650BC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.</w:t>
      </w:r>
      <w:r w:rsidR="00A12CE2" w:rsidRPr="00D8680D">
        <w:rPr>
          <w:rFonts w:ascii="Angsana New" w:hAnsi="Angsana New" w:cs="Angsana New"/>
          <w:i/>
          <w:iCs/>
          <w:sz w:val="30"/>
          <w:szCs w:val="30"/>
        </w:rPr>
        <w:t>9</w:t>
      </w:r>
      <w:r w:rsidR="00F36566" w:rsidRPr="00D8680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</w:p>
    <w:p w14:paraId="6B0EAF75" w14:textId="77777777" w:rsidR="00EB464C" w:rsidRPr="00D8680D" w:rsidRDefault="00EB464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2C30766" w14:textId="77777777" w:rsidR="00FA4421" w:rsidRPr="00D8680D" w:rsidRDefault="00FA44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D8680D">
        <w:rPr>
          <w:rFonts w:ascii="Angsana New" w:hAnsi="Angsana New" w:cs="Angsana New"/>
          <w:sz w:val="30"/>
          <w:szCs w:val="30"/>
          <w:cs/>
        </w:rPr>
        <w:br w:type="page"/>
      </w:r>
    </w:p>
    <w:p w14:paraId="15708E39" w14:textId="7EE8599E" w:rsidR="006A6811" w:rsidRPr="00D8680D" w:rsidRDefault="006A6811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1A0CCEB7" w14:textId="1BE07E3E" w:rsidR="00466504" w:rsidRPr="00D8680D" w:rsidRDefault="00466504" w:rsidP="00F54E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2187"/>
        <w:gridCol w:w="283"/>
        <w:gridCol w:w="929"/>
        <w:gridCol w:w="230"/>
        <w:gridCol w:w="939"/>
        <w:gridCol w:w="231"/>
        <w:gridCol w:w="929"/>
        <w:gridCol w:w="230"/>
        <w:gridCol w:w="929"/>
        <w:gridCol w:w="240"/>
        <w:gridCol w:w="929"/>
        <w:gridCol w:w="230"/>
        <w:gridCol w:w="929"/>
      </w:tblGrid>
      <w:tr w:rsidR="006E3E2C" w:rsidRPr="00D8680D" w14:paraId="1B3A685F" w14:textId="77777777" w:rsidTr="006C247A">
        <w:trPr>
          <w:tblHeader/>
        </w:trPr>
        <w:tc>
          <w:tcPr>
            <w:tcW w:w="2187" w:type="dxa"/>
          </w:tcPr>
          <w:p w14:paraId="5BE998EC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9C8F0B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11"/>
          </w:tcPr>
          <w:p w14:paraId="302875C2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D04C7" w:rsidRPr="00D8680D" w14:paraId="6914FAF6" w14:textId="77777777" w:rsidTr="006C247A">
        <w:trPr>
          <w:tblHeader/>
        </w:trPr>
        <w:tc>
          <w:tcPr>
            <w:tcW w:w="2187" w:type="dxa"/>
          </w:tcPr>
          <w:p w14:paraId="2AC2D6A2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FB0E1B1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</w:tcPr>
          <w:p w14:paraId="0FCEF8CE" w14:textId="14D3CCBE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B307E" w:rsidRPr="00D86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0" w:type="dxa"/>
          </w:tcPr>
          <w:p w14:paraId="122B9E7A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7" w:type="dxa"/>
            <w:gridSpan w:val="5"/>
          </w:tcPr>
          <w:p w14:paraId="2E6B652B" w14:textId="00CF1053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B307E" w:rsidRPr="00D86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6E3E2C" w:rsidRPr="00D8680D" w14:paraId="75078AC7" w14:textId="77777777" w:rsidTr="006C247A">
        <w:trPr>
          <w:tblHeader/>
        </w:trPr>
        <w:tc>
          <w:tcPr>
            <w:tcW w:w="2187" w:type="dxa"/>
          </w:tcPr>
          <w:p w14:paraId="64EC8F20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23B9DB5" w14:textId="297D3AEC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41E15DA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13911A8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5671C1D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FAE8CAF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657CAB3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" w:type="dxa"/>
            <w:vAlign w:val="center"/>
          </w:tcPr>
          <w:p w14:paraId="6108068C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F01AAE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153C3551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1D62F6E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50E661FB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149BDEA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3E2C" w:rsidRPr="00D8680D" w14:paraId="43E0F01A" w14:textId="77777777" w:rsidTr="006C247A">
        <w:trPr>
          <w:tblHeader/>
        </w:trPr>
        <w:tc>
          <w:tcPr>
            <w:tcW w:w="2187" w:type="dxa"/>
          </w:tcPr>
          <w:p w14:paraId="3D63ED27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8DCA8F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45" w:type="dxa"/>
            <w:gridSpan w:val="11"/>
            <w:vAlign w:val="bottom"/>
          </w:tcPr>
          <w:p w14:paraId="03A09E2E" w14:textId="64803472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="007D13F5" w:rsidRPr="00D8680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B307E" w:rsidRPr="00D8680D" w14:paraId="5E8D817C" w14:textId="77777777" w:rsidTr="006C247A">
        <w:tc>
          <w:tcPr>
            <w:tcW w:w="2187" w:type="dxa"/>
          </w:tcPr>
          <w:p w14:paraId="1C644F2C" w14:textId="720C8DDF" w:rsidR="006B307E" w:rsidRPr="00D8680D" w:rsidRDefault="006B307E" w:rsidP="006B307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</w:t>
            </w: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ก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4F3E050E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954BB29" w14:textId="32FF287C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4,694,867</w:t>
            </w:r>
          </w:p>
        </w:tc>
        <w:tc>
          <w:tcPr>
            <w:tcW w:w="230" w:type="dxa"/>
            <w:vAlign w:val="bottom"/>
          </w:tcPr>
          <w:p w14:paraId="629CDBE6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36ACF5C0" w14:textId="418CC5E4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2,380,127</w:t>
            </w:r>
          </w:p>
        </w:tc>
        <w:tc>
          <w:tcPr>
            <w:tcW w:w="231" w:type="dxa"/>
            <w:vAlign w:val="bottom"/>
          </w:tcPr>
          <w:p w14:paraId="245C8F82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DFA3004" w14:textId="489DDC77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97686D"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074,99</w:t>
            </w:r>
            <w:r w:rsidR="006D6ADB"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" w:type="dxa"/>
            <w:vAlign w:val="bottom"/>
          </w:tcPr>
          <w:p w14:paraId="5210CF5C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EFE851" w14:textId="41AC9A11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6,056,906</w:t>
            </w:r>
          </w:p>
        </w:tc>
        <w:tc>
          <w:tcPr>
            <w:tcW w:w="240" w:type="dxa"/>
            <w:vAlign w:val="bottom"/>
          </w:tcPr>
          <w:p w14:paraId="33B05AD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F99EE22" w14:textId="1A65812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3,881,928</w:t>
            </w:r>
          </w:p>
        </w:tc>
        <w:tc>
          <w:tcPr>
            <w:tcW w:w="230" w:type="dxa"/>
            <w:vAlign w:val="bottom"/>
          </w:tcPr>
          <w:p w14:paraId="1F5143C7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BA1F054" w14:textId="7D3064A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9,938,834</w:t>
            </w:r>
          </w:p>
        </w:tc>
      </w:tr>
      <w:tr w:rsidR="006B307E" w:rsidRPr="00D8680D" w14:paraId="504885C2" w14:textId="77777777" w:rsidTr="006C247A">
        <w:tc>
          <w:tcPr>
            <w:tcW w:w="2187" w:type="dxa"/>
          </w:tcPr>
          <w:p w14:paraId="6A5FC5FA" w14:textId="2C7FDAF3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83" w:type="dxa"/>
          </w:tcPr>
          <w:p w14:paraId="773B07A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EA14BF7" w14:textId="5F05C75C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428,20</w:t>
            </w:r>
            <w:r w:rsidR="0096711C" w:rsidRPr="00D8680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0" w:type="dxa"/>
            <w:vAlign w:val="bottom"/>
          </w:tcPr>
          <w:p w14:paraId="7CEC027E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05288BB8" w14:textId="6B87025A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399,398</w:t>
            </w:r>
          </w:p>
        </w:tc>
        <w:tc>
          <w:tcPr>
            <w:tcW w:w="231" w:type="dxa"/>
            <w:vAlign w:val="bottom"/>
          </w:tcPr>
          <w:p w14:paraId="7F84D3B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BA93A2" w14:textId="67ADAF63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827,60</w:t>
            </w:r>
            <w:r w:rsidR="0096711C"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0" w:type="dxa"/>
            <w:vAlign w:val="bottom"/>
          </w:tcPr>
          <w:p w14:paraId="01BE6F6B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1C50CE1" w14:textId="208EBE7E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785,475</w:t>
            </w:r>
          </w:p>
        </w:tc>
        <w:tc>
          <w:tcPr>
            <w:tcW w:w="240" w:type="dxa"/>
            <w:vAlign w:val="bottom"/>
          </w:tcPr>
          <w:p w14:paraId="7F8BBF4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F35BF5C" w14:textId="5A3D55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3BFB040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7D5CDE5" w14:textId="0FCA37B5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785,475</w:t>
            </w:r>
          </w:p>
        </w:tc>
      </w:tr>
      <w:tr w:rsidR="006B307E" w:rsidRPr="00D8680D" w14:paraId="3E1F311B" w14:textId="77777777" w:rsidTr="00F54E6A">
        <w:tc>
          <w:tcPr>
            <w:tcW w:w="2187" w:type="dxa"/>
          </w:tcPr>
          <w:p w14:paraId="60ECB4BC" w14:textId="4E0B6652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</w:tcPr>
          <w:p w14:paraId="73DE86C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AE4A0FC" w14:textId="65BB9193" w:rsidR="006B307E" w:rsidRPr="00D8680D" w:rsidRDefault="0097686D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7000BB96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672953BD" w14:textId="67CB0F9B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3,731,009</w:t>
            </w:r>
          </w:p>
        </w:tc>
        <w:tc>
          <w:tcPr>
            <w:tcW w:w="231" w:type="dxa"/>
            <w:vAlign w:val="bottom"/>
          </w:tcPr>
          <w:p w14:paraId="377E696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79D816A" w14:textId="3B26DBDD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3,731,009</w:t>
            </w:r>
          </w:p>
        </w:tc>
        <w:tc>
          <w:tcPr>
            <w:tcW w:w="230" w:type="dxa"/>
            <w:vAlign w:val="bottom"/>
          </w:tcPr>
          <w:p w14:paraId="407A647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26C584F" w14:textId="1A9E865A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184A1F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845932F" w14:textId="4021CF66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2,775,524</w:t>
            </w:r>
          </w:p>
        </w:tc>
        <w:tc>
          <w:tcPr>
            <w:tcW w:w="230" w:type="dxa"/>
            <w:vAlign w:val="bottom"/>
          </w:tcPr>
          <w:p w14:paraId="002C5CDA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F2CFEB" w14:textId="618492DD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2,775,524</w:t>
            </w:r>
          </w:p>
        </w:tc>
      </w:tr>
      <w:tr w:rsidR="006B307E" w:rsidRPr="00D8680D" w14:paraId="06CB0284" w14:textId="77777777" w:rsidTr="00F54E6A">
        <w:tc>
          <w:tcPr>
            <w:tcW w:w="2187" w:type="dxa"/>
          </w:tcPr>
          <w:p w14:paraId="77838155" w14:textId="6ED82013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3" w:type="dxa"/>
          </w:tcPr>
          <w:p w14:paraId="0B05952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03731E9" w14:textId="67603D29" w:rsidR="00651F17" w:rsidRPr="00D8680D" w:rsidRDefault="00651F17" w:rsidP="0065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0" w:type="dxa"/>
            <w:vAlign w:val="bottom"/>
          </w:tcPr>
          <w:p w14:paraId="10829B7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vAlign w:val="bottom"/>
          </w:tcPr>
          <w:p w14:paraId="7D926284" w14:textId="1C1C67E2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1" w:type="dxa"/>
            <w:vAlign w:val="bottom"/>
          </w:tcPr>
          <w:p w14:paraId="73DA56B0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A3C9E24" w14:textId="00C24AED" w:rsidR="006B307E" w:rsidRPr="00D8680D" w:rsidRDefault="00651F17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  <w:tc>
          <w:tcPr>
            <w:tcW w:w="230" w:type="dxa"/>
            <w:vAlign w:val="bottom"/>
          </w:tcPr>
          <w:p w14:paraId="228B9CD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10C2B02" w14:textId="2F10394B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3,000,000</w:t>
            </w:r>
          </w:p>
        </w:tc>
        <w:tc>
          <w:tcPr>
            <w:tcW w:w="240" w:type="dxa"/>
            <w:vAlign w:val="bottom"/>
          </w:tcPr>
          <w:p w14:paraId="2ADADC32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93E364B" w14:textId="7B6DF543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6,510,600</w:t>
            </w:r>
          </w:p>
        </w:tc>
        <w:tc>
          <w:tcPr>
            <w:tcW w:w="230" w:type="dxa"/>
            <w:vAlign w:val="bottom"/>
          </w:tcPr>
          <w:p w14:paraId="52B5A3B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D55FCAC" w14:textId="42210F00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9,510,600</w:t>
            </w:r>
          </w:p>
        </w:tc>
      </w:tr>
      <w:tr w:rsidR="006B307E" w:rsidRPr="00D8680D" w14:paraId="3D139157" w14:textId="77777777" w:rsidTr="00F54E6A">
        <w:tc>
          <w:tcPr>
            <w:tcW w:w="2187" w:type="dxa"/>
            <w:shd w:val="clear" w:color="auto" w:fill="FFFFFF" w:themeFill="background1"/>
          </w:tcPr>
          <w:p w14:paraId="67B35053" w14:textId="3701CF3D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283" w:type="dxa"/>
          </w:tcPr>
          <w:p w14:paraId="651D5F4F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DE4DC4" w14:textId="67CCAD8F" w:rsidR="006B307E" w:rsidRPr="00D8680D" w:rsidRDefault="0097686D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0" w:type="dxa"/>
            <w:vAlign w:val="bottom"/>
          </w:tcPr>
          <w:p w14:paraId="155A198B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C92ABF5" w14:textId="623D6B3E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199,825</w:t>
            </w:r>
          </w:p>
        </w:tc>
        <w:tc>
          <w:tcPr>
            <w:tcW w:w="231" w:type="dxa"/>
            <w:vAlign w:val="bottom"/>
          </w:tcPr>
          <w:p w14:paraId="61DBB44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49F5B83" w14:textId="7FE56B30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199,825</w:t>
            </w:r>
          </w:p>
        </w:tc>
        <w:tc>
          <w:tcPr>
            <w:tcW w:w="230" w:type="dxa"/>
            <w:vAlign w:val="bottom"/>
          </w:tcPr>
          <w:p w14:paraId="30867D0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276E6C9" w14:textId="5A525A15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68068D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41CB74" w14:textId="2C0B83F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179,061</w:t>
            </w:r>
          </w:p>
        </w:tc>
        <w:tc>
          <w:tcPr>
            <w:tcW w:w="230" w:type="dxa"/>
            <w:shd w:val="clear" w:color="auto" w:fill="FFFFFF" w:themeFill="background1"/>
            <w:vAlign w:val="bottom"/>
          </w:tcPr>
          <w:p w14:paraId="1226FD7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CD61C96" w14:textId="3510F3BD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179,061</w:t>
            </w:r>
          </w:p>
        </w:tc>
      </w:tr>
      <w:tr w:rsidR="006B307E" w:rsidRPr="00D8680D" w14:paraId="5A9D25D2" w14:textId="77777777" w:rsidTr="00F54E6A">
        <w:tc>
          <w:tcPr>
            <w:tcW w:w="2187" w:type="dxa"/>
          </w:tcPr>
          <w:p w14:paraId="3A8C8616" w14:textId="77777777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D86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83" w:type="dxa"/>
          </w:tcPr>
          <w:p w14:paraId="3C00DD59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873A1" w14:textId="1ECB21FC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6,123,07</w:t>
            </w:r>
            <w:r w:rsidR="00BC0054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0" w:type="dxa"/>
            <w:vAlign w:val="bottom"/>
          </w:tcPr>
          <w:p w14:paraId="78B8A839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A9083" w14:textId="48BEBEB4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13,920,959</w:t>
            </w:r>
          </w:p>
        </w:tc>
        <w:tc>
          <w:tcPr>
            <w:tcW w:w="231" w:type="dxa"/>
            <w:vAlign w:val="bottom"/>
          </w:tcPr>
          <w:p w14:paraId="1926CA8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48E30" w14:textId="3DC45D67" w:rsidR="006B307E" w:rsidRPr="00D8680D" w:rsidRDefault="006D6ADB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20,044,03</w:t>
            </w:r>
            <w:r w:rsidR="00BC005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0" w:type="dxa"/>
            <w:vAlign w:val="bottom"/>
          </w:tcPr>
          <w:p w14:paraId="7B3F858D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36251" w14:textId="0D8CC71E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9,842,381</w:t>
            </w:r>
          </w:p>
        </w:tc>
        <w:tc>
          <w:tcPr>
            <w:tcW w:w="240" w:type="dxa"/>
            <w:vAlign w:val="bottom"/>
          </w:tcPr>
          <w:p w14:paraId="6A0F9B7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BD621" w14:textId="0C391B05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13,347,113</w:t>
            </w:r>
          </w:p>
        </w:tc>
        <w:tc>
          <w:tcPr>
            <w:tcW w:w="230" w:type="dxa"/>
            <w:vAlign w:val="bottom"/>
          </w:tcPr>
          <w:p w14:paraId="6DE2AF2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5DB5C" w14:textId="5698347C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23,189,494</w:t>
            </w:r>
          </w:p>
        </w:tc>
      </w:tr>
    </w:tbl>
    <w:p w14:paraId="0E57DDED" w14:textId="04106CD5" w:rsidR="006E3E2C" w:rsidRPr="00D8680D" w:rsidRDefault="006E3E2C" w:rsidP="00F54E6A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80"/>
        <w:gridCol w:w="342"/>
        <w:gridCol w:w="905"/>
        <w:gridCol w:w="236"/>
        <w:gridCol w:w="936"/>
        <w:gridCol w:w="238"/>
        <w:gridCol w:w="921"/>
        <w:gridCol w:w="236"/>
        <w:gridCol w:w="898"/>
        <w:gridCol w:w="236"/>
        <w:gridCol w:w="931"/>
        <w:gridCol w:w="236"/>
        <w:gridCol w:w="982"/>
      </w:tblGrid>
      <w:tr w:rsidR="006E3E2C" w:rsidRPr="00D8680D" w14:paraId="0965489C" w14:textId="77777777" w:rsidTr="005336E5">
        <w:trPr>
          <w:tblHeader/>
        </w:trPr>
        <w:tc>
          <w:tcPr>
            <w:tcW w:w="2180" w:type="dxa"/>
          </w:tcPr>
          <w:p w14:paraId="7C9D8A91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42D9D1DD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755" w:type="dxa"/>
            <w:gridSpan w:val="11"/>
          </w:tcPr>
          <w:p w14:paraId="3954E86C" w14:textId="77777777" w:rsidR="006E3E2C" w:rsidRPr="00D8680D" w:rsidRDefault="006E3E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งบการเงิน</w:t>
            </w:r>
            <w:r w:rsidRPr="00D8680D">
              <w:rPr>
                <w:rFonts w:ascii="Angsana New" w:hAnsi="Angsana New" w:cs="Angsana New" w:hint="cs"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D04C7" w:rsidRPr="00D8680D" w14:paraId="57535163" w14:textId="77777777" w:rsidTr="005336E5">
        <w:trPr>
          <w:tblHeader/>
        </w:trPr>
        <w:tc>
          <w:tcPr>
            <w:tcW w:w="2180" w:type="dxa"/>
          </w:tcPr>
          <w:p w14:paraId="0D9F4631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32547E26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36" w:type="dxa"/>
            <w:gridSpan w:val="5"/>
          </w:tcPr>
          <w:p w14:paraId="6E78420E" w14:textId="592F0EDD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B307E" w:rsidRPr="00D86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168B1384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83" w:type="dxa"/>
            <w:gridSpan w:val="5"/>
          </w:tcPr>
          <w:p w14:paraId="70786F50" w14:textId="04720111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B307E" w:rsidRPr="00D8680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2D04C7" w:rsidRPr="00D8680D" w14:paraId="32D2290E" w14:textId="77777777" w:rsidTr="004E071F">
        <w:trPr>
          <w:tblHeader/>
        </w:trPr>
        <w:tc>
          <w:tcPr>
            <w:tcW w:w="2180" w:type="dxa"/>
          </w:tcPr>
          <w:p w14:paraId="32663096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  <w:vAlign w:val="bottom"/>
          </w:tcPr>
          <w:p w14:paraId="1562BA5E" w14:textId="00F00293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14:paraId="079473C1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5297127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01E6CE4C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0E84E705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1B9F6125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C5E8702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16E24E7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8A8F34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3A49D33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2F892A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33ADEFB8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D04C7" w:rsidRPr="00D8680D" w14:paraId="193BA423" w14:textId="77777777" w:rsidTr="005336E5">
        <w:trPr>
          <w:tblHeader/>
        </w:trPr>
        <w:tc>
          <w:tcPr>
            <w:tcW w:w="2180" w:type="dxa"/>
          </w:tcPr>
          <w:p w14:paraId="437DD54D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" w:type="dxa"/>
          </w:tcPr>
          <w:p w14:paraId="4D6CD54C" w14:textId="77777777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755" w:type="dxa"/>
            <w:gridSpan w:val="11"/>
            <w:vAlign w:val="bottom"/>
          </w:tcPr>
          <w:p w14:paraId="633F94C8" w14:textId="1FA4854F" w:rsidR="002D04C7" w:rsidRPr="00D8680D" w:rsidRDefault="002D04C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680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B307E" w:rsidRPr="00D8680D" w14:paraId="5A3A6104" w14:textId="77777777" w:rsidTr="004E071F">
        <w:tc>
          <w:tcPr>
            <w:tcW w:w="2180" w:type="dxa"/>
          </w:tcPr>
          <w:p w14:paraId="6840D156" w14:textId="79B8001F" w:rsidR="006B307E" w:rsidRPr="00D8680D" w:rsidRDefault="006B307E" w:rsidP="006B307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D8680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60F97BB1" w14:textId="6B375012" w:rsidR="006B307E" w:rsidRPr="00D8680D" w:rsidRDefault="006B307E" w:rsidP="006B307E">
            <w:pPr>
              <w:pStyle w:val="ListParagraph"/>
              <w:numPr>
                <w:ilvl w:val="0"/>
                <w:numId w:val="5"/>
              </w:numPr>
              <w:ind w:right="-22" w:hanging="268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2" w:type="dxa"/>
          </w:tcPr>
          <w:p w14:paraId="5E0B1ECC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BA96EB8" w14:textId="54681AB2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2,800,000</w:t>
            </w:r>
          </w:p>
        </w:tc>
        <w:tc>
          <w:tcPr>
            <w:tcW w:w="236" w:type="dxa"/>
            <w:vAlign w:val="bottom"/>
          </w:tcPr>
          <w:p w14:paraId="5E097749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2C3221D5" w14:textId="576A6714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1,500,000</w:t>
            </w:r>
          </w:p>
        </w:tc>
        <w:tc>
          <w:tcPr>
            <w:tcW w:w="238" w:type="dxa"/>
            <w:vAlign w:val="bottom"/>
          </w:tcPr>
          <w:p w14:paraId="1A48BAF4" w14:textId="07E3E05C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338DC8F" w14:textId="059F1985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4,300,000</w:t>
            </w:r>
          </w:p>
        </w:tc>
        <w:tc>
          <w:tcPr>
            <w:tcW w:w="236" w:type="dxa"/>
            <w:vAlign w:val="bottom"/>
          </w:tcPr>
          <w:p w14:paraId="67724372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5926307" w14:textId="4B2F689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2,289,660 </w:t>
            </w:r>
          </w:p>
        </w:tc>
        <w:tc>
          <w:tcPr>
            <w:tcW w:w="236" w:type="dxa"/>
            <w:vAlign w:val="bottom"/>
          </w:tcPr>
          <w:p w14:paraId="7BEDCB9F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CA988EC" w14:textId="5E1E5631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2,825,260 </w:t>
            </w:r>
          </w:p>
        </w:tc>
        <w:tc>
          <w:tcPr>
            <w:tcW w:w="236" w:type="dxa"/>
            <w:vAlign w:val="bottom"/>
          </w:tcPr>
          <w:p w14:paraId="3EF6B0CF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18E9BE68" w14:textId="69B40E59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5,114,920 </w:t>
            </w:r>
          </w:p>
        </w:tc>
      </w:tr>
      <w:tr w:rsidR="006B307E" w:rsidRPr="00D8680D" w14:paraId="285D23CC" w14:textId="77777777" w:rsidTr="00DE3704">
        <w:tc>
          <w:tcPr>
            <w:tcW w:w="2180" w:type="dxa"/>
          </w:tcPr>
          <w:p w14:paraId="60DC2F78" w14:textId="740C1004" w:rsidR="006B307E" w:rsidRPr="00D8680D" w:rsidRDefault="006B307E" w:rsidP="006B307E">
            <w:pPr>
              <w:pStyle w:val="ListParagraph"/>
              <w:numPr>
                <w:ilvl w:val="0"/>
                <w:numId w:val="5"/>
              </w:numPr>
              <w:ind w:right="-22" w:hanging="265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42" w:type="dxa"/>
          </w:tcPr>
          <w:p w14:paraId="7A15F52B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76B6603" w14:textId="43A2C4F4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35507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E5BC03D" w14:textId="566AA2F9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30EABF0D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8B015DD" w14:textId="53FB1E98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643855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75F5470" w14:textId="367A0B80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1F3733DE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23CD83C6" w14:textId="4B3D6D85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96,000 </w:t>
            </w:r>
          </w:p>
        </w:tc>
        <w:tc>
          <w:tcPr>
            <w:tcW w:w="236" w:type="dxa"/>
          </w:tcPr>
          <w:p w14:paraId="1E44F84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56F5A238" w14:textId="1364E3F3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96,000 </w:t>
            </w:r>
          </w:p>
        </w:tc>
      </w:tr>
      <w:tr w:rsidR="006B307E" w:rsidRPr="00D8680D" w14:paraId="2901E0BD" w14:textId="77777777" w:rsidTr="004E071F">
        <w:tc>
          <w:tcPr>
            <w:tcW w:w="2180" w:type="dxa"/>
          </w:tcPr>
          <w:p w14:paraId="42978A2A" w14:textId="6E98C419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</w:t>
            </w:r>
            <w:r w:rsidRPr="00D8680D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342" w:type="dxa"/>
          </w:tcPr>
          <w:p w14:paraId="4A9C43F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7E7A12F" w14:textId="4E0A13C6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69,961</w:t>
            </w:r>
          </w:p>
        </w:tc>
        <w:tc>
          <w:tcPr>
            <w:tcW w:w="236" w:type="dxa"/>
            <w:vAlign w:val="bottom"/>
          </w:tcPr>
          <w:p w14:paraId="3C1F751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DDBFE93" w14:textId="7EAFF930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399,398</w:t>
            </w:r>
          </w:p>
        </w:tc>
        <w:tc>
          <w:tcPr>
            <w:tcW w:w="238" w:type="dxa"/>
            <w:vAlign w:val="bottom"/>
          </w:tcPr>
          <w:p w14:paraId="1BC2139D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F772913" w14:textId="73A40C1A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469,359</w:t>
            </w:r>
          </w:p>
        </w:tc>
        <w:tc>
          <w:tcPr>
            <w:tcW w:w="236" w:type="dxa"/>
            <w:vAlign w:val="bottom"/>
          </w:tcPr>
          <w:p w14:paraId="196FC33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A05AC2" w14:textId="5C32FE38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238,624 </w:t>
            </w:r>
          </w:p>
        </w:tc>
        <w:tc>
          <w:tcPr>
            <w:tcW w:w="236" w:type="dxa"/>
            <w:vAlign w:val="bottom"/>
          </w:tcPr>
          <w:p w14:paraId="75C6BF82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4ADC1F4" w14:textId="2721132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  <w:vAlign w:val="bottom"/>
          </w:tcPr>
          <w:p w14:paraId="78F6A4D9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vAlign w:val="bottom"/>
          </w:tcPr>
          <w:p w14:paraId="291F18A9" w14:textId="680046F3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238,624 </w:t>
            </w:r>
          </w:p>
        </w:tc>
      </w:tr>
      <w:tr w:rsidR="006B307E" w:rsidRPr="00D8680D" w14:paraId="5D0F54E7" w14:textId="77777777" w:rsidTr="00DE3704">
        <w:tc>
          <w:tcPr>
            <w:tcW w:w="2180" w:type="dxa"/>
          </w:tcPr>
          <w:p w14:paraId="4E827675" w14:textId="16B9A1D2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  <w:r w:rsidRPr="00D8680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42" w:type="dxa"/>
          </w:tcPr>
          <w:p w14:paraId="7E0736AC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75C97252" w14:textId="77712C97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33AE26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5ACB31B" w14:textId="6DE15DD2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38,293</w:t>
            </w:r>
          </w:p>
        </w:tc>
        <w:tc>
          <w:tcPr>
            <w:tcW w:w="238" w:type="dxa"/>
          </w:tcPr>
          <w:p w14:paraId="7D6001B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72E29A2" w14:textId="542029FA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38,293</w:t>
            </w:r>
          </w:p>
        </w:tc>
        <w:tc>
          <w:tcPr>
            <w:tcW w:w="236" w:type="dxa"/>
            <w:vAlign w:val="bottom"/>
          </w:tcPr>
          <w:p w14:paraId="7100248F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D8773B1" w14:textId="6577B21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406E1CF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5B597356" w14:textId="34C91586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23,402 </w:t>
            </w:r>
          </w:p>
        </w:tc>
        <w:tc>
          <w:tcPr>
            <w:tcW w:w="236" w:type="dxa"/>
          </w:tcPr>
          <w:p w14:paraId="11AA9B0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590983BA" w14:textId="699D00B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23,402 </w:t>
            </w:r>
          </w:p>
        </w:tc>
      </w:tr>
      <w:tr w:rsidR="006B307E" w:rsidRPr="00D8680D" w14:paraId="2F3E98D8" w14:textId="77777777" w:rsidTr="00DE3704">
        <w:tc>
          <w:tcPr>
            <w:tcW w:w="2180" w:type="dxa"/>
          </w:tcPr>
          <w:p w14:paraId="06C4BE5C" w14:textId="72F606EA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342" w:type="dxa"/>
          </w:tcPr>
          <w:p w14:paraId="44C7884B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35C479EA" w14:textId="5ACDBD24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1,000,000</w:t>
            </w:r>
          </w:p>
        </w:tc>
        <w:tc>
          <w:tcPr>
            <w:tcW w:w="236" w:type="dxa"/>
          </w:tcPr>
          <w:p w14:paraId="4D85E996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5F08B2" w14:textId="3809C8CA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7,210,600</w:t>
            </w:r>
          </w:p>
        </w:tc>
        <w:tc>
          <w:tcPr>
            <w:tcW w:w="238" w:type="dxa"/>
          </w:tcPr>
          <w:p w14:paraId="49DD490A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947DD33" w14:textId="7758C1B8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8,210,600</w:t>
            </w:r>
          </w:p>
        </w:tc>
        <w:tc>
          <w:tcPr>
            <w:tcW w:w="236" w:type="dxa"/>
            <w:vAlign w:val="bottom"/>
          </w:tcPr>
          <w:p w14:paraId="64FDBBD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51B86BC" w14:textId="2DCCBBB5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3,000,000 </w:t>
            </w:r>
          </w:p>
        </w:tc>
        <w:tc>
          <w:tcPr>
            <w:tcW w:w="236" w:type="dxa"/>
          </w:tcPr>
          <w:p w14:paraId="3C0CC884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51755149" w14:textId="04C3CB0E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6,510,600 </w:t>
            </w:r>
          </w:p>
        </w:tc>
        <w:tc>
          <w:tcPr>
            <w:tcW w:w="236" w:type="dxa"/>
          </w:tcPr>
          <w:p w14:paraId="1CBC357D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7B5CB953" w14:textId="616F64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9,510,600 </w:t>
            </w:r>
          </w:p>
        </w:tc>
      </w:tr>
      <w:tr w:rsidR="006B307E" w:rsidRPr="00D8680D" w14:paraId="3688CE37" w14:textId="77777777" w:rsidTr="00DE3704">
        <w:tc>
          <w:tcPr>
            <w:tcW w:w="2180" w:type="dxa"/>
          </w:tcPr>
          <w:p w14:paraId="1E2343F9" w14:textId="40059A38" w:rsidR="006B307E" w:rsidRPr="00D8680D" w:rsidRDefault="006B307E" w:rsidP="006B307E">
            <w:pPr>
              <w:pStyle w:val="ListParagraph"/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D8680D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342" w:type="dxa"/>
          </w:tcPr>
          <w:p w14:paraId="49F36007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18B7CBB4" w14:textId="68CE2ABF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0E8617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E3B080E" w14:textId="6C7B8D5E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59,721</w:t>
            </w:r>
          </w:p>
        </w:tc>
        <w:tc>
          <w:tcPr>
            <w:tcW w:w="238" w:type="dxa"/>
          </w:tcPr>
          <w:p w14:paraId="69B0E9E9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30A6DFB" w14:textId="7A8A152B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59,721</w:t>
            </w:r>
          </w:p>
        </w:tc>
        <w:tc>
          <w:tcPr>
            <w:tcW w:w="236" w:type="dxa"/>
            <w:vAlign w:val="bottom"/>
          </w:tcPr>
          <w:p w14:paraId="022A03F7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0E6BCAD" w14:textId="5FAEB639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36" w:type="dxa"/>
          </w:tcPr>
          <w:p w14:paraId="4EE0F73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2777E214" w14:textId="06D0F4F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69,964 </w:t>
            </w:r>
          </w:p>
        </w:tc>
        <w:tc>
          <w:tcPr>
            <w:tcW w:w="236" w:type="dxa"/>
          </w:tcPr>
          <w:p w14:paraId="3D28D37C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</w:tcPr>
          <w:p w14:paraId="62461B0E" w14:textId="6CF0C3E9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69,964 </w:t>
            </w:r>
          </w:p>
        </w:tc>
      </w:tr>
      <w:tr w:rsidR="006B307E" w:rsidRPr="00D8680D" w14:paraId="04ECDA65" w14:textId="77777777" w:rsidTr="00DE3704">
        <w:tc>
          <w:tcPr>
            <w:tcW w:w="2180" w:type="dxa"/>
          </w:tcPr>
          <w:p w14:paraId="794ABB2A" w14:textId="77777777" w:rsidR="006B307E" w:rsidRPr="00D8680D" w:rsidRDefault="006B307E" w:rsidP="006B307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D86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342" w:type="dxa"/>
          </w:tcPr>
          <w:p w14:paraId="42FB26AE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3807B4C2" w14:textId="6AD2A987" w:rsidR="006B307E" w:rsidRPr="00D8680D" w:rsidRDefault="00F67C00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3,869,961</w:t>
            </w:r>
          </w:p>
        </w:tc>
        <w:tc>
          <w:tcPr>
            <w:tcW w:w="236" w:type="dxa"/>
          </w:tcPr>
          <w:p w14:paraId="1AAE3E4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9974444" w14:textId="38BEE06E" w:rsidR="006B307E" w:rsidRPr="00D8680D" w:rsidRDefault="002731CC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9,208,012</w:t>
            </w:r>
          </w:p>
        </w:tc>
        <w:tc>
          <w:tcPr>
            <w:tcW w:w="238" w:type="dxa"/>
          </w:tcPr>
          <w:p w14:paraId="2B22B9D3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6E3F9450" w14:textId="4861E893" w:rsidR="006B307E" w:rsidRPr="00D8680D" w:rsidRDefault="002731CC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13,077,973</w:t>
            </w:r>
          </w:p>
        </w:tc>
        <w:tc>
          <w:tcPr>
            <w:tcW w:w="236" w:type="dxa"/>
            <w:vAlign w:val="bottom"/>
          </w:tcPr>
          <w:p w14:paraId="1829B7E7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380CFB2" w14:textId="596C2BF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5,528,284 </w:t>
            </w:r>
          </w:p>
        </w:tc>
        <w:tc>
          <w:tcPr>
            <w:tcW w:w="236" w:type="dxa"/>
          </w:tcPr>
          <w:p w14:paraId="4FAC8AAC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2950CC5E" w14:textId="09C63E3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9,525,226 </w:t>
            </w:r>
          </w:p>
        </w:tc>
        <w:tc>
          <w:tcPr>
            <w:tcW w:w="236" w:type="dxa"/>
          </w:tcPr>
          <w:p w14:paraId="1BBCEA7F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97CD464" w14:textId="3E63FB43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15,053,510</w:t>
            </w:r>
          </w:p>
        </w:tc>
      </w:tr>
    </w:tbl>
    <w:p w14:paraId="052BCE7F" w14:textId="164ABB1C" w:rsidR="006E3E2C" w:rsidRPr="00D8680D" w:rsidRDefault="006E3E2C" w:rsidP="00F54E6A">
      <w:pPr>
        <w:rPr>
          <w:rFonts w:asciiTheme="majorBidi" w:hAnsiTheme="majorBidi" w:cstheme="majorBidi"/>
          <w:sz w:val="30"/>
          <w:szCs w:val="30"/>
        </w:rPr>
      </w:pPr>
    </w:p>
    <w:p w14:paraId="4BF8D2D9" w14:textId="23BDB915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407223D6" w14:textId="75D58DF9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1CB4835E" w14:textId="54207501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7C35889E" w14:textId="2CC70CC3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6B4155F3" w14:textId="448B458F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2DF86993" w14:textId="2DF6F216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</w:rPr>
      </w:pPr>
    </w:p>
    <w:p w14:paraId="75B20CFB" w14:textId="77777777" w:rsidR="005D26FF" w:rsidRPr="00D8680D" w:rsidRDefault="005D26FF" w:rsidP="00F54E6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page" w:tblpX="1571" w:tblpY="-80"/>
        <w:tblW w:w="9360" w:type="dxa"/>
        <w:tblLayout w:type="fixed"/>
        <w:tblLook w:val="0000" w:firstRow="0" w:lastRow="0" w:firstColumn="0" w:lastColumn="0" w:noHBand="0" w:noVBand="0"/>
      </w:tblPr>
      <w:tblGrid>
        <w:gridCol w:w="4141"/>
        <w:gridCol w:w="1181"/>
        <w:gridCol w:w="264"/>
        <w:gridCol w:w="1015"/>
        <w:gridCol w:w="268"/>
        <w:gridCol w:w="1091"/>
        <w:gridCol w:w="275"/>
        <w:gridCol w:w="1125"/>
      </w:tblGrid>
      <w:tr w:rsidR="005D26FF" w:rsidRPr="00D8680D" w14:paraId="27EAA71D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14C58D0D" w14:textId="77777777" w:rsidR="005D26FF" w:rsidRPr="00D8680D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9C0DA53" w14:textId="77777777" w:rsidR="005D26FF" w:rsidRPr="00D8680D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7684A19A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9389019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69FCF25C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FF" w:rsidRPr="00D8680D" w14:paraId="280626B8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7019C864" w14:textId="77777777" w:rsidR="005D26FF" w:rsidRPr="00D8680D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</w:tcPr>
          <w:p w14:paraId="2829A1C3" w14:textId="388C5D03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" w:type="pct"/>
          </w:tcPr>
          <w:p w14:paraId="602F6C03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64F9572" w14:textId="4F879B86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624EE8A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DFD97B" w14:textId="0EABD979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3A72A1D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F0759A1" w14:textId="54A0EF8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D26FF" w:rsidRPr="00D8680D" w14:paraId="62F09A57" w14:textId="77777777" w:rsidTr="00531A68">
        <w:trPr>
          <w:trHeight w:hRule="exact" w:val="375"/>
        </w:trPr>
        <w:tc>
          <w:tcPr>
            <w:tcW w:w="2212" w:type="pct"/>
            <w:vAlign w:val="bottom"/>
          </w:tcPr>
          <w:p w14:paraId="0F082149" w14:textId="77777777" w:rsidR="005D26FF" w:rsidRPr="00D8680D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88" w:type="pct"/>
            <w:gridSpan w:val="7"/>
          </w:tcPr>
          <w:p w14:paraId="45F1A916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center" w:pos="2453"/>
              </w:tabs>
              <w:spacing w:after="0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6B307E" w:rsidRPr="00D8680D" w14:paraId="52A1ED3D" w14:textId="77777777" w:rsidTr="00531A68">
        <w:trPr>
          <w:trHeight w:hRule="exact" w:val="375"/>
        </w:trPr>
        <w:tc>
          <w:tcPr>
            <w:tcW w:w="2212" w:type="pct"/>
          </w:tcPr>
          <w:p w14:paraId="435DE448" w14:textId="2E29998B" w:rsidR="006B307E" w:rsidRPr="00D8680D" w:rsidRDefault="006B307E" w:rsidP="006B307E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อสังหาริมทรัพย์พัฒนาเพื่อขาย</w:t>
            </w:r>
          </w:p>
        </w:tc>
        <w:tc>
          <w:tcPr>
            <w:tcW w:w="631" w:type="pct"/>
            <w:vAlign w:val="bottom"/>
          </w:tcPr>
          <w:p w14:paraId="040B6E7C" w14:textId="2E9CD9D0" w:rsidR="006B307E" w:rsidRPr="00D8680D" w:rsidRDefault="00452780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311,132</w:t>
            </w:r>
          </w:p>
        </w:tc>
        <w:tc>
          <w:tcPr>
            <w:tcW w:w="141" w:type="pct"/>
            <w:vAlign w:val="bottom"/>
          </w:tcPr>
          <w:p w14:paraId="459A33BC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47BF7EF9" w14:textId="1497DC82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192,387</w:t>
            </w:r>
          </w:p>
        </w:tc>
        <w:tc>
          <w:tcPr>
            <w:tcW w:w="143" w:type="pct"/>
            <w:vAlign w:val="bottom"/>
          </w:tcPr>
          <w:p w14:paraId="187701D5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88E0705" w14:textId="5733D7B6" w:rsidR="006B307E" w:rsidRPr="00D8680D" w:rsidRDefault="007A38B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BB01EF5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EA09C88" w14:textId="02CE5AB5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07E" w:rsidRPr="00D8680D" w14:paraId="0DCD1106" w14:textId="77777777" w:rsidTr="00531A68">
        <w:trPr>
          <w:trHeight w:hRule="exact" w:val="375"/>
        </w:trPr>
        <w:tc>
          <w:tcPr>
            <w:tcW w:w="2212" w:type="pct"/>
          </w:tcPr>
          <w:p w14:paraId="446F138D" w14:textId="5A793FBE" w:rsidR="006B307E" w:rsidRPr="00D8680D" w:rsidRDefault="006B307E" w:rsidP="006B307E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631" w:type="pct"/>
            <w:vAlign w:val="bottom"/>
          </w:tcPr>
          <w:p w14:paraId="744DE2E2" w14:textId="525CD5AE" w:rsidR="006B307E" w:rsidRPr="00D8680D" w:rsidRDefault="00452780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1" w:type="pct"/>
            <w:vAlign w:val="bottom"/>
          </w:tcPr>
          <w:p w14:paraId="6B05F00F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5DD7684F" w14:textId="11D21714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3" w:type="pct"/>
            <w:vAlign w:val="bottom"/>
          </w:tcPr>
          <w:p w14:paraId="2BC97817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B10D894" w14:textId="1913C84D" w:rsidR="006B307E" w:rsidRPr="00D8680D" w:rsidRDefault="002E3657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05197E3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53C8527" w14:textId="19C443D6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22,538</w:t>
            </w:r>
          </w:p>
        </w:tc>
      </w:tr>
      <w:tr w:rsidR="006B307E" w:rsidRPr="00D8680D" w14:paraId="7A32F81E" w14:textId="77777777" w:rsidTr="00531A68">
        <w:trPr>
          <w:trHeight w:hRule="exact" w:val="375"/>
        </w:trPr>
        <w:tc>
          <w:tcPr>
            <w:tcW w:w="2212" w:type="pct"/>
          </w:tcPr>
          <w:p w14:paraId="1B852933" w14:textId="1716CABA" w:rsidR="006B307E" w:rsidRPr="00D8680D" w:rsidRDefault="006B307E" w:rsidP="006B307E">
            <w:pPr>
              <w:ind w:left="90" w:hanging="9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631" w:type="pct"/>
            <w:vAlign w:val="bottom"/>
          </w:tcPr>
          <w:p w14:paraId="5E8A3E46" w14:textId="59C8EBEB" w:rsidR="006B307E" w:rsidRPr="00D8680D" w:rsidRDefault="00452780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9"/>
              <w:jc w:val="right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3,152,030</w:t>
            </w:r>
          </w:p>
        </w:tc>
        <w:tc>
          <w:tcPr>
            <w:tcW w:w="141" w:type="pct"/>
            <w:vAlign w:val="bottom"/>
          </w:tcPr>
          <w:p w14:paraId="7883FED5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7AD437CC" w14:textId="3D853DC0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3,076,534</w:t>
            </w:r>
          </w:p>
        </w:tc>
        <w:tc>
          <w:tcPr>
            <w:tcW w:w="143" w:type="pct"/>
            <w:vAlign w:val="bottom"/>
          </w:tcPr>
          <w:p w14:paraId="3A6D8838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170F909B" w14:textId="135F4C64" w:rsidR="006B307E" w:rsidRPr="00D8680D" w:rsidRDefault="007A38B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402" w:right="466" w:hanging="47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286,727</w:t>
            </w:r>
          </w:p>
        </w:tc>
        <w:tc>
          <w:tcPr>
            <w:tcW w:w="147" w:type="pct"/>
            <w:vAlign w:val="bottom"/>
          </w:tcPr>
          <w:p w14:paraId="4B2B4FFE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7A89A44" w14:textId="497CD4C3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397,174</w:t>
            </w:r>
          </w:p>
        </w:tc>
      </w:tr>
      <w:tr w:rsidR="006B307E" w:rsidRPr="00D8680D" w14:paraId="431E8C78" w14:textId="77777777" w:rsidTr="003D5B75">
        <w:trPr>
          <w:trHeight w:hRule="exact" w:val="375"/>
        </w:trPr>
        <w:tc>
          <w:tcPr>
            <w:tcW w:w="2212" w:type="pct"/>
            <w:vAlign w:val="bottom"/>
          </w:tcPr>
          <w:p w14:paraId="29172337" w14:textId="53852389" w:rsidR="006B307E" w:rsidRPr="00D8680D" w:rsidRDefault="006B307E" w:rsidP="006B307E">
            <w:pPr>
              <w:ind w:left="90" w:hanging="9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B797" w14:textId="78B10B36" w:rsidR="006B307E" w:rsidRPr="00D8680D" w:rsidRDefault="00452780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01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3,463,162</w:t>
            </w:r>
          </w:p>
        </w:tc>
        <w:tc>
          <w:tcPr>
            <w:tcW w:w="141" w:type="pct"/>
            <w:vAlign w:val="bottom"/>
          </w:tcPr>
          <w:p w14:paraId="04C6080E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FBFA7" w14:textId="3E741076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3,268,921</w:t>
            </w:r>
          </w:p>
        </w:tc>
        <w:tc>
          <w:tcPr>
            <w:tcW w:w="143" w:type="pct"/>
            <w:vAlign w:val="bottom"/>
          </w:tcPr>
          <w:p w14:paraId="0ED836D9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CD9C2" w14:textId="2565F43B" w:rsidR="006B307E" w:rsidRPr="00D8680D" w:rsidRDefault="002E3657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286,727</w:t>
            </w:r>
          </w:p>
        </w:tc>
        <w:tc>
          <w:tcPr>
            <w:tcW w:w="147" w:type="pct"/>
            <w:vAlign w:val="bottom"/>
          </w:tcPr>
          <w:p w14:paraId="42FAA06C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92AE0" w14:textId="54CA4AEA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419,711</w:t>
            </w:r>
          </w:p>
        </w:tc>
      </w:tr>
    </w:tbl>
    <w:p w14:paraId="35AAEE3B" w14:textId="3AA91456" w:rsidR="00A95165" w:rsidRPr="00D8680D" w:rsidRDefault="00A9516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1261"/>
        <w:gridCol w:w="1079"/>
        <w:gridCol w:w="7"/>
        <w:gridCol w:w="352"/>
        <w:gridCol w:w="997"/>
        <w:gridCol w:w="270"/>
        <w:gridCol w:w="1079"/>
        <w:gridCol w:w="268"/>
        <w:gridCol w:w="1122"/>
      </w:tblGrid>
      <w:tr w:rsidR="005D26FF" w:rsidRPr="00D8680D" w14:paraId="555E5A99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12BD42A9" w14:textId="77777777" w:rsidR="005D26FF" w:rsidRPr="00D8680D" w:rsidRDefault="005D26F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01B2FD81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4"/>
          </w:tcPr>
          <w:p w14:paraId="4AB3E281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20541E2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4EBD75D5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FF" w:rsidRPr="00D8680D" w14:paraId="0BAB0980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1FC680D7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D49891B" w14:textId="6D0D470E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3" w:type="pct"/>
            <w:gridSpan w:val="2"/>
          </w:tcPr>
          <w:p w14:paraId="291D91D9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6E70FEC8" w14:textId="3E8A9029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FEB2D66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C398DE0" w14:textId="6638FABF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704B2E6" w14:textId="77777777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500A62" w14:textId="7D0B637A" w:rsidR="005D26FF" w:rsidRPr="00D8680D" w:rsidRDefault="005D26F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D26FF" w:rsidRPr="00D8680D" w14:paraId="0E8E70F5" w14:textId="77777777" w:rsidTr="00531A68">
        <w:trPr>
          <w:trHeight w:hRule="exact" w:val="374"/>
        </w:trPr>
        <w:tc>
          <w:tcPr>
            <w:tcW w:w="2223" w:type="pct"/>
            <w:gridSpan w:val="2"/>
          </w:tcPr>
          <w:p w14:paraId="3B983A4F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5A01B520" w14:textId="77777777" w:rsidR="005D26FF" w:rsidRPr="00D8680D" w:rsidRDefault="005D26FF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307E" w:rsidRPr="00D8680D" w14:paraId="580AF381" w14:textId="77777777" w:rsidTr="00531A68">
        <w:trPr>
          <w:trHeight w:hRule="exact" w:val="374"/>
        </w:trPr>
        <w:tc>
          <w:tcPr>
            <w:tcW w:w="1546" w:type="pct"/>
          </w:tcPr>
          <w:p w14:paraId="099022CD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77" w:type="pct"/>
          </w:tcPr>
          <w:p w14:paraId="7993C3FF" w14:textId="77777777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34D31050" w14:textId="15505456" w:rsidR="006B307E" w:rsidRPr="00D8680D" w:rsidRDefault="006B307E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785,475</w:t>
            </w:r>
          </w:p>
        </w:tc>
        <w:tc>
          <w:tcPr>
            <w:tcW w:w="189" w:type="pct"/>
          </w:tcPr>
          <w:p w14:paraId="20259E83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5E3ECC13" w14:textId="43D488B8" w:rsidR="006B307E" w:rsidRPr="00D8680D" w:rsidRDefault="006B307E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895,494</w:t>
            </w:r>
          </w:p>
        </w:tc>
        <w:tc>
          <w:tcPr>
            <w:tcW w:w="145" w:type="pct"/>
          </w:tcPr>
          <w:p w14:paraId="2A27CF7E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44FDF67" w14:textId="40289742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238,624</w:t>
            </w:r>
          </w:p>
        </w:tc>
        <w:tc>
          <w:tcPr>
            <w:tcW w:w="144" w:type="pct"/>
          </w:tcPr>
          <w:p w14:paraId="173A48F7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0DD757" w14:textId="45EBDD74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423,777</w:t>
            </w:r>
          </w:p>
        </w:tc>
      </w:tr>
      <w:tr w:rsidR="006B307E" w:rsidRPr="00D8680D" w14:paraId="6DCCA529" w14:textId="77777777" w:rsidTr="00ED752F">
        <w:trPr>
          <w:trHeight w:hRule="exact" w:val="374"/>
        </w:trPr>
        <w:tc>
          <w:tcPr>
            <w:tcW w:w="2223" w:type="pct"/>
            <w:gridSpan w:val="2"/>
          </w:tcPr>
          <w:p w14:paraId="766E3B75" w14:textId="5C426DEC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0" w:right="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583" w:type="pct"/>
            <w:gridSpan w:val="2"/>
          </w:tcPr>
          <w:p w14:paraId="7DEC0078" w14:textId="2037BF2F" w:rsidR="006B307E" w:rsidRPr="00D8680D" w:rsidRDefault="00A945BD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pct"/>
          </w:tcPr>
          <w:p w14:paraId="61DAFD4B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9341045" w14:textId="0D167E4D" w:rsidR="006B307E" w:rsidRPr="00D8680D" w:rsidRDefault="006B307E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71,769</w:t>
            </w:r>
          </w:p>
        </w:tc>
        <w:tc>
          <w:tcPr>
            <w:tcW w:w="145" w:type="pct"/>
          </w:tcPr>
          <w:p w14:paraId="4D6101BB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D8C3488" w14:textId="35CEFA78" w:rsidR="006B307E" w:rsidRPr="00D8680D" w:rsidRDefault="007A38B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26C817D4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46F25C" w14:textId="204E81B5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B307E" w:rsidRPr="00D8680D" w14:paraId="3AF40F82" w14:textId="77777777" w:rsidTr="00531A68">
        <w:trPr>
          <w:trHeight w:hRule="exact" w:val="374"/>
        </w:trPr>
        <w:tc>
          <w:tcPr>
            <w:tcW w:w="1546" w:type="pct"/>
          </w:tcPr>
          <w:p w14:paraId="372C7FF8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7" w:type="pct"/>
          </w:tcPr>
          <w:p w14:paraId="41361A58" w14:textId="77777777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539D8639" w14:textId="7E6ABC8B" w:rsidR="006B307E" w:rsidRPr="00D8680D" w:rsidRDefault="00A945BD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602,039</w:t>
            </w:r>
          </w:p>
        </w:tc>
        <w:tc>
          <w:tcPr>
            <w:tcW w:w="189" w:type="pct"/>
          </w:tcPr>
          <w:p w14:paraId="5D3313E5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B8F1435" w14:textId="497917BF" w:rsidR="006B307E" w:rsidRPr="00D8680D" w:rsidRDefault="006B307E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256,168</w:t>
            </w:r>
          </w:p>
        </w:tc>
        <w:tc>
          <w:tcPr>
            <w:tcW w:w="145" w:type="pct"/>
          </w:tcPr>
          <w:p w14:paraId="0B06EAD5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4BEBA2" w14:textId="2C5B1737" w:rsidR="006B307E" w:rsidRPr="00D8680D" w:rsidRDefault="007A38B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500,000</w:t>
            </w:r>
          </w:p>
        </w:tc>
        <w:tc>
          <w:tcPr>
            <w:tcW w:w="144" w:type="pct"/>
          </w:tcPr>
          <w:p w14:paraId="659BA4EE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131AB3" w14:textId="214FCB72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307E" w:rsidRPr="00D8680D" w14:paraId="65C267A1" w14:textId="77777777" w:rsidTr="00531A68">
        <w:trPr>
          <w:trHeight w:hRule="exact" w:val="374"/>
        </w:trPr>
        <w:tc>
          <w:tcPr>
            <w:tcW w:w="1546" w:type="pct"/>
          </w:tcPr>
          <w:p w14:paraId="4003B6D5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>ลดลง</w:t>
            </w:r>
          </w:p>
        </w:tc>
        <w:tc>
          <w:tcPr>
            <w:tcW w:w="677" w:type="pct"/>
          </w:tcPr>
          <w:p w14:paraId="6989E397" w14:textId="77777777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</w:tcPr>
          <w:p w14:paraId="69ED0C5E" w14:textId="0A97ADDE" w:rsidR="006B307E" w:rsidRPr="00D8680D" w:rsidRDefault="00A945BD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(559,910)</w:t>
            </w:r>
          </w:p>
        </w:tc>
        <w:tc>
          <w:tcPr>
            <w:tcW w:w="189" w:type="pct"/>
          </w:tcPr>
          <w:p w14:paraId="46005D4C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707FCB6" w14:textId="67C59586" w:rsidR="006B307E" w:rsidRPr="00D8680D" w:rsidRDefault="006B307E" w:rsidP="006B307E">
            <w:pPr>
              <w:pStyle w:val="block"/>
              <w:tabs>
                <w:tab w:val="decimal" w:pos="770"/>
              </w:tabs>
              <w:spacing w:after="0" w:line="240" w:lineRule="auto"/>
              <w:ind w:left="-128" w:right="-1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(437,956)</w:t>
            </w:r>
          </w:p>
        </w:tc>
        <w:tc>
          <w:tcPr>
            <w:tcW w:w="145" w:type="pct"/>
          </w:tcPr>
          <w:p w14:paraId="28768C43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6EFBE61" w14:textId="375DA65E" w:rsidR="006B307E" w:rsidRPr="00D8680D" w:rsidRDefault="007A38B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(269,265)</w:t>
            </w:r>
          </w:p>
        </w:tc>
        <w:tc>
          <w:tcPr>
            <w:tcW w:w="144" w:type="pct"/>
          </w:tcPr>
          <w:p w14:paraId="1667797D" w14:textId="77777777" w:rsidR="006B307E" w:rsidRPr="00D8680D" w:rsidRDefault="006B307E" w:rsidP="006B307E">
            <w:pPr>
              <w:pStyle w:val="BodyText"/>
              <w:tabs>
                <w:tab w:val="decimal" w:pos="801"/>
              </w:tabs>
              <w:spacing w:after="0" w:line="240" w:lineRule="auto"/>
              <w:ind w:left="-107" w:right="-82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AAC799E" w14:textId="22AF8715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0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(185,153)</w:t>
            </w:r>
          </w:p>
        </w:tc>
      </w:tr>
      <w:tr w:rsidR="006B307E" w:rsidRPr="00D8680D" w14:paraId="25EA0A3C" w14:textId="77777777" w:rsidTr="00531A68">
        <w:trPr>
          <w:trHeight w:hRule="exact" w:val="374"/>
        </w:trPr>
        <w:tc>
          <w:tcPr>
            <w:tcW w:w="1546" w:type="pct"/>
          </w:tcPr>
          <w:p w14:paraId="6E0E8565" w14:textId="77777777" w:rsidR="006B307E" w:rsidRPr="00D8680D" w:rsidRDefault="006B307E" w:rsidP="006B307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7" w:type="pct"/>
          </w:tcPr>
          <w:p w14:paraId="3E2061D6" w14:textId="77777777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56292D" w14:textId="04B8EE80" w:rsidR="006B307E" w:rsidRPr="00D8680D" w:rsidRDefault="00A945BD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827,604</w:t>
            </w:r>
          </w:p>
        </w:tc>
        <w:tc>
          <w:tcPr>
            <w:tcW w:w="189" w:type="pct"/>
          </w:tcPr>
          <w:p w14:paraId="3376ACC4" w14:textId="77777777" w:rsidR="006B307E" w:rsidRPr="00D8680D" w:rsidRDefault="006B307E" w:rsidP="006B307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ACEBA23" w14:textId="5559936B" w:rsidR="006B307E" w:rsidRPr="00D8680D" w:rsidRDefault="006B307E" w:rsidP="006B307E">
            <w:pPr>
              <w:pStyle w:val="block"/>
              <w:tabs>
                <w:tab w:val="decimal" w:pos="884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785,475</w:t>
            </w:r>
          </w:p>
        </w:tc>
        <w:tc>
          <w:tcPr>
            <w:tcW w:w="145" w:type="pct"/>
          </w:tcPr>
          <w:p w14:paraId="17C7AFE0" w14:textId="77777777" w:rsidR="006B307E" w:rsidRPr="00D8680D" w:rsidRDefault="006B307E" w:rsidP="006B307E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01"/>
              </w:tabs>
              <w:spacing w:line="240" w:lineRule="auto"/>
              <w:ind w:left="1440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2B2F239" w14:textId="43A1EB5C" w:rsidR="006B307E" w:rsidRPr="00D8680D" w:rsidRDefault="007A38B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469,359</w:t>
            </w:r>
          </w:p>
        </w:tc>
        <w:tc>
          <w:tcPr>
            <w:tcW w:w="144" w:type="pct"/>
          </w:tcPr>
          <w:p w14:paraId="06036A59" w14:textId="77777777" w:rsidR="006B307E" w:rsidRPr="00D8680D" w:rsidRDefault="006B307E" w:rsidP="006B307E">
            <w:pPr>
              <w:pStyle w:val="BodyText"/>
              <w:tabs>
                <w:tab w:val="decimal" w:pos="770"/>
                <w:tab w:val="decimal" w:pos="801"/>
              </w:tabs>
              <w:spacing w:after="0" w:line="240" w:lineRule="auto"/>
              <w:ind w:lef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13928D" w14:textId="5FA80A67" w:rsidR="006B307E" w:rsidRPr="00D8680D" w:rsidRDefault="006B307E" w:rsidP="006B307E">
            <w:pPr>
              <w:pStyle w:val="block"/>
              <w:tabs>
                <w:tab w:val="decimal" w:pos="858"/>
              </w:tabs>
              <w:spacing w:after="0" w:line="240" w:lineRule="auto"/>
              <w:ind w:lef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238,624</w:t>
            </w:r>
          </w:p>
        </w:tc>
      </w:tr>
    </w:tbl>
    <w:p w14:paraId="037DF8C5" w14:textId="77777777" w:rsidR="005D26FF" w:rsidRPr="00D8680D" w:rsidRDefault="005D26F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 w:cs="Angsana New"/>
          <w:sz w:val="30"/>
          <w:szCs w:val="30"/>
        </w:rPr>
      </w:pPr>
    </w:p>
    <w:p w14:paraId="0D18E8EC" w14:textId="77777777" w:rsidR="00A95165" w:rsidRPr="00D8680D" w:rsidRDefault="00A9516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br w:type="page"/>
      </w:r>
    </w:p>
    <w:p w14:paraId="5032DA75" w14:textId="68B1BDA1" w:rsidR="00F8603B" w:rsidRPr="00D8680D" w:rsidRDefault="00F8603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D8680D">
        <w:rPr>
          <w:rFonts w:ascii="Angsana New" w:hAnsi="Angsana New" w:cs="Angsana New"/>
          <w:sz w:val="30"/>
          <w:szCs w:val="30"/>
        </w:rPr>
        <w:t>31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6B307E" w:rsidRPr="00D8680D">
        <w:rPr>
          <w:rFonts w:ascii="Angsana New" w:hAnsi="Angsana New" w:cs="Angsana New"/>
          <w:sz w:val="30"/>
          <w:szCs w:val="30"/>
        </w:rPr>
        <w:t>8</w:t>
      </w:r>
      <w:r w:rsidR="001447F7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กลุ่มบริษัทมีสัญญาเงินกู้ยืมระยะยาวป</w:t>
      </w:r>
      <w:r w:rsidR="00851AE2" w:rsidRPr="00D8680D">
        <w:rPr>
          <w:rFonts w:ascii="Angsana New" w:hAnsi="Angsana New" w:cs="Angsana New"/>
          <w:sz w:val="30"/>
          <w:szCs w:val="30"/>
          <w:cs/>
        </w:rPr>
        <w:t>ระเภทมีหลักประกันหลายฉบับกับสถาบันการเงิน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p w14:paraId="49F3959E" w14:textId="77777777" w:rsidR="00F8603B" w:rsidRPr="00D8680D" w:rsidRDefault="00F8603B" w:rsidP="00F54E6A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979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052"/>
        <w:gridCol w:w="900"/>
        <w:gridCol w:w="1170"/>
        <w:gridCol w:w="1080"/>
        <w:gridCol w:w="1980"/>
        <w:gridCol w:w="2610"/>
      </w:tblGrid>
      <w:tr w:rsidR="000433E0" w:rsidRPr="00D8680D" w14:paraId="23896CD0" w14:textId="77777777" w:rsidTr="00616174">
        <w:trPr>
          <w:trHeight w:val="947"/>
        </w:trPr>
        <w:tc>
          <w:tcPr>
            <w:tcW w:w="2052" w:type="dxa"/>
            <w:vAlign w:val="bottom"/>
          </w:tcPr>
          <w:p w14:paraId="20BFA372" w14:textId="77777777" w:rsidR="00432A4C" w:rsidRPr="00D8680D" w:rsidRDefault="00842E74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                 </w:t>
            </w:r>
            <w:r w:rsidR="00E27680"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72EE061B" w14:textId="77777777" w:rsidR="000433E0" w:rsidRPr="00D8680D" w:rsidRDefault="00432A4C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ชื่อ</w:t>
            </w:r>
            <w:r w:rsidR="000433E0" w:rsidRPr="00D8680D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900" w:type="dxa"/>
            <w:vAlign w:val="bottom"/>
          </w:tcPr>
          <w:p w14:paraId="306D34C4" w14:textId="77777777" w:rsidR="000433E0" w:rsidRPr="00D8680D" w:rsidRDefault="000433E0" w:rsidP="00F54E6A">
            <w:pPr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สัญญาเงินกู้ยืม</w:t>
            </w:r>
          </w:p>
        </w:tc>
        <w:tc>
          <w:tcPr>
            <w:tcW w:w="1170" w:type="dxa"/>
            <w:vAlign w:val="bottom"/>
          </w:tcPr>
          <w:p w14:paraId="688E1FE3" w14:textId="77777777" w:rsidR="000433E0" w:rsidRPr="00D8680D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</w:t>
            </w:r>
          </w:p>
          <w:p w14:paraId="2F6A3BC1" w14:textId="77777777" w:rsidR="000433E0" w:rsidRPr="00D8680D" w:rsidRDefault="000433E0" w:rsidP="00F54E6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ที่ได้รับอนุมัติ</w:t>
            </w:r>
          </w:p>
        </w:tc>
        <w:tc>
          <w:tcPr>
            <w:tcW w:w="1080" w:type="dxa"/>
            <w:vAlign w:val="bottom"/>
          </w:tcPr>
          <w:p w14:paraId="1983315C" w14:textId="77777777" w:rsidR="000433E0" w:rsidRPr="00D8680D" w:rsidRDefault="00842E7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ยอดเงินกู้ยืม</w:t>
            </w:r>
          </w:p>
          <w:p w14:paraId="59094C85" w14:textId="1F6C4D2D" w:rsidR="000433E0" w:rsidRPr="00D8680D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CA2845" w:rsidRPr="00D8680D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="00C418B0" w:rsidRPr="00D8680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4C969B3" w14:textId="666100AA" w:rsidR="000433E0" w:rsidRPr="00D8680D" w:rsidRDefault="00C418B0" w:rsidP="00F54E6A">
            <w:pPr>
              <w:ind w:left="-108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B307E" w:rsidRPr="00D8680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980" w:type="dxa"/>
            <w:vAlign w:val="bottom"/>
          </w:tcPr>
          <w:p w14:paraId="4DE8DAA2" w14:textId="77777777" w:rsidR="000433E0" w:rsidRPr="00D8680D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  <w:p w14:paraId="79185430" w14:textId="77777777" w:rsidR="000433E0" w:rsidRPr="00D8680D" w:rsidRDefault="000433E0" w:rsidP="00F54E6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2610" w:type="dxa"/>
            <w:vAlign w:val="bottom"/>
          </w:tcPr>
          <w:p w14:paraId="35629F63" w14:textId="0E08CA65" w:rsidR="000433E0" w:rsidRPr="00D8680D" w:rsidRDefault="000433E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กำหนดการจ่ายชำระคืน</w:t>
            </w:r>
          </w:p>
        </w:tc>
      </w:tr>
      <w:tr w:rsidR="00F36F37" w:rsidRPr="00D8680D" w14:paraId="28109228" w14:textId="77777777" w:rsidTr="00616174">
        <w:tc>
          <w:tcPr>
            <w:tcW w:w="2052" w:type="dxa"/>
          </w:tcPr>
          <w:p w14:paraId="6A2024DA" w14:textId="77777777" w:rsidR="00F36F37" w:rsidRPr="00D8680D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32AF5C" w14:textId="77777777" w:rsidR="00F36F37" w:rsidRPr="00D8680D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</w:tcPr>
          <w:p w14:paraId="297E5967" w14:textId="77777777" w:rsidR="00F36F37" w:rsidRPr="00D8680D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</w:t>
            </w:r>
            <w:r w:rsidRPr="00D8680D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6F389D5B" w14:textId="77777777" w:rsidR="00F36F37" w:rsidRPr="00D8680D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69F99D33" w14:textId="77777777" w:rsidR="00F36F37" w:rsidRPr="00D8680D" w:rsidRDefault="00F36F3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15497340" w14:textId="77777777" w:rsidTr="00616174">
        <w:tc>
          <w:tcPr>
            <w:tcW w:w="2052" w:type="dxa"/>
          </w:tcPr>
          <w:p w14:paraId="70BECB81" w14:textId="1C34B7A3" w:rsidR="00DE22EC" w:rsidRPr="00D8680D" w:rsidRDefault="00DE22EC" w:rsidP="00607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ไทยฟู้ดส์ กรุ๊ป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900" w:type="dxa"/>
          </w:tcPr>
          <w:p w14:paraId="629217F6" w14:textId="35CF899D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19AE1B33" w14:textId="7F341BF8" w:rsidR="00DE22EC" w:rsidRPr="00D8680D" w:rsidRDefault="0075083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080" w:type="dxa"/>
          </w:tcPr>
          <w:p w14:paraId="47563D68" w14:textId="6E499154" w:rsidR="00DE22EC" w:rsidRPr="00D8680D" w:rsidRDefault="0059205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980" w:type="dxa"/>
          </w:tcPr>
          <w:p w14:paraId="527E9C5E" w14:textId="48BCFD94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5E4196F7" w14:textId="74BEA0B2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ชำระทุกๆ </w:t>
            </w:r>
            <w:r w:rsidR="00553F62" w:rsidRPr="00D8680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3F62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ระยะเวลา</w:t>
            </w:r>
            <w:r w:rsidR="00553F62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53F62" w:rsidRPr="00D8680D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="00553F62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DE22EC" w:rsidRPr="00D8680D" w14:paraId="2D3B7D35" w14:textId="77777777" w:rsidTr="00616174">
        <w:tc>
          <w:tcPr>
            <w:tcW w:w="2052" w:type="dxa"/>
          </w:tcPr>
          <w:p w14:paraId="168072B1" w14:textId="7FE85208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มหาชน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8BCB469" w14:textId="09643A9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5A61FE41" w14:textId="21521100" w:rsidR="00DE22EC" w:rsidRPr="00D8680D" w:rsidRDefault="00A762E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080" w:type="dxa"/>
          </w:tcPr>
          <w:p w14:paraId="7C63E2D8" w14:textId="4E666175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980" w:type="dxa"/>
          </w:tcPr>
          <w:p w14:paraId="1F027381" w14:textId="51BA5FB1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3C15D93B" w14:textId="30339D61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E0EAB" w:rsidRPr="00D8680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525DF"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="000525DF" w:rsidRPr="00D8680D">
              <w:rPr>
                <w:rFonts w:ascii="Angsana New" w:hAnsi="Angsana New" w:cs="Angsana New"/>
                <w:sz w:val="24"/>
                <w:szCs w:val="24"/>
              </w:rPr>
              <w:t xml:space="preserve">20 </w:t>
            </w:r>
            <w:r w:rsidR="000525DF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DE22EC" w:rsidRPr="00D8680D" w14:paraId="18D12749" w14:textId="77777777" w:rsidTr="00616174">
        <w:tc>
          <w:tcPr>
            <w:tcW w:w="2052" w:type="dxa"/>
          </w:tcPr>
          <w:p w14:paraId="4CFC5AFD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06" w:hanging="1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83B7AD9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E48FA0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66E131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0D9D636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1FFBC56A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9" w:right="67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1F4F4894" w14:textId="77777777" w:rsidTr="00616174">
        <w:tc>
          <w:tcPr>
            <w:tcW w:w="2052" w:type="dxa"/>
          </w:tcPr>
          <w:p w14:paraId="28109FFE" w14:textId="7423AECF" w:rsidR="00DE22EC" w:rsidRPr="00D8680D" w:rsidRDefault="0060737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="00DE22EC"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E22EC" w:rsidRPr="00D8680D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</w:t>
            </w:r>
            <w:r w:rsidR="00DE22EC"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E22EC"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ฟู้ดส์  </w:t>
            </w:r>
          </w:p>
        </w:tc>
        <w:tc>
          <w:tcPr>
            <w:tcW w:w="900" w:type="dxa"/>
          </w:tcPr>
          <w:p w14:paraId="20D6961D" w14:textId="1A080274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63498AE9" w14:textId="259F9EC2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179</w:t>
            </w:r>
          </w:p>
        </w:tc>
        <w:tc>
          <w:tcPr>
            <w:tcW w:w="1080" w:type="dxa"/>
          </w:tcPr>
          <w:p w14:paraId="1762E536" w14:textId="5302700E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980" w:type="dxa"/>
          </w:tcPr>
          <w:p w14:paraId="480016EB" w14:textId="397960FD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467C0818" w14:textId="5F0FA729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D8680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DE22EC" w:rsidRPr="00D8680D" w14:paraId="38329E98" w14:textId="77777777" w:rsidTr="00616174">
        <w:trPr>
          <w:trHeight w:val="182"/>
        </w:trPr>
        <w:tc>
          <w:tcPr>
            <w:tcW w:w="2052" w:type="dxa"/>
          </w:tcPr>
          <w:p w14:paraId="3FA010A9" w14:textId="7F587468" w:rsidR="00DE22EC" w:rsidRPr="00D8680D" w:rsidRDefault="00DE22EC" w:rsidP="0061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right="-111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สไวน อินเตอร์เนชั่นแนล จำกัด</w:t>
            </w:r>
          </w:p>
        </w:tc>
        <w:tc>
          <w:tcPr>
            <w:tcW w:w="900" w:type="dxa"/>
          </w:tcPr>
          <w:p w14:paraId="7AABF464" w14:textId="74C004A6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CB87BB" w14:textId="2357A775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22DDE2" w14:textId="7ED097AC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CA715D9" w14:textId="3CC57970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50FDEB24" w14:textId="47204A0C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4A17416C" w14:textId="77777777" w:rsidTr="00616174">
        <w:trPr>
          <w:trHeight w:val="69"/>
        </w:trPr>
        <w:tc>
          <w:tcPr>
            <w:tcW w:w="2052" w:type="dxa"/>
          </w:tcPr>
          <w:p w14:paraId="16AF89F4" w14:textId="77777777" w:rsidR="00DE22EC" w:rsidRPr="00D8680D" w:rsidRDefault="00DE22EC" w:rsidP="00F54E6A">
            <w:pPr>
              <w:tabs>
                <w:tab w:val="clear" w:pos="454"/>
                <w:tab w:val="left" w:pos="477"/>
              </w:tabs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900" w:type="dxa"/>
          </w:tcPr>
          <w:p w14:paraId="674C1D6B" w14:textId="77777777" w:rsidR="00DE22EC" w:rsidRPr="00D8680D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119285" w14:textId="77777777" w:rsidR="00DE22EC" w:rsidRPr="00D8680D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2EF3CD" w14:textId="77777777" w:rsidR="00DE22EC" w:rsidRPr="00D8680D" w:rsidRDefault="00DE22EC" w:rsidP="00F54E6A">
            <w:pPr>
              <w:tabs>
                <w:tab w:val="clear" w:pos="454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B4BC023" w14:textId="77777777" w:rsidR="00DE22EC" w:rsidRPr="00D8680D" w:rsidRDefault="00DE22EC" w:rsidP="00F54E6A">
            <w:pPr>
              <w:tabs>
                <w:tab w:val="clear" w:pos="454"/>
              </w:tabs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1416CF31" w14:textId="77777777" w:rsidR="00DE22EC" w:rsidRPr="00D8680D" w:rsidRDefault="00DE22EC" w:rsidP="00F54E6A">
            <w:pPr>
              <w:tabs>
                <w:tab w:val="clear" w:pos="454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485D205D" w14:textId="77777777" w:rsidTr="00616174">
        <w:tc>
          <w:tcPr>
            <w:tcW w:w="2052" w:type="dxa"/>
          </w:tcPr>
          <w:p w14:paraId="0399AA4D" w14:textId="7767CFE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ไทย ฟู้ดส์ </w:t>
            </w:r>
          </w:p>
        </w:tc>
        <w:tc>
          <w:tcPr>
            <w:tcW w:w="900" w:type="dxa"/>
          </w:tcPr>
          <w:p w14:paraId="3927078B" w14:textId="290679D5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2959227C" w14:textId="70CE7EB9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80" w:type="dxa"/>
          </w:tcPr>
          <w:p w14:paraId="5B8CB15B" w14:textId="7B60FC9E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980" w:type="dxa"/>
          </w:tcPr>
          <w:p w14:paraId="3F7CE6BF" w14:textId="34269855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35ACFC70" w14:textId="22736693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D8680D" w14:paraId="16AF31F8" w14:textId="77777777" w:rsidTr="00616174">
        <w:tc>
          <w:tcPr>
            <w:tcW w:w="2052" w:type="dxa"/>
          </w:tcPr>
          <w:p w14:paraId="44CB0B9F" w14:textId="16DBAA6D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สไวน ฟาร์ม จำกัด</w:t>
            </w:r>
          </w:p>
        </w:tc>
        <w:tc>
          <w:tcPr>
            <w:tcW w:w="900" w:type="dxa"/>
          </w:tcPr>
          <w:p w14:paraId="3C89A6AF" w14:textId="449BB09E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07CC4BD6" w14:textId="0681E3F0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080" w:type="dxa"/>
          </w:tcPr>
          <w:p w14:paraId="4386166D" w14:textId="683984F7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1980" w:type="dxa"/>
          </w:tcPr>
          <w:p w14:paraId="0A172A98" w14:textId="09EE4FDC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35C9B846" w14:textId="7A480F44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ระยะเวลา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DE22EC" w:rsidRPr="00D8680D" w14:paraId="03B88AA2" w14:textId="77777777" w:rsidTr="00616174">
        <w:tc>
          <w:tcPr>
            <w:tcW w:w="2052" w:type="dxa"/>
          </w:tcPr>
          <w:p w14:paraId="2FFA2DFB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C2B98C" w14:textId="3D2A5ECA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6854EEA6" w14:textId="3FCCF411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D543863" w14:textId="2B5FB791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980" w:type="dxa"/>
          </w:tcPr>
          <w:p w14:paraId="4303FEE3" w14:textId="79089A75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0B562AE7" w14:textId="6C0F4102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A945BD" w:rsidRPr="00D8680D" w14:paraId="1981EC3F" w14:textId="77777777" w:rsidTr="00616174">
        <w:tc>
          <w:tcPr>
            <w:tcW w:w="2052" w:type="dxa"/>
          </w:tcPr>
          <w:p w14:paraId="0C9F7C79" w14:textId="77777777" w:rsidR="00A945BD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D76F044" w14:textId="39C12B84" w:rsidR="00A945BD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36EC5764" w14:textId="0096E866" w:rsidR="00A945BD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080" w:type="dxa"/>
          </w:tcPr>
          <w:p w14:paraId="23E16661" w14:textId="556F373A" w:rsidR="00A945BD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1980" w:type="dxa"/>
          </w:tcPr>
          <w:p w14:paraId="192162EB" w14:textId="3F772CF3" w:rsidR="00A945BD" w:rsidRPr="00D8680D" w:rsidRDefault="00BC00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30DC9662" w14:textId="10B848D6" w:rsidR="00A945BD" w:rsidRPr="00D8680D" w:rsidRDefault="00BC005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DE22EC" w:rsidRPr="00D8680D" w14:paraId="296894E8" w14:textId="77777777" w:rsidTr="00616174">
        <w:tc>
          <w:tcPr>
            <w:tcW w:w="2052" w:type="dxa"/>
          </w:tcPr>
          <w:p w14:paraId="07FE238A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BA60A86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EE82A8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747EA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02EB099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4A39E08E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5AF3BE64" w14:textId="77777777" w:rsidTr="00616174">
        <w:tc>
          <w:tcPr>
            <w:tcW w:w="2052" w:type="dxa"/>
          </w:tcPr>
          <w:p w14:paraId="5E58DA08" w14:textId="578633A2" w:rsidR="00DE22EC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บริษัท </w:t>
            </w:r>
            <w:r w:rsidR="00A945BD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เอนเนอร</w:t>
            </w:r>
            <w:r w:rsidR="005F15A3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์</w:t>
            </w:r>
            <w:r w:rsidR="00A945BD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จี้</w:t>
            </w:r>
          </w:p>
        </w:tc>
        <w:tc>
          <w:tcPr>
            <w:tcW w:w="900" w:type="dxa"/>
          </w:tcPr>
          <w:p w14:paraId="11B13E4D" w14:textId="0D695BA4" w:rsidR="00DE22EC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ฉบับที่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57AFB7D5" w14:textId="6BA930AE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0B2C5880" w14:textId="3F437E73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980" w:type="dxa"/>
          </w:tcPr>
          <w:p w14:paraId="3F4BCC1D" w14:textId="296CC5AC" w:rsidR="00DE22EC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อัตราคงที่ตามที่กำหนด</w:t>
            </w:r>
          </w:p>
        </w:tc>
        <w:tc>
          <w:tcPr>
            <w:tcW w:w="2610" w:type="dxa"/>
          </w:tcPr>
          <w:p w14:paraId="59E2556B" w14:textId="208D75F3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ชำระทุกๆ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D8680D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ระยะเวลา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D8680D">
              <w:rPr>
                <w:rFonts w:ascii="Angsana New" w:hAnsi="Angsana New" w:cs="Angsana New"/>
                <w:sz w:val="24"/>
                <w:szCs w:val="24"/>
              </w:rPr>
              <w:t xml:space="preserve">32 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DE22EC" w:rsidRPr="00D8680D" w14:paraId="65825A29" w14:textId="77777777" w:rsidTr="00616174">
        <w:trPr>
          <w:trHeight w:val="137"/>
        </w:trPr>
        <w:tc>
          <w:tcPr>
            <w:tcW w:w="2052" w:type="dxa"/>
          </w:tcPr>
          <w:p w14:paraId="2B89A25C" w14:textId="5B8A236A" w:rsidR="00DE22EC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</w:t>
            </w:r>
            <w:r w:rsidR="00A945BD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ไซเคิล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5A267EC2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D9C26E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4A34A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EF949F7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4C975AC7" w14:textId="77777777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90938" w:rsidRPr="00D8680D" w14:paraId="7E2B0297" w14:textId="77777777" w:rsidTr="00616174">
        <w:trPr>
          <w:trHeight w:val="137"/>
        </w:trPr>
        <w:tc>
          <w:tcPr>
            <w:tcW w:w="2052" w:type="dxa"/>
          </w:tcPr>
          <w:p w14:paraId="10E78076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37F8AD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A4BB51A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6F7F63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176C3BF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</w:tcPr>
          <w:p w14:paraId="14403481" w14:textId="77777777" w:rsidR="00090938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22EC" w:rsidRPr="00D8680D" w14:paraId="7273BF8F" w14:textId="77777777" w:rsidTr="00616174">
        <w:tc>
          <w:tcPr>
            <w:tcW w:w="2052" w:type="dxa"/>
          </w:tcPr>
          <w:p w14:paraId="15272836" w14:textId="21DE33F8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อา</w:t>
            </w:r>
            <w:r w:rsidR="008323B6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ลน่า</w:t>
            </w:r>
          </w:p>
          <w:p w14:paraId="350D3192" w14:textId="1BF23AA6" w:rsidR="008323B6" w:rsidRPr="00D8680D" w:rsidRDefault="008323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7"/>
              </w:tabs>
              <w:ind w:left="306" w:hanging="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ดีเวลลอปเม้นท์ จำกัด</w:t>
            </w:r>
          </w:p>
        </w:tc>
        <w:tc>
          <w:tcPr>
            <w:tcW w:w="900" w:type="dxa"/>
          </w:tcPr>
          <w:p w14:paraId="56337E10" w14:textId="50238A98" w:rsidR="00DE22EC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ฉบับที่</w:t>
            </w:r>
            <w:r w:rsidRPr="00D8680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1078055B" w14:textId="38553A53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1080" w:type="dxa"/>
          </w:tcPr>
          <w:p w14:paraId="677229DB" w14:textId="22875ED7" w:rsidR="00DE22EC" w:rsidRPr="00D8680D" w:rsidRDefault="00A945BD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2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980" w:type="dxa"/>
          </w:tcPr>
          <w:p w14:paraId="21BCA06F" w14:textId="32F06A6F" w:rsidR="00DE22EC" w:rsidRPr="00D8680D" w:rsidRDefault="0009093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24"/>
                <w:szCs w:val="24"/>
              </w:rPr>
              <w:t xml:space="preserve">MLR </w:t>
            </w: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ลบอัตราที่กำหนด</w:t>
            </w:r>
          </w:p>
        </w:tc>
        <w:tc>
          <w:tcPr>
            <w:tcW w:w="2610" w:type="dxa"/>
          </w:tcPr>
          <w:p w14:paraId="26622C41" w14:textId="77777777" w:rsidR="008323B6" w:rsidRPr="00D8680D" w:rsidRDefault="00DE22E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เมื่อโอนอสังหาริมทรัพย์</w:t>
            </w:r>
            <w:r w:rsidR="008323B6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พัฒนา </w:t>
            </w:r>
          </w:p>
          <w:p w14:paraId="5C638F0D" w14:textId="20EAE903" w:rsidR="00DE22EC" w:rsidRPr="00D8680D" w:rsidRDefault="008323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090938" w:rsidRPr="00D8680D">
              <w:rPr>
                <w:rFonts w:ascii="Angsana New" w:hAnsi="Angsana New" w:cs="Angsana New" w:hint="cs"/>
                <w:sz w:val="24"/>
                <w:szCs w:val="24"/>
                <w:cs/>
              </w:rPr>
              <w:t>เพื่อขาย</w:t>
            </w:r>
          </w:p>
        </w:tc>
      </w:tr>
    </w:tbl>
    <w:p w14:paraId="0073453B" w14:textId="00EE562C" w:rsidR="00260F81" w:rsidRPr="00D8680D" w:rsidRDefault="00260F81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6C7D52" w14:textId="16A5664C" w:rsidR="009C4DA0" w:rsidRPr="00D8680D" w:rsidRDefault="009C4DA0" w:rsidP="00F54E6A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ทั้งนี้กลุ่มบริษัทต้องปฏิบัติตามเงื่อนไขต่างๆ ที่ระบุไว้ในสัญญา</w:t>
      </w:r>
      <w:r w:rsidR="00DB117C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กู้ยืมเงิน เช่น การดำรงอัตราส่วนหนี้สินต่อส่วนของผู้ถือหุ้น และอัตราส่วนความสามารถในการชำระหนี้</w:t>
      </w:r>
      <w:r w:rsidR="00484938" w:rsidRPr="00D8680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84938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เป็นต้น</w:t>
      </w:r>
    </w:p>
    <w:p w14:paraId="1175B265" w14:textId="32D86E94" w:rsidR="00F57D3B" w:rsidRPr="00D8680D" w:rsidRDefault="00F57D3B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F4DB1B3" w14:textId="37635612" w:rsidR="00F57D3B" w:rsidRPr="00D8680D" w:rsidRDefault="00F57D3B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E9B372" w14:textId="77777777" w:rsidR="00424C21" w:rsidRPr="00D8680D" w:rsidRDefault="00424C21" w:rsidP="00F54E6A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DA9A920" w14:textId="77777777" w:rsidR="00DE3724" w:rsidRPr="00D8680D" w:rsidRDefault="00DE3724" w:rsidP="00F54E6A">
      <w:r w:rsidRPr="00D8680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540"/>
        <w:gridCol w:w="1800"/>
        <w:gridCol w:w="274"/>
        <w:gridCol w:w="11"/>
        <w:gridCol w:w="1785"/>
      </w:tblGrid>
      <w:tr w:rsidR="00FD2D73" w:rsidRPr="00D8680D" w14:paraId="109CDD38" w14:textId="77777777" w:rsidTr="00FD2D73">
        <w:trPr>
          <w:trHeight w:hRule="exact" w:val="374"/>
        </w:trPr>
        <w:tc>
          <w:tcPr>
            <w:tcW w:w="2621" w:type="pct"/>
          </w:tcPr>
          <w:p w14:paraId="5F709B80" w14:textId="79A0ECCF" w:rsidR="00FD2D73" w:rsidRPr="00D8680D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91" w:type="pct"/>
          </w:tcPr>
          <w:p w14:paraId="7E0A6905" w14:textId="77777777" w:rsidR="00FD2D73" w:rsidRPr="00D8680D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BB197F7" w14:textId="6D17D521" w:rsidR="00FD2D73" w:rsidRPr="00D8680D" w:rsidRDefault="008B643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D73" w:rsidRPr="00D8680D" w14:paraId="0E1136B2" w14:textId="77777777" w:rsidTr="00FD2D73">
        <w:trPr>
          <w:trHeight w:hRule="exact" w:val="374"/>
        </w:trPr>
        <w:tc>
          <w:tcPr>
            <w:tcW w:w="2621" w:type="pct"/>
          </w:tcPr>
          <w:p w14:paraId="480DC075" w14:textId="77777777" w:rsidR="00FD2D73" w:rsidRPr="00D8680D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529D2843" w14:textId="77777777" w:rsidR="00FD2D73" w:rsidRPr="00D8680D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1" w:type="pct"/>
          </w:tcPr>
          <w:p w14:paraId="721E716C" w14:textId="23768EBD" w:rsidR="00FD2D73" w:rsidRPr="00D8680D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4F22955" w14:textId="77777777" w:rsidR="00FD2D73" w:rsidRPr="00D8680D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pct"/>
            <w:gridSpan w:val="2"/>
          </w:tcPr>
          <w:p w14:paraId="29286757" w14:textId="63E4F890" w:rsidR="00FD2D73" w:rsidRPr="00D8680D" w:rsidRDefault="00FD2D7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D2D73" w:rsidRPr="00D8680D" w14:paraId="02514C05" w14:textId="77777777" w:rsidTr="00FD2D73">
        <w:trPr>
          <w:trHeight w:hRule="exact" w:val="374"/>
        </w:trPr>
        <w:tc>
          <w:tcPr>
            <w:tcW w:w="2621" w:type="pct"/>
          </w:tcPr>
          <w:p w14:paraId="2F1B49F3" w14:textId="77777777" w:rsidR="00FD2D73" w:rsidRPr="00D8680D" w:rsidRDefault="00FD2D73" w:rsidP="00F54E6A">
            <w:pPr>
              <w:pStyle w:val="BodyText"/>
              <w:tabs>
                <w:tab w:val="left" w:pos="357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" w:type="pct"/>
          </w:tcPr>
          <w:p w14:paraId="44F0C871" w14:textId="77777777" w:rsidR="00FD2D73" w:rsidRPr="00D8680D" w:rsidRDefault="00FD2D73" w:rsidP="00F54E6A">
            <w:pPr>
              <w:pStyle w:val="BodyText"/>
              <w:spacing w:after="0" w:line="240" w:lineRule="auto"/>
              <w:ind w:left="-105" w:right="-117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7" w:type="pct"/>
            <w:gridSpan w:val="4"/>
          </w:tcPr>
          <w:p w14:paraId="7945B583" w14:textId="754D71DF" w:rsidR="00FD2D73" w:rsidRPr="00D8680D" w:rsidRDefault="008B6434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B307E" w:rsidRPr="00D8680D" w14:paraId="0C74DAEC" w14:textId="77777777" w:rsidTr="00FD2D73">
        <w:trPr>
          <w:trHeight w:hRule="exact" w:val="374"/>
        </w:trPr>
        <w:tc>
          <w:tcPr>
            <w:tcW w:w="2621" w:type="pct"/>
          </w:tcPr>
          <w:p w14:paraId="6D0141E3" w14:textId="412BB94C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91" w:type="pct"/>
          </w:tcPr>
          <w:p w14:paraId="6449A44A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8308A6A" w14:textId="6881D41E" w:rsidR="006B307E" w:rsidRPr="00D8680D" w:rsidRDefault="006B307E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9,510,600</w:t>
            </w:r>
          </w:p>
        </w:tc>
        <w:tc>
          <w:tcPr>
            <w:tcW w:w="154" w:type="pct"/>
            <w:gridSpan w:val="2"/>
          </w:tcPr>
          <w:p w14:paraId="793AF50C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65D7C6F7" w14:textId="0BE48D49" w:rsidR="006B307E" w:rsidRPr="00D8680D" w:rsidRDefault="006B307E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9,637,900</w:t>
            </w:r>
          </w:p>
        </w:tc>
      </w:tr>
      <w:tr w:rsidR="006B307E" w:rsidRPr="00D8680D" w14:paraId="7F4EF257" w14:textId="77777777" w:rsidTr="00944232">
        <w:trPr>
          <w:trHeight w:hRule="exact" w:val="374"/>
        </w:trPr>
        <w:tc>
          <w:tcPr>
            <w:tcW w:w="2621" w:type="pct"/>
          </w:tcPr>
          <w:p w14:paraId="0F8589D0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1" w:type="pct"/>
          </w:tcPr>
          <w:p w14:paraId="1104A6BD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7A7D60A5" w14:textId="278D7FCA" w:rsidR="006B307E" w:rsidRPr="00D8680D" w:rsidRDefault="006C7094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1,600,000</w:t>
            </w:r>
          </w:p>
        </w:tc>
        <w:tc>
          <w:tcPr>
            <w:tcW w:w="154" w:type="pct"/>
            <w:gridSpan w:val="2"/>
          </w:tcPr>
          <w:p w14:paraId="36F19ECA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6E65872B" w14:textId="3C4FFFBF" w:rsidR="006B307E" w:rsidRPr="00D8680D" w:rsidRDefault="006B307E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2,172,700</w:t>
            </w:r>
          </w:p>
        </w:tc>
      </w:tr>
      <w:tr w:rsidR="006B307E" w:rsidRPr="00D8680D" w14:paraId="2386E04C" w14:textId="77777777" w:rsidTr="00FD2D73">
        <w:trPr>
          <w:trHeight w:hRule="exact" w:val="374"/>
        </w:trPr>
        <w:tc>
          <w:tcPr>
            <w:tcW w:w="2621" w:type="pct"/>
          </w:tcPr>
          <w:p w14:paraId="240FD5E5" w14:textId="7018A572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pct"/>
          </w:tcPr>
          <w:p w14:paraId="0E8D7B7A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71" w:type="pct"/>
          </w:tcPr>
          <w:p w14:paraId="64C69D28" w14:textId="6862CCD0" w:rsidR="006B307E" w:rsidRPr="00D8680D" w:rsidRDefault="006C7094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-1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(2,900,000)</w:t>
            </w:r>
          </w:p>
        </w:tc>
        <w:tc>
          <w:tcPr>
            <w:tcW w:w="154" w:type="pct"/>
            <w:gridSpan w:val="2"/>
          </w:tcPr>
          <w:p w14:paraId="3287FD52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963" w:type="pct"/>
          </w:tcPr>
          <w:p w14:paraId="260DFAF2" w14:textId="4BA794D2" w:rsidR="006B307E" w:rsidRPr="00D8680D" w:rsidRDefault="006B307E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(2,300,000)</w:t>
            </w:r>
          </w:p>
        </w:tc>
      </w:tr>
      <w:tr w:rsidR="006B307E" w:rsidRPr="00D8680D" w14:paraId="3C21EDD1" w14:textId="77777777" w:rsidTr="00FD2D73">
        <w:trPr>
          <w:trHeight w:hRule="exact" w:val="374"/>
        </w:trPr>
        <w:tc>
          <w:tcPr>
            <w:tcW w:w="2621" w:type="pct"/>
          </w:tcPr>
          <w:p w14:paraId="22A1A10C" w14:textId="4781748C" w:rsidR="006B307E" w:rsidRPr="00D8680D" w:rsidRDefault="006B307E" w:rsidP="006B307E">
            <w:pPr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1" w:type="pct"/>
          </w:tcPr>
          <w:p w14:paraId="2DAC0D8C" w14:textId="77777777" w:rsidR="006B307E" w:rsidRPr="00D8680D" w:rsidRDefault="006B307E" w:rsidP="006B307E">
            <w:pPr>
              <w:pStyle w:val="block"/>
              <w:tabs>
                <w:tab w:val="decimal" w:pos="794"/>
              </w:tabs>
              <w:spacing w:after="0" w:line="240" w:lineRule="auto"/>
              <w:ind w:left="-128"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</w:tcPr>
          <w:p w14:paraId="3C907293" w14:textId="410E293B" w:rsidR="006B307E" w:rsidRPr="00D8680D" w:rsidRDefault="006C7094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8,210,600</w:t>
            </w:r>
          </w:p>
        </w:tc>
        <w:tc>
          <w:tcPr>
            <w:tcW w:w="154" w:type="pct"/>
            <w:gridSpan w:val="2"/>
          </w:tcPr>
          <w:p w14:paraId="0C884C85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7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pct"/>
            <w:tcBorders>
              <w:top w:val="single" w:sz="4" w:space="0" w:color="auto"/>
              <w:bottom w:val="double" w:sz="4" w:space="0" w:color="auto"/>
            </w:tcBorders>
          </w:tcPr>
          <w:p w14:paraId="63EC38FF" w14:textId="19655F35" w:rsidR="006B307E" w:rsidRPr="00D8680D" w:rsidRDefault="006B307E" w:rsidP="006B307E">
            <w:pPr>
              <w:pStyle w:val="block"/>
              <w:tabs>
                <w:tab w:val="decimal" w:pos="844"/>
              </w:tabs>
              <w:spacing w:after="0" w:line="240" w:lineRule="auto"/>
              <w:ind w:left="-128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9,510,600</w:t>
            </w:r>
          </w:p>
        </w:tc>
      </w:tr>
    </w:tbl>
    <w:p w14:paraId="530D753F" w14:textId="1F077FC0" w:rsidR="00B20263" w:rsidRPr="00D8680D" w:rsidRDefault="00B20263" w:rsidP="00F54E6A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3962F4A" w14:textId="47F14888" w:rsidR="009B7D42" w:rsidRPr="00D8680D" w:rsidRDefault="009B7D42" w:rsidP="00F54E6A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86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="00C418B0"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="00C418B0"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2564</w:t>
      </w:r>
    </w:p>
    <w:p w14:paraId="43A11914" w14:textId="77777777" w:rsidR="009B7D42" w:rsidRPr="00D8680D" w:rsidRDefault="009B7D42" w:rsidP="00F54E6A">
      <w:pPr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0D281F" w14:textId="1B3E6952" w:rsidR="009B7D42" w:rsidRPr="00D8680D" w:rsidRDefault="009B7D42" w:rsidP="00F54E6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8680D">
        <w:rPr>
          <w:rFonts w:ascii="Angsana New" w:hAnsi="Angsana New" w:cs="Angsana New"/>
          <w:spacing w:val="2"/>
          <w:sz w:val="30"/>
          <w:szCs w:val="30"/>
          <w:cs/>
        </w:rPr>
        <w:t>เมื่อวันที่</w:t>
      </w:r>
      <w:r w:rsidRPr="00D8680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11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D8680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2564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บริษัทได้ออกหุ้นกู้ประเภท</w:t>
      </w:r>
      <w:r w:rsidRPr="00D8680D">
        <w:rPr>
          <w:rFonts w:ascii="Angsana New" w:hAnsi="Angsana New" w:cs="Angsana New" w:hint="cs"/>
          <w:spacing w:val="2"/>
          <w:sz w:val="30"/>
          <w:szCs w:val="30"/>
          <w:cs/>
        </w:rPr>
        <w:t>ไม่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ด้อยสิทธิ มีหลักประกัน และระบุชื่อผู้ถือเป็นจำนวนเงินรวม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1</w:t>
      </w:r>
      <w:r w:rsidRPr="00D8680D">
        <w:rPr>
          <w:rFonts w:ascii="Angsana New" w:hAnsi="Angsana New" w:cs="Angsana New"/>
          <w:spacing w:val="2"/>
          <w:sz w:val="30"/>
          <w:szCs w:val="30"/>
        </w:rPr>
        <w:t>,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000</w:t>
      </w:r>
      <w:r w:rsidR="002E0EAB" w:rsidRPr="00D8680D">
        <w:rPr>
          <w:rFonts w:ascii="Angsana New" w:hAnsi="Angsana New" w:cs="Angsana New"/>
          <w:spacing w:val="2"/>
          <w:sz w:val="30"/>
          <w:szCs w:val="30"/>
        </w:rPr>
        <w:t>.0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ล้านบาท เพื่อเสนอขายให้ผู้ลงทุน</w:t>
      </w:r>
      <w:r w:rsidRPr="00D8680D">
        <w:rPr>
          <w:rFonts w:ascii="Angsana New" w:hAnsi="Angsana New" w:cs="Angsana New" w:hint="cs"/>
          <w:spacing w:val="2"/>
          <w:sz w:val="30"/>
          <w:szCs w:val="30"/>
          <w:cs/>
        </w:rPr>
        <w:t>สถาบัน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ครบกำหนดไถ่ถอนในวันที่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11</w:t>
      </w:r>
      <w:r w:rsidRPr="00D8680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2"/>
          <w:sz w:val="30"/>
          <w:szCs w:val="30"/>
          <w:cs/>
        </w:rPr>
        <w:t>พฤศจิกายน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2569</w:t>
      </w:r>
      <w:r w:rsidRPr="00D8680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2</w:t>
      </w:r>
      <w:r w:rsidRPr="00D8680D">
        <w:rPr>
          <w:rFonts w:ascii="Angsana New" w:hAnsi="Angsana New" w:cs="Angsana New"/>
          <w:spacing w:val="2"/>
          <w:sz w:val="30"/>
          <w:szCs w:val="30"/>
        </w:rPr>
        <w:t>.</w:t>
      </w:r>
      <w:r w:rsidR="00C418B0" w:rsidRPr="00D8680D">
        <w:rPr>
          <w:rFonts w:ascii="Angsana New" w:hAnsi="Angsana New" w:cs="Angsana New"/>
          <w:spacing w:val="2"/>
          <w:sz w:val="30"/>
          <w:szCs w:val="30"/>
        </w:rPr>
        <w:t>15</w:t>
      </w:r>
      <w:r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3D125593" w14:textId="37C74F11" w:rsidR="009B7D42" w:rsidRPr="00D8680D" w:rsidRDefault="009B7D4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2"/>
          <w:sz w:val="30"/>
          <w:szCs w:val="30"/>
        </w:rPr>
      </w:pPr>
    </w:p>
    <w:p w14:paraId="7BED7250" w14:textId="0A618520" w:rsidR="00BC1EFD" w:rsidRPr="00D8680D" w:rsidRDefault="00BC1EFD" w:rsidP="00F54E6A">
      <w:pPr>
        <w:ind w:left="540"/>
        <w:jc w:val="both"/>
        <w:rPr>
          <w:rFonts w:ascii="Angsana New" w:hAnsi="Angsana New" w:cs="Angsana New"/>
          <w:b/>
          <w:bCs/>
          <w:i/>
          <w:iCs/>
          <w:spacing w:val="2"/>
          <w:sz w:val="30"/>
          <w:szCs w:val="30"/>
        </w:rPr>
      </w:pPr>
      <w:r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หุ้นกู้ครั้งที่ </w:t>
      </w:r>
      <w:r w:rsidR="00C418B0"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4</w:t>
      </w:r>
      <w:r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/</w:t>
      </w:r>
      <w:r w:rsidR="00C418B0"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2565</w:t>
      </w:r>
      <w:r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  <w:cs/>
        </w:rPr>
        <w:t xml:space="preserve">ชุดที่ </w:t>
      </w:r>
      <w:r w:rsidR="00C418B0" w:rsidRPr="00D8680D">
        <w:rPr>
          <w:rFonts w:ascii="Angsana New" w:hAnsi="Angsana New" w:cs="Angsana New" w:hint="cs"/>
          <w:b/>
          <w:bCs/>
          <w:i/>
          <w:iCs/>
          <w:spacing w:val="2"/>
          <w:sz w:val="30"/>
          <w:szCs w:val="30"/>
        </w:rPr>
        <w:t>2</w:t>
      </w:r>
    </w:p>
    <w:p w14:paraId="5F475D13" w14:textId="77777777" w:rsidR="00BC1EFD" w:rsidRPr="00D8680D" w:rsidRDefault="00BC1EFD" w:rsidP="00F54E6A">
      <w:pPr>
        <w:ind w:left="540"/>
        <w:jc w:val="both"/>
        <w:rPr>
          <w:rFonts w:ascii="Angsana New" w:hAnsi="Angsana New" w:cs="Angsana New"/>
          <w:spacing w:val="2"/>
          <w:sz w:val="30"/>
          <w:szCs w:val="30"/>
        </w:rPr>
      </w:pPr>
    </w:p>
    <w:p w14:paraId="4FCA7F0A" w14:textId="16C8BF1E" w:rsidR="00BC1EFD" w:rsidRPr="00D8680D" w:rsidRDefault="00BC1EFD" w:rsidP="00F54E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2565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บริษัทได้ออกหุ้นกู้ชุดที่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2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ประเภทไม่ด้อยสิทธิ ไม่มีหลักประกัน และระบุชื่อผู้ถือ</w:t>
      </w:r>
      <w:r w:rsidR="00B9659E" w:rsidRPr="00D8680D">
        <w:rPr>
          <w:rFonts w:ascii="Angsana New" w:hAnsi="Angsana New" w:cs="Angsana New"/>
          <w:spacing w:val="-4"/>
          <w:sz w:val="30"/>
          <w:szCs w:val="30"/>
        </w:rPr>
        <w:br/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>เป็</w:t>
      </w:r>
      <w:r w:rsidR="000313AF"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น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จำนวนเงินรวม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740</w:t>
      </w:r>
      <w:r w:rsidR="002E0EAB" w:rsidRPr="00D8680D">
        <w:rPr>
          <w:rFonts w:ascii="Angsana New" w:hAnsi="Angsana New" w:cs="Angsana New"/>
          <w:spacing w:val="-4"/>
          <w:sz w:val="30"/>
          <w:szCs w:val="30"/>
        </w:rPr>
        <w:t>.0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เพื่อเสนอขายต่อผู้ลงทุนสถาบันหรือผู้ลงทุนรายใหญ่ครบกำหนดไถ่ถอนในวันที่</w:t>
      </w:r>
      <w:r w:rsidR="000313AF"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F45105" w:rsidRPr="00D8680D">
        <w:rPr>
          <w:rFonts w:ascii="Angsana New" w:hAnsi="Angsana New" w:cs="Angsana New"/>
          <w:spacing w:val="-4"/>
          <w:sz w:val="30"/>
          <w:szCs w:val="30"/>
        </w:rPr>
        <w:br/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15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กรกฎาคม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2569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โดยมีอัตราดอกเบี้ยคงที่ร้อยละ 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4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>.</w:t>
      </w:r>
      <w:r w:rsidR="00C418B0" w:rsidRPr="00D8680D">
        <w:rPr>
          <w:rFonts w:ascii="Angsana New" w:hAnsi="Angsana New" w:cs="Angsana New" w:hint="cs"/>
          <w:spacing w:val="-4"/>
          <w:sz w:val="30"/>
          <w:szCs w:val="30"/>
        </w:rPr>
        <w:t>60</w:t>
      </w:r>
      <w:r w:rsidRPr="00D8680D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</w:p>
    <w:p w14:paraId="0DA011D3" w14:textId="77777777" w:rsidR="00A945BD" w:rsidRPr="00D8680D" w:rsidRDefault="00A945BD" w:rsidP="00A9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7C05B661" w14:textId="355B60DF" w:rsidR="003E05BC" w:rsidRPr="00D8680D" w:rsidRDefault="003E05BC" w:rsidP="00A94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86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1/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2566</w:t>
      </w:r>
    </w:p>
    <w:p w14:paraId="0232A772" w14:textId="77777777" w:rsidR="003E05BC" w:rsidRPr="00D8680D" w:rsidRDefault="003E05BC" w:rsidP="00F54E6A">
      <w:pPr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C4E6BCC" w14:textId="77777777" w:rsidR="003E05BC" w:rsidRPr="00D8680D" w:rsidRDefault="003E05BC" w:rsidP="00F54E6A">
      <w:pPr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8680D">
        <w:rPr>
          <w:rFonts w:ascii="Angsana New" w:hAnsi="Angsana New" w:cs="Angsana New"/>
          <w:sz w:val="30"/>
          <w:szCs w:val="30"/>
        </w:rPr>
        <w:t>27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D8680D">
        <w:rPr>
          <w:rFonts w:ascii="Angsana New" w:hAnsi="Angsana New" w:cs="Angsana New"/>
          <w:sz w:val="30"/>
          <w:szCs w:val="30"/>
        </w:rPr>
        <w:t xml:space="preserve">2566 </w:t>
      </w:r>
      <w:r w:rsidRPr="00D8680D">
        <w:rPr>
          <w:rFonts w:ascii="Angsana New" w:hAnsi="Angsana New" w:cs="Angsana New"/>
          <w:sz w:val="30"/>
          <w:szCs w:val="30"/>
          <w:cs/>
        </w:rPr>
        <w:t>บริษัทได้ออกหุ้นกู้ประเภท</w:t>
      </w:r>
      <w:r w:rsidRPr="00D8680D">
        <w:rPr>
          <w:rFonts w:ascii="Angsana New" w:hAnsi="Angsana New" w:cs="Angsana New" w:hint="cs"/>
          <w:sz w:val="30"/>
          <w:szCs w:val="30"/>
          <w:cs/>
        </w:rPr>
        <w:t>ไม่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ด้อยสิทธิ </w:t>
      </w:r>
      <w:r w:rsidRPr="00D8680D">
        <w:rPr>
          <w:rFonts w:ascii="Angsana New" w:hAnsi="Angsana New" w:cs="Angsana New" w:hint="cs"/>
          <w:sz w:val="30"/>
          <w:szCs w:val="30"/>
          <w:cs/>
        </w:rPr>
        <w:t>ไม่</w:t>
      </w:r>
      <w:r w:rsidRPr="00D8680D">
        <w:rPr>
          <w:rFonts w:ascii="Angsana New" w:hAnsi="Angsana New" w:cs="Angsana New"/>
          <w:sz w:val="30"/>
          <w:szCs w:val="30"/>
          <w:cs/>
        </w:rPr>
        <w:t>มีหลักประกัน และระบุชื่อผู้ถือเป็น</w:t>
      </w:r>
      <w:r w:rsidRPr="00D8680D">
        <w:rPr>
          <w:rFonts w:ascii="Angsana New" w:hAnsi="Angsana New" w:cs="Angsana New"/>
          <w:sz w:val="30"/>
          <w:szCs w:val="30"/>
          <w:cs/>
        </w:rPr>
        <w:br/>
        <w:t xml:space="preserve">จำนวนเงินรวม </w:t>
      </w:r>
      <w:r w:rsidRPr="00D8680D">
        <w:rPr>
          <w:rFonts w:ascii="Angsana New" w:hAnsi="Angsana New" w:cs="Angsana New"/>
          <w:sz w:val="30"/>
          <w:szCs w:val="30"/>
        </w:rPr>
        <w:t>1,</w:t>
      </w:r>
      <w:r w:rsidRPr="00D8680D">
        <w:rPr>
          <w:rFonts w:ascii="Angsana New" w:hAnsi="Angsana New" w:cs="Angsana New"/>
          <w:sz w:val="30"/>
          <w:szCs w:val="30"/>
          <w:cs/>
        </w:rPr>
        <w:t>375</w:t>
      </w:r>
      <w:r w:rsidRPr="00D8680D">
        <w:rPr>
          <w:rFonts w:ascii="Angsana New" w:hAnsi="Angsana New" w:cs="Angsana New"/>
          <w:sz w:val="30"/>
          <w:szCs w:val="30"/>
        </w:rPr>
        <w:t>.1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ล้านบาท เพื่อเสนอขาย</w:t>
      </w:r>
      <w:r w:rsidRPr="00D8680D">
        <w:rPr>
          <w:rFonts w:ascii="Angsana New" w:hAnsi="Angsana New" w:cs="Angsana New" w:hint="cs"/>
          <w:sz w:val="30"/>
          <w:szCs w:val="30"/>
          <w:cs/>
        </w:rPr>
        <w:t>ต่อ</w:t>
      </w:r>
      <w:r w:rsidRPr="00D8680D">
        <w:rPr>
          <w:rFonts w:ascii="Angsana New" w:hAnsi="Angsana New" w:cs="Angsana New"/>
          <w:sz w:val="30"/>
          <w:szCs w:val="30"/>
          <w:cs/>
        </w:rPr>
        <w:t>ผู้ลงทุน</w:t>
      </w:r>
      <w:r w:rsidRPr="00D8680D">
        <w:rPr>
          <w:rFonts w:ascii="Angsana New" w:hAnsi="Angsana New" w:cs="Angsana New" w:hint="cs"/>
          <w:sz w:val="30"/>
          <w:szCs w:val="30"/>
          <w:cs/>
        </w:rPr>
        <w:t>สถาบันและผู้ลงทุนรายใหญ่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ครบกำหนดไถ่ถอนในวันที่</w:t>
      </w:r>
      <w:r w:rsidRPr="00D8680D">
        <w:rPr>
          <w:rFonts w:ascii="Angsana New" w:hAnsi="Angsana New" w:cs="Angsana New"/>
          <w:sz w:val="30"/>
          <w:szCs w:val="30"/>
          <w:cs/>
        </w:rPr>
        <w:br/>
      </w:r>
      <w:r w:rsidRPr="00D8680D">
        <w:rPr>
          <w:rFonts w:ascii="Angsana New" w:hAnsi="Angsana New" w:cs="Angsana New"/>
          <w:sz w:val="30"/>
          <w:szCs w:val="30"/>
        </w:rPr>
        <w:t>27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D8680D">
        <w:rPr>
          <w:rFonts w:ascii="Angsana New" w:hAnsi="Angsana New" w:cs="Angsana New"/>
          <w:sz w:val="30"/>
          <w:szCs w:val="30"/>
        </w:rPr>
        <w:t xml:space="preserve">2569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Pr="00D8680D">
        <w:rPr>
          <w:rFonts w:ascii="Angsana New" w:hAnsi="Angsana New" w:cs="Angsana New"/>
          <w:sz w:val="30"/>
          <w:szCs w:val="30"/>
        </w:rPr>
        <w:t>4.50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78A5179" w14:textId="77777777" w:rsidR="003E05BC" w:rsidRPr="00D8680D" w:rsidRDefault="003E05BC" w:rsidP="00F54E6A">
      <w:pPr>
        <w:rPr>
          <w:rFonts w:asciiTheme="majorBidi" w:hAnsiTheme="majorBidi" w:cstheme="majorBidi"/>
          <w:sz w:val="30"/>
          <w:szCs w:val="30"/>
        </w:rPr>
      </w:pPr>
    </w:p>
    <w:p w14:paraId="306449C7" w14:textId="77777777" w:rsidR="003E05BC" w:rsidRPr="00D8680D" w:rsidRDefault="003E05B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86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หุ้นกู้ครั้งที่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2/2566</w:t>
      </w:r>
    </w:p>
    <w:p w14:paraId="126F2153" w14:textId="77777777" w:rsidR="003E05BC" w:rsidRPr="00D8680D" w:rsidRDefault="003E05B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1C77FFE9" w14:textId="77777777" w:rsidR="00616174" w:rsidRPr="00D8680D" w:rsidRDefault="003E05BC" w:rsidP="0061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20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2566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</w:t>
      </w:r>
      <w:r w:rsidRPr="00D8680D">
        <w:rPr>
          <w:rFonts w:ascii="Angsana New" w:hAnsi="Angsana New" w:cs="Angsana New"/>
          <w:sz w:val="30"/>
          <w:szCs w:val="30"/>
        </w:rPr>
        <w:br/>
      </w:r>
      <w:r w:rsidRPr="00D8680D">
        <w:rPr>
          <w:rFonts w:ascii="Angsana New" w:hAnsi="Angsana New" w:cs="Angsana New" w:hint="cs"/>
          <w:sz w:val="30"/>
          <w:szCs w:val="30"/>
          <w:cs/>
        </w:rPr>
        <w:t>จำนวนเงินรวม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1,322.8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 w:rsidRPr="00D8680D">
        <w:rPr>
          <w:rFonts w:ascii="Angsana New" w:hAnsi="Angsana New" w:cs="Angsana New"/>
          <w:sz w:val="30"/>
          <w:szCs w:val="30"/>
        </w:rPr>
        <w:t xml:space="preserve"> 20 </w:t>
      </w:r>
      <w:r w:rsidRPr="00D8680D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2569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</w:rPr>
        <w:t>4.60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6FDEE88A" w14:textId="42A15474" w:rsidR="00B96E04" w:rsidRPr="00D8680D" w:rsidRDefault="00B96E04" w:rsidP="0061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6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D09E3C8" w14:textId="47DC7770" w:rsidR="00A850EE" w:rsidRPr="00D8680D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1/2567</w:t>
      </w:r>
    </w:p>
    <w:p w14:paraId="4F74230E" w14:textId="77777777" w:rsidR="00A850EE" w:rsidRPr="00D8680D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3571C127" w14:textId="120F31E7" w:rsidR="00A850EE" w:rsidRPr="00D8680D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8680D">
        <w:rPr>
          <w:rFonts w:ascii="Angsana New" w:hAnsi="Angsana New" w:cs="Angsana New"/>
          <w:sz w:val="30"/>
          <w:szCs w:val="30"/>
        </w:rPr>
        <w:t xml:space="preserve">26 </w:t>
      </w:r>
      <w:r w:rsidRPr="00D8680D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D8680D">
        <w:rPr>
          <w:rFonts w:ascii="Angsana New" w:hAnsi="Angsana New" w:cs="Angsana New"/>
          <w:sz w:val="30"/>
          <w:szCs w:val="30"/>
        </w:rPr>
        <w:t xml:space="preserve"> 2567 </w:t>
      </w:r>
      <w:r w:rsidRPr="00D8680D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 ไม่มีหลักประกัน และระบุชื่อผู้ถือเป็น</w:t>
      </w:r>
      <w:r w:rsidR="00B9659E" w:rsidRPr="00D8680D">
        <w:rPr>
          <w:rFonts w:ascii="Angsana New" w:hAnsi="Angsana New" w:cs="Angsana New"/>
          <w:sz w:val="30"/>
          <w:szCs w:val="30"/>
        </w:rPr>
        <w:br/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จำนวนรวม </w:t>
      </w:r>
      <w:r w:rsidRPr="00D8680D">
        <w:rPr>
          <w:rFonts w:ascii="Angsana New" w:hAnsi="Angsana New" w:cs="Angsana New"/>
          <w:sz w:val="30"/>
          <w:szCs w:val="30"/>
        </w:rPr>
        <w:t>1,572.7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เพื่อเสนอขายต่อผู้ลงทุนสถาบันและผู้ลงทุนรายใหญ่ ครบกำหนดไถ่ถอนในวันที่</w:t>
      </w:r>
      <w:r w:rsidRPr="00D8680D">
        <w:rPr>
          <w:rFonts w:ascii="Angsana New" w:hAnsi="Angsana New" w:cs="Angsana New"/>
          <w:sz w:val="30"/>
          <w:szCs w:val="30"/>
          <w:cs/>
        </w:rPr>
        <w:br/>
      </w:r>
      <w:r w:rsidRPr="00D8680D">
        <w:rPr>
          <w:rFonts w:ascii="Angsana New" w:hAnsi="Angsana New" w:cs="Angsana New"/>
          <w:sz w:val="30"/>
          <w:szCs w:val="30"/>
        </w:rPr>
        <w:t xml:space="preserve">26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D8680D">
        <w:rPr>
          <w:rFonts w:ascii="Angsana New" w:hAnsi="Angsana New" w:cs="Angsana New"/>
          <w:sz w:val="30"/>
          <w:szCs w:val="30"/>
        </w:rPr>
        <w:t xml:space="preserve">2570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D8680D">
        <w:rPr>
          <w:rFonts w:ascii="Angsana New" w:hAnsi="Angsana New" w:cs="Angsana New"/>
          <w:sz w:val="30"/>
          <w:szCs w:val="30"/>
        </w:rPr>
        <w:t xml:space="preserve">4.80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33115AC6" w14:textId="77777777" w:rsidR="00A850EE" w:rsidRPr="00D8680D" w:rsidRDefault="00A850E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</w:rPr>
      </w:pPr>
    </w:p>
    <w:p w14:paraId="42517A6B" w14:textId="4D8AC0F1" w:rsidR="00461791" w:rsidRPr="00D8680D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2/2567</w:t>
      </w:r>
    </w:p>
    <w:p w14:paraId="4AD22221" w14:textId="77777777" w:rsidR="00461791" w:rsidRPr="00D8680D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</w:pPr>
    </w:p>
    <w:p w14:paraId="7A741BDC" w14:textId="519F9A45" w:rsidR="00461791" w:rsidRPr="00D8680D" w:rsidRDefault="0046179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D8680D">
        <w:rPr>
          <w:rFonts w:ascii="Angsana New" w:hAnsi="Angsana New" w:cs="Angsana New"/>
          <w:sz w:val="30"/>
          <w:szCs w:val="30"/>
        </w:rPr>
        <w:t xml:space="preserve">12 </w:t>
      </w:r>
      <w:r w:rsidRPr="00D8680D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8680D">
        <w:rPr>
          <w:rFonts w:ascii="Angsana New" w:hAnsi="Angsana New" w:cs="Angsana New"/>
          <w:sz w:val="30"/>
          <w:szCs w:val="30"/>
        </w:rPr>
        <w:t xml:space="preserve"> 2567 </w:t>
      </w:r>
      <w:r w:rsidRPr="00D8680D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 ไม่มีหลักประกัน และระบุชื่อผู้ถือเป็น</w:t>
      </w:r>
      <w:r w:rsidR="00662F91" w:rsidRPr="00D8680D">
        <w:rPr>
          <w:rFonts w:ascii="Angsana New" w:hAnsi="Angsana New" w:cs="Angsana New"/>
          <w:sz w:val="30"/>
          <w:szCs w:val="30"/>
        </w:rPr>
        <w:br/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จำนวนรวม </w:t>
      </w:r>
      <w:r w:rsidRPr="00D8680D">
        <w:rPr>
          <w:rFonts w:ascii="Angsana New" w:hAnsi="Angsana New" w:cs="Angsana New"/>
          <w:sz w:val="30"/>
          <w:szCs w:val="30"/>
        </w:rPr>
        <w:t>600</w:t>
      </w:r>
      <w:r w:rsidR="002E0EAB" w:rsidRPr="00D8680D">
        <w:rPr>
          <w:rFonts w:ascii="Angsana New" w:hAnsi="Angsana New" w:cs="Angsana New"/>
          <w:sz w:val="30"/>
          <w:szCs w:val="30"/>
        </w:rPr>
        <w:t>.0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ล้านบาท เพื่อเสนอขายต่อผู้ลงทุนสถาบัน ครบกำหนดไถ่ถอนในวันที่</w:t>
      </w:r>
      <w:r w:rsidRPr="00D8680D">
        <w:rPr>
          <w:rFonts w:ascii="Angsana New" w:hAnsi="Angsana New" w:cs="Angsana New"/>
          <w:sz w:val="30"/>
          <w:szCs w:val="30"/>
        </w:rPr>
        <w:t xml:space="preserve"> 12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D8680D">
        <w:rPr>
          <w:rFonts w:ascii="Angsana New" w:hAnsi="Angsana New" w:cs="Angsana New"/>
          <w:sz w:val="30"/>
          <w:szCs w:val="30"/>
        </w:rPr>
        <w:t xml:space="preserve">2570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D8680D">
        <w:rPr>
          <w:rFonts w:ascii="Angsana New" w:hAnsi="Angsana New" w:cs="Angsana New"/>
          <w:sz w:val="30"/>
          <w:szCs w:val="30"/>
        </w:rPr>
        <w:t xml:space="preserve">4.80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</w:p>
    <w:p w14:paraId="0488D784" w14:textId="77777777" w:rsidR="003E0E04" w:rsidRPr="00D8680D" w:rsidRDefault="003E0E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32164B" w14:textId="0E030443" w:rsidR="003E0E04" w:rsidRPr="00D8680D" w:rsidRDefault="003E0E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86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หุ้นกู้ครั้งที่ </w:t>
      </w:r>
      <w:r w:rsidRPr="00D8680D">
        <w:rPr>
          <w:rFonts w:ascii="Angsana New" w:hAnsi="Angsana New" w:cs="Angsana New"/>
          <w:b/>
          <w:bCs/>
          <w:i/>
          <w:iCs/>
          <w:sz w:val="30"/>
          <w:szCs w:val="30"/>
        </w:rPr>
        <w:t>1/2568</w:t>
      </w:r>
    </w:p>
    <w:p w14:paraId="7529B501" w14:textId="77777777" w:rsidR="00F24BF9" w:rsidRPr="00D8680D" w:rsidRDefault="00F24BF9" w:rsidP="00F24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99B9FE2" w14:textId="44D49BC1" w:rsidR="00461791" w:rsidRPr="00D8680D" w:rsidRDefault="00F24BF9" w:rsidP="00924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7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2568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บริษัทได้ออกหุ้นกู้ประเภทไม่ด้อยสิทธิ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ไม่มีหลักประกัน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และระบุชื่อผู้ถือเป็นจำนวนรวม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1,600.0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เพื่อเสนอขายต่อผู้ลงทุนสถาบันและผู้ลงทุนรายใหญ่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ครบกำหนดไถ่ถอนในวันที่</w:t>
      </w:r>
      <w:r w:rsidR="00FC182D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7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>2571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ซึ่งผู้ออกหุ้นกู้มีสิทธิไถ่ถอนหุ้นกู้ก่อนครบกำหนดไถ่ถอน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โดยมีอัตราดอกเบี้ยคงที่ร้อยละ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z w:val="30"/>
          <w:szCs w:val="30"/>
        </w:rPr>
        <w:t xml:space="preserve">4.60 </w:t>
      </w:r>
      <w:r w:rsidRPr="00D8680D">
        <w:rPr>
          <w:rFonts w:ascii="Angsana New" w:hAnsi="Angsana New" w:cs="Angsana New" w:hint="cs"/>
          <w:sz w:val="30"/>
          <w:szCs w:val="30"/>
          <w:cs/>
        </w:rPr>
        <w:t>ต่อปี</w:t>
      </w:r>
    </w:p>
    <w:p w14:paraId="782D0A7A" w14:textId="77777777" w:rsidR="005B6522" w:rsidRPr="00D8680D" w:rsidRDefault="005B6522" w:rsidP="00F24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55D477D" w14:textId="4C9CAF98" w:rsidR="00F45105" w:rsidRPr="00D8680D" w:rsidRDefault="00F45105" w:rsidP="008809C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  <w:sectPr w:rsidR="00F45105" w:rsidRPr="00D8680D" w:rsidSect="008E46DE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ทั้งนี้บริษัทต้องปฏิบัติตามเงื่อนไขที่กำหนดไว้ เช่น ผู้ออกหุ้นกู้จะต้องดำรงไว้ซึ่งอัตราส่วนหนี้สินที่มีภาระดอกเบี้ยรวมต่อส่วน</w:t>
      </w:r>
      <w:r w:rsidRPr="00D8680D">
        <w:rPr>
          <w:rFonts w:ascii="Angsana New" w:hAnsi="Angsana New" w:cs="Angsana New" w:hint="cs"/>
          <w:spacing w:val="2"/>
          <w:sz w:val="30"/>
          <w:szCs w:val="30"/>
          <w:cs/>
        </w:rPr>
        <w:t>ของผู้ถือหุ้น</w:t>
      </w:r>
      <w:r w:rsidR="003E6B3B" w:rsidRPr="00D8680D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และหนี้สินสุทธิต่อส่วนของผู้ถือหุ้น</w:t>
      </w:r>
      <w:r w:rsidRPr="00D8680D">
        <w:rPr>
          <w:rFonts w:ascii="Angsana New" w:hAnsi="Angsana New" w:cs="Angsana New" w:hint="cs"/>
          <w:sz w:val="30"/>
          <w:szCs w:val="30"/>
          <w:cs/>
        </w:rPr>
        <w:t>ตามงบการเงินรวมสำหรับปีตลอดระยะเวลาของหุ้นกู้</w:t>
      </w:r>
      <w:r w:rsidRPr="00D8680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4333B6B8" w14:textId="095E3A09" w:rsidR="00134FDF" w:rsidRPr="00D8680D" w:rsidRDefault="001420E7" w:rsidP="00F54E6A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80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 xml:space="preserve">           </w:t>
      </w:r>
      <w:r w:rsidR="00134FDF" w:rsidRPr="00D868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31F58238" w14:textId="77777777" w:rsidR="00134FDF" w:rsidRPr="00D8680D" w:rsidRDefault="00134FDF" w:rsidP="00F54E6A">
      <w:pPr>
        <w:ind w:left="810"/>
        <w:rPr>
          <w:rFonts w:asciiTheme="majorBidi" w:hAnsiTheme="majorBidi" w:cstheme="majorBidi"/>
          <w:sz w:val="6"/>
          <w:szCs w:val="6"/>
        </w:rPr>
      </w:pPr>
    </w:p>
    <w:p w14:paraId="60BB63BC" w14:textId="27570616" w:rsidR="007352C3" w:rsidRPr="00D8680D" w:rsidRDefault="00484938" w:rsidP="00F54E6A">
      <w:pPr>
        <w:ind w:left="810" w:right="663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>กลุ่มบ</w:t>
      </w:r>
      <w:r w:rsidR="007352C3" w:rsidRPr="00D8680D">
        <w:rPr>
          <w:rFonts w:asciiTheme="majorBidi" w:hAnsiTheme="majorBidi" w:cstheme="majorBidi"/>
          <w:sz w:val="30"/>
          <w:szCs w:val="30"/>
          <w:cs/>
        </w:rPr>
        <w:t>ริษัทและ</w:t>
      </w:r>
      <w:r w:rsidR="00134FDF" w:rsidRPr="00D8680D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6D56D2" w:rsidRPr="00D8680D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134FDF" w:rsidRPr="00D8680D">
        <w:rPr>
          <w:rFonts w:asciiTheme="majorBidi" w:hAnsiTheme="majorBidi" w:cstheme="majorBidi"/>
          <w:sz w:val="30"/>
          <w:szCs w:val="30"/>
          <w:cs/>
        </w:rPr>
        <w:t>อาคาร ฟาร์ม เครื่องจักร ระบบสาธารณูปโภคและยานพาหนะภายใต้สัญญาเช่าหลายฉบับ ซึ่งมีระยะเวลาเช่าตั้งแต่</w:t>
      </w:r>
      <w:r w:rsidR="003349F3" w:rsidRPr="00D8680D">
        <w:rPr>
          <w:rFonts w:asciiTheme="majorBidi" w:hAnsiTheme="majorBidi" w:cstheme="majorBidi"/>
          <w:sz w:val="30"/>
          <w:szCs w:val="30"/>
        </w:rPr>
        <w:t xml:space="preserve"> 2</w:t>
      </w:r>
      <w:r w:rsidR="00134FDF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D8680D">
        <w:rPr>
          <w:rFonts w:asciiTheme="majorBidi" w:hAnsiTheme="majorBidi" w:cstheme="majorBidi"/>
          <w:sz w:val="30"/>
          <w:szCs w:val="30"/>
          <w:cs/>
        </w:rPr>
        <w:t xml:space="preserve">ปี ถึง </w:t>
      </w:r>
      <w:r w:rsidR="00C418B0" w:rsidRPr="00D8680D">
        <w:rPr>
          <w:rFonts w:asciiTheme="majorBidi" w:hAnsiTheme="majorBidi" w:cstheme="majorBidi"/>
          <w:sz w:val="30"/>
          <w:szCs w:val="30"/>
        </w:rPr>
        <w:t>15</w:t>
      </w:r>
      <w:r w:rsidR="00134FDF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134FDF" w:rsidRPr="00D8680D">
        <w:rPr>
          <w:rFonts w:asciiTheme="majorBidi" w:hAnsiTheme="majorBidi" w:cstheme="majorBidi"/>
          <w:sz w:val="30"/>
          <w:szCs w:val="30"/>
          <w:cs/>
        </w:rPr>
        <w:t>ปี โดยหนี้สินตาม</w:t>
      </w:r>
    </w:p>
    <w:p w14:paraId="352742BD" w14:textId="5F869708" w:rsidR="00134FDF" w:rsidRPr="00D8680D" w:rsidRDefault="00C443C3" w:rsidP="00F54E6A">
      <w:pPr>
        <w:ind w:left="810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>สัญญาเช่ามี</w:t>
      </w:r>
      <w:r w:rsidR="00134FDF" w:rsidRPr="00D8680D">
        <w:rPr>
          <w:rFonts w:asciiTheme="majorBidi" w:hAnsiTheme="majorBidi" w:cstheme="majorBidi"/>
          <w:sz w:val="30"/>
          <w:szCs w:val="30"/>
          <w:cs/>
        </w:rPr>
        <w:t>รายละเอียดดังนี</w:t>
      </w:r>
      <w:r w:rsidR="003225F4" w:rsidRPr="00D8680D">
        <w:rPr>
          <w:rFonts w:asciiTheme="majorBidi" w:hAnsiTheme="majorBidi" w:cstheme="majorBidi" w:hint="cs"/>
          <w:sz w:val="30"/>
          <w:szCs w:val="30"/>
          <w:cs/>
        </w:rPr>
        <w:t>้</w:t>
      </w:r>
    </w:p>
    <w:tbl>
      <w:tblPr>
        <w:tblW w:w="1401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0"/>
        <w:gridCol w:w="1439"/>
        <w:gridCol w:w="270"/>
        <w:gridCol w:w="1653"/>
        <w:gridCol w:w="270"/>
        <w:gridCol w:w="1327"/>
        <w:gridCol w:w="270"/>
        <w:gridCol w:w="1260"/>
        <w:gridCol w:w="270"/>
        <w:gridCol w:w="1163"/>
        <w:gridCol w:w="270"/>
        <w:gridCol w:w="1307"/>
        <w:gridCol w:w="16"/>
      </w:tblGrid>
      <w:tr w:rsidR="006D56D2" w:rsidRPr="00D8680D" w14:paraId="64C8602D" w14:textId="77777777" w:rsidTr="00BE7B91">
        <w:trPr>
          <w:gridAfter w:val="1"/>
          <w:wAfter w:w="16" w:type="dxa"/>
          <w:cantSplit/>
          <w:trHeight w:val="144"/>
        </w:trPr>
        <w:tc>
          <w:tcPr>
            <w:tcW w:w="4228" w:type="dxa"/>
          </w:tcPr>
          <w:p w14:paraId="7D80B736" w14:textId="77777777" w:rsidR="006D56D2" w:rsidRPr="00D8680D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</w:tcPr>
          <w:p w14:paraId="4E0189C1" w14:textId="77777777" w:rsidR="006D56D2" w:rsidRPr="00D8680D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206BDB4A" w14:textId="32D11225" w:rsidR="006D56D2" w:rsidRPr="00D8680D" w:rsidRDefault="006D56D2" w:rsidP="00F54E6A">
            <w:pPr>
              <w:tabs>
                <w:tab w:val="left" w:pos="1044"/>
              </w:tabs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6D2" w:rsidRPr="00D8680D" w14:paraId="2903A0B2" w14:textId="77777777" w:rsidTr="00BE7B91">
        <w:trPr>
          <w:cantSplit/>
          <w:trHeight w:val="144"/>
        </w:trPr>
        <w:tc>
          <w:tcPr>
            <w:tcW w:w="4228" w:type="dxa"/>
          </w:tcPr>
          <w:p w14:paraId="761E8452" w14:textId="7DEDFC6B" w:rsidR="006D56D2" w:rsidRPr="00D8680D" w:rsidRDefault="006D56D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C74629" w14:textId="77777777" w:rsidR="006D56D2" w:rsidRPr="00D8680D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C11F9B9" w14:textId="77777777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D3F1C0" w14:textId="5694F899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76DB5CD9" w14:textId="30409B0B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85D562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71231BC" w14:textId="1CD18C55" w:rsidR="006D56D2" w:rsidRPr="00D8680D" w:rsidRDefault="00E342D5" w:rsidP="00F54E6A">
            <w:pPr>
              <w:ind w:left="-108" w:right="-90" w:hanging="2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400AE74B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57F498" w14:textId="77777777" w:rsidR="006D56D2" w:rsidRPr="00D8680D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324F6EF2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C5FF9FB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05D145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F3A4205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D8680D" w14:paraId="670CFA01" w14:textId="77777777" w:rsidTr="00BE7B91">
        <w:trPr>
          <w:cantSplit/>
          <w:trHeight w:val="144"/>
        </w:trPr>
        <w:tc>
          <w:tcPr>
            <w:tcW w:w="4228" w:type="dxa"/>
          </w:tcPr>
          <w:p w14:paraId="0B388F47" w14:textId="59960DC1" w:rsidR="006D56D2" w:rsidRPr="00D8680D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DD5CA1" w14:textId="77777777" w:rsidR="006D56D2" w:rsidRPr="00D8680D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1EEE44C" w14:textId="77777777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B376BF" w14:textId="48A5F683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E374B0E" w14:textId="58381981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472544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0D886AF7" w14:textId="5221F3DE" w:rsidR="006D56D2" w:rsidRPr="00D8680D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57C3ED3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30E3A" w14:textId="77777777" w:rsidR="006D56D2" w:rsidRPr="00D8680D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14:paraId="20C59E4A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585640D7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026EA5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85B710D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D8680D" w14:paraId="3A4203C1" w14:textId="77777777" w:rsidTr="00BE7B91">
        <w:trPr>
          <w:cantSplit/>
          <w:trHeight w:val="144"/>
        </w:trPr>
        <w:tc>
          <w:tcPr>
            <w:tcW w:w="4228" w:type="dxa"/>
          </w:tcPr>
          <w:p w14:paraId="77DFF0EB" w14:textId="77777777" w:rsidR="006D56D2" w:rsidRPr="00D8680D" w:rsidRDefault="006D56D2" w:rsidP="00F54E6A">
            <w:pPr>
              <w:spacing w:line="360" w:lineRule="exact"/>
              <w:ind w:right="-108" w:firstLine="7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A7189" w14:textId="77777777" w:rsidR="006D56D2" w:rsidRPr="00D8680D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25D77464" w14:textId="77777777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69A37E" w14:textId="64B8EFE1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285292E0" w14:textId="51FFDE36" w:rsidR="006D56D2" w:rsidRPr="00D8680D" w:rsidRDefault="0006739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02D969C1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7FB8A5A7" w14:textId="28C96B31" w:rsidR="006D56D2" w:rsidRPr="00D8680D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69B7E270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E76DCBF" w14:textId="77777777" w:rsidR="006D56D2" w:rsidRPr="00D8680D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40FF611B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203D1ADB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33C196D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3A84A95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D8680D" w14:paraId="31CE6059" w14:textId="77777777" w:rsidTr="00BE7B91">
        <w:trPr>
          <w:cantSplit/>
          <w:trHeight w:val="144"/>
        </w:trPr>
        <w:tc>
          <w:tcPr>
            <w:tcW w:w="4228" w:type="dxa"/>
          </w:tcPr>
          <w:p w14:paraId="1196E3D9" w14:textId="77777777" w:rsidR="006D56D2" w:rsidRPr="00D8680D" w:rsidRDefault="006D56D2" w:rsidP="00F54E6A">
            <w:pPr>
              <w:spacing w:line="360" w:lineRule="exact"/>
              <w:ind w:left="-110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FC26A" w14:textId="77777777" w:rsidR="006D56D2" w:rsidRPr="00D8680D" w:rsidRDefault="006D56D2" w:rsidP="00F54E6A">
            <w:pPr>
              <w:tabs>
                <w:tab w:val="clear" w:pos="907"/>
                <w:tab w:val="left" w:pos="900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63A91001" w14:textId="56B01461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500D8E5" w14:textId="5598D826" w:rsidR="006D56D2" w:rsidRPr="00D8680D" w:rsidRDefault="006D56D2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vAlign w:val="bottom"/>
          </w:tcPr>
          <w:p w14:paraId="45C23A65" w14:textId="2B8534A0" w:rsidR="006D56D2" w:rsidRPr="00D8680D" w:rsidRDefault="003349F3" w:rsidP="00F54E6A">
            <w:pPr>
              <w:pStyle w:val="BodyText"/>
              <w:spacing w:after="0"/>
              <w:ind w:left="-108" w:right="-90" w:firstLine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4746FF05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14:paraId="6D4DEA48" w14:textId="54C4E8F5" w:rsidR="006D56D2" w:rsidRPr="00D8680D" w:rsidRDefault="00E342D5" w:rsidP="00F54E6A">
            <w:pPr>
              <w:ind w:left="-108" w:right="-90" w:firstLine="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6121BE58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6902F47" w14:textId="77777777" w:rsidR="006D56D2" w:rsidRPr="00D8680D" w:rsidRDefault="006D56D2" w:rsidP="00F54E6A">
            <w:pPr>
              <w:tabs>
                <w:tab w:val="clear" w:pos="1644"/>
              </w:tabs>
              <w:ind w:left="-117" w:right="-140" w:firstLine="61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472938E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3" w:type="dxa"/>
            <w:vAlign w:val="bottom"/>
          </w:tcPr>
          <w:p w14:paraId="7A93837A" w14:textId="77777777" w:rsidR="006D56D2" w:rsidRPr="00D8680D" w:rsidRDefault="006D56D2" w:rsidP="00F54E6A">
            <w:pPr>
              <w:tabs>
                <w:tab w:val="left" w:pos="1044"/>
              </w:tabs>
              <w:ind w:left="-108" w:right="-90" w:hanging="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827D7CF" w14:textId="77777777" w:rsidR="006D56D2" w:rsidRPr="00D8680D" w:rsidRDefault="006D56D2" w:rsidP="00F54E6A">
            <w:pPr>
              <w:tabs>
                <w:tab w:val="left" w:pos="1044"/>
              </w:tabs>
              <w:ind w:left="-108" w:right="-90" w:firstLine="7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7B8ED6AB" w14:textId="77777777" w:rsidR="006D56D2" w:rsidRPr="00D8680D" w:rsidRDefault="006D56D2" w:rsidP="00F54E6A">
            <w:pPr>
              <w:tabs>
                <w:tab w:val="left" w:pos="792"/>
              </w:tabs>
              <w:ind w:left="-108" w:right="-71" w:hanging="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D56D2" w:rsidRPr="00D8680D" w14:paraId="47320CE7" w14:textId="77777777" w:rsidTr="00BE7B91">
        <w:trPr>
          <w:gridAfter w:val="1"/>
          <w:wAfter w:w="16" w:type="dxa"/>
          <w:cantSplit/>
          <w:trHeight w:hRule="exact" w:val="342"/>
        </w:trPr>
        <w:tc>
          <w:tcPr>
            <w:tcW w:w="4228" w:type="dxa"/>
          </w:tcPr>
          <w:p w14:paraId="5553047B" w14:textId="77777777" w:rsidR="006D56D2" w:rsidRPr="00D8680D" w:rsidRDefault="006D56D2" w:rsidP="00F54E6A">
            <w:pPr>
              <w:ind w:left="-108" w:right="-90"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CDD4" w14:textId="77777777" w:rsidR="006D56D2" w:rsidRPr="00D8680D" w:rsidRDefault="006D56D2" w:rsidP="00F54E6A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99" w:type="dxa"/>
            <w:gridSpan w:val="11"/>
          </w:tcPr>
          <w:p w14:paraId="60E8347A" w14:textId="4C8DA2F4" w:rsidR="006D56D2" w:rsidRPr="00D8680D" w:rsidRDefault="006D56D2" w:rsidP="00F54E6A">
            <w:pPr>
              <w:ind w:firstLine="7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6D2" w:rsidRPr="00D8680D" w14:paraId="783D02A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6625D8ED" w14:textId="30690EF9" w:rsidR="006D56D2" w:rsidRPr="00D8680D" w:rsidRDefault="00C418B0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4FFE239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2927B4B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9B5A8E" w14:textId="3081E748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779694A6" w14:textId="5F180C43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D18C61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83A8ABE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E95638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9D68DA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CC4A1D" w14:textId="77777777" w:rsidR="006D56D2" w:rsidRPr="00D8680D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1F4408FD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198C35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F248CDE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6D2" w:rsidRPr="00D8680D" w14:paraId="2CAFD7DF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579BB0FC" w14:textId="5D12A945" w:rsidR="003225F4" w:rsidRPr="00D8680D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</w:t>
            </w:r>
            <w:r w:rsidR="003E05BC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</w:t>
            </w:r>
            <w:r w:rsidR="003225F4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แบบเช่าเงินทุน</w:t>
            </w:r>
          </w:p>
        </w:tc>
        <w:tc>
          <w:tcPr>
            <w:tcW w:w="270" w:type="dxa"/>
            <w:vAlign w:val="bottom"/>
          </w:tcPr>
          <w:p w14:paraId="0AE1982E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F634CD8" w14:textId="3962F4BA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3889" w:firstLine="11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3F8081" w14:textId="4890A052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B97CE04" w14:textId="221276C4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736DC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9D03030" w14:textId="63F75205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D55D29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639875" w14:textId="2145A6EB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DC7A92" w14:textId="77777777" w:rsidR="006D56D2" w:rsidRPr="00D8680D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E572A7A" w14:textId="7D397B8C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05527A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3439E917" w14:textId="5340EFB9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225F4" w:rsidRPr="00D8680D" w14:paraId="14063CA3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1586555C" w14:textId="7604386F" w:rsidR="003225F4" w:rsidRPr="00D8680D" w:rsidRDefault="003225F4" w:rsidP="00F54E6A">
            <w:pPr>
              <w:spacing w:line="240" w:lineRule="auto"/>
              <w:ind w:left="250" w:right="-411" w:hanging="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5D856158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0F44C47" w14:textId="71B2F4E9" w:rsidR="003225F4" w:rsidRPr="00D8680D" w:rsidRDefault="00B96E04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F1B6F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F6C2A6C" w14:textId="793C88D8" w:rsidR="003225F4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2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32,362</w:t>
            </w:r>
          </w:p>
        </w:tc>
        <w:tc>
          <w:tcPr>
            <w:tcW w:w="270" w:type="dxa"/>
            <w:vAlign w:val="bottom"/>
          </w:tcPr>
          <w:p w14:paraId="13A43473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D7CD0A2" w14:textId="37D750CE" w:rsidR="003225F4" w:rsidRPr="00D8680D" w:rsidRDefault="007B3474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12,605</w:t>
            </w:r>
          </w:p>
        </w:tc>
        <w:tc>
          <w:tcPr>
            <w:tcW w:w="270" w:type="dxa"/>
            <w:vAlign w:val="bottom"/>
          </w:tcPr>
          <w:p w14:paraId="585C9ACF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ABEDBC" w14:textId="796A900B" w:rsidR="003225F4" w:rsidRPr="00D8680D" w:rsidRDefault="00B96E04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9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CC2CC6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24DE7BED" w14:textId="5E1965BA" w:rsidR="003225F4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firstLine="5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36,647</w:t>
            </w:r>
          </w:p>
        </w:tc>
        <w:tc>
          <w:tcPr>
            <w:tcW w:w="270" w:type="dxa"/>
            <w:vAlign w:val="bottom"/>
          </w:tcPr>
          <w:p w14:paraId="0644FE54" w14:textId="77777777" w:rsidR="003225F4" w:rsidRPr="00D8680D" w:rsidRDefault="003225F4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FDD9E15" w14:textId="0F1F711F" w:rsidR="003225F4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81,614</w:t>
            </w:r>
          </w:p>
        </w:tc>
      </w:tr>
      <w:tr w:rsidR="006D56D2" w:rsidRPr="00D8680D" w14:paraId="7587B7C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0F9488C" w14:textId="77777777" w:rsidR="006D56D2" w:rsidRPr="00D8680D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26610817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D18DC22" w14:textId="4CEC2BCB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1,932,438</w:t>
            </w:r>
          </w:p>
        </w:tc>
        <w:tc>
          <w:tcPr>
            <w:tcW w:w="270" w:type="dxa"/>
            <w:vAlign w:val="bottom"/>
          </w:tcPr>
          <w:p w14:paraId="57CE5823" w14:textId="4F87F041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3801D1D" w14:textId="1E2FBB3D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1,571,989</w:t>
            </w:r>
          </w:p>
        </w:tc>
        <w:tc>
          <w:tcPr>
            <w:tcW w:w="270" w:type="dxa"/>
            <w:vAlign w:val="bottom"/>
          </w:tcPr>
          <w:p w14:paraId="14E9DBAC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348BFA6" w14:textId="2CB25DE8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ED2085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05404C" w14:textId="17FDE55D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40805D01" w14:textId="77777777" w:rsidR="006D56D2" w:rsidRPr="00D8680D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177CCE73" w14:textId="55C8A1B9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hanging="9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144,767</w:t>
            </w:r>
          </w:p>
        </w:tc>
        <w:tc>
          <w:tcPr>
            <w:tcW w:w="270" w:type="dxa"/>
            <w:vAlign w:val="bottom"/>
          </w:tcPr>
          <w:p w14:paraId="2A08D883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3066DF0D" w14:textId="327ED2D9" w:rsidR="006D56D2" w:rsidRPr="00D8680D" w:rsidRDefault="0008419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3,649,395</w:t>
            </w:r>
          </w:p>
        </w:tc>
      </w:tr>
      <w:tr w:rsidR="006D56D2" w:rsidRPr="00D8680D" w14:paraId="3323F3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2A361FA" w14:textId="77777777" w:rsidR="006D56D2" w:rsidRPr="00D8680D" w:rsidRDefault="006D56D2" w:rsidP="00F54E6A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0F2B5AD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4C7" w14:textId="68ED5191" w:rsidR="006D56D2" w:rsidRPr="00D8680D" w:rsidRDefault="00084195" w:rsidP="0008419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1,932,438</w:t>
            </w:r>
          </w:p>
        </w:tc>
        <w:tc>
          <w:tcPr>
            <w:tcW w:w="270" w:type="dxa"/>
            <w:vAlign w:val="bottom"/>
          </w:tcPr>
          <w:p w14:paraId="138FE31C" w14:textId="2DC1DB1F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-90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05914" w14:textId="606932B9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1,604,351</w:t>
            </w:r>
          </w:p>
        </w:tc>
        <w:tc>
          <w:tcPr>
            <w:tcW w:w="270" w:type="dxa"/>
            <w:vAlign w:val="bottom"/>
          </w:tcPr>
          <w:p w14:paraId="2BD64D0E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B5108" w14:textId="28C67D58" w:rsidR="006D56D2" w:rsidRPr="00D8680D" w:rsidRDefault="007B3474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12,605</w:t>
            </w:r>
          </w:p>
        </w:tc>
        <w:tc>
          <w:tcPr>
            <w:tcW w:w="270" w:type="dxa"/>
            <w:vAlign w:val="bottom"/>
          </w:tcPr>
          <w:p w14:paraId="1D00825D" w14:textId="6C121DFC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5F756" w14:textId="44403CAF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0F3E7802" w14:textId="77777777" w:rsidR="006D56D2" w:rsidRPr="00D8680D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EAF6E" w14:textId="2366C0AA" w:rsidR="006D56D2" w:rsidRPr="00D8680D" w:rsidRDefault="00084195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1"/>
              </w:tabs>
              <w:ind w:left="-108" w:right="-90" w:hanging="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181,414</w:t>
            </w:r>
          </w:p>
        </w:tc>
        <w:tc>
          <w:tcPr>
            <w:tcW w:w="270" w:type="dxa"/>
            <w:vAlign w:val="bottom"/>
          </w:tcPr>
          <w:p w14:paraId="7EECEC78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8ABCE" w14:textId="0620FFC4" w:rsidR="006D56D2" w:rsidRPr="00D8680D" w:rsidRDefault="00084195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3,731,009</w:t>
            </w:r>
          </w:p>
        </w:tc>
      </w:tr>
      <w:tr w:rsidR="006D56D2" w:rsidRPr="00D8680D" w14:paraId="2FA6E691" w14:textId="77777777" w:rsidTr="00BE7B91">
        <w:trPr>
          <w:cantSplit/>
          <w:trHeight w:hRule="exact" w:val="144"/>
        </w:trPr>
        <w:tc>
          <w:tcPr>
            <w:tcW w:w="4228" w:type="dxa"/>
            <w:vAlign w:val="bottom"/>
          </w:tcPr>
          <w:p w14:paraId="0543296A" w14:textId="77777777" w:rsidR="006D56D2" w:rsidRPr="00D8680D" w:rsidRDefault="006D56D2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C987C07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17B7023F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8EEA30" w14:textId="765E38D4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0DB256A" w14:textId="1208681D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36F333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B713513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0E002F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9BC3B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26DCE9" w14:textId="77777777" w:rsidR="006D56D2" w:rsidRPr="00D8680D" w:rsidRDefault="006D56D2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2F57B79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8EA238" w14:textId="77777777" w:rsidR="006D56D2" w:rsidRPr="00D8680D" w:rsidRDefault="006D56D2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10F20498" w14:textId="77777777" w:rsidR="006D56D2" w:rsidRPr="00D8680D" w:rsidRDefault="006D56D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D8680D" w14:paraId="249B6F86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30E8125E" w14:textId="6B6BF706" w:rsidR="000B17BC" w:rsidRPr="00D8680D" w:rsidRDefault="000B17BC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2157F7E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8AD7928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26A9DD" w14:textId="62DDF92F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DC8F714" w14:textId="70BB227B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B8472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F7FBDC0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9F41B1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A8266C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D6F8A4" w14:textId="77777777" w:rsidR="000B17BC" w:rsidRPr="00D8680D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D0D8BA3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B2C0CF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239BA1D0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7BC" w:rsidRPr="00D8680D" w14:paraId="4D3D18FE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E4E2A51" w14:textId="51432D1C" w:rsidR="000B17BC" w:rsidRPr="00D8680D" w:rsidRDefault="000B17BC" w:rsidP="00F54E6A">
            <w:pPr>
              <w:spacing w:line="240" w:lineRule="auto"/>
              <w:ind w:right="-411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สัญญาเช่ากับบริษัทให้เช่า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ทรัพย์สินแบบเช่าเงินทุน</w:t>
            </w:r>
          </w:p>
        </w:tc>
        <w:tc>
          <w:tcPr>
            <w:tcW w:w="270" w:type="dxa"/>
            <w:vAlign w:val="bottom"/>
          </w:tcPr>
          <w:p w14:paraId="27BA5153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CEA635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CB1CEA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0E2118CC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90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C11125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7BB7369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475B1C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7F2474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A64378" w14:textId="77777777" w:rsidR="000B17BC" w:rsidRPr="00D8680D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3A771774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CB9436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6E0191A3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07E" w:rsidRPr="00D8680D" w14:paraId="72CD3B10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A121BAD" w14:textId="706B5C5B" w:rsidR="006B307E" w:rsidRPr="00D8680D" w:rsidRDefault="006B307E" w:rsidP="006B307E">
            <w:pPr>
              <w:spacing w:line="240" w:lineRule="auto"/>
              <w:ind w:left="252"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และสถาบันการเงิน</w:t>
            </w:r>
          </w:p>
        </w:tc>
        <w:tc>
          <w:tcPr>
            <w:tcW w:w="270" w:type="dxa"/>
            <w:vAlign w:val="bottom"/>
          </w:tcPr>
          <w:p w14:paraId="23BCBE4D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99A6415" w14:textId="2E0E4613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187F3E" w14:textId="320DE1C0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vAlign w:val="bottom"/>
          </w:tcPr>
          <w:p w14:paraId="1ADD4C98" w14:textId="302096B9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62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55,335</w:t>
            </w:r>
          </w:p>
        </w:tc>
        <w:tc>
          <w:tcPr>
            <w:tcW w:w="270" w:type="dxa"/>
            <w:vAlign w:val="bottom"/>
          </w:tcPr>
          <w:p w14:paraId="36D014AC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DA2479A" w14:textId="40D50C53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3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21,553</w:t>
            </w:r>
          </w:p>
        </w:tc>
        <w:tc>
          <w:tcPr>
            <w:tcW w:w="270" w:type="dxa"/>
            <w:vAlign w:val="bottom"/>
          </w:tcPr>
          <w:p w14:paraId="45A1BD0E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DEA151" w14:textId="59B6CECE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56" w:firstLine="5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DF9B75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005BBB16" w14:textId="1320F00D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52,191</w:t>
            </w:r>
          </w:p>
        </w:tc>
        <w:tc>
          <w:tcPr>
            <w:tcW w:w="270" w:type="dxa"/>
            <w:vAlign w:val="bottom"/>
          </w:tcPr>
          <w:p w14:paraId="5A24FDD4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582A88C1" w14:textId="0616862A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129,079</w:t>
            </w:r>
          </w:p>
        </w:tc>
      </w:tr>
      <w:tr w:rsidR="006B307E" w:rsidRPr="00D8680D" w14:paraId="09007F57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465FC4AE" w14:textId="22CFC20C" w:rsidR="006B307E" w:rsidRPr="00D8680D" w:rsidRDefault="006B307E" w:rsidP="006B307E">
            <w:pPr>
              <w:spacing w:line="240" w:lineRule="auto"/>
              <w:ind w:right="-411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0" w:type="dxa"/>
            <w:vAlign w:val="bottom"/>
          </w:tcPr>
          <w:p w14:paraId="63092864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418D1780" w14:textId="23F08A86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991,481</w:t>
            </w:r>
          </w:p>
        </w:tc>
        <w:tc>
          <w:tcPr>
            <w:tcW w:w="270" w:type="dxa"/>
            <w:vAlign w:val="bottom"/>
          </w:tcPr>
          <w:p w14:paraId="31E1AA76" w14:textId="12FE5199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14:paraId="715F74B8" w14:textId="1BA86152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left="-108" w:right="69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1,532,798</w:t>
            </w:r>
          </w:p>
        </w:tc>
        <w:tc>
          <w:tcPr>
            <w:tcW w:w="270" w:type="dxa"/>
            <w:vAlign w:val="bottom"/>
          </w:tcPr>
          <w:p w14:paraId="760DA25D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A5A00A2" w14:textId="10BD7B08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6"/>
              </w:tabs>
              <w:ind w:left="-108" w:right="-293" w:firstLine="54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vAlign w:val="bottom"/>
          </w:tcPr>
          <w:p w14:paraId="59D71BBE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504082" w14:textId="4C7EE6AC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7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1DC79811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0D2179AE" w14:textId="0B410FA0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121,646</w:t>
            </w:r>
          </w:p>
        </w:tc>
        <w:tc>
          <w:tcPr>
            <w:tcW w:w="270" w:type="dxa"/>
            <w:vAlign w:val="bottom"/>
          </w:tcPr>
          <w:p w14:paraId="5845AFD9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bottom w:val="single" w:sz="4" w:space="0" w:color="auto"/>
            </w:tcBorders>
            <w:vAlign w:val="bottom"/>
          </w:tcPr>
          <w:p w14:paraId="0477F50C" w14:textId="76E255E9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2,646,445</w:t>
            </w:r>
          </w:p>
        </w:tc>
      </w:tr>
      <w:tr w:rsidR="006B307E" w:rsidRPr="00D8680D" w14:paraId="78D4118D" w14:textId="77777777" w:rsidTr="00BE7B91">
        <w:trPr>
          <w:cantSplit/>
          <w:trHeight w:val="144"/>
        </w:trPr>
        <w:tc>
          <w:tcPr>
            <w:tcW w:w="4228" w:type="dxa"/>
            <w:vAlign w:val="bottom"/>
          </w:tcPr>
          <w:p w14:paraId="7321E5FF" w14:textId="12609843" w:rsidR="006B307E" w:rsidRPr="00D8680D" w:rsidRDefault="006B307E" w:rsidP="006B307E">
            <w:pPr>
              <w:ind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6816D15" w14:textId="1EBDFA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 w:firstLine="7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EC7DF" w14:textId="7109B522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991,481</w:t>
            </w:r>
          </w:p>
        </w:tc>
        <w:tc>
          <w:tcPr>
            <w:tcW w:w="270" w:type="dxa"/>
            <w:vAlign w:val="bottom"/>
          </w:tcPr>
          <w:p w14:paraId="179B9961" w14:textId="6404DCAA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ind w:left="-10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2ABCC" w14:textId="12F5B768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71"/>
              </w:tabs>
              <w:ind w:left="-108" w:right="69" w:firstLine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1,588,133</w:t>
            </w:r>
          </w:p>
        </w:tc>
        <w:tc>
          <w:tcPr>
            <w:tcW w:w="270" w:type="dxa"/>
            <w:vAlign w:val="bottom"/>
          </w:tcPr>
          <w:p w14:paraId="3EC5A3FA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6E13" w14:textId="7D8DEEE0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3"/>
              </w:tabs>
              <w:ind w:left="-108" w:right="-293" w:firstLine="5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21,728</w:t>
            </w:r>
          </w:p>
        </w:tc>
        <w:tc>
          <w:tcPr>
            <w:tcW w:w="270" w:type="dxa"/>
            <w:vAlign w:val="bottom"/>
          </w:tcPr>
          <w:p w14:paraId="203B8155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D56B9" w14:textId="524F5ACF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ind w:left="-108" w:right="-90" w:firstLine="5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  <w:vAlign w:val="bottom"/>
          </w:tcPr>
          <w:p w14:paraId="3754BD91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92CA8" w14:textId="5725F1D5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4"/>
              </w:tabs>
              <w:ind w:left="-108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173,837</w:t>
            </w:r>
          </w:p>
        </w:tc>
        <w:tc>
          <w:tcPr>
            <w:tcW w:w="270" w:type="dxa"/>
            <w:vAlign w:val="bottom"/>
          </w:tcPr>
          <w:p w14:paraId="1A32FFBA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0"/>
              </w:tabs>
              <w:spacing w:line="360" w:lineRule="exact"/>
              <w:ind w:left="-18" w:right="-86" w:firstLine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93C1E" w14:textId="5F81922D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360" w:lineRule="exact"/>
              <w:ind w:left="-18" w:right="-108" w:hanging="3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2,775,524</w:t>
            </w:r>
          </w:p>
        </w:tc>
      </w:tr>
    </w:tbl>
    <w:p w14:paraId="73AA5BB9" w14:textId="77777777" w:rsidR="00BE7B91" w:rsidRPr="00D8680D" w:rsidRDefault="00BE7B91" w:rsidP="00F54E6A"/>
    <w:tbl>
      <w:tblPr>
        <w:tblW w:w="1404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228"/>
        <w:gridCol w:w="272"/>
        <w:gridCol w:w="2160"/>
        <w:gridCol w:w="270"/>
        <w:gridCol w:w="2250"/>
        <w:gridCol w:w="271"/>
        <w:gridCol w:w="2160"/>
        <w:gridCol w:w="270"/>
        <w:gridCol w:w="2159"/>
      </w:tblGrid>
      <w:tr w:rsidR="00541480" w:rsidRPr="00D8680D" w14:paraId="036EC300" w14:textId="77777777" w:rsidTr="00BE7B91">
        <w:trPr>
          <w:cantSplit/>
          <w:trHeight w:val="144"/>
        </w:trPr>
        <w:tc>
          <w:tcPr>
            <w:tcW w:w="4228" w:type="dxa"/>
          </w:tcPr>
          <w:p w14:paraId="28AD296E" w14:textId="77777777" w:rsidR="00541480" w:rsidRPr="00D8680D" w:rsidRDefault="0054148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61B38DB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33D81372" w14:textId="17485909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7B91" w:rsidRPr="00D8680D" w14:paraId="4A527F42" w14:textId="77777777" w:rsidTr="00BE7B91">
        <w:trPr>
          <w:cantSplit/>
          <w:trHeight w:val="144"/>
        </w:trPr>
        <w:tc>
          <w:tcPr>
            <w:tcW w:w="4228" w:type="dxa"/>
          </w:tcPr>
          <w:p w14:paraId="5BAE4E70" w14:textId="77777777" w:rsidR="00541480" w:rsidRPr="00D8680D" w:rsidRDefault="0054148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27"/>
              </w:tabs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04118D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C223985" w14:textId="796580C5" w:rsidR="00541480" w:rsidRPr="00D8680D" w:rsidRDefault="00541480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5815B" w14:textId="77777777" w:rsidR="00541480" w:rsidRPr="00D8680D" w:rsidRDefault="00541480" w:rsidP="00F54E6A">
            <w:pPr>
              <w:ind w:left="-19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08B978BD" w14:textId="77777777" w:rsidR="00541480" w:rsidRPr="00D8680D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1" w:type="dxa"/>
            <w:vAlign w:val="bottom"/>
          </w:tcPr>
          <w:p w14:paraId="4E59B104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61E8D5CB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5EC9CD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B709D62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D8680D" w14:paraId="6E67A2DC" w14:textId="77777777" w:rsidTr="00BE7B91">
        <w:trPr>
          <w:cantSplit/>
          <w:trHeight w:val="144"/>
        </w:trPr>
        <w:tc>
          <w:tcPr>
            <w:tcW w:w="4228" w:type="dxa"/>
          </w:tcPr>
          <w:p w14:paraId="59E8EBD4" w14:textId="77777777" w:rsidR="00541480" w:rsidRPr="00D8680D" w:rsidRDefault="00541480" w:rsidP="00F54E6A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7AC1096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F052BE5" w14:textId="71515508" w:rsidR="00541480" w:rsidRPr="00D8680D" w:rsidRDefault="00541480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1F57E" w14:textId="77777777" w:rsidR="00541480" w:rsidRPr="00D8680D" w:rsidRDefault="00541480" w:rsidP="00F54E6A">
            <w:pPr>
              <w:ind w:left="-293" w:right="-90" w:hanging="27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E008D41" w14:textId="77777777" w:rsidR="00541480" w:rsidRPr="00D8680D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1" w:type="dxa"/>
            <w:vAlign w:val="bottom"/>
          </w:tcPr>
          <w:p w14:paraId="1637B974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2D24B83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A7DF86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2B36BFC5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D8680D" w14:paraId="4543B63C" w14:textId="77777777" w:rsidTr="00BE7B91">
        <w:trPr>
          <w:cantSplit/>
          <w:trHeight w:val="144"/>
        </w:trPr>
        <w:tc>
          <w:tcPr>
            <w:tcW w:w="4228" w:type="dxa"/>
          </w:tcPr>
          <w:p w14:paraId="18DFB7E7" w14:textId="77777777" w:rsidR="00541480" w:rsidRPr="00D8680D" w:rsidRDefault="00541480" w:rsidP="00F54E6A">
            <w:pPr>
              <w:spacing w:line="36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99ED4A2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3D504223" w14:textId="077D69D2" w:rsidR="00541480" w:rsidRPr="00D8680D" w:rsidRDefault="00067392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  <w:r w:rsidR="00867D99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4B061926" w14:textId="77777777" w:rsidR="00541480" w:rsidRPr="00D8680D" w:rsidRDefault="00541480" w:rsidP="00F54E6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1101A38" w14:textId="77777777" w:rsidR="00541480" w:rsidRPr="00D8680D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1" w:type="dxa"/>
            <w:vAlign w:val="bottom"/>
          </w:tcPr>
          <w:p w14:paraId="01CA9F1A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5466A3B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6645B6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338D0D4B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B91" w:rsidRPr="00D8680D" w14:paraId="22386E95" w14:textId="77777777" w:rsidTr="00BE7B91">
        <w:trPr>
          <w:cantSplit/>
          <w:trHeight w:val="144"/>
        </w:trPr>
        <w:tc>
          <w:tcPr>
            <w:tcW w:w="4228" w:type="dxa"/>
          </w:tcPr>
          <w:p w14:paraId="51B2FA48" w14:textId="77777777" w:rsidR="00541480" w:rsidRPr="00D8680D" w:rsidRDefault="00541480" w:rsidP="00F54E6A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A3877DE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435B6613" w14:textId="03C360CE" w:rsidR="00541480" w:rsidRPr="00D8680D" w:rsidRDefault="003349F3" w:rsidP="00F54E6A">
            <w:pPr>
              <w:pStyle w:val="BodyText"/>
              <w:spacing w:after="0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467CC5B" w14:textId="77777777" w:rsidR="00541480" w:rsidRPr="00D8680D" w:rsidRDefault="00541480" w:rsidP="00F54E6A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5E96FEBD" w14:textId="77777777" w:rsidR="00541480" w:rsidRPr="00D8680D" w:rsidRDefault="00541480" w:rsidP="00F54E6A">
            <w:pPr>
              <w:ind w:left="-117" w:right="-83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1" w:type="dxa"/>
            <w:vAlign w:val="bottom"/>
          </w:tcPr>
          <w:p w14:paraId="61B78202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58036F66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6D592BE" w14:textId="77777777" w:rsidR="00541480" w:rsidRPr="00D8680D" w:rsidRDefault="00541480" w:rsidP="00F54E6A">
            <w:pPr>
              <w:tabs>
                <w:tab w:val="left" w:pos="1044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1A6B5213" w14:textId="77777777" w:rsidR="00541480" w:rsidRPr="00D8680D" w:rsidRDefault="00541480" w:rsidP="00F54E6A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541480" w:rsidRPr="00D8680D" w14:paraId="75DBDCD0" w14:textId="77777777" w:rsidTr="00BE7B91">
        <w:trPr>
          <w:cantSplit/>
          <w:trHeight w:val="144"/>
        </w:trPr>
        <w:tc>
          <w:tcPr>
            <w:tcW w:w="4228" w:type="dxa"/>
          </w:tcPr>
          <w:p w14:paraId="4D8483EC" w14:textId="77777777" w:rsidR="00541480" w:rsidRPr="00D8680D" w:rsidRDefault="00541480" w:rsidP="00F54E6A">
            <w:pPr>
              <w:spacing w:line="360" w:lineRule="exact"/>
              <w:ind w:left="-110" w:right="-90" w:firstLine="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C5C233" w14:textId="77777777" w:rsidR="00541480" w:rsidRPr="00D8680D" w:rsidRDefault="00541480" w:rsidP="00F54E6A">
            <w:pPr>
              <w:tabs>
                <w:tab w:val="clear" w:pos="907"/>
                <w:tab w:val="left" w:pos="90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540" w:type="dxa"/>
            <w:gridSpan w:val="7"/>
            <w:vAlign w:val="bottom"/>
          </w:tcPr>
          <w:p w14:paraId="642B8D62" w14:textId="6B6A3F9E" w:rsidR="00541480" w:rsidRPr="00D8680D" w:rsidRDefault="00541480" w:rsidP="00F54E6A">
            <w:pPr>
              <w:tabs>
                <w:tab w:val="left" w:pos="792"/>
              </w:tabs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7B91" w:rsidRPr="00D8680D" w14:paraId="60F4F331" w14:textId="77777777" w:rsidTr="00BE7B91">
        <w:trPr>
          <w:cantSplit/>
          <w:trHeight w:val="144"/>
        </w:trPr>
        <w:tc>
          <w:tcPr>
            <w:tcW w:w="4228" w:type="dxa"/>
          </w:tcPr>
          <w:p w14:paraId="1AE793BD" w14:textId="6E65E30F" w:rsidR="00541480" w:rsidRPr="00D8680D" w:rsidRDefault="00541480" w:rsidP="00F54E6A">
            <w:pPr>
              <w:tabs>
                <w:tab w:val="clear" w:pos="227"/>
                <w:tab w:val="left" w:pos="0"/>
              </w:tabs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411B7959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344E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28089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1CC4C27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9279D7" w14:textId="77777777" w:rsidR="00541480" w:rsidRPr="00D8680D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F5908BF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1407C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6C039841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1480" w:rsidRPr="00D8680D" w14:paraId="312F95F4" w14:textId="77777777" w:rsidTr="00BE7B91">
        <w:trPr>
          <w:cantSplit/>
          <w:trHeight w:val="144"/>
        </w:trPr>
        <w:tc>
          <w:tcPr>
            <w:tcW w:w="4228" w:type="dxa"/>
          </w:tcPr>
          <w:p w14:paraId="150061A0" w14:textId="77777777" w:rsidR="00541480" w:rsidRPr="00D8680D" w:rsidRDefault="00541480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4AADF637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CB7393" w14:textId="46231101" w:rsidR="00541480" w:rsidRPr="00D8680D" w:rsidRDefault="00222C7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11,172</w:t>
            </w:r>
          </w:p>
        </w:tc>
        <w:tc>
          <w:tcPr>
            <w:tcW w:w="270" w:type="dxa"/>
          </w:tcPr>
          <w:p w14:paraId="2E1D8ED8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3DC013" w14:textId="4A8C80E8" w:rsidR="00541480" w:rsidRPr="00D8680D" w:rsidRDefault="00222C7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71" w:type="dxa"/>
          </w:tcPr>
          <w:p w14:paraId="64FE6939" w14:textId="77777777" w:rsidR="00541480" w:rsidRPr="00D8680D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F17A51F" w14:textId="5E7398DB" w:rsidR="00541480" w:rsidRPr="00D8680D" w:rsidRDefault="00F6027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26,920</w:t>
            </w:r>
          </w:p>
        </w:tc>
        <w:tc>
          <w:tcPr>
            <w:tcW w:w="270" w:type="dxa"/>
          </w:tcPr>
          <w:p w14:paraId="192661F1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70881F8F" w14:textId="768A447A" w:rsidR="00541480" w:rsidRPr="00D8680D" w:rsidRDefault="00F6027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38,293</w:t>
            </w:r>
          </w:p>
        </w:tc>
      </w:tr>
      <w:tr w:rsidR="00541480" w:rsidRPr="00D8680D" w14:paraId="16495960" w14:textId="77777777" w:rsidTr="007B3474">
        <w:trPr>
          <w:cantSplit/>
          <w:trHeight w:val="449"/>
        </w:trPr>
        <w:tc>
          <w:tcPr>
            <w:tcW w:w="4228" w:type="dxa"/>
          </w:tcPr>
          <w:p w14:paraId="099885CA" w14:textId="065B3405" w:rsidR="00541480" w:rsidRPr="00D8680D" w:rsidRDefault="00541480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3B51492F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8716FC2" w14:textId="73E76A65" w:rsidR="00222C7D" w:rsidRPr="00D8680D" w:rsidRDefault="00222C7D" w:rsidP="007B34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11,172</w:t>
            </w:r>
          </w:p>
        </w:tc>
        <w:tc>
          <w:tcPr>
            <w:tcW w:w="270" w:type="dxa"/>
          </w:tcPr>
          <w:p w14:paraId="72D93D97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DCD6B63" w14:textId="0DED86AB" w:rsidR="00541480" w:rsidRPr="00D8680D" w:rsidRDefault="00222C7D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71" w:type="dxa"/>
          </w:tcPr>
          <w:p w14:paraId="4C9DA73B" w14:textId="77777777" w:rsidR="00541480" w:rsidRPr="00D8680D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7255C6C" w14:textId="381138EE" w:rsidR="00541480" w:rsidRPr="00D8680D" w:rsidRDefault="00F6027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26,920</w:t>
            </w:r>
          </w:p>
        </w:tc>
        <w:tc>
          <w:tcPr>
            <w:tcW w:w="270" w:type="dxa"/>
          </w:tcPr>
          <w:p w14:paraId="4F577AD8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</w:tcPr>
          <w:p w14:paraId="6A10819D" w14:textId="1855E863" w:rsidR="00541480" w:rsidRPr="00D8680D" w:rsidRDefault="00F6027F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38,293</w:t>
            </w:r>
          </w:p>
        </w:tc>
      </w:tr>
      <w:tr w:rsidR="00541480" w:rsidRPr="00D8680D" w14:paraId="1BD54376" w14:textId="77777777" w:rsidTr="00BE7B91">
        <w:trPr>
          <w:cantSplit/>
          <w:trHeight w:val="144"/>
        </w:trPr>
        <w:tc>
          <w:tcPr>
            <w:tcW w:w="4228" w:type="dxa"/>
          </w:tcPr>
          <w:p w14:paraId="16F67C96" w14:textId="77777777" w:rsidR="00541480" w:rsidRPr="00D8680D" w:rsidRDefault="00541480" w:rsidP="00F54E6A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9164FA0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7F96B64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9B2FE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386276F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A39388" w14:textId="77777777" w:rsidR="00541480" w:rsidRPr="00D8680D" w:rsidRDefault="00541480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6A5FA9D0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26F7E" w14:textId="77777777" w:rsidR="00541480" w:rsidRPr="00D8680D" w:rsidRDefault="00541480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3F7C3A4C" w14:textId="77777777" w:rsidR="00541480" w:rsidRPr="00D8680D" w:rsidRDefault="00541480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17BC" w:rsidRPr="00D8680D" w14:paraId="6601BE15" w14:textId="77777777" w:rsidTr="00BE7B91">
        <w:trPr>
          <w:cantSplit/>
          <w:trHeight w:val="144"/>
        </w:trPr>
        <w:tc>
          <w:tcPr>
            <w:tcW w:w="4228" w:type="dxa"/>
          </w:tcPr>
          <w:p w14:paraId="5F89D524" w14:textId="76B6F561" w:rsidR="000B17BC" w:rsidRPr="00D8680D" w:rsidRDefault="000B17BC" w:rsidP="00F54E6A">
            <w:pPr>
              <w:spacing w:line="240" w:lineRule="auto"/>
              <w:ind w:right="-4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45C2A6A9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7808067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CAD58B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ADDAE3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B2F7E1" w14:textId="77777777" w:rsidR="000B17BC" w:rsidRPr="00D8680D" w:rsidRDefault="000B17BC" w:rsidP="00F54E6A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4DC3C2C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D17C3" w14:textId="77777777" w:rsidR="000B17BC" w:rsidRPr="00D8680D" w:rsidRDefault="000B17BC" w:rsidP="00F54E6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</w:tcPr>
          <w:p w14:paraId="1B855B06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after="0" w:line="360" w:lineRule="exact"/>
              <w:ind w:left="-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07E" w:rsidRPr="00D8680D" w14:paraId="3B6FCA8F" w14:textId="77777777" w:rsidTr="00BE7B91">
        <w:trPr>
          <w:cantSplit/>
          <w:trHeight w:val="144"/>
        </w:trPr>
        <w:tc>
          <w:tcPr>
            <w:tcW w:w="4228" w:type="dxa"/>
          </w:tcPr>
          <w:p w14:paraId="2F3DE721" w14:textId="614CD46D" w:rsidR="006B307E" w:rsidRPr="00D8680D" w:rsidRDefault="006B307E" w:rsidP="006B307E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สัญญาเช่ากับบุคคลหรือกิจการอื่น</w:t>
            </w:r>
          </w:p>
        </w:tc>
        <w:tc>
          <w:tcPr>
            <w:tcW w:w="272" w:type="dxa"/>
          </w:tcPr>
          <w:p w14:paraId="74D8B2B4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84C9BCD" w14:textId="5C119FF0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6E01DD6A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DB2975C" w14:textId="2A78662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71" w:type="dxa"/>
          </w:tcPr>
          <w:p w14:paraId="0765859C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CC35556" w14:textId="0B3F93BE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20,715</w:t>
            </w:r>
          </w:p>
        </w:tc>
        <w:tc>
          <w:tcPr>
            <w:tcW w:w="270" w:type="dxa"/>
          </w:tcPr>
          <w:p w14:paraId="4CADAFC4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</w:tcPr>
          <w:p w14:paraId="3E3CBEC8" w14:textId="0567DA30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23,402</w:t>
            </w:r>
          </w:p>
        </w:tc>
      </w:tr>
      <w:tr w:rsidR="006B307E" w:rsidRPr="00D8680D" w14:paraId="147E1876" w14:textId="77777777" w:rsidTr="00BE7B91">
        <w:trPr>
          <w:cantSplit/>
          <w:trHeight w:val="144"/>
        </w:trPr>
        <w:tc>
          <w:tcPr>
            <w:tcW w:w="4228" w:type="dxa"/>
          </w:tcPr>
          <w:p w14:paraId="4ABAA9DD" w14:textId="5C39DAD2" w:rsidR="006B307E" w:rsidRPr="00D8680D" w:rsidRDefault="006B307E" w:rsidP="006B307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76135BEC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5FBA685D" w14:textId="74790F4A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8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2,342</w:t>
            </w:r>
          </w:p>
        </w:tc>
        <w:tc>
          <w:tcPr>
            <w:tcW w:w="270" w:type="dxa"/>
          </w:tcPr>
          <w:p w14:paraId="0D42ACE7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51A11D88" w14:textId="0B17F735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03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1" w:type="dxa"/>
          </w:tcPr>
          <w:p w14:paraId="2CF6CCA4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3156814" w14:textId="32A2354E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2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20,715</w:t>
            </w:r>
          </w:p>
        </w:tc>
        <w:tc>
          <w:tcPr>
            <w:tcW w:w="270" w:type="dxa"/>
          </w:tcPr>
          <w:p w14:paraId="37467918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A05F8B" w14:textId="22920A91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5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23,402</w:t>
            </w:r>
          </w:p>
        </w:tc>
      </w:tr>
      <w:tr w:rsidR="006B307E" w:rsidRPr="00D8680D" w14:paraId="1665A2A7" w14:textId="77777777" w:rsidTr="00BE7B91">
        <w:trPr>
          <w:cantSplit/>
          <w:trHeight w:val="144"/>
        </w:trPr>
        <w:tc>
          <w:tcPr>
            <w:tcW w:w="4228" w:type="dxa"/>
          </w:tcPr>
          <w:p w14:paraId="447D2CDA" w14:textId="77777777" w:rsidR="006B307E" w:rsidRPr="00D8680D" w:rsidRDefault="006B307E" w:rsidP="006B307E">
            <w:pPr>
              <w:spacing w:line="240" w:lineRule="auto"/>
              <w:ind w:right="-4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2E73B3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E195EF6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CE166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23540CF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0040A49" w14:textId="77777777" w:rsidR="006B307E" w:rsidRPr="00D8680D" w:rsidRDefault="006B307E" w:rsidP="006B307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560B5820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40BA04" w14:textId="77777777" w:rsidR="006B307E" w:rsidRPr="00D8680D" w:rsidRDefault="006B307E" w:rsidP="006B30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59" w:type="dxa"/>
          </w:tcPr>
          <w:p w14:paraId="2A2CDEA1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60" w:lineRule="exact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3CE8BCFF" w14:textId="0EAF2FDB" w:rsidR="00A7133D" w:rsidRPr="00D8680D" w:rsidRDefault="00A7133D" w:rsidP="00F54E6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  <w:cs/>
        </w:rPr>
        <w:sectPr w:rsidR="00A7133D" w:rsidRPr="00D8680D" w:rsidSect="00CA1428">
          <w:headerReference w:type="default" r:id="rId24"/>
          <w:pgSz w:w="16834" w:h="11909" w:orient="landscape" w:code="9"/>
          <w:pgMar w:top="1152" w:right="691" w:bottom="1152" w:left="1080" w:header="720" w:footer="720" w:gutter="0"/>
          <w:cols w:space="720"/>
          <w:docGrid w:linePitch="360"/>
        </w:sectPr>
      </w:pPr>
    </w:p>
    <w:p w14:paraId="277BB930" w14:textId="1808F059" w:rsidR="005F1412" w:rsidRPr="00D8680D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86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507C2BF8" w14:textId="77777777" w:rsidR="005F1412" w:rsidRPr="00D8680D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2"/>
          <w:szCs w:val="22"/>
        </w:rPr>
      </w:pPr>
    </w:p>
    <w:p w14:paraId="758D254C" w14:textId="65B03F10" w:rsidR="00B27DA7" w:rsidRPr="00D8680D" w:rsidRDefault="005F141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D8680D">
        <w:rPr>
          <w:rFonts w:ascii="Angsana New" w:hAnsi="Angsana New" w:cs="Angsana New"/>
          <w:sz w:val="30"/>
          <w:szCs w:val="30"/>
        </w:rPr>
        <w:t>31</w:t>
      </w:r>
      <w:r w:rsidR="00FD21AD" w:rsidRPr="00D8680D">
        <w:rPr>
          <w:rFonts w:ascii="Angsana New" w:hAnsi="Angsana New" w:cs="Angsana New"/>
          <w:sz w:val="30"/>
          <w:szCs w:val="30"/>
        </w:rPr>
        <w:t xml:space="preserve"> </w:t>
      </w:r>
      <w:r w:rsidR="00FD21AD" w:rsidRPr="00D8680D">
        <w:rPr>
          <w:rFonts w:ascii="Angsana New" w:hAnsi="Angsana New" w:cs="Angsana New"/>
          <w:sz w:val="30"/>
          <w:szCs w:val="30"/>
          <w:cs/>
        </w:rPr>
        <w:t>ธันวาคม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6B307E" w:rsidRPr="00D8680D">
        <w:rPr>
          <w:rFonts w:ascii="Angsana New" w:hAnsi="Angsana New" w:cs="Angsana New"/>
          <w:sz w:val="30"/>
          <w:szCs w:val="30"/>
        </w:rPr>
        <w:t>8</w:t>
      </w:r>
      <w:r w:rsidR="001447F7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กลุ่มบริษัทและบริษัทมีวงเงินสินเชื่อที่ยังไม่ได้เบิกใช้เป็นจำนวนเงินรวม</w:t>
      </w:r>
      <w:r w:rsidR="007B3474" w:rsidRPr="00D8680D">
        <w:rPr>
          <w:rFonts w:ascii="Angsana New" w:hAnsi="Angsana New" w:cs="Angsana New"/>
          <w:sz w:val="30"/>
          <w:szCs w:val="30"/>
        </w:rPr>
        <w:t xml:space="preserve"> 16,867.5</w:t>
      </w:r>
      <w:r w:rsidR="00DC4617" w:rsidRPr="00D8680D">
        <w:rPr>
          <w:rFonts w:ascii="Angsana New" w:hAnsi="Angsana New" w:cs="Angsana New"/>
          <w:sz w:val="30"/>
          <w:szCs w:val="30"/>
        </w:rPr>
        <w:br/>
      </w:r>
      <w:r w:rsidRPr="00D8680D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72185A" w:rsidRPr="00D8680D">
        <w:rPr>
          <w:rFonts w:ascii="Angsana New" w:hAnsi="Angsana New" w:cs="Angsana New"/>
          <w:sz w:val="30"/>
          <w:szCs w:val="30"/>
        </w:rPr>
        <w:t xml:space="preserve"> </w:t>
      </w:r>
      <w:r w:rsidR="007B3474" w:rsidRPr="00D8680D">
        <w:rPr>
          <w:rFonts w:ascii="Angsana New" w:hAnsi="Angsana New" w:cs="Angsana New"/>
          <w:sz w:val="30"/>
          <w:szCs w:val="30"/>
        </w:rPr>
        <w:t>4,253.0</w:t>
      </w:r>
      <w:r w:rsidR="00A27F0F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D8680D">
        <w:rPr>
          <w:rFonts w:ascii="Angsana New" w:hAnsi="Angsana New" w:cs="Angsana New"/>
          <w:i/>
          <w:iCs/>
          <w:sz w:val="30"/>
          <w:szCs w:val="30"/>
          <w:cs/>
        </w:rPr>
        <w:t xml:space="preserve"> (</w:t>
      </w:r>
      <w:r w:rsidR="00C418B0" w:rsidRPr="00D8680D">
        <w:rPr>
          <w:rFonts w:ascii="Angsana New" w:hAnsi="Angsana New" w:cs="Angsana New"/>
          <w:i/>
          <w:iCs/>
          <w:sz w:val="30"/>
          <w:szCs w:val="30"/>
        </w:rPr>
        <w:t>256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7</w:t>
      </w:r>
      <w:r w:rsidRPr="00D8680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8</w:t>
      </w:r>
      <w:r w:rsidR="00DC4617" w:rsidRPr="00D8680D">
        <w:rPr>
          <w:rFonts w:ascii="Angsana New" w:hAnsi="Angsana New" w:cs="Angsana New"/>
          <w:i/>
          <w:iCs/>
          <w:sz w:val="30"/>
          <w:szCs w:val="30"/>
        </w:rPr>
        <w:t>,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413</w:t>
      </w:r>
      <w:r w:rsidR="00DC4617" w:rsidRPr="00D8680D">
        <w:rPr>
          <w:rFonts w:ascii="Angsana New" w:hAnsi="Angsana New" w:cs="Angsana New"/>
          <w:i/>
          <w:iCs/>
          <w:sz w:val="30"/>
          <w:szCs w:val="30"/>
        </w:rPr>
        <w:t>.3</w:t>
      </w:r>
      <w:r w:rsidR="00602E90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02E90" w:rsidRPr="00D8680D">
        <w:rPr>
          <w:rFonts w:ascii="Angsana New" w:hAnsi="Angsana New" w:cs="Angsana New"/>
          <w:i/>
          <w:iCs/>
          <w:sz w:val="30"/>
          <w:szCs w:val="30"/>
          <w:cs/>
        </w:rPr>
        <w:t>ล้านบาท และ</w:t>
      </w:r>
      <w:r w:rsidR="00DC4617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9</w:t>
      </w:r>
      <w:r w:rsidR="00DC4617" w:rsidRPr="00D8680D">
        <w:rPr>
          <w:rFonts w:ascii="Angsana New" w:hAnsi="Angsana New" w:cs="Angsana New"/>
          <w:i/>
          <w:iCs/>
          <w:sz w:val="30"/>
          <w:szCs w:val="30"/>
        </w:rPr>
        <w:t>8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3</w:t>
      </w:r>
      <w:r w:rsidR="00DC4617" w:rsidRPr="00D8680D">
        <w:rPr>
          <w:rFonts w:ascii="Angsana New" w:hAnsi="Angsana New" w:cs="Angsana New"/>
          <w:i/>
          <w:iCs/>
          <w:sz w:val="30"/>
          <w:szCs w:val="30"/>
        </w:rPr>
        <w:t>.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5</w:t>
      </w:r>
      <w:r w:rsidR="001447F7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ตามลำดับ)</w:t>
      </w:r>
    </w:p>
    <w:p w14:paraId="2B89D092" w14:textId="77777777" w:rsidR="00B27DA7" w:rsidRPr="00D8680D" w:rsidRDefault="00B27DA7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09F67C09" w14:textId="383436C7" w:rsidR="003A1A27" w:rsidRPr="00D8680D" w:rsidRDefault="004C13EC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ประมาณการหนี้สินสำหรับ</w:t>
      </w:r>
      <w:r w:rsidR="00BD2B9A"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ผลประโยชน์พนักงาน</w:t>
      </w:r>
      <w:r w:rsidR="00804175"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 </w:t>
      </w:r>
    </w:p>
    <w:p w14:paraId="27961AF3" w14:textId="77777777" w:rsidR="00BD2B9A" w:rsidRPr="00D8680D" w:rsidRDefault="00BD2B9A" w:rsidP="00F54E6A">
      <w:pPr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8"/>
        <w:gridCol w:w="7"/>
        <w:gridCol w:w="262"/>
        <w:gridCol w:w="1099"/>
        <w:gridCol w:w="266"/>
        <w:gridCol w:w="1082"/>
        <w:gridCol w:w="251"/>
        <w:gridCol w:w="1093"/>
      </w:tblGrid>
      <w:tr w:rsidR="0019439A" w:rsidRPr="00D8680D" w14:paraId="70FEE708" w14:textId="77777777" w:rsidTr="008A7D6E">
        <w:trPr>
          <w:tblHeader/>
        </w:trPr>
        <w:tc>
          <w:tcPr>
            <w:tcW w:w="2197" w:type="pct"/>
          </w:tcPr>
          <w:p w14:paraId="2B6724E9" w14:textId="77777777" w:rsidR="0019439A" w:rsidRPr="00D8680D" w:rsidRDefault="001943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6" w:name="OLE_LINK1"/>
            <w:bookmarkStart w:id="7" w:name="OLE_LINK2"/>
          </w:p>
        </w:tc>
        <w:tc>
          <w:tcPr>
            <w:tcW w:w="1343" w:type="pct"/>
            <w:gridSpan w:val="4"/>
          </w:tcPr>
          <w:p w14:paraId="2EFFD8DC" w14:textId="77777777" w:rsidR="0019439A" w:rsidRPr="00D8680D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82F3E13" w14:textId="77777777" w:rsidR="0019439A" w:rsidRPr="00D8680D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76D23B0" w14:textId="77777777" w:rsidR="0019439A" w:rsidRPr="00D8680D" w:rsidRDefault="0019439A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6"/>
      <w:bookmarkEnd w:id="7"/>
      <w:tr w:rsidR="000B17BC" w:rsidRPr="00D8680D" w14:paraId="3BD3F858" w14:textId="77777777" w:rsidTr="008A7D6E">
        <w:trPr>
          <w:tblHeader/>
        </w:trPr>
        <w:tc>
          <w:tcPr>
            <w:tcW w:w="2197" w:type="pct"/>
          </w:tcPr>
          <w:p w14:paraId="7DF224C6" w14:textId="11579D3C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1" w:type="pct"/>
          </w:tcPr>
          <w:p w14:paraId="4D79BE55" w14:textId="6D9266F8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2"/>
          </w:tcPr>
          <w:p w14:paraId="5287AD34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A0C7411" w14:textId="23A2C665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ACD714B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7FF7CE" w14:textId="776B11BB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6525E18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0F0AAC4" w14:textId="09DA212A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B17BC" w:rsidRPr="00D8680D" w14:paraId="14C77385" w14:textId="77777777" w:rsidTr="008A7D6E">
        <w:trPr>
          <w:trHeight w:val="317"/>
          <w:tblHeader/>
        </w:trPr>
        <w:tc>
          <w:tcPr>
            <w:tcW w:w="2197" w:type="pct"/>
          </w:tcPr>
          <w:p w14:paraId="4DEB2B53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803" w:type="pct"/>
            <w:gridSpan w:val="8"/>
          </w:tcPr>
          <w:p w14:paraId="51E9E372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307E" w:rsidRPr="00D8680D" w14:paraId="7DCA0A2C" w14:textId="77777777" w:rsidTr="008A7D6E">
        <w:tc>
          <w:tcPr>
            <w:tcW w:w="2197" w:type="pct"/>
            <w:vAlign w:val="bottom"/>
          </w:tcPr>
          <w:p w14:paraId="095AEA8D" w14:textId="77777777" w:rsidR="006B307E" w:rsidRPr="00D8680D" w:rsidRDefault="006B307E" w:rsidP="006B307E">
            <w:pPr>
              <w:pStyle w:val="a"/>
              <w:tabs>
                <w:tab w:val="clear" w:pos="1080"/>
                <w:tab w:val="left" w:pos="144"/>
              </w:tabs>
              <w:ind w:left="-24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D8680D">
              <w:rPr>
                <w:rFonts w:ascii="Angsana New" w:eastAsia="Angsana New" w:hAnsi="Angsana New" w:cs="Angsana New"/>
                <w:cs/>
                <w:lang w:val="en-US"/>
              </w:rPr>
              <w:t>โครงการผลประโยชน์ที่กำหนดไว้</w:t>
            </w:r>
          </w:p>
        </w:tc>
        <w:tc>
          <w:tcPr>
            <w:tcW w:w="605" w:type="pct"/>
            <w:gridSpan w:val="2"/>
            <w:vAlign w:val="bottom"/>
          </w:tcPr>
          <w:p w14:paraId="7FE4DBB7" w14:textId="23F985D4" w:rsidR="006B307E" w:rsidRPr="00D8680D" w:rsidRDefault="00BB3F63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108,341</w:t>
            </w:r>
          </w:p>
        </w:tc>
        <w:tc>
          <w:tcPr>
            <w:tcW w:w="142" w:type="pct"/>
            <w:vAlign w:val="bottom"/>
          </w:tcPr>
          <w:p w14:paraId="09CE07B2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009DDA7" w14:textId="22C69482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71,509</w:t>
            </w:r>
          </w:p>
        </w:tc>
        <w:tc>
          <w:tcPr>
            <w:tcW w:w="144" w:type="pct"/>
            <w:vAlign w:val="bottom"/>
          </w:tcPr>
          <w:p w14:paraId="55892D07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A914BD3" w14:textId="41E7F5EF" w:rsidR="006B307E" w:rsidRPr="00D8680D" w:rsidRDefault="002A7F65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22,440</w:t>
            </w:r>
          </w:p>
        </w:tc>
        <w:tc>
          <w:tcPr>
            <w:tcW w:w="136" w:type="pct"/>
            <w:vAlign w:val="bottom"/>
          </w:tcPr>
          <w:p w14:paraId="03168ECF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37154AC" w14:textId="09C2E491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12,183</w:t>
            </w:r>
          </w:p>
        </w:tc>
      </w:tr>
      <w:tr w:rsidR="006B307E" w:rsidRPr="00D8680D" w14:paraId="3CF62B38" w14:textId="77777777" w:rsidTr="008A7D6E">
        <w:tc>
          <w:tcPr>
            <w:tcW w:w="2197" w:type="pct"/>
            <w:vAlign w:val="bottom"/>
          </w:tcPr>
          <w:p w14:paraId="4AF539F6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D757F" w14:textId="606A9DE4" w:rsidR="006B307E" w:rsidRPr="00D8680D" w:rsidRDefault="00BB3F6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108,341</w:t>
            </w:r>
          </w:p>
        </w:tc>
        <w:tc>
          <w:tcPr>
            <w:tcW w:w="142" w:type="pct"/>
            <w:vAlign w:val="bottom"/>
          </w:tcPr>
          <w:p w14:paraId="4B516EE4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7EDEF" w14:textId="3C97B473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71,509</w:t>
            </w:r>
          </w:p>
        </w:tc>
        <w:tc>
          <w:tcPr>
            <w:tcW w:w="144" w:type="pct"/>
            <w:vAlign w:val="bottom"/>
          </w:tcPr>
          <w:p w14:paraId="470F99C7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B4AB9" w14:textId="2954A0CE" w:rsidR="006B307E" w:rsidRPr="00D8680D" w:rsidRDefault="002A7F65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22,440</w:t>
            </w:r>
          </w:p>
        </w:tc>
        <w:tc>
          <w:tcPr>
            <w:tcW w:w="136" w:type="pct"/>
            <w:vAlign w:val="bottom"/>
          </w:tcPr>
          <w:p w14:paraId="46BE7678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907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3BC94" w14:textId="7373F0F9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4" w:right="-8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12,183</w:t>
            </w:r>
          </w:p>
        </w:tc>
      </w:tr>
    </w:tbl>
    <w:p w14:paraId="0C2A3BA3" w14:textId="77777777" w:rsidR="00EE556E" w:rsidRPr="00D8680D" w:rsidRDefault="00EE556E" w:rsidP="00F54E6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DB7CAD2" w14:textId="2E98223A" w:rsidR="000C3971" w:rsidRPr="00D8680D" w:rsidRDefault="004625B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E09B9" w:rsidRPr="00D8680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D8680D">
        <w:rPr>
          <w:rFonts w:ascii="Angsana New" w:hAnsi="Angsana New" w:cs="Angsana New"/>
          <w:sz w:val="30"/>
          <w:szCs w:val="30"/>
          <w:cs/>
        </w:rPr>
        <w:t>จัดการโครงการ</w:t>
      </w:r>
      <w:r w:rsidR="007E0F3E" w:rsidRPr="00D8680D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C418B0" w:rsidRPr="00D8680D">
        <w:rPr>
          <w:rFonts w:ascii="Angsana New" w:hAnsi="Angsana New" w:cs="Angsana New"/>
          <w:sz w:val="30"/>
          <w:szCs w:val="30"/>
        </w:rPr>
        <w:t>2541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A631A6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</w:t>
      </w:r>
      <w:r w:rsidR="0019586A" w:rsidRPr="00D8680D">
        <w:rPr>
          <w:rFonts w:ascii="Angsana New" w:hAnsi="Angsana New" w:cs="Angsana New"/>
          <w:sz w:val="30"/>
          <w:szCs w:val="30"/>
        </w:rPr>
        <w:br/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EE09B9" w:rsidRPr="00D8680D">
        <w:rPr>
          <w:rFonts w:ascii="Angsana New" w:hAnsi="Angsana New" w:cs="Angsana New" w:hint="cs"/>
          <w:sz w:val="30"/>
          <w:szCs w:val="30"/>
          <w:cs/>
        </w:rPr>
        <w:t xml:space="preserve">ความเสี่ยงของช่วงชีวิต </w:t>
      </w:r>
      <w:r w:rsidRPr="00D8680D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3F2BAF58" w14:textId="77777777" w:rsidR="00C1308B" w:rsidRPr="00D8680D" w:rsidRDefault="00C1308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22"/>
          <w:szCs w:val="22"/>
        </w:rPr>
      </w:pPr>
    </w:p>
    <w:tbl>
      <w:tblPr>
        <w:tblW w:w="9222" w:type="dxa"/>
        <w:tblInd w:w="45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15"/>
        <w:gridCol w:w="264"/>
        <w:gridCol w:w="286"/>
        <w:gridCol w:w="797"/>
        <w:gridCol w:w="269"/>
        <w:gridCol w:w="20"/>
        <w:gridCol w:w="269"/>
        <w:gridCol w:w="882"/>
        <w:gridCol w:w="208"/>
        <w:gridCol w:w="59"/>
        <w:gridCol w:w="177"/>
        <w:gridCol w:w="994"/>
        <w:gridCol w:w="137"/>
        <w:gridCol w:w="100"/>
        <w:gridCol w:w="136"/>
        <w:gridCol w:w="1083"/>
        <w:gridCol w:w="26"/>
      </w:tblGrid>
      <w:tr w:rsidR="00F355A3" w:rsidRPr="00D8680D" w14:paraId="071643E2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2A9CBC8F" w14:textId="77777777" w:rsidR="00F355A3" w:rsidRPr="00D8680D" w:rsidRDefault="00F355A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br w:type="page"/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55" w:type="pct"/>
            <w:shd w:val="clear" w:color="auto" w:fill="FFFFFF"/>
          </w:tcPr>
          <w:p w14:paraId="59FA7C1C" w14:textId="77777777" w:rsidR="00F355A3" w:rsidRPr="00D8680D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6"/>
            <w:shd w:val="clear" w:color="auto" w:fill="FFFFFF"/>
          </w:tcPr>
          <w:p w14:paraId="797826EB" w14:textId="77777777" w:rsidR="00F355A3" w:rsidRPr="00D8680D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117A0307" w14:textId="77777777" w:rsidR="00F355A3" w:rsidRPr="00D8680D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pct"/>
            <w:gridSpan w:val="5"/>
            <w:shd w:val="clear" w:color="auto" w:fill="FFFFFF"/>
          </w:tcPr>
          <w:p w14:paraId="10D2EE8D" w14:textId="77777777" w:rsidR="00F355A3" w:rsidRPr="00D8680D" w:rsidRDefault="00F355A3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BC" w:rsidRPr="00D8680D" w14:paraId="6A7764E9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7C36F277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55" w:type="pct"/>
            <w:shd w:val="clear" w:color="auto" w:fill="FFFFFF"/>
          </w:tcPr>
          <w:p w14:paraId="6300B65D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3"/>
            <w:shd w:val="clear" w:color="auto" w:fill="FFFFFF"/>
          </w:tcPr>
          <w:p w14:paraId="2D6106CC" w14:textId="3500E560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shd w:val="clear" w:color="auto" w:fill="FFFFFF"/>
          </w:tcPr>
          <w:p w14:paraId="7E4E80FE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FFFFFF"/>
          </w:tcPr>
          <w:p w14:paraId="24B79C04" w14:textId="1F32E8BE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32E91627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shd w:val="clear" w:color="auto" w:fill="FFFFFF"/>
          </w:tcPr>
          <w:p w14:paraId="3303A1B2" w14:textId="45527C5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  <w:shd w:val="clear" w:color="auto" w:fill="FFFFFF"/>
          </w:tcPr>
          <w:p w14:paraId="2D5F071A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</w:tcPr>
          <w:p w14:paraId="31A03754" w14:textId="21FCC04C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B17BC" w:rsidRPr="00D8680D" w14:paraId="7EDC42CB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01671EDB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FFFFFF"/>
          </w:tcPr>
          <w:p w14:paraId="6C1773B9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89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pct"/>
            <w:gridSpan w:val="13"/>
            <w:shd w:val="clear" w:color="auto" w:fill="FFFFFF"/>
          </w:tcPr>
          <w:p w14:paraId="5ABF7AF0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307E" w:rsidRPr="00D8680D" w14:paraId="0D80C6D1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62FB5E61" w14:textId="35332C7E" w:rsidR="006B307E" w:rsidRPr="00D8680D" w:rsidRDefault="006B307E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ณ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5" w:type="pct"/>
            <w:shd w:val="clear" w:color="auto" w:fill="FFFFFF"/>
          </w:tcPr>
          <w:p w14:paraId="60609A29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7506F873" w14:textId="33806FA2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71,509</w:t>
            </w:r>
          </w:p>
        </w:tc>
        <w:tc>
          <w:tcPr>
            <w:tcW w:w="146" w:type="pct"/>
            <w:vAlign w:val="bottom"/>
          </w:tcPr>
          <w:p w14:paraId="277640A6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7E9AF74B" w14:textId="55F98A1B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67,586</w:t>
            </w:r>
          </w:p>
        </w:tc>
        <w:tc>
          <w:tcPr>
            <w:tcW w:w="128" w:type="pct"/>
            <w:gridSpan w:val="2"/>
            <w:vAlign w:val="bottom"/>
          </w:tcPr>
          <w:p w14:paraId="1A0DF408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4578D15" w14:textId="0F4AB13B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12,183</w:t>
            </w: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4DCC1E9E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2ABF71E2" w14:textId="150BABC3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11,001</w:t>
            </w:r>
          </w:p>
        </w:tc>
      </w:tr>
      <w:tr w:rsidR="006B307E" w:rsidRPr="00D8680D" w14:paraId="66C36E89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4E439B71" w14:textId="77777777" w:rsidR="006B307E" w:rsidRPr="00D8680D" w:rsidRDefault="006B307E" w:rsidP="006B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b/>
                <w:bCs/>
                <w:i/>
                <w:iCs/>
                <w:sz w:val="30"/>
                <w:szCs w:val="30"/>
                <w:cs/>
                <w:lang w:eastAsia="ko-KR"/>
              </w:rPr>
              <w:t>รับรู้ในกำไรหรือขาดทุน</w:t>
            </w:r>
          </w:p>
        </w:tc>
        <w:tc>
          <w:tcPr>
            <w:tcW w:w="155" w:type="pct"/>
            <w:shd w:val="clear" w:color="auto" w:fill="FFFFFF"/>
          </w:tcPr>
          <w:p w14:paraId="12AF2814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80" w:lineRule="exact"/>
              <w:ind w:left="0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64A15291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BE97392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6037B48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2E9D71CB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69233D27" w14:textId="77777777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07EDFB28" w14:textId="77777777" w:rsidR="006B307E" w:rsidRPr="00D8680D" w:rsidRDefault="006B307E" w:rsidP="006B307E">
            <w:pPr>
              <w:pStyle w:val="a"/>
              <w:tabs>
                <w:tab w:val="clear" w:pos="1080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4FC8D5EB" w14:textId="77777777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07E" w:rsidRPr="00D8680D" w14:paraId="2AFDD804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727479A0" w14:textId="77777777" w:rsidR="006B307E" w:rsidRPr="00D8680D" w:rsidRDefault="006B307E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" w:type="pct"/>
            <w:shd w:val="clear" w:color="auto" w:fill="FFFFFF"/>
          </w:tcPr>
          <w:p w14:paraId="796AD2A0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121F4CB9" w14:textId="75F6F545" w:rsidR="006B307E" w:rsidRPr="00D8680D" w:rsidRDefault="00D7325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80457">
              <w:rPr>
                <w:rFonts w:ascii="Angsana New" w:hAnsi="Angsana New" w:cs="Angsana New"/>
                <w:sz w:val="30"/>
                <w:szCs w:val="30"/>
              </w:rPr>
              <w:t>7,034</w:t>
            </w:r>
          </w:p>
        </w:tc>
        <w:tc>
          <w:tcPr>
            <w:tcW w:w="146" w:type="pct"/>
            <w:vAlign w:val="bottom"/>
          </w:tcPr>
          <w:p w14:paraId="55CF0DC7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03506A75" w14:textId="6CFD1A7D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9,196</w:t>
            </w:r>
          </w:p>
        </w:tc>
        <w:tc>
          <w:tcPr>
            <w:tcW w:w="128" w:type="pct"/>
            <w:gridSpan w:val="2"/>
            <w:vAlign w:val="bottom"/>
          </w:tcPr>
          <w:p w14:paraId="3F10B1D7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E836CCE" w14:textId="67C8CE60" w:rsidR="006B307E" w:rsidRPr="00D8680D" w:rsidRDefault="004A36B7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2,73</w:t>
            </w:r>
            <w:r w:rsidR="0096711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12F21AAB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FFFFFF"/>
            <w:vAlign w:val="bottom"/>
          </w:tcPr>
          <w:p w14:paraId="6CF5C119" w14:textId="4A371482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972</w:t>
            </w:r>
          </w:p>
        </w:tc>
      </w:tr>
      <w:tr w:rsidR="006B307E" w:rsidRPr="00D8680D" w14:paraId="051D8EC0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6754D5B6" w14:textId="6B261BD3" w:rsidR="006B307E" w:rsidRPr="00D8680D" w:rsidRDefault="006B307E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" w:type="pct"/>
            <w:shd w:val="clear" w:color="auto" w:fill="FFFFFF"/>
          </w:tcPr>
          <w:p w14:paraId="3C97932A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1DF58941" w14:textId="1DE2C0CA" w:rsidR="006B307E" w:rsidRPr="00D8680D" w:rsidRDefault="00B4237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1,972</w:t>
            </w:r>
          </w:p>
        </w:tc>
        <w:tc>
          <w:tcPr>
            <w:tcW w:w="146" w:type="pct"/>
            <w:vAlign w:val="bottom"/>
          </w:tcPr>
          <w:p w14:paraId="6F9F31AA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494149A8" w14:textId="1EB983FA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1,802</w:t>
            </w:r>
          </w:p>
        </w:tc>
        <w:tc>
          <w:tcPr>
            <w:tcW w:w="128" w:type="pct"/>
            <w:gridSpan w:val="2"/>
            <w:vAlign w:val="bottom"/>
          </w:tcPr>
          <w:p w14:paraId="68B39875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4CECA5F5" w14:textId="60979392" w:rsidR="006B307E" w:rsidRPr="00D8680D" w:rsidRDefault="004A36B7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D73253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gridSpan w:val="2"/>
            <w:vAlign w:val="bottom"/>
          </w:tcPr>
          <w:p w14:paraId="2DA77F99" w14:textId="77777777" w:rsidR="006B307E" w:rsidRPr="00D8680D" w:rsidRDefault="006B307E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DD6D106" w14:textId="44E233FC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6B307E" w:rsidRPr="00D8680D" w14:paraId="371C9C01" w14:textId="77777777" w:rsidTr="00D60CB5">
        <w:trPr>
          <w:gridAfter w:val="1"/>
          <w:wAfter w:w="13" w:type="pct"/>
          <w:trHeight w:hRule="exact" w:val="216"/>
        </w:trPr>
        <w:tc>
          <w:tcPr>
            <w:tcW w:w="2049" w:type="pct"/>
            <w:gridSpan w:val="2"/>
            <w:shd w:val="clear" w:color="auto" w:fill="FFFFFF"/>
          </w:tcPr>
          <w:p w14:paraId="5A9B1C12" w14:textId="77777777" w:rsidR="006B307E" w:rsidRPr="00D8680D" w:rsidRDefault="006B307E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FFFFFF"/>
          </w:tcPr>
          <w:p w14:paraId="0B90C6FE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4C2EB9B1" w14:textId="7F44BCC1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79696B7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2720B509" w14:textId="3665ED13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2CCDE9D8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290D98F" w14:textId="6DAD8F78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39F737D7" w14:textId="77777777" w:rsidR="006B307E" w:rsidRPr="00D8680D" w:rsidRDefault="006B307E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C25F45E" w14:textId="4A139E52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581" w:rsidRPr="00D8680D" w14:paraId="169604D7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5EF1504E" w14:textId="716B0922" w:rsidR="00B71581" w:rsidRPr="00D8680D" w:rsidRDefault="00B71581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" w:type="pct"/>
            <w:shd w:val="clear" w:color="auto" w:fill="FFFFFF"/>
          </w:tcPr>
          <w:p w14:paraId="6AA2B825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7F7F4E49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1EB4778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4A21B7A9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A8FABE9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44C2B122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7C12349F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179BEB5" w14:textId="77777777" w:rsidR="00B71581" w:rsidRPr="00D8680D" w:rsidRDefault="00B71581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581" w:rsidRPr="00D8680D" w14:paraId="74F07BBD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16E39B7F" w14:textId="51E6B723" w:rsidR="00B71581" w:rsidRPr="00D8680D" w:rsidRDefault="00D60CB5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(กำไร) </w:t>
            </w:r>
            <w:r w:rsidR="00B71581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55" w:type="pct"/>
            <w:shd w:val="clear" w:color="auto" w:fill="FFFFFF"/>
          </w:tcPr>
          <w:p w14:paraId="34D1157A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431C7F4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4D0C54B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282D8612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757D2060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5C4FF9C9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32E780E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8C05102" w14:textId="77777777" w:rsidR="00B71581" w:rsidRPr="00D8680D" w:rsidRDefault="00B71581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581" w:rsidRPr="00D8680D" w14:paraId="560D3AA5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4E062BE5" w14:textId="2B24557E" w:rsidR="00B71581" w:rsidRPr="00D8680D" w:rsidRDefault="00B71581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55" w:type="pct"/>
            <w:shd w:val="clear" w:color="auto" w:fill="FFFFFF"/>
          </w:tcPr>
          <w:p w14:paraId="5DCEC2D6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601572FE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1E95FA7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1075A4A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721FB3CE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4541C765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78B345A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2641F31" w14:textId="77777777" w:rsidR="00B71581" w:rsidRPr="00D8680D" w:rsidRDefault="00B71581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581" w:rsidRPr="00D8680D" w14:paraId="70BFDDD6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10D2BEF2" w14:textId="0C0E0267" w:rsidR="00B71581" w:rsidRPr="00D8680D" w:rsidRDefault="00B71581" w:rsidP="00B7158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  ข้อสมมติด้านประชากรศาสตร์</w:t>
            </w:r>
          </w:p>
        </w:tc>
        <w:tc>
          <w:tcPr>
            <w:tcW w:w="155" w:type="pct"/>
            <w:shd w:val="clear" w:color="auto" w:fill="FFFFFF"/>
          </w:tcPr>
          <w:p w14:paraId="7FF41058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5123F648" w14:textId="1C2F3EE1" w:rsidR="00B71581" w:rsidRPr="00E27175" w:rsidRDefault="00D7325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71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106D5" w:rsidRPr="00E27175">
              <w:rPr>
                <w:rFonts w:ascii="Angsana New" w:hAnsi="Angsana New" w:cs="Angsana New"/>
                <w:sz w:val="30"/>
                <w:szCs w:val="30"/>
              </w:rPr>
              <w:t>6,635</w:t>
            </w:r>
          </w:p>
        </w:tc>
        <w:tc>
          <w:tcPr>
            <w:tcW w:w="146" w:type="pct"/>
            <w:vAlign w:val="bottom"/>
          </w:tcPr>
          <w:p w14:paraId="6BABFACD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3FC171B9" w14:textId="273A0466" w:rsidR="00B71581" w:rsidRPr="00D8680D" w:rsidRDefault="00692B28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7B34ABBB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EAD29DC" w14:textId="384D0FF3" w:rsidR="00B71581" w:rsidRPr="00D8680D" w:rsidRDefault="00045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6,99</w:t>
            </w:r>
            <w:r w:rsidR="00BE3500" w:rsidRPr="00D8680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8" w:type="pct"/>
            <w:gridSpan w:val="2"/>
            <w:vAlign w:val="bottom"/>
          </w:tcPr>
          <w:p w14:paraId="442B9964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7A85B35" w14:textId="48D71C1A" w:rsidR="00B71581" w:rsidRPr="00D8680D" w:rsidRDefault="00692B28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1581" w:rsidRPr="00D8680D" w14:paraId="05CDF9E3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18B4CDF2" w14:textId="3802BCEA" w:rsidR="00B71581" w:rsidRPr="00D8680D" w:rsidRDefault="00B71581" w:rsidP="00B7158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  ข้อสมมติ</w:t>
            </w:r>
            <w:r w:rsidR="0004507E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ด้าน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55" w:type="pct"/>
            <w:shd w:val="clear" w:color="auto" w:fill="FFFFFF"/>
          </w:tcPr>
          <w:p w14:paraId="6B4D7854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160E304B" w14:textId="5BCE2ED0" w:rsidR="00B71581" w:rsidRPr="00E27175" w:rsidRDefault="00D7325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7175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  <w:vAlign w:val="bottom"/>
          </w:tcPr>
          <w:p w14:paraId="395F77CD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1E83C30D" w14:textId="77C77579" w:rsidR="00B71581" w:rsidRPr="00D8680D" w:rsidRDefault="00692B28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3FDE7974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54E625AA" w14:textId="3F54D121" w:rsidR="00B71581" w:rsidRPr="00D8680D" w:rsidRDefault="0004507E" w:rsidP="00967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101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(58</w:t>
            </w:r>
            <w:r w:rsidR="0096711C"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  <w:vAlign w:val="bottom"/>
          </w:tcPr>
          <w:p w14:paraId="1C3FD263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776DB75" w14:textId="7F5DF4B9" w:rsidR="00B71581" w:rsidRPr="00D8680D" w:rsidRDefault="00692B28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1581" w:rsidRPr="00D8680D" w14:paraId="03149EAE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47997329" w14:textId="16AC7295" w:rsidR="00B71581" w:rsidRPr="00D8680D" w:rsidRDefault="00B71581" w:rsidP="00B7158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  การปรับปรุง</w:t>
            </w:r>
            <w:r w:rsidR="0004507E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ประสบการณ์</w:t>
            </w:r>
          </w:p>
        </w:tc>
        <w:tc>
          <w:tcPr>
            <w:tcW w:w="155" w:type="pct"/>
            <w:shd w:val="clear" w:color="auto" w:fill="FFFFFF"/>
          </w:tcPr>
          <w:p w14:paraId="64E3D312" w14:textId="77777777" w:rsidR="00B71581" w:rsidRPr="00D8680D" w:rsidRDefault="00B71581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132537F4" w14:textId="7B6D1EC8" w:rsidR="00B71581" w:rsidRPr="00E27175" w:rsidRDefault="00D7325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27175">
              <w:rPr>
                <w:rFonts w:ascii="Angsana New" w:hAnsi="Angsana New" w:cs="Angsana New"/>
                <w:sz w:val="30"/>
                <w:szCs w:val="30"/>
              </w:rPr>
              <w:t>4,359</w:t>
            </w:r>
          </w:p>
        </w:tc>
        <w:tc>
          <w:tcPr>
            <w:tcW w:w="146" w:type="pct"/>
            <w:vAlign w:val="bottom"/>
          </w:tcPr>
          <w:p w14:paraId="15E03A06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561EBC5D" w14:textId="39F29A8B" w:rsidR="00B71581" w:rsidRPr="00D8680D" w:rsidRDefault="00692B28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  <w:vAlign w:val="bottom"/>
          </w:tcPr>
          <w:p w14:paraId="742D20DC" w14:textId="77777777" w:rsidR="00B71581" w:rsidRPr="00D8680D" w:rsidRDefault="00B71581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02529967" w14:textId="0AC35CF9" w:rsidR="00B71581" w:rsidRPr="00D8680D" w:rsidRDefault="00045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1,74</w:t>
            </w:r>
            <w:r w:rsidR="00D73253" w:rsidRPr="00D868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8" w:type="pct"/>
            <w:gridSpan w:val="2"/>
            <w:vAlign w:val="bottom"/>
          </w:tcPr>
          <w:p w14:paraId="35D3B319" w14:textId="77777777" w:rsidR="00B71581" w:rsidRPr="00D8680D" w:rsidRDefault="00B71581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58AA625" w14:textId="528250E5" w:rsidR="00B71581" w:rsidRPr="00D8680D" w:rsidRDefault="00692B28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076AB" w:rsidRPr="00D8680D" w14:paraId="0BB1D475" w14:textId="77777777" w:rsidTr="00D60CB5">
        <w:trPr>
          <w:gridAfter w:val="1"/>
          <w:wAfter w:w="13" w:type="pct"/>
          <w:trHeight w:hRule="exact" w:val="216"/>
        </w:trPr>
        <w:tc>
          <w:tcPr>
            <w:tcW w:w="2049" w:type="pct"/>
            <w:gridSpan w:val="2"/>
            <w:shd w:val="clear" w:color="auto" w:fill="FFFFFF"/>
          </w:tcPr>
          <w:p w14:paraId="09F3C1F9" w14:textId="77777777" w:rsidR="00B076AB" w:rsidRPr="00D8680D" w:rsidRDefault="00B076AB" w:rsidP="00B71581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  <w:shd w:val="clear" w:color="auto" w:fill="FFFFFF"/>
          </w:tcPr>
          <w:p w14:paraId="67652AAC" w14:textId="77777777" w:rsidR="00B076AB" w:rsidRPr="00D8680D" w:rsidRDefault="00B076AB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vAlign w:val="bottom"/>
          </w:tcPr>
          <w:p w14:paraId="2F22F1AF" w14:textId="77777777" w:rsidR="00B076AB" w:rsidRPr="00D8680D" w:rsidRDefault="00B076AB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A9EA14F" w14:textId="77777777" w:rsidR="00B076AB" w:rsidRPr="00D8680D" w:rsidRDefault="00B076AB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29F52A0" w14:textId="77777777" w:rsidR="00B076AB" w:rsidRPr="00D8680D" w:rsidRDefault="00B076AB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1531B8CB" w14:textId="77777777" w:rsidR="00B076AB" w:rsidRPr="00D8680D" w:rsidRDefault="00B076AB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2F8AF01B" w14:textId="77777777" w:rsidR="00B076AB" w:rsidRPr="00D8680D" w:rsidRDefault="00B076AB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02A03AB" w14:textId="77777777" w:rsidR="00B076AB" w:rsidRPr="00D8680D" w:rsidRDefault="00B076AB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6DB7203" w14:textId="77777777" w:rsidR="00B076AB" w:rsidRPr="00D8680D" w:rsidRDefault="00B076AB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B307E" w:rsidRPr="00D8680D" w14:paraId="4564C182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</w:tcPr>
          <w:p w14:paraId="74709C56" w14:textId="1B101678" w:rsidR="006B307E" w:rsidRPr="00D8680D" w:rsidRDefault="006B307E" w:rsidP="006B307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5" w:type="pct"/>
            <w:shd w:val="clear" w:color="auto" w:fill="FFFFFF"/>
          </w:tcPr>
          <w:p w14:paraId="1F2A9178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380" w:lineRule="exact"/>
              <w:ind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bottom w:val="single" w:sz="4" w:space="0" w:color="auto"/>
            </w:tcBorders>
            <w:vAlign w:val="bottom"/>
          </w:tcPr>
          <w:p w14:paraId="3F1B76BF" w14:textId="595DE3B5" w:rsidR="006B307E" w:rsidRPr="00D8680D" w:rsidRDefault="00B4237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(3,196)</w:t>
            </w:r>
          </w:p>
        </w:tc>
        <w:tc>
          <w:tcPr>
            <w:tcW w:w="146" w:type="pct"/>
            <w:vAlign w:val="bottom"/>
          </w:tcPr>
          <w:p w14:paraId="1BA7422C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bottom"/>
          </w:tcPr>
          <w:p w14:paraId="7AA26214" w14:textId="75242372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(7,075)</w:t>
            </w:r>
          </w:p>
        </w:tc>
        <w:tc>
          <w:tcPr>
            <w:tcW w:w="128" w:type="pct"/>
            <w:gridSpan w:val="2"/>
            <w:vAlign w:val="bottom"/>
          </w:tcPr>
          <w:p w14:paraId="4299A023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1AA136C2" w14:textId="6EEC0C8D" w:rsidR="006B307E" w:rsidRPr="00D8680D" w:rsidRDefault="00A207F8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(1,157)</w:t>
            </w: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35BE745D" w14:textId="77777777" w:rsidR="006B307E" w:rsidRPr="00D8680D" w:rsidRDefault="006B307E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82DCFD" w14:textId="5B72C6FB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B307E" w:rsidRPr="00D8680D" w14:paraId="04DA9764" w14:textId="77777777" w:rsidTr="00D60CB5">
        <w:trPr>
          <w:gridAfter w:val="1"/>
          <w:wAfter w:w="13" w:type="pct"/>
        </w:trPr>
        <w:tc>
          <w:tcPr>
            <w:tcW w:w="2049" w:type="pct"/>
            <w:gridSpan w:val="2"/>
            <w:shd w:val="clear" w:color="auto" w:fill="FFFFFF"/>
            <w:vAlign w:val="bottom"/>
          </w:tcPr>
          <w:p w14:paraId="202DBE78" w14:textId="2359772E" w:rsidR="006B307E" w:rsidRPr="00D8680D" w:rsidRDefault="006B307E" w:rsidP="006B307E">
            <w:pPr>
              <w:spacing w:line="380" w:lineRule="exact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</w:p>
        </w:tc>
        <w:tc>
          <w:tcPr>
            <w:tcW w:w="155" w:type="pct"/>
            <w:shd w:val="clear" w:color="auto" w:fill="FFFFFF"/>
          </w:tcPr>
          <w:p w14:paraId="15F0D631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380" w:lineRule="exact"/>
              <w:ind w:left="-108" w:right="89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355CC0C" w14:textId="44F949AB" w:rsidR="006B307E" w:rsidRPr="00D8680D" w:rsidRDefault="00B42373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380" w:lineRule="exact"/>
              <w:ind w:left="-40" w:right="-92" w:firstLine="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10</w:t>
            </w:r>
            <w:r w:rsidR="00A804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="00A804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146" w:type="pct"/>
            <w:shd w:val="clear" w:color="auto" w:fill="FFFFFF"/>
            <w:vAlign w:val="bottom"/>
          </w:tcPr>
          <w:p w14:paraId="1D81D5AF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EF4E94" w14:textId="3D94C623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71,509</w:t>
            </w: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2FA6397E" w14:textId="77777777" w:rsidR="006B307E" w:rsidRPr="00D8680D" w:rsidRDefault="006B307E" w:rsidP="006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F85351" w14:textId="57675DFD" w:rsidR="006B307E" w:rsidRPr="00D8680D" w:rsidRDefault="00ED5975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22,440</w:t>
            </w:r>
          </w:p>
        </w:tc>
        <w:tc>
          <w:tcPr>
            <w:tcW w:w="128" w:type="pct"/>
            <w:gridSpan w:val="2"/>
            <w:shd w:val="clear" w:color="auto" w:fill="FFFFFF"/>
            <w:vAlign w:val="bottom"/>
          </w:tcPr>
          <w:p w14:paraId="4FA11B46" w14:textId="77777777" w:rsidR="006B307E" w:rsidRPr="00D8680D" w:rsidRDefault="006B307E" w:rsidP="006B307E">
            <w:pPr>
              <w:pStyle w:val="ListBullet2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A025E4" w14:textId="04096099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380" w:lineRule="exact"/>
              <w:ind w:left="-40" w:right="-92" w:firstLine="4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12,183</w:t>
            </w:r>
          </w:p>
        </w:tc>
      </w:tr>
      <w:tr w:rsidR="008A3258" w:rsidRPr="00D8680D" w14:paraId="45488368" w14:textId="77777777" w:rsidTr="00F052B2">
        <w:tblPrEx>
          <w:shd w:val="clear" w:color="auto" w:fill="auto"/>
        </w:tblPrEx>
        <w:trPr>
          <w:trHeight w:hRule="exact" w:val="389"/>
          <w:tblHeader/>
        </w:trPr>
        <w:tc>
          <w:tcPr>
            <w:tcW w:w="1906" w:type="pct"/>
            <w:vMerge w:val="restart"/>
          </w:tcPr>
          <w:p w14:paraId="009DB0F8" w14:textId="6BA41B71" w:rsidR="00BF2C49" w:rsidRPr="00D8680D" w:rsidRDefault="00162E9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  <w:r w:rsidR="00BF2C49" w:rsidRPr="00D8680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BF2C49" w:rsidRPr="00D8680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BF2C49" w:rsidRPr="00D8680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F2C49" w:rsidRPr="00D8680D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511" w:type="pct"/>
            <w:gridSpan w:val="7"/>
          </w:tcPr>
          <w:p w14:paraId="3C9ADC42" w14:textId="77777777" w:rsidR="00BF2C49" w:rsidRPr="00D8680D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C00925E" w14:textId="77777777" w:rsidR="00BF2C49" w:rsidRPr="00D8680D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pct"/>
            <w:gridSpan w:val="7"/>
          </w:tcPr>
          <w:p w14:paraId="5CFBDC8A" w14:textId="77777777" w:rsidR="00BF2C49" w:rsidRPr="00D8680D" w:rsidRDefault="00BF2C4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7BC" w:rsidRPr="00D8680D" w14:paraId="69CE8E5B" w14:textId="77777777" w:rsidTr="00F052B2">
        <w:tblPrEx>
          <w:shd w:val="clear" w:color="auto" w:fill="auto"/>
        </w:tblPrEx>
        <w:trPr>
          <w:trHeight w:hRule="exact" w:val="389"/>
          <w:tblHeader/>
        </w:trPr>
        <w:tc>
          <w:tcPr>
            <w:tcW w:w="1906" w:type="pct"/>
            <w:vMerge/>
          </w:tcPr>
          <w:p w14:paraId="09E60E7E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gridSpan w:val="3"/>
          </w:tcPr>
          <w:p w14:paraId="59C6A5DA" w14:textId="365631CD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4D5913C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00317A00" w14:textId="4C80B116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</w:tcPr>
          <w:p w14:paraId="05220541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304B63" w14:textId="7AD8292C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gridSpan w:val="2"/>
          </w:tcPr>
          <w:p w14:paraId="28C8BC5D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3"/>
          </w:tcPr>
          <w:p w14:paraId="37EF1392" w14:textId="7BBF4E62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B307E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B17BC" w:rsidRPr="00D8680D" w14:paraId="6A1CC51E" w14:textId="77777777" w:rsidTr="00F052B2">
        <w:tblPrEx>
          <w:shd w:val="clear" w:color="auto" w:fill="auto"/>
        </w:tblPrEx>
        <w:trPr>
          <w:trHeight w:hRule="exact" w:val="389"/>
          <w:tblHeader/>
        </w:trPr>
        <w:tc>
          <w:tcPr>
            <w:tcW w:w="1906" w:type="pct"/>
          </w:tcPr>
          <w:p w14:paraId="34383823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4" w:type="pct"/>
            <w:gridSpan w:val="16"/>
          </w:tcPr>
          <w:p w14:paraId="6BCE72F3" w14:textId="77777777" w:rsidR="000B17BC" w:rsidRPr="00D8680D" w:rsidRDefault="000B17B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B307E" w:rsidRPr="00D8680D" w14:paraId="6CC4AB2D" w14:textId="77777777" w:rsidTr="00F052B2">
        <w:tblPrEx>
          <w:shd w:val="clear" w:color="auto" w:fill="auto"/>
        </w:tblPrEx>
        <w:trPr>
          <w:trHeight w:hRule="exact" w:val="389"/>
        </w:trPr>
        <w:tc>
          <w:tcPr>
            <w:tcW w:w="1906" w:type="pct"/>
          </w:tcPr>
          <w:p w14:paraId="6CC2FF04" w14:textId="77777777" w:rsidR="006B307E" w:rsidRPr="00D8680D" w:rsidRDefault="006B307E" w:rsidP="006B307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30" w:type="pct"/>
            <w:gridSpan w:val="3"/>
            <w:vAlign w:val="bottom"/>
          </w:tcPr>
          <w:p w14:paraId="0FBE249B" w14:textId="66429789" w:rsidR="006B307E" w:rsidRPr="00D8680D" w:rsidRDefault="00B42373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2.54 - 2.94</w:t>
            </w:r>
          </w:p>
        </w:tc>
        <w:tc>
          <w:tcPr>
            <w:tcW w:w="146" w:type="pct"/>
            <w:vAlign w:val="bottom"/>
          </w:tcPr>
          <w:p w14:paraId="0C8F145F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680D2D9E" w14:textId="36D0D927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1.77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3.39</w:t>
            </w:r>
          </w:p>
        </w:tc>
        <w:tc>
          <w:tcPr>
            <w:tcW w:w="145" w:type="pct"/>
            <w:gridSpan w:val="2"/>
            <w:vAlign w:val="bottom"/>
          </w:tcPr>
          <w:p w14:paraId="5C9BED93" w14:textId="77777777" w:rsidR="006B307E" w:rsidRPr="00D8680D" w:rsidRDefault="006B307E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64F5FECF" w14:textId="6CABFA54" w:rsidR="006B307E" w:rsidRPr="00D8680D" w:rsidRDefault="00951359" w:rsidP="006B307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2.54</w:t>
            </w:r>
          </w:p>
        </w:tc>
        <w:tc>
          <w:tcPr>
            <w:tcW w:w="128" w:type="pct"/>
            <w:gridSpan w:val="2"/>
            <w:vAlign w:val="bottom"/>
          </w:tcPr>
          <w:p w14:paraId="4C3D464E" w14:textId="77777777" w:rsidR="006B307E" w:rsidRPr="00D8680D" w:rsidRDefault="006B307E" w:rsidP="006B307E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3"/>
            <w:vAlign w:val="bottom"/>
          </w:tcPr>
          <w:p w14:paraId="65BF08E2" w14:textId="5911D98D" w:rsidR="006B307E" w:rsidRPr="00D8680D" w:rsidRDefault="006B307E" w:rsidP="006B307E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1.94</w:t>
            </w:r>
          </w:p>
        </w:tc>
      </w:tr>
      <w:tr w:rsidR="00B42373" w:rsidRPr="00D8680D" w14:paraId="08FC54AB" w14:textId="77777777" w:rsidTr="00F052B2">
        <w:tblPrEx>
          <w:shd w:val="clear" w:color="auto" w:fill="auto"/>
        </w:tblPrEx>
        <w:trPr>
          <w:trHeight w:hRule="exact" w:val="389"/>
        </w:trPr>
        <w:tc>
          <w:tcPr>
            <w:tcW w:w="1906" w:type="pct"/>
          </w:tcPr>
          <w:p w14:paraId="4FE7DED3" w14:textId="126660AE" w:rsidR="00B42373" w:rsidRPr="00D8680D" w:rsidRDefault="00B42373" w:rsidP="00B42373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30" w:type="pct"/>
            <w:gridSpan w:val="3"/>
            <w:vAlign w:val="bottom"/>
          </w:tcPr>
          <w:p w14:paraId="0D5C19B3" w14:textId="258DF532" w:rsidR="00B42373" w:rsidRPr="00D8680D" w:rsidRDefault="00B42373" w:rsidP="00B423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3.00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4.00</w:t>
            </w:r>
          </w:p>
        </w:tc>
        <w:tc>
          <w:tcPr>
            <w:tcW w:w="146" w:type="pct"/>
            <w:vAlign w:val="bottom"/>
          </w:tcPr>
          <w:p w14:paraId="2152A1B9" w14:textId="7777777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  <w:tab w:val="decimal" w:pos="79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7A130ACC" w14:textId="05EA3B9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3.00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4.00</w:t>
            </w:r>
          </w:p>
        </w:tc>
        <w:tc>
          <w:tcPr>
            <w:tcW w:w="145" w:type="pct"/>
            <w:gridSpan w:val="2"/>
            <w:vAlign w:val="bottom"/>
          </w:tcPr>
          <w:p w14:paraId="47923715" w14:textId="7777777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4F580DF3" w14:textId="14A6E5BC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  <w:tc>
          <w:tcPr>
            <w:tcW w:w="128" w:type="pct"/>
            <w:gridSpan w:val="2"/>
            <w:vAlign w:val="bottom"/>
          </w:tcPr>
          <w:p w14:paraId="001BFDA5" w14:textId="7777777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3"/>
            <w:vAlign w:val="bottom"/>
          </w:tcPr>
          <w:p w14:paraId="4CDE58AA" w14:textId="19DF5F36" w:rsidR="00B42373" w:rsidRPr="00D8680D" w:rsidRDefault="00B42373" w:rsidP="00B423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3.00</w:t>
            </w:r>
          </w:p>
        </w:tc>
      </w:tr>
      <w:tr w:rsidR="00B42373" w:rsidRPr="00D8680D" w14:paraId="1A151518" w14:textId="77777777" w:rsidTr="00F052B2">
        <w:tblPrEx>
          <w:shd w:val="clear" w:color="auto" w:fill="auto"/>
        </w:tblPrEx>
        <w:trPr>
          <w:trHeight w:hRule="exact" w:val="389"/>
        </w:trPr>
        <w:tc>
          <w:tcPr>
            <w:tcW w:w="1906" w:type="pct"/>
          </w:tcPr>
          <w:p w14:paraId="5348DCFE" w14:textId="2BFA337D" w:rsidR="00B42373" w:rsidRPr="00D8680D" w:rsidRDefault="00B42373" w:rsidP="00B42373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30" w:type="pct"/>
            <w:gridSpan w:val="3"/>
            <w:vAlign w:val="bottom"/>
          </w:tcPr>
          <w:p w14:paraId="2D52D0F2" w14:textId="303CCF91" w:rsidR="00B42373" w:rsidRPr="00D8680D" w:rsidRDefault="00B42373" w:rsidP="00B423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0.96 - 45.84</w:t>
            </w:r>
          </w:p>
        </w:tc>
        <w:tc>
          <w:tcPr>
            <w:tcW w:w="146" w:type="pct"/>
            <w:vAlign w:val="bottom"/>
          </w:tcPr>
          <w:p w14:paraId="5D269121" w14:textId="7777777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vAlign w:val="bottom"/>
          </w:tcPr>
          <w:p w14:paraId="2B9A8830" w14:textId="262753A5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99" w:hanging="27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0.00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38.75</w:t>
            </w:r>
          </w:p>
        </w:tc>
        <w:tc>
          <w:tcPr>
            <w:tcW w:w="145" w:type="pct"/>
            <w:gridSpan w:val="2"/>
            <w:vAlign w:val="bottom"/>
          </w:tcPr>
          <w:p w14:paraId="6267742D" w14:textId="77777777" w:rsidR="00B42373" w:rsidRPr="00D8680D" w:rsidRDefault="00B42373" w:rsidP="00B423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vAlign w:val="bottom"/>
          </w:tcPr>
          <w:p w14:paraId="35E0BAEA" w14:textId="354FF22A" w:rsidR="00B42373" w:rsidRPr="00D8680D" w:rsidRDefault="00B42373" w:rsidP="00B423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200" w:right="-16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11.46 </w:t>
            </w:r>
            <w:r w:rsidR="00886C4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28.65</w:t>
            </w:r>
          </w:p>
        </w:tc>
        <w:tc>
          <w:tcPr>
            <w:tcW w:w="128" w:type="pct"/>
            <w:gridSpan w:val="2"/>
            <w:vAlign w:val="bottom"/>
          </w:tcPr>
          <w:p w14:paraId="096F7150" w14:textId="77777777" w:rsidR="00B42373" w:rsidRPr="00D8680D" w:rsidRDefault="00B42373" w:rsidP="00B42373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gridSpan w:val="3"/>
            <w:vAlign w:val="bottom"/>
          </w:tcPr>
          <w:p w14:paraId="135AB66C" w14:textId="10484EEE" w:rsidR="00B42373" w:rsidRPr="00D8680D" w:rsidRDefault="00B42373" w:rsidP="00B42373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16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69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38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</w:p>
        </w:tc>
      </w:tr>
    </w:tbl>
    <w:p w14:paraId="6F06F319" w14:textId="77777777" w:rsidR="00B27BB1" w:rsidRPr="00D8680D" w:rsidRDefault="00B27BB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A275E41" w14:textId="226A9C9D" w:rsidR="00E42079" w:rsidRPr="00D8680D" w:rsidRDefault="00947D5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094F75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735828" w14:textId="77777777" w:rsidR="00E42079" w:rsidRPr="00D8680D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8C2E066" w14:textId="6CFF7078" w:rsidR="00947D5C" w:rsidRPr="00D8680D" w:rsidRDefault="00947D5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418B0" w:rsidRPr="00D8680D">
        <w:rPr>
          <w:rFonts w:ascii="Angsana New" w:hAnsi="Angsana New" w:cs="Angsana New"/>
          <w:sz w:val="30"/>
          <w:szCs w:val="30"/>
        </w:rPr>
        <w:t>31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6B307E" w:rsidRPr="00D8680D">
        <w:rPr>
          <w:rFonts w:ascii="Angsana New" w:hAnsi="Angsana New" w:cs="Angsana New"/>
          <w:sz w:val="30"/>
          <w:szCs w:val="30"/>
        </w:rPr>
        <w:t>8</w:t>
      </w:r>
      <w:r w:rsidR="001447F7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B80392" w:rsidRPr="00D8680D">
        <w:rPr>
          <w:rFonts w:ascii="Angsana New" w:hAnsi="Angsana New" w:cs="Angsana New"/>
          <w:sz w:val="30"/>
          <w:szCs w:val="30"/>
          <w:cs/>
        </w:rPr>
        <w:t>เป็น</w:t>
      </w:r>
      <w:r w:rsidR="007D1E5D" w:rsidRPr="00D8680D">
        <w:rPr>
          <w:rFonts w:ascii="Angsana New" w:hAnsi="Angsana New" w:cs="Angsana New"/>
          <w:sz w:val="30"/>
          <w:szCs w:val="30"/>
        </w:rPr>
        <w:t xml:space="preserve"> 12</w:t>
      </w:r>
      <w:r w:rsidR="00CD65FD"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00056" w:rsidRPr="00D8680D">
        <w:rPr>
          <w:rFonts w:ascii="Angsana New" w:hAnsi="Angsana New" w:cs="Angsana New"/>
          <w:sz w:val="30"/>
          <w:szCs w:val="30"/>
          <w:cs/>
        </w:rPr>
        <w:t>ถึง</w:t>
      </w:r>
      <w:r w:rsidR="007D1E5D" w:rsidRPr="00D8680D">
        <w:rPr>
          <w:rFonts w:ascii="Angsana New" w:hAnsi="Angsana New" w:cs="Angsana New"/>
          <w:sz w:val="30"/>
          <w:szCs w:val="30"/>
        </w:rPr>
        <w:t xml:space="preserve"> 2</w:t>
      </w:r>
      <w:r w:rsidR="00D73253" w:rsidRPr="00D8680D">
        <w:rPr>
          <w:rFonts w:ascii="Angsana New" w:hAnsi="Angsana New" w:cs="Angsana New"/>
          <w:sz w:val="30"/>
          <w:szCs w:val="30"/>
        </w:rPr>
        <w:t>9</w:t>
      </w:r>
      <w:r w:rsidR="00E9454C" w:rsidRPr="00D8680D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D8680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C418B0" w:rsidRPr="00D8680D">
        <w:rPr>
          <w:rFonts w:ascii="Angsana New" w:hAnsi="Angsana New" w:cs="Angsana New"/>
          <w:i/>
          <w:iCs/>
          <w:sz w:val="30"/>
          <w:szCs w:val="30"/>
        </w:rPr>
        <w:t>256</w:t>
      </w:r>
      <w:r w:rsidR="006B307E" w:rsidRPr="00D8680D">
        <w:rPr>
          <w:rFonts w:ascii="Angsana New" w:hAnsi="Angsana New" w:cs="Angsana New"/>
          <w:i/>
          <w:iCs/>
          <w:sz w:val="30"/>
          <w:szCs w:val="30"/>
        </w:rPr>
        <w:t>7</w:t>
      </w:r>
      <w:r w:rsidRPr="00D8680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894232" w:rsidRPr="00D8680D">
        <w:rPr>
          <w:rFonts w:ascii="Angsana New" w:hAnsi="Angsana New" w:cs="Angsana New"/>
          <w:i/>
          <w:iCs/>
          <w:sz w:val="30"/>
          <w:szCs w:val="30"/>
        </w:rPr>
        <w:t>8</w:t>
      </w:r>
      <w:r w:rsidR="00894232" w:rsidRPr="00D8680D">
        <w:rPr>
          <w:rFonts w:ascii="Angsana New" w:hAnsi="Angsana New" w:cs="Angsana New"/>
          <w:i/>
          <w:iCs/>
          <w:sz w:val="30"/>
          <w:szCs w:val="30"/>
          <w:cs/>
        </w:rPr>
        <w:t xml:space="preserve"> ปี ถึง</w:t>
      </w:r>
      <w:r w:rsidR="00894232" w:rsidRPr="00D8680D">
        <w:rPr>
          <w:rFonts w:ascii="Angsana New" w:hAnsi="Angsana New" w:cs="Angsana New"/>
          <w:i/>
          <w:iCs/>
          <w:sz w:val="30"/>
          <w:szCs w:val="30"/>
        </w:rPr>
        <w:t xml:space="preserve"> 35</w:t>
      </w:r>
      <w:r w:rsidR="008A57FA"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9454C" w:rsidRPr="00D8680D">
        <w:rPr>
          <w:rFonts w:ascii="Angsana New" w:hAnsi="Angsana New" w:cs="Angsana New"/>
          <w:i/>
          <w:iCs/>
          <w:sz w:val="30"/>
          <w:szCs w:val="30"/>
          <w:cs/>
        </w:rPr>
        <w:t>ปี</w:t>
      </w:r>
      <w:r w:rsidRPr="00D8680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581F9267" w14:textId="594CA10A" w:rsidR="00C87423" w:rsidRPr="00D8680D" w:rsidRDefault="00C8742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73BB2701" w14:textId="5C248421" w:rsidR="00690702" w:rsidRPr="00D8680D" w:rsidRDefault="0069070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680D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D8680D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28F9759" w14:textId="77777777" w:rsidR="00EA3273" w:rsidRPr="00D8680D" w:rsidRDefault="00EA327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55A47F" w14:textId="2B04CF40" w:rsidR="00690702" w:rsidRPr="00D8680D" w:rsidRDefault="0069070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>ก</w:t>
      </w:r>
      <w:r w:rsidR="00CE2E7A" w:rsidRPr="00D8680D">
        <w:rPr>
          <w:rFonts w:ascii="Angsana New" w:hAnsi="Angsana New" w:cs="Angsana New"/>
          <w:sz w:val="30"/>
          <w:szCs w:val="30"/>
          <w:cs/>
        </w:rPr>
        <w:t>ารเปลี่ยนแปลงในแต่ละข้อสมมติ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="00CE2E7A" w:rsidRPr="00D8680D">
        <w:rPr>
          <w:rFonts w:ascii="Angsana New" w:hAnsi="Angsana New" w:cs="Angsana New"/>
          <w:sz w:val="30"/>
          <w:szCs w:val="30"/>
          <w:cs/>
        </w:rPr>
        <w:t>โดยถือว่าข้อสมมติ</w:t>
      </w:r>
      <w:r w:rsidRPr="00D8680D">
        <w:rPr>
          <w:rFonts w:ascii="Angsana New" w:hAnsi="Angsana New" w:cs="Angsana New"/>
          <w:sz w:val="30"/>
          <w:szCs w:val="30"/>
          <w:cs/>
        </w:rPr>
        <w:t>อื่นๆ คงที่</w:t>
      </w:r>
    </w:p>
    <w:p w14:paraId="5A430167" w14:textId="77777777" w:rsidR="00E9000B" w:rsidRPr="00D8680D" w:rsidRDefault="00E9000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333FB6" w:rsidRPr="00D8680D" w14:paraId="63455389" w14:textId="77777777" w:rsidTr="00B74862">
        <w:tc>
          <w:tcPr>
            <w:tcW w:w="2197" w:type="pct"/>
          </w:tcPr>
          <w:p w14:paraId="0DB35F76" w14:textId="77777777" w:rsidR="00333FB6" w:rsidRPr="00D8680D" w:rsidRDefault="00333FB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3" w:type="pct"/>
            <w:gridSpan w:val="7"/>
          </w:tcPr>
          <w:p w14:paraId="6A01D495" w14:textId="72359E28" w:rsidR="00333FB6" w:rsidRPr="00D8680D" w:rsidRDefault="00333FB6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EA9" w:rsidRPr="00D8680D" w14:paraId="3EDB728E" w14:textId="77777777" w:rsidTr="008B67DF">
        <w:tc>
          <w:tcPr>
            <w:tcW w:w="2197" w:type="pct"/>
          </w:tcPr>
          <w:p w14:paraId="781A6961" w14:textId="24D835A3" w:rsidR="00E03EA9" w:rsidRPr="00D8680D" w:rsidRDefault="00E03EA9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  <w:vAlign w:val="center"/>
          </w:tcPr>
          <w:p w14:paraId="284997E4" w14:textId="25CC12B8" w:rsidR="00E03EA9" w:rsidRPr="00D8680D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  <w:vAlign w:val="center"/>
          </w:tcPr>
          <w:p w14:paraId="2A54BDCD" w14:textId="77777777" w:rsidR="00E03EA9" w:rsidRPr="00D8680D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vAlign w:val="center"/>
          </w:tcPr>
          <w:p w14:paraId="10022F40" w14:textId="6ED1D35E" w:rsidR="00AA4E89" w:rsidRPr="00D8680D" w:rsidRDefault="00E03EA9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096B9A" w:rsidRPr="00D8680D" w14:paraId="589D63C1" w14:textId="77777777" w:rsidTr="00B74862">
        <w:tc>
          <w:tcPr>
            <w:tcW w:w="2197" w:type="pct"/>
          </w:tcPr>
          <w:p w14:paraId="1768A76D" w14:textId="38F4833C" w:rsidR="00096B9A" w:rsidRPr="00D8680D" w:rsidRDefault="00096B9A" w:rsidP="00F54E6A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</w:tcPr>
          <w:p w14:paraId="24EBB772" w14:textId="69D7EC42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01E968C2" w14:textId="77777777" w:rsidR="00096B9A" w:rsidRPr="00D8680D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6493DE" w14:textId="7045D347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789B11A" w14:textId="77777777" w:rsidR="00096B9A" w:rsidRPr="00D8680D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5BE9D2" w14:textId="1230D171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1925D9AF" w14:textId="77777777" w:rsidR="00096B9A" w:rsidRPr="00D8680D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1CD17C" w14:textId="2015B73D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96B9A" w:rsidRPr="00D8680D" w14:paraId="51C34DE9" w14:textId="77777777" w:rsidTr="00B74862">
        <w:tc>
          <w:tcPr>
            <w:tcW w:w="2197" w:type="pct"/>
          </w:tcPr>
          <w:p w14:paraId="612BE951" w14:textId="77777777" w:rsidR="00096B9A" w:rsidRPr="00D8680D" w:rsidRDefault="00096B9A" w:rsidP="00F54E6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</w:tcPr>
          <w:p w14:paraId="24A7BB25" w14:textId="02CCE9DE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430" w:rsidRPr="00D8680D" w14:paraId="033C1940" w14:textId="77777777" w:rsidTr="00BA6BA6">
        <w:tc>
          <w:tcPr>
            <w:tcW w:w="2197" w:type="pct"/>
          </w:tcPr>
          <w:p w14:paraId="7B3DF595" w14:textId="587E1EDC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vAlign w:val="bottom"/>
          </w:tcPr>
          <w:p w14:paraId="13035EA0" w14:textId="7581DFFF" w:rsidR="000C4430" w:rsidRPr="00D8680D" w:rsidRDefault="009E791A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12,468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0351DF98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6FB77EC" w14:textId="190042ED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(7,622)</w:t>
            </w:r>
          </w:p>
        </w:tc>
        <w:tc>
          <w:tcPr>
            <w:tcW w:w="144" w:type="pct"/>
            <w:vAlign w:val="bottom"/>
          </w:tcPr>
          <w:p w14:paraId="2834914C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3B6E50F" w14:textId="7B6A9890" w:rsidR="000C4430" w:rsidRPr="00D8680D" w:rsidRDefault="009E791A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14,818</w:t>
            </w:r>
          </w:p>
        </w:tc>
        <w:tc>
          <w:tcPr>
            <w:tcW w:w="136" w:type="pct"/>
            <w:vAlign w:val="bottom"/>
          </w:tcPr>
          <w:p w14:paraId="1A7E18C3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7288C009" w14:textId="357B7E88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9,039</w:t>
            </w:r>
          </w:p>
        </w:tc>
      </w:tr>
      <w:tr w:rsidR="000C4430" w:rsidRPr="00D8680D" w14:paraId="270931C6" w14:textId="77777777" w:rsidTr="00BA6BA6">
        <w:tc>
          <w:tcPr>
            <w:tcW w:w="2197" w:type="pct"/>
          </w:tcPr>
          <w:p w14:paraId="33A16905" w14:textId="140FC28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605" w:type="pct"/>
            <w:vAlign w:val="bottom"/>
          </w:tcPr>
          <w:p w14:paraId="5246A435" w14:textId="1C8B9CD2" w:rsidR="000C4430" w:rsidRPr="00D8680D" w:rsidRDefault="009E791A" w:rsidP="009E791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4" w:right="10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15,520</w:t>
            </w:r>
          </w:p>
        </w:tc>
        <w:tc>
          <w:tcPr>
            <w:tcW w:w="142" w:type="pct"/>
            <w:vAlign w:val="bottom"/>
          </w:tcPr>
          <w:p w14:paraId="7B16695B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7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5D4BBAD" w14:textId="10EC5F4E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10,914</w:t>
            </w:r>
          </w:p>
        </w:tc>
        <w:tc>
          <w:tcPr>
            <w:tcW w:w="144" w:type="pct"/>
            <w:vAlign w:val="bottom"/>
          </w:tcPr>
          <w:p w14:paraId="6D3099D0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C89A2B7" w14:textId="363757AC" w:rsidR="000C4430" w:rsidRPr="00D8680D" w:rsidRDefault="00886C49" w:rsidP="00886C4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6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E791A" w:rsidRPr="00D8680D">
              <w:rPr>
                <w:rFonts w:ascii="Angsana New" w:hAnsi="Angsana New" w:cs="Angsana New"/>
                <w:sz w:val="30"/>
                <w:szCs w:val="30"/>
              </w:rPr>
              <w:t>13,240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473444E2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B437C6D" w14:textId="3CAFE624" w:rsidR="000C4430" w:rsidRPr="00D8680D" w:rsidRDefault="000C4430" w:rsidP="00886C49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(9,231)</w:t>
            </w:r>
          </w:p>
        </w:tc>
      </w:tr>
      <w:tr w:rsidR="000C4430" w:rsidRPr="00D8680D" w14:paraId="3C7821FB" w14:textId="77777777" w:rsidTr="00BA6BA6">
        <w:tc>
          <w:tcPr>
            <w:tcW w:w="2197" w:type="pct"/>
          </w:tcPr>
          <w:p w14:paraId="0817BB2C" w14:textId="6497504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440A8BEA" w14:textId="117432E5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vAlign w:val="bottom"/>
          </w:tcPr>
          <w:p w14:paraId="63A67AA1" w14:textId="717EC75F" w:rsidR="000C4430" w:rsidRPr="00D8680D" w:rsidRDefault="009E791A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22,054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04BB5E8A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32684C3" w14:textId="448C126C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"/>
              </w:tabs>
              <w:spacing w:line="240" w:lineRule="auto"/>
              <w:ind w:left="-104" w:right="24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(16,052)</w:t>
            </w:r>
          </w:p>
        </w:tc>
        <w:tc>
          <w:tcPr>
            <w:tcW w:w="144" w:type="pct"/>
            <w:vAlign w:val="bottom"/>
          </w:tcPr>
          <w:p w14:paraId="17C00243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C237A83" w14:textId="176EC317" w:rsidR="000C4430" w:rsidRPr="00D8680D" w:rsidRDefault="009E791A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31,560</w:t>
            </w:r>
          </w:p>
        </w:tc>
        <w:tc>
          <w:tcPr>
            <w:tcW w:w="136" w:type="pct"/>
            <w:vAlign w:val="bottom"/>
          </w:tcPr>
          <w:p w14:paraId="381FD9F1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38F8D109" w14:textId="51C1E117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24,995</w:t>
            </w:r>
          </w:p>
        </w:tc>
      </w:tr>
      <w:tr w:rsidR="000C4430" w:rsidRPr="00D8680D" w14:paraId="5A2A0023" w14:textId="77777777" w:rsidTr="00B74862">
        <w:tc>
          <w:tcPr>
            <w:tcW w:w="2197" w:type="pct"/>
          </w:tcPr>
          <w:p w14:paraId="7E229C4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vAlign w:val="bottom"/>
          </w:tcPr>
          <w:p w14:paraId="10D251DF" w14:textId="77777777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F9B9813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F25F65B" w14:textId="1115290F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E68D8CD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751FEDA" w14:textId="77777777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FAAA485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0766C6B" w14:textId="6B504E1B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B5E697F" w14:textId="78201BF6" w:rsidR="00E42079" w:rsidRPr="00D8680D" w:rsidRDefault="00E42079" w:rsidP="00F54E6A"/>
    <w:p w14:paraId="0360BE84" w14:textId="77777777" w:rsidR="00B27BB1" w:rsidRPr="00D8680D" w:rsidRDefault="00B27BB1" w:rsidP="00F54E6A">
      <w:r w:rsidRPr="00D8680D">
        <w:br w:type="page"/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5"/>
        <w:gridCol w:w="262"/>
        <w:gridCol w:w="1099"/>
        <w:gridCol w:w="266"/>
        <w:gridCol w:w="1082"/>
        <w:gridCol w:w="251"/>
        <w:gridCol w:w="1093"/>
      </w:tblGrid>
      <w:tr w:rsidR="00096B9A" w:rsidRPr="00D8680D" w14:paraId="2F199BBE" w14:textId="77777777" w:rsidTr="00B74862">
        <w:tc>
          <w:tcPr>
            <w:tcW w:w="2197" w:type="pct"/>
          </w:tcPr>
          <w:p w14:paraId="4593A2D3" w14:textId="78A8EB88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</w:tcPr>
          <w:p w14:paraId="7AAF388E" w14:textId="1F23A487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6B9A" w:rsidRPr="00D8680D" w14:paraId="78628867" w14:textId="77777777" w:rsidTr="00B74862">
        <w:tc>
          <w:tcPr>
            <w:tcW w:w="2197" w:type="pct"/>
          </w:tcPr>
          <w:p w14:paraId="025E1C42" w14:textId="61D75F88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43" w:type="pct"/>
            <w:gridSpan w:val="3"/>
          </w:tcPr>
          <w:p w14:paraId="355368FA" w14:textId="202E2CB5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4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BEF10F1" w14:textId="089EA861" w:rsidR="00096B9A" w:rsidRPr="00D8680D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8B37A2A" w14:textId="40BA1C19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254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096B9A" w:rsidRPr="00D8680D" w14:paraId="42AC8716" w14:textId="77777777" w:rsidTr="00B74862">
        <w:tc>
          <w:tcPr>
            <w:tcW w:w="2197" w:type="pct"/>
          </w:tcPr>
          <w:p w14:paraId="244FA453" w14:textId="45A44DD8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5" w:type="pct"/>
          </w:tcPr>
          <w:p w14:paraId="1E5FD36E" w14:textId="7F67ECD0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5D3EDD2E" w14:textId="77777777" w:rsidR="00096B9A" w:rsidRPr="00D8680D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FB80CB8" w14:textId="5B1C2206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62CCD4F8" w14:textId="77777777" w:rsidR="00096B9A" w:rsidRPr="00D8680D" w:rsidRDefault="00096B9A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131E09" w14:textId="29A2769D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5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63742758" w14:textId="77777777" w:rsidR="00096B9A" w:rsidRPr="00D8680D" w:rsidRDefault="00096B9A" w:rsidP="00F54E6A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164045" w14:textId="07AB5C10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1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96B9A" w:rsidRPr="00D8680D" w14:paraId="60369632" w14:textId="77777777" w:rsidTr="00B74862">
        <w:tc>
          <w:tcPr>
            <w:tcW w:w="2197" w:type="pct"/>
          </w:tcPr>
          <w:p w14:paraId="77AA5D71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03" w:type="pct"/>
            <w:gridSpan w:val="7"/>
            <w:vAlign w:val="bottom"/>
          </w:tcPr>
          <w:p w14:paraId="7C1F84CD" w14:textId="31B654D1" w:rsidR="00096B9A" w:rsidRPr="00D8680D" w:rsidRDefault="00096B9A" w:rsidP="00F54E6A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4" w:right="-88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430" w:rsidRPr="00D8680D" w14:paraId="7551346D" w14:textId="77777777" w:rsidTr="00BA6BA6">
        <w:tc>
          <w:tcPr>
            <w:tcW w:w="2197" w:type="pct"/>
          </w:tcPr>
          <w:p w14:paraId="1B92F0E4" w14:textId="5ECCE9A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vAlign w:val="bottom"/>
          </w:tcPr>
          <w:p w14:paraId="6F302322" w14:textId="378ECA77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(1,815)</w:t>
            </w:r>
          </w:p>
        </w:tc>
        <w:tc>
          <w:tcPr>
            <w:tcW w:w="142" w:type="pct"/>
            <w:vAlign w:val="bottom"/>
          </w:tcPr>
          <w:p w14:paraId="24C0B40F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FC85BB9" w14:textId="1E2E5894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(806)</w:t>
            </w:r>
          </w:p>
        </w:tc>
        <w:tc>
          <w:tcPr>
            <w:tcW w:w="144" w:type="pct"/>
            <w:vAlign w:val="bottom"/>
          </w:tcPr>
          <w:p w14:paraId="14738B7F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FBB3EF6" w14:textId="02400ED9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left="0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2,061</w:t>
            </w:r>
          </w:p>
        </w:tc>
        <w:tc>
          <w:tcPr>
            <w:tcW w:w="136" w:type="pct"/>
            <w:vAlign w:val="bottom"/>
          </w:tcPr>
          <w:p w14:paraId="3D6B2335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523278CD" w14:textId="23584CA7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</w:tr>
      <w:tr w:rsidR="000C4430" w:rsidRPr="00D8680D" w14:paraId="3FE09F3F" w14:textId="77777777" w:rsidTr="00BA6BA6">
        <w:tc>
          <w:tcPr>
            <w:tcW w:w="2197" w:type="pct"/>
          </w:tcPr>
          <w:p w14:paraId="47551F46" w14:textId="1FDE61B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การเ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ปลี่ยนแปลง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ของเงินเดือนในอนาคต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ร้อยละ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605" w:type="pct"/>
            <w:vAlign w:val="bottom"/>
          </w:tcPr>
          <w:p w14:paraId="279DAD01" w14:textId="7486D9D2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32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2,233</w:t>
            </w:r>
          </w:p>
        </w:tc>
        <w:tc>
          <w:tcPr>
            <w:tcW w:w="142" w:type="pct"/>
            <w:vAlign w:val="bottom"/>
          </w:tcPr>
          <w:p w14:paraId="6702BA68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EB606B6" w14:textId="37D25B19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1,256</w:t>
            </w:r>
          </w:p>
        </w:tc>
        <w:tc>
          <w:tcPr>
            <w:tcW w:w="144" w:type="pct"/>
            <w:vAlign w:val="bottom"/>
          </w:tcPr>
          <w:p w14:paraId="582C79A3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D43566E" w14:textId="400E7F36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0" w:right="-68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(1,993)</w:t>
            </w:r>
          </w:p>
        </w:tc>
        <w:tc>
          <w:tcPr>
            <w:tcW w:w="136" w:type="pct"/>
            <w:vAlign w:val="bottom"/>
          </w:tcPr>
          <w:p w14:paraId="5B57893C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838A361" w14:textId="157EACE4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(1,121)</w:t>
            </w:r>
          </w:p>
        </w:tc>
      </w:tr>
      <w:tr w:rsidR="000C4430" w:rsidRPr="00D8680D" w14:paraId="1ABA7677" w14:textId="77777777" w:rsidTr="00BA6BA6">
        <w:tc>
          <w:tcPr>
            <w:tcW w:w="2197" w:type="pct"/>
          </w:tcPr>
          <w:p w14:paraId="0A364560" w14:textId="41EDE44D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อัตราหมุนเวียนของพนักงาน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60D4D508" w14:textId="721DF1F3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สมมติฐานหลัก</w:t>
            </w:r>
          </w:p>
        </w:tc>
        <w:tc>
          <w:tcPr>
            <w:tcW w:w="605" w:type="pct"/>
            <w:vAlign w:val="bottom"/>
          </w:tcPr>
          <w:p w14:paraId="5FFD7BFB" w14:textId="16E77FB9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104" w:right="13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(5,608)</w:t>
            </w:r>
          </w:p>
        </w:tc>
        <w:tc>
          <w:tcPr>
            <w:tcW w:w="142" w:type="pct"/>
            <w:vAlign w:val="bottom"/>
          </w:tcPr>
          <w:p w14:paraId="1A8A317D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2995211" w14:textId="296A552C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spacing w:line="240" w:lineRule="auto"/>
              <w:ind w:left="-104" w:right="-63" w:firstLine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(4,210)</w:t>
            </w:r>
          </w:p>
        </w:tc>
        <w:tc>
          <w:tcPr>
            <w:tcW w:w="144" w:type="pct"/>
            <w:vAlign w:val="bottom"/>
          </w:tcPr>
          <w:p w14:paraId="0EEE1EDC" w14:textId="77777777" w:rsidR="000C4430" w:rsidRPr="00D8680D" w:rsidRDefault="000C4430" w:rsidP="000C443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2298BD" w14:textId="4C30DF3D" w:rsidR="000C4430" w:rsidRPr="00D8680D" w:rsidRDefault="00B42373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3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8,698</w:t>
            </w:r>
          </w:p>
        </w:tc>
        <w:tc>
          <w:tcPr>
            <w:tcW w:w="136" w:type="pct"/>
            <w:vAlign w:val="bottom"/>
          </w:tcPr>
          <w:p w14:paraId="2A4A7B0E" w14:textId="77777777" w:rsidR="000C4430" w:rsidRPr="00D8680D" w:rsidRDefault="000C4430" w:rsidP="000C4430">
            <w:pPr>
              <w:pStyle w:val="ListBullet2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56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065F8D40" w14:textId="2F8E5CEE" w:rsidR="000C4430" w:rsidRPr="00D8680D" w:rsidRDefault="000C4430" w:rsidP="000C4430">
            <w:pPr>
              <w:pStyle w:val="ListNumber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4" w:firstLine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7,429</w:t>
            </w:r>
          </w:p>
        </w:tc>
      </w:tr>
    </w:tbl>
    <w:p w14:paraId="77A84E2B" w14:textId="4001E9D4" w:rsidR="00AA4E89" w:rsidRPr="00D8680D" w:rsidRDefault="00AA4E8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F36B3A" w14:textId="29742B12" w:rsidR="004A690A" w:rsidRPr="00D8680D" w:rsidRDefault="008E418A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ทุนเรือนหุ้น</w:t>
      </w:r>
    </w:p>
    <w:p w14:paraId="68A511D3" w14:textId="77777777" w:rsidR="00AD1541" w:rsidRPr="00D8680D" w:rsidRDefault="00AD1541" w:rsidP="00F54E6A">
      <w:pPr>
        <w:spacing w:line="0" w:lineRule="atLeast"/>
        <w:rPr>
          <w:rFonts w:ascii="Angsana New" w:hAnsi="Angsana New" w:cs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08"/>
        <w:gridCol w:w="270"/>
        <w:gridCol w:w="1167"/>
        <w:gridCol w:w="270"/>
        <w:gridCol w:w="1095"/>
        <w:gridCol w:w="270"/>
        <w:gridCol w:w="1080"/>
        <w:gridCol w:w="270"/>
        <w:gridCol w:w="1080"/>
      </w:tblGrid>
      <w:tr w:rsidR="001944EF" w:rsidRPr="00D8680D" w14:paraId="06F80D13" w14:textId="77777777" w:rsidTr="001944EF">
        <w:trPr>
          <w:tblHeader/>
        </w:trPr>
        <w:tc>
          <w:tcPr>
            <w:tcW w:w="2880" w:type="dxa"/>
          </w:tcPr>
          <w:p w14:paraId="65AC9588" w14:textId="77777777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8F1786C" w14:textId="0A341E79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D0EE9A" w14:textId="20228B36" w:rsidR="001944EF" w:rsidRPr="00D8680D" w:rsidRDefault="001944EF" w:rsidP="00F54E6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232" w:type="dxa"/>
            <w:gridSpan w:val="7"/>
          </w:tcPr>
          <w:p w14:paraId="40E27451" w14:textId="6D630F7D" w:rsidR="001944EF" w:rsidRPr="00D8680D" w:rsidRDefault="001944EF" w:rsidP="00F54E6A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1944EF" w:rsidRPr="00D8680D" w14:paraId="253F8E7C" w14:textId="77777777" w:rsidTr="001944EF">
        <w:trPr>
          <w:tblHeader/>
        </w:trPr>
        <w:tc>
          <w:tcPr>
            <w:tcW w:w="2880" w:type="dxa"/>
          </w:tcPr>
          <w:p w14:paraId="369589F9" w14:textId="77777777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21DAF90B" w14:textId="2EE89755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270" w:type="dxa"/>
          </w:tcPr>
          <w:p w14:paraId="33A4524A" w14:textId="5472A4B8" w:rsidR="001944EF" w:rsidRPr="00D8680D" w:rsidRDefault="001944EF" w:rsidP="00F54E6A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ACDAAF5" w14:textId="77777777" w:rsidR="00D36ADA" w:rsidRPr="00D8680D" w:rsidRDefault="00D36AD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17BF8CEF" w14:textId="207F32D4" w:rsidR="001944EF" w:rsidRPr="00D8680D" w:rsidRDefault="001944E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6890CE78" w14:textId="34395D5D" w:rsidR="001944EF" w:rsidRPr="00D8680D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5E5F77D8" w14:textId="6F45A51C" w:rsidR="001944EF" w:rsidRPr="00D8680D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ทุนที่ออกชำระแล้ว</w:t>
            </w:r>
          </w:p>
        </w:tc>
        <w:tc>
          <w:tcPr>
            <w:tcW w:w="270" w:type="dxa"/>
          </w:tcPr>
          <w:p w14:paraId="164DC9A2" w14:textId="5483C668" w:rsidR="001944EF" w:rsidRPr="00D8680D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A00958" w14:textId="1F65AB0F" w:rsidR="001944EF" w:rsidRPr="00D8680D" w:rsidRDefault="001944EF" w:rsidP="00F54E6A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ส่วนเกิน</w:t>
            </w:r>
            <w:r w:rsidR="00D36ADA"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</w:tr>
      <w:tr w:rsidR="001944EF" w:rsidRPr="00D8680D" w14:paraId="314656BA" w14:textId="77777777" w:rsidTr="001944EF">
        <w:trPr>
          <w:tblHeader/>
        </w:trPr>
        <w:tc>
          <w:tcPr>
            <w:tcW w:w="2880" w:type="dxa"/>
          </w:tcPr>
          <w:p w14:paraId="751A49DF" w14:textId="77777777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0C90E427" w14:textId="3FB16200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D99297" w14:textId="566EEA2D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7555DBC" w14:textId="77777777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D8D74A0" w14:textId="1219155D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</w:tcPr>
          <w:p w14:paraId="22D417E8" w14:textId="77777777" w:rsidR="001944EF" w:rsidRPr="00D8680D" w:rsidRDefault="001944EF" w:rsidP="00F54E6A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F42C40B" w14:textId="6BC9411E" w:rsidR="001944EF" w:rsidRPr="00D8680D" w:rsidRDefault="001944EF" w:rsidP="00F54E6A">
            <w:pPr>
              <w:ind w:right="-108" w:hanging="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B34BA" w14:textId="77777777" w:rsidR="001944EF" w:rsidRPr="00D8680D" w:rsidRDefault="001944EF" w:rsidP="00F54E6A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6BFEA67" w14:textId="67BF7869" w:rsidR="001944EF" w:rsidRPr="00D8680D" w:rsidRDefault="001944EF" w:rsidP="00F54E6A">
            <w:pPr>
              <w:ind w:right="-108" w:hanging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C7EF0" w14:textId="1A602DF3" w:rsidR="001944EF" w:rsidRPr="00D8680D" w:rsidRDefault="001944EF" w:rsidP="00F54E6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</w:p>
        </w:tc>
      </w:tr>
      <w:tr w:rsidR="001944EF" w:rsidRPr="00D8680D" w14:paraId="2FFE7A56" w14:textId="77777777" w:rsidTr="001944EF">
        <w:trPr>
          <w:tblHeader/>
        </w:trPr>
        <w:tc>
          <w:tcPr>
            <w:tcW w:w="2880" w:type="dxa"/>
          </w:tcPr>
          <w:p w14:paraId="7279DA8F" w14:textId="77777777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08" w:type="dxa"/>
          </w:tcPr>
          <w:p w14:paraId="47C29A9B" w14:textId="1917C370" w:rsidR="001944EF" w:rsidRPr="00D8680D" w:rsidRDefault="001944EF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62E1" w14:textId="389886D5" w:rsidR="001944EF" w:rsidRPr="00D8680D" w:rsidRDefault="001944EF" w:rsidP="00F54E6A">
            <w:pPr>
              <w:ind w:right="-94" w:firstLine="70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32" w:type="dxa"/>
            <w:gridSpan w:val="7"/>
          </w:tcPr>
          <w:p w14:paraId="18A864A1" w14:textId="29B8F3C1" w:rsidR="001944EF" w:rsidRPr="00D8680D" w:rsidRDefault="001944EF" w:rsidP="00F54E6A">
            <w:pPr>
              <w:ind w:right="-94" w:firstLine="70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8680D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D8680D"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  <w:t>/</w:t>
            </w:r>
            <w:r w:rsidRPr="00D8680D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944EF" w:rsidRPr="00D8680D" w14:paraId="46F53EB1" w14:textId="77777777" w:rsidTr="001944EF">
        <w:tc>
          <w:tcPr>
            <w:tcW w:w="2880" w:type="dxa"/>
          </w:tcPr>
          <w:p w14:paraId="6F7B172A" w14:textId="62B5FC33" w:rsidR="001944EF" w:rsidRPr="00D8680D" w:rsidRDefault="001944EF" w:rsidP="00F54E6A">
            <w:pPr>
              <w:tabs>
                <w:tab w:val="left" w:pos="372"/>
              </w:tabs>
              <w:ind w:left="-2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4430" w:rsidRPr="00D868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8" w:type="dxa"/>
          </w:tcPr>
          <w:p w14:paraId="60349034" w14:textId="77A2F21C" w:rsidR="001944EF" w:rsidRPr="00D8680D" w:rsidRDefault="001944EF" w:rsidP="00F54E6A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71ED4" w14:textId="1D4834E8" w:rsidR="001944EF" w:rsidRPr="00D8680D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3B706" w14:textId="5253E5C7" w:rsidR="001944EF" w:rsidRPr="00D8680D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D1519" w14:textId="7E449BA3" w:rsidR="001944EF" w:rsidRPr="00D8680D" w:rsidRDefault="001944EF" w:rsidP="00F54E6A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18273BC2" w14:textId="78F7B7D2" w:rsidR="001944EF" w:rsidRPr="00D8680D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6519C0" w14:textId="1E6EB51F" w:rsidR="001944EF" w:rsidRPr="00D8680D" w:rsidRDefault="001944EF" w:rsidP="00F54E6A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03D9A" w14:textId="47C55918" w:rsidR="001944EF" w:rsidRPr="00D8680D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872D9" w14:textId="4C0D0C5E" w:rsidR="001944EF" w:rsidRPr="00D8680D" w:rsidRDefault="001944EF" w:rsidP="00F54E6A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2B7CF" w14:textId="1E01D7ED" w:rsidR="001944EF" w:rsidRPr="00D8680D" w:rsidRDefault="001944EF" w:rsidP="00F54E6A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4430" w:rsidRPr="00D8680D" w14:paraId="574D8810" w14:textId="77777777" w:rsidTr="001944EF">
        <w:tc>
          <w:tcPr>
            <w:tcW w:w="2880" w:type="dxa"/>
          </w:tcPr>
          <w:p w14:paraId="54C21547" w14:textId="7AFE1AE0" w:rsidR="000C4430" w:rsidRPr="00D8680D" w:rsidRDefault="000C4430" w:rsidP="000C4430">
            <w:pPr>
              <w:pStyle w:val="ListParagraph"/>
              <w:numPr>
                <w:ilvl w:val="0"/>
                <w:numId w:val="5"/>
              </w:num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34B71ABD" w14:textId="5F60C210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89853F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C9B1C2" w14:textId="0EA277D5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6,168</w:t>
            </w:r>
          </w:p>
        </w:tc>
        <w:tc>
          <w:tcPr>
            <w:tcW w:w="270" w:type="dxa"/>
          </w:tcPr>
          <w:p w14:paraId="19B51A4C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3BE9FA3" w14:textId="5169E1EE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52FF1BBC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7EE3D" w14:textId="25D115AC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39DB6610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74DBA" w14:textId="69C5DEC4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2,657</w:t>
            </w:r>
          </w:p>
        </w:tc>
      </w:tr>
      <w:tr w:rsidR="000C4430" w:rsidRPr="00D8680D" w14:paraId="6C727A8C" w14:textId="77777777" w:rsidTr="001944EF">
        <w:trPr>
          <w:trHeight w:val="144"/>
        </w:trPr>
        <w:tc>
          <w:tcPr>
            <w:tcW w:w="2880" w:type="dxa"/>
          </w:tcPr>
          <w:p w14:paraId="49D0FF3C" w14:textId="082FAB2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25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808" w:type="dxa"/>
          </w:tcPr>
          <w:p w14:paraId="71DC735D" w14:textId="622DF045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1B56AF" w14:textId="3901873A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6A65252" w14:textId="7875827A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581</w:t>
            </w:r>
          </w:p>
        </w:tc>
        <w:tc>
          <w:tcPr>
            <w:tcW w:w="270" w:type="dxa"/>
          </w:tcPr>
          <w:p w14:paraId="3142BD6F" w14:textId="374A40D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529DA6B" w14:textId="6EC410E8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6A0E88" w14:textId="7D61348C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22E17F" w14:textId="362D7A9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C74FC" w14:textId="20765EE3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D3E6C4" w14:textId="5DE21ADA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C4430" w:rsidRPr="00D8680D" w14:paraId="2939C9C4" w14:textId="77777777" w:rsidTr="00880C41">
        <w:trPr>
          <w:trHeight w:val="144"/>
        </w:trPr>
        <w:tc>
          <w:tcPr>
            <w:tcW w:w="2880" w:type="dxa"/>
          </w:tcPr>
          <w:p w14:paraId="6F731A3E" w14:textId="5D5D5C3D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808" w:type="dxa"/>
          </w:tcPr>
          <w:p w14:paraId="2DC2A0C7" w14:textId="45377849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EDFE2" w14:textId="0773C9C5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B787826" w14:textId="0EFC59C0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ECDA2" w14:textId="1B4BF165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1D478693" w14:textId="0AF909DF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63362" w14:textId="631E5248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B9FF01" w14:textId="1B363E19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BE0C52" w14:textId="5A54652B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278B0D" w14:textId="46FE0C9A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4430" w:rsidRPr="00D8680D" w14:paraId="17930521" w14:textId="77777777" w:rsidTr="00880C41">
        <w:trPr>
          <w:trHeight w:val="144"/>
        </w:trPr>
        <w:tc>
          <w:tcPr>
            <w:tcW w:w="2880" w:type="dxa"/>
          </w:tcPr>
          <w:p w14:paraId="5A4EB90D" w14:textId="190DA49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08" w:type="dxa"/>
          </w:tcPr>
          <w:p w14:paraId="191E00D1" w14:textId="77777777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20447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3AF407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0A163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6C2C1B91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A8A40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6ADC4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4FD11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D25E2" w14:textId="77777777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4430" w:rsidRPr="00D8680D" w14:paraId="4F098D8E" w14:textId="77777777" w:rsidTr="001944EF">
        <w:trPr>
          <w:trHeight w:val="144"/>
        </w:trPr>
        <w:tc>
          <w:tcPr>
            <w:tcW w:w="2880" w:type="dxa"/>
          </w:tcPr>
          <w:p w14:paraId="2EA47F98" w14:textId="08C12641" w:rsidR="000C4430" w:rsidRPr="00D8680D" w:rsidRDefault="000C4430" w:rsidP="000C443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77BFB67E" w14:textId="1F28A2BA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C8FC88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98CB185" w14:textId="3B53BD4C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6,749</w:t>
            </w:r>
          </w:p>
        </w:tc>
        <w:tc>
          <w:tcPr>
            <w:tcW w:w="270" w:type="dxa"/>
          </w:tcPr>
          <w:p w14:paraId="7582F30F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BB38C0C" w14:textId="73881ADF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72107D1A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9C38FD" w14:textId="766972B9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6D434D80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110A0" w14:textId="60501322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2,657</w:t>
            </w:r>
          </w:p>
        </w:tc>
      </w:tr>
      <w:tr w:rsidR="00DF2116" w:rsidRPr="00D8680D" w14:paraId="78B15943" w14:textId="77777777" w:rsidTr="001944EF">
        <w:trPr>
          <w:trHeight w:val="144"/>
        </w:trPr>
        <w:tc>
          <w:tcPr>
            <w:tcW w:w="2880" w:type="dxa"/>
          </w:tcPr>
          <w:p w14:paraId="4AECD61D" w14:textId="6A3D97E3" w:rsidR="00DF2116" w:rsidRPr="00D8680D" w:rsidRDefault="00DF2116" w:rsidP="00DF211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ใช้สิทธิตามใบสำคัญ</w:t>
            </w:r>
          </w:p>
        </w:tc>
        <w:tc>
          <w:tcPr>
            <w:tcW w:w="808" w:type="dxa"/>
          </w:tcPr>
          <w:p w14:paraId="7ADEEAAD" w14:textId="77777777" w:rsidR="00DF2116" w:rsidRPr="00D8680D" w:rsidRDefault="00DF2116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DEE60" w14:textId="77777777" w:rsidR="00DF2116" w:rsidRPr="00D8680D" w:rsidRDefault="00DF2116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0EB8B5" w14:textId="77777777" w:rsidR="00DF2116" w:rsidRPr="00D8680D" w:rsidRDefault="00DF2116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0DDCF" w14:textId="77777777" w:rsidR="00DF2116" w:rsidRPr="00D8680D" w:rsidRDefault="00DF2116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43DA10D0" w14:textId="77777777" w:rsidR="00DF2116" w:rsidRPr="00D8680D" w:rsidRDefault="00DF2116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3C166" w14:textId="77777777" w:rsidR="00DF2116" w:rsidRPr="00D8680D" w:rsidRDefault="00DF2116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DF249F" w14:textId="77777777" w:rsidR="00DF2116" w:rsidRPr="00D8680D" w:rsidRDefault="00DF2116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B4F1" w14:textId="77777777" w:rsidR="00DF2116" w:rsidRPr="00D8680D" w:rsidRDefault="00DF2116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063879" w14:textId="77777777" w:rsidR="00DF2116" w:rsidRPr="00D8680D" w:rsidRDefault="00DF2116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4430" w:rsidRPr="00D8680D" w14:paraId="03AF1C84" w14:textId="77777777" w:rsidTr="001944EF">
        <w:trPr>
          <w:trHeight w:val="144"/>
        </w:trPr>
        <w:tc>
          <w:tcPr>
            <w:tcW w:w="2880" w:type="dxa"/>
          </w:tcPr>
          <w:p w14:paraId="4A6D08F4" w14:textId="18C45033" w:rsidR="000C4430" w:rsidRPr="00D8680D" w:rsidRDefault="00DF2116" w:rsidP="000C44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808" w:type="dxa"/>
          </w:tcPr>
          <w:p w14:paraId="53FD4AB0" w14:textId="0AD96DF0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2717CE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C919D1" w14:textId="233BEF13" w:rsidR="000C4430" w:rsidRPr="00D8680D" w:rsidRDefault="00F65A91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F05AEA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1DCA3BF" w14:textId="40A6B435" w:rsidR="000C4430" w:rsidRPr="00D8680D" w:rsidRDefault="00EE497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882769C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CF633" w14:textId="2BA10535" w:rsidR="000C4430" w:rsidRPr="00D8680D" w:rsidRDefault="00EE497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C4DBD7C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B2D21" w14:textId="57CCCECF" w:rsidR="000C4430" w:rsidRPr="00D8680D" w:rsidRDefault="00EE497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0C4430" w:rsidRPr="00D8680D" w14:paraId="7EB645D4" w14:textId="77777777" w:rsidTr="001944EF">
        <w:trPr>
          <w:trHeight w:val="144"/>
        </w:trPr>
        <w:tc>
          <w:tcPr>
            <w:tcW w:w="2880" w:type="dxa"/>
          </w:tcPr>
          <w:p w14:paraId="322B0967" w14:textId="5FC95768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D8680D">
              <w:rPr>
                <w:rFonts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D8680D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08" w:type="dxa"/>
          </w:tcPr>
          <w:p w14:paraId="38149048" w14:textId="1D2EBE93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8FE9CD" w14:textId="550C977E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7974889" w14:textId="13AFDDB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FE829" w14:textId="40982384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77F5EA0" w14:textId="72FA9EED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A085E" w14:textId="3F31E08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23592E" w14:textId="7D3EF2EE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FB78A" w14:textId="08C63672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1C1D53" w14:textId="5A01419C" w:rsidR="000C4430" w:rsidRPr="00D8680D" w:rsidRDefault="000C443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4430" w:rsidRPr="00D8680D" w14:paraId="77CFFDB2" w14:textId="77777777" w:rsidTr="001944EF">
        <w:trPr>
          <w:trHeight w:val="144"/>
        </w:trPr>
        <w:tc>
          <w:tcPr>
            <w:tcW w:w="2880" w:type="dxa"/>
          </w:tcPr>
          <w:p w14:paraId="79068292" w14:textId="19B5ECD5" w:rsidR="000C4430" w:rsidRPr="00D8680D" w:rsidRDefault="000C4430" w:rsidP="000C443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08" w:type="dxa"/>
          </w:tcPr>
          <w:p w14:paraId="09CC2150" w14:textId="2551BEEF" w:rsidR="000C4430" w:rsidRPr="00D8680D" w:rsidRDefault="000C4430" w:rsidP="000C4430">
            <w:pPr>
              <w:ind w:left="-108"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26C0B8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24BC37B3" w14:textId="658E5196" w:rsidR="000C4430" w:rsidRPr="00D8680D" w:rsidRDefault="00F65A91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6,749</w:t>
            </w:r>
          </w:p>
        </w:tc>
        <w:tc>
          <w:tcPr>
            <w:tcW w:w="270" w:type="dxa"/>
          </w:tcPr>
          <w:p w14:paraId="63B19462" w14:textId="77777777" w:rsidR="000C4430" w:rsidRPr="00D8680D" w:rsidRDefault="000C4430" w:rsidP="000C4430">
            <w:pPr>
              <w:pStyle w:val="block"/>
              <w:tabs>
                <w:tab w:val="decimal" w:pos="81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2E9662F2" w14:textId="00B77E7A" w:rsidR="000C4430" w:rsidRPr="00D8680D" w:rsidRDefault="00EE497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5,824</w:t>
            </w:r>
          </w:p>
        </w:tc>
        <w:tc>
          <w:tcPr>
            <w:tcW w:w="270" w:type="dxa"/>
          </w:tcPr>
          <w:p w14:paraId="5A5EB49B" w14:textId="77777777" w:rsidR="000C4430" w:rsidRPr="00D8680D" w:rsidRDefault="000C4430" w:rsidP="000C4430">
            <w:pPr>
              <w:pStyle w:val="block"/>
              <w:tabs>
                <w:tab w:val="decimal" w:pos="60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37E37" w14:textId="0CD5FFA5" w:rsidR="000C4430" w:rsidRPr="00D8680D" w:rsidRDefault="00EE497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5,824</w:t>
            </w:r>
          </w:p>
        </w:tc>
        <w:tc>
          <w:tcPr>
            <w:tcW w:w="270" w:type="dxa"/>
          </w:tcPr>
          <w:p w14:paraId="7E4DF0FF" w14:textId="77777777" w:rsidR="000C4430" w:rsidRPr="00D8680D" w:rsidRDefault="000C4430" w:rsidP="000C4430">
            <w:pPr>
              <w:pStyle w:val="block"/>
              <w:tabs>
                <w:tab w:val="decimal" w:pos="61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2371EF" w14:textId="40D8A588" w:rsidR="000C4430" w:rsidRPr="00D8680D" w:rsidRDefault="00EE4970" w:rsidP="000C4430">
            <w:pPr>
              <w:pStyle w:val="block"/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2,693</w:t>
            </w:r>
          </w:p>
        </w:tc>
      </w:tr>
    </w:tbl>
    <w:p w14:paraId="4FB50516" w14:textId="77777777" w:rsidR="00342597" w:rsidRPr="00D8680D" w:rsidRDefault="00342597" w:rsidP="00F54E6A">
      <w:pPr>
        <w:spacing w:line="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1C19B1B3" w14:textId="77777777" w:rsidR="00E42079" w:rsidRPr="00D8680D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D8680D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7B0310E8" w14:textId="092368E5" w:rsidR="00F540EE" w:rsidRPr="00D8680D" w:rsidRDefault="00F540EE" w:rsidP="00F54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8" w:name="_Hlk220664601"/>
      <w:r w:rsidRPr="00D8680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D8680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D8680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D8680D">
        <w:rPr>
          <w:rFonts w:ascii="Angsana New" w:hAnsi="Angsana New" w:cs="Angsana New"/>
          <w:spacing w:val="-2"/>
          <w:sz w:val="30"/>
          <w:szCs w:val="30"/>
        </w:rPr>
        <w:t>256</w:t>
      </w:r>
      <w:r w:rsidR="00D84D33" w:rsidRPr="00D8680D">
        <w:rPr>
          <w:rFonts w:ascii="Angsana New" w:hAnsi="Angsana New" w:cs="Angsana New"/>
          <w:spacing w:val="-2"/>
          <w:sz w:val="30"/>
          <w:szCs w:val="30"/>
        </w:rPr>
        <w:t>8</w:t>
      </w:r>
      <w:r w:rsidRPr="00D868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บริษัทมีการจดทะเบียนทุนที่ออกและชำระแล้วจากการใช้สิทธิ </w:t>
      </w:r>
      <w:r w:rsidRPr="00D8680D">
        <w:rPr>
          <w:rFonts w:ascii="Angsana New" w:hAnsi="Angsana New" w:cs="Angsana New"/>
          <w:spacing w:val="-2"/>
          <w:sz w:val="30"/>
          <w:szCs w:val="30"/>
        </w:rPr>
        <w:t>TFG-W</w:t>
      </w:r>
      <w:r w:rsidR="00D84D33" w:rsidRPr="00D8680D">
        <w:rPr>
          <w:rFonts w:ascii="Angsana New" w:hAnsi="Angsana New" w:cs="Angsana New"/>
          <w:spacing w:val="-2"/>
          <w:sz w:val="30"/>
          <w:szCs w:val="30"/>
        </w:rPr>
        <w:t>4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A36F3" w:rsidRPr="00D8680D">
        <w:rPr>
          <w:rFonts w:ascii="Angsana New" w:hAnsi="Angsana New" w:cs="Angsana New"/>
          <w:sz w:val="30"/>
          <w:szCs w:val="30"/>
        </w:rPr>
        <w:t>12.9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 ล้านหุ้น (เทียบเท่า </w:t>
      </w:r>
      <w:r w:rsidR="00BA36F3" w:rsidRPr="00D8680D">
        <w:rPr>
          <w:rFonts w:ascii="Angsana New" w:hAnsi="Angsana New" w:cs="Angsana New"/>
          <w:sz w:val="30"/>
          <w:szCs w:val="30"/>
        </w:rPr>
        <w:t>12.</w:t>
      </w:r>
      <w:r w:rsidR="0093300B" w:rsidRPr="00D8680D">
        <w:rPr>
          <w:rFonts w:ascii="Angsana New" w:hAnsi="Angsana New" w:cs="Angsana New"/>
          <w:sz w:val="30"/>
          <w:szCs w:val="30"/>
        </w:rPr>
        <w:t>9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Pr="00D8680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และได้รับเงินจำนวน </w:t>
      </w:r>
      <w:r w:rsidR="00BA36F3" w:rsidRPr="00D8680D">
        <w:rPr>
          <w:rFonts w:ascii="Angsana New" w:hAnsi="Angsana New" w:cs="Angsana New"/>
          <w:sz w:val="30"/>
          <w:szCs w:val="30"/>
        </w:rPr>
        <w:t>4</w:t>
      </w:r>
      <w:r w:rsidR="007D1E5D" w:rsidRPr="00D8680D">
        <w:rPr>
          <w:rFonts w:ascii="Angsana New" w:hAnsi="Angsana New" w:cs="Angsana New"/>
          <w:sz w:val="30"/>
          <w:szCs w:val="30"/>
        </w:rPr>
        <w:t>8</w:t>
      </w:r>
      <w:r w:rsidR="00BA36F3" w:rsidRPr="00D8680D">
        <w:rPr>
          <w:rFonts w:ascii="Angsana New" w:hAnsi="Angsana New" w:cs="Angsana New"/>
          <w:sz w:val="30"/>
          <w:szCs w:val="30"/>
        </w:rPr>
        <w:t>.</w:t>
      </w:r>
      <w:r w:rsidR="007D1E5D" w:rsidRPr="00D8680D">
        <w:rPr>
          <w:rFonts w:ascii="Angsana New" w:hAnsi="Angsana New" w:cs="Angsana New"/>
          <w:sz w:val="30"/>
          <w:szCs w:val="30"/>
        </w:rPr>
        <w:t>9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</w:p>
    <w:bookmarkEnd w:id="8"/>
    <w:p w14:paraId="2A652CA6" w14:textId="77777777" w:rsidR="008B169D" w:rsidRPr="00D8680D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470"/>
        <w:gridCol w:w="270"/>
        <w:gridCol w:w="1350"/>
      </w:tblGrid>
      <w:tr w:rsidR="00C1308B" w:rsidRPr="00D8680D" w14:paraId="42E43F2E" w14:textId="77777777" w:rsidTr="006A0681">
        <w:tc>
          <w:tcPr>
            <w:tcW w:w="7470" w:type="dxa"/>
          </w:tcPr>
          <w:p w14:paraId="7DA7BDBE" w14:textId="7FA3C563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TFG-W</w:t>
            </w:r>
            <w:r w:rsidR="00203BD6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9AF9EB" w14:textId="77777777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7281A5" w14:textId="2DD5D295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03BD6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A0681" w:rsidRPr="00D8680D" w14:paraId="6A404946" w14:textId="77777777" w:rsidTr="006A0681">
        <w:tc>
          <w:tcPr>
            <w:tcW w:w="7740" w:type="dxa"/>
            <w:gridSpan w:val="2"/>
          </w:tcPr>
          <w:p w14:paraId="76787438" w14:textId="77777777" w:rsidR="006A0681" w:rsidRPr="00D8680D" w:rsidRDefault="006A068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588FF1" w14:textId="627CD5A0" w:rsidR="006A0681" w:rsidRPr="00D8680D" w:rsidRDefault="006A068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(พันสิทธิ)</w:t>
            </w:r>
          </w:p>
        </w:tc>
      </w:tr>
      <w:tr w:rsidR="00C1308B" w:rsidRPr="00D8680D" w14:paraId="2C2C340C" w14:textId="77777777" w:rsidTr="006A0681">
        <w:tc>
          <w:tcPr>
            <w:tcW w:w="7470" w:type="dxa"/>
          </w:tcPr>
          <w:p w14:paraId="3F47EBB4" w14:textId="6EFF975E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003A588" w14:textId="77777777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1FAB8" w14:textId="6F496BB9" w:rsidR="00C1308B" w:rsidRPr="00D8680D" w:rsidRDefault="006C176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581</w:t>
            </w:r>
            <w:r w:rsidR="000C4430"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</w:tr>
      <w:tr w:rsidR="00C1308B" w:rsidRPr="00D8680D" w14:paraId="315B66F0" w14:textId="77777777" w:rsidTr="006A0681">
        <w:tc>
          <w:tcPr>
            <w:tcW w:w="7470" w:type="dxa"/>
          </w:tcPr>
          <w:p w14:paraId="36D5716F" w14:textId="77777777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ใช้สิทธิระหว่างปี</w:t>
            </w:r>
          </w:p>
        </w:tc>
        <w:tc>
          <w:tcPr>
            <w:tcW w:w="270" w:type="dxa"/>
            <w:vMerge w:val="restart"/>
            <w:vAlign w:val="bottom"/>
          </w:tcPr>
          <w:p w14:paraId="47AB0104" w14:textId="77777777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2CBA7" w14:textId="71A5B23A" w:rsidR="00C1308B" w:rsidRPr="00D8680D" w:rsidRDefault="006C176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ind w:right="-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(12,864)</w:t>
            </w:r>
          </w:p>
        </w:tc>
      </w:tr>
      <w:tr w:rsidR="00C1308B" w:rsidRPr="00D8680D" w14:paraId="1A609D86" w14:textId="77777777" w:rsidTr="006A0681">
        <w:trPr>
          <w:trHeight w:val="452"/>
        </w:trPr>
        <w:tc>
          <w:tcPr>
            <w:tcW w:w="7470" w:type="dxa"/>
          </w:tcPr>
          <w:p w14:paraId="67B68753" w14:textId="7D04683F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/>
            <w:vAlign w:val="bottom"/>
          </w:tcPr>
          <w:p w14:paraId="1F780BD3" w14:textId="77777777" w:rsidR="00C1308B" w:rsidRPr="00D8680D" w:rsidRDefault="00C1308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A5C37" w14:textId="28CF19DC" w:rsidR="00C1308B" w:rsidRPr="00D8680D" w:rsidRDefault="006C176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568,216</w:t>
            </w:r>
          </w:p>
        </w:tc>
      </w:tr>
    </w:tbl>
    <w:p w14:paraId="5B32828C" w14:textId="77777777" w:rsidR="000611C6" w:rsidRPr="00D8680D" w:rsidRDefault="000611C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30"/>
          <w:szCs w:val="30"/>
        </w:rPr>
      </w:pPr>
    </w:p>
    <w:p w14:paraId="0A27E64C" w14:textId="36BB54D9" w:rsidR="0083559E" w:rsidRPr="00D8680D" w:rsidRDefault="00835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D8680D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5868F97" w14:textId="77777777" w:rsidR="00E42079" w:rsidRPr="00D8680D" w:rsidRDefault="00E4207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sz w:val="30"/>
          <w:szCs w:val="30"/>
        </w:rPr>
      </w:pPr>
    </w:p>
    <w:p w14:paraId="64DB5DEA" w14:textId="287534BF" w:rsidR="0083559E" w:rsidRPr="00D8680D" w:rsidRDefault="0083559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8680D">
        <w:rPr>
          <w:rFonts w:ascii="Angsana New" w:hAnsi="Angsana New" w:cs="Angsana New"/>
          <w:sz w:val="30"/>
          <w:szCs w:val="30"/>
        </w:rPr>
        <w:t>2535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D8680D">
        <w:rPr>
          <w:rFonts w:ascii="Angsana New" w:hAnsi="Angsana New" w:cs="Angsana New"/>
          <w:sz w:val="30"/>
          <w:szCs w:val="30"/>
        </w:rPr>
        <w:t xml:space="preserve">51 </w:t>
      </w:r>
      <w:r w:rsidRPr="00D8680D"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D8680D">
        <w:rPr>
          <w:rFonts w:ascii="Angsana New" w:hAnsi="Angsana New" w:cs="Angsana New"/>
          <w:sz w:val="30"/>
          <w:szCs w:val="30"/>
        </w:rPr>
        <w:t>“</w:t>
      </w:r>
      <w:r w:rsidRPr="00D8680D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D8680D">
        <w:rPr>
          <w:rFonts w:ascii="Angsana New" w:hAnsi="Angsana New" w:cs="Angsana New"/>
          <w:sz w:val="30"/>
          <w:szCs w:val="30"/>
        </w:rPr>
        <w:t>”</w:t>
      </w:r>
      <w:r w:rsidRPr="00D8680D">
        <w:rPr>
          <w:rFonts w:ascii="Angsana New" w:hAnsi="Angsana New" w:cs="Angsana New" w:hint="cs"/>
          <w:sz w:val="30"/>
          <w:szCs w:val="30"/>
          <w:cs/>
        </w:rPr>
        <w:t>)         ส่วนเกินมูลค่าหุ้นนี้จะนำไปจ่ายเป็นเงินปันผลไม่ได้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C7D269" w14:textId="77777777" w:rsidR="008B169D" w:rsidRPr="00D8680D" w:rsidRDefault="008B169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27185445" w14:textId="45A79B2A" w:rsidR="006E3615" w:rsidRPr="00D8680D" w:rsidRDefault="006E361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สำรอง</w:t>
      </w:r>
      <w:r w:rsidR="000F5991" w:rsidRPr="00D868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4EE2756D" w14:textId="77777777" w:rsidR="00083190" w:rsidRPr="00D8680D" w:rsidRDefault="0008319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both"/>
        <w:rPr>
          <w:rFonts w:ascii="Angsana New" w:hAnsi="Angsana New" w:cs="Angsana New"/>
          <w:sz w:val="24"/>
          <w:szCs w:val="24"/>
        </w:rPr>
      </w:pPr>
    </w:p>
    <w:p w14:paraId="60BFAEF0" w14:textId="5AF84F0E" w:rsidR="00CE37BF" w:rsidRPr="00D8680D" w:rsidRDefault="0008319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C418B0" w:rsidRPr="00D8680D">
        <w:rPr>
          <w:rFonts w:ascii="Angsana New" w:hAnsi="Angsana New" w:cs="Angsana New"/>
          <w:sz w:val="30"/>
          <w:szCs w:val="30"/>
        </w:rPr>
        <w:t>2535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="00C418B0" w:rsidRPr="00D8680D">
        <w:rPr>
          <w:rFonts w:ascii="Angsana New" w:hAnsi="Angsana New" w:cs="Angsana New"/>
          <w:sz w:val="30"/>
          <w:szCs w:val="30"/>
        </w:rPr>
        <w:t>116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</w:t>
      </w:r>
      <w:r w:rsidR="00F16ACB" w:rsidRPr="00D8680D">
        <w:rPr>
          <w:rFonts w:ascii="Angsana New" w:hAnsi="Angsana New" w:cs="Angsana New" w:hint="cs"/>
          <w:sz w:val="30"/>
          <w:szCs w:val="30"/>
          <w:cs/>
        </w:rPr>
        <w:t>ทุน</w:t>
      </w:r>
      <w:r w:rsidRPr="00D8680D">
        <w:rPr>
          <w:rFonts w:ascii="Angsana New" w:hAnsi="Angsana New" w:cs="Angsana New"/>
          <w:sz w:val="30"/>
          <w:szCs w:val="30"/>
          <w:cs/>
        </w:rPr>
        <w:t>สำรอง (</w:t>
      </w:r>
      <w:r w:rsidRPr="00D8680D">
        <w:rPr>
          <w:rFonts w:ascii="Angsana New" w:hAnsi="Angsana New" w:cs="Angsana New"/>
          <w:sz w:val="30"/>
          <w:szCs w:val="30"/>
        </w:rPr>
        <w:t>“</w:t>
      </w:r>
      <w:r w:rsidR="00E35453" w:rsidRPr="00D8680D">
        <w:rPr>
          <w:rFonts w:ascii="Angsana New" w:hAnsi="Angsana New" w:cs="Angsana New"/>
          <w:sz w:val="30"/>
          <w:szCs w:val="30"/>
          <w:cs/>
        </w:rPr>
        <w:t>สำรองตามก</w:t>
      </w:r>
      <w:r w:rsidR="00764C9C" w:rsidRPr="00D8680D">
        <w:rPr>
          <w:rFonts w:ascii="Angsana New" w:hAnsi="Angsana New" w:cs="Angsana New"/>
          <w:sz w:val="30"/>
          <w:szCs w:val="30"/>
          <w:cs/>
        </w:rPr>
        <w:t>ฎ</w:t>
      </w:r>
      <w:r w:rsidRPr="00D8680D">
        <w:rPr>
          <w:rFonts w:ascii="Angsana New" w:hAnsi="Angsana New" w:cs="Angsana New"/>
          <w:sz w:val="30"/>
          <w:szCs w:val="30"/>
          <w:cs/>
        </w:rPr>
        <w:t>หมาย</w:t>
      </w:r>
      <w:r w:rsidRPr="00D8680D">
        <w:rPr>
          <w:rFonts w:ascii="Angsana New" w:hAnsi="Angsana New" w:cs="Angsana New"/>
          <w:sz w:val="30"/>
          <w:szCs w:val="30"/>
        </w:rPr>
        <w:t>”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="00C418B0" w:rsidRPr="00D8680D">
        <w:rPr>
          <w:rFonts w:ascii="Angsana New" w:hAnsi="Angsana New" w:cs="Angsana New"/>
          <w:sz w:val="30"/>
          <w:szCs w:val="30"/>
        </w:rPr>
        <w:t>5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ของกำไรสุทธิประจำปี</w:t>
      </w:r>
      <w:r w:rsidR="0089194A" w:rsidRPr="00D8680D">
        <w:rPr>
          <w:rFonts w:ascii="Angsana New" w:hAnsi="Angsana New" w:cs="Angsana New" w:hint="cs"/>
          <w:sz w:val="30"/>
          <w:szCs w:val="30"/>
          <w:cs/>
        </w:rPr>
        <w:t>หลัง</w:t>
      </w:r>
      <w:r w:rsidRPr="00D8680D">
        <w:rPr>
          <w:rFonts w:ascii="Angsana New" w:hAnsi="Angsana New" w:cs="Angsana New"/>
          <w:sz w:val="30"/>
          <w:szCs w:val="30"/>
          <w:cs/>
        </w:rPr>
        <w:t>จาก</w:t>
      </w:r>
      <w:r w:rsidR="0089194A" w:rsidRPr="00D8680D">
        <w:rPr>
          <w:rFonts w:ascii="Angsana New" w:hAnsi="Angsana New" w:cs="Angsana New" w:hint="cs"/>
          <w:sz w:val="30"/>
          <w:szCs w:val="30"/>
          <w:cs/>
        </w:rPr>
        <w:t>หัก</w:t>
      </w:r>
      <w:r w:rsidRPr="00D8680D">
        <w:rPr>
          <w:rFonts w:ascii="Angsana New" w:hAnsi="Angsana New" w:cs="Angsana New"/>
          <w:sz w:val="30"/>
          <w:szCs w:val="30"/>
          <w:cs/>
        </w:rPr>
        <w:t>ขาดทุนส</w:t>
      </w:r>
      <w:r w:rsidR="00E35453" w:rsidRPr="00D8680D">
        <w:rPr>
          <w:rFonts w:ascii="Angsana New" w:hAnsi="Angsana New" w:cs="Angsana New"/>
          <w:sz w:val="30"/>
          <w:szCs w:val="30"/>
          <w:cs/>
        </w:rPr>
        <w:t>ะสมยกมา (ถ้ามี) จนกว่า สำรองตามกฎ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หมายนี้จะมีจำนวนไม่น้อยกว่าร้อยละ </w:t>
      </w:r>
      <w:r w:rsidR="00C418B0" w:rsidRPr="00D8680D">
        <w:rPr>
          <w:rFonts w:ascii="Angsana New" w:hAnsi="Angsana New" w:cs="Angsana New"/>
          <w:sz w:val="30"/>
          <w:szCs w:val="30"/>
        </w:rPr>
        <w:t>10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ของทุนจดทะเบียน เงินสำรองตามกฎหมายนี้จะนำไปจ่ายเป็นเงินปันผลไม่ได้ </w:t>
      </w:r>
    </w:p>
    <w:p w14:paraId="65936615" w14:textId="77777777" w:rsidR="00B37052" w:rsidRPr="00D8680D" w:rsidRDefault="00B3705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7DD71A7E" w14:textId="02433C0C" w:rsidR="00B37052" w:rsidRPr="00D8680D" w:rsidRDefault="00B3705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บริษัทได้จัดสรรสำรองตามกฎหมายสำหรับปีสิ้นสุดวันที่ </w:t>
      </w:r>
      <w:r w:rsidRPr="00D8680D">
        <w:rPr>
          <w:rFonts w:ascii="Angsana New" w:hAnsi="Angsana New" w:cs="Angsana New"/>
          <w:sz w:val="30"/>
          <w:szCs w:val="30"/>
        </w:rPr>
        <w:t xml:space="preserve">31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8680D">
        <w:rPr>
          <w:rFonts w:ascii="Angsana New" w:hAnsi="Angsana New" w:cs="Angsana New"/>
          <w:sz w:val="30"/>
          <w:szCs w:val="30"/>
        </w:rPr>
        <w:t>256</w:t>
      </w:r>
      <w:r w:rsidR="000C4430" w:rsidRPr="00D8680D">
        <w:rPr>
          <w:rFonts w:ascii="Angsana New" w:hAnsi="Angsana New" w:cs="Angsana New"/>
          <w:sz w:val="30"/>
          <w:szCs w:val="30"/>
        </w:rPr>
        <w:t>8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F33774" w:rsidRPr="00D8680D">
        <w:rPr>
          <w:rFonts w:ascii="Angsana New" w:hAnsi="Angsana New" w:cs="Angsana New"/>
          <w:sz w:val="30"/>
          <w:szCs w:val="30"/>
        </w:rPr>
        <w:t>45.7</w:t>
      </w:r>
      <w:r w:rsidR="00CB4423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82A70" w:rsidRPr="00D8680D">
        <w:rPr>
          <w:rFonts w:ascii="Angsana New" w:hAnsi="Angsana New" w:cs="Angsana New"/>
          <w:sz w:val="30"/>
          <w:szCs w:val="30"/>
          <w:cs/>
        </w:rPr>
        <w:br/>
      </w:r>
      <w:r w:rsidRPr="00D8680D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Pr="00D8680D">
        <w:rPr>
          <w:rFonts w:ascii="Angsana New" w:hAnsi="Angsana New" w:cs="Angsana New"/>
          <w:i/>
          <w:iCs/>
          <w:sz w:val="30"/>
          <w:szCs w:val="30"/>
        </w:rPr>
        <w:t>256</w:t>
      </w:r>
      <w:r w:rsidR="000C4430" w:rsidRPr="00D8680D">
        <w:rPr>
          <w:rFonts w:ascii="Angsana New" w:hAnsi="Angsana New" w:cs="Angsana New"/>
          <w:i/>
          <w:iCs/>
          <w:sz w:val="30"/>
          <w:szCs w:val="30"/>
        </w:rPr>
        <w:t>7</w:t>
      </w:r>
      <w:r w:rsidRPr="00D8680D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0C4430" w:rsidRPr="00D8680D">
        <w:rPr>
          <w:rFonts w:ascii="Angsana New" w:hAnsi="Angsana New" w:cs="Angsana New"/>
          <w:i/>
          <w:iCs/>
          <w:sz w:val="30"/>
          <w:szCs w:val="30"/>
        </w:rPr>
        <w:t>66</w:t>
      </w:r>
      <w:r w:rsidRPr="00D8680D">
        <w:rPr>
          <w:rFonts w:ascii="Angsana New" w:hAnsi="Angsana New" w:cs="Angsana New"/>
          <w:i/>
          <w:iCs/>
          <w:sz w:val="30"/>
          <w:szCs w:val="30"/>
        </w:rPr>
        <w:t>.</w:t>
      </w:r>
      <w:r w:rsidR="000C4430" w:rsidRPr="00D8680D">
        <w:rPr>
          <w:rFonts w:ascii="Angsana New" w:hAnsi="Angsana New" w:cs="Angsana New"/>
          <w:i/>
          <w:iCs/>
          <w:sz w:val="30"/>
          <w:szCs w:val="30"/>
        </w:rPr>
        <w:t>8</w:t>
      </w:r>
      <w:r w:rsidRPr="00D8680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ล้านบาท)</w:t>
      </w:r>
    </w:p>
    <w:p w14:paraId="28B645B5" w14:textId="77777777" w:rsidR="00054A85" w:rsidRPr="00D8680D" w:rsidRDefault="00054A8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97ECEA0" w14:textId="77777777" w:rsidR="00B94313" w:rsidRPr="00D8680D" w:rsidRDefault="00B9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AF5B441" w14:textId="7209B557" w:rsidR="00E17886" w:rsidRPr="00D8680D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ส่วนงาน</w:t>
      </w:r>
      <w:r w:rsidR="001F2423"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3D09B4" w:rsidRPr="00D868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4F10EC77" w14:textId="165B8696" w:rsidR="00E17886" w:rsidRPr="00D8680D" w:rsidRDefault="00E17886" w:rsidP="00F54E6A">
      <w:pPr>
        <w:rPr>
          <w:rFonts w:ascii="Angsana New" w:hAnsi="Angsana New" w:cs="Angsana New"/>
          <w:sz w:val="30"/>
          <w:szCs w:val="30"/>
        </w:rPr>
      </w:pPr>
    </w:p>
    <w:p w14:paraId="7C9D4D8E" w14:textId="4C6081E9" w:rsidR="005D6BDA" w:rsidRPr="00D8680D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8680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D6BDA" w:rsidRPr="00D8680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ส่วนงานดำเนินงาน</w:t>
      </w:r>
    </w:p>
    <w:p w14:paraId="0DCC49B7" w14:textId="77777777" w:rsidR="005D6BDA" w:rsidRPr="00D8680D" w:rsidRDefault="005D6BD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574C7CAD" w14:textId="04CC580D" w:rsidR="00042503" w:rsidRPr="00D8680D" w:rsidRDefault="00E1788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6D77"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 </w:t>
      </w:r>
      <w:r w:rsidR="00C418B0" w:rsidRPr="00D8680D">
        <w:rPr>
          <w:rFonts w:ascii="Angsana New" w:hAnsi="Angsana New" w:cs="Angsana New"/>
          <w:spacing w:val="-4"/>
          <w:sz w:val="30"/>
          <w:szCs w:val="30"/>
        </w:rPr>
        <w:t>5</w:t>
      </w:r>
      <w:r w:rsidR="00106D77" w:rsidRPr="00D8680D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6D77"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ซึ่งเป็นหน่วยธุรกิจที่สำคัญของกลุ่มบริษัทที่มี</w:t>
      </w:r>
      <w:r w:rsidR="0027618C" w:rsidRPr="00D8680D">
        <w:rPr>
          <w:rFonts w:ascii="Angsana New" w:hAnsi="Angsana New" w:cs="Angsana New" w:hint="cs"/>
          <w:spacing w:val="-4"/>
          <w:sz w:val="30"/>
          <w:szCs w:val="30"/>
          <w:cs/>
        </w:rPr>
        <w:t>สินค้าหรือบริการที่แตกต่างกันและมีการบริหารจัดการแยกต่างหาก</w:t>
      </w:r>
      <w:r w:rsidR="00106D77" w:rsidRPr="00D8680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042503" w:rsidRPr="00D8680D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C57E4D2" w14:textId="77777777" w:rsidR="00C8291B" w:rsidRPr="00D8680D" w:rsidRDefault="00C8291B" w:rsidP="00F54E6A">
      <w:pPr>
        <w:ind w:left="547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2F21C50" w14:textId="5EC20DD3" w:rsidR="00C8291B" w:rsidRPr="00D8680D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D8680D">
        <w:rPr>
          <w:rFonts w:ascii="Angsana New" w:hAnsi="Angsana New"/>
          <w:sz w:val="30"/>
          <w:szCs w:val="30"/>
        </w:rPr>
        <w:t xml:space="preserve"> </w:t>
      </w:r>
      <w:r w:rsidR="00C418B0" w:rsidRPr="00D8680D">
        <w:rPr>
          <w:rFonts w:ascii="Angsana New" w:hAnsi="Angsana New"/>
          <w:sz w:val="30"/>
          <w:szCs w:val="30"/>
        </w:rPr>
        <w:t>1</w:t>
      </w:r>
      <w:r w:rsidR="000D450D" w:rsidRPr="00D8680D">
        <w:rPr>
          <w:rFonts w:ascii="Angsana New" w:hAnsi="Angsana New"/>
          <w:sz w:val="30"/>
          <w:szCs w:val="30"/>
        </w:rPr>
        <w:t>:</w:t>
      </w:r>
      <w:r w:rsidR="00C8291B" w:rsidRPr="00D8680D">
        <w:rPr>
          <w:rFonts w:ascii="Angsana New" w:hAnsi="Angsana New"/>
          <w:sz w:val="30"/>
          <w:szCs w:val="30"/>
        </w:rPr>
        <w:t xml:space="preserve"> </w:t>
      </w:r>
      <w:r w:rsidR="00C8291B" w:rsidRPr="00D8680D">
        <w:rPr>
          <w:rFonts w:ascii="Angsana New" w:hAnsi="Angsana New"/>
          <w:sz w:val="30"/>
          <w:szCs w:val="30"/>
          <w:cs/>
        </w:rPr>
        <w:t>ธุรกิจไก่</w:t>
      </w:r>
    </w:p>
    <w:p w14:paraId="5D35029A" w14:textId="5E602553" w:rsidR="00C8291B" w:rsidRPr="00D8680D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sz w:val="30"/>
          <w:szCs w:val="30"/>
          <w:cs/>
        </w:rPr>
        <w:t>ส่วนงานที่</w:t>
      </w:r>
      <w:r w:rsidR="00C8291B" w:rsidRPr="00D8680D">
        <w:rPr>
          <w:rFonts w:ascii="Angsana New" w:hAnsi="Angsana New"/>
          <w:sz w:val="30"/>
          <w:szCs w:val="30"/>
        </w:rPr>
        <w:t xml:space="preserve"> </w:t>
      </w:r>
      <w:r w:rsidR="00C418B0" w:rsidRPr="00D8680D">
        <w:rPr>
          <w:rFonts w:ascii="Angsana New" w:hAnsi="Angsana New"/>
          <w:sz w:val="30"/>
          <w:szCs w:val="30"/>
        </w:rPr>
        <w:t>2</w:t>
      </w:r>
      <w:r w:rsidR="000D450D" w:rsidRPr="00D8680D">
        <w:rPr>
          <w:rFonts w:ascii="Angsana New" w:hAnsi="Angsana New"/>
          <w:sz w:val="30"/>
          <w:szCs w:val="30"/>
        </w:rPr>
        <w:t>:</w:t>
      </w:r>
      <w:r w:rsidR="00C8291B" w:rsidRPr="00D8680D">
        <w:rPr>
          <w:rFonts w:ascii="Angsana New" w:hAnsi="Angsana New"/>
          <w:sz w:val="30"/>
          <w:szCs w:val="30"/>
        </w:rPr>
        <w:t xml:space="preserve"> </w:t>
      </w:r>
      <w:r w:rsidR="00C8291B" w:rsidRPr="00D8680D">
        <w:rPr>
          <w:rFonts w:ascii="Angsana New" w:hAnsi="Angsana New"/>
          <w:sz w:val="30"/>
          <w:szCs w:val="30"/>
          <w:cs/>
        </w:rPr>
        <w:t>ธุรกิจสุกร</w:t>
      </w:r>
    </w:p>
    <w:p w14:paraId="55B1AA1B" w14:textId="08EE2347" w:rsidR="00C8291B" w:rsidRPr="00D8680D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sz w:val="30"/>
          <w:szCs w:val="30"/>
          <w:cs/>
        </w:rPr>
        <w:t>ส่วนงานที่</w:t>
      </w:r>
      <w:r w:rsidR="000D450D" w:rsidRPr="00D8680D">
        <w:rPr>
          <w:rFonts w:ascii="Angsana New" w:hAnsi="Angsana New"/>
          <w:sz w:val="30"/>
          <w:szCs w:val="30"/>
        </w:rPr>
        <w:t xml:space="preserve"> </w:t>
      </w:r>
      <w:r w:rsidR="00C418B0" w:rsidRPr="00D8680D">
        <w:rPr>
          <w:rFonts w:ascii="Angsana New" w:hAnsi="Angsana New"/>
          <w:sz w:val="30"/>
          <w:szCs w:val="30"/>
        </w:rPr>
        <w:t>3</w:t>
      </w:r>
      <w:r w:rsidR="000D450D" w:rsidRPr="00D8680D">
        <w:rPr>
          <w:rFonts w:ascii="Angsana New" w:hAnsi="Angsana New"/>
          <w:sz w:val="30"/>
          <w:szCs w:val="30"/>
        </w:rPr>
        <w:t xml:space="preserve">: </w:t>
      </w:r>
      <w:r w:rsidR="00C8291B" w:rsidRPr="00D8680D">
        <w:rPr>
          <w:rFonts w:ascii="Angsana New" w:hAnsi="Angsana New"/>
          <w:sz w:val="30"/>
          <w:szCs w:val="30"/>
          <w:cs/>
        </w:rPr>
        <w:t>ธุรกิจอาหารสัตว์</w:t>
      </w:r>
    </w:p>
    <w:p w14:paraId="1BD7B7AF" w14:textId="67F6CB5D" w:rsidR="001016E0" w:rsidRPr="00D8680D" w:rsidRDefault="001016E0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D8680D">
        <w:rPr>
          <w:rFonts w:ascii="Angsana New" w:hAnsi="Angsana New"/>
          <w:sz w:val="30"/>
          <w:szCs w:val="30"/>
        </w:rPr>
        <w:t>4</w:t>
      </w:r>
      <w:r w:rsidR="000D450D" w:rsidRPr="00D8680D">
        <w:rPr>
          <w:rFonts w:ascii="Angsana New" w:hAnsi="Angsana New"/>
          <w:sz w:val="30"/>
          <w:szCs w:val="30"/>
        </w:rPr>
        <w:t>:</w:t>
      </w:r>
      <w:r w:rsidRPr="00D8680D">
        <w:rPr>
          <w:rFonts w:ascii="Angsana New" w:hAnsi="Angsana New"/>
          <w:sz w:val="30"/>
          <w:szCs w:val="30"/>
        </w:rPr>
        <w:t xml:space="preserve"> </w:t>
      </w:r>
      <w:r w:rsidRPr="00D8680D">
        <w:rPr>
          <w:rFonts w:ascii="Angsana New" w:hAnsi="Angsana New"/>
          <w:sz w:val="30"/>
          <w:szCs w:val="30"/>
          <w:cs/>
        </w:rPr>
        <w:t>ธุรกิจ</w:t>
      </w:r>
      <w:r w:rsidR="00681EBE" w:rsidRPr="00D8680D">
        <w:rPr>
          <w:rFonts w:ascii="Angsana New" w:hAnsi="Angsana New" w:hint="cs"/>
          <w:sz w:val="30"/>
          <w:szCs w:val="30"/>
          <w:cs/>
        </w:rPr>
        <w:t>จำหน่ายสิน</w:t>
      </w:r>
      <w:r w:rsidR="00422858" w:rsidRPr="00D8680D">
        <w:rPr>
          <w:rFonts w:ascii="Angsana New" w:hAnsi="Angsana New" w:hint="cs"/>
          <w:sz w:val="30"/>
          <w:szCs w:val="30"/>
          <w:cs/>
        </w:rPr>
        <w:t>ค้าปลีก</w:t>
      </w:r>
    </w:p>
    <w:p w14:paraId="75257815" w14:textId="522EEB5E" w:rsidR="00F16ACB" w:rsidRPr="00D8680D" w:rsidRDefault="00F16ACB" w:rsidP="00F54E6A">
      <w:pPr>
        <w:pStyle w:val="ListParagraph"/>
        <w:numPr>
          <w:ilvl w:val="0"/>
          <w:numId w:val="9"/>
        </w:numPr>
        <w:tabs>
          <w:tab w:val="clear" w:pos="680"/>
          <w:tab w:val="left" w:pos="630"/>
          <w:tab w:val="num" w:pos="2084"/>
        </w:tabs>
        <w:ind w:left="1170" w:hanging="621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C418B0" w:rsidRPr="00D8680D">
        <w:rPr>
          <w:rFonts w:ascii="Angsana New" w:hAnsi="Angsana New" w:hint="cs"/>
          <w:sz w:val="30"/>
          <w:szCs w:val="30"/>
        </w:rPr>
        <w:t>5</w:t>
      </w:r>
      <w:r w:rsidRPr="00D8680D">
        <w:rPr>
          <w:rFonts w:ascii="Angsana New" w:hAnsi="Angsana New"/>
          <w:sz w:val="30"/>
          <w:szCs w:val="30"/>
        </w:rPr>
        <w:t xml:space="preserve">: </w:t>
      </w:r>
      <w:r w:rsidRPr="00D8680D">
        <w:rPr>
          <w:rFonts w:ascii="Angsana New" w:hAnsi="Angsana New"/>
          <w:sz w:val="30"/>
          <w:szCs w:val="30"/>
          <w:cs/>
        </w:rPr>
        <w:t>ธุรกิจอื่นๆ</w:t>
      </w:r>
    </w:p>
    <w:p w14:paraId="3DAE814D" w14:textId="77777777" w:rsidR="001016E0" w:rsidRPr="00D8680D" w:rsidRDefault="001016E0" w:rsidP="00F54E6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AA340CF" w14:textId="37A89A0C" w:rsidR="00804175" w:rsidRPr="00D8680D" w:rsidRDefault="001016E0" w:rsidP="00F54E6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pacing w:val="4"/>
          <w:sz w:val="30"/>
          <w:szCs w:val="30"/>
          <w:cs/>
        </w:rPr>
        <w:t>ทั้งนี้ ผู้มีอำนาจตัดสินใจสูงสุดด้านการดำเนินงานได้ใช้กำไรก่อนต้นทุนทางการเงินและค่า</w:t>
      </w:r>
      <w:r w:rsidR="007B127D" w:rsidRPr="00D8680D">
        <w:rPr>
          <w:rFonts w:ascii="Angsana New" w:hAnsi="Angsana New" w:cs="Angsana New"/>
          <w:spacing w:val="4"/>
          <w:sz w:val="30"/>
          <w:szCs w:val="30"/>
          <w:cs/>
        </w:rPr>
        <w:t>ใช้จ่ายภาษี</w:t>
      </w:r>
      <w:r w:rsidRPr="00D8680D">
        <w:rPr>
          <w:rFonts w:ascii="Angsana New" w:hAnsi="Angsana New" w:cs="Angsana New"/>
          <w:spacing w:val="4"/>
          <w:sz w:val="30"/>
          <w:szCs w:val="30"/>
          <w:cs/>
        </w:rPr>
        <w:t>เงินได้ของ</w:t>
      </w:r>
      <w:r w:rsidRPr="00D8680D">
        <w:rPr>
          <w:rFonts w:ascii="Angsana New" w:hAnsi="Angsana New" w:cs="Angsana New"/>
          <w:sz w:val="30"/>
          <w:szCs w:val="30"/>
          <w:cs/>
        </w:rPr>
        <w:t>ส่วนงานในการพิจารณาผลการดำเนินงานแต่ละเดือน</w:t>
      </w:r>
    </w:p>
    <w:p w14:paraId="0F567BB0" w14:textId="77777777" w:rsidR="005D6BDA" w:rsidRPr="00D8680D" w:rsidRDefault="005D6BDA" w:rsidP="00F54E6A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4DD1992" w14:textId="5351A3F6" w:rsidR="005D6BDA" w:rsidRPr="00D8680D" w:rsidRDefault="005D6BDA" w:rsidP="00F54E6A">
      <w:pPr>
        <w:tabs>
          <w:tab w:val="clear" w:pos="454"/>
          <w:tab w:val="left" w:pos="540"/>
        </w:tabs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680D">
        <w:rPr>
          <w:rFonts w:ascii="Angsana New" w:hAnsi="Angsana New" w:cs="Angsana New"/>
          <w:i/>
          <w:iCs/>
          <w:sz w:val="30"/>
          <w:szCs w:val="30"/>
          <w:cs/>
        </w:rPr>
        <w:t>การจำแนกรายได้</w:t>
      </w:r>
    </w:p>
    <w:p w14:paraId="020C0031" w14:textId="77777777" w:rsidR="00283921" w:rsidRPr="00D8680D" w:rsidRDefault="002839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 w:cs="Angsana New"/>
          <w:sz w:val="30"/>
          <w:szCs w:val="30"/>
        </w:rPr>
      </w:pPr>
    </w:p>
    <w:p w14:paraId="5622C0AB" w14:textId="28B889DA" w:rsidR="00A14FB1" w:rsidRPr="00D8680D" w:rsidRDefault="00283921" w:rsidP="00F54E6A">
      <w:pPr>
        <w:tabs>
          <w:tab w:val="clear" w:pos="454"/>
          <w:tab w:val="left" w:pos="540"/>
        </w:tabs>
        <w:ind w:left="540"/>
        <w:rPr>
          <w:rFonts w:ascii="Angsana New" w:hAnsi="Angsana New" w:cs="Angsana New"/>
          <w:sz w:val="30"/>
          <w:szCs w:val="30"/>
        </w:rPr>
        <w:sectPr w:rsidR="00A14FB1" w:rsidRPr="00D8680D" w:rsidSect="00CA1428">
          <w:headerReference w:type="default" r:id="rId2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8680D">
        <w:rPr>
          <w:rFonts w:ascii="Angsana New" w:hAnsi="Angsana New" w:cs="Angsana New"/>
          <w:sz w:val="30"/>
          <w:szCs w:val="30"/>
          <w:cs/>
        </w:rPr>
        <w:t>การดำเนินงานและรายได้หลักของกลุ่มบริษัทได้มาจาก</w:t>
      </w:r>
      <w:r w:rsidRPr="00D8680D">
        <w:rPr>
          <w:rFonts w:ascii="Angsana New" w:hAnsi="Angsana New" w:cs="Angsana New" w:hint="cs"/>
          <w:sz w:val="30"/>
          <w:szCs w:val="30"/>
          <w:cs/>
        </w:rPr>
        <w:t>การขายสินค้า</w:t>
      </w:r>
      <w:r w:rsidR="005D6BDA" w:rsidRPr="00D8680D">
        <w:rPr>
          <w:rFonts w:ascii="Angsana New" w:hAnsi="Angsana New" w:cs="Angsana New" w:hint="cs"/>
          <w:sz w:val="30"/>
          <w:szCs w:val="30"/>
          <w:cs/>
        </w:rPr>
        <w:t xml:space="preserve"> โดยมีจังหวะเวลาในการรับรู้รายได้ ณ เวลาใดเวลาหนึ่งเพียงอย่างเดียว</w:t>
      </w:r>
    </w:p>
    <w:tbl>
      <w:tblPr>
        <w:tblW w:w="15300" w:type="dxa"/>
        <w:tblLayout w:type="fixed"/>
        <w:tblLook w:val="00A0" w:firstRow="1" w:lastRow="0" w:firstColumn="1" w:lastColumn="0" w:noHBand="0" w:noVBand="0"/>
      </w:tblPr>
      <w:tblGrid>
        <w:gridCol w:w="2700"/>
        <w:gridCol w:w="630"/>
        <w:gridCol w:w="236"/>
        <w:gridCol w:w="664"/>
        <w:gridCol w:w="240"/>
        <w:gridCol w:w="664"/>
        <w:gridCol w:w="236"/>
        <w:gridCol w:w="664"/>
        <w:gridCol w:w="239"/>
        <w:gridCol w:w="664"/>
        <w:gridCol w:w="236"/>
        <w:gridCol w:w="664"/>
        <w:gridCol w:w="263"/>
        <w:gridCol w:w="630"/>
        <w:gridCol w:w="236"/>
        <w:gridCol w:w="664"/>
        <w:gridCol w:w="270"/>
        <w:gridCol w:w="540"/>
        <w:gridCol w:w="318"/>
        <w:gridCol w:w="674"/>
        <w:gridCol w:w="268"/>
        <w:gridCol w:w="802"/>
        <w:gridCol w:w="6"/>
        <w:gridCol w:w="268"/>
        <w:gridCol w:w="6"/>
        <w:gridCol w:w="714"/>
        <w:gridCol w:w="6"/>
        <w:gridCol w:w="230"/>
        <w:gridCol w:w="6"/>
        <w:gridCol w:w="572"/>
        <w:gridCol w:w="266"/>
        <w:gridCol w:w="724"/>
      </w:tblGrid>
      <w:tr w:rsidR="00E01352" w:rsidRPr="00D8680D" w14:paraId="3883DC4A" w14:textId="77777777" w:rsidTr="0098325A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33075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0" w:type="dxa"/>
            <w:gridSpan w:val="31"/>
            <w:tcBorders>
              <w:top w:val="nil"/>
              <w:left w:val="nil"/>
              <w:bottom w:val="nil"/>
            </w:tcBorders>
            <w:vAlign w:val="bottom"/>
          </w:tcPr>
          <w:p w14:paraId="2EBA34AF" w14:textId="0E97AC32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01352" w:rsidRPr="00D8680D" w14:paraId="5EFCA945" w14:textId="77777777" w:rsidTr="0098325A">
        <w:trPr>
          <w:trHeight w:val="425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5F359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9705" w14:textId="247440A3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ส่วนงานธุรกิจไก่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DB2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65F5" w14:textId="1AE07141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2CA3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51BD" w14:textId="2F657B65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</w:t>
            </w: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A87D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B4F" w14:textId="2731318C" w:rsidR="00E01352" w:rsidRPr="00D8680D" w:rsidRDefault="00F16AC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ส่วนงานธุรกิจ</w:t>
            </w: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br/>
            </w:r>
            <w:r w:rsidR="00E86A29"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จำหน่ายสินค้า</w:t>
            </w:r>
            <w:r w:rsidR="00422858"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ปลีก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84C82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BE3A8" w14:textId="3A89D956" w:rsidR="00E01352" w:rsidRPr="00D8680D" w:rsidRDefault="0011364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66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ส่วนงาน</w:t>
            </w:r>
            <w:r w:rsidR="00E01352"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268" w:type="dxa"/>
            <w:vAlign w:val="bottom"/>
          </w:tcPr>
          <w:p w14:paraId="7A1961FE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gridSpan w:val="5"/>
            <w:vAlign w:val="bottom"/>
          </w:tcPr>
          <w:p w14:paraId="17E462C1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 xml:space="preserve">การตัดรายการ </w:t>
            </w:r>
          </w:p>
          <w:p w14:paraId="3AD155CB" w14:textId="2FAD3731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  <w:gridSpan w:val="2"/>
          </w:tcPr>
          <w:p w14:paraId="0BD524CA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568" w:type="dxa"/>
            <w:gridSpan w:val="4"/>
          </w:tcPr>
          <w:p w14:paraId="232B2BAB" w14:textId="77777777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  <w:p w14:paraId="0AF11D45" w14:textId="4A3702EE" w:rsidR="00E01352" w:rsidRPr="00D8680D" w:rsidRDefault="00E0135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C4430" w:rsidRPr="00D8680D" w14:paraId="57D2940E" w14:textId="77777777" w:rsidTr="0098325A">
        <w:trPr>
          <w:trHeight w:val="21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6DDFF" w14:textId="5760B4D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54AE" w14:textId="131FACA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774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66AA" w14:textId="5ADE471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B3E0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99AF" w14:textId="161097D2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A8F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DB46" w14:textId="46808333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3EF5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8718" w14:textId="2231746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6D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8B7C" w14:textId="3C02846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DBA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6E90" w14:textId="0B69D99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67A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233A" w14:textId="489AB10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AB2B" w14:textId="68B8134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3CE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512D" w14:textId="14ECA09D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8" w:type="dxa"/>
            <w:vAlign w:val="bottom"/>
          </w:tcPr>
          <w:p w14:paraId="7CF0DAF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F0E20F2" w14:textId="727631C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4" w:type="dxa"/>
            <w:gridSpan w:val="2"/>
            <w:vAlign w:val="bottom"/>
          </w:tcPr>
          <w:p w14:paraId="1C12BDE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60C2688" w14:textId="14B705F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2"/>
          </w:tcPr>
          <w:p w14:paraId="6B2EDA3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GB"/>
              </w:rPr>
            </w:pPr>
          </w:p>
        </w:tc>
        <w:tc>
          <w:tcPr>
            <w:tcW w:w="578" w:type="dxa"/>
            <w:gridSpan w:val="2"/>
            <w:vAlign w:val="bottom"/>
          </w:tcPr>
          <w:p w14:paraId="7F7558C6" w14:textId="3B84DDA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6" w:type="dxa"/>
            <w:vAlign w:val="bottom"/>
          </w:tcPr>
          <w:p w14:paraId="53DB8F2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290FA250" w14:textId="5E88E37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C4430" w:rsidRPr="00D8680D" w14:paraId="541F8A0C" w14:textId="77777777" w:rsidTr="0098325A">
        <w:trPr>
          <w:trHeight w:val="173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86B16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0" w:type="dxa"/>
            <w:gridSpan w:val="31"/>
            <w:tcBorders>
              <w:top w:val="nil"/>
              <w:left w:val="nil"/>
            </w:tcBorders>
            <w:vAlign w:val="bottom"/>
          </w:tcPr>
          <w:p w14:paraId="7E4FBD5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C4430" w:rsidRPr="00D8680D" w14:paraId="762870A9" w14:textId="77777777" w:rsidTr="0098325A">
        <w:trPr>
          <w:trHeight w:val="360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CA6B0" w14:textId="59BAABC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2600" w:type="dxa"/>
            <w:gridSpan w:val="31"/>
            <w:tcBorders>
              <w:top w:val="nil"/>
              <w:left w:val="nil"/>
            </w:tcBorders>
            <w:vAlign w:val="bottom"/>
          </w:tcPr>
          <w:p w14:paraId="68E361B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0C4430" w:rsidRPr="00D8680D" w14:paraId="7F00FCF9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C74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72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8D9FC0" w14:textId="0B7315D3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19,972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F366D3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093A2A" w14:textId="230CE95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17,954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B092CE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A0C9D58" w14:textId="5C3CA0B7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14,139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0FD036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5773B83" w14:textId="0594E4C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13,503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A32EEE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04C7DF" w14:textId="3F62C37A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574A4A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6DE8BFE" w14:textId="56388A33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9,754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22AD4E8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DA9DD1D" w14:textId="1FC9652C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27,395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894A67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9C2B955" w14:textId="6995559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23,974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4CE21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168B9CDA" w14:textId="308A3D01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408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50D05B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vAlign w:val="bottom"/>
          </w:tcPr>
          <w:p w14:paraId="5FA182B1" w14:textId="6C68CFD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68" w:type="dxa"/>
            <w:vAlign w:val="bottom"/>
          </w:tcPr>
          <w:p w14:paraId="521F9D2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1DC2394" w14:textId="36907589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154DB2C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0CFE66A" w14:textId="4D50076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C748DA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2" w:type="dxa"/>
            <w:vAlign w:val="bottom"/>
          </w:tcPr>
          <w:p w14:paraId="52428C97" w14:textId="6DDD8B3B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72,810</w:t>
            </w:r>
          </w:p>
        </w:tc>
        <w:tc>
          <w:tcPr>
            <w:tcW w:w="266" w:type="dxa"/>
            <w:vAlign w:val="bottom"/>
          </w:tcPr>
          <w:p w14:paraId="5E185BF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678BF348" w14:textId="70CA81A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65,482</w:t>
            </w:r>
          </w:p>
        </w:tc>
      </w:tr>
      <w:tr w:rsidR="000C4430" w:rsidRPr="00D8680D" w14:paraId="1B6A1A2E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EB4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 w:firstLine="15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4F97FF" w14:textId="34E51153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86FAF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577E60" w14:textId="2A2DCE6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27,416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97E0C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6D2BC" w14:textId="431C7BEE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15,895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1F692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123532" w14:textId="1975AAF8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15,197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F8F76D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C803" w14:textId="67292D23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DBE48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A9C75" w14:textId="0739F678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20,033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3B0FBB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457D7" w14:textId="0C3B1856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9AC93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2540D5" w14:textId="1F6F475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34F1A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7C8C5" w14:textId="723F5B4C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004E0862" w14:textId="48A78A1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A450C5" w14:textId="140D3E5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268" w:type="dxa"/>
            <w:vAlign w:val="bottom"/>
          </w:tcPr>
          <w:p w14:paraId="56BB861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7314C1A7" w14:textId="500FBA0D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(60,834)</w:t>
            </w:r>
          </w:p>
        </w:tc>
        <w:tc>
          <w:tcPr>
            <w:tcW w:w="274" w:type="dxa"/>
            <w:gridSpan w:val="2"/>
            <w:vAlign w:val="bottom"/>
          </w:tcPr>
          <w:p w14:paraId="7E56099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45BA0114" w14:textId="7D00E96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(63,080)</w:t>
            </w:r>
          </w:p>
        </w:tc>
        <w:tc>
          <w:tcPr>
            <w:tcW w:w="236" w:type="dxa"/>
            <w:gridSpan w:val="2"/>
            <w:vAlign w:val="bottom"/>
          </w:tcPr>
          <w:p w14:paraId="0BC82A6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bottom"/>
          </w:tcPr>
          <w:p w14:paraId="19100FA8" w14:textId="67334015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835702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551B827F" w14:textId="1026F4A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</w:tr>
      <w:tr w:rsidR="000C4430" w:rsidRPr="00D8680D" w14:paraId="1933741E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9D7B" w14:textId="302C85C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รวมรายได้จากการขายสินค้าและการให้บริการ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C164888" w14:textId="5E6A6690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45,515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E962D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D82DA35" w14:textId="5EA1E25C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45,370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FF9EAE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1B4D2D2" w14:textId="193FD0A2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30,034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08794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D21CBCD" w14:textId="7B7F1CA2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28,700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49428A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2E761F6" w14:textId="1E282E80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29,625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A5DA0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02AB3411" w14:textId="31BF38F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29,787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7CF90FB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9DCF1BD" w14:textId="562AC93A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27,396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2E62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7B4682B" w14:textId="6AC5E2F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23,974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0D191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  <w:vAlign w:val="bottom"/>
          </w:tcPr>
          <w:p w14:paraId="5487FDD7" w14:textId="65DCD255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1,076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0021F85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vAlign w:val="bottom"/>
          </w:tcPr>
          <w:p w14:paraId="32404C1D" w14:textId="50CD439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731</w:t>
            </w:r>
          </w:p>
        </w:tc>
        <w:tc>
          <w:tcPr>
            <w:tcW w:w="268" w:type="dxa"/>
            <w:vAlign w:val="bottom"/>
          </w:tcPr>
          <w:p w14:paraId="67B4C4B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CEB499E" w14:textId="523FFDBD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(60,834)</w:t>
            </w:r>
          </w:p>
        </w:tc>
        <w:tc>
          <w:tcPr>
            <w:tcW w:w="274" w:type="dxa"/>
            <w:gridSpan w:val="2"/>
            <w:vAlign w:val="bottom"/>
          </w:tcPr>
          <w:p w14:paraId="0974018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26B4453" w14:textId="110A276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(63,080)</w:t>
            </w:r>
          </w:p>
        </w:tc>
        <w:tc>
          <w:tcPr>
            <w:tcW w:w="236" w:type="dxa"/>
            <w:gridSpan w:val="2"/>
            <w:vAlign w:val="bottom"/>
          </w:tcPr>
          <w:p w14:paraId="28290B6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2" w:type="dxa"/>
            <w:vAlign w:val="bottom"/>
          </w:tcPr>
          <w:p w14:paraId="49A753CC" w14:textId="2499CF40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72,810</w:t>
            </w:r>
          </w:p>
        </w:tc>
        <w:tc>
          <w:tcPr>
            <w:tcW w:w="266" w:type="dxa"/>
            <w:vAlign w:val="bottom"/>
          </w:tcPr>
          <w:p w14:paraId="334689B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41EB5DB" w14:textId="37EA41A2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65,482</w:t>
            </w:r>
          </w:p>
        </w:tc>
      </w:tr>
      <w:tr w:rsidR="000C4430" w:rsidRPr="00D8680D" w14:paraId="587E3684" w14:textId="77777777" w:rsidTr="0098325A">
        <w:trPr>
          <w:trHeight w:val="3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A6967" w14:textId="602DFF24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28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กำไรจากการ</w:t>
            </w:r>
            <w:r w:rsidR="00AD35B7"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ดำเนินงาน</w:t>
            </w:r>
          </w:p>
          <w:p w14:paraId="74A44E79" w14:textId="63C9BA2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หลังการขาดทุนจากการด้อยค่าซึ่งเป็นไปตาม </w:t>
            </w:r>
            <w:r w:rsidRPr="00D8680D">
              <w:rPr>
                <w:rFonts w:asciiTheme="majorBidi" w:hAnsiTheme="majorBidi" w:cstheme="majorBidi"/>
                <w:sz w:val="26"/>
                <w:szCs w:val="26"/>
              </w:rPr>
              <w:t xml:space="preserve">TFRS 9 </w:t>
            </w:r>
            <w:r w:rsidR="00AD35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</w:t>
            </w:r>
            <w:r w:rsidR="00AD35B7"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="00AD35B7"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ตัด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AD35B7"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ระหว่างกัน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br/>
            </w:r>
            <w:r w:rsidR="00AD35B7"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การปันส่วน </w:t>
            </w:r>
          </w:p>
          <w:p w14:paraId="5E637EFA" w14:textId="1DD020E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ค่าใช้จ่ายระหว่างกัน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A0B22F3" w14:textId="039A5F88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8488DD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276F2A2" w14:textId="449D338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2,451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847162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29C630" w14:textId="6940490F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A4E81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469A815" w14:textId="0DB71CB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1,163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461F7A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D66D38E" w14:textId="373F7111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CEBB2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1EF062A" w14:textId="7A6158A4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49CC2CC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8DFD9D8" w14:textId="3FC8CB25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EB4F96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FCFC3C5" w14:textId="5090FFE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64BF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00EDE049" w14:textId="3EE6C7EC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318" w:type="dxa"/>
            <w:tcBorders>
              <w:top w:val="nil"/>
              <w:left w:val="nil"/>
              <w:right w:val="nil"/>
            </w:tcBorders>
            <w:vAlign w:val="bottom"/>
          </w:tcPr>
          <w:p w14:paraId="40C20CE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vAlign w:val="bottom"/>
          </w:tcPr>
          <w:p w14:paraId="6F762FEB" w14:textId="07B44F6C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68" w:type="dxa"/>
            <w:vAlign w:val="bottom"/>
          </w:tcPr>
          <w:p w14:paraId="2419378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76749BFF" w14:textId="3BB07E53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729170E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A65EDC" w14:textId="6BA18592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991F64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2" w:type="dxa"/>
            <w:vAlign w:val="bottom"/>
          </w:tcPr>
          <w:p w14:paraId="0FA1481A" w14:textId="1BF97358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9,560</w:t>
            </w:r>
          </w:p>
        </w:tc>
        <w:tc>
          <w:tcPr>
            <w:tcW w:w="266" w:type="dxa"/>
            <w:vAlign w:val="bottom"/>
          </w:tcPr>
          <w:p w14:paraId="3957C62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775A265A" w14:textId="52A15D3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4,476</w:t>
            </w:r>
          </w:p>
        </w:tc>
      </w:tr>
      <w:tr w:rsidR="000C4430" w:rsidRPr="00D8680D" w14:paraId="3395CF04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57B02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B0EB06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9305A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C4D09D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27FA16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560931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F8821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A2D1C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D56355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F48AB5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E2CC1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4BBE51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74FBA2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8A5697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CC11B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BD13DC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3BC50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10246D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6F641013" w14:textId="15D3785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vAlign w:val="bottom"/>
          </w:tcPr>
          <w:p w14:paraId="6CC999AB" w14:textId="734351A4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D191D33" w14:textId="0D09A9F8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1781EC8B" w14:textId="7C4770F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E5C611E" w14:textId="0E54CE75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06A6D2" w14:textId="7F4CF05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3AA7EC" w14:textId="020F450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2" w:type="dxa"/>
            <w:vAlign w:val="bottom"/>
          </w:tcPr>
          <w:p w14:paraId="4848D636" w14:textId="0078DF1A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(771)</w:t>
            </w:r>
          </w:p>
        </w:tc>
        <w:tc>
          <w:tcPr>
            <w:tcW w:w="266" w:type="dxa"/>
            <w:vAlign w:val="bottom"/>
          </w:tcPr>
          <w:p w14:paraId="2D4EA86A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3D9FB955" w14:textId="035F4DF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(1,007)</w:t>
            </w:r>
          </w:p>
        </w:tc>
      </w:tr>
      <w:tr w:rsidR="000C4430" w:rsidRPr="00D8680D" w14:paraId="33A37CB6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F9F0D" w14:textId="57B217C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0" w:right="-108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</w:t>
            </w:r>
            <w:r w:rsidR="00886C4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กำไร (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="00886C4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) 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ของ</w:t>
            </w:r>
            <w:r w:rsidRPr="00D8680D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การร่วมค้าและบริษัทร่วม</w:t>
            </w:r>
            <w:r w:rsidRPr="00D8680D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156CD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FE74D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9D6118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6C7B8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0CBEF6A" w14:textId="29681D0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AC9BA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ADB85CC" w14:textId="4CD4F37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2A8A4D2" w14:textId="590A10F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AC7F197" w14:textId="64F2EA3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8C1DDF" w14:textId="70AF9DC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162E30E" w14:textId="2569BC1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9AD716B" w14:textId="655B44B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DE4EDD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850E05" w14:textId="544DDFB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577C994" w14:textId="2DE85A4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7D24F4" w14:textId="1C17E13B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2EFF9DF3" w14:textId="09E3DA4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1F5B501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vAlign w:val="bottom"/>
          </w:tcPr>
          <w:p w14:paraId="0D1D446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36D5CB0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2DBB54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1C6FCF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E2D60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E39F65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2" w:type="dxa"/>
            <w:vAlign w:val="bottom"/>
          </w:tcPr>
          <w:p w14:paraId="30ACDECC" w14:textId="1E2A57E3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20</w:t>
            </w:r>
          </w:p>
        </w:tc>
        <w:tc>
          <w:tcPr>
            <w:tcW w:w="266" w:type="dxa"/>
            <w:vAlign w:val="bottom"/>
          </w:tcPr>
          <w:p w14:paraId="72EBF48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vAlign w:val="bottom"/>
          </w:tcPr>
          <w:p w14:paraId="610FBBC6" w14:textId="2F512228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(31)</w:t>
            </w:r>
          </w:p>
        </w:tc>
      </w:tr>
      <w:tr w:rsidR="000C4430" w:rsidRPr="00D8680D" w14:paraId="4A21CC32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39DD4" w14:textId="56A0E05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"/>
                <w:tab w:val="left" w:pos="23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83A8B8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07BF1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93BAC2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1482E4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2553E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0FCE0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15EF27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28809D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7ED107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9E271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A4D5C4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4D9732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5242A2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7161A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3BCDEF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2C80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3E819382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0C04B49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vAlign w:val="bottom"/>
          </w:tcPr>
          <w:p w14:paraId="2B9036C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692662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965DBA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3A88EA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4766A1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D1267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bottom"/>
          </w:tcPr>
          <w:p w14:paraId="3BBD4D7E" w14:textId="04E48788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(1,364)</w:t>
            </w:r>
          </w:p>
        </w:tc>
        <w:tc>
          <w:tcPr>
            <w:tcW w:w="266" w:type="dxa"/>
            <w:vAlign w:val="bottom"/>
          </w:tcPr>
          <w:p w14:paraId="68529F5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44B76170" w14:textId="2586D29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(320)</w:t>
            </w:r>
          </w:p>
        </w:tc>
      </w:tr>
      <w:tr w:rsidR="000C4430" w:rsidRPr="00D8680D" w14:paraId="6BF0F80B" w14:textId="77777777" w:rsidTr="0098325A">
        <w:trPr>
          <w:trHeight w:val="4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37116" w14:textId="5BE1DB32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236011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15" w:right="-1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D43CE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5320FB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919B3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8FBC48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AF301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4D4629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2D6B68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22484E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B461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18BE43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EBE534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68D304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81955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34C09D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2377D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vAlign w:val="bottom"/>
          </w:tcPr>
          <w:p w14:paraId="76BA60E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dxa"/>
            <w:tcBorders>
              <w:left w:val="nil"/>
              <w:right w:val="nil"/>
            </w:tcBorders>
            <w:vAlign w:val="bottom"/>
          </w:tcPr>
          <w:p w14:paraId="6724754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4" w:type="dxa"/>
            <w:tcBorders>
              <w:left w:val="nil"/>
              <w:right w:val="nil"/>
            </w:tcBorders>
            <w:vAlign w:val="bottom"/>
          </w:tcPr>
          <w:p w14:paraId="7CB40C4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24786F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2D125C2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3466C9A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537C1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BCD39F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5222C" w14:textId="10ED5867" w:rsidR="000C4430" w:rsidRPr="00D8680D" w:rsidRDefault="00886C49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7,445</w:t>
            </w:r>
          </w:p>
        </w:tc>
        <w:tc>
          <w:tcPr>
            <w:tcW w:w="266" w:type="dxa"/>
          </w:tcPr>
          <w:p w14:paraId="406CFEB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3F7AA" w14:textId="45FD861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sz w:val="26"/>
                <w:szCs w:val="26"/>
              </w:rPr>
              <w:t>3,118</w:t>
            </w:r>
          </w:p>
        </w:tc>
      </w:tr>
    </w:tbl>
    <w:p w14:paraId="16689C2F" w14:textId="22B7C688" w:rsidR="008456CE" w:rsidRPr="00D8680D" w:rsidRDefault="008456CE" w:rsidP="00F54E6A">
      <w:pPr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</w:rPr>
        <w:br w:type="page"/>
      </w:r>
      <w:r w:rsidRPr="00D8680D">
        <w:rPr>
          <w:rFonts w:ascii="Angsana New" w:hAnsi="Angsana New" w:cs="Angsana New"/>
          <w:sz w:val="30"/>
          <w:szCs w:val="30"/>
          <w:cs/>
          <w:lang w:val="en-GB"/>
        </w:rPr>
        <w:t>สินทรัพย์</w:t>
      </w:r>
      <w:r w:rsidR="00CE37BF" w:rsidRPr="00D8680D">
        <w:rPr>
          <w:rFonts w:ascii="Angsana New" w:hAnsi="Angsana New" w:cs="Angsana New"/>
          <w:sz w:val="30"/>
          <w:szCs w:val="30"/>
          <w:cs/>
          <w:lang w:val="en-GB"/>
        </w:rPr>
        <w:t>และหนี้สิน</w:t>
      </w:r>
      <w:r w:rsidRPr="00D8680D">
        <w:rPr>
          <w:rFonts w:ascii="Angsana New" w:hAnsi="Angsana New" w:cs="Angsana New"/>
          <w:sz w:val="30"/>
          <w:szCs w:val="30"/>
          <w:cs/>
          <w:lang w:val="en-GB"/>
        </w:rPr>
        <w:t>จำแนกตามส่วนงานในงบการเงินรวม ณ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8B0" w:rsidRPr="00D8680D">
        <w:rPr>
          <w:rFonts w:ascii="Angsana New" w:hAnsi="Angsana New" w:cs="Angsana New"/>
          <w:sz w:val="30"/>
          <w:szCs w:val="30"/>
        </w:rPr>
        <w:t>31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0C4430" w:rsidRPr="00D8680D">
        <w:rPr>
          <w:rFonts w:ascii="Angsana New" w:hAnsi="Angsana New" w:cs="Angsana New"/>
          <w:sz w:val="30"/>
          <w:szCs w:val="30"/>
        </w:rPr>
        <w:t>8</w:t>
      </w:r>
      <w:r w:rsidR="00E91A05" w:rsidRPr="00D8680D">
        <w:rPr>
          <w:rFonts w:ascii="Angsana New" w:hAnsi="Angsana New" w:cs="Angsana New"/>
          <w:sz w:val="30"/>
          <w:szCs w:val="30"/>
        </w:rPr>
        <w:t xml:space="preserve"> </w:t>
      </w:r>
      <w:r w:rsidR="00E91A05" w:rsidRPr="00D868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0C4430" w:rsidRPr="00D8680D">
        <w:rPr>
          <w:rFonts w:ascii="Angsana New" w:hAnsi="Angsana New" w:cs="Angsana New"/>
          <w:sz w:val="30"/>
          <w:szCs w:val="30"/>
        </w:rPr>
        <w:t>7</w:t>
      </w:r>
      <w:r w:rsidR="001447F7"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B278C4F" w14:textId="77777777" w:rsidR="0051559A" w:rsidRPr="00D8680D" w:rsidRDefault="0051559A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27991" w:type="dxa"/>
        <w:tblLayout w:type="fixed"/>
        <w:tblLook w:val="00A0" w:firstRow="1" w:lastRow="0" w:firstColumn="1" w:lastColumn="0" w:noHBand="0" w:noVBand="0"/>
      </w:tblPr>
      <w:tblGrid>
        <w:gridCol w:w="2519"/>
        <w:gridCol w:w="700"/>
        <w:gridCol w:w="236"/>
        <w:gridCol w:w="666"/>
        <w:gridCol w:w="236"/>
        <w:gridCol w:w="664"/>
        <w:gridCol w:w="236"/>
        <w:gridCol w:w="664"/>
        <w:gridCol w:w="236"/>
        <w:gridCol w:w="664"/>
        <w:gridCol w:w="236"/>
        <w:gridCol w:w="664"/>
        <w:gridCol w:w="236"/>
        <w:gridCol w:w="664"/>
        <w:gridCol w:w="238"/>
        <w:gridCol w:w="661"/>
        <w:gridCol w:w="236"/>
        <w:gridCol w:w="709"/>
        <w:gridCol w:w="236"/>
        <w:gridCol w:w="664"/>
        <w:gridCol w:w="236"/>
        <w:gridCol w:w="802"/>
        <w:gridCol w:w="274"/>
        <w:gridCol w:w="806"/>
        <w:gridCol w:w="236"/>
        <w:gridCol w:w="664"/>
        <w:gridCol w:w="270"/>
        <w:gridCol w:w="720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4"/>
        <w:gridCol w:w="666"/>
      </w:tblGrid>
      <w:tr w:rsidR="00D4648E" w:rsidRPr="00D8680D" w14:paraId="442C3081" w14:textId="77777777" w:rsidTr="0051559A">
        <w:trPr>
          <w:gridAfter w:val="19"/>
          <w:wAfter w:w="12618" w:type="dxa"/>
          <w:trHeight w:val="216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9F86E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  <w:bottom w:val="nil"/>
            </w:tcBorders>
            <w:vAlign w:val="bottom"/>
          </w:tcPr>
          <w:p w14:paraId="212283EF" w14:textId="42594BB3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648E" w:rsidRPr="00D8680D" w14:paraId="53039A14" w14:textId="77777777" w:rsidTr="00962BCC">
        <w:trPr>
          <w:gridAfter w:val="19"/>
          <w:wAfter w:w="12618" w:type="dxa"/>
          <w:trHeight w:val="425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BC59C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E01F" w14:textId="70832C28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ส่วนงานธุรกิจไก่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AED8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8D66" w14:textId="7341F8B5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ส่วนงานธุรกิจสุกร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788DA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E458" w14:textId="44EF3376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  <w:t>อาหารสัตว์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D2F1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E529F" w14:textId="369B628C" w:rsidR="00D4648E" w:rsidRPr="00D8680D" w:rsidRDefault="0011364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ส่วนงานธุรกิจ</w:t>
            </w: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br/>
            </w:r>
            <w:r w:rsidRPr="00D8680D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จำหน่ายสินค้า</w:t>
            </w:r>
            <w:r w:rsidR="00422858" w:rsidRPr="00D8680D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ปลีก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8D55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BB1C" w14:textId="7EADF1C3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ส่วน</w:t>
            </w:r>
            <w:r w:rsidR="00EA3273" w:rsidRPr="00D8680D">
              <w:rPr>
                <w:rFonts w:ascii="Angsana New" w:hAnsi="Angsana New" w:cs="Angsana New" w:hint="cs"/>
                <w:b/>
                <w:sz w:val="28"/>
                <w:szCs w:val="28"/>
                <w:cs/>
                <w:lang w:val="en-GB"/>
              </w:rPr>
              <w:t>งาน</w:t>
            </w: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F5D1B15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01E4BC6A" w14:textId="6CBB9BBB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การตัดรายการ</w:t>
            </w:r>
            <w:r w:rsidR="00507184" w:rsidRPr="00D8680D">
              <w:rPr>
                <w:rFonts w:ascii="Angsana New" w:hAnsi="Angsana New" w:cs="Angsana New"/>
                <w:b/>
                <w:sz w:val="28"/>
                <w:szCs w:val="28"/>
                <w:lang w:val="en-GB"/>
              </w:rPr>
              <w:t xml:space="preserve">     </w:t>
            </w:r>
            <w:r w:rsidRPr="00D8680D">
              <w:rPr>
                <w:rFonts w:ascii="Angsana New" w:hAnsi="Angsana New" w:cs="Angsana New"/>
                <w:b/>
                <w:sz w:val="28"/>
                <w:szCs w:val="28"/>
                <w:cs/>
                <w:lang w:val="en-GB"/>
              </w:rPr>
              <w:t>ระหว่างกัน</w:t>
            </w:r>
          </w:p>
        </w:tc>
        <w:tc>
          <w:tcPr>
            <w:tcW w:w="236" w:type="dxa"/>
          </w:tcPr>
          <w:p w14:paraId="3F1CE26F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54" w:type="dxa"/>
            <w:gridSpan w:val="3"/>
          </w:tcPr>
          <w:p w14:paraId="2819D7CE" w14:textId="77777777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  <w:p w14:paraId="52279172" w14:textId="0278C8D0" w:rsidR="00D4648E" w:rsidRPr="00D8680D" w:rsidRDefault="00D4648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C4430" w:rsidRPr="00D8680D" w14:paraId="1F175DDA" w14:textId="77777777" w:rsidTr="00962BCC">
        <w:trPr>
          <w:gridAfter w:val="19"/>
          <w:wAfter w:w="12618" w:type="dxa"/>
          <w:trHeight w:val="218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4DA60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E464" w14:textId="51FD59F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957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A8FD" w14:textId="430A574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DD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1AE7A" w14:textId="4382DBA9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56F8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7A3" w14:textId="25BB93B6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E41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F598" w14:textId="338B94F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7F8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C6BD" w14:textId="2C62F6F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2E0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B06B" w14:textId="6BA8335F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D0D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8506" w14:textId="3CC6A20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0481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B416" w14:textId="3C5F4FD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72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06B4" w14:textId="3ACBD8E3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vAlign w:val="bottom"/>
          </w:tcPr>
          <w:p w14:paraId="5BAB220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4F460D76" w14:textId="41F9501A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4" w:type="dxa"/>
            <w:vAlign w:val="bottom"/>
          </w:tcPr>
          <w:p w14:paraId="4D7F3F4F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25AC9291" w14:textId="780C6410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</w:tcPr>
          <w:p w14:paraId="687F887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FA3E5A5" w14:textId="388F48DC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vAlign w:val="bottom"/>
          </w:tcPr>
          <w:p w14:paraId="4DADDAA9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1AA58A4" w14:textId="2DEA3D21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C4430" w:rsidRPr="00D8680D" w14:paraId="6DC5269F" w14:textId="77777777" w:rsidTr="0051559A">
        <w:trPr>
          <w:trHeight w:val="173"/>
        </w:trPr>
        <w:tc>
          <w:tcPr>
            <w:tcW w:w="25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78389A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54" w:type="dxa"/>
            <w:gridSpan w:val="27"/>
            <w:tcBorders>
              <w:top w:val="nil"/>
              <w:left w:val="nil"/>
            </w:tcBorders>
            <w:vAlign w:val="bottom"/>
          </w:tcPr>
          <w:p w14:paraId="1CEA1019" w14:textId="18D7F78E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664" w:type="dxa"/>
          </w:tcPr>
          <w:p w14:paraId="5A784AF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3E02B2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9E3B5E7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FC6571B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0867C5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881DCEA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904C98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7B36B8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930D1B6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10EA31C0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383452E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5E01B28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22BB7F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623C87E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473632E3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054AFF04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2925FA0C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</w:tcPr>
          <w:p w14:paraId="30F65DAD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</w:tcPr>
          <w:p w14:paraId="76747BFA" w14:textId="77777777" w:rsidR="000C4430" w:rsidRPr="00D8680D" w:rsidRDefault="000C4430" w:rsidP="000C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32867" w:rsidRPr="00D8680D" w14:paraId="7679A081" w14:textId="77777777" w:rsidTr="00C33045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B36BA" w14:textId="65758FA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เงินลงทุนในบริษัทร่วม          และการร่วมค้า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6A7F3FBB" w14:textId="3BE195D6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BCD1A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1CC4FDDE" w14:textId="7277C151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BF894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98C11D2" w14:textId="537A2E27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466C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418122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  <w:p w14:paraId="3137B0B1" w14:textId="4A7C5574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824C5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1B6AD58" w14:textId="51FE7F2D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4F4B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CCCF1F5" w14:textId="59BA77E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6B504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8F3421A" w14:textId="7A9FD010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3BD3E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3D3C696E" w14:textId="378B21C4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A5831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5A3EDCA" w14:textId="32058EFF" w:rsidR="00D32867" w:rsidRPr="00D8680D" w:rsidRDefault="001555BE" w:rsidP="00155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E63AB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766901C" w14:textId="5715C2F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236" w:type="dxa"/>
            <w:vAlign w:val="bottom"/>
          </w:tcPr>
          <w:p w14:paraId="34B36D0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626A338E" w14:textId="376CB52E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1F48A72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1415178" w14:textId="4ADD9B2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DF3B5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BF35A48" w14:textId="38543D7A" w:rsidR="00D32867" w:rsidRPr="00D8680D" w:rsidRDefault="001555BE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</w:rPr>
              <w:t>360</w:t>
            </w:r>
          </w:p>
        </w:tc>
        <w:tc>
          <w:tcPr>
            <w:tcW w:w="270" w:type="dxa"/>
            <w:vAlign w:val="bottom"/>
          </w:tcPr>
          <w:p w14:paraId="71DB5D6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9B9396" w14:textId="0CC84EA9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</w:rPr>
              <w:t>351</w:t>
            </w:r>
          </w:p>
        </w:tc>
      </w:tr>
      <w:tr w:rsidR="00D32867" w:rsidRPr="00D8680D" w14:paraId="0C015B82" w14:textId="77777777" w:rsidTr="007B4305">
        <w:trPr>
          <w:gridAfter w:val="19"/>
          <w:wAfter w:w="12618" w:type="dxa"/>
          <w:trHeight w:val="420"/>
        </w:trPr>
        <w:tc>
          <w:tcPr>
            <w:tcW w:w="251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6204A9" w14:textId="48C67762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  <w:vAlign w:val="bottom"/>
          </w:tcPr>
          <w:p w14:paraId="2859751A" w14:textId="190D9B01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34,074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EE38A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vAlign w:val="bottom"/>
          </w:tcPr>
          <w:p w14:paraId="6FFFDAE2" w14:textId="36936469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35,553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7CF67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6090EAC" w14:textId="34503BF8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18,953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4C09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73DD2E1B" w14:textId="67F823E6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19,407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3EA611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09758F27" w14:textId="2798BFCD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10,351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018EC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CCE55D0" w14:textId="7A0047F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10,704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BEBBF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A3ED849" w14:textId="4EC2D797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5,806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FC60A1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6813E0D8" w14:textId="720EA332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3,592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A5AEE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834F951" w14:textId="0731E546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4D60E1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A8A8A61" w14:textId="258DFAE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5,580</w:t>
            </w:r>
          </w:p>
        </w:tc>
        <w:tc>
          <w:tcPr>
            <w:tcW w:w="236" w:type="dxa"/>
            <w:vAlign w:val="bottom"/>
          </w:tcPr>
          <w:p w14:paraId="1FEB81A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28D8E7E3" w14:textId="7DDBA3A3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(27,</w:t>
            </w:r>
            <w:r w:rsidR="001555BE">
              <w:rPr>
                <w:rFonts w:ascii="Angsana New" w:hAnsi="Angsana New" w:cs="Angsana New"/>
                <w:sz w:val="28"/>
                <w:szCs w:val="28"/>
              </w:rPr>
              <w:t>630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444C69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7D840BA9" w14:textId="1F9AD23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(29,038)</w:t>
            </w:r>
          </w:p>
        </w:tc>
        <w:tc>
          <w:tcPr>
            <w:tcW w:w="236" w:type="dxa"/>
            <w:vAlign w:val="bottom"/>
          </w:tcPr>
          <w:p w14:paraId="4DC04D0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558D2E6" w14:textId="340A5E75" w:rsidR="00D32867" w:rsidRPr="001555BE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555BE">
              <w:rPr>
                <w:rFonts w:ascii="Angsana New" w:hAnsi="Angsana New" w:cs="Angsana New"/>
                <w:b/>
                <w:sz w:val="28"/>
                <w:szCs w:val="28"/>
              </w:rPr>
              <w:t>47,</w:t>
            </w:r>
            <w:r w:rsidR="001555BE">
              <w:rPr>
                <w:rFonts w:ascii="Angsana New" w:hAnsi="Angsana New" w:cs="Angsana New"/>
                <w:b/>
                <w:sz w:val="28"/>
                <w:szCs w:val="28"/>
              </w:rPr>
              <w:t>488</w:t>
            </w:r>
          </w:p>
        </w:tc>
        <w:tc>
          <w:tcPr>
            <w:tcW w:w="270" w:type="dxa"/>
            <w:vAlign w:val="bottom"/>
          </w:tcPr>
          <w:p w14:paraId="1B9F9FF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C89B79" w14:textId="39C0888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</w:rPr>
              <w:t>45,798</w:t>
            </w:r>
          </w:p>
        </w:tc>
      </w:tr>
      <w:tr w:rsidR="00D32867" w:rsidRPr="00D8680D" w14:paraId="619AE047" w14:textId="77777777" w:rsidTr="00C33045">
        <w:trPr>
          <w:gridAfter w:val="19"/>
          <w:wAfter w:w="12618" w:type="dxa"/>
          <w:trHeight w:val="60"/>
        </w:trPr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B20AB" w14:textId="00DED1B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700" w:type="dxa"/>
            <w:tcBorders>
              <w:left w:val="nil"/>
              <w:right w:val="nil"/>
            </w:tcBorders>
          </w:tcPr>
          <w:p w14:paraId="2A40EECE" w14:textId="43DEC00B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60E8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1384C01" w14:textId="78920A2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15" w:right="-12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22,266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C8789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0C7E5FE" w14:textId="76EBE008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CF1BA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4764184D" w14:textId="0698D72A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13,861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0524F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E677C74" w14:textId="6F71C502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5,309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1E69D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10CF7F7A" w14:textId="7030D76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7,240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5A366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6E5C10B" w14:textId="5B276811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72BA29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5009E575" w14:textId="408D4861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3,305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B4887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E49B64" w14:textId="268AD727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B2A3AD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E1F6EEB" w14:textId="42367848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2,614</w:t>
            </w:r>
          </w:p>
        </w:tc>
        <w:tc>
          <w:tcPr>
            <w:tcW w:w="236" w:type="dxa"/>
            <w:vAlign w:val="bottom"/>
          </w:tcPr>
          <w:p w14:paraId="76EF050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2" w:type="dxa"/>
            <w:vAlign w:val="bottom"/>
          </w:tcPr>
          <w:p w14:paraId="4AA1180A" w14:textId="6AA29CA6" w:rsidR="00D32867" w:rsidRPr="00D8680D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(14,</w:t>
            </w:r>
            <w:r w:rsidR="001555BE">
              <w:rPr>
                <w:rFonts w:ascii="Angsana New" w:hAnsi="Angsana New" w:cs="Angsana New"/>
                <w:sz w:val="28"/>
                <w:szCs w:val="28"/>
              </w:rPr>
              <w:t>678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2124158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4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005A59A6" w14:textId="63CAAEF8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(19,636)</w:t>
            </w:r>
          </w:p>
        </w:tc>
        <w:tc>
          <w:tcPr>
            <w:tcW w:w="236" w:type="dxa"/>
            <w:vAlign w:val="bottom"/>
          </w:tcPr>
          <w:p w14:paraId="252DEFF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E5C05E9" w14:textId="5C4AB7F4" w:rsidR="00D32867" w:rsidRPr="001555BE" w:rsidRDefault="002D0508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1555BE">
              <w:rPr>
                <w:rFonts w:ascii="Angsana New" w:hAnsi="Angsana New" w:cs="Angsana New"/>
                <w:b/>
                <w:sz w:val="28"/>
                <w:szCs w:val="28"/>
              </w:rPr>
              <w:t>27,7</w:t>
            </w:r>
            <w:r w:rsidR="001555BE">
              <w:rPr>
                <w:rFonts w:ascii="Angsana New" w:hAnsi="Angsana New" w:cs="Angsana New"/>
                <w:b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5B5BBDC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98D0237" w14:textId="7B4F740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15" w:right="-15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sz w:val="28"/>
                <w:szCs w:val="28"/>
              </w:rPr>
              <w:t>29,650</w:t>
            </w:r>
          </w:p>
        </w:tc>
      </w:tr>
    </w:tbl>
    <w:p w14:paraId="0D9AFE01" w14:textId="77777777" w:rsidR="00F937EC" w:rsidRPr="00D8680D" w:rsidRDefault="00F937E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E0F29A8" w14:textId="77777777" w:rsidR="0018139F" w:rsidRPr="00D8680D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CA7775B" w14:textId="21A5829C" w:rsidR="0018139F" w:rsidRPr="00D8680D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6F9ADD5C" w14:textId="77777777" w:rsidR="0018139F" w:rsidRPr="00D8680D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232B03A4" w14:textId="77777777" w:rsidR="0018139F" w:rsidRPr="00D8680D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1195A10" w14:textId="77777777" w:rsidR="0018139F" w:rsidRPr="00D8680D" w:rsidRDefault="001813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sectPr w:rsidR="0018139F" w:rsidRPr="00D8680D" w:rsidSect="00CA1428">
          <w:pgSz w:w="16834" w:h="11909" w:orient="landscape" w:code="9"/>
          <w:pgMar w:top="1440" w:right="691" w:bottom="1152" w:left="1152" w:header="720" w:footer="720" w:gutter="0"/>
          <w:cols w:space="720"/>
          <w:docGrid w:linePitch="360"/>
        </w:sectPr>
      </w:pPr>
    </w:p>
    <w:p w14:paraId="07853AF5" w14:textId="6D916C42" w:rsidR="00730E58" w:rsidRPr="00D8680D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8680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5279F" w:rsidRPr="00D8680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237824D1" w14:textId="77777777" w:rsidR="00730E58" w:rsidRPr="00D8680D" w:rsidRDefault="00730E58" w:rsidP="00F54E6A">
      <w:pPr>
        <w:tabs>
          <w:tab w:val="clear" w:pos="227"/>
          <w:tab w:val="clear" w:pos="454"/>
          <w:tab w:val="clear" w:pos="680"/>
          <w:tab w:val="left" w:pos="72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5D5100A" w14:textId="11B08B52" w:rsidR="00AC6356" w:rsidRPr="00D8680D" w:rsidRDefault="00AC6356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ส่วนงานที่ </w:t>
      </w:r>
      <w:r w:rsidRPr="00D8680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1 </w:t>
      </w: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มีการผลิตและสำนักงานขายในประเทศไทย</w:t>
      </w:r>
      <w:r w:rsidRPr="00D8680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D8680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และมีรายได้จากในประเทศและต่างประเทศ</w:t>
      </w: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</w:p>
    <w:p w14:paraId="6180F420" w14:textId="37AE0814" w:rsidR="00AC6356" w:rsidRPr="00D8680D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ส่วนงานที่ </w:t>
      </w:r>
      <w:r w:rsidRPr="00D8680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 </w:t>
      </w: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มีการผลิตและสำนักงานขายในประเทศไทยและ</w:t>
      </w:r>
      <w:r w:rsidRPr="00D8680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ประเทศเวียดนาม</w:t>
      </w:r>
    </w:p>
    <w:p w14:paraId="24127F4A" w14:textId="77777777" w:rsidR="00A52BDC" w:rsidRPr="00D8680D" w:rsidRDefault="00A52BD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5FC66985" w14:textId="77777777" w:rsidR="00AC6356" w:rsidRPr="00D8680D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สินทรัพย์</w:t>
      </w:r>
      <w:r w:rsidRPr="00D8680D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D8680D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 xml:space="preserve">(ไม่รวมเครื่องมือทางการเงิน และสินทรัพย์ภาษีเงินได้รอตัดบัญชี) </w:t>
      </w:r>
      <w:r w:rsidRPr="00D8680D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ตามส่วนงานแยกตามสถานที่ตั้งทางภูมิศาสตร์ของสินทรัพย์</w:t>
      </w:r>
    </w:p>
    <w:p w14:paraId="00C6A577" w14:textId="77777777" w:rsidR="00AC6356" w:rsidRPr="00D8680D" w:rsidRDefault="00AC635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114"/>
        <w:gridCol w:w="236"/>
        <w:gridCol w:w="34"/>
        <w:gridCol w:w="1173"/>
        <w:gridCol w:w="236"/>
        <w:gridCol w:w="34"/>
        <w:gridCol w:w="1257"/>
      </w:tblGrid>
      <w:tr w:rsidR="00730E58" w:rsidRPr="00D8680D" w14:paraId="6AD45608" w14:textId="77777777" w:rsidTr="00000C9F">
        <w:trPr>
          <w:tblHeader/>
        </w:trPr>
        <w:tc>
          <w:tcPr>
            <w:tcW w:w="3690" w:type="dxa"/>
          </w:tcPr>
          <w:p w14:paraId="446574AF" w14:textId="77777777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90" w:type="dxa"/>
            <w:gridSpan w:val="9"/>
          </w:tcPr>
          <w:p w14:paraId="033A3372" w14:textId="34B56036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8680D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30E58" w:rsidRPr="00D8680D" w14:paraId="7665B1C0" w14:textId="77777777" w:rsidTr="00000C9F">
        <w:trPr>
          <w:tblHeader/>
        </w:trPr>
        <w:tc>
          <w:tcPr>
            <w:tcW w:w="3690" w:type="dxa"/>
            <w:vAlign w:val="bottom"/>
          </w:tcPr>
          <w:p w14:paraId="6EF564E5" w14:textId="1740482B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ข้อมูลส่วนงานภูมิศาสตร์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572C9D00" w14:textId="77777777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8680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658FF3EC" w14:textId="77777777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4"/>
          </w:tcPr>
          <w:p w14:paraId="199D6EE1" w14:textId="77777777" w:rsidR="00730E58" w:rsidRPr="00D8680D" w:rsidRDefault="00730E5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8680D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  <w:p w14:paraId="5E8D864A" w14:textId="41DB6FB8" w:rsidR="00894655" w:rsidRPr="00D8680D" w:rsidRDefault="0089465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D8680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(ไม่รวมเครื่องมือทางการเงิน และสินทรัพย์ภาษีเงินได้รอตั</w:t>
            </w:r>
            <w:r w:rsidR="00000C9F" w:rsidRPr="00D8680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ด</w:t>
            </w:r>
            <w:r w:rsidRPr="00D8680D">
              <w:rPr>
                <w:rFonts w:ascii="Angsana New" w:hAnsi="Angsana New" w:cs="Angsana New" w:hint="cs"/>
                <w:snapToGrid w:val="0"/>
                <w:sz w:val="30"/>
                <w:szCs w:val="30"/>
                <w:cs/>
                <w:lang w:eastAsia="th-TH"/>
              </w:rPr>
              <w:t>บัญชี)</w:t>
            </w:r>
          </w:p>
        </w:tc>
      </w:tr>
      <w:tr w:rsidR="00096B9A" w:rsidRPr="00D8680D" w14:paraId="75C28DC2" w14:textId="77777777" w:rsidTr="00000C9F">
        <w:trPr>
          <w:tblHeader/>
        </w:trPr>
        <w:tc>
          <w:tcPr>
            <w:tcW w:w="3690" w:type="dxa"/>
          </w:tcPr>
          <w:p w14:paraId="36611008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B0D15B" w14:textId="06CD2D04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2867" w:rsidRPr="00D868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4E5C70B7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B5D0275" w14:textId="4EFFD1B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2867" w:rsidRPr="00D868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4A342483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D697F8B" w14:textId="4782D43C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2867" w:rsidRPr="00D868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634EDC0C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635CAF6B" w14:textId="1937C282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2867" w:rsidRPr="00D868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6B9A" w:rsidRPr="00D8680D" w14:paraId="3EA5291D" w14:textId="77777777" w:rsidTr="00000C9F">
        <w:trPr>
          <w:tblHeader/>
        </w:trPr>
        <w:tc>
          <w:tcPr>
            <w:tcW w:w="3690" w:type="dxa"/>
          </w:tcPr>
          <w:p w14:paraId="43C54F47" w14:textId="77777777" w:rsidR="00096B9A" w:rsidRPr="00D8680D" w:rsidRDefault="00096B9A" w:rsidP="00F54E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037F1DC1" w14:textId="77777777" w:rsidR="00096B9A" w:rsidRPr="00D8680D" w:rsidRDefault="00096B9A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868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D32867" w:rsidRPr="00D8680D" w14:paraId="21E8B604" w14:textId="77777777" w:rsidTr="00000C9F">
        <w:tc>
          <w:tcPr>
            <w:tcW w:w="3690" w:type="dxa"/>
          </w:tcPr>
          <w:p w14:paraId="6127199F" w14:textId="77777777" w:rsidR="00D32867" w:rsidRPr="00D8680D" w:rsidRDefault="00D32867" w:rsidP="00D32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70" w:type="dxa"/>
          </w:tcPr>
          <w:p w14:paraId="340ECBAB" w14:textId="0FD2C046" w:rsidR="00D32867" w:rsidRPr="00D8680D" w:rsidRDefault="00820BB1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53,842</w:t>
            </w:r>
          </w:p>
        </w:tc>
        <w:tc>
          <w:tcPr>
            <w:tcW w:w="236" w:type="dxa"/>
          </w:tcPr>
          <w:p w14:paraId="36A82FF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45168E" w14:textId="4149396A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48,786</w:t>
            </w:r>
          </w:p>
        </w:tc>
        <w:tc>
          <w:tcPr>
            <w:tcW w:w="236" w:type="dxa"/>
          </w:tcPr>
          <w:p w14:paraId="0E7F412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2F2F026" w14:textId="03B405F2" w:rsidR="00D32867" w:rsidRPr="002D1CC4" w:rsidRDefault="000152D8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2D1C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70" w:type="dxa"/>
            <w:gridSpan w:val="2"/>
          </w:tcPr>
          <w:p w14:paraId="7CF3B51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C7865DE" w14:textId="2CD15372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21,102</w:t>
            </w:r>
          </w:p>
        </w:tc>
      </w:tr>
      <w:tr w:rsidR="00D32867" w:rsidRPr="00D8680D" w14:paraId="30460B3A" w14:textId="77777777" w:rsidTr="00000C9F">
        <w:tc>
          <w:tcPr>
            <w:tcW w:w="3690" w:type="dxa"/>
          </w:tcPr>
          <w:p w14:paraId="779B6C0D" w14:textId="39F62A68" w:rsidR="00D32867" w:rsidRPr="00D8680D" w:rsidRDefault="00D32867" w:rsidP="00D32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170" w:type="dxa"/>
          </w:tcPr>
          <w:p w14:paraId="208D1C32" w14:textId="232940C6" w:rsidR="00D32867" w:rsidRPr="00D8680D" w:rsidRDefault="00820BB1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8,605</w:t>
            </w:r>
          </w:p>
        </w:tc>
        <w:tc>
          <w:tcPr>
            <w:tcW w:w="236" w:type="dxa"/>
          </w:tcPr>
          <w:p w14:paraId="607F6C2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65D52A" w14:textId="0CA75D95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7,975</w:t>
            </w:r>
          </w:p>
        </w:tc>
        <w:tc>
          <w:tcPr>
            <w:tcW w:w="236" w:type="dxa"/>
          </w:tcPr>
          <w:p w14:paraId="44AF656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17D2F725" w14:textId="723C0633" w:rsidR="00D32867" w:rsidRPr="00D8680D" w:rsidRDefault="000152D8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2,087</w:t>
            </w:r>
          </w:p>
        </w:tc>
        <w:tc>
          <w:tcPr>
            <w:tcW w:w="270" w:type="dxa"/>
            <w:gridSpan w:val="2"/>
          </w:tcPr>
          <w:p w14:paraId="135FF32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300C9AE" w14:textId="03805CF9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2,343</w:t>
            </w:r>
          </w:p>
        </w:tc>
      </w:tr>
      <w:tr w:rsidR="00D32867" w:rsidRPr="00D8680D" w14:paraId="5122CA93" w14:textId="77777777" w:rsidTr="00000C9F">
        <w:tc>
          <w:tcPr>
            <w:tcW w:w="3690" w:type="dxa"/>
          </w:tcPr>
          <w:p w14:paraId="1418EBBC" w14:textId="1C892424" w:rsidR="00D32867" w:rsidRPr="00D8680D" w:rsidRDefault="00D32867" w:rsidP="00D328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1B1844B2" w14:textId="3B5E5A61" w:rsidR="00D32867" w:rsidRPr="00D8680D" w:rsidRDefault="00820BB1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3,881</w:t>
            </w:r>
          </w:p>
        </w:tc>
        <w:tc>
          <w:tcPr>
            <w:tcW w:w="236" w:type="dxa"/>
          </w:tcPr>
          <w:p w14:paraId="0D10196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AAB1B3" w14:textId="10AFF36E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3,753</w:t>
            </w:r>
          </w:p>
        </w:tc>
        <w:tc>
          <w:tcPr>
            <w:tcW w:w="236" w:type="dxa"/>
          </w:tcPr>
          <w:p w14:paraId="586FE57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57C3AE7F" w14:textId="03C6D582" w:rsidR="00D32867" w:rsidRPr="00D8680D" w:rsidRDefault="000152D8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90A1FE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47755C8" w14:textId="1C44E82D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867" w:rsidRPr="00D8680D" w14:paraId="0CB371EC" w14:textId="77777777" w:rsidTr="00000C9F">
        <w:tc>
          <w:tcPr>
            <w:tcW w:w="3690" w:type="dxa"/>
          </w:tcPr>
          <w:p w14:paraId="0F69FDAE" w14:textId="4B6D0508" w:rsidR="00D32867" w:rsidRPr="00D8680D" w:rsidRDefault="00D32867" w:rsidP="00D328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7035AEA3" w14:textId="2F9EF155" w:rsidR="00D32867" w:rsidRPr="00D8680D" w:rsidRDefault="00820BB1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6,482</w:t>
            </w:r>
          </w:p>
        </w:tc>
        <w:tc>
          <w:tcPr>
            <w:tcW w:w="236" w:type="dxa"/>
          </w:tcPr>
          <w:p w14:paraId="5679866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26A398" w14:textId="01E27199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4,968</w:t>
            </w:r>
          </w:p>
        </w:tc>
        <w:tc>
          <w:tcPr>
            <w:tcW w:w="236" w:type="dxa"/>
          </w:tcPr>
          <w:p w14:paraId="585EC73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470CC638" w14:textId="7DF97CD1" w:rsidR="00D32867" w:rsidRPr="00D8680D" w:rsidRDefault="000152D8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1D324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1DAE46" w14:textId="10D2F439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867" w:rsidRPr="00D8680D" w14:paraId="1F4BA412" w14:textId="77777777" w:rsidTr="00000C9F">
        <w:tc>
          <w:tcPr>
            <w:tcW w:w="3690" w:type="dxa"/>
          </w:tcPr>
          <w:p w14:paraId="5C65D89B" w14:textId="77777777" w:rsidR="00D32867" w:rsidRPr="00D8680D" w:rsidRDefault="00D32867" w:rsidP="00D328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33A207" w14:textId="73DA1D21" w:rsidR="00D32867" w:rsidRPr="00D8680D" w:rsidRDefault="00EE7704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72,810</w:t>
            </w:r>
          </w:p>
        </w:tc>
        <w:tc>
          <w:tcPr>
            <w:tcW w:w="236" w:type="dxa"/>
          </w:tcPr>
          <w:p w14:paraId="39DBB9B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D706CC9" w14:textId="1740E835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65,482</w:t>
            </w:r>
          </w:p>
        </w:tc>
        <w:tc>
          <w:tcPr>
            <w:tcW w:w="236" w:type="dxa"/>
          </w:tcPr>
          <w:p w14:paraId="1D0A238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02AB78" w14:textId="7C808C1B" w:rsidR="00D32867" w:rsidRPr="00D8680D" w:rsidRDefault="000152D8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2D1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</w:t>
            </w:r>
          </w:p>
        </w:tc>
        <w:tc>
          <w:tcPr>
            <w:tcW w:w="270" w:type="dxa"/>
            <w:gridSpan w:val="2"/>
          </w:tcPr>
          <w:p w14:paraId="6678ECD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823C50F" w14:textId="5D8F9625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23,445</w:t>
            </w:r>
          </w:p>
        </w:tc>
      </w:tr>
    </w:tbl>
    <w:p w14:paraId="7242E68E" w14:textId="77777777" w:rsidR="00397455" w:rsidRPr="00D8680D" w:rsidRDefault="00397455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2D637884" w14:textId="7EF30700" w:rsidR="0045279F" w:rsidRPr="00D8680D" w:rsidRDefault="00B72EF3" w:rsidP="00F54E6A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D8680D">
        <w:rPr>
          <w:rFonts w:ascii="Angsana New" w:hAnsi="Angsana New"/>
          <w:i/>
          <w:iCs/>
          <w:sz w:val="30"/>
          <w:szCs w:val="30"/>
        </w:rPr>
        <w:t xml:space="preserve"> </w:t>
      </w:r>
      <w:r w:rsidR="0045279F" w:rsidRPr="00D8680D">
        <w:rPr>
          <w:rFonts w:ascii="Angsana New" w:hAnsi="Angsana New"/>
          <w:i/>
          <w:iCs/>
          <w:sz w:val="30"/>
          <w:szCs w:val="30"/>
          <w:cs/>
        </w:rPr>
        <w:t>ลูกค้ารายใหญ่</w:t>
      </w:r>
    </w:p>
    <w:p w14:paraId="5C132C4E" w14:textId="77777777" w:rsidR="0045279F" w:rsidRPr="00D8680D" w:rsidRDefault="0045279F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7C5581A" w14:textId="67014CAF" w:rsidR="002570E9" w:rsidRPr="00D8680D" w:rsidRDefault="0045279F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3C0361" w:rsidRPr="00D8680D">
        <w:rPr>
          <w:rFonts w:ascii="Angsana New" w:hAnsi="Angsana New" w:cs="Angsana New"/>
          <w:sz w:val="30"/>
          <w:szCs w:val="30"/>
        </w:rPr>
        <w:t>8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3C0361" w:rsidRPr="00D8680D">
        <w:rPr>
          <w:rFonts w:ascii="Angsana New" w:hAnsi="Angsana New" w:cs="Angsana New"/>
          <w:sz w:val="30"/>
          <w:szCs w:val="30"/>
        </w:rPr>
        <w:t>7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="00C418B0" w:rsidRPr="00D8680D">
        <w:rPr>
          <w:rFonts w:ascii="Angsana New" w:hAnsi="Angsana New" w:cs="Angsana New"/>
          <w:sz w:val="30"/>
          <w:szCs w:val="30"/>
        </w:rPr>
        <w:t>10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ของรายได้รวมของกลุ่มบริษัท</w:t>
      </w:r>
    </w:p>
    <w:p w14:paraId="13BF8FA7" w14:textId="65150E8B" w:rsidR="00397455" w:rsidRPr="00D8680D" w:rsidRDefault="00397455" w:rsidP="00F54E6A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77C973" w14:textId="7202B973" w:rsidR="0072533A" w:rsidRPr="00D8680D" w:rsidRDefault="00B72EF3" w:rsidP="00F54E6A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num" w:pos="360"/>
        </w:tabs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/>
          <w:b/>
          <w:bCs/>
          <w:i/>
          <w:iCs/>
          <w:sz w:val="30"/>
          <w:szCs w:val="30"/>
        </w:rPr>
        <w:t xml:space="preserve">     </w:t>
      </w:r>
      <w:r w:rsidR="0072533A" w:rsidRPr="00D8680D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18C934C2" w14:textId="77777777" w:rsidR="0072533A" w:rsidRPr="00D8680D" w:rsidRDefault="0072533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 w:cs="Angsana New"/>
          <w:sz w:val="24"/>
          <w:szCs w:val="24"/>
        </w:rPr>
      </w:pPr>
    </w:p>
    <w:p w14:paraId="6E09664D" w14:textId="72475041" w:rsidR="00CA35C3" w:rsidRPr="00D8680D" w:rsidRDefault="0072533A" w:rsidP="00F54E6A">
      <w:pPr>
        <w:tabs>
          <w:tab w:val="clear" w:pos="454"/>
        </w:tabs>
        <w:ind w:left="475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กลุ่มบริษัทได้รับบัตรส่งเสริมการลงทุนจากสำนักงานคณะกรรมการส่งเสริมการลงทุนสำหรับกิจการต่างๆ เช่น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การผลิตอาหารสัตว์ การเลี้ยงสัตว์ การขยายพันธุ์สัตว์ การผลิต</w:t>
      </w:r>
      <w:r w:rsidR="002D25DF" w:rsidRPr="00D8680D">
        <w:rPr>
          <w:rFonts w:ascii="Angsana New" w:hAnsi="Angsana New" w:cs="Angsana New" w:hint="cs"/>
          <w:sz w:val="30"/>
          <w:szCs w:val="30"/>
          <w:cs/>
        </w:rPr>
        <w:t>ไก่ชำแหละ</w:t>
      </w:r>
      <w:r w:rsidR="00BF7608" w:rsidRPr="00D8680D">
        <w:rPr>
          <w:rFonts w:ascii="Angsana New" w:hAnsi="Angsana New" w:cs="Angsana New" w:hint="cs"/>
          <w:sz w:val="30"/>
          <w:szCs w:val="30"/>
          <w:cs/>
        </w:rPr>
        <w:t xml:space="preserve"> การผลิต</w:t>
      </w:r>
      <w:r w:rsidR="000A72D0" w:rsidRPr="00D8680D">
        <w:rPr>
          <w:rFonts w:ascii="Angsana New" w:hAnsi="Angsana New" w:cs="Angsana New" w:hint="cs"/>
          <w:sz w:val="30"/>
          <w:szCs w:val="30"/>
          <w:cs/>
        </w:rPr>
        <w:t>ไฟฟ้าจาก</w:t>
      </w:r>
      <w:r w:rsidR="00BF7608" w:rsidRPr="00D8680D">
        <w:rPr>
          <w:rFonts w:ascii="Angsana New" w:hAnsi="Angsana New" w:cs="Angsana New" w:hint="cs"/>
          <w:sz w:val="30"/>
          <w:szCs w:val="30"/>
          <w:cs/>
        </w:rPr>
        <w:t>พลังงานแสงอาทิตย์</w:t>
      </w:r>
      <w:r w:rsidRPr="00D8680D">
        <w:rPr>
          <w:rFonts w:ascii="Angsana New" w:hAnsi="Angsana New" w:cs="Angsana New"/>
          <w:sz w:val="30"/>
          <w:szCs w:val="30"/>
          <w:cs/>
        </w:rPr>
        <w:t xml:space="preserve"> </w:t>
      </w:r>
      <w:r w:rsidR="00AC6356" w:rsidRPr="00D8680D">
        <w:rPr>
          <w:rFonts w:ascii="Angsana New" w:hAnsi="Angsana New" w:cs="Angsana New"/>
          <w:sz w:val="30"/>
          <w:szCs w:val="30"/>
          <w:cs/>
        </w:rPr>
        <w:br/>
      </w:r>
      <w:r w:rsidRPr="00D8680D">
        <w:rPr>
          <w:rFonts w:ascii="Angsana New" w:hAnsi="Angsana New" w:cs="Angsana New"/>
          <w:sz w:val="30"/>
          <w:szCs w:val="30"/>
          <w:cs/>
        </w:rPr>
        <w:t>เป็นต้น</w:t>
      </w:r>
      <w:r w:rsidRPr="00D8680D">
        <w:rPr>
          <w:rFonts w:ascii="Angsana New" w:hAnsi="Angsana New" w:cs="Angsana New"/>
          <w:sz w:val="30"/>
          <w:szCs w:val="30"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D8680D">
        <w:rPr>
          <w:rFonts w:ascii="Angsana New" w:hAnsi="Angsana New" w:cs="Angsana New"/>
          <w:sz w:val="30"/>
          <w:szCs w:val="30"/>
        </w:rPr>
        <w:t>/</w:t>
      </w:r>
      <w:r w:rsidRPr="00D8680D">
        <w:rPr>
          <w:rFonts w:ascii="Angsana New" w:hAnsi="Angsana New" w:cs="Angsana New"/>
          <w:sz w:val="30"/>
          <w:szCs w:val="30"/>
          <w:cs/>
        </w:rPr>
        <w:t>หรือลดหย่อนภาษีเงิ</w:t>
      </w:r>
      <w:r w:rsidR="00D57B15" w:rsidRPr="00D8680D">
        <w:rPr>
          <w:rFonts w:ascii="Angsana New" w:hAnsi="Angsana New" w:cs="Angsana New" w:hint="cs"/>
          <w:sz w:val="30"/>
          <w:szCs w:val="30"/>
          <w:cs/>
        </w:rPr>
        <w:t>น</w:t>
      </w:r>
      <w:r w:rsidRPr="00D8680D">
        <w:rPr>
          <w:rFonts w:ascii="Angsana New" w:hAnsi="Angsana New" w:cs="Angsana New"/>
          <w:sz w:val="30"/>
          <w:szCs w:val="30"/>
          <w:cs/>
        </w:rPr>
        <w:t>ได้นิติบุคคลสำหรับกำไรสุทธิที่ได้จากการประกอบกิจการที่ได้รับการส่งเสริม</w:t>
      </w:r>
      <w:r w:rsidR="00A52BDC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="0081230C" w:rsidRPr="00D8680D">
        <w:rPr>
          <w:rFonts w:ascii="Angsana New" w:hAnsi="Angsana New" w:cs="Angsana New"/>
          <w:sz w:val="30"/>
          <w:szCs w:val="30"/>
        </w:rPr>
        <w:t xml:space="preserve"> </w:t>
      </w:r>
      <w:r w:rsidR="009911E7" w:rsidRPr="00D8680D">
        <w:rPr>
          <w:rFonts w:ascii="Angsana New" w:hAnsi="Angsana New" w:cs="Angsana New" w:hint="cs"/>
          <w:sz w:val="30"/>
          <w:szCs w:val="30"/>
          <w:cs/>
        </w:rPr>
        <w:t>ซึ่งบร</w:t>
      </w:r>
      <w:r w:rsidR="00BF7608" w:rsidRPr="00D8680D">
        <w:rPr>
          <w:rFonts w:ascii="Angsana New" w:hAnsi="Angsana New" w:cs="Angsana New" w:hint="cs"/>
          <w:sz w:val="30"/>
          <w:szCs w:val="30"/>
          <w:cs/>
        </w:rPr>
        <w:t>ิษั</w:t>
      </w:r>
      <w:r w:rsidR="009911E7" w:rsidRPr="00D8680D">
        <w:rPr>
          <w:rFonts w:ascii="Angsana New" w:hAnsi="Angsana New" w:cs="Angsana New" w:hint="cs"/>
          <w:sz w:val="30"/>
          <w:szCs w:val="30"/>
          <w:cs/>
        </w:rPr>
        <w:t>ทต้องถือ</w:t>
      </w:r>
      <w:r w:rsidR="00BF7608" w:rsidRPr="00D8680D">
        <w:rPr>
          <w:rFonts w:ascii="Angsana New" w:hAnsi="Angsana New" w:cs="Angsana New" w:hint="cs"/>
          <w:sz w:val="30"/>
          <w:szCs w:val="30"/>
          <w:cs/>
        </w:rPr>
        <w:t>ปฏิบัติ</w:t>
      </w:r>
      <w:r w:rsidR="009911E7" w:rsidRPr="00D8680D">
        <w:rPr>
          <w:rFonts w:ascii="Angsana New" w:hAnsi="Angsana New" w:cs="Angsana New" w:hint="cs"/>
          <w:sz w:val="30"/>
          <w:szCs w:val="30"/>
          <w:cs/>
        </w:rPr>
        <w:t>ตาม</w:t>
      </w:r>
    </w:p>
    <w:p w14:paraId="7DF39FE8" w14:textId="101AB7F8" w:rsidR="006551EC" w:rsidRPr="00D8680D" w:rsidRDefault="00146A2B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ค่าใช้จ่ายตามธรรมชาติ</w:t>
      </w:r>
    </w:p>
    <w:p w14:paraId="064A8BFC" w14:textId="77777777" w:rsidR="006551EC" w:rsidRPr="00D8680D" w:rsidRDefault="006551EC" w:rsidP="00F54E6A">
      <w:pPr>
        <w:rPr>
          <w:rFonts w:ascii="Angsana New" w:hAnsi="Angsana New" w:cs="Angsana New"/>
          <w:sz w:val="30"/>
          <w:szCs w:val="30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3341"/>
        <w:gridCol w:w="774"/>
        <w:gridCol w:w="1279"/>
        <w:gridCol w:w="235"/>
        <w:gridCol w:w="1096"/>
        <w:gridCol w:w="267"/>
        <w:gridCol w:w="1096"/>
        <w:gridCol w:w="267"/>
        <w:gridCol w:w="1096"/>
      </w:tblGrid>
      <w:tr w:rsidR="006551EC" w:rsidRPr="00D8680D" w14:paraId="1CE8D4AC" w14:textId="77777777" w:rsidTr="00720725">
        <w:trPr>
          <w:trHeight w:hRule="exact" w:val="360"/>
        </w:trPr>
        <w:tc>
          <w:tcPr>
            <w:tcW w:w="3446" w:type="dxa"/>
          </w:tcPr>
          <w:p w14:paraId="2F02899F" w14:textId="77777777" w:rsidR="006551EC" w:rsidRPr="00D8680D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0F667753" w14:textId="77777777" w:rsidR="006551EC" w:rsidRPr="00D8680D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472" w:type="dxa"/>
            <w:gridSpan w:val="3"/>
            <w:hideMark/>
          </w:tcPr>
          <w:p w14:paraId="68FC6778" w14:textId="77777777" w:rsidR="006551EC" w:rsidRPr="00D8680D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" w:type="dxa"/>
          </w:tcPr>
          <w:p w14:paraId="361A48E7" w14:textId="77777777" w:rsidR="006551EC" w:rsidRPr="00D8680D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61" w:type="dxa"/>
            <w:gridSpan w:val="3"/>
            <w:hideMark/>
          </w:tcPr>
          <w:p w14:paraId="296B8562" w14:textId="77777777" w:rsidR="006551EC" w:rsidRPr="00D8680D" w:rsidRDefault="006551EC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96B9A" w:rsidRPr="00D8680D" w14:paraId="6A3920DD" w14:textId="77777777" w:rsidTr="001B3460">
        <w:trPr>
          <w:trHeight w:hRule="exact" w:val="360"/>
        </w:trPr>
        <w:tc>
          <w:tcPr>
            <w:tcW w:w="3446" w:type="dxa"/>
          </w:tcPr>
          <w:p w14:paraId="2B339CAF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760EA303" w14:textId="19591CFB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40" w:type="dxa"/>
          </w:tcPr>
          <w:p w14:paraId="2A90A832" w14:textId="2D18552E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A91549E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0467EBB2" w14:textId="2888FF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21C9CB48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558844CC" w14:textId="3BA6525A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67C4366D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096" w:type="dxa"/>
          </w:tcPr>
          <w:p w14:paraId="6D68D826" w14:textId="2749DF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096B9A" w:rsidRPr="00D8680D" w14:paraId="24CC1585" w14:textId="77777777" w:rsidTr="00720725">
        <w:trPr>
          <w:trHeight w:hRule="exact" w:val="360"/>
        </w:trPr>
        <w:tc>
          <w:tcPr>
            <w:tcW w:w="3446" w:type="dxa"/>
          </w:tcPr>
          <w:p w14:paraId="2CAEB041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03" w:type="dxa"/>
          </w:tcPr>
          <w:p w14:paraId="44AC6BA7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202" w:type="dxa"/>
            <w:gridSpan w:val="7"/>
            <w:hideMark/>
          </w:tcPr>
          <w:p w14:paraId="25AACECB" w14:textId="77777777" w:rsidR="00096B9A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32867" w:rsidRPr="00D8680D" w14:paraId="717EF61F" w14:textId="77777777" w:rsidTr="00561DB5">
        <w:trPr>
          <w:trHeight w:hRule="exact" w:val="360"/>
        </w:trPr>
        <w:tc>
          <w:tcPr>
            <w:tcW w:w="3446" w:type="dxa"/>
          </w:tcPr>
          <w:p w14:paraId="7C2B4420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03" w:type="dxa"/>
          </w:tcPr>
          <w:p w14:paraId="22E17E2E" w14:textId="3A8F64CB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3FB27C9C" w14:textId="049E1A5C" w:rsidR="00D32867" w:rsidRPr="00D8680D" w:rsidRDefault="005B5FE1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90D7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</w:t>
            </w:r>
            <w:r w:rsidR="00EE7704" w:rsidRPr="00490D7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  <w:r w:rsidR="00576A3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07,901</w:t>
            </w:r>
          </w:p>
        </w:tc>
        <w:tc>
          <w:tcPr>
            <w:tcW w:w="236" w:type="dxa"/>
          </w:tcPr>
          <w:p w14:paraId="3D63349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1E5E02C" w14:textId="350B0A9B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6,682,511</w:t>
            </w:r>
          </w:p>
        </w:tc>
        <w:tc>
          <w:tcPr>
            <w:tcW w:w="269" w:type="dxa"/>
          </w:tcPr>
          <w:p w14:paraId="0AD5C4D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5EE13B3" w14:textId="53508985" w:rsidR="00D32867" w:rsidRPr="00D8680D" w:rsidRDefault="00842325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3,050,0</w:t>
            </w:r>
            <w:r w:rsidR="003F35FB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</w:t>
            </w:r>
          </w:p>
        </w:tc>
        <w:tc>
          <w:tcPr>
            <w:tcW w:w="269" w:type="dxa"/>
          </w:tcPr>
          <w:p w14:paraId="5976837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29DF9A5" w14:textId="796A6BB4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2,683,919</w:t>
            </w:r>
          </w:p>
        </w:tc>
      </w:tr>
      <w:tr w:rsidR="00D32867" w:rsidRPr="00D8680D" w14:paraId="253F1023" w14:textId="77777777" w:rsidTr="005522C9">
        <w:trPr>
          <w:trHeight w:hRule="exact" w:val="360"/>
        </w:trPr>
        <w:tc>
          <w:tcPr>
            <w:tcW w:w="3446" w:type="dxa"/>
          </w:tcPr>
          <w:p w14:paraId="2EB4F288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803" w:type="dxa"/>
          </w:tcPr>
          <w:p w14:paraId="6EC91B34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342584E4" w14:textId="4CEA925B" w:rsidR="00D32867" w:rsidRPr="00D8680D" w:rsidRDefault="005B5FE1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450" w:right="-467" w:hanging="18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5,099,386</w:t>
            </w:r>
          </w:p>
        </w:tc>
        <w:tc>
          <w:tcPr>
            <w:tcW w:w="236" w:type="dxa"/>
          </w:tcPr>
          <w:p w14:paraId="1E67E0F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22F32AA" w14:textId="20B661C8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5,207,149</w:t>
            </w:r>
          </w:p>
        </w:tc>
        <w:tc>
          <w:tcPr>
            <w:tcW w:w="269" w:type="dxa"/>
          </w:tcPr>
          <w:p w14:paraId="37B754B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0F38AEDE" w14:textId="728E9048" w:rsidR="00D32867" w:rsidRPr="00D8680D" w:rsidRDefault="003F35FB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373,05</w:t>
            </w:r>
            <w:r w:rsidR="0096711C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69" w:type="dxa"/>
          </w:tcPr>
          <w:p w14:paraId="0C9946B4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F3A28E0" w14:textId="0471F3B1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394,831</w:t>
            </w:r>
          </w:p>
        </w:tc>
      </w:tr>
      <w:tr w:rsidR="00D32867" w:rsidRPr="00D8680D" w14:paraId="5D34762F" w14:textId="77777777" w:rsidTr="005522C9">
        <w:trPr>
          <w:trHeight w:hRule="exact" w:val="360"/>
        </w:trPr>
        <w:tc>
          <w:tcPr>
            <w:tcW w:w="3446" w:type="dxa"/>
          </w:tcPr>
          <w:p w14:paraId="62FA8CEE" w14:textId="58B89ADE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803" w:type="dxa"/>
          </w:tcPr>
          <w:p w14:paraId="40FD7E32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57DF280B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27100CB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DC44602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5DBE94C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5EEFF5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69" w:type="dxa"/>
          </w:tcPr>
          <w:p w14:paraId="1C287D6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5F5B0A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</w:tr>
      <w:tr w:rsidR="00D32867" w:rsidRPr="00D8680D" w14:paraId="79350097" w14:textId="77777777" w:rsidTr="005522C9">
        <w:trPr>
          <w:trHeight w:hRule="exact" w:val="360"/>
        </w:trPr>
        <w:tc>
          <w:tcPr>
            <w:tcW w:w="3446" w:type="dxa"/>
          </w:tcPr>
          <w:p w14:paraId="1A6CFBCD" w14:textId="5A24667D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และค่าสาธารณูปโภค</w:t>
            </w:r>
          </w:p>
        </w:tc>
        <w:tc>
          <w:tcPr>
            <w:tcW w:w="803" w:type="dxa"/>
          </w:tcPr>
          <w:p w14:paraId="62049600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64FB767C" w14:textId="491A1994" w:rsidR="00D32867" w:rsidRPr="00D8680D" w:rsidRDefault="005B5FE1" w:rsidP="00576A3B">
            <w:pPr>
              <w:pStyle w:val="acctfourfigures"/>
              <w:tabs>
                <w:tab w:val="clear" w:pos="765"/>
              </w:tabs>
              <w:spacing w:line="240" w:lineRule="auto"/>
              <w:ind w:left="-79" w:right="-197" w:firstLine="34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2,043,977</w:t>
            </w:r>
          </w:p>
        </w:tc>
        <w:tc>
          <w:tcPr>
            <w:tcW w:w="236" w:type="dxa"/>
          </w:tcPr>
          <w:p w14:paraId="1DFD4FE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9EE6CF7" w14:textId="3774104F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1,829,240</w:t>
            </w:r>
          </w:p>
        </w:tc>
        <w:tc>
          <w:tcPr>
            <w:tcW w:w="269" w:type="dxa"/>
          </w:tcPr>
          <w:p w14:paraId="6AD70DB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7369C25" w14:textId="15C1AD72" w:rsidR="00D32867" w:rsidRPr="00D8680D" w:rsidRDefault="003F35FB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511,306</w:t>
            </w:r>
          </w:p>
        </w:tc>
        <w:tc>
          <w:tcPr>
            <w:tcW w:w="269" w:type="dxa"/>
          </w:tcPr>
          <w:p w14:paraId="65110FC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A974B6A" w14:textId="5BA50B03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502,153</w:t>
            </w:r>
          </w:p>
        </w:tc>
      </w:tr>
      <w:tr w:rsidR="00D32867" w:rsidRPr="00D8680D" w14:paraId="7FF7BB98" w14:textId="77777777" w:rsidTr="005522C9">
        <w:trPr>
          <w:trHeight w:hRule="exact" w:val="360"/>
        </w:trPr>
        <w:tc>
          <w:tcPr>
            <w:tcW w:w="3446" w:type="dxa"/>
          </w:tcPr>
          <w:p w14:paraId="6AB725C4" w14:textId="1EAFF7F9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03" w:type="dxa"/>
          </w:tcPr>
          <w:p w14:paraId="0F30BAFB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0" w:type="dxa"/>
          </w:tcPr>
          <w:p w14:paraId="5B81DC70" w14:textId="16ECC514" w:rsidR="00D32867" w:rsidRPr="00D8680D" w:rsidRDefault="005B5FE1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 w:firstLine="34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1,946,179</w:t>
            </w:r>
          </w:p>
        </w:tc>
        <w:tc>
          <w:tcPr>
            <w:tcW w:w="236" w:type="dxa"/>
          </w:tcPr>
          <w:p w14:paraId="1FF2A9C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3B68F3A4" w14:textId="6E7CD30A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1,786,017</w:t>
            </w:r>
          </w:p>
        </w:tc>
        <w:tc>
          <w:tcPr>
            <w:tcW w:w="269" w:type="dxa"/>
          </w:tcPr>
          <w:p w14:paraId="4457B01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30A860B" w14:textId="44649813" w:rsidR="00D32867" w:rsidRPr="00D8680D" w:rsidRDefault="003F35FB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448,963</w:t>
            </w:r>
          </w:p>
        </w:tc>
        <w:tc>
          <w:tcPr>
            <w:tcW w:w="269" w:type="dxa"/>
          </w:tcPr>
          <w:p w14:paraId="75C5363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9BE2E02" w14:textId="4218773A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334,970</w:t>
            </w:r>
          </w:p>
        </w:tc>
      </w:tr>
      <w:tr w:rsidR="00D32867" w:rsidRPr="00D8680D" w14:paraId="5249A40F" w14:textId="77777777" w:rsidTr="005522C9">
        <w:trPr>
          <w:trHeight w:hRule="exact" w:val="360"/>
        </w:trPr>
        <w:tc>
          <w:tcPr>
            <w:tcW w:w="3446" w:type="dxa"/>
          </w:tcPr>
          <w:p w14:paraId="601458E3" w14:textId="2AA483C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803" w:type="dxa"/>
          </w:tcPr>
          <w:p w14:paraId="07A2DC01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</w:tcPr>
          <w:p w14:paraId="0DDEB62F" w14:textId="031ED3C2" w:rsidR="00D32867" w:rsidRPr="00D8680D" w:rsidRDefault="005B5FE1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207" w:firstLine="47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806,349</w:t>
            </w:r>
          </w:p>
        </w:tc>
        <w:tc>
          <w:tcPr>
            <w:tcW w:w="236" w:type="dxa"/>
          </w:tcPr>
          <w:p w14:paraId="33FFD5C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8BA2A88" w14:textId="647522EC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697,145</w:t>
            </w:r>
          </w:p>
        </w:tc>
        <w:tc>
          <w:tcPr>
            <w:tcW w:w="269" w:type="dxa"/>
          </w:tcPr>
          <w:p w14:paraId="18FE966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79DD802D" w14:textId="38B61FC0" w:rsidR="00D32867" w:rsidRPr="00D8680D" w:rsidRDefault="007F3340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386,133</w:t>
            </w:r>
          </w:p>
        </w:tc>
        <w:tc>
          <w:tcPr>
            <w:tcW w:w="269" w:type="dxa"/>
          </w:tcPr>
          <w:p w14:paraId="418B417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65B9401" w14:textId="3F6AEC19" w:rsidR="00D32867" w:rsidRPr="00D8680D" w:rsidRDefault="00D32867" w:rsidP="00D3286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364,941</w:t>
            </w:r>
          </w:p>
        </w:tc>
      </w:tr>
      <w:tr w:rsidR="0096711C" w:rsidRPr="00D8680D" w14:paraId="0B2A5685" w14:textId="77777777" w:rsidTr="005522C9">
        <w:trPr>
          <w:trHeight w:hRule="exact" w:val="360"/>
        </w:trPr>
        <w:tc>
          <w:tcPr>
            <w:tcW w:w="3446" w:type="dxa"/>
          </w:tcPr>
          <w:p w14:paraId="2810C82B" w14:textId="38E394E8" w:rsidR="0096711C" w:rsidRPr="00D8680D" w:rsidRDefault="0096711C" w:rsidP="009671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ค่าตรวจวิเคราะห์</w:t>
            </w:r>
          </w:p>
        </w:tc>
        <w:tc>
          <w:tcPr>
            <w:tcW w:w="803" w:type="dxa"/>
          </w:tcPr>
          <w:p w14:paraId="26DBE1DB" w14:textId="77777777" w:rsidR="0096711C" w:rsidRPr="00D8680D" w:rsidRDefault="0096711C" w:rsidP="0096711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</w:tcPr>
          <w:p w14:paraId="5C7445EE" w14:textId="0DD46053" w:rsidR="0096711C" w:rsidRPr="00D8680D" w:rsidRDefault="0096711C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23" w:firstLine="26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323</w:t>
            </w: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747</w:t>
            </w:r>
          </w:p>
        </w:tc>
        <w:tc>
          <w:tcPr>
            <w:tcW w:w="236" w:type="dxa"/>
          </w:tcPr>
          <w:p w14:paraId="73AB9E37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19E18D42" w14:textId="2780140A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309,234</w:t>
            </w:r>
          </w:p>
        </w:tc>
        <w:tc>
          <w:tcPr>
            <w:tcW w:w="269" w:type="dxa"/>
          </w:tcPr>
          <w:p w14:paraId="7CF4D864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581E761A" w14:textId="778D8CD6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117,905</w:t>
            </w:r>
          </w:p>
        </w:tc>
        <w:tc>
          <w:tcPr>
            <w:tcW w:w="269" w:type="dxa"/>
          </w:tcPr>
          <w:p w14:paraId="23A5B45D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705235C" w14:textId="0C60D958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109,834</w:t>
            </w:r>
          </w:p>
        </w:tc>
      </w:tr>
      <w:tr w:rsidR="0096711C" w:rsidRPr="00D8680D" w14:paraId="6340B55E" w14:textId="77777777" w:rsidTr="005522C9">
        <w:trPr>
          <w:trHeight w:hRule="exact" w:val="360"/>
        </w:trPr>
        <w:tc>
          <w:tcPr>
            <w:tcW w:w="3446" w:type="dxa"/>
          </w:tcPr>
          <w:p w14:paraId="0E4A92F5" w14:textId="6166B786" w:rsidR="0096711C" w:rsidRPr="00D8680D" w:rsidRDefault="0096711C" w:rsidP="0096711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ค่าจ้างและค่าบริการ</w:t>
            </w:r>
          </w:p>
        </w:tc>
        <w:tc>
          <w:tcPr>
            <w:tcW w:w="803" w:type="dxa"/>
          </w:tcPr>
          <w:p w14:paraId="5DF46DF6" w14:textId="77777777" w:rsidR="0096711C" w:rsidRPr="00D8680D" w:rsidRDefault="0096711C" w:rsidP="0096711C">
            <w:pPr>
              <w:pStyle w:val="acctfourfigures"/>
              <w:tabs>
                <w:tab w:val="left" w:pos="720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40" w:type="dxa"/>
          </w:tcPr>
          <w:p w14:paraId="052B4F9C" w14:textId="4CDEB20C" w:rsidR="0096711C" w:rsidRPr="00D8680D" w:rsidRDefault="0096711C" w:rsidP="00576A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377" w:firstLine="44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285,540</w:t>
            </w:r>
          </w:p>
        </w:tc>
        <w:tc>
          <w:tcPr>
            <w:tcW w:w="236" w:type="dxa"/>
          </w:tcPr>
          <w:p w14:paraId="6999D3F5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4D65585C" w14:textId="363BB04E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374,012</w:t>
            </w:r>
          </w:p>
        </w:tc>
        <w:tc>
          <w:tcPr>
            <w:tcW w:w="269" w:type="dxa"/>
          </w:tcPr>
          <w:p w14:paraId="43FBB303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2A0F6204" w14:textId="52A5F703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158,335</w:t>
            </w:r>
          </w:p>
        </w:tc>
        <w:tc>
          <w:tcPr>
            <w:tcW w:w="269" w:type="dxa"/>
          </w:tcPr>
          <w:p w14:paraId="2B300AD2" w14:textId="77777777" w:rsidR="0096711C" w:rsidRPr="00D8680D" w:rsidRDefault="0096711C" w:rsidP="0096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96" w:type="dxa"/>
          </w:tcPr>
          <w:p w14:paraId="6D1BEC2F" w14:textId="6F36293E" w:rsidR="0096711C" w:rsidRPr="00D8680D" w:rsidRDefault="0096711C" w:rsidP="009671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15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171,192</w:t>
            </w:r>
          </w:p>
        </w:tc>
      </w:tr>
    </w:tbl>
    <w:p w14:paraId="7E2D1045" w14:textId="77777777" w:rsidR="00574908" w:rsidRPr="00D8680D" w:rsidRDefault="00574908" w:rsidP="00F54E6A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b w:val="0"/>
          <w:bCs w:val="0"/>
          <w:color w:val="000000"/>
          <w:sz w:val="30"/>
          <w:szCs w:val="30"/>
          <w:u w:val="none"/>
          <w:lang w:val="th-TH"/>
        </w:rPr>
      </w:pPr>
    </w:p>
    <w:p w14:paraId="6E09BFB1" w14:textId="2E6545A1" w:rsidR="00AC5BF5" w:rsidRPr="00D8680D" w:rsidRDefault="00AC5BF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  <w:t>ภาษีเงินได้</w:t>
      </w:r>
    </w:p>
    <w:p w14:paraId="6F93C566" w14:textId="37757D82" w:rsidR="00823F3D" w:rsidRPr="00D8680D" w:rsidRDefault="00823F3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  <w:lang w:val="th-TH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4240"/>
        <w:gridCol w:w="1112"/>
        <w:gridCol w:w="265"/>
        <w:gridCol w:w="1112"/>
        <w:gridCol w:w="265"/>
        <w:gridCol w:w="1154"/>
        <w:gridCol w:w="265"/>
        <w:gridCol w:w="1109"/>
      </w:tblGrid>
      <w:tr w:rsidR="00457903" w:rsidRPr="00D8680D" w14:paraId="1FC2DF10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3147792D" w14:textId="77777777" w:rsidR="0099297A" w:rsidRPr="00D8680D" w:rsidRDefault="0099297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ภาษีเงินได้ที่รับรู้ในกำไรหรือขาดทุน</w:t>
            </w:r>
          </w:p>
          <w:p w14:paraId="1308DAC9" w14:textId="77777777" w:rsidR="00457903" w:rsidRPr="00D8680D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 w:firstLine="706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491" w:type="dxa"/>
            <w:gridSpan w:val="3"/>
            <w:hideMark/>
          </w:tcPr>
          <w:p w14:paraId="761B49AB" w14:textId="77777777" w:rsidR="00457903" w:rsidRPr="00D8680D" w:rsidRDefault="0045790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" w:type="dxa"/>
          </w:tcPr>
          <w:p w14:paraId="0FE61418" w14:textId="77777777" w:rsidR="00457903" w:rsidRPr="00D8680D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490" w:type="dxa"/>
            <w:gridSpan w:val="3"/>
            <w:hideMark/>
          </w:tcPr>
          <w:p w14:paraId="089D90A6" w14:textId="77777777" w:rsidR="00457903" w:rsidRPr="00D8680D" w:rsidRDefault="00457903" w:rsidP="00F54E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D32867" w:rsidRPr="00D8680D" w14:paraId="79877FD9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11F4297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</w:tcPr>
          <w:p w14:paraId="050031BC" w14:textId="36B317E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7380BCB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2CD53E0E" w14:textId="03C5B4B1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0BBA7D2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3" w:type="dxa"/>
          </w:tcPr>
          <w:p w14:paraId="0C5EE688" w14:textId="015DDFB9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5" w:type="dxa"/>
          </w:tcPr>
          <w:p w14:paraId="2FBEA1D6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12" w:type="dxa"/>
          </w:tcPr>
          <w:p w14:paraId="3F534B96" w14:textId="37B45B16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32867" w:rsidRPr="00D8680D" w14:paraId="129CE216" w14:textId="77777777" w:rsidTr="00096B9A">
        <w:trPr>
          <w:trHeight w:hRule="exact" w:val="403"/>
          <w:tblHeader/>
        </w:trPr>
        <w:tc>
          <w:tcPr>
            <w:tcW w:w="4276" w:type="dxa"/>
          </w:tcPr>
          <w:p w14:paraId="5E40972D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7"/>
            <w:hideMark/>
          </w:tcPr>
          <w:p w14:paraId="3280CF4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32867" w:rsidRPr="00D8680D" w14:paraId="25DA78AA" w14:textId="77777777" w:rsidTr="00096B9A">
        <w:trPr>
          <w:trHeight w:hRule="exact" w:val="403"/>
        </w:trPr>
        <w:tc>
          <w:tcPr>
            <w:tcW w:w="4276" w:type="dxa"/>
          </w:tcPr>
          <w:p w14:paraId="279A332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13" w:type="dxa"/>
            <w:vAlign w:val="bottom"/>
          </w:tcPr>
          <w:p w14:paraId="4B800497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093CF07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01E2F13C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7A4D4E01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02B679F3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2D7113F4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661745B7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D32867" w:rsidRPr="00D8680D" w14:paraId="2D4C1318" w14:textId="77777777" w:rsidTr="00096B9A">
        <w:trPr>
          <w:trHeight w:hRule="exact" w:val="403"/>
        </w:trPr>
        <w:tc>
          <w:tcPr>
            <w:tcW w:w="4276" w:type="dxa"/>
          </w:tcPr>
          <w:p w14:paraId="4953DCE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13" w:type="dxa"/>
            <w:vAlign w:val="bottom"/>
          </w:tcPr>
          <w:p w14:paraId="33E66A6F" w14:textId="4EB856AC" w:rsidR="00D32867" w:rsidRPr="00D8680D" w:rsidRDefault="004B14B1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  <w:r w:rsidR="00DE747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29,802</w:t>
            </w:r>
          </w:p>
        </w:tc>
        <w:tc>
          <w:tcPr>
            <w:tcW w:w="265" w:type="dxa"/>
            <w:vAlign w:val="bottom"/>
          </w:tcPr>
          <w:p w14:paraId="298DF5D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461D5149" w14:textId="7A940B2F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289,477</w:t>
            </w:r>
          </w:p>
        </w:tc>
        <w:tc>
          <w:tcPr>
            <w:tcW w:w="265" w:type="dxa"/>
            <w:vAlign w:val="bottom"/>
          </w:tcPr>
          <w:p w14:paraId="6DC433F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1B0B3BEA" w14:textId="33F8A29E" w:rsidR="00D32867" w:rsidRPr="00D8680D" w:rsidRDefault="0064268A" w:rsidP="00D3286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30</w:t>
            </w:r>
            <w:r w:rsidR="00C935B6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5,42</w:t>
            </w:r>
            <w:r w:rsidR="00133CB5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65" w:type="dxa"/>
            <w:vAlign w:val="bottom"/>
          </w:tcPr>
          <w:p w14:paraId="1906531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22AEF725" w14:textId="6D661988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16,592</w:t>
            </w:r>
          </w:p>
        </w:tc>
      </w:tr>
      <w:tr w:rsidR="00D32867" w:rsidRPr="00D8680D" w14:paraId="098B5689" w14:textId="77777777" w:rsidTr="00096B9A">
        <w:trPr>
          <w:trHeight w:hRule="exact" w:val="403"/>
        </w:trPr>
        <w:tc>
          <w:tcPr>
            <w:tcW w:w="4276" w:type="dxa"/>
          </w:tcPr>
          <w:p w14:paraId="58445BA1" w14:textId="6BF505E8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1113" w:type="dxa"/>
            <w:vAlign w:val="bottom"/>
          </w:tcPr>
          <w:p w14:paraId="517C18B0" w14:textId="3BDB0D2F" w:rsidR="00D32867" w:rsidRPr="00D8680D" w:rsidRDefault="004B14B1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249,428</w:t>
            </w:r>
          </w:p>
        </w:tc>
        <w:tc>
          <w:tcPr>
            <w:tcW w:w="265" w:type="dxa"/>
            <w:vAlign w:val="bottom"/>
          </w:tcPr>
          <w:p w14:paraId="20CBF2A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4B29AF6A" w14:textId="5427146D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188,899</w:t>
            </w:r>
          </w:p>
        </w:tc>
        <w:tc>
          <w:tcPr>
            <w:tcW w:w="265" w:type="dxa"/>
            <w:vAlign w:val="bottom"/>
          </w:tcPr>
          <w:p w14:paraId="193B43D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vAlign w:val="bottom"/>
          </w:tcPr>
          <w:p w14:paraId="11A52EEC" w14:textId="0693C5D5" w:rsidR="00D32867" w:rsidRPr="00D8680D" w:rsidRDefault="0064268A" w:rsidP="00D3286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  <w:vAlign w:val="bottom"/>
          </w:tcPr>
          <w:p w14:paraId="0905DB9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vAlign w:val="bottom"/>
          </w:tcPr>
          <w:p w14:paraId="40C6111D" w14:textId="13EA718C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32867" w:rsidRPr="00D8680D" w14:paraId="62F3AF49" w14:textId="77777777" w:rsidTr="00096B9A">
        <w:trPr>
          <w:trHeight w:hRule="exact" w:val="403"/>
        </w:trPr>
        <w:tc>
          <w:tcPr>
            <w:tcW w:w="4276" w:type="dxa"/>
          </w:tcPr>
          <w:p w14:paraId="5A85529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2F951" w14:textId="74C504AD" w:rsidR="00D32867" w:rsidRPr="001A49F7" w:rsidRDefault="001A49F7" w:rsidP="001A49F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1,179,</w:t>
            </w:r>
            <w:r w:rsidR="00DE7472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230</w:t>
            </w:r>
          </w:p>
        </w:tc>
        <w:tc>
          <w:tcPr>
            <w:tcW w:w="265" w:type="dxa"/>
            <w:vAlign w:val="bottom"/>
          </w:tcPr>
          <w:p w14:paraId="1AE3908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CB821" w14:textId="7CBDEE84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478,376</w:t>
            </w:r>
          </w:p>
        </w:tc>
        <w:tc>
          <w:tcPr>
            <w:tcW w:w="265" w:type="dxa"/>
            <w:vAlign w:val="bottom"/>
          </w:tcPr>
          <w:p w14:paraId="79A0941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E28D9" w14:textId="20360753" w:rsidR="00D32867" w:rsidRPr="00D8680D" w:rsidRDefault="0064268A" w:rsidP="00D3286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30</w:t>
            </w:r>
            <w:r w:rsidR="00C935B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5,42</w:t>
            </w:r>
            <w:r w:rsidR="00133CB5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5" w:type="dxa"/>
            <w:vAlign w:val="bottom"/>
          </w:tcPr>
          <w:p w14:paraId="5751D54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4428" w14:textId="6C3F872F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16,592</w:t>
            </w:r>
          </w:p>
        </w:tc>
      </w:tr>
      <w:tr w:rsidR="00D32867" w:rsidRPr="00D509FE" w14:paraId="36C31F53" w14:textId="77777777" w:rsidTr="00096B9A">
        <w:trPr>
          <w:trHeight w:hRule="exact" w:val="403"/>
        </w:trPr>
        <w:tc>
          <w:tcPr>
            <w:tcW w:w="4276" w:type="dxa"/>
          </w:tcPr>
          <w:p w14:paraId="4DE718E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55678A0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415E798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068FCFE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36BE8B0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46E80420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5" w:type="dxa"/>
            <w:vAlign w:val="bottom"/>
          </w:tcPr>
          <w:p w14:paraId="4DF31A2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023E9ABE" w14:textId="77777777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  <w:tab w:val="decimal" w:pos="831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D32867" w:rsidRPr="00D8680D" w14:paraId="1F23514C" w14:textId="77777777" w:rsidTr="00096B9A">
        <w:trPr>
          <w:trHeight w:val="101"/>
        </w:trPr>
        <w:tc>
          <w:tcPr>
            <w:tcW w:w="4276" w:type="dxa"/>
          </w:tcPr>
          <w:p w14:paraId="6112A32C" w14:textId="55B554F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1494A99E" w14:textId="2CFEA27D" w:rsidR="00D32867" w:rsidRPr="00D8680D" w:rsidRDefault="00386157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CA6C59">
              <w:rPr>
                <w:rFonts w:ascii="Angsana New" w:hAnsi="Angsana New" w:cs="Angsana New"/>
                <w:sz w:val="30"/>
                <w:szCs w:val="30"/>
                <w:lang w:eastAsia="en-GB"/>
              </w:rPr>
              <w:t>84,</w:t>
            </w:r>
            <w:r w:rsidR="00DE7472">
              <w:rPr>
                <w:rFonts w:ascii="Angsana New" w:hAnsi="Angsana New" w:cs="Angsana New"/>
                <w:sz w:val="30"/>
                <w:szCs w:val="30"/>
                <w:lang w:eastAsia="en-GB"/>
              </w:rPr>
              <w:t>975</w:t>
            </w:r>
          </w:p>
        </w:tc>
        <w:tc>
          <w:tcPr>
            <w:tcW w:w="265" w:type="dxa"/>
            <w:vAlign w:val="bottom"/>
          </w:tcPr>
          <w:p w14:paraId="263BDB01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789EEEA" w14:textId="03E48924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(158,921)</w:t>
            </w:r>
          </w:p>
        </w:tc>
        <w:tc>
          <w:tcPr>
            <w:tcW w:w="265" w:type="dxa"/>
            <w:vAlign w:val="bottom"/>
          </w:tcPr>
          <w:p w14:paraId="019F722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5CEB38C7" w14:textId="494D316E" w:rsidR="00D32867" w:rsidRPr="00D8680D" w:rsidRDefault="0064268A" w:rsidP="00D3286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33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(15,89</w:t>
            </w:r>
            <w:r w:rsidR="00133CB5" w:rsidRPr="00D8680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</w:t>
            </w:r>
            <w:r w:rsidRPr="00D8680D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46EE18B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vAlign w:val="bottom"/>
          </w:tcPr>
          <w:p w14:paraId="767C71B6" w14:textId="4D95226F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en-GB"/>
              </w:rPr>
              <w:t>149,510</w:t>
            </w:r>
          </w:p>
        </w:tc>
      </w:tr>
      <w:tr w:rsidR="00D32867" w:rsidRPr="00D8680D" w14:paraId="19287234" w14:textId="77777777" w:rsidTr="00096B9A">
        <w:trPr>
          <w:trHeight w:hRule="exact" w:val="403"/>
        </w:trPr>
        <w:tc>
          <w:tcPr>
            <w:tcW w:w="4276" w:type="dxa"/>
          </w:tcPr>
          <w:p w14:paraId="0E32552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AF194" w14:textId="7FABB642" w:rsidR="00D32867" w:rsidRPr="00D8680D" w:rsidRDefault="00DD3BF2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CA6C5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84,</w:t>
            </w:r>
            <w:r w:rsidR="00DE747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975</w:t>
            </w:r>
          </w:p>
        </w:tc>
        <w:tc>
          <w:tcPr>
            <w:tcW w:w="265" w:type="dxa"/>
            <w:vAlign w:val="bottom"/>
          </w:tcPr>
          <w:p w14:paraId="6042A756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1A6FA5" w14:textId="364EE759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(158,921)</w:t>
            </w:r>
          </w:p>
        </w:tc>
        <w:tc>
          <w:tcPr>
            <w:tcW w:w="265" w:type="dxa"/>
            <w:vAlign w:val="bottom"/>
          </w:tcPr>
          <w:p w14:paraId="293A123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A8D65" w14:textId="6948437F" w:rsidR="00D32867" w:rsidRPr="00D8680D" w:rsidRDefault="0064268A" w:rsidP="00D3286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6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(15,89</w:t>
            </w:r>
            <w:r w:rsidR="00133CB5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65" w:type="dxa"/>
            <w:vAlign w:val="bottom"/>
          </w:tcPr>
          <w:p w14:paraId="626F305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F1D00" w14:textId="76D29B46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149,510</w:t>
            </w:r>
          </w:p>
        </w:tc>
      </w:tr>
      <w:tr w:rsidR="00D32867" w:rsidRPr="00D8680D" w14:paraId="48CC3047" w14:textId="77777777" w:rsidTr="00096B9A">
        <w:trPr>
          <w:trHeight w:hRule="exact" w:val="403"/>
        </w:trPr>
        <w:tc>
          <w:tcPr>
            <w:tcW w:w="4276" w:type="dxa"/>
          </w:tcPr>
          <w:p w14:paraId="3FB1E944" w14:textId="3663F67C" w:rsidR="00D32867" w:rsidRPr="00D8680D" w:rsidRDefault="00DD3BF2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ค่าใช้จ่ายทางภาษี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805B5F" w14:textId="65B33630" w:rsidR="00D32867" w:rsidRPr="00490D73" w:rsidRDefault="00273242" w:rsidP="00D32867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90D73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1,3</w:t>
            </w:r>
            <w:r w:rsidR="00CA6C59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64,205</w:t>
            </w:r>
          </w:p>
        </w:tc>
        <w:tc>
          <w:tcPr>
            <w:tcW w:w="265" w:type="dxa"/>
            <w:vAlign w:val="bottom"/>
          </w:tcPr>
          <w:p w14:paraId="273DF7D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AEDDF" w14:textId="5812621F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319,455</w:t>
            </w:r>
          </w:p>
        </w:tc>
        <w:tc>
          <w:tcPr>
            <w:tcW w:w="265" w:type="dxa"/>
            <w:vAlign w:val="bottom"/>
          </w:tcPr>
          <w:p w14:paraId="2E643EE8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CE1B47" w14:textId="0C3D5CB1" w:rsidR="00D32867" w:rsidRPr="00D8680D" w:rsidRDefault="0064268A" w:rsidP="00D32867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28</w:t>
            </w:r>
            <w:r w:rsidR="00C935B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9,527</w:t>
            </w:r>
          </w:p>
        </w:tc>
        <w:tc>
          <w:tcPr>
            <w:tcW w:w="265" w:type="dxa"/>
            <w:vAlign w:val="bottom"/>
          </w:tcPr>
          <w:p w14:paraId="3BF95A3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05FD1D" w14:textId="72003748" w:rsidR="00D32867" w:rsidRPr="00D8680D" w:rsidRDefault="00D32867" w:rsidP="00D32867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79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166,102</w:t>
            </w:r>
          </w:p>
        </w:tc>
      </w:tr>
    </w:tbl>
    <w:p w14:paraId="4083DD40" w14:textId="77777777" w:rsidR="00516A69" w:rsidRPr="00D8680D" w:rsidRDefault="00516A69" w:rsidP="00F54E6A">
      <w:pPr>
        <w:rPr>
          <w:rFonts w:asciiTheme="majorBidi" w:hAnsiTheme="majorBidi" w:cstheme="majorBidi"/>
          <w:sz w:val="30"/>
          <w:szCs w:val="30"/>
        </w:rPr>
      </w:pPr>
    </w:p>
    <w:p w14:paraId="4B33B349" w14:textId="77777777" w:rsidR="00CA4AB5" w:rsidRPr="00D8680D" w:rsidRDefault="00CA4AB5" w:rsidP="00F54E6A">
      <w:r w:rsidRPr="00D8680D">
        <w:br w:type="page"/>
      </w:r>
    </w:p>
    <w:tbl>
      <w:tblPr>
        <w:tblW w:w="970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9"/>
        <w:gridCol w:w="1044"/>
        <w:gridCol w:w="180"/>
        <w:gridCol w:w="981"/>
        <w:gridCol w:w="189"/>
        <w:gridCol w:w="1017"/>
        <w:gridCol w:w="180"/>
        <w:gridCol w:w="954"/>
        <w:gridCol w:w="189"/>
        <w:gridCol w:w="999"/>
      </w:tblGrid>
      <w:tr w:rsidR="00516A69" w:rsidRPr="00D8680D" w14:paraId="05D85719" w14:textId="77777777" w:rsidTr="007128FE">
        <w:trPr>
          <w:cantSplit/>
        </w:trPr>
        <w:tc>
          <w:tcPr>
            <w:tcW w:w="2790" w:type="dxa"/>
          </w:tcPr>
          <w:p w14:paraId="42660491" w14:textId="470FFB97" w:rsidR="00516A69" w:rsidRPr="00D8680D" w:rsidRDefault="00516A69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912" w:type="dxa"/>
            <w:gridSpan w:val="11"/>
          </w:tcPr>
          <w:p w14:paraId="5EC9FC13" w14:textId="32E6B736" w:rsidR="00516A69" w:rsidRPr="00D8680D" w:rsidRDefault="00516A69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7C1266" w:rsidRPr="00D8680D" w14:paraId="6799B638" w14:textId="77777777" w:rsidTr="007128FE">
        <w:trPr>
          <w:cantSplit/>
        </w:trPr>
        <w:tc>
          <w:tcPr>
            <w:tcW w:w="2790" w:type="dxa"/>
          </w:tcPr>
          <w:p w14:paraId="7A7D1FB7" w14:textId="77777777" w:rsidR="007C1266" w:rsidRPr="00D8680D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384" w:type="dxa"/>
            <w:gridSpan w:val="5"/>
          </w:tcPr>
          <w:p w14:paraId="2D3698D2" w14:textId="5E39CFC3" w:rsidR="007C1266" w:rsidRPr="00D8680D" w:rsidRDefault="00C418B0" w:rsidP="00F54E6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189" w:type="dxa"/>
          </w:tcPr>
          <w:p w14:paraId="229189D5" w14:textId="77777777" w:rsidR="007C1266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9" w:type="dxa"/>
            <w:gridSpan w:val="5"/>
          </w:tcPr>
          <w:p w14:paraId="4461662D" w14:textId="54A7DAFB" w:rsidR="007C1266" w:rsidRPr="00D8680D" w:rsidRDefault="00C418B0" w:rsidP="00F54E6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7C1266" w:rsidRPr="00D8680D" w14:paraId="72C35ABF" w14:textId="77777777" w:rsidTr="007128FE">
        <w:trPr>
          <w:cantSplit/>
          <w:trHeight w:val="798"/>
        </w:trPr>
        <w:tc>
          <w:tcPr>
            <w:tcW w:w="2790" w:type="dxa"/>
          </w:tcPr>
          <w:p w14:paraId="78688F61" w14:textId="77777777" w:rsidR="007C1266" w:rsidRPr="00D8680D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0EF07570" w14:textId="5E516C2E" w:rsidR="0099297A" w:rsidRPr="00D8680D" w:rsidRDefault="0099297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39D5FD2A" w14:textId="77777777" w:rsidR="001A215C" w:rsidRPr="00D8680D" w:rsidRDefault="001A215C" w:rsidP="00F54E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615E05EE" w14:textId="77777777" w:rsidR="001A215C" w:rsidRPr="00D8680D" w:rsidRDefault="001A215C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6F1654D9" w14:textId="77777777" w:rsidR="007C1266" w:rsidRPr="00D8680D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44" w:type="dxa"/>
            <w:vAlign w:val="bottom"/>
            <w:hideMark/>
          </w:tcPr>
          <w:p w14:paraId="46C1FD6C" w14:textId="3E7AB334" w:rsidR="004E3380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1B23E3FD" w14:textId="77777777" w:rsidR="007C1266" w:rsidRPr="00D8680D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  <w:hideMark/>
          </w:tcPr>
          <w:p w14:paraId="4AEE2CE3" w14:textId="77777777" w:rsidR="004E3380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9" w:type="dxa"/>
            <w:vAlign w:val="bottom"/>
          </w:tcPr>
          <w:p w14:paraId="2E3CE159" w14:textId="77777777" w:rsidR="007C1266" w:rsidRPr="00D8680D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17" w:type="dxa"/>
            <w:vAlign w:val="bottom"/>
            <w:hideMark/>
          </w:tcPr>
          <w:p w14:paraId="709DE7D9" w14:textId="77777777" w:rsidR="007C1266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74D46BD6" w14:textId="77777777" w:rsidR="004E3380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39E243" w14:textId="77777777" w:rsidR="007C1266" w:rsidRPr="00D8680D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54" w:type="dxa"/>
            <w:vAlign w:val="bottom"/>
            <w:hideMark/>
          </w:tcPr>
          <w:p w14:paraId="0BA9DF03" w14:textId="18A3B06E" w:rsidR="007C1266" w:rsidRPr="00D8680D" w:rsidRDefault="004E3380" w:rsidP="00F54E6A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F50D88"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9" w:type="dxa"/>
            <w:vAlign w:val="bottom"/>
          </w:tcPr>
          <w:p w14:paraId="0EDD3230" w14:textId="77777777" w:rsidR="007C1266" w:rsidRPr="00D8680D" w:rsidRDefault="007C1266" w:rsidP="00F54E6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56DB0279" w14:textId="77777777" w:rsidR="007C1266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AFACE26" w14:textId="77777777" w:rsidR="004E3380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C1266" w:rsidRPr="00D8680D" w14:paraId="3FDEF8E9" w14:textId="77777777" w:rsidTr="007128FE">
        <w:trPr>
          <w:cantSplit/>
        </w:trPr>
        <w:tc>
          <w:tcPr>
            <w:tcW w:w="2790" w:type="dxa"/>
          </w:tcPr>
          <w:p w14:paraId="4B7D5483" w14:textId="77777777" w:rsidR="007C1266" w:rsidRPr="00D8680D" w:rsidRDefault="007C1266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912" w:type="dxa"/>
            <w:gridSpan w:val="11"/>
            <w:hideMark/>
          </w:tcPr>
          <w:p w14:paraId="221FFAA3" w14:textId="77777777" w:rsidR="007C1266" w:rsidRPr="00D8680D" w:rsidRDefault="007C1266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9297A" w:rsidRPr="00D8680D" w14:paraId="571CF170" w14:textId="77777777" w:rsidTr="007128FE">
        <w:trPr>
          <w:cantSplit/>
        </w:trPr>
        <w:tc>
          <w:tcPr>
            <w:tcW w:w="2790" w:type="dxa"/>
          </w:tcPr>
          <w:p w14:paraId="44FCC9BD" w14:textId="72BF7505" w:rsidR="0099297A" w:rsidRPr="00D8680D" w:rsidRDefault="0099297A" w:rsidP="00F54E6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2" w:type="dxa"/>
            <w:gridSpan w:val="11"/>
          </w:tcPr>
          <w:p w14:paraId="30D42F07" w14:textId="77777777" w:rsidR="0099297A" w:rsidRPr="00D8680D" w:rsidRDefault="0099297A" w:rsidP="00F54E6A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32867" w:rsidRPr="00D8680D" w14:paraId="1CE61FD4" w14:textId="77777777" w:rsidTr="007128FE">
        <w:trPr>
          <w:cantSplit/>
        </w:trPr>
        <w:tc>
          <w:tcPr>
            <w:tcW w:w="2790" w:type="dxa"/>
            <w:hideMark/>
          </w:tcPr>
          <w:p w14:paraId="67FFD73D" w14:textId="2B87A242" w:rsidR="00D32867" w:rsidRPr="00D8680D" w:rsidRDefault="00D32867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CF11BC5" w14:textId="632B6A8C" w:rsidR="00D32867" w:rsidRPr="00D8680D" w:rsidRDefault="00E538B3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96,91</w:t>
            </w:r>
            <w:r w:rsidR="0096711C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9" w:type="dxa"/>
            <w:vAlign w:val="bottom"/>
          </w:tcPr>
          <w:p w14:paraId="28C341E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44" w:type="dxa"/>
            <w:vAlign w:val="bottom"/>
          </w:tcPr>
          <w:p w14:paraId="65C37BD4" w14:textId="47CE5F3E" w:rsidR="00D32867" w:rsidRPr="00D8680D" w:rsidRDefault="00E538B3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(19,382)</w:t>
            </w:r>
          </w:p>
        </w:tc>
        <w:tc>
          <w:tcPr>
            <w:tcW w:w="180" w:type="dxa"/>
            <w:vAlign w:val="bottom"/>
          </w:tcPr>
          <w:p w14:paraId="1772501B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bottom"/>
          </w:tcPr>
          <w:p w14:paraId="1777D85A" w14:textId="53B58E7E" w:rsidR="00D32867" w:rsidRPr="00D8680D" w:rsidRDefault="00E538B3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77,52</w:t>
            </w:r>
            <w:r w:rsidR="0096711C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9" w:type="dxa"/>
            <w:vAlign w:val="bottom"/>
          </w:tcPr>
          <w:p w14:paraId="6BB3C58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7" w:type="dxa"/>
            <w:vAlign w:val="bottom"/>
            <w:hideMark/>
          </w:tcPr>
          <w:p w14:paraId="6AAE3EF5" w14:textId="3EB644B8" w:rsidR="00D32867" w:rsidRPr="00D8680D" w:rsidRDefault="00D32867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321,202</w:t>
            </w:r>
          </w:p>
        </w:tc>
        <w:tc>
          <w:tcPr>
            <w:tcW w:w="180" w:type="dxa"/>
            <w:vAlign w:val="bottom"/>
          </w:tcPr>
          <w:p w14:paraId="39B238B6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  <w:hideMark/>
          </w:tcPr>
          <w:p w14:paraId="053673B0" w14:textId="02392ABC" w:rsidR="00D32867" w:rsidRPr="00D8680D" w:rsidRDefault="00D32867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(64,240)</w:t>
            </w:r>
          </w:p>
        </w:tc>
        <w:tc>
          <w:tcPr>
            <w:tcW w:w="189" w:type="dxa"/>
            <w:vAlign w:val="bottom"/>
          </w:tcPr>
          <w:p w14:paraId="1500EB0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9" w:type="dxa"/>
            <w:vAlign w:val="bottom"/>
            <w:hideMark/>
          </w:tcPr>
          <w:p w14:paraId="5F460978" w14:textId="507D9792" w:rsidR="00D32867" w:rsidRPr="00D8680D" w:rsidRDefault="00D32867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256,962</w:t>
            </w:r>
          </w:p>
        </w:tc>
      </w:tr>
      <w:tr w:rsidR="00771FA1" w:rsidRPr="00D8680D" w14:paraId="37AC8CFE" w14:textId="77777777" w:rsidTr="007128FE">
        <w:trPr>
          <w:cantSplit/>
        </w:trPr>
        <w:tc>
          <w:tcPr>
            <w:tcW w:w="2790" w:type="dxa"/>
          </w:tcPr>
          <w:p w14:paraId="3CD5EF97" w14:textId="0DD6E858" w:rsidR="00771FA1" w:rsidRPr="00D8680D" w:rsidRDefault="000A73D0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ขาดทุนจากการประมาณการ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555A21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436FA1DE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CA1A17C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FBCD1BC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9C70246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02AEFD44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E36D846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9139C3E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05DEAD0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1E0603CF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7CCD24C" w14:textId="77777777" w:rsidR="00771FA1" w:rsidRPr="00D8680D" w:rsidRDefault="00771FA1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0A73D0" w:rsidRPr="00D8680D" w14:paraId="524B5B7F" w14:textId="77777777" w:rsidTr="0096711C">
        <w:trPr>
          <w:cantSplit/>
        </w:trPr>
        <w:tc>
          <w:tcPr>
            <w:tcW w:w="2790" w:type="dxa"/>
          </w:tcPr>
          <w:p w14:paraId="449D604A" w14:textId="5C024648" w:rsidR="000A73D0" w:rsidRPr="00D8680D" w:rsidRDefault="000A73D0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ตามหลักคณิต</w:t>
            </w:r>
            <w:r w:rsidR="008A56A1"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ศาสตร์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483D823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3107AE14" w14:textId="77777777" w:rsidR="000A73D0" w:rsidRPr="00D8680D" w:rsidRDefault="000A73D0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EADF64F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2CEDB4A" w14:textId="77777777" w:rsidR="000A73D0" w:rsidRPr="00D8680D" w:rsidRDefault="000A73D0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4BF6E44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0EF5EC04" w14:textId="77777777" w:rsidR="000A73D0" w:rsidRPr="00D8680D" w:rsidRDefault="000A73D0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B6C099B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AB942F8" w14:textId="77777777" w:rsidR="000A73D0" w:rsidRPr="00D8680D" w:rsidRDefault="000A73D0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404AFEC2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9" w:type="dxa"/>
            <w:vAlign w:val="bottom"/>
          </w:tcPr>
          <w:p w14:paraId="181C2A14" w14:textId="77777777" w:rsidR="000A73D0" w:rsidRPr="00D8680D" w:rsidRDefault="000A73D0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0B86ED54" w14:textId="77777777" w:rsidR="000A73D0" w:rsidRPr="00D8680D" w:rsidRDefault="000A73D0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771FA1" w:rsidRPr="00D8680D" w14:paraId="08DD2CA4" w14:textId="77777777" w:rsidTr="0096711C">
        <w:trPr>
          <w:cantSplit/>
        </w:trPr>
        <w:tc>
          <w:tcPr>
            <w:tcW w:w="2790" w:type="dxa"/>
          </w:tcPr>
          <w:p w14:paraId="3865129B" w14:textId="2DDEEC8B" w:rsidR="00771FA1" w:rsidRPr="00D8680D" w:rsidRDefault="008A56A1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   ประกันภัย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87A6FE" w14:textId="3607F2E2" w:rsidR="00771FA1" w:rsidRPr="00D8680D" w:rsidRDefault="008A56A1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(21,022)</w:t>
            </w:r>
          </w:p>
        </w:tc>
        <w:tc>
          <w:tcPr>
            <w:tcW w:w="189" w:type="dxa"/>
            <w:vAlign w:val="bottom"/>
          </w:tcPr>
          <w:p w14:paraId="271E1A38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095CF" w14:textId="72470EE6" w:rsidR="00771FA1" w:rsidRPr="00D8680D" w:rsidRDefault="003E4146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4,204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6ADFFA44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90FB44" w14:textId="6B39A6E8" w:rsidR="00771FA1" w:rsidRPr="00D8680D" w:rsidRDefault="003E4146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(16,818)</w:t>
            </w:r>
          </w:p>
        </w:tc>
        <w:tc>
          <w:tcPr>
            <w:tcW w:w="189" w:type="dxa"/>
            <w:tcBorders>
              <w:bottom w:val="single" w:sz="4" w:space="0" w:color="auto"/>
            </w:tcBorders>
            <w:vAlign w:val="bottom"/>
          </w:tcPr>
          <w:p w14:paraId="2E041D38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1CC0D" w14:textId="1DC513E9" w:rsidR="00771FA1" w:rsidRPr="00D8680D" w:rsidRDefault="003E4146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DFF56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986BF" w14:textId="2C998E6A" w:rsidR="00771FA1" w:rsidRPr="00D8680D" w:rsidRDefault="003E4146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A531492" w14:textId="77777777" w:rsidR="00771FA1" w:rsidRPr="00D8680D" w:rsidRDefault="00771FA1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48EDF3" w14:textId="19F937E6" w:rsidR="00771FA1" w:rsidRPr="00D8680D" w:rsidRDefault="003E4146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32867" w:rsidRPr="00D8680D" w14:paraId="131FE1B5" w14:textId="77777777" w:rsidTr="0096711C">
        <w:trPr>
          <w:cantSplit/>
        </w:trPr>
        <w:tc>
          <w:tcPr>
            <w:tcW w:w="2790" w:type="dxa"/>
          </w:tcPr>
          <w:p w14:paraId="2439135C" w14:textId="77777777" w:rsidR="00D32867" w:rsidRPr="00D8680D" w:rsidRDefault="00D32867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87847" w14:textId="7C643BAE" w:rsidR="00D32867" w:rsidRPr="00D8680D" w:rsidRDefault="003E4146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75,88</w:t>
            </w:r>
            <w:r w:rsidR="0096711C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9" w:type="dxa"/>
            <w:vAlign w:val="bottom"/>
          </w:tcPr>
          <w:p w14:paraId="261B1D0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64CB8" w14:textId="05607EAD" w:rsidR="00D32867" w:rsidRPr="00D8680D" w:rsidRDefault="003E4146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727135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15,178)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32A163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43BD6" w14:textId="75AC7F74" w:rsidR="00D32867" w:rsidRPr="00D8680D" w:rsidRDefault="00727135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60,71</w:t>
            </w:r>
            <w:r w:rsidR="0096711C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67986F7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9D3DE" w14:textId="1E05A662" w:rsidR="00D32867" w:rsidRPr="00D8680D" w:rsidRDefault="003F6438" w:rsidP="00D32867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321,202</w:t>
            </w:r>
          </w:p>
        </w:tc>
        <w:tc>
          <w:tcPr>
            <w:tcW w:w="180" w:type="dxa"/>
            <w:vAlign w:val="bottom"/>
          </w:tcPr>
          <w:p w14:paraId="5441D41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2A4DC" w14:textId="0CE28633" w:rsidR="00D32867" w:rsidRPr="00D8680D" w:rsidRDefault="003F6438" w:rsidP="00D32867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right="-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CF6B96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64,240)</w:t>
            </w:r>
          </w:p>
        </w:tc>
        <w:tc>
          <w:tcPr>
            <w:tcW w:w="189" w:type="dxa"/>
            <w:vAlign w:val="bottom"/>
          </w:tcPr>
          <w:p w14:paraId="552B8DB2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7D696" w14:textId="44C34AEB" w:rsidR="00D32867" w:rsidRPr="00D8680D" w:rsidRDefault="00CF6B96" w:rsidP="00D32867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256,962</w:t>
            </w:r>
          </w:p>
        </w:tc>
      </w:tr>
    </w:tbl>
    <w:p w14:paraId="6601A5ED" w14:textId="1971D2C9" w:rsidR="000A026B" w:rsidRPr="00D8680D" w:rsidRDefault="000A026B" w:rsidP="00F54E6A">
      <w:pPr>
        <w:rPr>
          <w:rFonts w:cstheme="minorBidi"/>
          <w:sz w:val="16"/>
          <w:szCs w:val="16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182"/>
        <w:gridCol w:w="1078"/>
        <w:gridCol w:w="182"/>
        <w:gridCol w:w="982"/>
        <w:gridCol w:w="6"/>
        <w:gridCol w:w="174"/>
        <w:gridCol w:w="6"/>
        <w:gridCol w:w="990"/>
        <w:gridCol w:w="180"/>
        <w:gridCol w:w="977"/>
        <w:gridCol w:w="180"/>
        <w:gridCol w:w="991"/>
        <w:gridCol w:w="6"/>
        <w:gridCol w:w="6"/>
      </w:tblGrid>
      <w:tr w:rsidR="00E976CE" w:rsidRPr="00D8680D" w14:paraId="062A283B" w14:textId="77777777" w:rsidTr="003E4146">
        <w:trPr>
          <w:gridAfter w:val="2"/>
          <w:wAfter w:w="12" w:type="dxa"/>
          <w:cantSplit/>
        </w:trPr>
        <w:tc>
          <w:tcPr>
            <w:tcW w:w="2790" w:type="dxa"/>
          </w:tcPr>
          <w:p w14:paraId="3E5F64A4" w14:textId="34B02ED6" w:rsidR="00E976CE" w:rsidRPr="00D8680D" w:rsidRDefault="00E976CE" w:rsidP="00F54E6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918" w:type="dxa"/>
            <w:gridSpan w:val="13"/>
            <w:hideMark/>
          </w:tcPr>
          <w:p w14:paraId="6CA4B7C0" w14:textId="7B8ED9C1" w:rsidR="00E976CE" w:rsidRPr="00D8680D" w:rsidRDefault="00E976CE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เฉพาะกิจการ</w:t>
            </w:r>
          </w:p>
        </w:tc>
      </w:tr>
      <w:tr w:rsidR="00D32867" w:rsidRPr="00D8680D" w14:paraId="66D6BF02" w14:textId="77777777" w:rsidTr="003E4146">
        <w:trPr>
          <w:gridAfter w:val="1"/>
          <w:wAfter w:w="6" w:type="dxa"/>
          <w:cantSplit/>
        </w:trPr>
        <w:tc>
          <w:tcPr>
            <w:tcW w:w="2790" w:type="dxa"/>
          </w:tcPr>
          <w:p w14:paraId="1A560D11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14" w:type="dxa"/>
            <w:gridSpan w:val="5"/>
          </w:tcPr>
          <w:p w14:paraId="72401067" w14:textId="0C8A6D14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1EC22759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330" w:type="dxa"/>
            <w:gridSpan w:val="7"/>
          </w:tcPr>
          <w:p w14:paraId="196C326A" w14:textId="22D6252C" w:rsidR="00D32867" w:rsidRPr="00D8680D" w:rsidRDefault="00D32867" w:rsidP="00D328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2567</w:t>
            </w:r>
          </w:p>
        </w:tc>
      </w:tr>
      <w:tr w:rsidR="00D32867" w:rsidRPr="00D8680D" w14:paraId="6967FA90" w14:textId="77777777" w:rsidTr="00A34242">
        <w:trPr>
          <w:cantSplit/>
        </w:trPr>
        <w:tc>
          <w:tcPr>
            <w:tcW w:w="2790" w:type="dxa"/>
          </w:tcPr>
          <w:p w14:paraId="30D96C25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  <w:p w14:paraId="576A99E6" w14:textId="2016A5A1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2F9EF528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02FC8E4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3A7FA3" w14:textId="77777777" w:rsidR="00D32867" w:rsidRPr="00D8680D" w:rsidRDefault="00D32867" w:rsidP="00D3286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133F5B86" w14:textId="3236455A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2" w:type="dxa"/>
            <w:vAlign w:val="bottom"/>
          </w:tcPr>
          <w:p w14:paraId="00A6D43D" w14:textId="77777777" w:rsidR="00D32867" w:rsidRPr="00D8680D" w:rsidRDefault="00D32867" w:rsidP="00D3286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88" w:type="dxa"/>
            <w:gridSpan w:val="2"/>
            <w:vAlign w:val="bottom"/>
            <w:hideMark/>
          </w:tcPr>
          <w:p w14:paraId="1B28D040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7C9E18D" w14:textId="77777777" w:rsidR="00D32867" w:rsidRPr="00D8680D" w:rsidRDefault="00D32867" w:rsidP="00D3286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6DE82F9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01537B1E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6D1DC" w14:textId="77777777" w:rsidR="00D32867" w:rsidRPr="00D8680D" w:rsidRDefault="00D32867" w:rsidP="00D3286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77" w:type="dxa"/>
            <w:vAlign w:val="bottom"/>
            <w:hideMark/>
          </w:tcPr>
          <w:p w14:paraId="6CCDEC51" w14:textId="345E225D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32EFCD7F" w14:textId="77777777" w:rsidR="00D32867" w:rsidRPr="00D8680D" w:rsidRDefault="00D32867" w:rsidP="00D3286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03" w:type="dxa"/>
            <w:gridSpan w:val="3"/>
            <w:vAlign w:val="bottom"/>
            <w:hideMark/>
          </w:tcPr>
          <w:p w14:paraId="34AB5488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2BD6C59E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D32867" w:rsidRPr="00D8680D" w14:paraId="74604C7E" w14:textId="77777777" w:rsidTr="003E4146">
        <w:trPr>
          <w:gridAfter w:val="2"/>
          <w:wAfter w:w="12" w:type="dxa"/>
          <w:cantSplit/>
        </w:trPr>
        <w:tc>
          <w:tcPr>
            <w:tcW w:w="2790" w:type="dxa"/>
          </w:tcPr>
          <w:p w14:paraId="5504610B" w14:textId="77777777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918" w:type="dxa"/>
            <w:gridSpan w:val="13"/>
            <w:hideMark/>
          </w:tcPr>
          <w:p w14:paraId="240BD111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32867" w:rsidRPr="00D8680D" w14:paraId="7BBB666F" w14:textId="77777777" w:rsidTr="003E4146">
        <w:trPr>
          <w:gridAfter w:val="2"/>
          <w:wAfter w:w="12" w:type="dxa"/>
          <w:cantSplit/>
        </w:trPr>
        <w:tc>
          <w:tcPr>
            <w:tcW w:w="2790" w:type="dxa"/>
          </w:tcPr>
          <w:p w14:paraId="44229A8F" w14:textId="0BE70FAD" w:rsidR="00D32867" w:rsidRPr="00D8680D" w:rsidRDefault="00D32867" w:rsidP="00D3286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918" w:type="dxa"/>
            <w:gridSpan w:val="13"/>
          </w:tcPr>
          <w:p w14:paraId="7E902A80" w14:textId="77777777" w:rsidR="00D32867" w:rsidRPr="00D8680D" w:rsidRDefault="00D32867" w:rsidP="00D328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D32867" w:rsidRPr="00D8680D" w14:paraId="5A464E1C" w14:textId="77777777" w:rsidTr="00A34242">
        <w:trPr>
          <w:cantSplit/>
        </w:trPr>
        <w:tc>
          <w:tcPr>
            <w:tcW w:w="2790" w:type="dxa"/>
            <w:hideMark/>
          </w:tcPr>
          <w:p w14:paraId="2D637D61" w14:textId="2ECF9B78" w:rsidR="00D32867" w:rsidRPr="00D8680D" w:rsidRDefault="00D32867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5CCDB29A" w14:textId="72E4C1E0" w:rsidR="00D32867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1,677</w:t>
            </w:r>
          </w:p>
        </w:tc>
        <w:tc>
          <w:tcPr>
            <w:tcW w:w="182" w:type="dxa"/>
            <w:vAlign w:val="bottom"/>
          </w:tcPr>
          <w:p w14:paraId="5A4998E8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8" w:type="dxa"/>
            <w:vAlign w:val="bottom"/>
          </w:tcPr>
          <w:p w14:paraId="547BE9C0" w14:textId="22421660" w:rsidR="00D32867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(33</w:t>
            </w:r>
            <w:r w:rsidR="00B94313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30C3530D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055ED91" w14:textId="1F6D2344" w:rsidR="00D32867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1,34</w:t>
            </w:r>
            <w:r w:rsidR="00B94313"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0B87B755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709101AE" w14:textId="262027EC" w:rsidR="00D32867" w:rsidRPr="00D8680D" w:rsidRDefault="00D32867" w:rsidP="00D3286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82,622</w:t>
            </w:r>
          </w:p>
        </w:tc>
        <w:tc>
          <w:tcPr>
            <w:tcW w:w="180" w:type="dxa"/>
            <w:vAlign w:val="bottom"/>
          </w:tcPr>
          <w:p w14:paraId="05FA6D32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733BC9BD" w14:textId="63DE2C7E" w:rsidR="00D32867" w:rsidRPr="00D8680D" w:rsidRDefault="00D32867" w:rsidP="00D3286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(16,524)</w:t>
            </w:r>
          </w:p>
        </w:tc>
        <w:tc>
          <w:tcPr>
            <w:tcW w:w="180" w:type="dxa"/>
            <w:vAlign w:val="bottom"/>
          </w:tcPr>
          <w:p w14:paraId="57B748CD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2D70C51A" w14:textId="7347E671" w:rsidR="00D32867" w:rsidRPr="00D8680D" w:rsidRDefault="00D32867" w:rsidP="00D328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66,098</w:t>
            </w:r>
          </w:p>
        </w:tc>
      </w:tr>
      <w:tr w:rsidR="00BE7E14" w:rsidRPr="00D8680D" w14:paraId="2904A665" w14:textId="77777777" w:rsidTr="00A34242">
        <w:trPr>
          <w:cantSplit/>
        </w:trPr>
        <w:tc>
          <w:tcPr>
            <w:tcW w:w="2790" w:type="dxa"/>
          </w:tcPr>
          <w:p w14:paraId="5779463E" w14:textId="4A477950" w:rsidR="00BE7E14" w:rsidRPr="00D8680D" w:rsidRDefault="00CF6B96" w:rsidP="00D3286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ขาดทุนจาก</w:t>
            </w:r>
            <w:r w:rsidR="00BE7E14"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การประมาณ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br/>
            </w:r>
            <w:r w:rsidR="00992170"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การตามหลัก</w:t>
            </w:r>
            <w:r w:rsidR="00BE7E14"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62888BFE" w14:textId="483F786B" w:rsidR="00BE7E14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(8,159)</w:t>
            </w:r>
          </w:p>
        </w:tc>
        <w:tc>
          <w:tcPr>
            <w:tcW w:w="182" w:type="dxa"/>
            <w:vAlign w:val="bottom"/>
          </w:tcPr>
          <w:p w14:paraId="2B6F7674" w14:textId="77777777" w:rsidR="00BE7E14" w:rsidRPr="00D8680D" w:rsidRDefault="00BE7E14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8" w:type="dxa"/>
            <w:vAlign w:val="bottom"/>
          </w:tcPr>
          <w:p w14:paraId="6E1FF82F" w14:textId="70167B5C" w:rsidR="00BE7E14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1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1,632</w:t>
            </w:r>
          </w:p>
        </w:tc>
        <w:tc>
          <w:tcPr>
            <w:tcW w:w="182" w:type="dxa"/>
            <w:vAlign w:val="bottom"/>
          </w:tcPr>
          <w:p w14:paraId="5B811E2E" w14:textId="77777777" w:rsidR="00BE7E14" w:rsidRPr="00D8680D" w:rsidRDefault="00BE7E14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36FB557" w14:textId="4C6F9DD2" w:rsidR="00BE7E14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(6,527)</w:t>
            </w:r>
          </w:p>
        </w:tc>
        <w:tc>
          <w:tcPr>
            <w:tcW w:w="180" w:type="dxa"/>
            <w:gridSpan w:val="2"/>
          </w:tcPr>
          <w:p w14:paraId="6F8C69EC" w14:textId="77777777" w:rsidR="00BE7E14" w:rsidRPr="00D8680D" w:rsidRDefault="00BE7E14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78C88016" w14:textId="2CAA3A03" w:rsidR="00BE7E14" w:rsidRPr="00D8680D" w:rsidRDefault="00AB7845" w:rsidP="00D3286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E6C7D9" w14:textId="77777777" w:rsidR="00BE7E14" w:rsidRPr="00D8680D" w:rsidRDefault="00BE7E14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vAlign w:val="bottom"/>
          </w:tcPr>
          <w:p w14:paraId="368DB36A" w14:textId="19805318" w:rsidR="00BE7E14" w:rsidRPr="00D8680D" w:rsidRDefault="00AB7845" w:rsidP="00D3286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28AC57" w14:textId="77777777" w:rsidR="00BE7E14" w:rsidRPr="00D8680D" w:rsidRDefault="00BE7E14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vAlign w:val="bottom"/>
          </w:tcPr>
          <w:p w14:paraId="346886B5" w14:textId="6B007690" w:rsidR="00BE7E14" w:rsidRPr="00D8680D" w:rsidRDefault="00AB7845" w:rsidP="00D328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D32867" w:rsidRPr="00D8680D" w14:paraId="2C4E6CCC" w14:textId="77777777" w:rsidTr="00A34242">
        <w:trPr>
          <w:cantSplit/>
        </w:trPr>
        <w:tc>
          <w:tcPr>
            <w:tcW w:w="2790" w:type="dxa"/>
          </w:tcPr>
          <w:p w14:paraId="37861722" w14:textId="77777777" w:rsidR="00D32867" w:rsidRPr="00D8680D" w:rsidRDefault="00D32867" w:rsidP="00D32867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433" w14:textId="7086CBDE" w:rsidR="00D32867" w:rsidRPr="00D8680D" w:rsidRDefault="00AB7845" w:rsidP="00D32867">
            <w:pPr>
              <w:pStyle w:val="acctfourfigures"/>
              <w:tabs>
                <w:tab w:val="clear" w:pos="765"/>
              </w:tabs>
              <w:spacing w:line="240" w:lineRule="atLeast"/>
              <w:ind w:left="177" w:right="8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(6,482)</w:t>
            </w:r>
          </w:p>
        </w:tc>
        <w:tc>
          <w:tcPr>
            <w:tcW w:w="182" w:type="dxa"/>
            <w:vAlign w:val="bottom"/>
          </w:tcPr>
          <w:p w14:paraId="596F31FE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DB278" w14:textId="59D68EBF" w:rsidR="00D32867" w:rsidRPr="00D8680D" w:rsidRDefault="00AB7845" w:rsidP="00D32867">
            <w:pPr>
              <w:pStyle w:val="acctfourfigures"/>
              <w:tabs>
                <w:tab w:val="clear" w:pos="765"/>
              </w:tabs>
              <w:spacing w:line="240" w:lineRule="atLeast"/>
              <w:ind w:right="-78" w:hanging="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1,29</w:t>
            </w:r>
            <w:r w:rsidR="00133CB5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69146D39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F166C" w14:textId="18305A80" w:rsidR="00D32867" w:rsidRPr="00D8680D" w:rsidRDefault="00AB7845" w:rsidP="00D32867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(5,18</w:t>
            </w:r>
            <w:r w:rsidR="00B94313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AFC0A9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decimal" w:pos="821"/>
              </w:tabs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2F4F80" w14:textId="153120B6" w:rsidR="00D32867" w:rsidRPr="00D8680D" w:rsidRDefault="00D32867" w:rsidP="00D32867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-1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82,622</w:t>
            </w:r>
          </w:p>
        </w:tc>
        <w:tc>
          <w:tcPr>
            <w:tcW w:w="180" w:type="dxa"/>
            <w:vAlign w:val="bottom"/>
          </w:tcPr>
          <w:p w14:paraId="6C0992A7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4BF081" w14:textId="33C22080" w:rsidR="00D32867" w:rsidRPr="00D8680D" w:rsidRDefault="00D32867" w:rsidP="00D3286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(16,524)</w:t>
            </w:r>
          </w:p>
        </w:tc>
        <w:tc>
          <w:tcPr>
            <w:tcW w:w="180" w:type="dxa"/>
            <w:vAlign w:val="bottom"/>
          </w:tcPr>
          <w:p w14:paraId="6A565B8E" w14:textId="77777777" w:rsidR="00D32867" w:rsidRPr="00D8680D" w:rsidRDefault="00D32867" w:rsidP="00D3286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3367F" w14:textId="07D8F2BE" w:rsidR="00D32867" w:rsidRPr="00D8680D" w:rsidRDefault="00D32867" w:rsidP="00D3286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66,098</w:t>
            </w:r>
          </w:p>
        </w:tc>
      </w:tr>
    </w:tbl>
    <w:p w14:paraId="0E2B62EA" w14:textId="057828A8" w:rsidR="00FC1C6C" w:rsidRPr="00D8680D" w:rsidRDefault="00FC1C6C" w:rsidP="00F54E6A">
      <w:pPr>
        <w:rPr>
          <w:sz w:val="16"/>
          <w:szCs w:val="16"/>
        </w:rPr>
      </w:pPr>
    </w:p>
    <w:p w14:paraId="6DBC6D00" w14:textId="77777777" w:rsidR="00FC1C6C" w:rsidRPr="00D8680D" w:rsidRDefault="00FC1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  <w:r w:rsidRPr="00D8680D">
        <w:rPr>
          <w:sz w:val="16"/>
          <w:szCs w:val="16"/>
        </w:rPr>
        <w:br w:type="page"/>
      </w:r>
    </w:p>
    <w:tbl>
      <w:tblPr>
        <w:tblW w:w="9275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694141" w:rsidRPr="00D8680D" w14:paraId="115243A8" w14:textId="77777777" w:rsidTr="00062396">
        <w:trPr>
          <w:trHeight w:hRule="exact" w:val="403"/>
        </w:trPr>
        <w:tc>
          <w:tcPr>
            <w:tcW w:w="2280" w:type="pct"/>
          </w:tcPr>
          <w:p w14:paraId="7893BEFE" w14:textId="77777777" w:rsidR="00694141" w:rsidRPr="00D8680D" w:rsidRDefault="00694141" w:rsidP="00FC22E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br w:type="page"/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57130FCE" w14:textId="77777777" w:rsidR="00694141" w:rsidRPr="00D8680D" w:rsidRDefault="00694141" w:rsidP="00FC22E7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694141" w:rsidRPr="00D8680D" w14:paraId="671AF847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BFA3423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68AEEDB7" w14:textId="77777777" w:rsidR="00694141" w:rsidRPr="00D8680D" w:rsidRDefault="00694141" w:rsidP="00FC22E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19E27EDE" w14:textId="77777777" w:rsidR="00694141" w:rsidRPr="00D8680D" w:rsidRDefault="00694141" w:rsidP="00FC22E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2129C804" w14:textId="77777777" w:rsidR="00694141" w:rsidRPr="00D8680D" w:rsidRDefault="00694141" w:rsidP="00FC22E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5AEB1239" w14:textId="77777777" w:rsidR="00694141" w:rsidRPr="00D8680D" w:rsidRDefault="00694141" w:rsidP="00FC22E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07270D92" w14:textId="77777777" w:rsidR="00694141" w:rsidRPr="00D8680D" w:rsidRDefault="00694141" w:rsidP="00FC22E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0404CFF" w14:textId="77777777" w:rsidR="00694141" w:rsidRPr="00D8680D" w:rsidRDefault="00694141" w:rsidP="00FC22E7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3DD67388" w14:textId="77777777" w:rsidR="00694141" w:rsidRPr="00D8680D" w:rsidRDefault="00694141" w:rsidP="00FC22E7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94141" w:rsidRPr="00D8680D" w14:paraId="0254BFFD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B3BC26" w14:textId="3C8E6425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20" w:type="pct"/>
            <w:gridSpan w:val="7"/>
          </w:tcPr>
          <w:p w14:paraId="5A45B70C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3F8C3ED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4141" w:rsidRPr="00D8680D" w14:paraId="0EAF7E80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85611A0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8EEC9E4" w14:textId="62016E38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1,93</w:t>
            </w:r>
            <w:r w:rsidR="00255DD5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</w:p>
        </w:tc>
        <w:tc>
          <w:tcPr>
            <w:tcW w:w="146" w:type="pct"/>
          </w:tcPr>
          <w:p w14:paraId="2BC42B74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1FC3C075" w14:textId="4985DB5E" w:rsidR="00694141" w:rsidRPr="00D8680D" w:rsidRDefault="00DE7472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</w:t>
            </w:r>
            <w:r w:rsidR="005B35FF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852</w:t>
            </w:r>
          </w:p>
        </w:tc>
        <w:tc>
          <w:tcPr>
            <w:tcW w:w="130" w:type="pct"/>
          </w:tcPr>
          <w:p w14:paraId="33BB0EA3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A2D5DA8" w14:textId="05848072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2,026</w:t>
            </w:r>
          </w:p>
        </w:tc>
        <w:tc>
          <w:tcPr>
            <w:tcW w:w="128" w:type="pct"/>
          </w:tcPr>
          <w:p w14:paraId="296EB2BA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16CB41FF" w14:textId="5E9A8971" w:rsidR="00694141" w:rsidRPr="00D8680D" w:rsidRDefault="005B35FF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8,809</w:t>
            </w:r>
          </w:p>
        </w:tc>
      </w:tr>
      <w:tr w:rsidR="00694141" w:rsidRPr="00D8680D" w14:paraId="16062A6B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7D94A413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A677A38" w14:textId="12B7F20B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C87FF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</w:tcPr>
          <w:p w14:paraId="6CE348AE" w14:textId="463896F5" w:rsidR="00694141" w:rsidRPr="00D8680D" w:rsidRDefault="00A05FF6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970</w:t>
            </w:r>
          </w:p>
        </w:tc>
        <w:tc>
          <w:tcPr>
            <w:tcW w:w="130" w:type="pct"/>
          </w:tcPr>
          <w:p w14:paraId="66681C8A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31BD889" w14:textId="686EF80E" w:rsidR="00694141" w:rsidRPr="00D8680D" w:rsidRDefault="00255DD5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</w:tcPr>
          <w:p w14:paraId="1E4EEA05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4748B05" w14:textId="742575C7" w:rsidR="00694141" w:rsidRPr="00D8680D" w:rsidRDefault="00A05FF6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970</w:t>
            </w:r>
          </w:p>
        </w:tc>
      </w:tr>
      <w:tr w:rsidR="00694141" w:rsidRPr="00D8680D" w14:paraId="35706B61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595F80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ค่าใช้จ่ายภาษีเงินได้เกี่ยวกับ</w:t>
            </w:r>
          </w:p>
        </w:tc>
        <w:tc>
          <w:tcPr>
            <w:tcW w:w="580" w:type="pct"/>
          </w:tcPr>
          <w:p w14:paraId="6559F8DE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AD36F0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B216A4E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F8195D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F1D542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438F21F6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516C42A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694141" w:rsidRPr="00D8680D" w14:paraId="603291E2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34D44633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ภาษีเงินได้ขั้นต่ำส่วนเพิ่ม</w:t>
            </w:r>
          </w:p>
        </w:tc>
        <w:tc>
          <w:tcPr>
            <w:tcW w:w="580" w:type="pct"/>
          </w:tcPr>
          <w:p w14:paraId="4E95E3D3" w14:textId="35CD3D8E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51F290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DD36124" w14:textId="324EC742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1429252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1F43160" w14:textId="594875CF" w:rsidR="00694141" w:rsidRPr="00D8680D" w:rsidRDefault="00EE7704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249</w:t>
            </w:r>
          </w:p>
        </w:tc>
        <w:tc>
          <w:tcPr>
            <w:tcW w:w="128" w:type="pct"/>
          </w:tcPr>
          <w:p w14:paraId="001704B3" w14:textId="77777777" w:rsidR="00694141" w:rsidRPr="00D8680D" w:rsidRDefault="00694141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0E1BEBD2" w14:textId="79B7D15C" w:rsidR="00694141" w:rsidRPr="00D8680D" w:rsidRDefault="00EE7704" w:rsidP="00FC22E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249</w:t>
            </w:r>
          </w:p>
        </w:tc>
      </w:tr>
      <w:tr w:rsidR="00694141" w:rsidRPr="00D8680D" w14:paraId="54792C8A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F13743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80" w:type="pct"/>
          </w:tcPr>
          <w:p w14:paraId="785F60C9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7E10FF4B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</w:tcPr>
          <w:p w14:paraId="6D1EDF3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54676F98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F30EFDD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336EBC5D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A3D15C6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94141" w:rsidRPr="00D8680D" w14:paraId="409EC6FA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47AE7B48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0BBC4822" w14:textId="1B0B9D56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146" w:type="pct"/>
          </w:tcPr>
          <w:p w14:paraId="5128050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</w:tcPr>
          <w:p w14:paraId="0756FFF2" w14:textId="205BCD6C" w:rsidR="00694141" w:rsidRPr="00D8680D" w:rsidRDefault="00A05FF6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145</w:t>
            </w:r>
          </w:p>
        </w:tc>
        <w:tc>
          <w:tcPr>
            <w:tcW w:w="130" w:type="pct"/>
          </w:tcPr>
          <w:p w14:paraId="2FA5A52E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BEAD62" w14:textId="1BE7BC79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</w:tcPr>
          <w:p w14:paraId="2E0E29A5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0607CC0" w14:textId="7FCE7792" w:rsidR="00694141" w:rsidRPr="00D8680D" w:rsidRDefault="00A05FF6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ko-KR"/>
              </w:rPr>
              <w:t>145</w:t>
            </w:r>
          </w:p>
        </w:tc>
      </w:tr>
      <w:tr w:rsidR="00694141" w:rsidRPr="00D8680D" w14:paraId="38128DDE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644325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14D4047" w14:textId="3226A2DC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71</w:t>
            </w:r>
          </w:p>
        </w:tc>
        <w:tc>
          <w:tcPr>
            <w:tcW w:w="146" w:type="pct"/>
          </w:tcPr>
          <w:p w14:paraId="2BA7AE7F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5ADE1BA5" w14:textId="6322DE4F" w:rsidR="00694141" w:rsidRPr="00D8680D" w:rsidRDefault="00255DD5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1,0</w:t>
            </w:r>
            <w:r w:rsidR="005B35F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  <w:r w:rsidR="00A05FF6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</w:t>
            </w:r>
          </w:p>
        </w:tc>
        <w:tc>
          <w:tcPr>
            <w:tcW w:w="130" w:type="pct"/>
          </w:tcPr>
          <w:p w14:paraId="15D77D28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6E936CF" w14:textId="6CAD2282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255DD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49</w:t>
            </w:r>
          </w:p>
        </w:tc>
        <w:tc>
          <w:tcPr>
            <w:tcW w:w="128" w:type="pct"/>
          </w:tcPr>
          <w:p w14:paraId="3BE85D6B" w14:textId="77777777" w:rsidR="00694141" w:rsidRPr="00D8680D" w:rsidRDefault="00694141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5C54B0E1" w14:textId="3C775380" w:rsidR="00694141" w:rsidRPr="00D8680D" w:rsidRDefault="00EE7704" w:rsidP="00FC2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1,</w:t>
            </w:r>
            <w:r w:rsidR="00255DD5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</w:t>
            </w:r>
            <w:r w:rsidR="00696B3F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64</w:t>
            </w:r>
          </w:p>
        </w:tc>
      </w:tr>
    </w:tbl>
    <w:p w14:paraId="28B147F3" w14:textId="77777777" w:rsidR="00694141" w:rsidRPr="00D8680D" w:rsidRDefault="0069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p w14:paraId="197FA583" w14:textId="77777777" w:rsidR="00694141" w:rsidRPr="00D8680D" w:rsidRDefault="0069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tbl>
      <w:tblPr>
        <w:tblW w:w="9275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230"/>
        <w:gridCol w:w="1076"/>
        <w:gridCol w:w="271"/>
        <w:gridCol w:w="1030"/>
        <w:gridCol w:w="241"/>
        <w:gridCol w:w="1146"/>
        <w:gridCol w:w="237"/>
        <w:gridCol w:w="1044"/>
      </w:tblGrid>
      <w:tr w:rsidR="00893E11" w:rsidRPr="00D8680D" w14:paraId="48D6B179" w14:textId="77777777" w:rsidTr="00062396">
        <w:trPr>
          <w:trHeight w:hRule="exact" w:val="403"/>
        </w:trPr>
        <w:tc>
          <w:tcPr>
            <w:tcW w:w="2280" w:type="pct"/>
          </w:tcPr>
          <w:p w14:paraId="7A128256" w14:textId="3E619236" w:rsidR="00893E11" w:rsidRPr="00D8680D" w:rsidRDefault="000A7B25" w:rsidP="00F54E6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24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br w:type="page"/>
            </w:r>
            <w:r w:rsidR="00893E11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20" w:type="pct"/>
            <w:gridSpan w:val="7"/>
          </w:tcPr>
          <w:p w14:paraId="331F0A30" w14:textId="77777777" w:rsidR="00893E11" w:rsidRPr="00D8680D" w:rsidRDefault="00893E11" w:rsidP="00F54E6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893E11" w:rsidRPr="00D8680D" w14:paraId="3F49931F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6F634738" w14:textId="77777777" w:rsidR="00893E11" w:rsidRPr="00D8680D" w:rsidRDefault="00893E1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80" w:type="pct"/>
          </w:tcPr>
          <w:p w14:paraId="4EB02E7F" w14:textId="7AF9BAC6" w:rsidR="00893E11" w:rsidRPr="00D8680D" w:rsidRDefault="00C418B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57F4A16A" w14:textId="77777777" w:rsidR="00893E11" w:rsidRPr="00D8680D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</w:tcPr>
          <w:p w14:paraId="5EE15332" w14:textId="7557F73D" w:rsidR="00893E11" w:rsidRPr="00D8680D" w:rsidRDefault="00C418B0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30" w:type="pct"/>
          </w:tcPr>
          <w:p w14:paraId="05419064" w14:textId="77777777" w:rsidR="00893E11" w:rsidRPr="00D8680D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3F4CFD08" w14:textId="77777777" w:rsidR="00893E11" w:rsidRPr="00D8680D" w:rsidRDefault="00893E11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" w:type="pct"/>
          </w:tcPr>
          <w:p w14:paraId="0793F84C" w14:textId="77777777" w:rsidR="00893E11" w:rsidRPr="00D8680D" w:rsidRDefault="00893E11" w:rsidP="00F54E6A">
            <w:pPr>
              <w:spacing w:line="240" w:lineRule="auto"/>
              <w:ind w:left="-107" w:right="-131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52A92DA9" w14:textId="77777777" w:rsidR="00893E11" w:rsidRPr="00D8680D" w:rsidRDefault="00893E11" w:rsidP="00F54E6A">
            <w:pPr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976CE" w:rsidRPr="00D8680D" w14:paraId="59EDBD26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49DE73B" w14:textId="4608FD68" w:rsidR="00E976CE" w:rsidRPr="00D8680D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20" w:type="pct"/>
            <w:gridSpan w:val="7"/>
          </w:tcPr>
          <w:p w14:paraId="6AA026FD" w14:textId="77777777" w:rsidR="00E976CE" w:rsidRPr="00D8680D" w:rsidRDefault="00E976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2E359DA6" w14:textId="1D04BA70" w:rsidR="00E976CE" w:rsidRPr="00D8680D" w:rsidRDefault="00E976C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867" w:rsidRPr="00D8680D" w14:paraId="09BBAFB7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07E3E76" w14:textId="4524DEF6" w:rsidR="00D32867" w:rsidRPr="00D8680D" w:rsidRDefault="00796C3A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2EFEAC" w14:textId="046E12D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708</w:t>
            </w:r>
          </w:p>
        </w:tc>
        <w:tc>
          <w:tcPr>
            <w:tcW w:w="146" w:type="pct"/>
          </w:tcPr>
          <w:p w14:paraId="63ECE31A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14:paraId="11D13563" w14:textId="7B224216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1,013</w:t>
            </w:r>
          </w:p>
        </w:tc>
        <w:tc>
          <w:tcPr>
            <w:tcW w:w="130" w:type="pct"/>
          </w:tcPr>
          <w:p w14:paraId="21F9E1B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0A561A82" w14:textId="0E4A278F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1,717</w:t>
            </w:r>
          </w:p>
        </w:tc>
        <w:tc>
          <w:tcPr>
            <w:tcW w:w="128" w:type="pct"/>
          </w:tcPr>
          <w:p w14:paraId="24439098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4F0EE6DE" w14:textId="160E130D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3,438</w:t>
            </w:r>
          </w:p>
        </w:tc>
      </w:tr>
      <w:tr w:rsidR="00D32867" w:rsidRPr="00D8680D" w14:paraId="4BE84C31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050A386" w14:textId="1E24B09A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09E0D51" w14:textId="7EA8A8FD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71BAC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</w:tcPr>
          <w:p w14:paraId="3816A701" w14:textId="58C8DF6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130" w:type="pct"/>
          </w:tcPr>
          <w:p w14:paraId="581194D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3589221A" w14:textId="0CE6169F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</w:t>
            </w:r>
          </w:p>
        </w:tc>
        <w:tc>
          <w:tcPr>
            <w:tcW w:w="128" w:type="pct"/>
          </w:tcPr>
          <w:p w14:paraId="68EE1948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114CD732" w14:textId="4F60C344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231</w:t>
            </w:r>
          </w:p>
        </w:tc>
      </w:tr>
      <w:tr w:rsidR="00D32867" w:rsidRPr="00D8680D" w14:paraId="65CB6DD8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125D0B42" w14:textId="0097B34E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ค่าใช้จ่ายภาษีเงินได้เกี่ยวกับ</w:t>
            </w:r>
          </w:p>
        </w:tc>
        <w:tc>
          <w:tcPr>
            <w:tcW w:w="580" w:type="pct"/>
          </w:tcPr>
          <w:p w14:paraId="1685949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DA1D50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476FAAF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7BF6C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B7C72E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7660E5BB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E5A35B5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</w:tr>
      <w:tr w:rsidR="00D32867" w:rsidRPr="00D8680D" w14:paraId="07A1B6AA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7266F1D2" w14:textId="56C6630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ภาษีเงินได้ขั้นต่ำส่วนเพิ่ม</w:t>
            </w:r>
          </w:p>
        </w:tc>
        <w:tc>
          <w:tcPr>
            <w:tcW w:w="580" w:type="pct"/>
          </w:tcPr>
          <w:p w14:paraId="7257F1C9" w14:textId="4E2FF2C6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2E3920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F64C5B7" w14:textId="2081856D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01F4C4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E17E3A3" w14:textId="23E864DD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189</w:t>
            </w:r>
          </w:p>
        </w:tc>
        <w:tc>
          <w:tcPr>
            <w:tcW w:w="128" w:type="pct"/>
          </w:tcPr>
          <w:p w14:paraId="3584B54A" w14:textId="77777777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3F2B9FE4" w14:textId="257249F4" w:rsidR="00D32867" w:rsidRPr="00D8680D" w:rsidRDefault="00D32867" w:rsidP="00D3286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189</w:t>
            </w:r>
          </w:p>
        </w:tc>
      </w:tr>
      <w:tr w:rsidR="00D32867" w:rsidRPr="00D8680D" w14:paraId="1EF815A5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9BFC207" w14:textId="690F010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80" w:type="pct"/>
          </w:tcPr>
          <w:p w14:paraId="3C83524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4F8F997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</w:tcPr>
          <w:p w14:paraId="2E8BD060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30" w:type="pct"/>
          </w:tcPr>
          <w:p w14:paraId="44C5C76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7F4355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28" w:type="pct"/>
          </w:tcPr>
          <w:p w14:paraId="17470553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1AA3F4EE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32867" w:rsidRPr="00D8680D" w14:paraId="6BBE86A2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2E6323D9" w14:textId="28FFDDCA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</w:tcPr>
          <w:p w14:paraId="2C630B8F" w14:textId="0CABF32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146" w:type="pct"/>
          </w:tcPr>
          <w:p w14:paraId="6EBF2A9D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</w:tcPr>
          <w:p w14:paraId="36D2B5AF" w14:textId="030CEF20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(169)</w:t>
            </w:r>
          </w:p>
        </w:tc>
        <w:tc>
          <w:tcPr>
            <w:tcW w:w="130" w:type="pct"/>
          </w:tcPr>
          <w:p w14:paraId="4C90BCBC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7A5610B" w14:textId="4D1CB2E5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</w:tcPr>
          <w:p w14:paraId="4E88E0A6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41F3198" w14:textId="033414B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(101)</w:t>
            </w:r>
          </w:p>
        </w:tc>
      </w:tr>
      <w:tr w:rsidR="00D32867" w:rsidRPr="00D8680D" w14:paraId="4D6288A8" w14:textId="77777777" w:rsidTr="00062396">
        <w:tblPrEx>
          <w:tblLook w:val="01E0" w:firstRow="1" w:lastRow="1" w:firstColumn="1" w:lastColumn="1" w:noHBand="0" w:noVBand="0"/>
        </w:tblPrEx>
        <w:trPr>
          <w:trHeight w:hRule="exact" w:val="403"/>
        </w:trPr>
        <w:tc>
          <w:tcPr>
            <w:tcW w:w="2280" w:type="pct"/>
          </w:tcPr>
          <w:p w14:paraId="073FDCC8" w14:textId="44354AA1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80595BC" w14:textId="4D79FD09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68</w:t>
            </w:r>
          </w:p>
        </w:tc>
        <w:tc>
          <w:tcPr>
            <w:tcW w:w="146" w:type="pct"/>
          </w:tcPr>
          <w:p w14:paraId="494E262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561ADD11" w14:textId="3233BA5C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30" w:type="pct"/>
          </w:tcPr>
          <w:p w14:paraId="5F9FBDC6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E4044A7" w14:textId="45AF0200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217</w:t>
            </w:r>
          </w:p>
        </w:tc>
        <w:tc>
          <w:tcPr>
            <w:tcW w:w="128" w:type="pct"/>
          </w:tcPr>
          <w:p w14:paraId="52966779" w14:textId="77777777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F0C7E9F" w14:textId="3E4703EB" w:rsidR="00D32867" w:rsidRPr="00D8680D" w:rsidRDefault="00D32867" w:rsidP="00D32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7" w:right="-131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319</w:t>
            </w:r>
          </w:p>
        </w:tc>
      </w:tr>
    </w:tbl>
    <w:p w14:paraId="43EA8BB4" w14:textId="2CAA3440" w:rsidR="00893E11" w:rsidRPr="00D8680D" w:rsidRDefault="00893E11" w:rsidP="00F54E6A">
      <w:pPr>
        <w:rPr>
          <w:rFonts w:ascii="Angsana New" w:hAnsi="Angsana New" w:cs="Angsana New"/>
          <w:sz w:val="24"/>
          <w:szCs w:val="24"/>
        </w:rPr>
      </w:pPr>
    </w:p>
    <w:p w14:paraId="5DA68169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682F0DC2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71B1A5E5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0342A09F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01F74ACC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3815807B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7EA9BF36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5ABD2E46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24290B2E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44E08725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3EA4D5B7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3C9D1F8D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p w14:paraId="38ECC8DE" w14:textId="77777777" w:rsidR="00094B5D" w:rsidRPr="00D8680D" w:rsidRDefault="00094B5D" w:rsidP="00F54E6A">
      <w:pPr>
        <w:rPr>
          <w:rFonts w:ascii="Angsana New" w:hAnsi="Angsana New" w:cs="Angsana New"/>
          <w:sz w:val="24"/>
          <w:szCs w:val="24"/>
        </w:rPr>
      </w:pPr>
    </w:p>
    <w:tbl>
      <w:tblPr>
        <w:tblW w:w="9324" w:type="dxa"/>
        <w:tblInd w:w="603" w:type="dxa"/>
        <w:tblLayout w:type="fixed"/>
        <w:tblLook w:val="01E0" w:firstRow="1" w:lastRow="1" w:firstColumn="1" w:lastColumn="1" w:noHBand="0" w:noVBand="0"/>
      </w:tblPr>
      <w:tblGrid>
        <w:gridCol w:w="4982"/>
        <w:gridCol w:w="1354"/>
        <w:gridCol w:w="270"/>
        <w:gridCol w:w="1171"/>
        <w:gridCol w:w="270"/>
        <w:gridCol w:w="1277"/>
      </w:tblGrid>
      <w:tr w:rsidR="00AB5666" w:rsidRPr="00D8680D" w14:paraId="13A0BE11" w14:textId="77777777" w:rsidTr="00062396">
        <w:trPr>
          <w:trHeight w:hRule="exact" w:val="374"/>
        </w:trPr>
        <w:tc>
          <w:tcPr>
            <w:tcW w:w="2671" w:type="pct"/>
          </w:tcPr>
          <w:p w14:paraId="0D10032A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329" w:type="pct"/>
            <w:gridSpan w:val="5"/>
            <w:vAlign w:val="center"/>
          </w:tcPr>
          <w:p w14:paraId="3A561642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66" w:rsidRPr="00D8680D" w14:paraId="3D6B583E" w14:textId="77777777" w:rsidTr="00062396">
        <w:trPr>
          <w:trHeight w:hRule="exact" w:val="374"/>
        </w:trPr>
        <w:tc>
          <w:tcPr>
            <w:tcW w:w="2671" w:type="pct"/>
          </w:tcPr>
          <w:p w14:paraId="18A84EB8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726" w:type="pct"/>
          </w:tcPr>
          <w:p w14:paraId="0BE0B9B2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474094C4" w14:textId="77777777" w:rsidR="00AB5666" w:rsidRPr="00D8680D" w:rsidRDefault="00AB5666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397F866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45" w:type="pct"/>
          </w:tcPr>
          <w:p w14:paraId="482128B0" w14:textId="77777777" w:rsidR="00AB5666" w:rsidRPr="00D8680D" w:rsidRDefault="00AB5666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3B22B44A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AB5666" w:rsidRPr="00D8680D" w14:paraId="24D3AA9F" w14:textId="77777777" w:rsidTr="00062396">
        <w:trPr>
          <w:trHeight w:hRule="exact" w:val="374"/>
        </w:trPr>
        <w:tc>
          <w:tcPr>
            <w:tcW w:w="2671" w:type="pct"/>
          </w:tcPr>
          <w:p w14:paraId="5A2528CD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pct"/>
          </w:tcPr>
          <w:p w14:paraId="5E9B17FD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EF424BD" w14:textId="77777777" w:rsidR="00AB5666" w:rsidRPr="00D8680D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7327313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5" w:type="pct"/>
          </w:tcPr>
          <w:p w14:paraId="65758906" w14:textId="77777777" w:rsidR="00AB5666" w:rsidRPr="00D8680D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6916A563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D8680D" w14:paraId="7F3DBD6E" w14:textId="77777777" w:rsidTr="00062396">
        <w:trPr>
          <w:trHeight w:hRule="exact" w:val="374"/>
        </w:trPr>
        <w:tc>
          <w:tcPr>
            <w:tcW w:w="2671" w:type="pct"/>
          </w:tcPr>
          <w:p w14:paraId="67455F90" w14:textId="68C3D1A6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726" w:type="pct"/>
          </w:tcPr>
          <w:p w14:paraId="6B70144A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C75A30" w14:textId="77777777" w:rsidR="00AB5666" w:rsidRPr="00D8680D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DBAE4B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BA3855" w14:textId="77777777" w:rsidR="00AB5666" w:rsidRPr="00D8680D" w:rsidRDefault="00AB5666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540FDA7D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5666" w:rsidRPr="00D8680D" w14:paraId="2082C2E1" w14:textId="77777777" w:rsidTr="00062396">
        <w:trPr>
          <w:trHeight w:hRule="exact" w:val="374"/>
        </w:trPr>
        <w:tc>
          <w:tcPr>
            <w:tcW w:w="2671" w:type="pct"/>
          </w:tcPr>
          <w:p w14:paraId="7E9924DC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54280E85" w14:textId="2D57A837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519</w:t>
            </w:r>
          </w:p>
        </w:tc>
        <w:tc>
          <w:tcPr>
            <w:tcW w:w="145" w:type="pct"/>
          </w:tcPr>
          <w:p w14:paraId="1FC1F53C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EE9CE5E" w14:textId="1936B5D0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4,06</w:t>
            </w:r>
            <w:r w:rsidR="009901FD"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  <w:tc>
          <w:tcPr>
            <w:tcW w:w="145" w:type="pct"/>
          </w:tcPr>
          <w:p w14:paraId="1A9EE89B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</w:tcPr>
          <w:p w14:paraId="5D4E50E8" w14:textId="36B8ABDD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4,58</w:t>
            </w:r>
            <w:r w:rsidR="009901FD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</w:tr>
      <w:tr w:rsidR="00AB5666" w:rsidRPr="00D8680D" w14:paraId="16DA22CD" w14:textId="77777777" w:rsidTr="00062396">
        <w:trPr>
          <w:trHeight w:hRule="exact" w:val="374"/>
        </w:trPr>
        <w:tc>
          <w:tcPr>
            <w:tcW w:w="2671" w:type="pct"/>
          </w:tcPr>
          <w:p w14:paraId="537AE91C" w14:textId="0A37B97B" w:rsidR="00AB5666" w:rsidRPr="00D8680D" w:rsidRDefault="00E3588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26" w:type="pct"/>
            <w:tcBorders>
              <w:top w:val="double" w:sz="4" w:space="0" w:color="auto"/>
            </w:tcBorders>
          </w:tcPr>
          <w:p w14:paraId="2D4DB9EE" w14:textId="718D5BD3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E2A260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67BF838" w14:textId="37CFEFC1" w:rsidR="00AB5666" w:rsidRPr="00D8680D" w:rsidRDefault="00BF53F5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81</w:t>
            </w:r>
            <w:r w:rsidR="009901FD"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</w:t>
            </w:r>
          </w:p>
        </w:tc>
        <w:tc>
          <w:tcPr>
            <w:tcW w:w="145" w:type="pct"/>
          </w:tcPr>
          <w:p w14:paraId="7CEE50C9" w14:textId="77777777" w:rsidR="00AB5666" w:rsidRPr="00D8680D" w:rsidRDefault="00AB5666" w:rsidP="00F54E6A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double" w:sz="4" w:space="0" w:color="auto"/>
            </w:tcBorders>
          </w:tcPr>
          <w:p w14:paraId="5D9E240E" w14:textId="7A7711F7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81</w:t>
            </w:r>
            <w:r w:rsidR="00796C3A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3</w:t>
            </w:r>
          </w:p>
        </w:tc>
      </w:tr>
      <w:tr w:rsidR="00AB5666" w:rsidRPr="00D8680D" w14:paraId="003D293F" w14:textId="77777777" w:rsidTr="00062396">
        <w:trPr>
          <w:trHeight w:hRule="exact" w:val="374"/>
        </w:trPr>
        <w:tc>
          <w:tcPr>
            <w:tcW w:w="2671" w:type="pct"/>
          </w:tcPr>
          <w:p w14:paraId="4975D3A9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6" w:type="pct"/>
          </w:tcPr>
          <w:p w14:paraId="4845D548" w14:textId="12E3D09B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3A1411A9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EF64674" w14:textId="4191D6A2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5" w:type="pct"/>
          </w:tcPr>
          <w:p w14:paraId="38F9A39D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5C067ED9" w14:textId="50FAD388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AB5666" w:rsidRPr="00D8680D" w14:paraId="7AA2FEAB" w14:textId="77777777" w:rsidTr="00062396">
        <w:trPr>
          <w:trHeight w:hRule="exact" w:val="374"/>
        </w:trPr>
        <w:tc>
          <w:tcPr>
            <w:tcW w:w="2671" w:type="pct"/>
          </w:tcPr>
          <w:p w14:paraId="45640444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</w:tcPr>
          <w:p w14:paraId="29048F41" w14:textId="493AAF38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2EF87DB7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DFBABCD" w14:textId="20FEBF7A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(523)</w:t>
            </w:r>
          </w:p>
        </w:tc>
        <w:tc>
          <w:tcPr>
            <w:tcW w:w="145" w:type="pct"/>
          </w:tcPr>
          <w:p w14:paraId="0AFA948B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4A214D65" w14:textId="6D40AC74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(523)</w:t>
            </w:r>
          </w:p>
        </w:tc>
      </w:tr>
      <w:tr w:rsidR="00AB5666" w:rsidRPr="00D8680D" w14:paraId="048BB242" w14:textId="77777777" w:rsidTr="00062396">
        <w:trPr>
          <w:trHeight w:hRule="exact" w:val="374"/>
        </w:trPr>
        <w:tc>
          <w:tcPr>
            <w:tcW w:w="2671" w:type="pct"/>
          </w:tcPr>
          <w:p w14:paraId="5A10E44D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55133351" w14:textId="6524DD11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5CA47FFE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DCF1DBF" w14:textId="36C39924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9901FD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90</w:t>
            </w:r>
          </w:p>
        </w:tc>
        <w:tc>
          <w:tcPr>
            <w:tcW w:w="145" w:type="pct"/>
          </w:tcPr>
          <w:p w14:paraId="7DB5067E" w14:textId="77777777" w:rsidR="00AB5666" w:rsidRPr="00D8680D" w:rsidRDefault="00AB566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24C7155F" w14:textId="22706736" w:rsidR="00AB5666" w:rsidRPr="00D8680D" w:rsidRDefault="00BF53F5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</w:t>
            </w:r>
            <w:r w:rsidR="00796C3A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90</w:t>
            </w:r>
          </w:p>
        </w:tc>
      </w:tr>
    </w:tbl>
    <w:p w14:paraId="21379313" w14:textId="77777777" w:rsidR="00F61E8C" w:rsidRPr="00D8680D" w:rsidRDefault="00F61E8C" w:rsidP="00F54E6A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279A0299" w14:textId="39B9F5A0" w:rsidR="00694141" w:rsidRPr="00D8680D" w:rsidRDefault="0069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9297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4980"/>
        <w:gridCol w:w="1354"/>
        <w:gridCol w:w="271"/>
        <w:gridCol w:w="1171"/>
        <w:gridCol w:w="271"/>
        <w:gridCol w:w="1250"/>
      </w:tblGrid>
      <w:tr w:rsidR="00E976CE" w:rsidRPr="00D8680D" w14:paraId="0DBB189D" w14:textId="77777777" w:rsidTr="00062396">
        <w:trPr>
          <w:trHeight w:hRule="exact" w:val="374"/>
        </w:trPr>
        <w:tc>
          <w:tcPr>
            <w:tcW w:w="2678" w:type="pct"/>
          </w:tcPr>
          <w:p w14:paraId="63609B9F" w14:textId="5529B432" w:rsidR="00E976CE" w:rsidRPr="00D8680D" w:rsidRDefault="00096B9A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32867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28" w:type="pct"/>
          </w:tcPr>
          <w:p w14:paraId="0C3F0CB7" w14:textId="77777777" w:rsidR="00E976CE" w:rsidRPr="00D8680D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D775CF" w14:textId="77777777" w:rsidR="00E976CE" w:rsidRPr="00D8680D" w:rsidRDefault="00E976CE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CF8249" w14:textId="77777777" w:rsidR="00E976CE" w:rsidRPr="00D8680D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C5D633" w14:textId="77777777" w:rsidR="00E976CE" w:rsidRPr="00D8680D" w:rsidRDefault="00E976CE" w:rsidP="00F54E6A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58B75EC2" w14:textId="77777777" w:rsidR="00E976CE" w:rsidRPr="00D8680D" w:rsidRDefault="00E976CE" w:rsidP="00F54E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122C" w:rsidRPr="00D8680D" w14:paraId="77946A97" w14:textId="77777777" w:rsidTr="00062396">
        <w:trPr>
          <w:trHeight w:hRule="exact" w:val="374"/>
        </w:trPr>
        <w:tc>
          <w:tcPr>
            <w:tcW w:w="2678" w:type="pct"/>
          </w:tcPr>
          <w:p w14:paraId="5DABF43C" w14:textId="09ADAA5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28C57A4A" w14:textId="23031F18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289</w:t>
            </w:r>
          </w:p>
        </w:tc>
        <w:tc>
          <w:tcPr>
            <w:tcW w:w="146" w:type="pct"/>
          </w:tcPr>
          <w:p w14:paraId="3AF1303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51D384D2" w14:textId="4C724B3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1,212</w:t>
            </w:r>
          </w:p>
        </w:tc>
        <w:tc>
          <w:tcPr>
            <w:tcW w:w="146" w:type="pct"/>
          </w:tcPr>
          <w:p w14:paraId="3A9B5A2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74DDAF21" w14:textId="7F6FCEC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1,501</w:t>
            </w:r>
          </w:p>
        </w:tc>
      </w:tr>
      <w:tr w:rsidR="0006122C" w:rsidRPr="00D8680D" w14:paraId="2162B0A2" w14:textId="77777777" w:rsidTr="00062396">
        <w:trPr>
          <w:trHeight w:hRule="exact" w:val="374"/>
        </w:trPr>
        <w:tc>
          <w:tcPr>
            <w:tcW w:w="2678" w:type="pct"/>
          </w:tcPr>
          <w:p w14:paraId="13CA0863" w14:textId="43A13EA1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48B0763C" w14:textId="0AA5A02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B4C57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1607849A" w14:textId="25861935" w:rsidR="0006122C" w:rsidRPr="00D8680D" w:rsidRDefault="0006122C" w:rsidP="000612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242</w:t>
            </w:r>
          </w:p>
        </w:tc>
        <w:tc>
          <w:tcPr>
            <w:tcW w:w="146" w:type="pct"/>
          </w:tcPr>
          <w:p w14:paraId="3976C7C9" w14:textId="77777777" w:rsidR="0006122C" w:rsidRPr="00D8680D" w:rsidRDefault="0006122C" w:rsidP="0006122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1CDB3A92" w14:textId="1FCA8C1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242</w:t>
            </w:r>
          </w:p>
        </w:tc>
      </w:tr>
      <w:tr w:rsidR="0006122C" w:rsidRPr="00D8680D" w14:paraId="03AEC2DB" w14:textId="77777777" w:rsidTr="00062396">
        <w:trPr>
          <w:trHeight w:hRule="exact" w:val="374"/>
        </w:trPr>
        <w:tc>
          <w:tcPr>
            <w:tcW w:w="2678" w:type="pct"/>
          </w:tcPr>
          <w:p w14:paraId="621EF62A" w14:textId="4115BF4B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728" w:type="pct"/>
          </w:tcPr>
          <w:p w14:paraId="58D695C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3B3BE78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2EEF4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179E559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3045DFF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06122C" w:rsidRPr="00D8680D" w14:paraId="776C9B27" w14:textId="77777777" w:rsidTr="00062396">
        <w:trPr>
          <w:trHeight w:hRule="exact" w:val="374"/>
        </w:trPr>
        <w:tc>
          <w:tcPr>
            <w:tcW w:w="2678" w:type="pct"/>
          </w:tcPr>
          <w:p w14:paraId="62760C25" w14:textId="3167179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เป็นรายได้หรือค่าใช้จ่ายทางภาษี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</w:tcPr>
          <w:p w14:paraId="65BCD74F" w14:textId="4C22351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189CD2C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3501242" w14:textId="478D46C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(76)</w:t>
            </w:r>
          </w:p>
        </w:tc>
        <w:tc>
          <w:tcPr>
            <w:tcW w:w="146" w:type="pct"/>
          </w:tcPr>
          <w:p w14:paraId="41D95D9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AE968F7" w14:textId="5DA3D27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(76)</w:t>
            </w:r>
          </w:p>
        </w:tc>
      </w:tr>
      <w:tr w:rsidR="0006122C" w:rsidRPr="00D8680D" w14:paraId="5ED52EFA" w14:textId="77777777" w:rsidTr="00062396">
        <w:trPr>
          <w:trHeight w:hRule="exact" w:val="374"/>
        </w:trPr>
        <w:tc>
          <w:tcPr>
            <w:tcW w:w="2678" w:type="pct"/>
          </w:tcPr>
          <w:p w14:paraId="1C8915B1" w14:textId="36F391D8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5211D7C7" w14:textId="01753EE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6" w:type="pct"/>
          </w:tcPr>
          <w:p w14:paraId="118FDB2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D6B27E" w14:textId="64E9E16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166</w:t>
            </w:r>
          </w:p>
        </w:tc>
        <w:tc>
          <w:tcPr>
            <w:tcW w:w="146" w:type="pct"/>
          </w:tcPr>
          <w:p w14:paraId="058A716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2B2C5568" w14:textId="5A35CB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106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166</w:t>
            </w:r>
          </w:p>
        </w:tc>
      </w:tr>
    </w:tbl>
    <w:p w14:paraId="462E9F4F" w14:textId="77777777" w:rsidR="00094B5D" w:rsidRPr="00D8680D" w:rsidRDefault="00094B5D" w:rsidP="0025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3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8"/>
        <w:gridCol w:w="1243"/>
        <w:gridCol w:w="246"/>
        <w:gridCol w:w="1285"/>
        <w:gridCol w:w="332"/>
        <w:gridCol w:w="1018"/>
        <w:gridCol w:w="273"/>
        <w:gridCol w:w="1256"/>
      </w:tblGrid>
      <w:tr w:rsidR="005B56BA" w:rsidRPr="00D8680D" w14:paraId="425DC899" w14:textId="77777777" w:rsidTr="00D17281">
        <w:trPr>
          <w:trHeight w:hRule="exact" w:val="397"/>
        </w:trPr>
        <w:tc>
          <w:tcPr>
            <w:tcW w:w="2035" w:type="pct"/>
          </w:tcPr>
          <w:p w14:paraId="44164547" w14:textId="77777777" w:rsidR="005B56BA" w:rsidRPr="00D8680D" w:rsidRDefault="005B56BA" w:rsidP="00D1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1454" w:type="pct"/>
            <w:gridSpan w:val="3"/>
          </w:tcPr>
          <w:p w14:paraId="256C8A23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4" w:type="pct"/>
          </w:tcPr>
          <w:p w14:paraId="4FFC3648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7" w:type="pct"/>
            <w:gridSpan w:val="3"/>
          </w:tcPr>
          <w:p w14:paraId="19BB52A2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B56BA" w:rsidRPr="00D8680D" w14:paraId="210598CB" w14:textId="77777777" w:rsidTr="00D17281">
        <w:trPr>
          <w:trHeight w:hRule="exact" w:val="397"/>
        </w:trPr>
        <w:tc>
          <w:tcPr>
            <w:tcW w:w="2035" w:type="pct"/>
            <w:vAlign w:val="bottom"/>
          </w:tcPr>
          <w:p w14:paraId="22E574D1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14:paraId="57BF4A98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9" w:type="pct"/>
            <w:vAlign w:val="bottom"/>
          </w:tcPr>
          <w:p w14:paraId="609D8CCC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72F5750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74" w:type="pct"/>
            <w:vAlign w:val="bottom"/>
          </w:tcPr>
          <w:p w14:paraId="0E354C71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2DC23D41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0FB4B4EB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vAlign w:val="bottom"/>
          </w:tcPr>
          <w:p w14:paraId="228D47BB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B56BA" w:rsidRPr="00D8680D" w14:paraId="0EAC8DD2" w14:textId="77777777" w:rsidTr="00D17281">
        <w:trPr>
          <w:trHeight w:hRule="exact" w:val="397"/>
        </w:trPr>
        <w:tc>
          <w:tcPr>
            <w:tcW w:w="2035" w:type="pct"/>
            <w:vAlign w:val="bottom"/>
          </w:tcPr>
          <w:p w14:paraId="6EC35EA3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2" w:type="pct"/>
            <w:vAlign w:val="bottom"/>
          </w:tcPr>
          <w:p w14:paraId="58128A93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A5B10E1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A35BA8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" w:type="pct"/>
            <w:vAlign w:val="bottom"/>
          </w:tcPr>
          <w:p w14:paraId="000026A9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20D7C0CB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00BE359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vAlign w:val="bottom"/>
          </w:tcPr>
          <w:p w14:paraId="331D860E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B56BA" w:rsidRPr="00D8680D" w14:paraId="7398A485" w14:textId="77777777" w:rsidTr="00D17281">
        <w:trPr>
          <w:trHeight w:hRule="exact" w:val="397"/>
        </w:trPr>
        <w:tc>
          <w:tcPr>
            <w:tcW w:w="2035" w:type="pct"/>
            <w:vAlign w:val="bottom"/>
          </w:tcPr>
          <w:p w14:paraId="0CC976C0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5" w:type="pct"/>
            <w:gridSpan w:val="7"/>
            <w:vAlign w:val="bottom"/>
          </w:tcPr>
          <w:p w14:paraId="27DD65D7" w14:textId="77777777" w:rsidR="005B56BA" w:rsidRPr="00D8680D" w:rsidRDefault="005B56BA" w:rsidP="00D17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56BA" w:rsidRPr="00D8680D" w14:paraId="6CC4F753" w14:textId="77777777" w:rsidTr="00D17281">
        <w:trPr>
          <w:trHeight w:hRule="exact" w:val="397"/>
        </w:trPr>
        <w:tc>
          <w:tcPr>
            <w:tcW w:w="2035" w:type="pct"/>
          </w:tcPr>
          <w:p w14:paraId="41EC8418" w14:textId="77777777" w:rsidR="005B56BA" w:rsidRPr="00D8680D" w:rsidRDefault="005B56BA" w:rsidP="00D1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2" w:type="pct"/>
            <w:vAlign w:val="bottom"/>
          </w:tcPr>
          <w:p w14:paraId="29945746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540</w:t>
            </w:r>
          </w:p>
        </w:tc>
        <w:tc>
          <w:tcPr>
            <w:tcW w:w="129" w:type="pct"/>
            <w:vAlign w:val="bottom"/>
          </w:tcPr>
          <w:p w14:paraId="3AE4E801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AA54474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926,406</w:t>
            </w:r>
          </w:p>
        </w:tc>
        <w:tc>
          <w:tcPr>
            <w:tcW w:w="174" w:type="pct"/>
            <w:vAlign w:val="bottom"/>
          </w:tcPr>
          <w:p w14:paraId="31400B08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vAlign w:val="bottom"/>
          </w:tcPr>
          <w:p w14:paraId="00F3F32C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81,535</w:t>
            </w:r>
          </w:p>
        </w:tc>
        <w:tc>
          <w:tcPr>
            <w:tcW w:w="143" w:type="pct"/>
            <w:vAlign w:val="bottom"/>
          </w:tcPr>
          <w:p w14:paraId="29C49A7B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vAlign w:val="bottom"/>
          </w:tcPr>
          <w:p w14:paraId="76671CB3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73,888</w:t>
            </w:r>
          </w:p>
        </w:tc>
      </w:tr>
      <w:tr w:rsidR="005B56BA" w:rsidRPr="00D8680D" w14:paraId="18CC583A" w14:textId="77777777" w:rsidTr="00D17281">
        <w:trPr>
          <w:trHeight w:hRule="exact" w:val="397"/>
        </w:trPr>
        <w:tc>
          <w:tcPr>
            <w:tcW w:w="2035" w:type="pct"/>
          </w:tcPr>
          <w:p w14:paraId="5B5109C9" w14:textId="77777777" w:rsidR="005B56BA" w:rsidRPr="00D8680D" w:rsidRDefault="005B56BA" w:rsidP="00D1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4EF14DBE" w14:textId="77777777" w:rsidR="005B56BA" w:rsidRPr="00D8680D" w:rsidRDefault="005B56BA" w:rsidP="00D17281">
            <w:pPr>
              <w:pStyle w:val="acctfourfigures"/>
              <w:tabs>
                <w:tab w:val="clear" w:pos="765"/>
              </w:tabs>
              <w:spacing w:line="240" w:lineRule="atLeast"/>
              <w:ind w:right="-11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452,313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9" w:type="pct"/>
            <w:vAlign w:val="bottom"/>
          </w:tcPr>
          <w:p w14:paraId="1A40572E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315D3B6E" w14:textId="77777777" w:rsidR="005B56BA" w:rsidRPr="00D8680D" w:rsidRDefault="005B56BA" w:rsidP="00D17281">
            <w:pPr>
              <w:pStyle w:val="acctfourfigures"/>
              <w:tabs>
                <w:tab w:val="clear" w:pos="765"/>
              </w:tabs>
              <w:spacing w:line="240" w:lineRule="atLeast"/>
              <w:ind w:right="-2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(365,926)</w:t>
            </w:r>
          </w:p>
        </w:tc>
        <w:tc>
          <w:tcPr>
            <w:tcW w:w="174" w:type="pct"/>
            <w:vAlign w:val="bottom"/>
          </w:tcPr>
          <w:p w14:paraId="60BDBBE2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bottom"/>
          </w:tcPr>
          <w:p w14:paraId="69DDAD88" w14:textId="77777777" w:rsidR="005B56BA" w:rsidRPr="00D8680D" w:rsidRDefault="005B56BA" w:rsidP="00D17281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(74,323)</w:t>
            </w:r>
          </w:p>
        </w:tc>
        <w:tc>
          <w:tcPr>
            <w:tcW w:w="143" w:type="pct"/>
            <w:vAlign w:val="bottom"/>
          </w:tcPr>
          <w:p w14:paraId="785731D7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vAlign w:val="bottom"/>
          </w:tcPr>
          <w:p w14:paraId="441FF37A" w14:textId="77777777" w:rsidR="005B56BA" w:rsidRPr="00D8680D" w:rsidRDefault="005B56BA" w:rsidP="00D1728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(83,871)</w:t>
            </w:r>
          </w:p>
        </w:tc>
      </w:tr>
      <w:tr w:rsidR="005B56BA" w:rsidRPr="00D8680D" w14:paraId="7F5F712F" w14:textId="77777777" w:rsidTr="00D17281">
        <w:trPr>
          <w:trHeight w:hRule="exact" w:val="397"/>
        </w:trPr>
        <w:tc>
          <w:tcPr>
            <w:tcW w:w="2035" w:type="pct"/>
          </w:tcPr>
          <w:p w14:paraId="726178CB" w14:textId="77777777" w:rsidR="005B56BA" w:rsidRPr="00D8680D" w:rsidRDefault="005B56BA" w:rsidP="00D1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3E7C7" w14:textId="6328F944" w:rsidR="005B56BA" w:rsidRPr="00D8680D" w:rsidRDefault="005B56BA" w:rsidP="00D1728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CA6C5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  <w:p w14:paraId="33BF83A7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9" w:type="pct"/>
            <w:vAlign w:val="bottom"/>
          </w:tcPr>
          <w:p w14:paraId="552A66A6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0C4FF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560,480</w:t>
            </w:r>
          </w:p>
        </w:tc>
        <w:tc>
          <w:tcPr>
            <w:tcW w:w="174" w:type="pct"/>
            <w:vAlign w:val="bottom"/>
          </w:tcPr>
          <w:p w14:paraId="56824A8B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2A384" w14:textId="77777777" w:rsidR="005B56BA" w:rsidRPr="00D8680D" w:rsidRDefault="005B56BA" w:rsidP="00D1728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7,212</w:t>
            </w:r>
          </w:p>
        </w:tc>
        <w:tc>
          <w:tcPr>
            <w:tcW w:w="143" w:type="pct"/>
            <w:vAlign w:val="bottom"/>
          </w:tcPr>
          <w:p w14:paraId="4BF7E3CE" w14:textId="77777777" w:rsidR="005B56BA" w:rsidRPr="00D8680D" w:rsidRDefault="005B56BA" w:rsidP="00D17281">
            <w:pPr>
              <w:pStyle w:val="acctfourfigures"/>
              <w:spacing w:line="240" w:lineRule="atLeast"/>
              <w:ind w:right="-9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B4267" w14:textId="77777777" w:rsidR="005B56BA" w:rsidRPr="00D8680D" w:rsidRDefault="005B56BA" w:rsidP="00D17281">
            <w:pPr>
              <w:pStyle w:val="acctfourfigures"/>
              <w:tabs>
                <w:tab w:val="clear" w:pos="765"/>
                <w:tab w:val="decimal" w:pos="667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(9,983)</w:t>
            </w:r>
          </w:p>
        </w:tc>
      </w:tr>
    </w:tbl>
    <w:p w14:paraId="0B861D60" w14:textId="77777777" w:rsidR="005B56BA" w:rsidRPr="00D8680D" w:rsidRDefault="005B56BA" w:rsidP="005B56B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5315B8E" w14:textId="77777777" w:rsidR="00094B5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CBA080F" w14:textId="77777777" w:rsidR="005B56BA" w:rsidRDefault="005B56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F836F6" w14:textId="77777777" w:rsidR="005B56BA" w:rsidRDefault="005B56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716496" w14:textId="77777777" w:rsidR="005B56BA" w:rsidRDefault="005B56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137D7B0" w14:textId="77777777" w:rsidR="005B56BA" w:rsidRPr="00D8680D" w:rsidRDefault="005B56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67" w:type="dxa"/>
        <w:tblInd w:w="576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5"/>
        <w:gridCol w:w="236"/>
        <w:gridCol w:w="1205"/>
        <w:gridCol w:w="241"/>
        <w:gridCol w:w="1270"/>
        <w:gridCol w:w="342"/>
        <w:gridCol w:w="1062"/>
        <w:gridCol w:w="248"/>
        <w:gridCol w:w="1218"/>
      </w:tblGrid>
      <w:tr w:rsidR="00AD1268" w:rsidRPr="00D8680D" w14:paraId="3CA79A11" w14:textId="77777777" w:rsidTr="00062396">
        <w:trPr>
          <w:cantSplit/>
          <w:trHeight w:val="144"/>
          <w:tblHeader/>
        </w:trPr>
        <w:tc>
          <w:tcPr>
            <w:tcW w:w="3645" w:type="dxa"/>
            <w:tcBorders>
              <w:top w:val="nil"/>
              <w:bottom w:val="nil"/>
            </w:tcBorders>
          </w:tcPr>
          <w:p w14:paraId="795AFFA5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3E22B61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81" w:type="dxa"/>
            <w:gridSpan w:val="7"/>
            <w:tcBorders>
              <w:top w:val="nil"/>
              <w:bottom w:val="nil"/>
            </w:tcBorders>
          </w:tcPr>
          <w:p w14:paraId="065D197E" w14:textId="5633BDE0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1268" w:rsidRPr="00D8680D" w14:paraId="57A7B84A" w14:textId="77777777" w:rsidTr="00062396">
        <w:trPr>
          <w:cantSplit/>
          <w:trHeight w:val="144"/>
          <w:tblHeader/>
        </w:trPr>
        <w:tc>
          <w:tcPr>
            <w:tcW w:w="3645" w:type="dxa"/>
            <w:tcBorders>
              <w:top w:val="nil"/>
              <w:bottom w:val="nil"/>
            </w:tcBorders>
          </w:tcPr>
          <w:p w14:paraId="04CE46DC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6D31E7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6C44874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C06BD02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</w:tcPr>
          <w:p w14:paraId="498DC646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EFC4F62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107E4848" w14:textId="6132DA89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AD1268" w:rsidRPr="00D8680D" w14:paraId="5CDA3431" w14:textId="77777777" w:rsidTr="00062396">
        <w:trPr>
          <w:cantSplit/>
          <w:trHeight w:val="144"/>
          <w:tblHeader/>
        </w:trPr>
        <w:tc>
          <w:tcPr>
            <w:tcW w:w="3645" w:type="dxa"/>
            <w:tcBorders>
              <w:top w:val="nil"/>
              <w:bottom w:val="nil"/>
            </w:tcBorders>
          </w:tcPr>
          <w:p w14:paraId="5855C952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C9378E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3C65256B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F5943C1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E88FA55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17F88A10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34D552F7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6DCAEAF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0B26716E" w14:textId="7112E518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1268" w:rsidRPr="00D8680D" w14:paraId="73DD9004" w14:textId="77777777" w:rsidTr="00062396">
        <w:trPr>
          <w:cantSplit/>
          <w:trHeight w:val="144"/>
          <w:tblHeader/>
        </w:trPr>
        <w:tc>
          <w:tcPr>
            <w:tcW w:w="3645" w:type="dxa"/>
          </w:tcPr>
          <w:p w14:paraId="3A113496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FF768FB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bottom w:val="nil"/>
              <w:right w:val="nil"/>
            </w:tcBorders>
          </w:tcPr>
          <w:p w14:paraId="51835E31" w14:textId="2ED017C0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7C16521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15168F9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B34E4F5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3740764D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F074602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</w:tcBorders>
          </w:tcPr>
          <w:p w14:paraId="151592FF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8" w:type="dxa"/>
          </w:tcPr>
          <w:p w14:paraId="77B4F30F" w14:textId="4D5523EB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D1268" w:rsidRPr="00D8680D" w14:paraId="61738981" w14:textId="77777777" w:rsidTr="00062396">
        <w:trPr>
          <w:cantSplit/>
          <w:trHeight w:val="144"/>
        </w:trPr>
        <w:tc>
          <w:tcPr>
            <w:tcW w:w="3645" w:type="dxa"/>
          </w:tcPr>
          <w:p w14:paraId="3FD014CE" w14:textId="5776D7DF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5C597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581" w:type="dxa"/>
            <w:gridSpan w:val="7"/>
            <w:tcBorders>
              <w:top w:val="nil"/>
              <w:bottom w:val="nil"/>
            </w:tcBorders>
          </w:tcPr>
          <w:p w14:paraId="4B5044FD" w14:textId="78A20503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1268" w:rsidRPr="00D8680D" w14:paraId="3201798B" w14:textId="77777777" w:rsidTr="00062396">
        <w:trPr>
          <w:cantSplit/>
          <w:trHeight w:val="144"/>
        </w:trPr>
        <w:tc>
          <w:tcPr>
            <w:tcW w:w="3645" w:type="dxa"/>
          </w:tcPr>
          <w:p w14:paraId="5F53B6FA" w14:textId="263D5C2D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6122C"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6777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6F1DB03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76BC035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BB97AFB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45AFE532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07F88C4E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52B375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5F70ED9" w14:textId="7B746969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D8680D" w14:paraId="4421C313" w14:textId="77777777" w:rsidTr="00062396">
        <w:trPr>
          <w:cantSplit/>
          <w:trHeight w:val="144"/>
        </w:trPr>
        <w:tc>
          <w:tcPr>
            <w:tcW w:w="3645" w:type="dxa"/>
          </w:tcPr>
          <w:p w14:paraId="10D02278" w14:textId="4EAFF0D1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D20AD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53B6291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24126BA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8775D13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463A81E3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D95AF17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26AE618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A09C6F0" w14:textId="6BF6EC30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AD1268" w:rsidRPr="00D8680D" w14:paraId="29A30D5D" w14:textId="77777777" w:rsidTr="00062396">
        <w:trPr>
          <w:cantSplit/>
          <w:trHeight w:val="144"/>
        </w:trPr>
        <w:tc>
          <w:tcPr>
            <w:tcW w:w="3645" w:type="dxa"/>
            <w:vAlign w:val="bottom"/>
          </w:tcPr>
          <w:p w14:paraId="286F13C6" w14:textId="0B01B548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C5EC296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2A5B9E9B" w14:textId="1002892C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17E056EF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14:paraId="1473D243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  <w:tcBorders>
              <w:top w:val="nil"/>
            </w:tcBorders>
          </w:tcPr>
          <w:p w14:paraId="3A561A19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14340F0C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2C31EA4B" w14:textId="77777777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11F61C29" w14:textId="13333D0E" w:rsidR="00AD1268" w:rsidRPr="00D8680D" w:rsidRDefault="00AD126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1C456D42" w14:textId="77777777" w:rsidTr="00062396">
        <w:trPr>
          <w:cantSplit/>
          <w:trHeight w:val="144"/>
        </w:trPr>
        <w:tc>
          <w:tcPr>
            <w:tcW w:w="3645" w:type="dxa"/>
            <w:vAlign w:val="bottom"/>
          </w:tcPr>
          <w:p w14:paraId="6F4472A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16448B9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5EAD0855" w14:textId="2FDACE9C" w:rsidR="0006122C" w:rsidRPr="00882F41" w:rsidRDefault="003E6A98" w:rsidP="003E6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198,545</w:t>
            </w:r>
          </w:p>
        </w:tc>
        <w:tc>
          <w:tcPr>
            <w:tcW w:w="241" w:type="dxa"/>
            <w:tcBorders>
              <w:top w:val="nil"/>
            </w:tcBorders>
          </w:tcPr>
          <w:p w14:paraId="2F25A03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14:paraId="518010B5" w14:textId="1CD0B70E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27,175</w:t>
            </w:r>
          </w:p>
        </w:tc>
        <w:tc>
          <w:tcPr>
            <w:tcW w:w="342" w:type="dxa"/>
            <w:tcBorders>
              <w:top w:val="nil"/>
            </w:tcBorders>
          </w:tcPr>
          <w:p w14:paraId="390DC87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60D07FD4" w14:textId="7F923610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tcBorders>
              <w:top w:val="nil"/>
            </w:tcBorders>
          </w:tcPr>
          <w:p w14:paraId="39C4D8D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4FC03887" w14:textId="69B3D270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225,720</w:t>
            </w:r>
          </w:p>
        </w:tc>
      </w:tr>
      <w:tr w:rsidR="0006122C" w:rsidRPr="00D8680D" w14:paraId="45E36DAA" w14:textId="77777777" w:rsidTr="00062396">
        <w:trPr>
          <w:cantSplit/>
          <w:trHeight w:val="144"/>
        </w:trPr>
        <w:tc>
          <w:tcPr>
            <w:tcW w:w="3645" w:type="dxa"/>
            <w:vAlign w:val="bottom"/>
          </w:tcPr>
          <w:p w14:paraId="2E7D4B2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533308C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67E40B17" w14:textId="43571B8F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10,726</w:t>
            </w:r>
          </w:p>
        </w:tc>
        <w:tc>
          <w:tcPr>
            <w:tcW w:w="241" w:type="dxa"/>
            <w:tcBorders>
              <w:top w:val="nil"/>
            </w:tcBorders>
          </w:tcPr>
          <w:p w14:paraId="328A519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14:paraId="7F67E3D7" w14:textId="0E4B623A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4,602</w:t>
            </w:r>
          </w:p>
        </w:tc>
        <w:tc>
          <w:tcPr>
            <w:tcW w:w="342" w:type="dxa"/>
            <w:tcBorders>
              <w:top w:val="nil"/>
            </w:tcBorders>
          </w:tcPr>
          <w:p w14:paraId="4F9CA9D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482C64F6" w14:textId="27310E5B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</w:tcBorders>
          </w:tcPr>
          <w:p w14:paraId="6A2A129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6B19551F" w14:textId="6C796F98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15,32</w:t>
            </w:r>
            <w:r w:rsidR="003E6A98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06122C" w:rsidRPr="00D8680D" w14:paraId="2FAA7CD7" w14:textId="77777777" w:rsidTr="00062396">
        <w:trPr>
          <w:cantSplit/>
          <w:trHeight w:val="144"/>
        </w:trPr>
        <w:tc>
          <w:tcPr>
            <w:tcW w:w="3645" w:type="dxa"/>
          </w:tcPr>
          <w:p w14:paraId="40F2DFB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2768532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84A66BD" w14:textId="7FC90F4B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178,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241" w:type="dxa"/>
          </w:tcPr>
          <w:p w14:paraId="095458A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03D89E30" w14:textId="400B2886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36DD">
              <w:rPr>
                <w:rFonts w:ascii="Angsana New" w:hAnsi="Angsana New" w:cs="Angsana New"/>
                <w:sz w:val="28"/>
                <w:szCs w:val="28"/>
              </w:rPr>
              <w:t>30,15</w:t>
            </w:r>
            <w:r w:rsidR="00CA6C5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42" w:type="dxa"/>
          </w:tcPr>
          <w:p w14:paraId="2839436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37DC519D" w14:textId="20008D5B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</w:tcPr>
          <w:p w14:paraId="1A33C38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4EE12DE5" w14:textId="338DE254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836DD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3E6A98" w:rsidRPr="006836DD">
              <w:rPr>
                <w:rFonts w:ascii="Angsana New" w:hAnsi="Angsana New" w:cs="Angsana New"/>
                <w:sz w:val="28"/>
                <w:szCs w:val="28"/>
                <w:lang w:val="en-GB"/>
              </w:rPr>
              <w:t>48,61</w:t>
            </w:r>
            <w:r w:rsidR="00CA6C59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</w:p>
        </w:tc>
      </w:tr>
      <w:tr w:rsidR="0006122C" w:rsidRPr="00D8680D" w14:paraId="3CC1166F" w14:textId="77777777" w:rsidTr="00062396">
        <w:trPr>
          <w:cantSplit/>
          <w:trHeight w:val="144"/>
        </w:trPr>
        <w:tc>
          <w:tcPr>
            <w:tcW w:w="3645" w:type="dxa"/>
          </w:tcPr>
          <w:p w14:paraId="6903C59E" w14:textId="08D3AB8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50C126C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1CF954B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434DC8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1AFE242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</w:tcPr>
          <w:p w14:paraId="22BCD91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41E0E554" w14:textId="7E1EB99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6BCA942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6A899FB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75D96C7C" w14:textId="77777777" w:rsidTr="00062396">
        <w:trPr>
          <w:cantSplit/>
          <w:trHeight w:val="144"/>
        </w:trPr>
        <w:tc>
          <w:tcPr>
            <w:tcW w:w="3645" w:type="dxa"/>
          </w:tcPr>
          <w:p w14:paraId="3D12BD99" w14:textId="30128F3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30061D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10B52A21" w14:textId="5F5CA1F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68,141</w:t>
            </w:r>
          </w:p>
        </w:tc>
        <w:tc>
          <w:tcPr>
            <w:tcW w:w="241" w:type="dxa"/>
          </w:tcPr>
          <w:p w14:paraId="111DE4F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42E6B62C" w14:textId="05A80488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(11,068)</w:t>
            </w:r>
          </w:p>
        </w:tc>
        <w:tc>
          <w:tcPr>
            <w:tcW w:w="342" w:type="dxa"/>
          </w:tcPr>
          <w:p w14:paraId="27E77DE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76D6623B" w14:textId="503B9CCC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</w:tcPr>
          <w:p w14:paraId="198364A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5AFB4D82" w14:textId="6792EE31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57,07</w:t>
            </w:r>
            <w:r w:rsidR="003E6A98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</w:p>
        </w:tc>
      </w:tr>
      <w:tr w:rsidR="0006122C" w:rsidRPr="00D8680D" w14:paraId="0E2FE9B3" w14:textId="77777777" w:rsidTr="00062396">
        <w:trPr>
          <w:cantSplit/>
          <w:trHeight w:val="144"/>
        </w:trPr>
        <w:tc>
          <w:tcPr>
            <w:tcW w:w="3645" w:type="dxa"/>
          </w:tcPr>
          <w:p w14:paraId="3A8404FE" w14:textId="779586A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5644F97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2F233E25" w14:textId="7FBF368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4,263</w:t>
            </w:r>
          </w:p>
        </w:tc>
        <w:tc>
          <w:tcPr>
            <w:tcW w:w="241" w:type="dxa"/>
          </w:tcPr>
          <w:p w14:paraId="7613EB3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75331AF4" w14:textId="0D74D058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1,490</w:t>
            </w:r>
          </w:p>
        </w:tc>
        <w:tc>
          <w:tcPr>
            <w:tcW w:w="342" w:type="dxa"/>
          </w:tcPr>
          <w:p w14:paraId="449E069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7D6FA3BF" w14:textId="19FB158E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</w:tcPr>
          <w:p w14:paraId="3EE9CED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2AB21DD9" w14:textId="5804EF04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5,753</w:t>
            </w:r>
          </w:p>
        </w:tc>
      </w:tr>
      <w:tr w:rsidR="0006122C" w:rsidRPr="002107C3" w14:paraId="6354EDBD" w14:textId="77777777" w:rsidTr="00062396">
        <w:trPr>
          <w:cantSplit/>
          <w:trHeight w:val="144"/>
        </w:trPr>
        <w:tc>
          <w:tcPr>
            <w:tcW w:w="3645" w:type="dxa"/>
          </w:tcPr>
          <w:p w14:paraId="5F251FAA" w14:textId="37B17819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7388CDB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6248AC36" w14:textId="659CE90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(479,152)</w:t>
            </w:r>
          </w:p>
        </w:tc>
        <w:tc>
          <w:tcPr>
            <w:tcW w:w="241" w:type="dxa"/>
          </w:tcPr>
          <w:p w14:paraId="19037F7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363CD423" w14:textId="53EC0244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17,733</w:t>
            </w:r>
          </w:p>
        </w:tc>
        <w:tc>
          <w:tcPr>
            <w:tcW w:w="342" w:type="dxa"/>
          </w:tcPr>
          <w:p w14:paraId="56A3247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4BBBF78D" w14:textId="560822B8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(19,382)</w:t>
            </w:r>
          </w:p>
        </w:tc>
        <w:tc>
          <w:tcPr>
            <w:tcW w:w="245" w:type="dxa"/>
          </w:tcPr>
          <w:p w14:paraId="0514A6C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044EEFDF" w14:textId="4E4D1A7D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(480,801)</w:t>
            </w:r>
          </w:p>
        </w:tc>
      </w:tr>
      <w:tr w:rsidR="0006122C" w:rsidRPr="00D8680D" w14:paraId="602D8870" w14:textId="77777777" w:rsidTr="005B56BA">
        <w:trPr>
          <w:cantSplit/>
          <w:trHeight w:val="144"/>
        </w:trPr>
        <w:tc>
          <w:tcPr>
            <w:tcW w:w="3645" w:type="dxa"/>
            <w:tcBorders>
              <w:bottom w:val="nil"/>
            </w:tcBorders>
          </w:tcPr>
          <w:p w14:paraId="02D729E9" w14:textId="4911451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bottom w:val="nil"/>
            </w:tcBorders>
          </w:tcPr>
          <w:p w14:paraId="136F8FC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bottom w:val="nil"/>
            </w:tcBorders>
            <w:vAlign w:val="bottom"/>
          </w:tcPr>
          <w:p w14:paraId="39EBD815" w14:textId="4FA3E2A5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(355,504)</w:t>
            </w:r>
          </w:p>
        </w:tc>
        <w:tc>
          <w:tcPr>
            <w:tcW w:w="241" w:type="dxa"/>
            <w:tcBorders>
              <w:bottom w:val="nil"/>
            </w:tcBorders>
          </w:tcPr>
          <w:p w14:paraId="27CD61B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bottom w:val="nil"/>
            </w:tcBorders>
          </w:tcPr>
          <w:p w14:paraId="0D2B6DC6" w14:textId="49295EC0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(190,635)</w:t>
            </w:r>
          </w:p>
        </w:tc>
        <w:tc>
          <w:tcPr>
            <w:tcW w:w="342" w:type="dxa"/>
            <w:tcBorders>
              <w:bottom w:val="nil"/>
            </w:tcBorders>
          </w:tcPr>
          <w:p w14:paraId="561EFDC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bottom w:val="nil"/>
            </w:tcBorders>
          </w:tcPr>
          <w:p w14:paraId="7DFB7623" w14:textId="0EBA8CB3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32F026A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43CE660B" w14:textId="078525A5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(546,1</w:t>
            </w:r>
            <w:r w:rsidR="003E6A98">
              <w:rPr>
                <w:rFonts w:ascii="Angsana New" w:hAnsi="Angsana New" w:cs="Angsana New"/>
                <w:sz w:val="28"/>
                <w:szCs w:val="28"/>
                <w:lang w:val="en-GB"/>
              </w:rPr>
              <w:t>39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06122C" w:rsidRPr="00D8680D" w14:paraId="46D9A141" w14:textId="77777777" w:rsidTr="005B56BA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13FECF4B" w14:textId="49BB537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6322F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341832C" w14:textId="5D3AA38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520B3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D855430" w14:textId="5324D46D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3EFB7E0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511F4636" w14:textId="796765D5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198" w:right="-79" w:firstLine="5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7D553C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23859CC" w14:textId="63F8C052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06122C" w:rsidRPr="00D8680D" w14:paraId="5829F1F7" w14:textId="77777777" w:rsidTr="005B56BA">
        <w:trPr>
          <w:cantSplit/>
          <w:trHeight w:val="144"/>
        </w:trPr>
        <w:tc>
          <w:tcPr>
            <w:tcW w:w="3645" w:type="dxa"/>
            <w:tcBorders>
              <w:top w:val="nil"/>
            </w:tcBorders>
          </w:tcPr>
          <w:p w14:paraId="5DC62F0E" w14:textId="1742BCD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nil"/>
            </w:tcBorders>
          </w:tcPr>
          <w:p w14:paraId="732B6F6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</w:tcBorders>
          </w:tcPr>
          <w:p w14:paraId="645E6404" w14:textId="553E1C4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AC6336">
              <w:rPr>
                <w:rFonts w:ascii="Angsana New" w:hAnsi="Angsana New" w:cs="Angsana New"/>
                <w:sz w:val="28"/>
                <w:szCs w:val="28"/>
                <w:lang w:val="en-GB"/>
              </w:rPr>
              <w:t>75,215</w:t>
            </w:r>
          </w:p>
        </w:tc>
        <w:tc>
          <w:tcPr>
            <w:tcW w:w="241" w:type="dxa"/>
            <w:tcBorders>
              <w:top w:val="nil"/>
            </w:tcBorders>
          </w:tcPr>
          <w:p w14:paraId="142FC8F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14:paraId="083C9714" w14:textId="6DF8845A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19</w:t>
            </w:r>
            <w:r w:rsidR="005D1F06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D1F06">
              <w:rPr>
                <w:rFonts w:ascii="Angsana New" w:hAnsi="Angsana New" w:cs="Angsana New"/>
                <w:sz w:val="28"/>
                <w:szCs w:val="28"/>
                <w:lang w:val="en-GB"/>
              </w:rPr>
              <w:t>426</w:t>
            </w:r>
          </w:p>
        </w:tc>
        <w:tc>
          <w:tcPr>
            <w:tcW w:w="342" w:type="dxa"/>
            <w:tcBorders>
              <w:top w:val="nil"/>
            </w:tcBorders>
          </w:tcPr>
          <w:p w14:paraId="177C7F5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</w:tcBorders>
          </w:tcPr>
          <w:p w14:paraId="1E2E9C87" w14:textId="09C22DE5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</w:tcBorders>
          </w:tcPr>
          <w:p w14:paraId="7D37B20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</w:tcBorders>
          </w:tcPr>
          <w:p w14:paraId="5CB64961" w14:textId="31265365" w:rsidR="0006122C" w:rsidRPr="00D8680D" w:rsidRDefault="005D1F06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569</w:t>
            </w:r>
            <w:r w:rsidR="005F2902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641</w:t>
            </w:r>
          </w:p>
        </w:tc>
      </w:tr>
      <w:tr w:rsidR="0006122C" w:rsidRPr="00D8680D" w14:paraId="46B60408" w14:textId="77777777" w:rsidTr="00062396">
        <w:trPr>
          <w:cantSplit/>
          <w:trHeight w:val="144"/>
        </w:trPr>
        <w:tc>
          <w:tcPr>
            <w:tcW w:w="3645" w:type="dxa"/>
          </w:tcPr>
          <w:p w14:paraId="2F705546" w14:textId="4280C6A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03841ED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</w:tcPr>
          <w:p w14:paraId="7EA10C9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36C731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</w:tcPr>
          <w:p w14:paraId="7289085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</w:tcPr>
          <w:p w14:paraId="0E128FA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</w:tcPr>
          <w:p w14:paraId="791EF387" w14:textId="053CD4F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337182C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</w:tcPr>
          <w:p w14:paraId="730FF850" w14:textId="54BBB3D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</w:tr>
      <w:tr w:rsidR="0006122C" w:rsidRPr="00D8680D" w14:paraId="4253444E" w14:textId="77777777" w:rsidTr="00062396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62836CBB" w14:textId="7341E5F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EF33F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01A9C2D5" w14:textId="67BCFBE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10,900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8A4240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7C06A7F5" w14:textId="6C1B527F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26666CF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42704A61" w14:textId="130C8FE5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4,204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8E2399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9C915B9" w14:textId="19D9D7D8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15,104</w:t>
            </w:r>
          </w:p>
        </w:tc>
      </w:tr>
      <w:tr w:rsidR="0006122C" w:rsidRPr="00D8680D" w14:paraId="50D77FB1" w14:textId="77777777" w:rsidTr="00062396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5C3487DD" w14:textId="65126B9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E8FF2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4D920696" w14:textId="5817F4B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(338)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6138CE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67111650" w14:textId="0D2164A3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9,072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1591F54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</w:tcPr>
          <w:p w14:paraId="1B7B3BB9" w14:textId="0DD4D3EC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1AEF20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F8733B6" w14:textId="529704ED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8,73</w:t>
            </w:r>
            <w:r w:rsidR="003E6A98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06122C" w:rsidRPr="00D8680D" w14:paraId="35037879" w14:textId="77777777" w:rsidTr="00062396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5D04093D" w14:textId="1E7B09AB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E35AB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bottom"/>
          </w:tcPr>
          <w:p w14:paraId="731D5FAC" w14:textId="2A14656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21,819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8EC474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bottom"/>
          </w:tcPr>
          <w:p w14:paraId="2B77BAD3" w14:textId="57FA78FC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13,314</w:t>
            </w:r>
          </w:p>
        </w:tc>
        <w:tc>
          <w:tcPr>
            <w:tcW w:w="342" w:type="dxa"/>
            <w:tcBorders>
              <w:top w:val="nil"/>
              <w:bottom w:val="nil"/>
            </w:tcBorders>
            <w:vAlign w:val="bottom"/>
          </w:tcPr>
          <w:p w14:paraId="2B46FB6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5D288F70" w14:textId="5BCE2100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7813ABC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25B1E74F" w14:textId="26A6ABAF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35,133</w:t>
            </w:r>
          </w:p>
        </w:tc>
      </w:tr>
      <w:tr w:rsidR="0006122C" w:rsidRPr="00D8680D" w14:paraId="3DF17604" w14:textId="77777777" w:rsidTr="00062396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007F2F84" w14:textId="544917F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4E94E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</w:tcPr>
          <w:p w14:paraId="23B21884" w14:textId="6B83E8F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529,763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263355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33022156" w14:textId="15F6CBBC" w:rsidR="0006122C" w:rsidRPr="00D8680D" w:rsidRDefault="0069414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(220,026)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73C5B07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14:paraId="020F40ED" w14:textId="46E86095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E3A79D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4605032" w14:textId="5FB2837B" w:rsidR="0006122C" w:rsidRPr="00D8680D" w:rsidRDefault="005F2902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309,737</w:t>
            </w:r>
          </w:p>
        </w:tc>
      </w:tr>
      <w:tr w:rsidR="0006122C" w:rsidRPr="00D8680D" w14:paraId="65DFEF73" w14:textId="77777777" w:rsidTr="00062396">
        <w:trPr>
          <w:cantSplit/>
          <w:trHeight w:val="144"/>
        </w:trPr>
        <w:tc>
          <w:tcPr>
            <w:tcW w:w="3645" w:type="dxa"/>
            <w:tcBorders>
              <w:top w:val="nil"/>
              <w:bottom w:val="nil"/>
            </w:tcBorders>
          </w:tcPr>
          <w:p w14:paraId="54FBA190" w14:textId="1C67BE2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F11D3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42F98CDC" w14:textId="3E8DAB9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560,480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A9DA64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0D007073" w14:textId="2EBFE96D" w:rsidR="0006122C" w:rsidRPr="00D8680D" w:rsidRDefault="00010CA7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</w:t>
            </w:r>
            <w:r w:rsidR="00D509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84,07</w:t>
            </w:r>
            <w:r w:rsidR="00CA6C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64E6951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F163DF" w14:textId="47DDCB32" w:rsidR="0006122C" w:rsidRPr="00D8680D" w:rsidRDefault="00010CA7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(15,178)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39152C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921845F" w14:textId="13386B39" w:rsidR="0006122C" w:rsidRPr="006836DD" w:rsidRDefault="00962CCA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3</w:t>
            </w:r>
            <w:r w:rsidR="006836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D509F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1,22</w:t>
            </w:r>
            <w:r w:rsidR="00CA6C59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6A975D48" w14:textId="77777777" w:rsidR="00E411E6" w:rsidRPr="00D8680D" w:rsidRDefault="00E411E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4A8EF0" w14:textId="77777777" w:rsidR="00094B5D" w:rsidRPr="00D8680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E2700A0" w14:textId="77777777" w:rsidR="00094B5D" w:rsidRPr="00D8680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341E1E8" w14:textId="77777777" w:rsidR="00094B5D" w:rsidRPr="00D8680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777C9F" w14:textId="77777777" w:rsidR="00094B5D" w:rsidRPr="00D8680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3BAC01B" w14:textId="77777777" w:rsidR="00094B5D" w:rsidRPr="00D8680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BF8CD66" w14:textId="77777777" w:rsidR="00094B5D" w:rsidRDefault="00094B5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E80719" w14:textId="77777777" w:rsidR="00E27175" w:rsidRDefault="00E27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8B0797E" w14:textId="77777777" w:rsidR="00E27175" w:rsidRDefault="00E27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AFB8F1F" w14:textId="77777777" w:rsidR="00E27175" w:rsidRDefault="00E2717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504" w:type="dxa"/>
        <w:tblInd w:w="58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236"/>
        <w:gridCol w:w="1201"/>
        <w:gridCol w:w="238"/>
        <w:gridCol w:w="1268"/>
        <w:gridCol w:w="360"/>
        <w:gridCol w:w="1017"/>
        <w:gridCol w:w="243"/>
        <w:gridCol w:w="1278"/>
      </w:tblGrid>
      <w:tr w:rsidR="0006122C" w:rsidRPr="00D8680D" w14:paraId="3E651F63" w14:textId="77777777" w:rsidTr="00062396">
        <w:trPr>
          <w:cantSplit/>
          <w:trHeight w:hRule="exact" w:val="355"/>
          <w:tblHeader/>
        </w:trPr>
        <w:tc>
          <w:tcPr>
            <w:tcW w:w="3663" w:type="dxa"/>
            <w:tcBorders>
              <w:top w:val="nil"/>
              <w:bottom w:val="nil"/>
            </w:tcBorders>
          </w:tcPr>
          <w:p w14:paraId="0CE28925" w14:textId="1B2CC328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9B403E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05" w:type="dxa"/>
            <w:gridSpan w:val="7"/>
            <w:tcBorders>
              <w:top w:val="nil"/>
              <w:bottom w:val="nil"/>
            </w:tcBorders>
          </w:tcPr>
          <w:p w14:paraId="3A07200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122C" w:rsidRPr="00D8680D" w14:paraId="67B8F739" w14:textId="77777777" w:rsidTr="00062396">
        <w:trPr>
          <w:cantSplit/>
          <w:trHeight w:hRule="exact" w:val="355"/>
          <w:tblHeader/>
        </w:trPr>
        <w:tc>
          <w:tcPr>
            <w:tcW w:w="3663" w:type="dxa"/>
            <w:tcBorders>
              <w:top w:val="nil"/>
              <w:bottom w:val="nil"/>
            </w:tcBorders>
          </w:tcPr>
          <w:p w14:paraId="4871E73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4BF0E8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409E299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EAD5A3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5" w:type="dxa"/>
            <w:gridSpan w:val="3"/>
            <w:tcBorders>
              <w:top w:val="nil"/>
              <w:bottom w:val="single" w:sz="4" w:space="0" w:color="auto"/>
            </w:tcBorders>
          </w:tcPr>
          <w:p w14:paraId="2B6A04A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D42833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1BB0C66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06122C" w:rsidRPr="00D8680D" w14:paraId="5FBD76EA" w14:textId="77777777" w:rsidTr="00062396">
        <w:trPr>
          <w:cantSplit/>
          <w:trHeight w:hRule="exact" w:val="355"/>
          <w:tblHeader/>
        </w:trPr>
        <w:tc>
          <w:tcPr>
            <w:tcW w:w="3663" w:type="dxa"/>
            <w:tcBorders>
              <w:top w:val="nil"/>
              <w:bottom w:val="nil"/>
            </w:tcBorders>
          </w:tcPr>
          <w:p w14:paraId="3DF1255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731659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D12876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AE058F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0BC12B7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CADF95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943F29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EBDB51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1ED8017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6122C" w:rsidRPr="00D8680D" w14:paraId="61965539" w14:textId="77777777" w:rsidTr="00062396">
        <w:trPr>
          <w:cantSplit/>
          <w:trHeight w:hRule="exact" w:val="355"/>
          <w:tblHeader/>
        </w:trPr>
        <w:tc>
          <w:tcPr>
            <w:tcW w:w="3663" w:type="dxa"/>
          </w:tcPr>
          <w:p w14:paraId="0287E7C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32D4291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</w:tcPr>
          <w:p w14:paraId="1039491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0B62A9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78C828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792EB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8012EF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072A9F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</w:tcBorders>
          </w:tcPr>
          <w:p w14:paraId="39EE6CF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AD67D6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6122C" w:rsidRPr="00D8680D" w14:paraId="70093025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5F50665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3E4E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05" w:type="dxa"/>
            <w:gridSpan w:val="7"/>
            <w:tcBorders>
              <w:top w:val="nil"/>
              <w:bottom w:val="nil"/>
            </w:tcBorders>
          </w:tcPr>
          <w:p w14:paraId="3B20AFE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122C" w:rsidRPr="00D8680D" w14:paraId="4A85A8BF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2B88E59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DDA0B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7A6B367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E145C1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6E1E1D3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1452F99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4E3D8AB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9FE7FA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374950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3A6760D9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04A78F9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3D46E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8D6406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E7238A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EF4ABE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B735DD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63E2C48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D99A82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5AD50D2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3B220E16" w14:textId="77777777" w:rsidTr="00062396">
        <w:trPr>
          <w:cantSplit/>
          <w:trHeight w:hRule="exact" w:val="355"/>
        </w:trPr>
        <w:tc>
          <w:tcPr>
            <w:tcW w:w="3663" w:type="dxa"/>
            <w:vAlign w:val="bottom"/>
          </w:tcPr>
          <w:p w14:paraId="2AFB351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และเงินทดรองจ่าย</w:t>
            </w:r>
          </w:p>
        </w:tc>
        <w:tc>
          <w:tcPr>
            <w:tcW w:w="236" w:type="dxa"/>
            <w:tcBorders>
              <w:top w:val="nil"/>
            </w:tcBorders>
          </w:tcPr>
          <w:p w14:paraId="02302E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14:paraId="0D7CCBE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8" w:type="dxa"/>
            <w:tcBorders>
              <w:top w:val="nil"/>
            </w:tcBorders>
          </w:tcPr>
          <w:p w14:paraId="07A7BB0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</w:tcBorders>
          </w:tcPr>
          <w:p w14:paraId="48BE14E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14:paraId="3F344E8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</w:tcBorders>
          </w:tcPr>
          <w:p w14:paraId="54B4CFB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7911D9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5529AEC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73266166" w14:textId="77777777" w:rsidTr="00062396">
        <w:trPr>
          <w:cantSplit/>
          <w:trHeight w:hRule="exact" w:val="355"/>
        </w:trPr>
        <w:tc>
          <w:tcPr>
            <w:tcW w:w="3663" w:type="dxa"/>
            <w:vAlign w:val="bottom"/>
          </w:tcPr>
          <w:p w14:paraId="2483320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ให้แก่เกษตรกร</w:t>
            </w:r>
          </w:p>
        </w:tc>
        <w:tc>
          <w:tcPr>
            <w:tcW w:w="236" w:type="dxa"/>
            <w:tcBorders>
              <w:top w:val="nil"/>
            </w:tcBorders>
          </w:tcPr>
          <w:p w14:paraId="58229CF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14:paraId="42ED986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117,505</w:t>
            </w:r>
          </w:p>
        </w:tc>
        <w:tc>
          <w:tcPr>
            <w:tcW w:w="238" w:type="dxa"/>
            <w:tcBorders>
              <w:top w:val="nil"/>
            </w:tcBorders>
          </w:tcPr>
          <w:p w14:paraId="2FFDC43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</w:tcBorders>
          </w:tcPr>
          <w:p w14:paraId="355CA54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81,040</w:t>
            </w:r>
          </w:p>
        </w:tc>
        <w:tc>
          <w:tcPr>
            <w:tcW w:w="360" w:type="dxa"/>
            <w:tcBorders>
              <w:top w:val="nil"/>
            </w:tcBorders>
          </w:tcPr>
          <w:p w14:paraId="3E3C887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</w:tcBorders>
          </w:tcPr>
          <w:p w14:paraId="334B9BD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14:paraId="76A553F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3F9285D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198,545</w:t>
            </w:r>
          </w:p>
        </w:tc>
      </w:tr>
      <w:tr w:rsidR="0006122C" w:rsidRPr="00D8680D" w14:paraId="567E34D2" w14:textId="77777777" w:rsidTr="00062396">
        <w:trPr>
          <w:cantSplit/>
          <w:trHeight w:hRule="exact" w:val="355"/>
        </w:trPr>
        <w:tc>
          <w:tcPr>
            <w:tcW w:w="3663" w:type="dxa"/>
            <w:vAlign w:val="bottom"/>
          </w:tcPr>
          <w:p w14:paraId="2273786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</w:tcBorders>
          </w:tcPr>
          <w:p w14:paraId="42DE9BB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14:paraId="7108EAA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37,963</w:t>
            </w:r>
          </w:p>
        </w:tc>
        <w:tc>
          <w:tcPr>
            <w:tcW w:w="238" w:type="dxa"/>
            <w:tcBorders>
              <w:top w:val="nil"/>
            </w:tcBorders>
          </w:tcPr>
          <w:p w14:paraId="7E1F492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</w:tcBorders>
          </w:tcPr>
          <w:p w14:paraId="114675C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(27,237)</w:t>
            </w:r>
          </w:p>
        </w:tc>
        <w:tc>
          <w:tcPr>
            <w:tcW w:w="360" w:type="dxa"/>
            <w:tcBorders>
              <w:top w:val="nil"/>
            </w:tcBorders>
          </w:tcPr>
          <w:p w14:paraId="5721ED1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</w:tcBorders>
          </w:tcPr>
          <w:p w14:paraId="4B91B7B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14:paraId="3040D27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14:paraId="41D654C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10,726</w:t>
            </w:r>
          </w:p>
        </w:tc>
      </w:tr>
      <w:tr w:rsidR="0006122C" w:rsidRPr="00D8680D" w14:paraId="1B81F367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42BD4BC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236" w:type="dxa"/>
          </w:tcPr>
          <w:p w14:paraId="73111C4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7276F42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(13,776)</w:t>
            </w:r>
          </w:p>
        </w:tc>
        <w:tc>
          <w:tcPr>
            <w:tcW w:w="238" w:type="dxa"/>
          </w:tcPr>
          <w:p w14:paraId="58829CF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25CDA81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192,549</w:t>
            </w:r>
          </w:p>
        </w:tc>
        <w:tc>
          <w:tcPr>
            <w:tcW w:w="360" w:type="dxa"/>
          </w:tcPr>
          <w:p w14:paraId="5DB6892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3EB9186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5DEA02D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757B6FE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284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178,773</w:t>
            </w:r>
          </w:p>
        </w:tc>
      </w:tr>
      <w:tr w:rsidR="0006122C" w:rsidRPr="00D8680D" w14:paraId="73FE6AD3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6363664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สินทรัพย์ทางการเงินที่อยู่ใน</w:t>
            </w:r>
          </w:p>
        </w:tc>
        <w:tc>
          <w:tcPr>
            <w:tcW w:w="236" w:type="dxa"/>
          </w:tcPr>
          <w:p w14:paraId="77584E1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11B7E7E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7492B6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2D1363D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BE9086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15F3B86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41F5F34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1381C20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126B4A7B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0255156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 w:firstLine="15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522772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66427E4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82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018</w:t>
            </w:r>
          </w:p>
        </w:tc>
        <w:tc>
          <w:tcPr>
            <w:tcW w:w="238" w:type="dxa"/>
          </w:tcPr>
          <w:p w14:paraId="1FF3F3A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6CD69FB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(13,877)</w:t>
            </w:r>
          </w:p>
        </w:tc>
        <w:tc>
          <w:tcPr>
            <w:tcW w:w="360" w:type="dxa"/>
          </w:tcPr>
          <w:p w14:paraId="00BAE23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1C860A3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D42A17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039547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68,141</w:t>
            </w:r>
          </w:p>
        </w:tc>
      </w:tr>
      <w:tr w:rsidR="0006122C" w:rsidRPr="00D8680D" w14:paraId="67677338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391508F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บริษัทร่วมและ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36" w:type="dxa"/>
          </w:tcPr>
          <w:p w14:paraId="7705624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24988F1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3,185</w:t>
            </w:r>
          </w:p>
        </w:tc>
        <w:tc>
          <w:tcPr>
            <w:tcW w:w="238" w:type="dxa"/>
          </w:tcPr>
          <w:p w14:paraId="0BB5657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4901EAA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1,078</w:t>
            </w:r>
          </w:p>
        </w:tc>
        <w:tc>
          <w:tcPr>
            <w:tcW w:w="360" w:type="dxa"/>
          </w:tcPr>
          <w:p w14:paraId="69940ED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700B1A5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74FE3E3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58A5B04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4,263</w:t>
            </w:r>
          </w:p>
        </w:tc>
      </w:tr>
      <w:tr w:rsidR="0006122C" w:rsidRPr="00D8680D" w14:paraId="029175F1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06BC21B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7A66DC7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5724EA1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(398,337)</w:t>
            </w:r>
          </w:p>
        </w:tc>
        <w:tc>
          <w:tcPr>
            <w:tcW w:w="238" w:type="dxa"/>
          </w:tcPr>
          <w:p w14:paraId="3E366AE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48B0BA6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(16,575)</w:t>
            </w:r>
          </w:p>
        </w:tc>
        <w:tc>
          <w:tcPr>
            <w:tcW w:w="360" w:type="dxa"/>
          </w:tcPr>
          <w:p w14:paraId="3EEBACA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724B551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(64,240)</w:t>
            </w:r>
          </w:p>
        </w:tc>
        <w:tc>
          <w:tcPr>
            <w:tcW w:w="243" w:type="dxa"/>
          </w:tcPr>
          <w:p w14:paraId="4F0C25B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200F35D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(479,152)</w:t>
            </w:r>
          </w:p>
        </w:tc>
      </w:tr>
      <w:tr w:rsidR="0006122C" w:rsidRPr="00D8680D" w14:paraId="164B43AB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2166433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6B2C81D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vAlign w:val="bottom"/>
          </w:tcPr>
          <w:p w14:paraId="257D500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(676,196)</w:t>
            </w:r>
          </w:p>
        </w:tc>
        <w:tc>
          <w:tcPr>
            <w:tcW w:w="238" w:type="dxa"/>
          </w:tcPr>
          <w:p w14:paraId="5373BE0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1A4E408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320,692</w:t>
            </w:r>
          </w:p>
        </w:tc>
        <w:tc>
          <w:tcPr>
            <w:tcW w:w="360" w:type="dxa"/>
          </w:tcPr>
          <w:p w14:paraId="470E4C0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0A88030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1EE93D3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4DE7C1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(355,504)</w:t>
            </w:r>
          </w:p>
        </w:tc>
      </w:tr>
      <w:tr w:rsidR="0006122C" w:rsidRPr="00D8680D" w14:paraId="0F497293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606FAB5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370D3FF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125B96E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  <w:tc>
          <w:tcPr>
            <w:tcW w:w="238" w:type="dxa"/>
          </w:tcPr>
          <w:p w14:paraId="5EB93A9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030A8E4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701DD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2DA382B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198" w:right="-79" w:firstLine="53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74DB3B3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197A98E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(2,671)</w:t>
            </w:r>
          </w:p>
        </w:tc>
      </w:tr>
      <w:tr w:rsidR="0006122C" w:rsidRPr="00D8680D" w14:paraId="4E44CF94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0FBD26E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668A39E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5FDCC99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692,323</w:t>
            </w:r>
          </w:p>
        </w:tc>
        <w:tc>
          <w:tcPr>
            <w:tcW w:w="238" w:type="dxa"/>
          </w:tcPr>
          <w:p w14:paraId="342E317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6B2CA85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(317,108)</w:t>
            </w:r>
          </w:p>
        </w:tc>
        <w:tc>
          <w:tcPr>
            <w:tcW w:w="360" w:type="dxa"/>
          </w:tcPr>
          <w:p w14:paraId="2B4363C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5357B67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</w:tcPr>
          <w:p w14:paraId="66FFBFA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7C68745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375,215</w:t>
            </w:r>
          </w:p>
        </w:tc>
      </w:tr>
      <w:tr w:rsidR="0006122C" w:rsidRPr="00D8680D" w14:paraId="4261A652" w14:textId="77777777" w:rsidTr="00062396">
        <w:trPr>
          <w:cantSplit/>
          <w:trHeight w:hRule="exact" w:val="355"/>
        </w:trPr>
        <w:tc>
          <w:tcPr>
            <w:tcW w:w="3663" w:type="dxa"/>
          </w:tcPr>
          <w:p w14:paraId="40DC38C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36" w:type="dxa"/>
          </w:tcPr>
          <w:p w14:paraId="5B7C211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</w:tcPr>
          <w:p w14:paraId="440E123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ADCF3C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</w:tcPr>
          <w:p w14:paraId="3980536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B0BC4D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</w:tcPr>
          <w:p w14:paraId="5D8A8D8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76504D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</w:tcPr>
          <w:p w14:paraId="69782CF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102F9081" w14:textId="77777777" w:rsidTr="00062396">
        <w:trPr>
          <w:cantSplit/>
          <w:trHeight w:hRule="exact" w:val="355"/>
        </w:trPr>
        <w:tc>
          <w:tcPr>
            <w:tcW w:w="3663" w:type="dxa"/>
            <w:tcBorders>
              <w:top w:val="nil"/>
              <w:bottom w:val="nil"/>
            </w:tcBorders>
          </w:tcPr>
          <w:p w14:paraId="3736602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143D4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6F8040C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10,009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26413C8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FBAD53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D935DB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097F76E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001BB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134C32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10,900</w:t>
            </w:r>
          </w:p>
        </w:tc>
      </w:tr>
      <w:tr w:rsidR="0006122C" w:rsidRPr="00D8680D" w14:paraId="31EE67A1" w14:textId="77777777" w:rsidTr="00062396">
        <w:trPr>
          <w:cantSplit/>
          <w:trHeight w:hRule="exact" w:val="355"/>
        </w:trPr>
        <w:tc>
          <w:tcPr>
            <w:tcW w:w="3663" w:type="dxa"/>
            <w:tcBorders>
              <w:top w:val="nil"/>
              <w:bottom w:val="nil"/>
            </w:tcBorders>
          </w:tcPr>
          <w:p w14:paraId="0BC7568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4FD66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06E036C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(14,202)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2A3688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31ED1DB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13,864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09AC5A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</w:tcPr>
          <w:p w14:paraId="7C9EA53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D35E6E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7E832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(338)</w:t>
            </w:r>
          </w:p>
        </w:tc>
      </w:tr>
      <w:tr w:rsidR="0006122C" w:rsidRPr="00D8680D" w14:paraId="3E97C0B9" w14:textId="77777777" w:rsidTr="00062396">
        <w:trPr>
          <w:cantSplit/>
          <w:trHeight w:hRule="exact" w:val="355"/>
        </w:trPr>
        <w:tc>
          <w:tcPr>
            <w:tcW w:w="3663" w:type="dxa"/>
            <w:tcBorders>
              <w:top w:val="nil"/>
              <w:bottom w:val="nil"/>
            </w:tcBorders>
          </w:tcPr>
          <w:p w14:paraId="220A5A7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3D4BF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  <w:vAlign w:val="bottom"/>
          </w:tcPr>
          <w:p w14:paraId="049725A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358D68D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  <w:vAlign w:val="bottom"/>
          </w:tcPr>
          <w:p w14:paraId="0CFBEEC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21,819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3803AA9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nil"/>
            </w:tcBorders>
            <w:vAlign w:val="bottom"/>
          </w:tcPr>
          <w:p w14:paraId="7FB5724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EEEB3F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567AC30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21,819</w:t>
            </w:r>
          </w:p>
        </w:tc>
      </w:tr>
      <w:tr w:rsidR="0006122C" w:rsidRPr="00D8680D" w14:paraId="3D729C43" w14:textId="77777777" w:rsidTr="00062396">
        <w:trPr>
          <w:cantSplit/>
          <w:trHeight w:hRule="exact" w:val="355"/>
        </w:trPr>
        <w:tc>
          <w:tcPr>
            <w:tcW w:w="3663" w:type="dxa"/>
            <w:tcBorders>
              <w:top w:val="nil"/>
              <w:bottom w:val="nil"/>
            </w:tcBorders>
          </w:tcPr>
          <w:p w14:paraId="5EC95E5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35D18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14:paraId="21B312C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627,978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6DE4897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379F83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(98,215)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29341E2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nil"/>
              <w:bottom w:val="single" w:sz="4" w:space="0" w:color="auto"/>
            </w:tcBorders>
          </w:tcPr>
          <w:p w14:paraId="4F74FB8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5E3646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F90B4B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529,763</w:t>
            </w:r>
          </w:p>
        </w:tc>
      </w:tr>
      <w:tr w:rsidR="0006122C" w:rsidRPr="00D8680D" w14:paraId="3C66FF39" w14:textId="77777777" w:rsidTr="00062396">
        <w:trPr>
          <w:cantSplit/>
          <w:trHeight w:hRule="exact" w:val="355"/>
        </w:trPr>
        <w:tc>
          <w:tcPr>
            <w:tcW w:w="3663" w:type="dxa"/>
            <w:tcBorders>
              <w:top w:val="nil"/>
              <w:bottom w:val="nil"/>
            </w:tcBorders>
          </w:tcPr>
          <w:p w14:paraId="70E19BD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25723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99B3E1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50" w:lineRule="exact"/>
              <w:ind w:left="-108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465,799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43A99BD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5CCD979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50" w:lineRule="exact"/>
              <w:ind w:left="-108" w:right="-1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158,921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63D9D6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4CC439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5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(64,240)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B4918F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E50CA2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560,480</w:t>
            </w:r>
          </w:p>
        </w:tc>
      </w:tr>
    </w:tbl>
    <w:p w14:paraId="391C2C06" w14:textId="77777777" w:rsidR="00062396" w:rsidRPr="00D8680D" w:rsidRDefault="00062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D8680D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553B67" w:rsidRPr="00D8680D" w14:paraId="33E21C27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</w:tcPr>
          <w:p w14:paraId="3FEA207D" w14:textId="72071366" w:rsidR="00553B67" w:rsidRPr="00D8680D" w:rsidRDefault="001D6FD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</w:tcBorders>
          </w:tcPr>
          <w:p w14:paraId="13ED2D0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0CE47827" w14:textId="1575D0B2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53B67" w:rsidRPr="00D8680D" w14:paraId="39D75528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</w:tcPr>
          <w:p w14:paraId="47AED4B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922C3E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C22578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246168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44" w:type="dxa"/>
            <w:gridSpan w:val="3"/>
            <w:tcBorders>
              <w:top w:val="nil"/>
              <w:bottom w:val="single" w:sz="4" w:space="0" w:color="auto"/>
            </w:tcBorders>
          </w:tcPr>
          <w:p w14:paraId="62B9B370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บันทึกเป็น(รายจ่าย)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/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25B5AB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6B71CC5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553B67" w:rsidRPr="00D8680D" w14:paraId="6FE7780B" w14:textId="77777777" w:rsidTr="00CE4BA1">
        <w:trPr>
          <w:cantSplit/>
          <w:trHeight w:hRule="exact" w:val="366"/>
          <w:tblHeader/>
        </w:trPr>
        <w:tc>
          <w:tcPr>
            <w:tcW w:w="3600" w:type="dxa"/>
            <w:tcBorders>
              <w:top w:val="nil"/>
              <w:bottom w:val="nil"/>
            </w:tcBorders>
          </w:tcPr>
          <w:p w14:paraId="14EAC41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7150B2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3161D4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82DF74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1BC32C06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97CB594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304EA89D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A74B34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30FCDE4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53B67" w:rsidRPr="00D8680D" w14:paraId="6F5F611C" w14:textId="77777777" w:rsidTr="00CE4BA1">
        <w:trPr>
          <w:cantSplit/>
          <w:trHeight w:hRule="exact" w:val="366"/>
          <w:tblHeader/>
        </w:trPr>
        <w:tc>
          <w:tcPr>
            <w:tcW w:w="3600" w:type="dxa"/>
          </w:tcPr>
          <w:p w14:paraId="1DF537AF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42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65E77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76D0D6E" w14:textId="2FB3EE21" w:rsidR="00553B67" w:rsidRPr="00D8680D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53B67"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A908F5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8C96A3C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FD415C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7BC13DC9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F6C4048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36EAD22A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8D5E16" w14:textId="51D69F19" w:rsidR="00553B67" w:rsidRPr="00D8680D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8" w:right="-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553B67"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53B67" w:rsidRPr="00D8680D" w14:paraId="78BFAB2A" w14:textId="77777777" w:rsidTr="00CE4BA1">
        <w:trPr>
          <w:cantSplit/>
          <w:trHeight w:hRule="exact" w:val="366"/>
        </w:trPr>
        <w:tc>
          <w:tcPr>
            <w:tcW w:w="3600" w:type="dxa"/>
          </w:tcPr>
          <w:p w14:paraId="391D575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ABD136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nil"/>
            </w:tcBorders>
          </w:tcPr>
          <w:p w14:paraId="1B85D81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3B67" w:rsidRPr="00D8680D" w14:paraId="3A8E3042" w14:textId="77777777" w:rsidTr="00CE4BA1">
        <w:trPr>
          <w:cantSplit/>
          <w:trHeight w:hRule="exact" w:val="366"/>
        </w:trPr>
        <w:tc>
          <w:tcPr>
            <w:tcW w:w="3600" w:type="dxa"/>
          </w:tcPr>
          <w:p w14:paraId="6C166F07" w14:textId="7BD9609E" w:rsidR="00553B67" w:rsidRPr="00D8680D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6122C"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AE5AA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D87CEE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3D7C26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FD06E6E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7A296DBD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2263EE90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3CA60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837AA5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553B67" w:rsidRPr="00D8680D" w14:paraId="55DD1B48" w14:textId="77777777" w:rsidTr="00CE4BA1">
        <w:trPr>
          <w:cantSplit/>
          <w:trHeight w:hRule="exact" w:val="366"/>
        </w:trPr>
        <w:tc>
          <w:tcPr>
            <w:tcW w:w="3600" w:type="dxa"/>
          </w:tcPr>
          <w:p w14:paraId="7BDE2259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8B06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AF389C6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F9598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7EC7FC3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26EE2F16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1A913144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BC21D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6F2A627" w14:textId="77777777" w:rsidR="00553B67" w:rsidRPr="00D8680D" w:rsidRDefault="00553B6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2D11C885" w14:textId="77777777" w:rsidTr="008D3DD9">
        <w:trPr>
          <w:cantSplit/>
          <w:trHeight w:hRule="exact" w:val="366"/>
        </w:trPr>
        <w:tc>
          <w:tcPr>
            <w:tcW w:w="3600" w:type="dxa"/>
            <w:vAlign w:val="bottom"/>
          </w:tcPr>
          <w:p w14:paraId="1E6C6F67" w14:textId="3FA51D5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40FA788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3EE3F56" w14:textId="7E6D35A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1,605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600A8D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225A682C" w14:textId="2DAFE985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32</w:t>
            </w:r>
            <w:r w:rsidR="00A86B7F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15B239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0706BBC" w14:textId="44E6BB9B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E1E10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B823400" w14:textId="3F301E43" w:rsidR="0006122C" w:rsidRPr="00D8680D" w:rsidRDefault="00933A06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1,932</w:t>
            </w:r>
          </w:p>
        </w:tc>
      </w:tr>
      <w:tr w:rsidR="0006122C" w:rsidRPr="00D8680D" w14:paraId="6152A523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1E465050" w14:textId="414E02F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0A83D72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EE258BF" w14:textId="3EAF856F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5,262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C73863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6F06B9C" w14:textId="0843D8E3" w:rsidR="0006122C" w:rsidRPr="00D8680D" w:rsidRDefault="00A2686B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8,225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05CF6A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96FE467" w14:textId="62B810A2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9F49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14864DF" w14:textId="5415AE05" w:rsidR="0006122C" w:rsidRPr="00D8680D" w:rsidRDefault="00933A06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="00A2686B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3,487</w:t>
            </w:r>
          </w:p>
        </w:tc>
      </w:tr>
      <w:tr w:rsidR="0006122C" w:rsidRPr="00D8680D" w14:paraId="474C77BF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2E99C074" w14:textId="598800A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5B78F89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AE643A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EBF16D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3DD266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56162816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B0CAD7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6736B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2AA38A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549B4D19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3270E3A4" w14:textId="4B025789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2FD9E7A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59848FB" w14:textId="6E9EB748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68,141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4E34AD2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5E4C268" w14:textId="623BC728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(11,06</w:t>
            </w:r>
            <w:r w:rsidR="00A86B7F" w:rsidRPr="00D8680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40303E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2BA3D0A" w14:textId="537E8807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C48D55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86EFAE0" w14:textId="3D0707FD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57,074</w:t>
            </w:r>
          </w:p>
        </w:tc>
      </w:tr>
      <w:tr w:rsidR="0006122C" w:rsidRPr="00D8680D" w14:paraId="62EFEF68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3A961FA9" w14:textId="4F856CE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2C49581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4C5E91D" w14:textId="59EA3BB1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(83,872)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78CC73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EC26B7B" w14:textId="49110ED4" w:rsidR="0006122C" w:rsidRPr="00D8680D" w:rsidRDefault="00A2686B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14,01</w:t>
            </w:r>
            <w:r w:rsidR="00133CB5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3A22ED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FECC4AE" w14:textId="027C405A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(33</w:t>
            </w:r>
            <w:r w:rsidR="00133CB5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420C5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5E16516" w14:textId="4CFF9868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(7</w:t>
            </w:r>
            <w:r w:rsidR="00A2686B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0,191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06122C" w:rsidRPr="00D8680D" w14:paraId="4158A7E6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5820FC20" w14:textId="022FB0B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0475299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DC9A17C" w14:textId="0A00DCE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(4,423)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B44CFC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9E445A1" w14:textId="582EBF9F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(1,25</w:t>
            </w:r>
            <w:r w:rsidR="00A86B7F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5503C1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1EB326" w14:textId="01A15C0A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ECB7C6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F6FDC06" w14:textId="14C13D21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(5,676)</w:t>
            </w:r>
          </w:p>
        </w:tc>
      </w:tr>
      <w:tr w:rsidR="0006122C" w:rsidRPr="00D8680D" w14:paraId="6EDF90E8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4A233C0B" w14:textId="4F69DD9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44C3441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2190FBD" w14:textId="5E2851F4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4,680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67D7B2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6EAA1E4" w14:textId="24B2255D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2,97</w:t>
            </w:r>
            <w:r w:rsidR="00A86B7F"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2251AB6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22966C2" w14:textId="2654930C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958003B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00DDCE2" w14:textId="4E9A13DB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7,659</w:t>
            </w:r>
          </w:p>
        </w:tc>
      </w:tr>
      <w:tr w:rsidR="0006122C" w:rsidRPr="00D8680D" w14:paraId="04B7966A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3BFAD048" w14:textId="738B5FC6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20153EC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A167CA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BBA335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315094C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68800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7303FE9B" w14:textId="70490DD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4B6289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610271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4FA50E19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29C050B5" w14:textId="4C4F2CD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1E5071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A4F0228" w14:textId="4BDCE005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1,565</w:t>
            </w:r>
          </w:p>
        </w:tc>
        <w:tc>
          <w:tcPr>
            <w:tcW w:w="236" w:type="dxa"/>
            <w:vAlign w:val="bottom"/>
          </w:tcPr>
          <w:p w14:paraId="2412A6D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7A96D4E0" w14:textId="59C22C97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340" w:type="dxa"/>
            <w:vAlign w:val="bottom"/>
          </w:tcPr>
          <w:p w14:paraId="0771889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992D6F6" w14:textId="1C194445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1,632</w:t>
            </w:r>
          </w:p>
        </w:tc>
        <w:tc>
          <w:tcPr>
            <w:tcW w:w="270" w:type="dxa"/>
            <w:vAlign w:val="bottom"/>
          </w:tcPr>
          <w:p w14:paraId="014D72B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376832" w14:textId="7861B4EB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3,617</w:t>
            </w:r>
          </w:p>
        </w:tc>
      </w:tr>
      <w:tr w:rsidR="0006122C" w:rsidRPr="00D8680D" w14:paraId="74F1A774" w14:textId="77777777" w:rsidTr="008D3DD9">
        <w:trPr>
          <w:cantSplit/>
          <w:trHeight w:hRule="exact" w:val="366"/>
        </w:trPr>
        <w:tc>
          <w:tcPr>
            <w:tcW w:w="3600" w:type="dxa"/>
          </w:tcPr>
          <w:p w14:paraId="0A1AA273" w14:textId="41FFA283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3AD6CAF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D35B14F" w14:textId="738B0C9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(2,941)</w:t>
            </w:r>
          </w:p>
        </w:tc>
        <w:tc>
          <w:tcPr>
            <w:tcW w:w="236" w:type="dxa"/>
            <w:vAlign w:val="bottom"/>
          </w:tcPr>
          <w:p w14:paraId="6FE0116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0208268A" w14:textId="3285AE6E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2,251</w:t>
            </w:r>
          </w:p>
        </w:tc>
        <w:tc>
          <w:tcPr>
            <w:tcW w:w="340" w:type="dxa"/>
            <w:vAlign w:val="bottom"/>
          </w:tcPr>
          <w:p w14:paraId="0DBB1D5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E60E4E6" w14:textId="0F26E2D7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63A440A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4511078" w14:textId="42F86C5E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(690)</w:t>
            </w:r>
          </w:p>
        </w:tc>
      </w:tr>
      <w:tr w:rsidR="0006122C" w:rsidRPr="00D8680D" w14:paraId="6DBB89CF" w14:textId="77777777" w:rsidTr="008D3DD9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</w:tcPr>
          <w:p w14:paraId="1372239C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CCDCC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DC415" w14:textId="30324032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(9,983)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E98500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282FF" w14:textId="0403AB0B" w:rsidR="0006122C" w:rsidRPr="00D8680D" w:rsidRDefault="003E48A1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15,89</w:t>
            </w:r>
            <w:r w:rsidR="00133CB5"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26A8267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75A33" w14:textId="445A271C" w:rsidR="0006122C" w:rsidRPr="00D8680D" w:rsidRDefault="00933A06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1,29</w:t>
            </w:r>
            <w:r w:rsidR="00133CB5"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AC2341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14E73" w14:textId="44EA6893" w:rsidR="0006122C" w:rsidRPr="00D8680D" w:rsidRDefault="000423D0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7,212</w:t>
            </w:r>
          </w:p>
        </w:tc>
      </w:tr>
    </w:tbl>
    <w:p w14:paraId="715408FF" w14:textId="012DF49B" w:rsidR="00553B67" w:rsidRPr="00D8680D" w:rsidRDefault="00553B67" w:rsidP="00F54E6A">
      <w:pPr>
        <w:spacing w:line="350" w:lineRule="exact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260"/>
        <w:gridCol w:w="236"/>
        <w:gridCol w:w="1294"/>
        <w:gridCol w:w="340"/>
        <w:gridCol w:w="1010"/>
        <w:gridCol w:w="270"/>
        <w:gridCol w:w="1260"/>
      </w:tblGrid>
      <w:tr w:rsidR="0006122C" w:rsidRPr="00D8680D" w14:paraId="4AB61BCC" w14:textId="77777777" w:rsidTr="005B56BA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</w:tcPr>
          <w:p w14:paraId="6583903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3FC62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0A08C0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297AB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455542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6889892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7F5F46C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2A2CB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01160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58AE3F97" w14:textId="77777777" w:rsidTr="005B56BA">
        <w:trPr>
          <w:cantSplit/>
          <w:trHeight w:hRule="exact" w:val="366"/>
        </w:trPr>
        <w:tc>
          <w:tcPr>
            <w:tcW w:w="3600" w:type="dxa"/>
            <w:tcBorders>
              <w:top w:val="nil"/>
            </w:tcBorders>
          </w:tcPr>
          <w:p w14:paraId="47554F7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114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D6EA8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EF92B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5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DC11E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5FA7B73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 w:firstLine="4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14:paraId="402B9856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  <w:bottom w:val="nil"/>
            </w:tcBorders>
          </w:tcPr>
          <w:p w14:paraId="637FE44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6154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4AD3D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6E33E068" w14:textId="77777777" w:rsidTr="003A2C58">
        <w:trPr>
          <w:cantSplit/>
          <w:trHeight w:hRule="exact" w:val="366"/>
        </w:trPr>
        <w:tc>
          <w:tcPr>
            <w:tcW w:w="3600" w:type="dxa"/>
            <w:vAlign w:val="bottom"/>
          </w:tcPr>
          <w:p w14:paraId="2FCA653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0298BA6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833E4B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4,295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9D9745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6651A2E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(2,690)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64E405B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ABCDA8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17859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36BEB6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1,605</w:t>
            </w:r>
          </w:p>
        </w:tc>
      </w:tr>
      <w:tr w:rsidR="0006122C" w:rsidRPr="00D8680D" w14:paraId="1ACDA9C7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5734E2E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top w:val="nil"/>
            </w:tcBorders>
          </w:tcPr>
          <w:p w14:paraId="22F0973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2E5419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35,615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01305D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64D2FE5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(30,353)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D74312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3D8EDEC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04DC1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E7D5F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5,262</w:t>
            </w:r>
          </w:p>
        </w:tc>
      </w:tr>
      <w:tr w:rsidR="0006122C" w:rsidRPr="00D8680D" w14:paraId="77CFB110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5EF6F6E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สินทรัพย์ทางการเงินที่อยู่ในความต้องการ</w:t>
            </w:r>
          </w:p>
        </w:tc>
        <w:tc>
          <w:tcPr>
            <w:tcW w:w="270" w:type="dxa"/>
            <w:tcBorders>
              <w:top w:val="nil"/>
            </w:tcBorders>
          </w:tcPr>
          <w:p w14:paraId="436B044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B9054D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B137A4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6547867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03FE100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44BA522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EEB26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23F0C8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648CD6E5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75C8AAE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270" w:type="dxa"/>
            <w:tcBorders>
              <w:top w:val="nil"/>
            </w:tcBorders>
          </w:tcPr>
          <w:p w14:paraId="2E52002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DD42C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82,017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5574E8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716CEF3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>(13,876)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7B218D6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5139CD3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83282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FA914B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68,141</w:t>
            </w:r>
          </w:p>
        </w:tc>
      </w:tr>
      <w:tr w:rsidR="0006122C" w:rsidRPr="00D8680D" w14:paraId="3F44109E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0A1CF94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  <w:tcBorders>
              <w:top w:val="nil"/>
            </w:tcBorders>
          </w:tcPr>
          <w:p w14:paraId="14946D8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D3A2E6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(70,721)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5C1404C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0707554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3,373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3F60481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6BBB2B8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(16,524)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682576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15EDCA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(83,872)</w:t>
            </w:r>
          </w:p>
        </w:tc>
      </w:tr>
      <w:tr w:rsidR="0006122C" w:rsidRPr="00D8680D" w14:paraId="37149CBE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313E535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tcBorders>
              <w:top w:val="nil"/>
            </w:tcBorders>
          </w:tcPr>
          <w:p w14:paraId="3F10178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764927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(7,499)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8534D4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4EC7534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3,076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FD3ED5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1045152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4A086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4316C4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(4,423)</w:t>
            </w:r>
          </w:p>
        </w:tc>
      </w:tr>
      <w:tr w:rsidR="0006122C" w:rsidRPr="00D8680D" w14:paraId="178D08F6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2CCDE58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  <w:tcBorders>
              <w:top w:val="nil"/>
            </w:tcBorders>
          </w:tcPr>
          <w:p w14:paraId="71EBA1A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7A6025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7,499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36B4F97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57D2D15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(2,819)</w:t>
            </w: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4DB626F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600281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B37201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CD7380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4,680</w:t>
            </w:r>
          </w:p>
        </w:tc>
      </w:tr>
      <w:tr w:rsidR="0006122C" w:rsidRPr="00D8680D" w14:paraId="214F2E8B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189D83A3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270" w:type="dxa"/>
            <w:tcBorders>
              <w:top w:val="nil"/>
            </w:tcBorders>
          </w:tcPr>
          <w:p w14:paraId="6DCFB58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47376B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C9E751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nil"/>
            </w:tcBorders>
            <w:vAlign w:val="bottom"/>
          </w:tcPr>
          <w:p w14:paraId="15FEE40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340" w:type="dxa"/>
            <w:tcBorders>
              <w:top w:val="nil"/>
            </w:tcBorders>
            <w:vAlign w:val="bottom"/>
          </w:tcPr>
          <w:p w14:paraId="6E7F816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nil"/>
            </w:tcBorders>
            <w:vAlign w:val="bottom"/>
          </w:tcPr>
          <w:p w14:paraId="2C93BBC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97DB9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ECF49C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06122C" w:rsidRPr="00D8680D" w14:paraId="3CBE5F07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75B941B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5F1B04A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8EB8E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1,329</w:t>
            </w:r>
          </w:p>
        </w:tc>
        <w:tc>
          <w:tcPr>
            <w:tcW w:w="236" w:type="dxa"/>
            <w:vAlign w:val="bottom"/>
          </w:tcPr>
          <w:p w14:paraId="4058A39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389266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236</w:t>
            </w:r>
          </w:p>
        </w:tc>
        <w:tc>
          <w:tcPr>
            <w:tcW w:w="340" w:type="dxa"/>
            <w:vAlign w:val="bottom"/>
          </w:tcPr>
          <w:p w14:paraId="5F9441D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55AEED49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2D1DFFD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88AB7E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1,565</w:t>
            </w:r>
          </w:p>
        </w:tc>
      </w:tr>
      <w:tr w:rsidR="0006122C" w:rsidRPr="00D8680D" w14:paraId="46BF997F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6E50734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1F63153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7313E8A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(15,823)</w:t>
            </w:r>
          </w:p>
        </w:tc>
        <w:tc>
          <w:tcPr>
            <w:tcW w:w="236" w:type="dxa"/>
            <w:vAlign w:val="bottom"/>
          </w:tcPr>
          <w:p w14:paraId="7738F50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5F1CA63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12,882</w:t>
            </w:r>
          </w:p>
        </w:tc>
        <w:tc>
          <w:tcPr>
            <w:tcW w:w="340" w:type="dxa"/>
            <w:vAlign w:val="bottom"/>
          </w:tcPr>
          <w:p w14:paraId="69209CD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232E95D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D3629F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1F608E2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"/>
                <w:tab w:val="decimal" w:pos="186"/>
              </w:tabs>
              <w:spacing w:line="350" w:lineRule="exac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(2,941)</w:t>
            </w:r>
          </w:p>
        </w:tc>
      </w:tr>
      <w:tr w:rsidR="0006122C" w:rsidRPr="00D8680D" w14:paraId="214C0411" w14:textId="77777777" w:rsidTr="003A2C58">
        <w:trPr>
          <w:cantSplit/>
          <w:trHeight w:hRule="exact" w:val="366"/>
        </w:trPr>
        <w:tc>
          <w:tcPr>
            <w:tcW w:w="3600" w:type="dxa"/>
          </w:tcPr>
          <w:p w14:paraId="3F707D5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59857B8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DFB1D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119,339</w:t>
            </w:r>
          </w:p>
        </w:tc>
        <w:tc>
          <w:tcPr>
            <w:tcW w:w="236" w:type="dxa"/>
            <w:vAlign w:val="bottom"/>
          </w:tcPr>
          <w:p w14:paraId="50B77FB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2AAB893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(119,339)</w:t>
            </w:r>
          </w:p>
        </w:tc>
        <w:tc>
          <w:tcPr>
            <w:tcW w:w="340" w:type="dxa"/>
            <w:vAlign w:val="bottom"/>
          </w:tcPr>
          <w:p w14:paraId="11BCC95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vAlign w:val="bottom"/>
          </w:tcPr>
          <w:p w14:paraId="1285FDA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  <w:tab w:val="decimal" w:pos="1046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961D09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88BABD5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06122C" w:rsidRPr="00D8680D" w14:paraId="057E2E54" w14:textId="77777777" w:rsidTr="003A2C58">
        <w:trPr>
          <w:cantSplit/>
          <w:trHeight w:hRule="exact" w:val="366"/>
        </w:trPr>
        <w:tc>
          <w:tcPr>
            <w:tcW w:w="3600" w:type="dxa"/>
            <w:tcBorders>
              <w:top w:val="nil"/>
              <w:bottom w:val="nil"/>
            </w:tcBorders>
          </w:tcPr>
          <w:p w14:paraId="7C44B30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95E05F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D9704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50" w:lineRule="exac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156,051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27740E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C23D0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50" w:lineRule="exact"/>
              <w:ind w:left="-108" w:right="-11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(149,510)</w:t>
            </w:r>
          </w:p>
        </w:tc>
        <w:tc>
          <w:tcPr>
            <w:tcW w:w="340" w:type="dxa"/>
            <w:tcBorders>
              <w:top w:val="nil"/>
              <w:bottom w:val="nil"/>
            </w:tcBorders>
            <w:vAlign w:val="bottom"/>
          </w:tcPr>
          <w:p w14:paraId="1116BD8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1AB2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50" w:lineRule="exact"/>
              <w:ind w:left="-108" w:right="-111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(16,524)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BFB91C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50" w:lineRule="exact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D14A7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left="-108" w:right="-1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D8680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(9,983)</w:t>
            </w:r>
          </w:p>
        </w:tc>
      </w:tr>
    </w:tbl>
    <w:p w14:paraId="17EF980D" w14:textId="77777777" w:rsidR="0006122C" w:rsidRPr="00D8680D" w:rsidRDefault="0006122C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5CBFF25F" w14:textId="77777777" w:rsidR="005B56BA" w:rsidRDefault="005B56B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493BCDA" w14:textId="1550E2DE" w:rsidR="007105C2" w:rsidRPr="00D8680D" w:rsidRDefault="00C72DB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680D">
        <w:rPr>
          <w:rFonts w:ascii="Angsana New" w:hAnsi="Angsana New" w:cs="Angsana New"/>
          <w:spacing w:val="-2"/>
          <w:sz w:val="30"/>
          <w:szCs w:val="30"/>
          <w:cs/>
        </w:rPr>
        <w:t xml:space="preserve">ขาดทุนทางภาษีจะสิ้นสุดในระหว่างปี </w:t>
      </w:r>
      <w:r w:rsidRPr="00D8680D">
        <w:rPr>
          <w:rFonts w:ascii="Angsana New" w:hAnsi="Angsana New" w:cs="Angsana New"/>
          <w:spacing w:val="-2"/>
          <w:sz w:val="30"/>
          <w:szCs w:val="30"/>
        </w:rPr>
        <w:t>256</w:t>
      </w:r>
      <w:r w:rsidR="00DF757B" w:rsidRPr="00D8680D">
        <w:rPr>
          <w:rFonts w:ascii="Angsana New" w:hAnsi="Angsana New" w:cs="Angsana New"/>
          <w:spacing w:val="-2"/>
          <w:sz w:val="30"/>
          <w:szCs w:val="30"/>
        </w:rPr>
        <w:t>8</w:t>
      </w:r>
      <w:r w:rsidRPr="00D868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8680D">
        <w:rPr>
          <w:rFonts w:ascii="Angsana New" w:hAnsi="Angsana New" w:cs="Angsana New" w:hint="cs"/>
          <w:spacing w:val="-2"/>
          <w:sz w:val="30"/>
          <w:szCs w:val="30"/>
          <w:cs/>
        </w:rPr>
        <w:t>ถึงปี</w:t>
      </w:r>
      <w:r w:rsidRPr="00D8680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D8680D">
        <w:rPr>
          <w:rFonts w:ascii="Angsana New" w:hAnsi="Angsana New" w:cs="Angsana New"/>
          <w:spacing w:val="-2"/>
          <w:sz w:val="30"/>
          <w:szCs w:val="30"/>
        </w:rPr>
        <w:t xml:space="preserve">2574  </w:t>
      </w:r>
      <w:r w:rsidR="007105C2" w:rsidRPr="00D8680D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C418B0" w:rsidRPr="00D8680D">
        <w:rPr>
          <w:rFonts w:ascii="Angsana New" w:hAnsi="Angsana New" w:cs="Angsana New"/>
          <w:spacing w:val="-2"/>
          <w:sz w:val="30"/>
          <w:szCs w:val="30"/>
        </w:rPr>
        <w:t>31</w:t>
      </w:r>
      <w:r w:rsidR="007105C2" w:rsidRPr="00D8680D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C418B0" w:rsidRPr="00D8680D">
        <w:rPr>
          <w:rFonts w:ascii="Angsana New" w:hAnsi="Angsana New" w:cs="Angsana New"/>
          <w:spacing w:val="-2"/>
          <w:sz w:val="30"/>
          <w:szCs w:val="30"/>
        </w:rPr>
        <w:t>256</w:t>
      </w:r>
      <w:r w:rsidR="0006122C" w:rsidRPr="00D8680D">
        <w:rPr>
          <w:rFonts w:ascii="Angsana New" w:hAnsi="Angsana New" w:cs="Angsana New"/>
          <w:spacing w:val="-2"/>
          <w:sz w:val="30"/>
          <w:szCs w:val="30"/>
        </w:rPr>
        <w:t>8</w:t>
      </w:r>
      <w:r w:rsidR="007105C2" w:rsidRPr="00D8680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105C2" w:rsidRPr="00D8680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กลุ่มบริษัทมีผลแตกต่างชั่วคราว</w:t>
      </w:r>
      <w:r w:rsidR="00C06D81" w:rsidRPr="00D8680D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7105C2" w:rsidRPr="00D8680D">
        <w:rPr>
          <w:rFonts w:ascii="Angsana New" w:hAnsi="Angsana New" w:cs="Angsana New"/>
          <w:spacing w:val="2"/>
          <w:sz w:val="30"/>
          <w:szCs w:val="30"/>
          <w:cs/>
        </w:rPr>
        <w:t>ที่เกิดจากขาดทุนทางภาษีที่ยังไม่ได้ใช้เป็น</w:t>
      </w:r>
      <w:r w:rsidR="007105C2" w:rsidRPr="00E67F7C">
        <w:rPr>
          <w:rFonts w:ascii="Angsana New" w:hAnsi="Angsana New" w:cs="Angsana New"/>
          <w:spacing w:val="2"/>
          <w:sz w:val="30"/>
          <w:szCs w:val="30"/>
          <w:cs/>
        </w:rPr>
        <w:t>จำนวนเงิน</w:t>
      </w:r>
      <w:r w:rsidR="000A72D0" w:rsidRPr="00E67F7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F654C1">
        <w:rPr>
          <w:rFonts w:ascii="Angsana New" w:hAnsi="Angsana New" w:cs="Angsana New"/>
          <w:spacing w:val="2"/>
          <w:sz w:val="30"/>
          <w:szCs w:val="30"/>
        </w:rPr>
        <w:t>2,357.0</w:t>
      </w:r>
      <w:r w:rsidR="003D25A4" w:rsidRPr="00E67F7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E67F7C">
        <w:rPr>
          <w:rFonts w:ascii="Angsana New" w:hAnsi="Angsana New" w:cs="Angsana New"/>
          <w:sz w:val="30"/>
          <w:szCs w:val="30"/>
          <w:cs/>
        </w:rPr>
        <w:t>ล้านบาท</w:t>
      </w:r>
      <w:r w:rsidR="007105C2" w:rsidRPr="00E67F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105C2" w:rsidRPr="00E67F7C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C418B0" w:rsidRPr="00E67F7C">
        <w:rPr>
          <w:rFonts w:ascii="Angsana New" w:hAnsi="Angsana New" w:cs="Angsana New"/>
          <w:i/>
          <w:iCs/>
          <w:sz w:val="30"/>
          <w:szCs w:val="30"/>
        </w:rPr>
        <w:t>256</w:t>
      </w:r>
      <w:r w:rsidR="0006122C" w:rsidRPr="00E67F7C">
        <w:rPr>
          <w:rFonts w:ascii="Angsana New" w:hAnsi="Angsana New" w:cs="Angsana New"/>
          <w:i/>
          <w:iCs/>
          <w:sz w:val="30"/>
          <w:szCs w:val="30"/>
        </w:rPr>
        <w:t>7</w:t>
      </w:r>
      <w:r w:rsidR="007105C2" w:rsidRPr="00E67F7C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7E4C87" w:rsidRPr="00E67F7C">
        <w:rPr>
          <w:rFonts w:ascii="Angsana New" w:hAnsi="Angsana New" w:cs="Angsana New"/>
          <w:i/>
          <w:iCs/>
          <w:spacing w:val="2"/>
          <w:sz w:val="30"/>
          <w:szCs w:val="30"/>
        </w:rPr>
        <w:t>2,</w:t>
      </w:r>
      <w:r w:rsidR="0006122C" w:rsidRPr="00E67F7C">
        <w:rPr>
          <w:rFonts w:ascii="Angsana New" w:hAnsi="Angsana New" w:cs="Angsana New"/>
          <w:i/>
          <w:iCs/>
          <w:spacing w:val="2"/>
          <w:sz w:val="30"/>
          <w:szCs w:val="30"/>
        </w:rPr>
        <w:t>091</w:t>
      </w:r>
      <w:r w:rsidR="007E4C87" w:rsidRPr="00E67F7C">
        <w:rPr>
          <w:rFonts w:ascii="Angsana New" w:hAnsi="Angsana New" w:cs="Angsana New"/>
          <w:i/>
          <w:iCs/>
          <w:spacing w:val="2"/>
          <w:sz w:val="30"/>
          <w:szCs w:val="30"/>
        </w:rPr>
        <w:t>.</w:t>
      </w:r>
      <w:r w:rsidR="0006122C" w:rsidRPr="00E67F7C">
        <w:rPr>
          <w:rFonts w:ascii="Angsana New" w:hAnsi="Angsana New" w:cs="Angsana New"/>
          <w:i/>
          <w:iCs/>
          <w:spacing w:val="2"/>
          <w:sz w:val="30"/>
          <w:szCs w:val="30"/>
        </w:rPr>
        <w:t>6</w:t>
      </w:r>
      <w:r w:rsidR="00B96A61" w:rsidRPr="00E67F7C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7105C2" w:rsidRPr="00E67F7C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7105C2" w:rsidRPr="00E67F7C">
        <w:rPr>
          <w:rFonts w:ascii="Angsana New" w:hAnsi="Angsana New" w:cs="Angsana New"/>
          <w:sz w:val="30"/>
          <w:szCs w:val="30"/>
          <w:cs/>
        </w:rPr>
        <w:t xml:space="preserve"> ซึ่งไม่ได้นำไป</w:t>
      </w:r>
      <w:r w:rsidR="007105C2" w:rsidRPr="00E67F7C">
        <w:rPr>
          <w:rFonts w:ascii="Angsana New" w:hAnsi="Angsana New" w:cs="Angsana New"/>
          <w:spacing w:val="-4"/>
          <w:sz w:val="30"/>
          <w:szCs w:val="30"/>
          <w:cs/>
        </w:rPr>
        <w:t>รวมในการคำนวณสินทรัพย์ภาษีเงินได้รอการตัดบัญชีเพื่อรับรู้ใน</w:t>
      </w:r>
      <w:r w:rsidR="00AE342B" w:rsidRPr="00E67F7C">
        <w:rPr>
          <w:rFonts w:ascii="Angsana New" w:hAnsi="Angsana New" w:cs="Angsana New"/>
          <w:spacing w:val="-4"/>
          <w:sz w:val="30"/>
          <w:szCs w:val="30"/>
          <w:cs/>
        </w:rPr>
        <w:t>งบฐานะการเงิน</w:t>
      </w:r>
      <w:r w:rsidR="007105C2" w:rsidRPr="00E67F7C">
        <w:rPr>
          <w:rFonts w:ascii="Angsana New" w:hAnsi="Angsana New" w:cs="Angsana New"/>
          <w:spacing w:val="2"/>
          <w:sz w:val="30"/>
          <w:szCs w:val="30"/>
          <w:cs/>
        </w:rPr>
        <w:t>รวมเป็นจำนวนเงิน</w:t>
      </w:r>
      <w:r w:rsidR="003D25A4" w:rsidRPr="00E67F7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E82580">
        <w:rPr>
          <w:rFonts w:ascii="Angsana New" w:hAnsi="Angsana New" w:cs="Angsana New"/>
          <w:spacing w:val="2"/>
          <w:sz w:val="30"/>
          <w:szCs w:val="30"/>
        </w:rPr>
        <w:t>471.4</w:t>
      </w:r>
      <w:r w:rsidR="00E67F7C" w:rsidRPr="00E67F7C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E67F7C">
        <w:rPr>
          <w:rFonts w:ascii="Angsana New" w:hAnsi="Angsana New" w:cs="Angsana New"/>
          <w:spacing w:val="2"/>
          <w:sz w:val="30"/>
          <w:szCs w:val="30"/>
          <w:cs/>
        </w:rPr>
        <w:t>ล้าน</w:t>
      </w:r>
      <w:r w:rsidR="007105C2" w:rsidRPr="00D8680D">
        <w:rPr>
          <w:rFonts w:ascii="Angsana New" w:hAnsi="Angsana New" w:cs="Angsana New"/>
          <w:spacing w:val="2"/>
          <w:sz w:val="30"/>
          <w:szCs w:val="30"/>
          <w:cs/>
        </w:rPr>
        <w:t xml:space="preserve">บาท </w:t>
      </w:r>
      <w:r w:rsidR="007105C2" w:rsidRPr="00D8680D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>(</w:t>
      </w:r>
      <w:r w:rsidR="00C418B0" w:rsidRPr="00D8680D">
        <w:rPr>
          <w:rFonts w:ascii="Angsana New" w:hAnsi="Angsana New" w:cs="Angsana New"/>
          <w:i/>
          <w:iCs/>
          <w:spacing w:val="2"/>
          <w:sz w:val="30"/>
          <w:szCs w:val="30"/>
        </w:rPr>
        <w:t>256</w:t>
      </w:r>
      <w:r w:rsidR="0006122C" w:rsidRPr="00D8680D">
        <w:rPr>
          <w:rFonts w:ascii="Angsana New" w:hAnsi="Angsana New" w:cs="Angsana New"/>
          <w:i/>
          <w:iCs/>
          <w:spacing w:val="2"/>
          <w:sz w:val="30"/>
          <w:szCs w:val="30"/>
        </w:rPr>
        <w:t>7</w:t>
      </w:r>
      <w:r w:rsidR="007105C2" w:rsidRPr="00D8680D">
        <w:rPr>
          <w:rFonts w:ascii="Angsana New" w:hAnsi="Angsana New" w:cs="Angsana New"/>
          <w:i/>
          <w:iCs/>
          <w:spacing w:val="2"/>
          <w:sz w:val="30"/>
          <w:szCs w:val="30"/>
        </w:rPr>
        <w:t xml:space="preserve">: </w:t>
      </w:r>
      <w:r w:rsidR="00E82580">
        <w:rPr>
          <w:rFonts w:ascii="Angsana New" w:hAnsi="Angsana New" w:cs="Angsana New"/>
          <w:i/>
          <w:iCs/>
          <w:spacing w:val="2"/>
          <w:sz w:val="30"/>
          <w:szCs w:val="30"/>
        </w:rPr>
        <w:t>418.3</w:t>
      </w:r>
      <w:r w:rsidR="00B96A61" w:rsidRPr="00D8680D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7105C2" w:rsidRPr="00D8680D">
        <w:rPr>
          <w:rFonts w:ascii="Angsana New" w:hAnsi="Angsana New" w:cs="Angsana New"/>
          <w:i/>
          <w:iCs/>
          <w:spacing w:val="2"/>
          <w:sz w:val="30"/>
          <w:szCs w:val="30"/>
          <w:cs/>
        </w:rPr>
        <w:t xml:space="preserve">ล้านบาท) </w:t>
      </w:r>
      <w:r w:rsidR="007105C2" w:rsidRPr="00D8680D">
        <w:rPr>
          <w:rFonts w:ascii="Angsana New" w:hAnsi="Angsana New" w:cs="Angsana New"/>
          <w:spacing w:val="2"/>
          <w:sz w:val="30"/>
          <w:szCs w:val="30"/>
          <w:cs/>
        </w:rPr>
        <w:t>เนื่องจากความไม่แน่นอนที่จะใช้ประโยชน์ทางภาษีจาก</w:t>
      </w:r>
      <w:r w:rsidR="007105C2" w:rsidRPr="00D8680D">
        <w:rPr>
          <w:rFonts w:ascii="Angsana New" w:hAnsi="Angsana New" w:cs="Angsana New"/>
          <w:sz w:val="30"/>
          <w:szCs w:val="30"/>
          <w:cs/>
        </w:rPr>
        <w:t>รายการดังกล่าวในอนาคต</w:t>
      </w:r>
      <w:r w:rsidR="00BF4D99" w:rsidRPr="00D8680D">
        <w:rPr>
          <w:rFonts w:ascii="Angsana New" w:hAnsi="Angsana New" w:cs="Angsana New"/>
          <w:sz w:val="30"/>
          <w:szCs w:val="30"/>
        </w:rPr>
        <w:t xml:space="preserve"> </w:t>
      </w:r>
    </w:p>
    <w:p w14:paraId="1010DAD0" w14:textId="264F1FC9" w:rsidR="00931C7D" w:rsidRPr="00D8680D" w:rsidRDefault="00931C7D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14:paraId="1C22A578" w14:textId="201FF6AA" w:rsidR="00B1598E" w:rsidRPr="00D8680D" w:rsidRDefault="0007125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D8680D">
        <w:rPr>
          <w:rFonts w:asciiTheme="majorBidi" w:hAnsiTheme="majorBidi" w:cstheme="majorBidi"/>
          <w:sz w:val="30"/>
          <w:szCs w:val="30"/>
        </w:rPr>
        <w:t xml:space="preserve">1 </w:t>
      </w:r>
      <w:r w:rsidRPr="00D8680D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D8680D">
        <w:rPr>
          <w:rFonts w:asciiTheme="majorBidi" w:hAnsiTheme="majorBidi" w:cstheme="majorBidi"/>
          <w:sz w:val="30"/>
          <w:szCs w:val="30"/>
        </w:rPr>
        <w:t xml:space="preserve"> 2568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</w:t>
      </w:r>
      <w:r w:rsidR="00DF757B" w:rsidRPr="00D8680D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DF757B" w:rsidRPr="00D8680D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="00DF757B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DF757B" w:rsidRPr="00D8680D">
        <w:rPr>
          <w:rFonts w:asciiTheme="majorBidi" w:hAnsiTheme="majorBidi" w:cstheme="majorBidi"/>
          <w:sz w:val="30"/>
          <w:szCs w:val="30"/>
          <w:cs/>
        </w:rPr>
        <w:t>มีอัตราภาษี</w:t>
      </w:r>
      <w:r w:rsidR="00DF757B" w:rsidRPr="00D8680D">
        <w:rPr>
          <w:rFonts w:asciiTheme="majorBidi" w:hAnsiTheme="majorBidi" w:cstheme="majorBidi" w:hint="cs"/>
          <w:sz w:val="30"/>
          <w:szCs w:val="30"/>
          <w:cs/>
        </w:rPr>
        <w:t>เงินได้ที่แท้จริง</w:t>
      </w:r>
      <w:r w:rsidR="00DF757B" w:rsidRPr="00D8680D">
        <w:rPr>
          <w:rFonts w:asciiTheme="majorBidi" w:hAnsiTheme="majorBidi" w:cstheme="majorBidi"/>
          <w:sz w:val="30"/>
          <w:szCs w:val="30"/>
          <w:cs/>
        </w:rPr>
        <w:t xml:space="preserve">ต่ำกว่าร้อยละ </w:t>
      </w:r>
      <w:r w:rsidR="00DF757B" w:rsidRPr="00D8680D">
        <w:rPr>
          <w:rFonts w:asciiTheme="majorBidi" w:hAnsiTheme="majorBidi" w:cstheme="majorBidi"/>
          <w:sz w:val="30"/>
          <w:szCs w:val="30"/>
        </w:rPr>
        <w:t>15</w:t>
      </w:r>
      <w:r w:rsidR="00DF757B" w:rsidRPr="00D86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757B" w:rsidRPr="00D8680D">
        <w:rPr>
          <w:rFonts w:asciiTheme="majorBidi" w:hAnsiTheme="majorBidi" w:cstheme="majorBidi" w:hint="cs"/>
          <w:sz w:val="30"/>
          <w:szCs w:val="30"/>
          <w:cs/>
        </w:rPr>
        <w:t>โดยกลุ่มบริษัทรับรู้ค่าใช้จ่ายภาษีเงินได้ในงบกำไรขาดทุน</w:t>
      </w:r>
      <w:r w:rsidR="00DF757B"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เบ็ดเสร็จรวมสำหรับปีสิ้นสุดวันที่ </w:t>
      </w:r>
      <w:r w:rsidR="00DF757B" w:rsidRPr="00D8680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DF757B"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DF757B" w:rsidRPr="00D8680D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C0361" w:rsidRPr="00D8680D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DF757B"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เป็นจำนวน</w:t>
      </w:r>
      <w:r w:rsidR="00173885" w:rsidRPr="00D86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44C00" w:rsidRPr="00D8680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153E10">
        <w:rPr>
          <w:rFonts w:asciiTheme="majorBidi" w:hAnsiTheme="majorBidi" w:cstheme="majorBidi"/>
          <w:spacing w:val="-2"/>
          <w:sz w:val="30"/>
          <w:szCs w:val="30"/>
        </w:rPr>
        <w:t>02.3</w:t>
      </w:r>
      <w:r w:rsidR="00DF757B" w:rsidRPr="00D86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F757B"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DF757B" w:rsidRPr="00D8680D">
        <w:rPr>
          <w:rFonts w:asciiTheme="majorBidi" w:hAnsiTheme="majorBidi" w:cstheme="majorBidi"/>
          <w:i/>
          <w:iCs/>
          <w:spacing w:val="-2"/>
          <w:sz w:val="30"/>
          <w:szCs w:val="30"/>
        </w:rPr>
        <w:t>(256</w:t>
      </w:r>
      <w:r w:rsidR="003C0361" w:rsidRPr="00D8680D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DF757B" w:rsidRPr="00D8680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C0361" w:rsidRPr="00D8680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188.9 </w:t>
      </w:r>
      <w:r w:rsidR="003C0361" w:rsidRPr="00D8680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</w:t>
      </w:r>
      <w:r w:rsidR="00DF757B" w:rsidRPr="00D8680D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BF4D99" w:rsidRPr="00D8680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1598E" w:rsidRPr="00D8680D">
        <w:rPr>
          <w:rFonts w:ascii="Angsana New" w:hAnsi="Angsana New" w:cs="Angsana New"/>
          <w:sz w:val="30"/>
          <w:szCs w:val="30"/>
          <w:cs/>
        </w:rPr>
        <w:br w:type="page"/>
      </w:r>
    </w:p>
    <w:p w14:paraId="1980D45C" w14:textId="1425C346" w:rsidR="00804175" w:rsidRPr="00E27175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E27175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กำไรต่อหุ้น </w:t>
      </w:r>
    </w:p>
    <w:p w14:paraId="7E5F8564" w14:textId="0FAA5B1D" w:rsidR="00AA5263" w:rsidRPr="00D8680D" w:rsidRDefault="00AA52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p w14:paraId="1ABC557D" w14:textId="3D2D5585" w:rsidR="005A56F3" w:rsidRPr="00D8680D" w:rsidRDefault="005A56F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ด</w:t>
      </w:r>
    </w:p>
    <w:p w14:paraId="40CCF700" w14:textId="77777777" w:rsidR="005A56F3" w:rsidRPr="00D8680D" w:rsidRDefault="005A56F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9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75"/>
        <w:gridCol w:w="994"/>
        <w:gridCol w:w="236"/>
        <w:gridCol w:w="1020"/>
        <w:gridCol w:w="253"/>
        <w:gridCol w:w="988"/>
        <w:gridCol w:w="275"/>
        <w:gridCol w:w="979"/>
      </w:tblGrid>
      <w:tr w:rsidR="0085242B" w:rsidRPr="00D8680D" w14:paraId="209ED38D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478844E" w14:textId="3F91AF3E" w:rsidR="0085242B" w:rsidRPr="00D8680D" w:rsidRDefault="0085242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E78818B" w14:textId="77777777" w:rsidR="0085242B" w:rsidRPr="00D8680D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00EB032" w14:textId="77777777" w:rsidR="0085242B" w:rsidRPr="00D8680D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7E8A745B" w14:textId="77777777" w:rsidR="0085242B" w:rsidRPr="00D8680D" w:rsidRDefault="0085242B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80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C87" w:rsidRPr="00D8680D" w14:paraId="60424C27" w14:textId="77777777" w:rsidTr="003F4723">
        <w:trPr>
          <w:trHeight w:hRule="exact" w:val="389"/>
          <w:tblHeader/>
        </w:trPr>
        <w:tc>
          <w:tcPr>
            <w:tcW w:w="2427" w:type="pct"/>
          </w:tcPr>
          <w:p w14:paraId="082691E2" w14:textId="0441005E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4769BA"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เป็นส่วนของผู้ถือหุ้นสามัญ</w:t>
            </w:r>
          </w:p>
        </w:tc>
        <w:tc>
          <w:tcPr>
            <w:tcW w:w="539" w:type="pct"/>
          </w:tcPr>
          <w:p w14:paraId="4AB72D6B" w14:textId="252FE867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7056430D" w14:textId="77777777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573A1E" w14:textId="4FB986EA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055D5610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80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68BB4A06" w14:textId="25FA4B33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413BA71" w14:textId="77777777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3E48154" w14:textId="0A334732" w:rsidR="007E4C87" w:rsidRPr="00D8680D" w:rsidRDefault="007E4C87" w:rsidP="00F54E6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E4C87" w:rsidRPr="00D8680D" w14:paraId="5523D322" w14:textId="77777777" w:rsidTr="00960FE7">
        <w:trPr>
          <w:trHeight w:hRule="exact" w:val="389"/>
          <w:tblHeader/>
        </w:trPr>
        <w:tc>
          <w:tcPr>
            <w:tcW w:w="2427" w:type="pct"/>
          </w:tcPr>
          <w:p w14:paraId="6A706FCC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9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3" w:type="pct"/>
            <w:gridSpan w:val="7"/>
            <w:vAlign w:val="bottom"/>
          </w:tcPr>
          <w:p w14:paraId="767DDA12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D8680D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E4C87" w:rsidRPr="00D8680D" w14:paraId="565B21BA" w14:textId="77777777" w:rsidTr="003F4723">
        <w:trPr>
          <w:trHeight w:hRule="exact" w:val="389"/>
        </w:trPr>
        <w:tc>
          <w:tcPr>
            <w:tcW w:w="2427" w:type="pct"/>
          </w:tcPr>
          <w:p w14:paraId="5A679D16" w14:textId="4B7956D0" w:rsidR="007E4C87" w:rsidRPr="00D8680D" w:rsidRDefault="007E4C87" w:rsidP="00F54E6A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540237BF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42183A8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44C4CC1A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CD6D5E4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68D85A80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F14D610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D64FD6D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122C" w:rsidRPr="00D8680D" w14:paraId="7BDDB0CC" w14:textId="77777777" w:rsidTr="003F4723">
        <w:trPr>
          <w:trHeight w:hRule="exact" w:val="389"/>
        </w:trPr>
        <w:tc>
          <w:tcPr>
            <w:tcW w:w="2427" w:type="pct"/>
          </w:tcPr>
          <w:p w14:paraId="0129C267" w14:textId="2F0B82D8" w:rsidR="0006122C" w:rsidRPr="00D8680D" w:rsidRDefault="0006122C" w:rsidP="0006122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3A139720" w14:textId="4490C87C" w:rsidR="0006122C" w:rsidRPr="00D8680D" w:rsidRDefault="00396CA2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E40C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440,837</w:t>
            </w:r>
          </w:p>
        </w:tc>
        <w:tc>
          <w:tcPr>
            <w:tcW w:w="128" w:type="pct"/>
          </w:tcPr>
          <w:p w14:paraId="1C9978D3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46BCFF8F" w14:textId="095B60B9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3,143,806</w:t>
            </w:r>
          </w:p>
        </w:tc>
        <w:tc>
          <w:tcPr>
            <w:tcW w:w="137" w:type="pct"/>
          </w:tcPr>
          <w:p w14:paraId="5BA4E0AC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F4C0A83" w14:textId="4F2AFAC0" w:rsidR="0006122C" w:rsidRPr="00D8680D" w:rsidRDefault="00BE3A50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4,294,</w:t>
            </w:r>
            <w:r w:rsidR="0058096E"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49" w:type="pct"/>
          </w:tcPr>
          <w:p w14:paraId="033C303D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3713562C" w14:textId="07DCB812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335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06122C" w:rsidRPr="00D8680D" w14:paraId="573CB9DB" w14:textId="77777777" w:rsidTr="00B44076">
        <w:trPr>
          <w:trHeight w:hRule="exact" w:val="389"/>
        </w:trPr>
        <w:tc>
          <w:tcPr>
            <w:tcW w:w="2427" w:type="pct"/>
          </w:tcPr>
          <w:p w14:paraId="1EA9914E" w14:textId="3FB96813" w:rsidR="0006122C" w:rsidRPr="00D8680D" w:rsidRDefault="0006122C" w:rsidP="0006122C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สำหรับปี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39" w:type="pct"/>
          </w:tcPr>
          <w:p w14:paraId="6A381B39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5795B43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1BAECEFE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C479BDA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232A8CE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C82998F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94A0207" w14:textId="77777777" w:rsidR="0006122C" w:rsidRPr="00D8680D" w:rsidRDefault="0006122C" w:rsidP="000612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6C2D0692" w14:textId="77777777" w:rsidTr="00B44076">
        <w:trPr>
          <w:trHeight w:hRule="exact" w:val="389"/>
        </w:trPr>
        <w:tc>
          <w:tcPr>
            <w:tcW w:w="2427" w:type="pct"/>
          </w:tcPr>
          <w:p w14:paraId="4FB2F54D" w14:textId="59936937" w:rsidR="00396CA2" w:rsidRPr="00D8680D" w:rsidRDefault="00396CA2" w:rsidP="00396CA2">
            <w:pPr>
              <w:ind w:left="9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ของบริษัท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F7976A6" w14:textId="283F8369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</w:t>
            </w:r>
            <w:r w:rsidR="00E40C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440,837</w:t>
            </w:r>
          </w:p>
        </w:tc>
        <w:tc>
          <w:tcPr>
            <w:tcW w:w="128" w:type="pct"/>
          </w:tcPr>
          <w:p w14:paraId="11C9727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7838B629" w14:textId="69B5CDA3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right="-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3,143,806</w:t>
            </w:r>
          </w:p>
        </w:tc>
        <w:tc>
          <w:tcPr>
            <w:tcW w:w="137" w:type="pct"/>
          </w:tcPr>
          <w:p w14:paraId="32B143E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5587867B" w14:textId="32123F02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4,294,</w:t>
            </w:r>
            <w:r w:rsidR="0058096E"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149" w:type="pct"/>
          </w:tcPr>
          <w:p w14:paraId="4B3EFD0B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4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4A7E591A" w14:textId="1F7E01AE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209" w:right="-107" w:firstLine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335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12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96CA2" w:rsidRPr="00D8680D" w14:paraId="4D31BF98" w14:textId="77777777" w:rsidTr="003F4723">
        <w:trPr>
          <w:trHeight w:hRule="exact" w:val="389"/>
        </w:trPr>
        <w:tc>
          <w:tcPr>
            <w:tcW w:w="2427" w:type="pct"/>
          </w:tcPr>
          <w:p w14:paraId="5FC2176C" w14:textId="77777777" w:rsidR="00396CA2" w:rsidRPr="00D8680D" w:rsidRDefault="00396CA2" w:rsidP="00396CA2">
            <w:pPr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097AC7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AB7F76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E9A7BAA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786F56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F81900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87EBF6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31816CA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63D2DC92" w14:textId="77777777" w:rsidTr="003F4723">
        <w:trPr>
          <w:trHeight w:hRule="exact" w:val="389"/>
        </w:trPr>
        <w:tc>
          <w:tcPr>
            <w:tcW w:w="2427" w:type="pct"/>
          </w:tcPr>
          <w:p w14:paraId="54DA53C0" w14:textId="4D31040F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จำนวนหุ้นสามัญออกจำหน่ายแล้ว</w:t>
            </w:r>
          </w:p>
        </w:tc>
        <w:tc>
          <w:tcPr>
            <w:tcW w:w="539" w:type="pct"/>
          </w:tcPr>
          <w:p w14:paraId="56CBBDD2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13E0FA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24EB8F3A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BE26CD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3875C2CE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8BF1EE6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77110AA9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3865006B" w14:textId="77777777" w:rsidTr="003F4723">
        <w:trPr>
          <w:trHeight w:hRule="exact" w:val="389"/>
        </w:trPr>
        <w:tc>
          <w:tcPr>
            <w:tcW w:w="2427" w:type="pct"/>
          </w:tcPr>
          <w:p w14:paraId="15E7773A" w14:textId="4813B8CD" w:rsidR="00396CA2" w:rsidRPr="00D8680D" w:rsidRDefault="00396CA2" w:rsidP="00396CA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9" w:type="pct"/>
          </w:tcPr>
          <w:p w14:paraId="6BD5B87F" w14:textId="7783B4CE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810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819</w:t>
            </w:r>
          </w:p>
        </w:tc>
        <w:tc>
          <w:tcPr>
            <w:tcW w:w="128" w:type="pct"/>
          </w:tcPr>
          <w:p w14:paraId="0113C47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E64EB75" w14:textId="2F5C7B2B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5,810,819</w:t>
            </w:r>
          </w:p>
        </w:tc>
        <w:tc>
          <w:tcPr>
            <w:tcW w:w="137" w:type="pct"/>
          </w:tcPr>
          <w:p w14:paraId="30A9ECBB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1EB7F4E" w14:textId="5939F55A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810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819</w:t>
            </w:r>
          </w:p>
        </w:tc>
        <w:tc>
          <w:tcPr>
            <w:tcW w:w="149" w:type="pct"/>
          </w:tcPr>
          <w:p w14:paraId="427F7DBF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007DAE3" w14:textId="3D8B77BA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810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819</w:t>
            </w:r>
          </w:p>
        </w:tc>
      </w:tr>
      <w:tr w:rsidR="00396CA2" w:rsidRPr="00D8680D" w14:paraId="1E6F4969" w14:textId="77777777" w:rsidTr="003F4723">
        <w:trPr>
          <w:trHeight w:hRule="exact" w:val="389"/>
        </w:trPr>
        <w:tc>
          <w:tcPr>
            <w:tcW w:w="2427" w:type="pct"/>
          </w:tcPr>
          <w:p w14:paraId="13A9AF27" w14:textId="57306294" w:rsidR="00396CA2" w:rsidRPr="00D8680D" w:rsidRDefault="00396CA2" w:rsidP="00396CA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การใช้สิทธิตามใบสำคัญ</w:t>
            </w:r>
          </w:p>
        </w:tc>
        <w:tc>
          <w:tcPr>
            <w:tcW w:w="539" w:type="pct"/>
          </w:tcPr>
          <w:p w14:paraId="6FB1226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9812B2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B611BF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77A670A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7DCFA6C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23EDAD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05E585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6CA2" w:rsidRPr="00D8680D" w14:paraId="16A06A62" w14:textId="77777777" w:rsidTr="003F4723">
        <w:trPr>
          <w:trHeight w:hRule="exact" w:val="389"/>
        </w:trPr>
        <w:tc>
          <w:tcPr>
            <w:tcW w:w="2427" w:type="pct"/>
          </w:tcPr>
          <w:p w14:paraId="0E233739" w14:textId="76429A1C" w:rsidR="00396CA2" w:rsidRPr="00D8680D" w:rsidRDefault="00396CA2" w:rsidP="00396CA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780A3608" w14:textId="12BC3D59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7,349</w:t>
            </w:r>
          </w:p>
        </w:tc>
        <w:tc>
          <w:tcPr>
            <w:tcW w:w="128" w:type="pct"/>
          </w:tcPr>
          <w:p w14:paraId="3AC7D72E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1F96C65F" w14:textId="0694F63D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44E900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AB9192" w14:textId="4C13F46C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7,349</w:t>
            </w:r>
          </w:p>
        </w:tc>
        <w:tc>
          <w:tcPr>
            <w:tcW w:w="149" w:type="pct"/>
          </w:tcPr>
          <w:p w14:paraId="6CFC6F8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B4F2738" w14:textId="132CDAB0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6CA2" w:rsidRPr="00D8680D" w14:paraId="3AF716DC" w14:textId="77777777" w:rsidTr="003F4723">
        <w:trPr>
          <w:trHeight w:hRule="exact" w:val="389"/>
        </w:trPr>
        <w:tc>
          <w:tcPr>
            <w:tcW w:w="2427" w:type="pct"/>
          </w:tcPr>
          <w:p w14:paraId="11B9428B" w14:textId="77777777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B3A96CE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1B81B2D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EF76BFB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4F665D6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BAD7AB7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498C4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4596884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4192691F" w14:textId="77777777" w:rsidTr="003F4723">
        <w:trPr>
          <w:trHeight w:hRule="exact" w:val="389"/>
        </w:trPr>
        <w:tc>
          <w:tcPr>
            <w:tcW w:w="2427" w:type="pct"/>
          </w:tcPr>
          <w:p w14:paraId="3434D48F" w14:textId="4DB150D2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69CB353C" w14:textId="4204EE8F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5,818,168</w:t>
            </w:r>
          </w:p>
        </w:tc>
        <w:tc>
          <w:tcPr>
            <w:tcW w:w="128" w:type="pct"/>
          </w:tcPr>
          <w:p w14:paraId="33C61CF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252AF63" w14:textId="5C7AD7F1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  <w:tc>
          <w:tcPr>
            <w:tcW w:w="137" w:type="pct"/>
          </w:tcPr>
          <w:p w14:paraId="491F398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DEE3A8B" w14:textId="42CAADD6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5,818,168</w:t>
            </w:r>
          </w:p>
        </w:tc>
        <w:tc>
          <w:tcPr>
            <w:tcW w:w="149" w:type="pct"/>
          </w:tcPr>
          <w:p w14:paraId="4748CC2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ECDA07B" w14:textId="15E80994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5,810,819</w:t>
            </w:r>
          </w:p>
        </w:tc>
      </w:tr>
      <w:tr w:rsidR="00396CA2" w:rsidRPr="00D8680D" w14:paraId="3A418DCF" w14:textId="77777777" w:rsidTr="003F4723">
        <w:trPr>
          <w:trHeight w:hRule="exact" w:val="389"/>
        </w:trPr>
        <w:tc>
          <w:tcPr>
            <w:tcW w:w="2427" w:type="pct"/>
          </w:tcPr>
          <w:p w14:paraId="5BEB1A79" w14:textId="45B80C0B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การออกสิทธิตามใบสำคัญ</w:t>
            </w:r>
          </w:p>
        </w:tc>
        <w:tc>
          <w:tcPr>
            <w:tcW w:w="539" w:type="pct"/>
          </w:tcPr>
          <w:p w14:paraId="65637A02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44C87B4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76FECA39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7A0D1A3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F972777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4D1E47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4337443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189E4BA2" w14:textId="77777777" w:rsidTr="00B44076">
        <w:trPr>
          <w:trHeight w:hRule="exact" w:val="389"/>
        </w:trPr>
        <w:tc>
          <w:tcPr>
            <w:tcW w:w="2427" w:type="pct"/>
          </w:tcPr>
          <w:p w14:paraId="23F85CCD" w14:textId="40B2EC05" w:rsidR="00396CA2" w:rsidRPr="00D8680D" w:rsidRDefault="00396CA2" w:rsidP="00396CA2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แสดงสิทธิซื้อหุ้น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A0CFCE4" w14:textId="5240BF23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99,195</w:t>
            </w:r>
          </w:p>
        </w:tc>
        <w:tc>
          <w:tcPr>
            <w:tcW w:w="128" w:type="pct"/>
          </w:tcPr>
          <w:p w14:paraId="2F4E773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703F6DC3" w14:textId="768F5A11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12,005</w:t>
            </w:r>
          </w:p>
        </w:tc>
        <w:tc>
          <w:tcPr>
            <w:tcW w:w="137" w:type="pct"/>
          </w:tcPr>
          <w:p w14:paraId="4C62BF4F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03522214" w14:textId="48C2B2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99,195</w:t>
            </w:r>
          </w:p>
        </w:tc>
        <w:tc>
          <w:tcPr>
            <w:tcW w:w="149" w:type="pct"/>
          </w:tcPr>
          <w:p w14:paraId="00F20DB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61050504" w14:textId="60AABFC6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12,005</w:t>
            </w:r>
          </w:p>
        </w:tc>
      </w:tr>
      <w:tr w:rsidR="00396CA2" w:rsidRPr="00D8680D" w14:paraId="63732269" w14:textId="77777777" w:rsidTr="00B44076">
        <w:trPr>
          <w:trHeight w:hRule="exact" w:val="389"/>
        </w:trPr>
        <w:tc>
          <w:tcPr>
            <w:tcW w:w="2427" w:type="pct"/>
          </w:tcPr>
          <w:p w14:paraId="0EEB93F1" w14:textId="77777777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7E972C8F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8956A0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7106C2C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C12BC9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75D98FD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6704B14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0CFD109E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3B4D0A4C" w14:textId="77777777" w:rsidTr="00B44076">
        <w:trPr>
          <w:trHeight w:hRule="exact" w:val="389"/>
        </w:trPr>
        <w:tc>
          <w:tcPr>
            <w:tcW w:w="2427" w:type="pct"/>
          </w:tcPr>
          <w:p w14:paraId="52FC0C02" w14:textId="29E55E21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(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9" w:type="pct"/>
          </w:tcPr>
          <w:p w14:paraId="2A6577DA" w14:textId="18F17DBB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5,917,363</w:t>
            </w:r>
          </w:p>
        </w:tc>
        <w:tc>
          <w:tcPr>
            <w:tcW w:w="128" w:type="pct"/>
          </w:tcPr>
          <w:p w14:paraId="11B3B8D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</w:tcPr>
          <w:p w14:paraId="36C6F75C" w14:textId="4EDF7420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5,822,824</w:t>
            </w:r>
          </w:p>
        </w:tc>
        <w:tc>
          <w:tcPr>
            <w:tcW w:w="137" w:type="pct"/>
          </w:tcPr>
          <w:p w14:paraId="0A0C437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383F050" w14:textId="4C3E92A6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5,917,363</w:t>
            </w:r>
          </w:p>
        </w:tc>
        <w:tc>
          <w:tcPr>
            <w:tcW w:w="149" w:type="pct"/>
          </w:tcPr>
          <w:p w14:paraId="47A6F19F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</w:tcPr>
          <w:p w14:paraId="6A904251" w14:textId="43C34452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5,822,824</w:t>
            </w:r>
          </w:p>
        </w:tc>
      </w:tr>
      <w:tr w:rsidR="00396CA2" w:rsidRPr="00D8680D" w14:paraId="1FB0F708" w14:textId="77777777" w:rsidTr="006F27B9">
        <w:trPr>
          <w:trHeight w:hRule="exact" w:val="389"/>
        </w:trPr>
        <w:tc>
          <w:tcPr>
            <w:tcW w:w="2427" w:type="pct"/>
          </w:tcPr>
          <w:p w14:paraId="58B9B00A" w14:textId="77777777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66A3586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3827EE5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14:paraId="604AE21E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3D18B51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8DA63EB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D37D868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2275E3CD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96CA2" w:rsidRPr="00D8680D" w14:paraId="6AB13A5C" w14:textId="77777777" w:rsidTr="00A52007">
        <w:trPr>
          <w:trHeight w:hRule="exact" w:val="389"/>
        </w:trPr>
        <w:tc>
          <w:tcPr>
            <w:tcW w:w="2427" w:type="pct"/>
          </w:tcPr>
          <w:p w14:paraId="262FE1E5" w14:textId="0F67DBE8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9" w:name="_Hlk219806607"/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อหุ้น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15F9D05B" w14:textId="229D1823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 w:rsidR="00E40C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28" w:type="pct"/>
          </w:tcPr>
          <w:p w14:paraId="2BBAF572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14:paraId="3E66EDB5" w14:textId="01832740" w:rsidR="00396CA2" w:rsidRPr="00D8680D" w:rsidRDefault="00396CA2" w:rsidP="00BA4F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137" w:type="pct"/>
          </w:tcPr>
          <w:p w14:paraId="0DBA03B0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42C1CA1" w14:textId="274DFD40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0.74</w:t>
            </w:r>
          </w:p>
        </w:tc>
        <w:tc>
          <w:tcPr>
            <w:tcW w:w="149" w:type="pct"/>
          </w:tcPr>
          <w:p w14:paraId="1B530DFA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5C4C0038" w14:textId="49A39A26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  <w:bookmarkEnd w:id="9"/>
      <w:tr w:rsidR="00396CA2" w:rsidRPr="00D8680D" w14:paraId="6EB49A93" w14:textId="77777777" w:rsidTr="00A52007">
        <w:trPr>
          <w:trHeight w:hRule="exact" w:val="389"/>
        </w:trPr>
        <w:tc>
          <w:tcPr>
            <w:tcW w:w="2427" w:type="pct"/>
          </w:tcPr>
          <w:p w14:paraId="1DB16361" w14:textId="6009DB3D" w:rsidR="00396CA2" w:rsidRPr="00D8680D" w:rsidRDefault="00396CA2" w:rsidP="00396CA2">
            <w:pPr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393E4519" w14:textId="2F63341F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right="-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 w:rsidR="00B42373" w:rsidRPr="00D868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</w:t>
            </w:r>
            <w:r w:rsidR="00E40C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24EDA727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</w:tcPr>
          <w:p w14:paraId="4C323931" w14:textId="5E8E2A61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0.54</w:t>
            </w:r>
          </w:p>
        </w:tc>
        <w:tc>
          <w:tcPr>
            <w:tcW w:w="137" w:type="pct"/>
          </w:tcPr>
          <w:p w14:paraId="3DC8E537" w14:textId="77777777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double" w:sz="4" w:space="0" w:color="auto"/>
            </w:tcBorders>
          </w:tcPr>
          <w:p w14:paraId="5F0E55B5" w14:textId="11B3F465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380"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0.73</w:t>
            </w:r>
          </w:p>
        </w:tc>
        <w:tc>
          <w:tcPr>
            <w:tcW w:w="149" w:type="pct"/>
          </w:tcPr>
          <w:p w14:paraId="43FADBB8" w14:textId="359B29C6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1"/>
              </w:tabs>
              <w:spacing w:after="0" w:line="240" w:lineRule="auto"/>
              <w:ind w:left="-380"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09CBE8F4" w14:textId="7E05FF44" w:rsidR="00396CA2" w:rsidRPr="00D8680D" w:rsidRDefault="00396CA2" w:rsidP="00396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380" w:right="-6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0.23</w:t>
            </w:r>
          </w:p>
        </w:tc>
      </w:tr>
    </w:tbl>
    <w:p w14:paraId="29904E4E" w14:textId="77777777" w:rsidR="00B74B04" w:rsidRPr="00D8680D" w:rsidRDefault="00B74B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lang w:val="th-TH"/>
        </w:rPr>
      </w:pPr>
    </w:p>
    <w:p w14:paraId="39CEA76E" w14:textId="77777777" w:rsidR="00E33755" w:rsidRPr="00D8680D" w:rsidRDefault="00E33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1079D936" w14:textId="6A181AF2" w:rsidR="00715964" w:rsidRPr="00D8680D" w:rsidRDefault="00715964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เงินปันผล</w:t>
      </w:r>
    </w:p>
    <w:p w14:paraId="2D8EAB72" w14:textId="77777777" w:rsidR="00715964" w:rsidRPr="00D8680D" w:rsidRDefault="00715964" w:rsidP="00F54E6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890"/>
        <w:gridCol w:w="1440"/>
        <w:gridCol w:w="270"/>
        <w:gridCol w:w="1440"/>
      </w:tblGrid>
      <w:tr w:rsidR="00B375A6" w:rsidRPr="00D8680D" w14:paraId="0BCBDA00" w14:textId="77777777" w:rsidTr="004A7983">
        <w:trPr>
          <w:trHeight w:val="398"/>
          <w:tblHeader/>
        </w:trPr>
        <w:tc>
          <w:tcPr>
            <w:tcW w:w="2430" w:type="dxa"/>
            <w:vAlign w:val="bottom"/>
          </w:tcPr>
          <w:p w14:paraId="6E7A92D3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F5F8EA1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132A538C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65BCEA09" w14:textId="0CD9D150" w:rsidR="00DB387F" w:rsidRPr="00D8680D" w:rsidRDefault="00DB387F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B6B42AC" w14:textId="68E89BC6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7CE98D6F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E3CA12" w14:textId="77777777" w:rsidR="00B375A6" w:rsidRPr="00D8680D" w:rsidDel="00D43E7A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375A6" w:rsidRPr="00D8680D" w14:paraId="3912EF48" w14:textId="77777777" w:rsidTr="00471587">
        <w:trPr>
          <w:tblHeader/>
        </w:trPr>
        <w:tc>
          <w:tcPr>
            <w:tcW w:w="2430" w:type="dxa"/>
          </w:tcPr>
          <w:p w14:paraId="2676F417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C7ED1C6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427457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761E85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67DCA41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C4F5B4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375A6" w:rsidRPr="00D8680D" w14:paraId="434C70B3" w14:textId="77777777" w:rsidTr="00471587">
        <w:trPr>
          <w:trHeight w:hRule="exact" w:val="335"/>
        </w:trPr>
        <w:tc>
          <w:tcPr>
            <w:tcW w:w="2430" w:type="dxa"/>
          </w:tcPr>
          <w:p w14:paraId="26725E6C" w14:textId="016DD36D" w:rsidR="00B375A6" w:rsidRPr="00D8680D" w:rsidRDefault="00C418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0C9D10BB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9791F5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C70413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41CDA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03B53B" w14:textId="77777777" w:rsidR="00B375A6" w:rsidRPr="00D8680D" w:rsidRDefault="00B375A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DB0" w:rsidRPr="00D8680D" w14:paraId="58D1F0DB" w14:textId="77777777" w:rsidTr="00257424">
        <w:tc>
          <w:tcPr>
            <w:tcW w:w="2430" w:type="dxa"/>
          </w:tcPr>
          <w:p w14:paraId="105631AF" w14:textId="62083C33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55BCAFC9" w14:textId="5FA2FC43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C72DB0" w:rsidRPr="00D868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C72DB0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C72DB0" w:rsidRPr="00D868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42B0881D" w14:textId="5DAE943E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C72DB0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2DB0"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09628F10" w14:textId="2BA5AD16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 w:firstLine="5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0.225</w:t>
            </w:r>
          </w:p>
        </w:tc>
        <w:tc>
          <w:tcPr>
            <w:tcW w:w="270" w:type="dxa"/>
          </w:tcPr>
          <w:p w14:paraId="25171A14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502CC3" w14:textId="6C982808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1,307.3</w:t>
            </w:r>
          </w:p>
        </w:tc>
      </w:tr>
      <w:tr w:rsidR="00C72DB0" w:rsidRPr="00D8680D" w14:paraId="1635AC51" w14:textId="77777777" w:rsidTr="00257424">
        <w:tc>
          <w:tcPr>
            <w:tcW w:w="2430" w:type="dxa"/>
          </w:tcPr>
          <w:p w14:paraId="7640D8B1" w14:textId="4E45BB56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center"/>
          </w:tcPr>
          <w:p w14:paraId="30C5EAE0" w14:textId="4C7F2593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13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="00C72DB0"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C72DB0"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90" w:type="dxa"/>
            <w:vAlign w:val="center"/>
          </w:tcPr>
          <w:p w14:paraId="33D04E7F" w14:textId="0C37046A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72DB0"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 w:rsidR="00C72DB0"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6122C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59601DAD" w14:textId="3928B0AA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575F50E2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AEE289" w14:textId="680DFC2B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257424" w:rsidRPr="00D8680D" w14:paraId="3B54BA2C" w14:textId="77777777" w:rsidTr="00257424">
        <w:tc>
          <w:tcPr>
            <w:tcW w:w="2430" w:type="dxa"/>
          </w:tcPr>
          <w:p w14:paraId="2935E484" w14:textId="3ECDE758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  <w:vAlign w:val="center"/>
          </w:tcPr>
          <w:p w14:paraId="138C526E" w14:textId="6C85231B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0942FB77" w14:textId="36162136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9B5ABDE" w14:textId="007E2E6C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0.225</w:t>
            </w:r>
          </w:p>
        </w:tc>
        <w:tc>
          <w:tcPr>
            <w:tcW w:w="270" w:type="dxa"/>
          </w:tcPr>
          <w:p w14:paraId="798F40DB" w14:textId="77777777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B81044" w14:textId="73BAAC53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1,310.2</w:t>
            </w:r>
          </w:p>
        </w:tc>
      </w:tr>
      <w:tr w:rsidR="00257424" w:rsidRPr="00D8680D" w14:paraId="72F70949" w14:textId="77777777" w:rsidTr="00257424">
        <w:tc>
          <w:tcPr>
            <w:tcW w:w="2430" w:type="dxa"/>
          </w:tcPr>
          <w:p w14:paraId="7EA79766" w14:textId="25715E71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  <w:vAlign w:val="center"/>
          </w:tcPr>
          <w:p w14:paraId="7E68314B" w14:textId="744FC15D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  <w:vAlign w:val="center"/>
          </w:tcPr>
          <w:p w14:paraId="7E37F338" w14:textId="792513A0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437A979E" w14:textId="2A671563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9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0.100</w:t>
            </w:r>
          </w:p>
        </w:tc>
        <w:tc>
          <w:tcPr>
            <w:tcW w:w="270" w:type="dxa"/>
          </w:tcPr>
          <w:p w14:paraId="51174E02" w14:textId="77777777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1872C1" w14:textId="08337848" w:rsidR="00257424" w:rsidRPr="00D8680D" w:rsidRDefault="00257424" w:rsidP="00257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582.3</w:t>
            </w:r>
          </w:p>
        </w:tc>
      </w:tr>
      <w:tr w:rsidR="00C72DB0" w:rsidRPr="00D8680D" w14:paraId="050EDDFE" w14:textId="77777777" w:rsidTr="00471587">
        <w:trPr>
          <w:trHeight w:hRule="exact" w:val="381"/>
        </w:trPr>
        <w:tc>
          <w:tcPr>
            <w:tcW w:w="2430" w:type="dxa"/>
          </w:tcPr>
          <w:p w14:paraId="2CE503E3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68D2DEF9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7CC0E98B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FCC79B4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599C6" w14:textId="77777777" w:rsidR="00C72DB0" w:rsidRPr="00D8680D" w:rsidRDefault="00C72DB0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C92149" w14:textId="391C944A" w:rsidR="00C72DB0" w:rsidRPr="00D8680D" w:rsidRDefault="002574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3,635.6</w:t>
            </w:r>
          </w:p>
        </w:tc>
      </w:tr>
      <w:tr w:rsidR="00AC2806" w:rsidRPr="00D8680D" w14:paraId="085D2540" w14:textId="77777777" w:rsidTr="00471587">
        <w:trPr>
          <w:trHeight w:hRule="exact" w:val="381"/>
        </w:trPr>
        <w:tc>
          <w:tcPr>
            <w:tcW w:w="2430" w:type="dxa"/>
          </w:tcPr>
          <w:p w14:paraId="24204D5C" w14:textId="77777777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center"/>
          </w:tcPr>
          <w:p w14:paraId="0644832A" w14:textId="77777777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14:paraId="0D689357" w14:textId="77777777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E9231B" w14:textId="7F15B4C0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4ACFC" w14:textId="77777777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E9D01DC" w14:textId="221AB4F7" w:rsidR="00AC2806" w:rsidRPr="00D8680D" w:rsidRDefault="00AC280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122C" w:rsidRPr="00D8680D" w14:paraId="37FE15E8" w14:textId="77777777" w:rsidTr="00471587">
        <w:tc>
          <w:tcPr>
            <w:tcW w:w="2430" w:type="dxa"/>
          </w:tcPr>
          <w:p w14:paraId="786AB0EF" w14:textId="6E70DE3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3012B2D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64B3CE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52D8C7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31632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875614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122C" w:rsidRPr="00D8680D" w14:paraId="0A6E98DB" w14:textId="77777777" w:rsidTr="00471587">
        <w:tc>
          <w:tcPr>
            <w:tcW w:w="2430" w:type="dxa"/>
          </w:tcPr>
          <w:p w14:paraId="299B3A8D" w14:textId="6B88BAE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32201D3" w14:textId="4C0680EC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8680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AACC3E3" w14:textId="20D01B0F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0E392D7" w14:textId="3867BE86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left" w:pos="105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0.010</w:t>
            </w:r>
          </w:p>
        </w:tc>
        <w:tc>
          <w:tcPr>
            <w:tcW w:w="270" w:type="dxa"/>
          </w:tcPr>
          <w:p w14:paraId="5584FE7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43769" w14:textId="79C9BF25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58.1</w:t>
            </w:r>
          </w:p>
        </w:tc>
      </w:tr>
      <w:tr w:rsidR="0006122C" w:rsidRPr="00D8680D" w14:paraId="5F4E02A8" w14:textId="77777777" w:rsidTr="00471587">
        <w:tc>
          <w:tcPr>
            <w:tcW w:w="2430" w:type="dxa"/>
          </w:tcPr>
          <w:p w14:paraId="76C08625" w14:textId="41531FB1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  <w:vAlign w:val="center"/>
          </w:tcPr>
          <w:p w14:paraId="52E72D6F" w14:textId="1A4D87AD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center"/>
          </w:tcPr>
          <w:p w14:paraId="09C6CCC6" w14:textId="501244D5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AAA8C6A" w14:textId="37F6B5F0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14:paraId="6BD99918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D31EB7" w14:textId="57256ABE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435.8</w:t>
            </w:r>
          </w:p>
        </w:tc>
      </w:tr>
      <w:tr w:rsidR="0006122C" w:rsidRPr="00D8680D" w14:paraId="5E4FFB87" w14:textId="77777777" w:rsidTr="00471587">
        <w:tc>
          <w:tcPr>
            <w:tcW w:w="2430" w:type="dxa"/>
          </w:tcPr>
          <w:p w14:paraId="26F47C0F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center"/>
          </w:tcPr>
          <w:p w14:paraId="0C481BA0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45588A3D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C1A14" w14:textId="7EC426BA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22" w:right="15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15BE3" w14:textId="77777777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6EFF97" w14:textId="40D8E799" w:rsidR="0006122C" w:rsidRPr="00D8680D" w:rsidRDefault="0006122C" w:rsidP="0006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2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493.9</w:t>
            </w:r>
          </w:p>
        </w:tc>
      </w:tr>
    </w:tbl>
    <w:p w14:paraId="00E77A30" w14:textId="35860E9A" w:rsidR="00416692" w:rsidRPr="00D8680D" w:rsidRDefault="00416692" w:rsidP="00F54E6A">
      <w:pPr>
        <w:pStyle w:val="Heading1"/>
        <w:keepLines/>
        <w:numPr>
          <w:ilvl w:val="0"/>
          <w:numId w:val="0"/>
        </w:numPr>
        <w:shd w:val="clear" w:color="auto" w:fill="auto"/>
        <w:ind w:left="518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</w:p>
    <w:p w14:paraId="7A93DD40" w14:textId="56A97B80" w:rsidR="00434657" w:rsidRPr="00D8680D" w:rsidRDefault="00706E0E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D868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</w:t>
      </w:r>
      <w:r w:rsidR="00434657"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ครื่องมือทางการเงิน</w:t>
      </w:r>
    </w:p>
    <w:p w14:paraId="159BD5D1" w14:textId="77777777" w:rsidR="00434657" w:rsidRPr="00D8680D" w:rsidRDefault="00434657" w:rsidP="00F54E6A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409A79CC" w14:textId="508B2E1B" w:rsidR="002C0C35" w:rsidRPr="00D8680D" w:rsidRDefault="009C3026" w:rsidP="00F54E6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/>
          <w:cs/>
        </w:rPr>
      </w:pPr>
      <w:r w:rsidRPr="00D868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1B68864" w14:textId="27D83421" w:rsidR="009C3026" w:rsidRPr="00D8680D" w:rsidRDefault="009C3026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6F07667" w14:textId="220CDD1A" w:rsidR="007F1105" w:rsidRPr="00D8680D" w:rsidRDefault="002C0C35" w:rsidP="00F54E6A">
      <w:pPr>
        <w:pStyle w:val="block"/>
        <w:spacing w:after="0"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8680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72DB0" w:rsidRPr="00D8680D">
        <w:rPr>
          <w:rFonts w:asciiTheme="majorBidi" w:hAnsiTheme="majorBidi" w:cstheme="majorBidi"/>
          <w:sz w:val="30"/>
          <w:szCs w:val="30"/>
          <w:lang w:bidi="th-TH"/>
        </w:rPr>
        <w:t xml:space="preserve">         </w:t>
      </w:r>
      <w:r w:rsidRPr="00D8680D">
        <w:rPr>
          <w:rFonts w:asciiTheme="majorBidi" w:hAnsiTheme="majorBidi" w:cstheme="majorBidi"/>
          <w:sz w:val="30"/>
          <w:szCs w:val="30"/>
          <w:cs/>
          <w:lang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28AF986" w14:textId="77777777" w:rsidR="00B1598E" w:rsidRPr="00D8680D" w:rsidRDefault="00B1598E" w:rsidP="00F54E6A">
      <w:pPr>
        <w:pStyle w:val="block"/>
        <w:spacing w:after="0" w:line="240" w:lineRule="auto"/>
        <w:ind w:left="518" w:right="-7"/>
        <w:jc w:val="thaiDistribute"/>
        <w:rPr>
          <w:rFonts w:cs="Angsana New"/>
          <w:szCs w:val="22"/>
        </w:rPr>
      </w:pPr>
    </w:p>
    <w:p w14:paraId="49EAFABA" w14:textId="77777777" w:rsidR="004A7983" w:rsidRPr="00D8680D" w:rsidRDefault="004A7983" w:rsidP="00F54E6A">
      <w:r w:rsidRPr="00D8680D">
        <w:br w:type="page"/>
      </w:r>
    </w:p>
    <w:tbl>
      <w:tblPr>
        <w:tblW w:w="9469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4"/>
        <w:gridCol w:w="1440"/>
        <w:gridCol w:w="1350"/>
        <w:gridCol w:w="817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1005"/>
      </w:tblGrid>
      <w:tr w:rsidR="003D6EAB" w:rsidRPr="00D8680D" w14:paraId="78CEA2A7" w14:textId="77777777" w:rsidTr="00525465">
        <w:trPr>
          <w:trHeight w:val="363"/>
          <w:tblHeader/>
        </w:trPr>
        <w:tc>
          <w:tcPr>
            <w:tcW w:w="1944" w:type="dxa"/>
            <w:vAlign w:val="bottom"/>
          </w:tcPr>
          <w:p w14:paraId="7B194E73" w14:textId="09DEF85F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D8680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 w:type="page"/>
            </w: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 w:type="page"/>
            </w:r>
            <w:r w:rsidRPr="00D8680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525" w:type="dxa"/>
            <w:gridSpan w:val="17"/>
          </w:tcPr>
          <w:p w14:paraId="14E38E16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6EAB" w:rsidRPr="00D8680D" w14:paraId="46D7150A" w14:textId="77777777" w:rsidTr="00525465">
        <w:trPr>
          <w:trHeight w:val="363"/>
          <w:tblHeader/>
        </w:trPr>
        <w:tc>
          <w:tcPr>
            <w:tcW w:w="1944" w:type="dxa"/>
            <w:vAlign w:val="bottom"/>
          </w:tcPr>
          <w:p w14:paraId="2A42D782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607" w:type="dxa"/>
            <w:gridSpan w:val="3"/>
            <w:tcBorders>
              <w:bottom w:val="single" w:sz="4" w:space="0" w:color="auto"/>
            </w:tcBorders>
          </w:tcPr>
          <w:p w14:paraId="61524CFF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D60CA60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38" w:type="dxa"/>
            <w:gridSpan w:val="13"/>
            <w:tcBorders>
              <w:bottom w:val="single" w:sz="4" w:space="0" w:color="auto"/>
            </w:tcBorders>
            <w:vAlign w:val="bottom"/>
          </w:tcPr>
          <w:p w14:paraId="75408263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D8680D" w14:paraId="5343AEC6" w14:textId="77777777" w:rsidTr="00525465">
        <w:trPr>
          <w:trHeight w:val="363"/>
          <w:tblHeader/>
        </w:trPr>
        <w:tc>
          <w:tcPr>
            <w:tcW w:w="1944" w:type="dxa"/>
            <w:vAlign w:val="bottom"/>
          </w:tcPr>
          <w:p w14:paraId="444EEAE3" w14:textId="2C1796B4" w:rsidR="003D6EAB" w:rsidRPr="00D8680D" w:rsidRDefault="00D33F35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4EEE2" w14:textId="77777777" w:rsidR="002D19A5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90A9500" w14:textId="77777777" w:rsidR="002D19A5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5FA19DA" w14:textId="77777777" w:rsidR="002D19A5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</w:t>
            </w:r>
          </w:p>
          <w:p w14:paraId="54F5B6F8" w14:textId="77777777" w:rsidR="00B73574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</w:t>
            </w:r>
          </w:p>
          <w:p w14:paraId="4F207DCA" w14:textId="1A269383" w:rsidR="003D6EAB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D945AF" w14:textId="77777777" w:rsidR="00525465" w:rsidRPr="00D8680D" w:rsidRDefault="00525465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45A5AD4" w14:textId="6FBD0798" w:rsidR="00077DEF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</w:t>
            </w:r>
            <w:r w:rsidR="00525465"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</w:t>
            </w:r>
          </w:p>
          <w:p w14:paraId="0F0CADF0" w14:textId="609FDBB8" w:rsidR="003D6EAB" w:rsidRPr="00D8680D" w:rsidRDefault="003D6EAB" w:rsidP="0052546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</w:t>
            </w:r>
          </w:p>
          <w:p w14:paraId="74799053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709D0585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2E9B2A1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42D0F493" w14:textId="4461D37D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65437FB2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70B3A7" w14:textId="0FC8BCD4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5FA8E196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269825" w14:textId="53B7BAE4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vAlign w:val="bottom"/>
          </w:tcPr>
          <w:p w14:paraId="48A79AE2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7CBDF56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D8680D" w14:paraId="3803052C" w14:textId="77777777" w:rsidTr="00525465">
        <w:trPr>
          <w:tblHeader/>
        </w:trPr>
        <w:tc>
          <w:tcPr>
            <w:tcW w:w="1944" w:type="dxa"/>
          </w:tcPr>
          <w:p w14:paraId="6694B52C" w14:textId="77777777" w:rsidR="003D6EAB" w:rsidRPr="00D8680D" w:rsidRDefault="003D6EAB" w:rsidP="00F54E6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525" w:type="dxa"/>
            <w:gridSpan w:val="17"/>
          </w:tcPr>
          <w:p w14:paraId="71F7519E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D8680D" w14:paraId="5CB87AED" w14:textId="77777777" w:rsidTr="00525465">
        <w:tc>
          <w:tcPr>
            <w:tcW w:w="1944" w:type="dxa"/>
          </w:tcPr>
          <w:p w14:paraId="66EA3CAD" w14:textId="22D57694" w:rsidR="003D6EAB" w:rsidRPr="00D8680D" w:rsidRDefault="00C418B0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6122C"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4326B4EE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F7E082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66CB118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D2C5B3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7AF75803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DF8722F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3F416218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A5D17A6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</w:tcPr>
          <w:p w14:paraId="7061087A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58F33F8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1C9907A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6EAB" w:rsidRPr="00D8680D" w14:paraId="778DE7ED" w14:textId="77777777" w:rsidTr="00525465">
        <w:tc>
          <w:tcPr>
            <w:tcW w:w="1944" w:type="dxa"/>
          </w:tcPr>
          <w:p w14:paraId="2C50B170" w14:textId="558452AA" w:rsidR="003D6EAB" w:rsidRPr="00D8680D" w:rsidRDefault="003D6EA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EB3D946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A32620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1FA6F58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E5504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52605052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3F639C5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28132E8F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02EDDE53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</w:tcPr>
          <w:p w14:paraId="7A76B65E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</w:tcPr>
          <w:p w14:paraId="373F3866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F638264" w14:textId="77777777" w:rsidR="003D6EAB" w:rsidRPr="00D8680D" w:rsidRDefault="003D6EA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7DB1" w:rsidRPr="00D8680D" w14:paraId="091EECBB" w14:textId="77777777" w:rsidTr="00525465">
        <w:tc>
          <w:tcPr>
            <w:tcW w:w="1944" w:type="dxa"/>
          </w:tcPr>
          <w:p w14:paraId="353DABFA" w14:textId="463CE17F" w:rsidR="00C77DB1" w:rsidRPr="00D8680D" w:rsidRDefault="00C77DB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</w:tcPr>
          <w:p w14:paraId="19FB62A0" w14:textId="6DA00EF7" w:rsidR="00C77DB1" w:rsidRPr="00D8680D" w:rsidRDefault="003D31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1,174</w:t>
            </w:r>
          </w:p>
        </w:tc>
        <w:tc>
          <w:tcPr>
            <w:tcW w:w="1350" w:type="dxa"/>
          </w:tcPr>
          <w:p w14:paraId="5C034E91" w14:textId="1E6405AC" w:rsidR="00C77DB1" w:rsidRPr="00D8680D" w:rsidRDefault="003D31B1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16" w:type="dxa"/>
          </w:tcPr>
          <w:p w14:paraId="05EA0498" w14:textId="6081A9E5" w:rsidR="00C77DB1" w:rsidRPr="00D8680D" w:rsidRDefault="003D31B1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1,174</w:t>
            </w:r>
          </w:p>
        </w:tc>
        <w:tc>
          <w:tcPr>
            <w:tcW w:w="180" w:type="dxa"/>
          </w:tcPr>
          <w:p w14:paraId="7DBEEE9E" w14:textId="77777777" w:rsidR="00C77DB1" w:rsidRPr="00D8680D" w:rsidRDefault="00C77D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20D51478" w14:textId="71058476" w:rsidR="00C77DB1" w:rsidRPr="00D8680D" w:rsidRDefault="003D31B1" w:rsidP="003D31B1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1,174</w:t>
            </w:r>
          </w:p>
        </w:tc>
        <w:tc>
          <w:tcPr>
            <w:tcW w:w="180" w:type="dxa"/>
            <w:gridSpan w:val="2"/>
            <w:vAlign w:val="bottom"/>
          </w:tcPr>
          <w:p w14:paraId="297EF6D1" w14:textId="77777777" w:rsidR="00C77DB1" w:rsidRPr="00D8680D" w:rsidRDefault="00C77DB1" w:rsidP="003D31B1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6CF84C0" w14:textId="7BB7A158" w:rsidR="00C77DB1" w:rsidRPr="00D8680D" w:rsidRDefault="003D31B1" w:rsidP="003D31B1">
            <w:pPr>
              <w:pStyle w:val="acctfourfigures"/>
              <w:tabs>
                <w:tab w:val="clear" w:pos="765"/>
                <w:tab w:val="decimal" w:pos="513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2245E8A" w14:textId="77777777" w:rsidR="00C77DB1" w:rsidRPr="00D8680D" w:rsidRDefault="00C77DB1" w:rsidP="003D31B1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284BB517" w14:textId="69DB2534" w:rsidR="00C77DB1" w:rsidRPr="00D8680D" w:rsidRDefault="003D31B1" w:rsidP="003D31B1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B6F0ED7" w14:textId="77777777" w:rsidR="00C77DB1" w:rsidRPr="00D8680D" w:rsidRDefault="00C77DB1" w:rsidP="003D31B1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E9945FD" w14:textId="0BE32975" w:rsidR="00C77DB1" w:rsidRPr="00D8680D" w:rsidRDefault="003D31B1" w:rsidP="003D31B1">
            <w:pPr>
              <w:pStyle w:val="acctfourfigures"/>
              <w:tabs>
                <w:tab w:val="clear" w:pos="765"/>
                <w:tab w:val="left" w:pos="639"/>
                <w:tab w:val="left" w:pos="842"/>
              </w:tabs>
              <w:spacing w:line="240" w:lineRule="atLeast"/>
              <w:ind w:right="-22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1,174</w:t>
            </w:r>
          </w:p>
        </w:tc>
      </w:tr>
      <w:tr w:rsidR="009B7D42" w:rsidRPr="00D8680D" w14:paraId="1F7086D0" w14:textId="77777777" w:rsidTr="00525465">
        <w:tc>
          <w:tcPr>
            <w:tcW w:w="1944" w:type="dxa"/>
          </w:tcPr>
          <w:p w14:paraId="5CF9A590" w14:textId="77777777" w:rsidR="009B7D42" w:rsidRPr="00D8680D" w:rsidRDefault="009B7D4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เงินให้กู้ยืมระยะยาวแก่  </w:t>
            </w:r>
          </w:p>
          <w:p w14:paraId="68F9D415" w14:textId="554F18DE" w:rsidR="008C0F24" w:rsidRPr="00D8680D" w:rsidRDefault="008C0F24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0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34A26AF" w14:textId="1E7FC3DA" w:rsidR="009B7D42" w:rsidRPr="00D8680D" w:rsidRDefault="003D31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5EBAE77B" w14:textId="1CBA3FA6" w:rsidR="003D31B1" w:rsidRPr="00D8680D" w:rsidRDefault="003D31B1" w:rsidP="003D31B1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34</w:t>
            </w:r>
          </w:p>
        </w:tc>
        <w:tc>
          <w:tcPr>
            <w:tcW w:w="816" w:type="dxa"/>
            <w:vAlign w:val="bottom"/>
          </w:tcPr>
          <w:p w14:paraId="434F46B4" w14:textId="7941CF67" w:rsidR="009B7D42" w:rsidRPr="00D8680D" w:rsidRDefault="003D31B1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34</w:t>
            </w:r>
          </w:p>
        </w:tc>
        <w:tc>
          <w:tcPr>
            <w:tcW w:w="180" w:type="dxa"/>
          </w:tcPr>
          <w:p w14:paraId="53584C3E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7D71D317" w14:textId="24BA20E8" w:rsidR="009B7D42" w:rsidRPr="00D8680D" w:rsidRDefault="003D31B1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2BC2121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64FA78F" w14:textId="531CE309" w:rsidR="009B7D42" w:rsidRPr="00D8680D" w:rsidRDefault="003D31B1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="00070947"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  <w:gridSpan w:val="2"/>
            <w:vAlign w:val="bottom"/>
          </w:tcPr>
          <w:p w14:paraId="48DBF81C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39CA17E0" w14:textId="6728A84C" w:rsidR="009B7D42" w:rsidRPr="00D8680D" w:rsidRDefault="003D31B1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902ADB7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6CF07F2" w14:textId="0046E0DC" w:rsidR="009B7D42" w:rsidRPr="00D8680D" w:rsidRDefault="003D31B1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</w:t>
            </w:r>
            <w:r w:rsidR="00070947"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</w:tr>
      <w:tr w:rsidR="009B7D42" w:rsidRPr="00D8680D" w14:paraId="7EBDC1A6" w14:textId="77777777" w:rsidTr="00525465">
        <w:tc>
          <w:tcPr>
            <w:tcW w:w="1944" w:type="dxa"/>
          </w:tcPr>
          <w:p w14:paraId="1A0778BE" w14:textId="4E8D0E95" w:rsidR="009B7D42" w:rsidRPr="00D8680D" w:rsidRDefault="009B7D4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320EDD"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40" w:type="dxa"/>
          </w:tcPr>
          <w:p w14:paraId="2BAFDE6D" w14:textId="30288ADD" w:rsidR="009B7D42" w:rsidRPr="00D8680D" w:rsidRDefault="003D31B1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  <w:tc>
          <w:tcPr>
            <w:tcW w:w="1350" w:type="dxa"/>
          </w:tcPr>
          <w:p w14:paraId="14F4C76E" w14:textId="7E3A5299" w:rsidR="009B7D42" w:rsidRPr="00D8680D" w:rsidRDefault="003D31B1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0D93738C" w14:textId="6CBE9415" w:rsidR="009B7D42" w:rsidRPr="00D8680D" w:rsidRDefault="003D31B1" w:rsidP="00F54E6A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6CC47841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</w:tcPr>
          <w:p w14:paraId="484650DF" w14:textId="281E709B" w:rsidR="009B7D42" w:rsidRPr="00D8680D" w:rsidRDefault="003D31B1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C994D35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3033CE0F" w14:textId="32D2AA13" w:rsidR="009B7D42" w:rsidRPr="00D8680D" w:rsidRDefault="003D31B1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180" w:type="dxa"/>
            <w:gridSpan w:val="2"/>
          </w:tcPr>
          <w:p w14:paraId="4E74ED31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</w:tcPr>
          <w:p w14:paraId="76BC3F2C" w14:textId="56D3647B" w:rsidR="009B7D42" w:rsidRPr="00D8680D" w:rsidRDefault="003D31B1" w:rsidP="00F54E6A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ED07B0A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F0CF272" w14:textId="06C2AAC3" w:rsidR="009B7D42" w:rsidRPr="00D8680D" w:rsidRDefault="003D31B1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</w:t>
            </w:r>
          </w:p>
        </w:tc>
      </w:tr>
      <w:tr w:rsidR="009B7D42" w:rsidRPr="00D8680D" w14:paraId="4AC335F4" w14:textId="77777777" w:rsidTr="00525465">
        <w:tc>
          <w:tcPr>
            <w:tcW w:w="1944" w:type="dxa"/>
          </w:tcPr>
          <w:p w14:paraId="6CCF4C32" w14:textId="1E0A6484" w:rsidR="009B7D42" w:rsidRPr="00D8680D" w:rsidRDefault="009B7D4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7AB1B43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41D858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B157D3D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725BC3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38371012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706047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92A402F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ED3459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7AFE1C1C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1895FF4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E32B7D6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B7D42" w:rsidRPr="00D8680D" w14:paraId="214E228E" w14:textId="77777777" w:rsidTr="00525465">
        <w:tc>
          <w:tcPr>
            <w:tcW w:w="1944" w:type="dxa"/>
          </w:tcPr>
          <w:p w14:paraId="4265C818" w14:textId="683FD999" w:rsidR="009B7D42" w:rsidRPr="00D8680D" w:rsidRDefault="009B7D4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55BA1C21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FD60EE7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06A9DB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AF0CA7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0A853132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BD0C6E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19929375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72FAB86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6AD3FA1C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2EFA7B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624C39B1" w14:textId="77777777" w:rsidR="009B7D42" w:rsidRPr="00D8680D" w:rsidRDefault="009B7D42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B7D42" w:rsidRPr="00D8680D" w14:paraId="6EE1D751" w14:textId="77777777" w:rsidTr="00525465">
        <w:tc>
          <w:tcPr>
            <w:tcW w:w="1944" w:type="dxa"/>
          </w:tcPr>
          <w:p w14:paraId="5A1FADEF" w14:textId="0603D839" w:rsidR="009B7D42" w:rsidRPr="00D8680D" w:rsidRDefault="009B7D42" w:rsidP="00F54E6A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0C6097D3" w14:textId="69BB0D5B" w:rsidR="009B7D42" w:rsidRPr="00D8680D" w:rsidRDefault="003D31B1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70AD1FA3" w14:textId="5026B0CA" w:rsidR="009B7D42" w:rsidRPr="00D8680D" w:rsidRDefault="003D31B1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828</w:t>
            </w:r>
          </w:p>
        </w:tc>
        <w:tc>
          <w:tcPr>
            <w:tcW w:w="816" w:type="dxa"/>
            <w:vAlign w:val="bottom"/>
          </w:tcPr>
          <w:p w14:paraId="3CA3B3F0" w14:textId="19FF7543" w:rsidR="009B7D42" w:rsidRPr="00D8680D" w:rsidRDefault="003D31B1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828</w:t>
            </w:r>
          </w:p>
        </w:tc>
        <w:tc>
          <w:tcPr>
            <w:tcW w:w="180" w:type="dxa"/>
            <w:vAlign w:val="bottom"/>
          </w:tcPr>
          <w:p w14:paraId="6F3AE49D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4161407D" w14:textId="0973D8E1" w:rsidR="009B7D42" w:rsidRPr="00D8680D" w:rsidRDefault="003D31B1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AF3D327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6F84D8C" w14:textId="3A2D1597" w:rsidR="009B7D42" w:rsidRPr="00D8680D" w:rsidRDefault="003D31B1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82</w:t>
            </w:r>
            <w:r w:rsidR="00070947"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7EC3A72F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32F1A02C" w14:textId="5DEEEBBA" w:rsidR="009B7D42" w:rsidRPr="00D8680D" w:rsidRDefault="003D31B1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A9A999D" w14:textId="77777777" w:rsidR="009B7D42" w:rsidRPr="00D8680D" w:rsidRDefault="009B7D4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8040FE1" w14:textId="61FC0758" w:rsidR="009B7D42" w:rsidRPr="00D8680D" w:rsidRDefault="00070947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821</w:t>
            </w:r>
          </w:p>
        </w:tc>
      </w:tr>
      <w:tr w:rsidR="00471587" w:rsidRPr="00D8680D" w14:paraId="196DF1CC" w14:textId="77777777" w:rsidTr="00525465">
        <w:tc>
          <w:tcPr>
            <w:tcW w:w="1944" w:type="dxa"/>
          </w:tcPr>
          <w:p w14:paraId="5B2E9A39" w14:textId="3B40F720" w:rsidR="00471587" w:rsidRPr="00D8680D" w:rsidRDefault="004715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25DF75CB" w14:textId="47FC5691" w:rsidR="00471587" w:rsidRPr="00D8680D" w:rsidRDefault="003D31B1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08B6B49B" w14:textId="23AA8001" w:rsidR="00471587" w:rsidRPr="00D8680D" w:rsidRDefault="003D31B1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8,211</w:t>
            </w:r>
          </w:p>
        </w:tc>
        <w:tc>
          <w:tcPr>
            <w:tcW w:w="816" w:type="dxa"/>
            <w:vAlign w:val="bottom"/>
          </w:tcPr>
          <w:p w14:paraId="643B5933" w14:textId="5AC3B74A" w:rsidR="00471587" w:rsidRPr="00D8680D" w:rsidRDefault="003D31B1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8,211</w:t>
            </w:r>
          </w:p>
        </w:tc>
        <w:tc>
          <w:tcPr>
            <w:tcW w:w="180" w:type="dxa"/>
            <w:vAlign w:val="bottom"/>
          </w:tcPr>
          <w:p w14:paraId="53D9F0E3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6AFB1BDD" w14:textId="5F4B1198" w:rsidR="00471587" w:rsidRPr="00D8680D" w:rsidRDefault="003D31B1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68E09A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87D3C66" w14:textId="50988688" w:rsidR="00471587" w:rsidRPr="00D8680D" w:rsidRDefault="00070947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8,199</w:t>
            </w:r>
          </w:p>
        </w:tc>
        <w:tc>
          <w:tcPr>
            <w:tcW w:w="180" w:type="dxa"/>
            <w:gridSpan w:val="2"/>
            <w:vAlign w:val="bottom"/>
          </w:tcPr>
          <w:p w14:paraId="578307B2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58CB0E0E" w14:textId="31D633E9" w:rsidR="00471587" w:rsidRPr="00D8680D" w:rsidRDefault="003D31B1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0E7197D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CC98130" w14:textId="76C74689" w:rsidR="00471587" w:rsidRPr="00D8680D" w:rsidRDefault="00070947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-152"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8,199</w:t>
            </w:r>
          </w:p>
        </w:tc>
      </w:tr>
      <w:tr w:rsidR="00471587" w:rsidRPr="00D8680D" w14:paraId="3C79A9B0" w14:textId="77777777" w:rsidTr="00525465">
        <w:tc>
          <w:tcPr>
            <w:tcW w:w="1944" w:type="dxa"/>
          </w:tcPr>
          <w:p w14:paraId="715440C6" w14:textId="0689E445" w:rsidR="00471587" w:rsidRPr="00D8680D" w:rsidRDefault="00471587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="00320EDD"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14:paraId="4845EC48" w14:textId="7584536E" w:rsidR="00471587" w:rsidRPr="00D8680D" w:rsidRDefault="007B3474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</w:t>
            </w:r>
          </w:p>
        </w:tc>
        <w:tc>
          <w:tcPr>
            <w:tcW w:w="1350" w:type="dxa"/>
            <w:vAlign w:val="bottom"/>
          </w:tcPr>
          <w:p w14:paraId="3D8665D7" w14:textId="132C04CB" w:rsidR="00471587" w:rsidRPr="00D8680D" w:rsidRDefault="003D31B1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67FDC138" w14:textId="2661587B" w:rsidR="00471587" w:rsidRPr="00D8680D" w:rsidRDefault="007B3474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0CEA7290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1939C366" w14:textId="3C53D474" w:rsidR="00471587" w:rsidRPr="00D8680D" w:rsidRDefault="003D31B1" w:rsidP="00F54E6A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809E5A9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0EBC7AC9" w14:textId="34F272C9" w:rsidR="00471587" w:rsidRPr="00D8680D" w:rsidRDefault="007B3474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  <w:tc>
          <w:tcPr>
            <w:tcW w:w="180" w:type="dxa"/>
            <w:gridSpan w:val="2"/>
            <w:vAlign w:val="bottom"/>
          </w:tcPr>
          <w:p w14:paraId="6FBF2431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12DC6E54" w14:textId="472D6117" w:rsidR="00471587" w:rsidRPr="00D8680D" w:rsidRDefault="003D31B1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D81502D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4EDA903" w14:textId="4B93A3C4" w:rsidR="00471587" w:rsidRPr="00D8680D" w:rsidRDefault="007B3474" w:rsidP="00F54E6A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left="118" w:right="-353" w:hanging="8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</w:tr>
      <w:tr w:rsidR="00471587" w:rsidRPr="00D8680D" w14:paraId="3CE19754" w14:textId="77777777" w:rsidTr="00525465">
        <w:tc>
          <w:tcPr>
            <w:tcW w:w="1944" w:type="dxa"/>
          </w:tcPr>
          <w:p w14:paraId="79E8299F" w14:textId="1E57F8F0" w:rsidR="00471587" w:rsidRPr="00D8680D" w:rsidRDefault="00320EDD" w:rsidP="00F54E6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440" w:type="dxa"/>
            <w:vAlign w:val="bottom"/>
          </w:tcPr>
          <w:p w14:paraId="5A91B478" w14:textId="3691D1D7" w:rsidR="00471587" w:rsidRPr="00D8680D" w:rsidRDefault="003D31B1" w:rsidP="00F54E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22C5353D" w14:textId="7EFDD97D" w:rsidR="00471587" w:rsidRPr="00D8680D" w:rsidRDefault="007B3474" w:rsidP="00F54E6A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816" w:type="dxa"/>
            <w:vAlign w:val="bottom"/>
          </w:tcPr>
          <w:p w14:paraId="0298303E" w14:textId="5E792222" w:rsidR="00471587" w:rsidRPr="00D8680D" w:rsidRDefault="007B3474" w:rsidP="00F54E6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237F6E27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gridSpan w:val="2"/>
            <w:vAlign w:val="bottom"/>
          </w:tcPr>
          <w:p w14:paraId="6AB1876A" w14:textId="770A4020" w:rsidR="00471587" w:rsidRPr="00D8680D" w:rsidRDefault="003D31B1" w:rsidP="00F54E6A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7A4D5A9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9A57A4D" w14:textId="0A300AE4" w:rsidR="00471587" w:rsidRPr="00D8680D" w:rsidRDefault="007B3474" w:rsidP="00F54E6A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194</w:t>
            </w:r>
          </w:p>
        </w:tc>
        <w:tc>
          <w:tcPr>
            <w:tcW w:w="180" w:type="dxa"/>
            <w:gridSpan w:val="2"/>
            <w:vAlign w:val="bottom"/>
          </w:tcPr>
          <w:p w14:paraId="6C51C7DE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gridSpan w:val="2"/>
            <w:vAlign w:val="bottom"/>
          </w:tcPr>
          <w:p w14:paraId="186D7F12" w14:textId="32F27C75" w:rsidR="00471587" w:rsidRPr="00D8680D" w:rsidRDefault="003D31B1" w:rsidP="00F54E6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BB08CE9" w14:textId="77777777" w:rsidR="00471587" w:rsidRPr="00D8680D" w:rsidRDefault="00471587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7F1AA966" w14:textId="52B58F34" w:rsidR="00471587" w:rsidRPr="00D8680D" w:rsidRDefault="007B3474" w:rsidP="007B3474">
            <w:pPr>
              <w:pStyle w:val="acctfourfigures"/>
              <w:tabs>
                <w:tab w:val="clear" w:pos="765"/>
              </w:tabs>
              <w:spacing w:line="240" w:lineRule="atLeast"/>
              <w:ind w:right="-253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194</w:t>
            </w:r>
          </w:p>
        </w:tc>
      </w:tr>
    </w:tbl>
    <w:p w14:paraId="6957B514" w14:textId="31B643B4" w:rsidR="007F1105" w:rsidRPr="00D8680D" w:rsidRDefault="007F1105" w:rsidP="00F54E6A">
      <w:pPr>
        <w:rPr>
          <w:rFonts w:cstheme="minorBidi"/>
        </w:rPr>
      </w:pPr>
    </w:p>
    <w:tbl>
      <w:tblPr>
        <w:tblW w:w="9414" w:type="dxa"/>
        <w:tblInd w:w="3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34"/>
        <w:gridCol w:w="1397"/>
        <w:gridCol w:w="1249"/>
        <w:gridCol w:w="816"/>
        <w:gridCol w:w="180"/>
        <w:gridCol w:w="750"/>
        <w:gridCol w:w="180"/>
        <w:gridCol w:w="726"/>
        <w:gridCol w:w="180"/>
        <w:gridCol w:w="717"/>
        <w:gridCol w:w="180"/>
        <w:gridCol w:w="1005"/>
      </w:tblGrid>
      <w:tr w:rsidR="00013514" w:rsidRPr="00D8680D" w14:paraId="42C5860F" w14:textId="77777777" w:rsidTr="003A2C58">
        <w:trPr>
          <w:tblHeader/>
        </w:trPr>
        <w:tc>
          <w:tcPr>
            <w:tcW w:w="2034" w:type="dxa"/>
          </w:tcPr>
          <w:p w14:paraId="32B842ED" w14:textId="03E0EAFB" w:rsidR="00013514" w:rsidRPr="00D8680D" w:rsidRDefault="00013514" w:rsidP="003A2C58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380" w:type="dxa"/>
            <w:gridSpan w:val="11"/>
          </w:tcPr>
          <w:p w14:paraId="61EC56A9" w14:textId="66A3634B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013514" w:rsidRPr="00D8680D" w14:paraId="50871B12" w14:textId="77777777" w:rsidTr="003A2C58">
        <w:tc>
          <w:tcPr>
            <w:tcW w:w="2034" w:type="dxa"/>
          </w:tcPr>
          <w:p w14:paraId="2EB4C02C" w14:textId="1A3E0C4C" w:rsidR="00013514" w:rsidRPr="00D8680D" w:rsidRDefault="00013514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673D1FD7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</w:tcPr>
          <w:p w14:paraId="2EFB5C5D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7C132CC8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A9DC10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3D6BF867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254FCC" w14:textId="77777777" w:rsidR="00013514" w:rsidRPr="00D8680D" w:rsidRDefault="00013514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1C7330C9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234340" w14:textId="77777777" w:rsidR="00013514" w:rsidRPr="00D8680D" w:rsidRDefault="00013514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05D79285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A1CA87F" w14:textId="77777777" w:rsidR="00013514" w:rsidRPr="00D8680D" w:rsidRDefault="00013514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878E21B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3514" w:rsidRPr="00D8680D" w14:paraId="0D3997DA" w14:textId="77777777" w:rsidTr="003A2C58">
        <w:tc>
          <w:tcPr>
            <w:tcW w:w="2034" w:type="dxa"/>
          </w:tcPr>
          <w:p w14:paraId="6A2665B7" w14:textId="63078D96" w:rsidR="00013514" w:rsidRPr="00D8680D" w:rsidRDefault="00013514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97" w:type="dxa"/>
          </w:tcPr>
          <w:p w14:paraId="5E191810" w14:textId="33CF9CB1" w:rsidR="00013514" w:rsidRPr="00D8680D" w:rsidRDefault="00013514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  <w:tc>
          <w:tcPr>
            <w:tcW w:w="1249" w:type="dxa"/>
          </w:tcPr>
          <w:p w14:paraId="03BCFDF3" w14:textId="2615AEF6" w:rsidR="00013514" w:rsidRPr="00D8680D" w:rsidRDefault="00070947" w:rsidP="003D31B1">
            <w:pPr>
              <w:pStyle w:val="acctfourfigures"/>
              <w:tabs>
                <w:tab w:val="clear" w:pos="765"/>
                <w:tab w:val="left" w:pos="951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816" w:type="dxa"/>
          </w:tcPr>
          <w:p w14:paraId="0467087B" w14:textId="01569E97" w:rsidR="00013514" w:rsidRPr="00D8680D" w:rsidRDefault="00070947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921</w:t>
            </w:r>
          </w:p>
        </w:tc>
        <w:tc>
          <w:tcPr>
            <w:tcW w:w="180" w:type="dxa"/>
          </w:tcPr>
          <w:p w14:paraId="7FBD08CF" w14:textId="77777777" w:rsidR="00013514" w:rsidRPr="00D8680D" w:rsidRDefault="00013514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0" w:type="dxa"/>
          </w:tcPr>
          <w:p w14:paraId="1207DAE6" w14:textId="14C85BA8" w:rsidR="00013514" w:rsidRPr="00D8680D" w:rsidRDefault="00070947" w:rsidP="00070947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921</w:t>
            </w:r>
          </w:p>
        </w:tc>
        <w:tc>
          <w:tcPr>
            <w:tcW w:w="180" w:type="dxa"/>
          </w:tcPr>
          <w:p w14:paraId="52655A08" w14:textId="77777777" w:rsidR="00013514" w:rsidRPr="00D8680D" w:rsidRDefault="00013514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6" w:type="dxa"/>
          </w:tcPr>
          <w:p w14:paraId="153BD2C1" w14:textId="3B2EC2DA" w:rsidR="00013514" w:rsidRPr="00D8680D" w:rsidRDefault="00070947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10F488" w14:textId="77B02927" w:rsidR="00013514" w:rsidRPr="00D8680D" w:rsidRDefault="00013514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7" w:type="dxa"/>
          </w:tcPr>
          <w:p w14:paraId="2C81C4A6" w14:textId="3C27BDE5" w:rsidR="00013514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61D379" w14:textId="77777777" w:rsidR="00013514" w:rsidRPr="00D8680D" w:rsidRDefault="00013514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5" w:type="dxa"/>
          </w:tcPr>
          <w:p w14:paraId="08FA8128" w14:textId="0BD62BA9" w:rsidR="00013514" w:rsidRPr="00D8680D" w:rsidRDefault="00070947" w:rsidP="003D31B1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921</w:t>
            </w:r>
          </w:p>
        </w:tc>
      </w:tr>
      <w:tr w:rsidR="00070947" w:rsidRPr="00D8680D" w14:paraId="2A8057A5" w14:textId="77777777" w:rsidTr="003E5BF4">
        <w:tc>
          <w:tcPr>
            <w:tcW w:w="2034" w:type="dxa"/>
          </w:tcPr>
          <w:p w14:paraId="28F01133" w14:textId="77777777" w:rsidR="00070947" w:rsidRPr="00D8680D" w:rsidRDefault="00070947" w:rsidP="0007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เงินให้กู้ยืมระยะยาวแก่  </w:t>
            </w:r>
          </w:p>
          <w:p w14:paraId="75834223" w14:textId="1CD09FD4" w:rsidR="00070947" w:rsidRPr="00D8680D" w:rsidRDefault="00070947" w:rsidP="0007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4DF55286" w14:textId="77777777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8D1E8B" w14:textId="2ED9CBA3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0BD98EA5" w14:textId="45E08CC6" w:rsidR="00070947" w:rsidRPr="00D8680D" w:rsidRDefault="00070947" w:rsidP="00070947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816" w:type="dxa"/>
            <w:vAlign w:val="bottom"/>
          </w:tcPr>
          <w:p w14:paraId="344202BE" w14:textId="60BCE2FB" w:rsidR="00070947" w:rsidRPr="00D8680D" w:rsidRDefault="00070947" w:rsidP="00070947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80" w:type="dxa"/>
          </w:tcPr>
          <w:p w14:paraId="637012B4" w14:textId="77777777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D8A81DE" w14:textId="21F08978" w:rsidR="00070947" w:rsidRPr="00D8680D" w:rsidRDefault="00070947" w:rsidP="00070947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A512DE" w14:textId="77777777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48D193BB" w14:textId="7200590C" w:rsidR="00070947" w:rsidRPr="00D8680D" w:rsidRDefault="00070947" w:rsidP="00070947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80" w:type="dxa"/>
            <w:vAlign w:val="bottom"/>
          </w:tcPr>
          <w:p w14:paraId="2B1D58E8" w14:textId="77777777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FE88C4F" w14:textId="4C49C88C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5B65E0" w14:textId="77777777" w:rsidR="00070947" w:rsidRPr="00D8680D" w:rsidRDefault="00070947" w:rsidP="0007094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8601E89" w14:textId="103DEAB2" w:rsidR="00070947" w:rsidRPr="00D8680D" w:rsidRDefault="00070947" w:rsidP="00070947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</w:tr>
      <w:tr w:rsidR="00013514" w:rsidRPr="00D8680D" w14:paraId="119EB010" w14:textId="77777777" w:rsidTr="00D745BC">
        <w:tc>
          <w:tcPr>
            <w:tcW w:w="2034" w:type="dxa"/>
          </w:tcPr>
          <w:p w14:paraId="11AB76F7" w14:textId="09A1799E" w:rsidR="00013514" w:rsidRPr="00D8680D" w:rsidRDefault="00013514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0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</w:tcPr>
          <w:p w14:paraId="79FF8D09" w14:textId="6CCA8CA3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249" w:type="dxa"/>
            <w:vAlign w:val="bottom"/>
          </w:tcPr>
          <w:p w14:paraId="5BD29205" w14:textId="261226E8" w:rsidR="00013514" w:rsidRPr="00D8680D" w:rsidRDefault="00070947" w:rsidP="003A2C5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3838BE7B" w14:textId="08D34259" w:rsidR="00013514" w:rsidRPr="00D8680D" w:rsidRDefault="00070947" w:rsidP="003A2C5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</w:t>
            </w:r>
          </w:p>
        </w:tc>
        <w:tc>
          <w:tcPr>
            <w:tcW w:w="180" w:type="dxa"/>
          </w:tcPr>
          <w:p w14:paraId="73F04767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3F028A3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F53D68D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1E5A90D4" w14:textId="2D1A3A8E" w:rsidR="00013514" w:rsidRPr="00D8680D" w:rsidRDefault="00070947" w:rsidP="003A2C5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1372D1EF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6EC8B27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A31C07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2B770F9C" w14:textId="5B66FE92" w:rsidR="00013514" w:rsidRPr="00D8680D" w:rsidRDefault="00070947" w:rsidP="003A2C58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15</w:t>
            </w:r>
          </w:p>
        </w:tc>
      </w:tr>
      <w:tr w:rsidR="00013514" w:rsidRPr="00D8680D" w14:paraId="401393B6" w14:textId="77777777" w:rsidTr="00D745BC">
        <w:tc>
          <w:tcPr>
            <w:tcW w:w="2034" w:type="dxa"/>
          </w:tcPr>
          <w:p w14:paraId="0FD507DE" w14:textId="318237F6" w:rsidR="00013514" w:rsidRPr="00D8680D" w:rsidRDefault="00013514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7A9B9002" w14:textId="6BA99DD3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9" w:type="dxa"/>
          </w:tcPr>
          <w:p w14:paraId="3CF09E0E" w14:textId="44143672" w:rsidR="00013514" w:rsidRPr="00D8680D" w:rsidRDefault="00013514" w:rsidP="003A2C5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75EC4657" w14:textId="454D5DCC" w:rsidR="00013514" w:rsidRPr="00D8680D" w:rsidRDefault="00013514" w:rsidP="003A2C58">
            <w:pPr>
              <w:pStyle w:val="acctfourfigures"/>
              <w:tabs>
                <w:tab w:val="clear" w:pos="765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536DD9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</w:tcPr>
          <w:p w14:paraId="0FA9C339" w14:textId="7CCC5106" w:rsidR="00013514" w:rsidRPr="00D8680D" w:rsidRDefault="00013514" w:rsidP="003A2C58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B32DAE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</w:tcPr>
          <w:p w14:paraId="3AEC7375" w14:textId="37F2E873" w:rsidR="00013514" w:rsidRPr="00D8680D" w:rsidRDefault="00013514" w:rsidP="003A2C5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16241A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1873AFB2" w14:textId="70102F49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left="-340" w:right="80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928069F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F92DC1F" w14:textId="19411004" w:rsidR="00013514" w:rsidRPr="00D8680D" w:rsidRDefault="00013514" w:rsidP="003A2C58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13514" w:rsidRPr="00D8680D" w14:paraId="0EE130CE" w14:textId="77777777" w:rsidTr="003A2C58">
        <w:tc>
          <w:tcPr>
            <w:tcW w:w="2034" w:type="dxa"/>
          </w:tcPr>
          <w:p w14:paraId="4A169019" w14:textId="6518901A" w:rsidR="00013514" w:rsidRPr="00D8680D" w:rsidRDefault="00013514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EA2E6E5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vAlign w:val="bottom"/>
          </w:tcPr>
          <w:p w14:paraId="2A80DAE6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C5A7F20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CBB2BD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F94B467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D9D904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5E674332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89BFB6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18C8E32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37EF48" w14:textId="77777777" w:rsidR="00013514" w:rsidRPr="00D8680D" w:rsidRDefault="00013514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34E34BD6" w14:textId="77777777" w:rsidR="00013514" w:rsidRPr="00D8680D" w:rsidRDefault="00013514" w:rsidP="003A2C58">
            <w:pPr>
              <w:pStyle w:val="acctfourfigures"/>
              <w:tabs>
                <w:tab w:val="clear" w:pos="765"/>
                <w:tab w:val="left" w:pos="842"/>
              </w:tabs>
              <w:spacing w:line="240" w:lineRule="atLeast"/>
              <w:ind w:right="-260" w:firstLine="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D50A8" w:rsidRPr="00D8680D" w14:paraId="11474BAC" w14:textId="77777777" w:rsidTr="003A2C58">
        <w:tc>
          <w:tcPr>
            <w:tcW w:w="2034" w:type="dxa"/>
          </w:tcPr>
          <w:p w14:paraId="7019FD10" w14:textId="6056A739" w:rsidR="00DD50A8" w:rsidRPr="00D8680D" w:rsidRDefault="00DD50A8" w:rsidP="00DD50A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7" w:type="dxa"/>
            <w:vAlign w:val="bottom"/>
          </w:tcPr>
          <w:p w14:paraId="300E51CA" w14:textId="775A1E87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30647957" w14:textId="3E2F6067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785</w:t>
            </w:r>
          </w:p>
        </w:tc>
        <w:tc>
          <w:tcPr>
            <w:tcW w:w="816" w:type="dxa"/>
            <w:vAlign w:val="bottom"/>
          </w:tcPr>
          <w:p w14:paraId="198FD8F9" w14:textId="017B8B9C" w:rsidR="00DD50A8" w:rsidRPr="00D8680D" w:rsidRDefault="00DD50A8" w:rsidP="00DD50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785</w:t>
            </w:r>
          </w:p>
        </w:tc>
        <w:tc>
          <w:tcPr>
            <w:tcW w:w="180" w:type="dxa"/>
            <w:vAlign w:val="bottom"/>
          </w:tcPr>
          <w:p w14:paraId="3E837E2E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58C8D9E" w14:textId="1F266DB2" w:rsidR="00DD50A8" w:rsidRPr="00D8680D" w:rsidRDefault="00DD50A8" w:rsidP="00DD50A8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21B740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047FC55B" w14:textId="7E30547E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765</w:t>
            </w:r>
          </w:p>
        </w:tc>
        <w:tc>
          <w:tcPr>
            <w:tcW w:w="180" w:type="dxa"/>
            <w:vAlign w:val="bottom"/>
          </w:tcPr>
          <w:p w14:paraId="34C2E2E4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3870C76" w14:textId="54F1DCAD" w:rsidR="00DD50A8" w:rsidRPr="00D8680D" w:rsidRDefault="00DD50A8" w:rsidP="00DD50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EF5D738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84E5CB5" w14:textId="24B70910" w:rsidR="00DD50A8" w:rsidRPr="00DD50A8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765</w:t>
            </w:r>
          </w:p>
        </w:tc>
      </w:tr>
      <w:tr w:rsidR="00DD50A8" w:rsidRPr="00D8680D" w14:paraId="1159E76F" w14:textId="77777777" w:rsidTr="003A2C58">
        <w:tc>
          <w:tcPr>
            <w:tcW w:w="2034" w:type="dxa"/>
          </w:tcPr>
          <w:p w14:paraId="772EB6A2" w14:textId="057BD815" w:rsidR="00DD50A8" w:rsidRPr="00D8680D" w:rsidRDefault="00DD50A8" w:rsidP="00DD50A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97" w:type="dxa"/>
            <w:vAlign w:val="bottom"/>
          </w:tcPr>
          <w:p w14:paraId="56216B0C" w14:textId="2ED16994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5B14917C" w14:textId="69E6E990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816" w:type="dxa"/>
            <w:vAlign w:val="bottom"/>
          </w:tcPr>
          <w:p w14:paraId="3F1E31FD" w14:textId="55100945" w:rsidR="00DD50A8" w:rsidRPr="00D8680D" w:rsidRDefault="00DD50A8" w:rsidP="00DD50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0" w:type="dxa"/>
            <w:vAlign w:val="bottom"/>
          </w:tcPr>
          <w:p w14:paraId="04709EFD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F900ED9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968ADB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1E5995F4" w14:textId="61B70121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180" w:type="dxa"/>
            <w:vAlign w:val="bottom"/>
          </w:tcPr>
          <w:p w14:paraId="6DDA736D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08B08DE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E0189F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01D5BDC" w14:textId="5EE65207" w:rsidR="00DD50A8" w:rsidRPr="00DD50A8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DD50A8" w:rsidRPr="00D8680D" w14:paraId="7FF6F3E7" w14:textId="77777777" w:rsidTr="003A2C58">
        <w:tc>
          <w:tcPr>
            <w:tcW w:w="2034" w:type="dxa"/>
          </w:tcPr>
          <w:p w14:paraId="41103F00" w14:textId="5976FA6B" w:rsidR="00DD50A8" w:rsidRPr="00D8680D" w:rsidRDefault="00DD50A8" w:rsidP="00DD50A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97" w:type="dxa"/>
            <w:vAlign w:val="bottom"/>
          </w:tcPr>
          <w:p w14:paraId="274DCD40" w14:textId="5882038C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49" w:type="dxa"/>
            <w:vAlign w:val="bottom"/>
          </w:tcPr>
          <w:p w14:paraId="6EC7D974" w14:textId="7A9E2FD5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816" w:type="dxa"/>
            <w:vAlign w:val="bottom"/>
          </w:tcPr>
          <w:p w14:paraId="03EE22BE" w14:textId="242D3384" w:rsidR="00DD50A8" w:rsidRPr="00D8680D" w:rsidRDefault="00DD50A8" w:rsidP="00DD50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61B78034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7BE3909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9EE88F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664C8B11" w14:textId="1EFD8AB7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</w:t>
            </w:r>
          </w:p>
        </w:tc>
        <w:tc>
          <w:tcPr>
            <w:tcW w:w="180" w:type="dxa"/>
            <w:vAlign w:val="bottom"/>
          </w:tcPr>
          <w:p w14:paraId="217FF234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47B855D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B81DC5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F5AF85E" w14:textId="3EC881F1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13</w:t>
            </w:r>
          </w:p>
        </w:tc>
      </w:tr>
      <w:tr w:rsidR="00DD50A8" w:rsidRPr="00D8680D" w14:paraId="71B57141" w14:textId="77777777" w:rsidTr="003A2C58">
        <w:tc>
          <w:tcPr>
            <w:tcW w:w="2034" w:type="dxa"/>
          </w:tcPr>
          <w:p w14:paraId="3FF7E93E" w14:textId="35B326FD" w:rsidR="00DD50A8" w:rsidRPr="00D8680D" w:rsidRDefault="00DD50A8" w:rsidP="00DD50A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97" w:type="dxa"/>
            <w:vAlign w:val="bottom"/>
          </w:tcPr>
          <w:p w14:paraId="24BBC0F9" w14:textId="491C5E5A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249" w:type="dxa"/>
            <w:vAlign w:val="bottom"/>
          </w:tcPr>
          <w:p w14:paraId="51E6D4F1" w14:textId="52955E13" w:rsidR="00DD50A8" w:rsidRPr="00D8680D" w:rsidRDefault="00DD50A8" w:rsidP="00DD50A8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179</w:t>
            </w:r>
          </w:p>
        </w:tc>
        <w:tc>
          <w:tcPr>
            <w:tcW w:w="816" w:type="dxa"/>
            <w:vAlign w:val="bottom"/>
          </w:tcPr>
          <w:p w14:paraId="1F83FC24" w14:textId="024BA9FF" w:rsidR="00DD50A8" w:rsidRPr="00D8680D" w:rsidRDefault="00DD50A8" w:rsidP="00DD50A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256CBBB5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5769E54C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left" w:pos="598"/>
              </w:tabs>
              <w:spacing w:line="240" w:lineRule="atLeast"/>
              <w:ind w:right="-1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48E6695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36023108" w14:textId="0253A024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76</w:t>
            </w:r>
          </w:p>
        </w:tc>
        <w:tc>
          <w:tcPr>
            <w:tcW w:w="180" w:type="dxa"/>
            <w:vAlign w:val="bottom"/>
          </w:tcPr>
          <w:p w14:paraId="0D1FBDA7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15BB568F" w14:textId="77777777" w:rsidR="00DD50A8" w:rsidRPr="00D8680D" w:rsidRDefault="00DD50A8" w:rsidP="00DD50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F469D7" w14:textId="77777777" w:rsidR="00DD50A8" w:rsidRPr="00D8680D" w:rsidRDefault="00DD50A8" w:rsidP="00DD50A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18D384C" w14:textId="5056E7BA" w:rsidR="00DD50A8" w:rsidRPr="00D8680D" w:rsidRDefault="00DD50A8" w:rsidP="00DD50A8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76</w:t>
            </w:r>
          </w:p>
        </w:tc>
      </w:tr>
      <w:tr w:rsidR="00B664FC" w:rsidRPr="00D8680D" w14:paraId="1B83C727" w14:textId="77777777" w:rsidTr="003A2C58">
        <w:tc>
          <w:tcPr>
            <w:tcW w:w="2034" w:type="dxa"/>
          </w:tcPr>
          <w:p w14:paraId="58C6CCEA" w14:textId="252E3ACC" w:rsidR="00B664FC" w:rsidRPr="00D8680D" w:rsidRDefault="00B664FC" w:rsidP="00B664FC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7" w:type="dxa"/>
            <w:vAlign w:val="bottom"/>
          </w:tcPr>
          <w:p w14:paraId="5DB0020D" w14:textId="6F7CE370" w:rsidR="00B664FC" w:rsidRPr="00D8680D" w:rsidRDefault="00B664FC" w:rsidP="00B664F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9" w:type="dxa"/>
            <w:vAlign w:val="bottom"/>
          </w:tcPr>
          <w:p w14:paraId="444B8CC8" w14:textId="0794B8A9" w:rsidR="00B664FC" w:rsidRPr="00D8680D" w:rsidRDefault="00B664FC" w:rsidP="00B664FC">
            <w:pPr>
              <w:pStyle w:val="acctfourfigures"/>
              <w:tabs>
                <w:tab w:val="clear" w:pos="765"/>
                <w:tab w:val="decimal" w:pos="916"/>
                <w:tab w:val="left" w:pos="953"/>
              </w:tabs>
              <w:spacing w:line="240" w:lineRule="atLeast"/>
              <w:ind w:right="1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164A941" w14:textId="1BEDA9B8" w:rsidR="00B664FC" w:rsidRPr="00D8680D" w:rsidRDefault="00B664FC" w:rsidP="00B664F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BDD8DD" w14:textId="77777777" w:rsidR="00B664FC" w:rsidRPr="00D8680D" w:rsidRDefault="00B664FC" w:rsidP="00B664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0" w:type="dxa"/>
            <w:vAlign w:val="bottom"/>
          </w:tcPr>
          <w:p w14:paraId="67355D3D" w14:textId="2A806D4B" w:rsidR="00B664FC" w:rsidRPr="00D8680D" w:rsidRDefault="00B664FC" w:rsidP="00B664FC">
            <w:pPr>
              <w:pStyle w:val="acctfourfigures"/>
              <w:tabs>
                <w:tab w:val="clear" w:pos="765"/>
                <w:tab w:val="left" w:pos="639"/>
              </w:tabs>
              <w:spacing w:line="240" w:lineRule="atLeast"/>
              <w:ind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46EDE4" w14:textId="77777777" w:rsidR="00B664FC" w:rsidRPr="00D8680D" w:rsidRDefault="00B664FC" w:rsidP="00B664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bottom"/>
          </w:tcPr>
          <w:p w14:paraId="0D20F98E" w14:textId="10C9D86C" w:rsidR="00B664FC" w:rsidRPr="00D8680D" w:rsidRDefault="00B664FC" w:rsidP="00B664F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127921" w14:textId="77777777" w:rsidR="00B664FC" w:rsidRPr="00D8680D" w:rsidRDefault="00B664FC" w:rsidP="00B664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0BDB7D5" w14:textId="1B3664E8" w:rsidR="00B664FC" w:rsidRPr="00D8680D" w:rsidRDefault="00B664FC" w:rsidP="00B664FC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426635" w14:textId="77777777" w:rsidR="00B664FC" w:rsidRPr="00D8680D" w:rsidRDefault="00B664FC" w:rsidP="00B664F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357D499" w14:textId="1D6A89D5" w:rsidR="00B664FC" w:rsidRPr="00D8680D" w:rsidRDefault="00B664FC" w:rsidP="00B664FC">
            <w:pPr>
              <w:pStyle w:val="acctfourfigures"/>
              <w:tabs>
                <w:tab w:val="clear" w:pos="765"/>
              </w:tabs>
              <w:spacing w:line="240" w:lineRule="atLeast"/>
              <w:ind w:right="-350" w:firstLine="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</w:tbl>
    <w:p w14:paraId="6B495A49" w14:textId="297BE748" w:rsidR="00B91381" w:rsidRPr="00D8680D" w:rsidRDefault="00B9138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349" w:tblpY="1"/>
        <w:tblOverlap w:val="never"/>
        <w:tblW w:w="9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1350"/>
        <w:gridCol w:w="813"/>
        <w:gridCol w:w="182"/>
        <w:gridCol w:w="807"/>
        <w:gridCol w:w="180"/>
        <w:gridCol w:w="720"/>
        <w:gridCol w:w="6"/>
        <w:gridCol w:w="174"/>
        <w:gridCol w:w="6"/>
        <w:gridCol w:w="719"/>
        <w:gridCol w:w="304"/>
        <w:gridCol w:w="6"/>
        <w:gridCol w:w="860"/>
      </w:tblGrid>
      <w:tr w:rsidR="00854E1F" w:rsidRPr="00D8680D" w14:paraId="44BA08B3" w14:textId="77777777" w:rsidTr="00525465">
        <w:trPr>
          <w:trHeight w:val="363"/>
        </w:trPr>
        <w:tc>
          <w:tcPr>
            <w:tcW w:w="2070" w:type="dxa"/>
            <w:vAlign w:val="bottom"/>
          </w:tcPr>
          <w:p w14:paraId="6B09423B" w14:textId="77777777" w:rsidR="00854E1F" w:rsidRPr="00D8680D" w:rsidRDefault="00854E1F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7476" w:type="dxa"/>
            <w:gridSpan w:val="14"/>
          </w:tcPr>
          <w:p w14:paraId="72F1E3B8" w14:textId="0C474BEF" w:rsidR="00854E1F" w:rsidRPr="00D8680D" w:rsidRDefault="00854E1F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6EAB" w:rsidRPr="00D8680D" w14:paraId="53C9B2D4" w14:textId="77777777" w:rsidTr="00525465">
        <w:trPr>
          <w:trHeight w:val="363"/>
        </w:trPr>
        <w:tc>
          <w:tcPr>
            <w:tcW w:w="2070" w:type="dxa"/>
            <w:vAlign w:val="bottom"/>
          </w:tcPr>
          <w:p w14:paraId="5B664AD5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</w:p>
        </w:tc>
        <w:tc>
          <w:tcPr>
            <w:tcW w:w="3512" w:type="dxa"/>
            <w:gridSpan w:val="3"/>
          </w:tcPr>
          <w:p w14:paraId="7E51C5EF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2236BFE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82" w:type="dxa"/>
            <w:gridSpan w:val="10"/>
            <w:vAlign w:val="bottom"/>
          </w:tcPr>
          <w:p w14:paraId="43F2C704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6EAB" w:rsidRPr="00D8680D" w14:paraId="54999064" w14:textId="77777777" w:rsidTr="00525465">
        <w:trPr>
          <w:trHeight w:val="363"/>
        </w:trPr>
        <w:tc>
          <w:tcPr>
            <w:tcW w:w="2070" w:type="dxa"/>
            <w:vAlign w:val="bottom"/>
          </w:tcPr>
          <w:p w14:paraId="7BDE48B4" w14:textId="75A77295" w:rsidR="003D6EAB" w:rsidRPr="00D8680D" w:rsidRDefault="00D33F35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418B0"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96CDC2E" w14:textId="671DD1BC" w:rsidR="002D19A5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  <w:r w:rsidR="00013514"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การเงินที่วัดมูลค่าด้วยมูลค่ายุติธรรมผ่านกำไร</w:t>
            </w:r>
          </w:p>
          <w:p w14:paraId="34581F79" w14:textId="0335FE63" w:rsidR="003D6EAB" w:rsidRPr="00D8680D" w:rsidRDefault="003D6EAB" w:rsidP="00F54E6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14:paraId="1392F2DA" w14:textId="77777777" w:rsidR="00525465" w:rsidRPr="00D8680D" w:rsidRDefault="00525465" w:rsidP="0052546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1" w:right="-25" w:hanging="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BFD4767" w14:textId="09E0E3E1" w:rsidR="00525465" w:rsidRPr="00D8680D" w:rsidRDefault="00525465" w:rsidP="0052546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1" w:right="-25" w:hanging="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</w:t>
            </w: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ด</w:t>
            </w: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</w:t>
            </w:r>
          </w:p>
          <w:p w14:paraId="6EA9317A" w14:textId="77777777" w:rsidR="00525465" w:rsidRPr="00D8680D" w:rsidRDefault="00525465" w:rsidP="0052546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ด้วยราคาทุน</w:t>
            </w:r>
          </w:p>
          <w:p w14:paraId="0CA102EF" w14:textId="6BDC0749" w:rsidR="003D6EAB" w:rsidRPr="00D8680D" w:rsidRDefault="00525465" w:rsidP="0052546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813" w:type="dxa"/>
            <w:vAlign w:val="bottom"/>
          </w:tcPr>
          <w:p w14:paraId="795F0C6F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E6D0425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534964D3" w14:textId="374B4EDD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1ADE106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9E0ADF" w14:textId="373CE35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vAlign w:val="bottom"/>
          </w:tcPr>
          <w:p w14:paraId="2313EAAD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gridSpan w:val="2"/>
            <w:vAlign w:val="bottom"/>
          </w:tcPr>
          <w:p w14:paraId="70B9FB69" w14:textId="410CD6FB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="00C418B0"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304" w:type="dxa"/>
            <w:vAlign w:val="bottom"/>
          </w:tcPr>
          <w:p w14:paraId="29EED65E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66" w:type="dxa"/>
            <w:gridSpan w:val="2"/>
            <w:vAlign w:val="bottom"/>
          </w:tcPr>
          <w:p w14:paraId="3E516B99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6EAB" w:rsidRPr="00D8680D" w14:paraId="7891C018" w14:textId="77777777" w:rsidTr="00525465">
        <w:tc>
          <w:tcPr>
            <w:tcW w:w="2070" w:type="dxa"/>
          </w:tcPr>
          <w:p w14:paraId="224534EE" w14:textId="77777777" w:rsidR="003D6EAB" w:rsidRPr="00D8680D" w:rsidRDefault="003D6EAB" w:rsidP="00F54E6A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476" w:type="dxa"/>
            <w:gridSpan w:val="14"/>
          </w:tcPr>
          <w:p w14:paraId="540C57D1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86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6EAB" w:rsidRPr="00D8680D" w14:paraId="0FEA53E0" w14:textId="77777777" w:rsidTr="00525465">
        <w:tc>
          <w:tcPr>
            <w:tcW w:w="2070" w:type="dxa"/>
          </w:tcPr>
          <w:p w14:paraId="0A834A63" w14:textId="1B1ADAE1" w:rsidR="003D6EAB" w:rsidRPr="00D8680D" w:rsidRDefault="00C418B0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06122C"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69C98091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563B40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12BFAC3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F3FF610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13CF9AF5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7865FF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0BEDBBEF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A4F8090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1703EBC2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dxa"/>
            <w:gridSpan w:val="2"/>
          </w:tcPr>
          <w:p w14:paraId="0C7823FB" w14:textId="77777777" w:rsidR="003D6EAB" w:rsidRPr="00D8680D" w:rsidRDefault="003D6EAB" w:rsidP="00F54E6A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780917FE" w14:textId="77777777" w:rsidR="003D6EAB" w:rsidRPr="00D8680D" w:rsidRDefault="003D6EAB" w:rsidP="00F54E6A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D8680D" w14:paraId="0F21E8BC" w14:textId="77777777" w:rsidTr="00525465">
        <w:tc>
          <w:tcPr>
            <w:tcW w:w="2070" w:type="dxa"/>
          </w:tcPr>
          <w:p w14:paraId="2BA081BB" w14:textId="13FE0DB3" w:rsidR="00183F72" w:rsidRPr="00D8680D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79DB61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5FF51E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644B221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166B96C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4CE43681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0BDDA2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644289D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7AEA57D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20FA8F1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</w:tcPr>
          <w:p w14:paraId="1DD0FB0C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753BB87F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D8680D" w14:paraId="4206975A" w14:textId="77777777" w:rsidTr="00525465">
        <w:tc>
          <w:tcPr>
            <w:tcW w:w="2070" w:type="dxa"/>
          </w:tcPr>
          <w:p w14:paraId="14B3E95B" w14:textId="7D8B18FF" w:rsidR="00183F72" w:rsidRPr="00D8680D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50C105D" w14:textId="73AAFEB4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350" w:type="dxa"/>
          </w:tcPr>
          <w:p w14:paraId="4ADCA47D" w14:textId="01FA2F30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3" w:type="dxa"/>
          </w:tcPr>
          <w:p w14:paraId="0D9F2E0C" w14:textId="7150F076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82" w:type="dxa"/>
          </w:tcPr>
          <w:p w14:paraId="2EB645A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19AA921" w14:textId="51365ED1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  <w:tc>
          <w:tcPr>
            <w:tcW w:w="180" w:type="dxa"/>
            <w:vAlign w:val="bottom"/>
          </w:tcPr>
          <w:p w14:paraId="455716D4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39139390" w14:textId="4DFD79CF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F10DF44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5521962" w14:textId="67E7F57C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39A48ABC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86B28BB" w14:textId="35114A7C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1,174</w:t>
            </w:r>
          </w:p>
        </w:tc>
      </w:tr>
      <w:tr w:rsidR="00183F72" w:rsidRPr="00D8680D" w14:paraId="033FA10E" w14:textId="77777777" w:rsidTr="00525465">
        <w:tc>
          <w:tcPr>
            <w:tcW w:w="2070" w:type="dxa"/>
          </w:tcPr>
          <w:p w14:paraId="1A08D84D" w14:textId="51ADCD50" w:rsidR="00183F72" w:rsidRPr="00D8680D" w:rsidRDefault="00183F72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right="-25" w:hanging="28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05EC016" w14:textId="07F6DAB8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DFBFC16" w14:textId="07489E8A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813" w:type="dxa"/>
            <w:vAlign w:val="bottom"/>
          </w:tcPr>
          <w:p w14:paraId="3702A7A4" w14:textId="39240C6E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2" w:type="dxa"/>
          </w:tcPr>
          <w:p w14:paraId="7BE61BA3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45BF2CFB" w14:textId="6C0EFC94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2D8142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36C4A648" w14:textId="18427C2E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80" w:type="dxa"/>
            <w:gridSpan w:val="2"/>
            <w:vAlign w:val="bottom"/>
          </w:tcPr>
          <w:p w14:paraId="312BE1D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B82B13D" w14:textId="48C17308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5FD678B4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1E181DC" w14:textId="072C3AFA" w:rsidR="00183F72" w:rsidRPr="00D8680D" w:rsidRDefault="0074297B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183F72" w:rsidRPr="00D8680D" w14:paraId="2B6B001B" w14:textId="77777777" w:rsidTr="00525465">
        <w:tc>
          <w:tcPr>
            <w:tcW w:w="2070" w:type="dxa"/>
          </w:tcPr>
          <w:p w14:paraId="17A515A7" w14:textId="22790DEB" w:rsidR="00183F72" w:rsidRPr="00D8680D" w:rsidRDefault="00183F72" w:rsidP="00F54E6A">
            <w:pPr>
              <w:tabs>
                <w:tab w:val="clear" w:pos="227"/>
                <w:tab w:val="left" w:pos="0"/>
              </w:tabs>
              <w:ind w:left="192" w:right="-90" w:hanging="2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50" w:type="dxa"/>
          </w:tcPr>
          <w:p w14:paraId="333C54ED" w14:textId="24317C5E" w:rsidR="00183F72" w:rsidRPr="00D8680D" w:rsidRDefault="005227EC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2C92D6D9" w14:textId="66D39026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3" w:type="dxa"/>
          </w:tcPr>
          <w:p w14:paraId="18491901" w14:textId="36FDB09A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4750EA7E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640C748" w14:textId="15FCB939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29D10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2544B20A" w14:textId="49A2C0CF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gridSpan w:val="2"/>
          </w:tcPr>
          <w:p w14:paraId="576F01F9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58AB8D37" w14:textId="4066E3B5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10" w:type="dxa"/>
            <w:gridSpan w:val="2"/>
          </w:tcPr>
          <w:p w14:paraId="4855561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0CD390E9" w14:textId="554BF1F9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83F72" w:rsidRPr="00D8680D" w14:paraId="0FAECC25" w14:textId="77777777" w:rsidTr="00525465">
        <w:tc>
          <w:tcPr>
            <w:tcW w:w="2070" w:type="dxa"/>
          </w:tcPr>
          <w:p w14:paraId="42EFCDE5" w14:textId="0DCA0C7C" w:rsidR="00183F72" w:rsidRPr="00D8680D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4BAABFA" w14:textId="77777777" w:rsidR="00183F72" w:rsidRPr="00D8680D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644AE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A991792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E29E54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84C9E58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E63647E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6131D66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5BB3E9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711D406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  <w:vAlign w:val="bottom"/>
          </w:tcPr>
          <w:p w14:paraId="01FFD6F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EE704C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D8680D" w14:paraId="57CDFA58" w14:textId="77777777" w:rsidTr="00525465">
        <w:tc>
          <w:tcPr>
            <w:tcW w:w="2070" w:type="dxa"/>
          </w:tcPr>
          <w:p w14:paraId="3FDA5200" w14:textId="5B7DB208" w:rsidR="00183F72" w:rsidRPr="00D8680D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588AA6F" w14:textId="0983279B" w:rsidR="00183F72" w:rsidRPr="00D8680D" w:rsidRDefault="00183F72" w:rsidP="00F54E6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FF3565" w14:textId="7D2B8466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17B05210" w14:textId="3FAA23C8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248F8A4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4779AB3" w14:textId="71BB75FB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7686D1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2D1EC5D6" w14:textId="4A13B960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0986847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1E534D9" w14:textId="20286E14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  <w:vAlign w:val="bottom"/>
          </w:tcPr>
          <w:p w14:paraId="1129467F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7822B8F" w14:textId="32DF9509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F72" w:rsidRPr="00D8680D" w14:paraId="73B3AAEF" w14:textId="77777777" w:rsidTr="00525465">
        <w:tc>
          <w:tcPr>
            <w:tcW w:w="2070" w:type="dxa"/>
          </w:tcPr>
          <w:p w14:paraId="3F941603" w14:textId="2C3B2A0B" w:rsidR="00183F72" w:rsidRPr="00D8680D" w:rsidRDefault="00183F72" w:rsidP="00F54E6A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1841"/>
              </w:tabs>
              <w:ind w:left="283" w:right="-25" w:hanging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F1D51D3" w14:textId="5D4DF591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12D8D23D" w14:textId="7519E662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813" w:type="dxa"/>
            <w:vAlign w:val="bottom"/>
          </w:tcPr>
          <w:p w14:paraId="230625AF" w14:textId="0F3BD95D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</w:p>
        </w:tc>
        <w:tc>
          <w:tcPr>
            <w:tcW w:w="182" w:type="dxa"/>
            <w:vAlign w:val="bottom"/>
          </w:tcPr>
          <w:p w14:paraId="3DE074E7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66F1A2F3" w14:textId="24077AC4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F0526B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63ABC7B2" w14:textId="560F9DFE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180" w:type="dxa"/>
            <w:gridSpan w:val="2"/>
            <w:vAlign w:val="bottom"/>
          </w:tcPr>
          <w:p w14:paraId="5018E9D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6D04981" w14:textId="463A5C83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5FA0B69F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38AED05" w14:textId="3A010B53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</w:tr>
      <w:tr w:rsidR="00183F72" w:rsidRPr="00D8680D" w14:paraId="60A88037" w14:textId="77777777" w:rsidTr="00525465">
        <w:tc>
          <w:tcPr>
            <w:tcW w:w="2070" w:type="dxa"/>
          </w:tcPr>
          <w:p w14:paraId="67507BA7" w14:textId="6751CA40" w:rsidR="00183F72" w:rsidRPr="00D8680D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15A4A1A4" w14:textId="12D2ADDF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7D9E099" w14:textId="530106BB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8,211</w:t>
            </w:r>
          </w:p>
        </w:tc>
        <w:tc>
          <w:tcPr>
            <w:tcW w:w="813" w:type="dxa"/>
            <w:vAlign w:val="bottom"/>
          </w:tcPr>
          <w:p w14:paraId="2C8A4D7C" w14:textId="67458F05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8,211</w:t>
            </w:r>
          </w:p>
        </w:tc>
        <w:tc>
          <w:tcPr>
            <w:tcW w:w="182" w:type="dxa"/>
            <w:vAlign w:val="bottom"/>
          </w:tcPr>
          <w:p w14:paraId="50CB6A3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6B65D21" w14:textId="295E2F21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D1F87B7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DA65151" w14:textId="372B6D62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8,199</w:t>
            </w:r>
          </w:p>
        </w:tc>
        <w:tc>
          <w:tcPr>
            <w:tcW w:w="180" w:type="dxa"/>
            <w:gridSpan w:val="2"/>
            <w:vAlign w:val="bottom"/>
          </w:tcPr>
          <w:p w14:paraId="708A887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DA1F069" w14:textId="47FBEB8D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1890A20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FA4644B" w14:textId="29601793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8,199</w:t>
            </w:r>
          </w:p>
        </w:tc>
      </w:tr>
      <w:tr w:rsidR="00183F72" w:rsidRPr="00D8680D" w14:paraId="31BC2325" w14:textId="77777777" w:rsidTr="00525465">
        <w:tc>
          <w:tcPr>
            <w:tcW w:w="2070" w:type="dxa"/>
          </w:tcPr>
          <w:p w14:paraId="7193BEAC" w14:textId="23336EF3" w:rsidR="00183F72" w:rsidRPr="00D8680D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4C06C664" w14:textId="3764F098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3AF5D88C" w14:textId="71C391D0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813" w:type="dxa"/>
            <w:vAlign w:val="bottom"/>
          </w:tcPr>
          <w:p w14:paraId="0481541F" w14:textId="1A329EB3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182" w:type="dxa"/>
            <w:vAlign w:val="bottom"/>
          </w:tcPr>
          <w:p w14:paraId="7084D3E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32C1DF98" w14:textId="1D42BADD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AB972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1BD33B5E" w14:textId="3D5102DF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  <w:tc>
          <w:tcPr>
            <w:tcW w:w="180" w:type="dxa"/>
            <w:gridSpan w:val="2"/>
            <w:vAlign w:val="bottom"/>
          </w:tcPr>
          <w:p w14:paraId="11994A76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0CA4504" w14:textId="26885186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2AC6947A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1F3AE6FC" w14:textId="36A3F597" w:rsidR="00183F72" w:rsidRPr="00D8680D" w:rsidRDefault="005227EC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</w:p>
        </w:tc>
      </w:tr>
      <w:tr w:rsidR="00183F72" w:rsidRPr="00D8680D" w14:paraId="18E73CEA" w14:textId="77777777" w:rsidTr="00525465">
        <w:tc>
          <w:tcPr>
            <w:tcW w:w="2070" w:type="dxa"/>
          </w:tcPr>
          <w:p w14:paraId="7696A794" w14:textId="77777777" w:rsidR="00183F72" w:rsidRPr="00D8680D" w:rsidRDefault="00183F72" w:rsidP="00F54E6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14:paraId="0CA7C26B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DA3AD8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13" w:type="dxa"/>
          </w:tcPr>
          <w:p w14:paraId="41103E3F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2" w:type="dxa"/>
          </w:tcPr>
          <w:p w14:paraId="2730BF32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7" w:type="dxa"/>
          </w:tcPr>
          <w:p w14:paraId="14239F82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35AAF680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6" w:type="dxa"/>
            <w:gridSpan w:val="2"/>
          </w:tcPr>
          <w:p w14:paraId="7ABF4FC8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864B035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9" w:type="dxa"/>
          </w:tcPr>
          <w:p w14:paraId="69C8A12A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310" w:type="dxa"/>
            <w:gridSpan w:val="2"/>
          </w:tcPr>
          <w:p w14:paraId="50DBC623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0" w:type="dxa"/>
          </w:tcPr>
          <w:p w14:paraId="1A4D0C8D" w14:textId="77777777" w:rsidR="00183F72" w:rsidRPr="00D8680D" w:rsidRDefault="00183F72" w:rsidP="00F54E6A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06122C" w:rsidRPr="00D8680D" w14:paraId="00B01206" w14:textId="77777777" w:rsidTr="00525465">
        <w:tc>
          <w:tcPr>
            <w:tcW w:w="2070" w:type="dxa"/>
          </w:tcPr>
          <w:p w14:paraId="467F22BA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6640C72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3E20D9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57ED77C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E1D81CC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3D09291B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7ABAEA" w14:textId="77777777" w:rsidR="0006122C" w:rsidRPr="00D8680D" w:rsidRDefault="0006122C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36616F23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2F15A2B" w14:textId="77777777" w:rsidR="0006122C" w:rsidRPr="00D8680D" w:rsidRDefault="0006122C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101D1644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0" w:type="dxa"/>
            <w:gridSpan w:val="2"/>
          </w:tcPr>
          <w:p w14:paraId="46EBDEBB" w14:textId="77777777" w:rsidR="0006122C" w:rsidRPr="00D8680D" w:rsidRDefault="0006122C" w:rsidP="003A2C58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61CC9654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122C" w:rsidRPr="00D8680D" w14:paraId="2F9E7F52" w14:textId="77777777" w:rsidTr="00525465">
        <w:tc>
          <w:tcPr>
            <w:tcW w:w="2070" w:type="dxa"/>
          </w:tcPr>
          <w:p w14:paraId="7DB02D2B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6AC1C54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BA2783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E8A839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2E6F7C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1BC181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F4BD7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53153DE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0F5495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0D0BA12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</w:tcPr>
          <w:p w14:paraId="1232AD30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3D2AD79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122C" w:rsidRPr="00D8680D" w14:paraId="631B3505" w14:textId="77777777" w:rsidTr="00525465">
        <w:tc>
          <w:tcPr>
            <w:tcW w:w="2070" w:type="dxa"/>
          </w:tcPr>
          <w:p w14:paraId="6E874C18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10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577F36B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350" w:type="dxa"/>
          </w:tcPr>
          <w:p w14:paraId="4663106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3" w:type="dxa"/>
          </w:tcPr>
          <w:p w14:paraId="6178236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2" w:type="dxa"/>
          </w:tcPr>
          <w:p w14:paraId="58F392F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359F86E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921</w:t>
            </w:r>
          </w:p>
        </w:tc>
        <w:tc>
          <w:tcPr>
            <w:tcW w:w="180" w:type="dxa"/>
            <w:vAlign w:val="bottom"/>
          </w:tcPr>
          <w:p w14:paraId="7D9C609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33339E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F414F3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78924B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435310C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4B7328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921</w:t>
            </w:r>
          </w:p>
        </w:tc>
      </w:tr>
      <w:tr w:rsidR="0006122C" w:rsidRPr="00D8680D" w14:paraId="483E5698" w14:textId="77777777" w:rsidTr="00525465">
        <w:tc>
          <w:tcPr>
            <w:tcW w:w="2070" w:type="dxa"/>
          </w:tcPr>
          <w:p w14:paraId="25CDECF1" w14:textId="77777777" w:rsidR="0006122C" w:rsidRPr="00D8680D" w:rsidRDefault="0006122C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3" w:right="-25" w:hanging="28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07912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58301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813" w:type="dxa"/>
            <w:vAlign w:val="bottom"/>
          </w:tcPr>
          <w:p w14:paraId="233A325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2" w:type="dxa"/>
          </w:tcPr>
          <w:p w14:paraId="0AAAAFE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512A87B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7A5085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13DC66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992</w:t>
            </w:r>
          </w:p>
        </w:tc>
        <w:tc>
          <w:tcPr>
            <w:tcW w:w="180" w:type="dxa"/>
            <w:gridSpan w:val="2"/>
            <w:vAlign w:val="bottom"/>
          </w:tcPr>
          <w:p w14:paraId="79F20EB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62CBCB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0D50476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5BCFA6C9" w14:textId="2ECC3EAC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554E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06122C" w:rsidRPr="00D8680D" w14:paraId="1882B34A" w14:textId="77777777" w:rsidTr="00525465">
        <w:tc>
          <w:tcPr>
            <w:tcW w:w="2070" w:type="dxa"/>
          </w:tcPr>
          <w:p w14:paraId="1A8CDC70" w14:textId="77777777" w:rsidR="0006122C" w:rsidRPr="00D8680D" w:rsidRDefault="0006122C" w:rsidP="003A2C58">
            <w:pPr>
              <w:tabs>
                <w:tab w:val="clear" w:pos="227"/>
                <w:tab w:val="left" w:pos="0"/>
              </w:tabs>
              <w:ind w:left="192" w:right="-90" w:hanging="2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สินทรัพย์อนุพันธ์</w:t>
            </w:r>
          </w:p>
        </w:tc>
        <w:tc>
          <w:tcPr>
            <w:tcW w:w="1350" w:type="dxa"/>
          </w:tcPr>
          <w:p w14:paraId="28F178A6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50" w:type="dxa"/>
          </w:tcPr>
          <w:p w14:paraId="52AE487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813" w:type="dxa"/>
          </w:tcPr>
          <w:p w14:paraId="031F57C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2" w:type="dxa"/>
          </w:tcPr>
          <w:p w14:paraId="6478010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ACC542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BC5D24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2F21EEB3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" w:type="dxa"/>
            <w:gridSpan w:val="2"/>
          </w:tcPr>
          <w:p w14:paraId="43CF263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7CFACA7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</w:tcPr>
          <w:p w14:paraId="3C377042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35DA733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06122C" w:rsidRPr="00D8680D" w14:paraId="0FDA3D06" w14:textId="77777777" w:rsidTr="00525465">
        <w:tc>
          <w:tcPr>
            <w:tcW w:w="2070" w:type="dxa"/>
          </w:tcPr>
          <w:p w14:paraId="6924DB19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5F63748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B39FE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309ECC2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ECC9CC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AA75104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DBCE4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5E868DF4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00C12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6FEC42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  <w:vAlign w:val="bottom"/>
          </w:tcPr>
          <w:p w14:paraId="46B7844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095B550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122C" w:rsidRPr="00D8680D" w14:paraId="53462C16" w14:textId="77777777" w:rsidTr="00525465">
        <w:tc>
          <w:tcPr>
            <w:tcW w:w="2070" w:type="dxa"/>
          </w:tcPr>
          <w:p w14:paraId="4263C13B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7F8DB2A" w14:textId="77777777" w:rsidR="0006122C" w:rsidRPr="00D8680D" w:rsidRDefault="0006122C" w:rsidP="003A2C58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FC8ED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401550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227D5E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D467330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2BDB19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425377D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729B94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6B64D9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  <w:vAlign w:val="bottom"/>
          </w:tcPr>
          <w:p w14:paraId="0ACB371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310CCDF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6122C" w:rsidRPr="00D8680D" w14:paraId="295EE13A" w14:textId="77777777" w:rsidTr="00525465">
        <w:tc>
          <w:tcPr>
            <w:tcW w:w="2070" w:type="dxa"/>
          </w:tcPr>
          <w:p w14:paraId="46161A0A" w14:textId="77777777" w:rsidR="0006122C" w:rsidRPr="00D8680D" w:rsidRDefault="0006122C" w:rsidP="003A2C58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  <w:tab w:val="left" w:pos="1841"/>
              </w:tabs>
              <w:ind w:left="283" w:right="-25" w:hanging="28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58F1C780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4E7F597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813" w:type="dxa"/>
            <w:vAlign w:val="bottom"/>
          </w:tcPr>
          <w:p w14:paraId="0698B7A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182" w:type="dxa"/>
            <w:vAlign w:val="bottom"/>
          </w:tcPr>
          <w:p w14:paraId="2BCB223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2AEC84EE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B455F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7536ED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180" w:type="dxa"/>
            <w:gridSpan w:val="2"/>
            <w:vAlign w:val="bottom"/>
          </w:tcPr>
          <w:p w14:paraId="56D1686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A9F4050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0A73116F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7B70970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236</w:t>
            </w:r>
          </w:p>
        </w:tc>
      </w:tr>
      <w:tr w:rsidR="0006122C" w:rsidRPr="00D8680D" w14:paraId="0EAEADC1" w14:textId="77777777" w:rsidTr="00525465">
        <w:tc>
          <w:tcPr>
            <w:tcW w:w="2070" w:type="dxa"/>
          </w:tcPr>
          <w:p w14:paraId="37F34750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B03885B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2192B8B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813" w:type="dxa"/>
            <w:vAlign w:val="bottom"/>
          </w:tcPr>
          <w:p w14:paraId="14C4298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9,511</w:t>
            </w:r>
          </w:p>
        </w:tc>
        <w:tc>
          <w:tcPr>
            <w:tcW w:w="182" w:type="dxa"/>
            <w:vAlign w:val="bottom"/>
          </w:tcPr>
          <w:p w14:paraId="447A07F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18908C76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C695CC3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1189322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9,499</w:t>
            </w:r>
          </w:p>
        </w:tc>
        <w:tc>
          <w:tcPr>
            <w:tcW w:w="180" w:type="dxa"/>
            <w:gridSpan w:val="2"/>
            <w:vAlign w:val="bottom"/>
          </w:tcPr>
          <w:p w14:paraId="56D16793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A7F65B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446E0C39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4CD7D26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9,499</w:t>
            </w:r>
          </w:p>
        </w:tc>
      </w:tr>
      <w:tr w:rsidR="0006122C" w:rsidRPr="00D8680D" w14:paraId="01FE8ED4" w14:textId="77777777" w:rsidTr="00525465">
        <w:tc>
          <w:tcPr>
            <w:tcW w:w="2070" w:type="dxa"/>
          </w:tcPr>
          <w:p w14:paraId="5E4C88C6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vAlign w:val="bottom"/>
          </w:tcPr>
          <w:p w14:paraId="3927EE9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4BF90ED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13" w:type="dxa"/>
            <w:vAlign w:val="bottom"/>
          </w:tcPr>
          <w:p w14:paraId="2CBA3A59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2" w:type="dxa"/>
            <w:vAlign w:val="bottom"/>
          </w:tcPr>
          <w:p w14:paraId="7F5D3AA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36A0F09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73AA08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  <w:vAlign w:val="bottom"/>
          </w:tcPr>
          <w:p w14:paraId="7F2C51E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  <w:tc>
          <w:tcPr>
            <w:tcW w:w="180" w:type="dxa"/>
            <w:gridSpan w:val="2"/>
            <w:vAlign w:val="bottom"/>
          </w:tcPr>
          <w:p w14:paraId="624FBB80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27D90594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10" w:type="dxa"/>
            <w:gridSpan w:val="2"/>
            <w:vAlign w:val="bottom"/>
          </w:tcPr>
          <w:p w14:paraId="4BB7BDB4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vAlign w:val="bottom"/>
          </w:tcPr>
          <w:p w14:paraId="62F5926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</w:p>
        </w:tc>
      </w:tr>
      <w:tr w:rsidR="0006122C" w:rsidRPr="00D8680D" w14:paraId="41BD9A92" w14:textId="77777777" w:rsidTr="00525465">
        <w:tc>
          <w:tcPr>
            <w:tcW w:w="2070" w:type="dxa"/>
          </w:tcPr>
          <w:p w14:paraId="1DBA15D6" w14:textId="77777777" w:rsidR="0006122C" w:rsidRPr="00D8680D" w:rsidRDefault="0006122C" w:rsidP="003A2C58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6E47CC7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93941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66A5203A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7D2442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088DB2BD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F0EA7F8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gridSpan w:val="2"/>
          </w:tcPr>
          <w:p w14:paraId="304EAE7C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5889945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746CDE2E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0" w:type="dxa"/>
            <w:gridSpan w:val="2"/>
          </w:tcPr>
          <w:p w14:paraId="0F947D0E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</w:tcPr>
          <w:p w14:paraId="4E8E3CC1" w14:textId="77777777" w:rsidR="0006122C" w:rsidRPr="00D8680D" w:rsidRDefault="0006122C" w:rsidP="003A2C5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6C1BE45F" w14:textId="77777777" w:rsidR="00206C1B" w:rsidRPr="00D8680D" w:rsidRDefault="00206C1B" w:rsidP="00F54E6A">
      <w:pPr>
        <w:tabs>
          <w:tab w:val="clear" w:pos="227"/>
          <w:tab w:val="clear" w:pos="454"/>
        </w:tabs>
        <w:ind w:right="-25"/>
        <w:jc w:val="thaiDistribute"/>
        <w:rPr>
          <w:rFonts w:ascii="Angsana New" w:hAnsi="Angsana New" w:cstheme="minorBidi"/>
          <w:sz w:val="30"/>
          <w:szCs w:val="30"/>
          <w:cs/>
        </w:rPr>
      </w:pPr>
    </w:p>
    <w:p w14:paraId="10215CFE" w14:textId="77777777" w:rsidR="00206C1B" w:rsidRPr="00D8680D" w:rsidRDefault="00206C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30"/>
          <w:szCs w:val="30"/>
          <w:cs/>
        </w:rPr>
      </w:pPr>
      <w:r w:rsidRPr="00D8680D">
        <w:rPr>
          <w:rFonts w:ascii="Angsana New" w:hAnsi="Angsana New"/>
          <w:sz w:val="30"/>
          <w:szCs w:val="30"/>
          <w:cs/>
        </w:rPr>
        <w:br w:type="page"/>
      </w:r>
    </w:p>
    <w:p w14:paraId="0B88D11D" w14:textId="1CF935B9" w:rsidR="002C0C35" w:rsidRPr="00D8680D" w:rsidRDefault="00D247C5" w:rsidP="00F54E6A">
      <w:pPr>
        <w:pStyle w:val="ListParagraph"/>
        <w:tabs>
          <w:tab w:val="clear" w:pos="227"/>
          <w:tab w:val="clear" w:pos="454"/>
        </w:tabs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 w:hint="cs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022304" w:rsidRPr="00D8680D">
        <w:rPr>
          <w:rFonts w:ascii="Angsana New" w:hAnsi="Angsana New"/>
          <w:sz w:val="30"/>
          <w:szCs w:val="30"/>
        </w:rPr>
        <w:br/>
      </w:r>
      <w:r w:rsidR="00AE342B" w:rsidRPr="00D8680D">
        <w:rPr>
          <w:rFonts w:ascii="Angsana New" w:hAnsi="Angsana New" w:hint="cs"/>
          <w:sz w:val="30"/>
          <w:szCs w:val="30"/>
          <w:cs/>
        </w:rPr>
        <w:t>งบฐานะการเงิน</w:t>
      </w:r>
    </w:p>
    <w:p w14:paraId="1ACB0527" w14:textId="77777777" w:rsidR="002C0C35" w:rsidRPr="00D8680D" w:rsidRDefault="002C0C35" w:rsidP="00F54E6A">
      <w:pPr>
        <w:pStyle w:val="ListParagraph"/>
        <w:ind w:left="518" w:right="-360"/>
        <w:jc w:val="both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168"/>
        <w:gridCol w:w="236"/>
        <w:gridCol w:w="5794"/>
      </w:tblGrid>
      <w:tr w:rsidR="002C0C35" w:rsidRPr="00D8680D" w14:paraId="45E4F8CC" w14:textId="77777777" w:rsidTr="00D247C5">
        <w:trPr>
          <w:trHeight w:val="331"/>
          <w:tblHeader/>
        </w:trPr>
        <w:tc>
          <w:tcPr>
            <w:tcW w:w="3168" w:type="dxa"/>
            <w:vAlign w:val="bottom"/>
            <w:hideMark/>
          </w:tcPr>
          <w:p w14:paraId="799164CF" w14:textId="77777777" w:rsidR="002C0C35" w:rsidRPr="00D8680D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59D54984" w14:textId="77777777" w:rsidR="002C0C35" w:rsidRPr="00D8680D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vAlign w:val="bottom"/>
            <w:hideMark/>
          </w:tcPr>
          <w:p w14:paraId="66723194" w14:textId="77777777" w:rsidR="002C0C35" w:rsidRPr="00D8680D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D247C5" w:rsidRPr="00D8680D" w14:paraId="7A533A36" w14:textId="77777777" w:rsidTr="00D247C5">
        <w:trPr>
          <w:trHeight w:val="331"/>
          <w:tblHeader/>
        </w:trPr>
        <w:tc>
          <w:tcPr>
            <w:tcW w:w="3168" w:type="dxa"/>
            <w:vAlign w:val="bottom"/>
          </w:tcPr>
          <w:p w14:paraId="08A006AE" w14:textId="77777777" w:rsidR="00D247C5" w:rsidRPr="00D8680D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เงินลงทุนในตราสารทุนในความ</w:t>
            </w:r>
          </w:p>
          <w:p w14:paraId="12CFB17D" w14:textId="77777777" w:rsidR="00D247C5" w:rsidRPr="00D8680D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ต้องการของตลาดที่วัดมูลค่าด้วย</w:t>
            </w:r>
          </w:p>
          <w:p w14:paraId="67B1817F" w14:textId="77777777" w:rsidR="00D247C5" w:rsidRPr="00D8680D" w:rsidRDefault="00D247C5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มูลค่ายุติธรรมผ่านกำไรหรือ</w:t>
            </w:r>
          </w:p>
          <w:p w14:paraId="152FD938" w14:textId="5E98D126" w:rsidR="00D247C5" w:rsidRPr="00D8680D" w:rsidRDefault="00D247C5" w:rsidP="00F54E6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36" w:type="dxa"/>
            <w:vAlign w:val="bottom"/>
          </w:tcPr>
          <w:p w14:paraId="67ACF390" w14:textId="77777777" w:rsidR="00D247C5" w:rsidRPr="00D8680D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  <w:vAlign w:val="bottom"/>
          </w:tcPr>
          <w:p w14:paraId="34E7128C" w14:textId="49FA3F18" w:rsidR="00D247C5" w:rsidRPr="00D8680D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>ราคาเสนอซื้อจากตลาดหลักทรัพย์แห่งประเทศไทย ณ วันที่รายงาน</w:t>
            </w:r>
          </w:p>
          <w:p w14:paraId="089E6D5D" w14:textId="77777777" w:rsidR="00D247C5" w:rsidRPr="00D8680D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48AF6C0" w14:textId="77777777" w:rsidR="00D247C5" w:rsidRPr="00D8680D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108D152" w14:textId="40D633B8" w:rsidR="00D247C5" w:rsidRPr="00D8680D" w:rsidRDefault="00D247C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2C0C35" w:rsidRPr="00D8680D" w14:paraId="2E0A4D70" w14:textId="77777777" w:rsidTr="00D247C5">
        <w:trPr>
          <w:trHeight w:val="331"/>
        </w:trPr>
        <w:tc>
          <w:tcPr>
            <w:tcW w:w="3168" w:type="dxa"/>
          </w:tcPr>
          <w:p w14:paraId="50D93508" w14:textId="175A2457" w:rsidR="002C0C35" w:rsidRPr="00D8680D" w:rsidRDefault="002347B3" w:rsidP="00F54E6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/ 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หนี้สินอนุพันธ์      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C0C35" w:rsidRPr="00D8680D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37D45B75" w14:textId="5FA9FCF5" w:rsidR="002C0C35" w:rsidRPr="00D8680D" w:rsidRDefault="002C0C35" w:rsidP="00F54E6A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  <w:r w:rsidR="002347B3" w:rsidRPr="00D868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C57264" w14:textId="77777777" w:rsidR="002C0C35" w:rsidRPr="00D8680D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794" w:type="dxa"/>
          </w:tcPr>
          <w:p w14:paraId="79C24CD4" w14:textId="5D7E61BA" w:rsidR="002C0C35" w:rsidRPr="00D8680D" w:rsidRDefault="002C0C35" w:rsidP="00F54E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7F5DF0CA" w14:textId="77777777" w:rsidR="007F1105" w:rsidRPr="00D8680D" w:rsidRDefault="007F1105" w:rsidP="00F54E6A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</w:rPr>
      </w:pPr>
    </w:p>
    <w:p w14:paraId="378FBAF8" w14:textId="2D18E273" w:rsidR="00736B7C" w:rsidRPr="00D8680D" w:rsidRDefault="00D247C5" w:rsidP="00F54E6A">
      <w:pPr>
        <w:pStyle w:val="ListParagraph"/>
        <w:ind w:left="518" w:right="-25"/>
        <w:jc w:val="thaiDistribute"/>
        <w:rPr>
          <w:rFonts w:ascii="Angsana New" w:hAnsi="Angsana New"/>
          <w:sz w:val="30"/>
          <w:szCs w:val="30"/>
        </w:rPr>
      </w:pPr>
      <w:r w:rsidRPr="00D8680D"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="00E66AEE" w:rsidRPr="00D8680D"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D8680D">
        <w:rPr>
          <w:rFonts w:ascii="Angsana New" w:hAnsi="Angsana New" w:hint="cs"/>
          <w:sz w:val="30"/>
          <w:szCs w:val="30"/>
          <w:cs/>
        </w:rPr>
        <w:t>หนี้สินทางการเงินที่วัดมูลค่าด้วยราคาทุนตัดจำหน่ายคำนวณโดยใช้วิธีคิดลดกระแสเงินสด</w:t>
      </w:r>
      <w:r w:rsidR="00736B7C" w:rsidRPr="00D8680D">
        <w:rPr>
          <w:rFonts w:ascii="Angsana New" w:hAnsi="Angsana New"/>
          <w:sz w:val="30"/>
          <w:szCs w:val="30"/>
          <w:cs/>
        </w:rPr>
        <w:t xml:space="preserve"> </w:t>
      </w:r>
    </w:p>
    <w:p w14:paraId="51647822" w14:textId="77777777" w:rsidR="00E63799" w:rsidRPr="00D8680D" w:rsidRDefault="00E63799" w:rsidP="00F54E6A">
      <w:pPr>
        <w:pStyle w:val="ListParagraph"/>
        <w:ind w:left="518" w:right="-360"/>
        <w:jc w:val="both"/>
        <w:rPr>
          <w:rFonts w:ascii="Angsana New" w:hAnsi="Angsana New"/>
          <w:sz w:val="30"/>
          <w:szCs w:val="30"/>
          <w:cs/>
        </w:rPr>
      </w:pPr>
    </w:p>
    <w:p w14:paraId="2110960E" w14:textId="43EC206E" w:rsidR="002C0C35" w:rsidRPr="00D8680D" w:rsidRDefault="002C0C35" w:rsidP="00F54E6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680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D868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14596C35" w14:textId="77777777" w:rsidR="002C0C35" w:rsidRPr="00D8680D" w:rsidRDefault="002C0C35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598EDEB" w14:textId="6088DFAC" w:rsidR="002C0C35" w:rsidRPr="00D8680D" w:rsidRDefault="002C0C35" w:rsidP="00F54E6A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DF9B05C" w14:textId="77777777" w:rsidR="00CF67F5" w:rsidRPr="00D8680D" w:rsidRDefault="00CF67F5" w:rsidP="00F54E6A">
      <w:pPr>
        <w:pStyle w:val="ListParagraph"/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B4DB74" w14:textId="05138294" w:rsidR="002C0C35" w:rsidRPr="00D8680D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D247C5" w:rsidRPr="00D8680D">
        <w:rPr>
          <w:rFonts w:asciiTheme="majorBidi" w:hAnsiTheme="majorBidi" w:cstheme="majorBidi"/>
          <w:sz w:val="30"/>
          <w:szCs w:val="30"/>
          <w:cs/>
        </w:rPr>
        <w:br/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ความเสี่ยงของกลุ่มบริษัท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8FB9C1A" w14:textId="77777777" w:rsidR="008F2D7F" w:rsidRPr="00D8680D" w:rsidRDefault="008F2D7F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31550" w14:textId="77777777" w:rsidR="002C0C35" w:rsidRPr="00D8680D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5555AA" w14:textId="77777777" w:rsidR="002C0C35" w:rsidRPr="00D8680D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E845" w14:textId="77777777" w:rsidR="007F1105" w:rsidRPr="00D8680D" w:rsidRDefault="007F110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C405B2" w14:textId="51EB7882" w:rsidR="002C0C35" w:rsidRPr="00D8680D" w:rsidRDefault="002C0C35" w:rsidP="00F54E6A">
      <w:pPr>
        <w:pStyle w:val="ListParagraph"/>
        <w:spacing w:line="240" w:lineRule="auto"/>
        <w:ind w:left="518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7D2CF58" w14:textId="58850D61" w:rsidR="00304894" w:rsidRPr="00D8680D" w:rsidRDefault="0030489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8C13696" w14:textId="2F335BEB" w:rsidR="002C0C35" w:rsidRPr="00D8680D" w:rsidRDefault="0050337E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D868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6757FC7B" w14:textId="77777777" w:rsidR="002C0C35" w:rsidRPr="00D8680D" w:rsidRDefault="002C0C35" w:rsidP="00F54E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DF711" w14:textId="757745D0" w:rsidR="002C0C35" w:rsidRPr="00D8680D" w:rsidRDefault="002C0C3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36353E" w:rsidRPr="00D8680D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  <w:r w:rsidR="0036353E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เงินทดรองจ่ายให้แก่เกษตรกร เงินให้กู้ยืมแก่</w:t>
      </w:r>
      <w:r w:rsidR="007665C1" w:rsidRPr="00D8680D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="00403725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403725" w:rsidRPr="00D8680D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3A7EBE" w:rsidRPr="00D8680D">
        <w:rPr>
          <w:rFonts w:asciiTheme="majorBidi" w:hAnsiTheme="majorBidi" w:cstheme="majorBidi" w:hint="cs"/>
          <w:sz w:val="30"/>
          <w:szCs w:val="30"/>
          <w:cs/>
        </w:rPr>
        <w:t>ให้กู้สินเชื่อแก่ลูกหนี้</w:t>
      </w:r>
    </w:p>
    <w:p w14:paraId="448DAEF3" w14:textId="0A7D6849" w:rsidR="00403725" w:rsidRPr="00D8680D" w:rsidRDefault="0040372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16815B" w14:textId="4DA8E762" w:rsidR="00403725" w:rsidRPr="00D8680D" w:rsidRDefault="0040372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(ข.</w:t>
      </w:r>
      <w:r w:rsidR="00C418B0" w:rsidRPr="00D8680D">
        <w:rPr>
          <w:rFonts w:asciiTheme="majorBidi" w:hAnsiTheme="majorBidi" w:cstheme="majorBidi"/>
          <w:sz w:val="30"/>
          <w:szCs w:val="30"/>
        </w:rPr>
        <w:t>1</w:t>
      </w:r>
      <w:r w:rsidRPr="00D8680D">
        <w:rPr>
          <w:rFonts w:asciiTheme="majorBidi" w:hAnsiTheme="majorBidi" w:cstheme="majorBidi"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sz w:val="30"/>
          <w:szCs w:val="30"/>
        </w:rPr>
        <w:t>1</w:t>
      </w:r>
      <w:r w:rsidRPr="00D8680D">
        <w:rPr>
          <w:rFonts w:asciiTheme="majorBidi" w:hAnsiTheme="majorBidi" w:cstheme="majorBidi"/>
          <w:sz w:val="30"/>
          <w:szCs w:val="30"/>
        </w:rPr>
        <w:t xml:space="preserve">)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 ลูกหนี้หมุนเวียนอื่น </w:t>
      </w:r>
      <w:r w:rsidR="00D247C5" w:rsidRPr="00D868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เงินทดรองจ่ายให้แก่เกษตรกร </w:t>
      </w:r>
    </w:p>
    <w:p w14:paraId="3C7C0EBC" w14:textId="77777777" w:rsidR="002C0C35" w:rsidRPr="00D8680D" w:rsidRDefault="002C0C35" w:rsidP="00F54E6A">
      <w:pPr>
        <w:pStyle w:val="ListParagraph"/>
        <w:tabs>
          <w:tab w:val="clear" w:pos="454"/>
          <w:tab w:val="clear" w:pos="907"/>
          <w:tab w:val="left" w:pos="63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897FB2" w14:textId="5EEA23C7" w:rsidR="002C0C35" w:rsidRPr="00D8680D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pacing w:val="4"/>
          <w:sz w:val="30"/>
          <w:szCs w:val="30"/>
          <w:cs/>
        </w:rPr>
        <w:t>ความเสี่ยงด้านเครดิตของ</w:t>
      </w:r>
      <w:r w:rsidRPr="00D8680D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D8680D">
        <w:rPr>
          <w:rFonts w:asciiTheme="majorBidi" w:hAnsiTheme="majorBidi" w:cstheme="majorBidi"/>
          <w:spacing w:val="4"/>
          <w:sz w:val="30"/>
          <w:szCs w:val="30"/>
          <w:cs/>
        </w:rPr>
        <w:t>ได้รับอิทธิพลมาจากลักษณะเฉพาะตัวของลูกค้าแต่</w:t>
      </w:r>
      <w:r w:rsidRPr="00D8680D">
        <w:rPr>
          <w:rFonts w:asciiTheme="majorBidi" w:hAnsiTheme="majorBidi" w:cstheme="majorBidi"/>
          <w:sz w:val="30"/>
          <w:szCs w:val="30"/>
          <w:cs/>
        </w:rPr>
        <w:t>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</w:p>
    <w:p w14:paraId="576B6B39" w14:textId="34CB8288" w:rsidR="002A5C50" w:rsidRPr="00D8680D" w:rsidRDefault="002A5C50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D40859" w:rsidRPr="00D8680D">
        <w:rPr>
          <w:rFonts w:asciiTheme="majorBidi" w:hAnsiTheme="majorBidi" w:cstheme="majorBidi"/>
          <w:sz w:val="30"/>
          <w:szCs w:val="30"/>
        </w:rPr>
        <w:t>19</w:t>
      </w:r>
      <w:r w:rsidR="00074610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D8680D">
        <w:rPr>
          <w:rFonts w:asciiTheme="majorBidi" w:hAnsiTheme="majorBidi" w:cstheme="majorBidi"/>
          <w:sz w:val="30"/>
          <w:szCs w:val="30"/>
        </w:rPr>
        <w:t>(</w:t>
      </w:r>
      <w:r w:rsidR="00A1272F" w:rsidRPr="00D8680D">
        <w:rPr>
          <w:rFonts w:asciiTheme="majorBidi" w:hAnsiTheme="majorBidi" w:cstheme="majorBidi" w:hint="cs"/>
          <w:sz w:val="30"/>
          <w:szCs w:val="30"/>
          <w:cs/>
        </w:rPr>
        <w:t>ก</w:t>
      </w:r>
      <w:r w:rsidR="00A1272F" w:rsidRPr="00D8680D">
        <w:rPr>
          <w:rFonts w:asciiTheme="majorBidi" w:hAnsiTheme="majorBidi" w:cstheme="majorBidi"/>
          <w:sz w:val="30"/>
          <w:szCs w:val="30"/>
        </w:rPr>
        <w:t>)</w:t>
      </w:r>
      <w:r w:rsidR="006B7194" w:rsidRPr="00D868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1272F" w:rsidRPr="00D868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74610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D40859" w:rsidRPr="00D8680D">
        <w:rPr>
          <w:rFonts w:asciiTheme="majorBidi" w:hAnsiTheme="majorBidi" w:cstheme="majorBidi"/>
          <w:sz w:val="30"/>
          <w:szCs w:val="30"/>
        </w:rPr>
        <w:t>19</w:t>
      </w:r>
      <w:r w:rsidR="00074610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A1272F" w:rsidRPr="00D8680D">
        <w:rPr>
          <w:rFonts w:asciiTheme="majorBidi" w:hAnsiTheme="majorBidi" w:cstheme="majorBidi"/>
          <w:sz w:val="30"/>
          <w:szCs w:val="30"/>
        </w:rPr>
        <w:t>(</w:t>
      </w:r>
      <w:r w:rsidR="00A1272F" w:rsidRPr="00D8680D">
        <w:rPr>
          <w:rFonts w:asciiTheme="majorBidi" w:hAnsiTheme="majorBidi" w:cstheme="majorBidi" w:hint="cs"/>
          <w:sz w:val="30"/>
          <w:szCs w:val="30"/>
          <w:cs/>
        </w:rPr>
        <w:t>ข</w:t>
      </w:r>
      <w:r w:rsidR="00A1272F" w:rsidRPr="00D8680D">
        <w:rPr>
          <w:rFonts w:asciiTheme="majorBidi" w:hAnsiTheme="majorBidi" w:cstheme="majorBidi"/>
          <w:sz w:val="30"/>
          <w:szCs w:val="30"/>
        </w:rPr>
        <w:t>)</w:t>
      </w:r>
    </w:p>
    <w:p w14:paraId="40431453" w14:textId="77777777" w:rsidR="008F2D7F" w:rsidRPr="00D8680D" w:rsidRDefault="008F2D7F" w:rsidP="00F54E6A">
      <w:pPr>
        <w:pStyle w:val="ListParagraph"/>
        <w:tabs>
          <w:tab w:val="clear" w:pos="454"/>
          <w:tab w:val="clear" w:pos="907"/>
          <w:tab w:val="clear" w:pos="1644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F48F47" w14:textId="1B0F39EC" w:rsidR="002C0C35" w:rsidRPr="00D8680D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/>
          <w:spacing w:val="2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</w:t>
      </w:r>
      <w:r w:rsidRPr="00D8680D">
        <w:rPr>
          <w:rFonts w:asciiTheme="majorBidi" w:hAnsiTheme="majorBidi" w:cstheme="majorBidi"/>
          <w:sz w:val="30"/>
          <w:szCs w:val="30"/>
          <w:cs/>
        </w:rPr>
        <w:t>ละรายก่อนที่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8680D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2967ED" w:rsidRPr="00D8680D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8680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D8680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D8680D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ไตรมาส </w:t>
      </w:r>
      <w:r w:rsidRPr="00D8680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ก</w:t>
      </w:r>
      <w:r w:rsidR="00A04348" w:rsidRPr="00D8680D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</w:t>
      </w:r>
    </w:p>
    <w:p w14:paraId="40EB37D0" w14:textId="4DB6FC8B" w:rsidR="0011336B" w:rsidRPr="00D8680D" w:rsidRDefault="0011336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6915DFD" w14:textId="225C1054" w:rsidR="00D62625" w:rsidRPr="00D8680D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และเงินทดรองจ่ายให้แก่เกษตรกรด้วยการกำหนดระยะเวลาการจ่ายชำระสูงสุดที่ </w:t>
      </w:r>
      <w:r w:rsidR="00C418B0" w:rsidRPr="00D8680D">
        <w:rPr>
          <w:rFonts w:asciiTheme="majorBidi" w:hAnsiTheme="majorBidi" w:cstheme="majorBidi"/>
          <w:sz w:val="30"/>
          <w:szCs w:val="30"/>
        </w:rPr>
        <w:t>4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เดือน และ </w:t>
      </w:r>
      <w:r w:rsidR="00C418B0" w:rsidRPr="00D8680D">
        <w:rPr>
          <w:rFonts w:asciiTheme="majorBidi" w:hAnsiTheme="majorBidi" w:cstheme="majorBidi"/>
          <w:sz w:val="30"/>
          <w:szCs w:val="30"/>
        </w:rPr>
        <w:t>6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เดือนตามลำดับ และมีการติดตามยอดคงค้างของลูกหนี้การค้าและเงินทดรองจ่ายให้แก่เกษตรกรอย่างสม่ำเสมอ </w:t>
      </w:r>
      <w:bookmarkStart w:id="10" w:name="_Hlk59433075"/>
      <w:r w:rsidRPr="00D8680D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67F5" w:rsidRPr="00D8680D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0"/>
      <w:r w:rsidRPr="00D8680D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5E0D64D3" w14:textId="1CFE546B" w:rsidR="00D62625" w:rsidRPr="00D8680D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ข้อมูลเกี่ยวกับลูกหนี้การค้าและเงินทดรองจ่ายให้แก่เกษตรกรเปิดเผยในหมายเหตุข้อ </w:t>
      </w:r>
      <w:r w:rsidR="00D40859" w:rsidRPr="00D8680D">
        <w:rPr>
          <w:rFonts w:asciiTheme="majorBidi" w:hAnsiTheme="majorBidi" w:cstheme="majorBidi"/>
          <w:sz w:val="30"/>
          <w:szCs w:val="30"/>
        </w:rPr>
        <w:t>6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756B2" w:rsidRPr="00D8680D">
        <w:rPr>
          <w:rFonts w:asciiTheme="majorBidi" w:hAnsiTheme="majorBidi" w:cstheme="majorBidi"/>
          <w:sz w:val="30"/>
          <w:szCs w:val="30"/>
        </w:rPr>
        <w:t>1</w:t>
      </w:r>
      <w:r w:rsidR="00D40859" w:rsidRPr="00D8680D">
        <w:rPr>
          <w:rFonts w:asciiTheme="majorBidi" w:hAnsiTheme="majorBidi" w:cstheme="majorBidi"/>
          <w:sz w:val="30"/>
          <w:szCs w:val="30"/>
        </w:rPr>
        <w:t>0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2E1CD64" w14:textId="77777777" w:rsidR="00D62625" w:rsidRPr="00D8680D" w:rsidRDefault="00D62625" w:rsidP="00F54E6A">
      <w:pPr>
        <w:rPr>
          <w:rFonts w:ascii="Angsana New" w:hAnsi="Angsana New" w:cs="Angsana New"/>
          <w:sz w:val="30"/>
          <w:szCs w:val="30"/>
        </w:rPr>
      </w:pPr>
    </w:p>
    <w:p w14:paraId="6B914DE4" w14:textId="6472C606" w:rsidR="00D62625" w:rsidRPr="00D8680D" w:rsidRDefault="00D62625" w:rsidP="00F54E6A">
      <w:pPr>
        <w:tabs>
          <w:tab w:val="clear" w:pos="907"/>
          <w:tab w:val="left" w:pos="990"/>
          <w:tab w:val="left" w:pos="1080"/>
        </w:tabs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</w:rPr>
        <w:tab/>
      </w:r>
      <w:r w:rsidRPr="00D8680D">
        <w:rPr>
          <w:rFonts w:asciiTheme="majorBidi" w:hAnsiTheme="majorBidi" w:cstheme="majorBidi"/>
          <w:sz w:val="30"/>
          <w:szCs w:val="30"/>
        </w:rPr>
        <w:tab/>
      </w:r>
      <w:r w:rsidRPr="00D8680D">
        <w:rPr>
          <w:rFonts w:asciiTheme="majorBidi" w:hAnsiTheme="majorBidi" w:cstheme="majorBidi"/>
          <w:sz w:val="30"/>
          <w:szCs w:val="30"/>
        </w:rPr>
        <w:tab/>
      </w:r>
      <w:r w:rsidRPr="00D8680D">
        <w:rPr>
          <w:rFonts w:asciiTheme="majorBidi" w:hAnsiTheme="majorBidi" w:cstheme="majorBidi"/>
          <w:sz w:val="30"/>
          <w:szCs w:val="30"/>
        </w:rPr>
        <w:tab/>
      </w:r>
      <w:r w:rsidRPr="00D8680D">
        <w:rPr>
          <w:rFonts w:asciiTheme="majorBidi" w:hAnsiTheme="majorBidi" w:cstheme="majorBidi"/>
          <w:sz w:val="30"/>
          <w:szCs w:val="30"/>
          <w:cs/>
        </w:rPr>
        <w:t>(ข</w:t>
      </w:r>
      <w:r w:rsidRPr="00D8680D">
        <w:rPr>
          <w:rFonts w:asciiTheme="majorBidi" w:hAnsiTheme="majorBidi" w:cstheme="majorBidi"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sz w:val="30"/>
          <w:szCs w:val="30"/>
        </w:rPr>
        <w:t>1</w:t>
      </w:r>
      <w:r w:rsidRPr="00D8680D">
        <w:rPr>
          <w:rFonts w:asciiTheme="majorBidi" w:hAnsiTheme="majorBidi" w:cstheme="majorBidi"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sz w:val="30"/>
          <w:szCs w:val="30"/>
        </w:rPr>
        <w:t>2</w:t>
      </w:r>
      <w:r w:rsidRPr="00D8680D">
        <w:rPr>
          <w:rFonts w:asciiTheme="majorBidi" w:hAnsiTheme="majorBidi" w:cstheme="majorBidi"/>
          <w:sz w:val="30"/>
          <w:szCs w:val="30"/>
        </w:rPr>
        <w:t xml:space="preserve">) </w:t>
      </w:r>
      <w:r w:rsidRPr="00D8680D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</w:p>
    <w:p w14:paraId="4066187E" w14:textId="77777777" w:rsidR="00D62625" w:rsidRPr="00D8680D" w:rsidRDefault="00D62625" w:rsidP="00F54E6A">
      <w:pPr>
        <w:rPr>
          <w:rFonts w:ascii="Angsana New" w:hAnsi="Angsana New" w:cs="Angsana New"/>
          <w:sz w:val="30"/>
          <w:szCs w:val="30"/>
        </w:rPr>
      </w:pPr>
    </w:p>
    <w:p w14:paraId="27C66C92" w14:textId="6A38FBAD" w:rsidR="00D62625" w:rsidRPr="00D8680D" w:rsidRDefault="000A72D0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62625" w:rsidRPr="00D8680D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บริษัทพิจารณาว่าเงินให้กู้ยืมซึ่งวัดมูลค่าด้วยราคาทุนตัดจำหน่ายมีความเสี่ยงด้านเครดิตต่ำ ดังนั้น </w:t>
      </w:r>
      <w:r w:rsidR="00503EC3" w:rsidRPr="00D8680D">
        <w:rPr>
          <w:rFonts w:asciiTheme="majorBidi" w:hAnsiTheme="majorBidi" w:cstheme="majorBidi"/>
          <w:sz w:val="30"/>
          <w:szCs w:val="30"/>
        </w:rPr>
        <w:t xml:space="preserve">              </w:t>
      </w:r>
      <w:r w:rsidR="00D62625" w:rsidRPr="00D8680D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C418B0" w:rsidRPr="00D8680D">
        <w:rPr>
          <w:rFonts w:asciiTheme="majorBidi" w:hAnsiTheme="majorBidi" w:cstheme="majorBidi"/>
          <w:sz w:val="30"/>
          <w:szCs w:val="30"/>
        </w:rPr>
        <w:t>12</w:t>
      </w:r>
      <w:r w:rsidR="00D62625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D62625" w:rsidRPr="00D8680D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เงินให้กู้ยืมจะพิจารณาว่ามีความเสี่ยงด้านเครดิตต่ำเมื่อความเสี่ยงจากการผิดนัดชำระหนี้อยู่ในระดับต่ำ และผู้กู้มีความสามารถทางการเงินที่จะปฏิบัติตามภาระผูกพันตามสัญญาได้</w:t>
      </w:r>
    </w:p>
    <w:p w14:paraId="023FEBDE" w14:textId="7A01577D" w:rsidR="00D62625" w:rsidRPr="00D8680D" w:rsidRDefault="00D6262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66081" w14:textId="6CDB7FDB" w:rsidR="00503EC3" w:rsidRPr="00D8680D" w:rsidRDefault="00503EC3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ข้อมูลเกี่ยวกับเงินให้กู้ยืมเปิดเผยในหมายเหตุข้อ </w:t>
      </w:r>
      <w:r w:rsidR="00D40859" w:rsidRPr="00D8680D">
        <w:rPr>
          <w:rFonts w:asciiTheme="majorBidi" w:hAnsiTheme="majorBidi" w:cstheme="majorBidi"/>
          <w:sz w:val="30"/>
          <w:szCs w:val="30"/>
        </w:rPr>
        <w:t>4</w:t>
      </w:r>
    </w:p>
    <w:p w14:paraId="69485A6B" w14:textId="51D0DF44" w:rsidR="00D62625" w:rsidRPr="00D8680D" w:rsidRDefault="00D6262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DA1C3A" w14:textId="56CB7BDE" w:rsidR="000E6471" w:rsidRPr="00D8680D" w:rsidRDefault="000E647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firstLine="90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</w:rPr>
        <w:t>(</w:t>
      </w:r>
      <w:r w:rsidRPr="00D8680D">
        <w:rPr>
          <w:rFonts w:ascii="Angsana New" w:hAnsi="Angsana New" w:cs="Angsana New"/>
          <w:sz w:val="30"/>
          <w:szCs w:val="30"/>
          <w:cs/>
        </w:rPr>
        <w:t>ข</w:t>
      </w:r>
      <w:r w:rsidRPr="00D8680D">
        <w:rPr>
          <w:rFonts w:ascii="Angsana New" w:hAnsi="Angsana New" w:cs="Angsana New"/>
          <w:sz w:val="30"/>
          <w:szCs w:val="30"/>
        </w:rPr>
        <w:t>.</w:t>
      </w:r>
      <w:r w:rsidR="00C418B0" w:rsidRPr="00D8680D">
        <w:rPr>
          <w:rFonts w:ascii="Angsana New" w:hAnsi="Angsana New" w:cs="Angsana New"/>
          <w:sz w:val="30"/>
          <w:szCs w:val="30"/>
        </w:rPr>
        <w:t>1</w:t>
      </w:r>
      <w:r w:rsidRPr="00D8680D">
        <w:rPr>
          <w:rFonts w:ascii="Angsana New" w:hAnsi="Angsana New" w:cs="Angsana New"/>
          <w:sz w:val="30"/>
          <w:szCs w:val="30"/>
        </w:rPr>
        <w:t>.</w:t>
      </w:r>
      <w:r w:rsidR="00C418B0" w:rsidRPr="00D8680D">
        <w:rPr>
          <w:rFonts w:ascii="Angsana New" w:hAnsi="Angsana New" w:cs="Angsana New"/>
          <w:sz w:val="30"/>
          <w:szCs w:val="30"/>
        </w:rPr>
        <w:t>3</w:t>
      </w:r>
      <w:r w:rsidRPr="00D8680D">
        <w:rPr>
          <w:rFonts w:ascii="Angsana New" w:hAnsi="Angsana New" w:cs="Angsana New"/>
          <w:sz w:val="30"/>
          <w:szCs w:val="30"/>
        </w:rPr>
        <w:t xml:space="preserve">) </w:t>
      </w:r>
      <w:r w:rsidRPr="00D8680D">
        <w:rPr>
          <w:rFonts w:ascii="Angsana New" w:hAnsi="Angsana New" w:cs="Angsana New"/>
          <w:sz w:val="30"/>
          <w:szCs w:val="30"/>
          <w:cs/>
        </w:rPr>
        <w:t>เงิน</w:t>
      </w:r>
      <w:r w:rsidRPr="00D8680D">
        <w:rPr>
          <w:rFonts w:ascii="Angsana New" w:hAnsi="Angsana New" w:cs="Angsana New" w:hint="cs"/>
          <w:sz w:val="30"/>
          <w:szCs w:val="30"/>
          <w:cs/>
        </w:rPr>
        <w:t>สดและรายการเทียบเท่าเงินสด และอนุพันธ์</w:t>
      </w:r>
    </w:p>
    <w:p w14:paraId="40283AD6" w14:textId="77777777" w:rsidR="000E6471" w:rsidRPr="00D8680D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81B183" w14:textId="69F265AD" w:rsidR="000E6471" w:rsidRPr="00D8680D" w:rsidRDefault="000E6471" w:rsidP="00F54E6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D8680D">
        <w:rPr>
          <w:rFonts w:asciiTheme="majorBidi" w:hAnsiTheme="majorBidi" w:cstheme="majorBidi" w:hint="cs"/>
          <w:sz w:val="30"/>
          <w:szCs w:val="30"/>
          <w:cs/>
          <w:lang w:bidi="th-TH"/>
        </w:rPr>
        <w:t>งกลุ่มบริษัท</w:t>
      </w:r>
      <w:r w:rsidRPr="00D8680D">
        <w:rPr>
          <w:rFonts w:asciiTheme="majorBidi" w:hAnsiTheme="majorBidi" w:cstheme="majorBidi"/>
          <w:sz w:val="30"/>
          <w:szCs w:val="30"/>
          <w:cs/>
          <w:lang w:bidi="th-TH"/>
        </w:rPr>
        <w:t>ที่เกิดจากเงินสดและรายการเทียบเท่าเงินสดและ</w:t>
      </w:r>
      <w:r w:rsidRPr="00D8680D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สินทรัพย์อนุพันธ์</w:t>
      </w:r>
      <w:r w:rsidR="0032002E" w:rsidRPr="00D8680D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มี</w:t>
      </w:r>
      <w:r w:rsidRPr="00D8680D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2D0F68" w:rsidRPr="00D86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</w:t>
      </w:r>
      <w:r w:rsidR="00F32DB2" w:rsidRPr="00D8680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งกลุ่มบริษัท</w:t>
      </w:r>
      <w:r w:rsidRPr="00D8680D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พิจารณาว่ามีความเสี่ยงด้านเครดิต</w:t>
      </w:r>
      <w:r w:rsidRPr="00D8680D">
        <w:rPr>
          <w:rFonts w:asciiTheme="majorBidi" w:hAnsiTheme="majorBidi" w:cstheme="majorBidi"/>
          <w:sz w:val="30"/>
          <w:szCs w:val="30"/>
          <w:cs/>
          <w:lang w:bidi="th-TH"/>
        </w:rPr>
        <w:t>ต่ำ</w:t>
      </w:r>
    </w:p>
    <w:p w14:paraId="778E52C7" w14:textId="3EF8B22C" w:rsidR="000E6471" w:rsidRPr="00D8680D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E18A229" w14:textId="1E4A8B2A" w:rsidR="000E6471" w:rsidRPr="00D8680D" w:rsidRDefault="000E6471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8680D">
        <w:rPr>
          <w:rFonts w:ascii="Angsana New" w:hAnsi="Angsana New" w:cs="Angsana New"/>
          <w:sz w:val="30"/>
          <w:szCs w:val="30"/>
        </w:rPr>
        <w:t>(</w:t>
      </w:r>
      <w:r w:rsidRPr="00D8680D">
        <w:rPr>
          <w:rFonts w:ascii="Angsana New" w:hAnsi="Angsana New" w:cs="Angsana New"/>
          <w:sz w:val="30"/>
          <w:szCs w:val="30"/>
          <w:cs/>
          <w:lang w:bidi="th-TH"/>
        </w:rPr>
        <w:t>ข</w:t>
      </w:r>
      <w:r w:rsidRPr="00D8680D">
        <w:rPr>
          <w:rFonts w:ascii="Angsana New" w:hAnsi="Angsana New" w:cs="Angsana New"/>
          <w:sz w:val="30"/>
          <w:szCs w:val="30"/>
        </w:rPr>
        <w:t>.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D8680D">
        <w:rPr>
          <w:rFonts w:ascii="Angsana New" w:hAnsi="Angsana New" w:cs="Angsana New"/>
          <w:sz w:val="30"/>
          <w:szCs w:val="30"/>
        </w:rPr>
        <w:t>.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D8680D">
        <w:rPr>
          <w:rFonts w:ascii="Angsana New" w:hAnsi="Angsana New" w:cs="Angsana New"/>
          <w:sz w:val="30"/>
          <w:szCs w:val="30"/>
        </w:rPr>
        <w:t xml:space="preserve">) </w:t>
      </w: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การค้ำประกัน</w:t>
      </w:r>
      <w:r w:rsidRPr="00D8680D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303FCD59" w14:textId="1AB5AB59" w:rsidR="00F32DB2" w:rsidRPr="00D8680D" w:rsidRDefault="00F32DB2" w:rsidP="00F54E6A">
      <w:pPr>
        <w:pStyle w:val="block"/>
        <w:spacing w:after="0" w:line="240" w:lineRule="auto"/>
        <w:ind w:left="1260" w:hanging="270"/>
        <w:jc w:val="both"/>
        <w:rPr>
          <w:rFonts w:ascii="Angsana New" w:hAnsi="Angsana New" w:cs="Angsana New"/>
          <w:sz w:val="30"/>
          <w:szCs w:val="30"/>
        </w:rPr>
      </w:pPr>
    </w:p>
    <w:p w14:paraId="1A8E9D4D" w14:textId="0973C21E" w:rsidR="00CF67F5" w:rsidRPr="00D8680D" w:rsidRDefault="00F32DB2" w:rsidP="00F54E6A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กลุ่มบริษัทมีนโยบายค้ำประกันทางการเงินแก่</w:t>
      </w:r>
      <w:r w:rsidR="0032002E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หนี้สินของบริษัทย่อย กล</w:t>
      </w:r>
      <w:r w:rsidR="00C872AB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ุ่</w:t>
      </w:r>
      <w:r w:rsidR="0032002E" w:rsidRPr="00D8680D">
        <w:rPr>
          <w:rFonts w:ascii="Angsana New" w:hAnsi="Angsana New" w:cs="Angsana New" w:hint="cs"/>
          <w:sz w:val="30"/>
          <w:szCs w:val="30"/>
          <w:cs/>
          <w:lang w:bidi="th-TH"/>
        </w:rPr>
        <w:t>มบริษัทออกหนังสือ</w:t>
      </w:r>
      <w:r w:rsidR="007665C1" w:rsidRPr="00D868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    </w:t>
      </w:r>
      <w:r w:rsidR="0032002E" w:rsidRPr="00D868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ค้ำประกันวงเงินสินเชื่อกับธนาคารสำหรับบริษัทย่อย </w:t>
      </w:r>
      <w:r w:rsidR="00C418B0" w:rsidRPr="00D8680D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434255"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แห่ง</w:t>
      </w:r>
      <w:r w:rsidR="009756B2" w:rsidRPr="00D8680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756B2"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และบริษัทร่วม </w:t>
      </w:r>
      <w:r w:rsidR="00DE73F3" w:rsidRPr="00D8680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756B2" w:rsidRPr="00D8680D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756B2"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>แห่ง</w:t>
      </w:r>
      <w:r w:rsidR="0032002E" w:rsidRPr="00D8680D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="0032002E" w:rsidRPr="00D86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ดูหมายเหตุข้อ </w:t>
      </w:r>
      <w:r w:rsidR="00D40859" w:rsidRPr="00D8680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32002E" w:rsidRPr="00D8680D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5F5C5A70" w14:textId="77777777" w:rsidR="00837D83" w:rsidRPr="00D8680D" w:rsidRDefault="00837D83" w:rsidP="00F54E6A">
      <w:pPr>
        <w:pStyle w:val="block"/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4D4F6F9" w14:textId="0C07C0DB" w:rsidR="002C0C35" w:rsidRPr="00D8680D" w:rsidRDefault="0050337E" w:rsidP="00F54E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(ข</w:t>
      </w:r>
      <w:r w:rsidRPr="00D868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2C0C35"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79135DE2" w14:textId="77777777" w:rsidR="002C0C35" w:rsidRPr="00D8680D" w:rsidRDefault="002C0C35" w:rsidP="00F54E6A">
      <w:pPr>
        <w:pStyle w:val="ListParagraph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099F6AA" w14:textId="7BE26983" w:rsidR="00022304" w:rsidRPr="00D8680D" w:rsidRDefault="002C0C35" w:rsidP="00F54E6A">
      <w:pPr>
        <w:pStyle w:val="ListParagraph"/>
        <w:tabs>
          <w:tab w:val="clear" w:pos="454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D8680D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D8680D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D8680D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4528FD30" w14:textId="77777777" w:rsidR="0011336B" w:rsidRPr="00D8680D" w:rsidRDefault="0011336B" w:rsidP="00F54E6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2F9F51" w14:textId="77777777" w:rsidR="00837D83" w:rsidRPr="00D8680D" w:rsidRDefault="00837D8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B1DFBA7" w14:textId="75067125" w:rsidR="008D69AA" w:rsidRPr="00D8680D" w:rsidRDefault="008D69AA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ตารางต่อไปนี้แสดงระยะเวลาการครบกำหนดที่เหลือตามสัญญาของหนี้สินทางการเงิน ณ วันที่รายงาน โ</w:t>
      </w:r>
      <w:r w:rsidRPr="00D8680D">
        <w:rPr>
          <w:rFonts w:asciiTheme="majorBidi" w:hAnsiTheme="majorBidi" w:cstheme="majorBidi" w:hint="cs"/>
          <w:spacing w:val="-6"/>
          <w:sz w:val="30"/>
          <w:szCs w:val="30"/>
          <w:cs/>
        </w:rPr>
        <w:t>ดย</w:t>
      </w:r>
      <w:r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>แสดงจำนวนขั้นต้นซึ่งไม่ได้คิดลด รวมถึงการจ่ายดอกเบี้ยตามสัญญาและไม่รวมผลกระทบ</w:t>
      </w:r>
      <w:r w:rsidR="00CF67F5" w:rsidRPr="00D8680D">
        <w:rPr>
          <w:rFonts w:asciiTheme="majorBidi" w:hAnsiTheme="majorBidi" w:cstheme="majorBidi" w:hint="cs"/>
          <w:spacing w:val="-2"/>
          <w:sz w:val="30"/>
          <w:szCs w:val="30"/>
          <w:cs/>
        </w:rPr>
        <w:t>หากหักกลบตามสัญญา</w:t>
      </w:r>
    </w:p>
    <w:p w14:paraId="1BDEED04" w14:textId="77777777" w:rsidR="00434255" w:rsidRPr="00D8680D" w:rsidRDefault="0043425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8D69AA" w:rsidRPr="00D8680D" w14:paraId="22C5B834" w14:textId="77777777" w:rsidTr="00D15726">
        <w:trPr>
          <w:trHeight w:val="353"/>
        </w:trPr>
        <w:tc>
          <w:tcPr>
            <w:tcW w:w="2880" w:type="dxa"/>
          </w:tcPr>
          <w:p w14:paraId="17D2C0BA" w14:textId="77777777" w:rsidR="008D69AA" w:rsidRPr="00D8680D" w:rsidRDefault="008D69AA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B385D64" w14:textId="77777777" w:rsidR="008D69AA" w:rsidRPr="00D8680D" w:rsidRDefault="008D69AA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C637330" w14:textId="77777777" w:rsidR="008D69AA" w:rsidRPr="00D8680D" w:rsidRDefault="008D69AA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5E46B235" w14:textId="0FA2E8C8" w:rsidR="008D69AA" w:rsidRPr="00D8680D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592F76D1" w14:textId="77777777" w:rsidR="008D69AA" w:rsidRPr="00D8680D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0CEE086B" w14:textId="77777777" w:rsidR="008D69AA" w:rsidRPr="00D8680D" w:rsidRDefault="008D69AA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035" w:rsidRPr="00D8680D" w14:paraId="0094C613" w14:textId="77777777" w:rsidTr="00D15726">
        <w:trPr>
          <w:trHeight w:val="353"/>
        </w:trPr>
        <w:tc>
          <w:tcPr>
            <w:tcW w:w="2880" w:type="dxa"/>
          </w:tcPr>
          <w:p w14:paraId="53AB1A23" w14:textId="77777777" w:rsidR="00295035" w:rsidRPr="00D8680D" w:rsidRDefault="00295035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6168874" w14:textId="35B30381" w:rsidR="00295035" w:rsidRPr="00D8680D" w:rsidRDefault="00295035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97DBEE2" w14:textId="77777777" w:rsidR="00295035" w:rsidRPr="00D8680D" w:rsidRDefault="00295035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688A32BC" w14:textId="127A85FA" w:rsidR="00295035" w:rsidRPr="00D8680D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18C95155" w14:textId="77777777" w:rsidR="00295035" w:rsidRPr="00D8680D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5DA0E597" w14:textId="234FA7BB" w:rsidR="00295035" w:rsidRPr="00D8680D" w:rsidRDefault="00295035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D8680D" w14:paraId="3F500D2E" w14:textId="77777777" w:rsidTr="00D15726">
        <w:trPr>
          <w:trHeight w:val="857"/>
        </w:trPr>
        <w:tc>
          <w:tcPr>
            <w:tcW w:w="2880" w:type="dxa"/>
            <w:vAlign w:val="bottom"/>
          </w:tcPr>
          <w:p w14:paraId="55339934" w14:textId="7B11A19C" w:rsidR="00F43A57" w:rsidRPr="00D8680D" w:rsidRDefault="00F43A57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B7596E7" w14:textId="77777777" w:rsidR="00F43A57" w:rsidRPr="00D8680D" w:rsidRDefault="00F43A57" w:rsidP="00F54E6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894B6A" w14:textId="392AC7E7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291EEE16" w14:textId="77777777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3943B44C" w14:textId="58888B69" w:rsidR="00F43A57" w:rsidRPr="00D8680D" w:rsidRDefault="00F43A5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2A08DE6" w14:textId="7568971B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0470641C" w14:textId="77777777" w:rsidR="00F43A57" w:rsidRPr="00D8680D" w:rsidRDefault="00F43A57" w:rsidP="00F54E6A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66BD3872" w14:textId="300B8626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042B690D" w14:textId="77777777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069BFF6" w14:textId="62063415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43F60899" w14:textId="77777777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50B4B351" w14:textId="0DFFFEDE" w:rsidR="00F43A57" w:rsidRPr="00D8680D" w:rsidRDefault="00F43A5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726" w:rsidRPr="00D8680D" w14:paraId="16662062" w14:textId="77777777" w:rsidTr="00D15726">
        <w:trPr>
          <w:trHeight w:val="353"/>
        </w:trPr>
        <w:tc>
          <w:tcPr>
            <w:tcW w:w="2880" w:type="dxa"/>
          </w:tcPr>
          <w:p w14:paraId="53ACC571" w14:textId="46B6CB42" w:rsidR="00D15726" w:rsidRPr="00D8680D" w:rsidRDefault="00D15726" w:rsidP="00F54E6A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7056AF" w14:textId="279E432D" w:rsidR="00D15726" w:rsidRPr="00D8680D" w:rsidRDefault="00D15726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4BB5BED0" w14:textId="33A0D96C" w:rsidR="00D15726" w:rsidRPr="00D8680D" w:rsidRDefault="00D15726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3A57" w:rsidRPr="00D8680D" w14:paraId="28B901A5" w14:textId="77777777" w:rsidTr="00D15726">
        <w:trPr>
          <w:trHeight w:val="353"/>
        </w:trPr>
        <w:tc>
          <w:tcPr>
            <w:tcW w:w="2880" w:type="dxa"/>
            <w:vAlign w:val="bottom"/>
          </w:tcPr>
          <w:p w14:paraId="0063617B" w14:textId="4380E054" w:rsidR="00F43A57" w:rsidRPr="00D8680D" w:rsidRDefault="00C418B0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="00D409A3" w:rsidRPr="00D8680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7F9F5B09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1F7460AF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4EADD78A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E32AB49" w14:textId="77777777" w:rsidR="00F43A57" w:rsidRPr="00D8680D" w:rsidRDefault="00F43A57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49D198EA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8E436B5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6136E3C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278BB48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CB57793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3A57" w:rsidRPr="00D8680D" w14:paraId="10BF5AE0" w14:textId="77777777" w:rsidTr="00D15726">
        <w:trPr>
          <w:trHeight w:val="353"/>
        </w:trPr>
        <w:tc>
          <w:tcPr>
            <w:tcW w:w="2880" w:type="dxa"/>
          </w:tcPr>
          <w:p w14:paraId="7208ADCE" w14:textId="2ADC535A" w:rsidR="00F43A57" w:rsidRPr="00D8680D" w:rsidRDefault="00F43A57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5200A382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D8D8CD0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3A5FF88E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0ECF3622" w14:textId="77777777" w:rsidR="00F43A57" w:rsidRPr="00D8680D" w:rsidRDefault="00F43A57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4CFB9CE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0180774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4E2AB09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6C82D19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876CDBB" w14:textId="77777777" w:rsidR="00F43A57" w:rsidRPr="00D8680D" w:rsidRDefault="00F43A57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799" w:rsidRPr="00D8680D" w14:paraId="2AB3A5B5" w14:textId="77777777" w:rsidTr="00D15726">
        <w:trPr>
          <w:trHeight w:val="333"/>
        </w:trPr>
        <w:tc>
          <w:tcPr>
            <w:tcW w:w="2880" w:type="dxa"/>
            <w:hideMark/>
          </w:tcPr>
          <w:p w14:paraId="1CE157C8" w14:textId="77777777" w:rsidR="00E63799" w:rsidRPr="00D8680D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1E1373DD" w14:textId="41743CB5" w:rsidR="00E63799" w:rsidRPr="00D8680D" w:rsidRDefault="001F344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3,824</w:t>
            </w:r>
          </w:p>
        </w:tc>
        <w:tc>
          <w:tcPr>
            <w:tcW w:w="291" w:type="dxa"/>
          </w:tcPr>
          <w:p w14:paraId="4FA5D741" w14:textId="77EEC549" w:rsidR="00E63799" w:rsidRPr="00D8680D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0BF1475C" w14:textId="51E07361" w:rsidR="00BF1AD2" w:rsidRPr="00D8680D" w:rsidRDefault="00BF1AD2" w:rsidP="00BF1AD2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3,824</w:t>
            </w:r>
          </w:p>
        </w:tc>
        <w:tc>
          <w:tcPr>
            <w:tcW w:w="280" w:type="dxa"/>
          </w:tcPr>
          <w:p w14:paraId="424B54A3" w14:textId="77777777" w:rsidR="00E63799" w:rsidRPr="00D8680D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D109590" w14:textId="18DCA016" w:rsidR="00E63799" w:rsidRPr="00D8680D" w:rsidRDefault="00BF1AD2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70469033" w14:textId="77777777" w:rsidR="00E63799" w:rsidRPr="00D8680D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E16DB07" w14:textId="35656E69" w:rsidR="00E63799" w:rsidRPr="00D8680D" w:rsidRDefault="00BF1AD2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0" w:type="dxa"/>
          </w:tcPr>
          <w:p w14:paraId="2DDD87F7" w14:textId="77777777" w:rsidR="00E63799" w:rsidRPr="00D8680D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6B5E234" w14:textId="3FFE68CD" w:rsidR="00E63799" w:rsidRPr="00D8680D" w:rsidRDefault="00BF1AD2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3,824</w:t>
            </w:r>
          </w:p>
        </w:tc>
      </w:tr>
      <w:tr w:rsidR="00E63799" w:rsidRPr="00D8680D" w14:paraId="6CC79F23" w14:textId="77777777" w:rsidTr="00D15726">
        <w:trPr>
          <w:trHeight w:val="333"/>
        </w:trPr>
        <w:tc>
          <w:tcPr>
            <w:tcW w:w="2880" w:type="dxa"/>
          </w:tcPr>
          <w:p w14:paraId="27EC0935" w14:textId="0E954BDA" w:rsidR="00E63799" w:rsidRPr="00D8680D" w:rsidRDefault="00E63799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4E0717"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2529F5B8" w14:textId="3CCD36A1" w:rsidR="00E63799" w:rsidRPr="00D8680D" w:rsidRDefault="001F344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2,584</w:t>
            </w:r>
          </w:p>
        </w:tc>
        <w:tc>
          <w:tcPr>
            <w:tcW w:w="291" w:type="dxa"/>
          </w:tcPr>
          <w:p w14:paraId="55C467EA" w14:textId="77777777" w:rsidR="00E63799" w:rsidRPr="00D8680D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AD34E34" w14:textId="1D065A82" w:rsidR="00E63799" w:rsidRPr="00D8680D" w:rsidRDefault="00BF1AD2" w:rsidP="00F54E6A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D40859" w:rsidRPr="00D868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584</w:t>
            </w:r>
          </w:p>
        </w:tc>
        <w:tc>
          <w:tcPr>
            <w:tcW w:w="280" w:type="dxa"/>
          </w:tcPr>
          <w:p w14:paraId="476C04B2" w14:textId="77777777" w:rsidR="00E63799" w:rsidRPr="00D8680D" w:rsidRDefault="00E63799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9F1E439" w14:textId="62F6192C" w:rsidR="00E63799" w:rsidRPr="00D8680D" w:rsidRDefault="00BF1AD2" w:rsidP="00F54E6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0FCD2272" w14:textId="77777777" w:rsidR="00E63799" w:rsidRPr="00D8680D" w:rsidRDefault="00E6379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BAF2AAF" w14:textId="0F497F40" w:rsidR="00E63799" w:rsidRPr="00D8680D" w:rsidRDefault="00BF1AD2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0" w:type="dxa"/>
          </w:tcPr>
          <w:p w14:paraId="1A05490D" w14:textId="77777777" w:rsidR="00E63799" w:rsidRPr="00D8680D" w:rsidRDefault="00E63799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7D04A84" w14:textId="43F06623" w:rsidR="00E63799" w:rsidRPr="00D8680D" w:rsidRDefault="00BF1AD2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2,584</w:t>
            </w:r>
          </w:p>
        </w:tc>
      </w:tr>
      <w:tr w:rsidR="00E80782" w:rsidRPr="00D8680D" w14:paraId="3DA3FD69" w14:textId="77777777" w:rsidTr="00D15726">
        <w:trPr>
          <w:trHeight w:val="333"/>
        </w:trPr>
        <w:tc>
          <w:tcPr>
            <w:tcW w:w="2880" w:type="dxa"/>
            <w:hideMark/>
          </w:tcPr>
          <w:p w14:paraId="48E8C8CD" w14:textId="77777777" w:rsidR="00E80782" w:rsidRPr="00D8680D" w:rsidRDefault="00E80782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F15361A" w14:textId="4F05BC9A" w:rsidR="00E80782" w:rsidRPr="00D8680D" w:rsidRDefault="001F344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7,903</w:t>
            </w:r>
          </w:p>
        </w:tc>
        <w:tc>
          <w:tcPr>
            <w:tcW w:w="291" w:type="dxa"/>
          </w:tcPr>
          <w:p w14:paraId="32347535" w14:textId="6B509FF4" w:rsidR="00E80782" w:rsidRPr="00D8680D" w:rsidRDefault="00E8078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56C3538" w14:textId="716D30D2" w:rsidR="00E80782" w:rsidRPr="00D8680D" w:rsidRDefault="00BF1AD2" w:rsidP="00F54E6A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7,454</w:t>
            </w:r>
          </w:p>
        </w:tc>
        <w:tc>
          <w:tcPr>
            <w:tcW w:w="280" w:type="dxa"/>
          </w:tcPr>
          <w:p w14:paraId="43426987" w14:textId="77777777" w:rsidR="00E80782" w:rsidRPr="00D8680D" w:rsidRDefault="00E80782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686CE4EB" w14:textId="086F47EA" w:rsidR="00E80782" w:rsidRPr="00D8680D" w:rsidRDefault="00BF1AD2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513</w:t>
            </w:r>
          </w:p>
        </w:tc>
        <w:tc>
          <w:tcPr>
            <w:tcW w:w="244" w:type="dxa"/>
          </w:tcPr>
          <w:p w14:paraId="3496EB6E" w14:textId="77777777" w:rsidR="00E80782" w:rsidRPr="00D8680D" w:rsidRDefault="00E80782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D2AF8F" w14:textId="11A36A35" w:rsidR="00E80782" w:rsidRPr="00D8680D" w:rsidRDefault="00BF1AD2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60" w:type="dxa"/>
          </w:tcPr>
          <w:p w14:paraId="59A5B732" w14:textId="77777777" w:rsidR="00E80782" w:rsidRPr="00D8680D" w:rsidRDefault="00E80782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571E67C" w14:textId="360B27B3" w:rsidR="00E80782" w:rsidRPr="00D8680D" w:rsidRDefault="00BF1AD2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7,972</w:t>
            </w:r>
          </w:p>
        </w:tc>
      </w:tr>
      <w:tr w:rsidR="002A40C4" w:rsidRPr="00D8680D" w14:paraId="441207D5" w14:textId="77777777" w:rsidTr="00D15726">
        <w:trPr>
          <w:trHeight w:val="333"/>
        </w:trPr>
        <w:tc>
          <w:tcPr>
            <w:tcW w:w="2880" w:type="dxa"/>
          </w:tcPr>
          <w:p w14:paraId="2C0DEE8F" w14:textId="58AF192B" w:rsidR="002A40C4" w:rsidRPr="00D8680D" w:rsidRDefault="002A40C4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D85AB95" w14:textId="1ABB2DAF" w:rsidR="002A40C4" w:rsidRPr="00D8680D" w:rsidRDefault="001F3449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3,731</w:t>
            </w:r>
          </w:p>
        </w:tc>
        <w:tc>
          <w:tcPr>
            <w:tcW w:w="291" w:type="dxa"/>
          </w:tcPr>
          <w:p w14:paraId="7C143F7A" w14:textId="77777777" w:rsidR="002A40C4" w:rsidRPr="00D8680D" w:rsidRDefault="002A40C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FD42F0C" w14:textId="73282792" w:rsidR="002A40C4" w:rsidRPr="00D8680D" w:rsidRDefault="00BF1AD2" w:rsidP="00F54E6A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1,165</w:t>
            </w:r>
          </w:p>
        </w:tc>
        <w:tc>
          <w:tcPr>
            <w:tcW w:w="280" w:type="dxa"/>
          </w:tcPr>
          <w:p w14:paraId="7A1D9F6B" w14:textId="77777777" w:rsidR="002A40C4" w:rsidRPr="00D8680D" w:rsidRDefault="002A40C4" w:rsidP="00F54E6A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D79D7B0" w14:textId="2DDBE68A" w:rsidR="002A40C4" w:rsidRPr="00D8680D" w:rsidRDefault="00BF1AD2" w:rsidP="00F54E6A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1,525</w:t>
            </w:r>
          </w:p>
        </w:tc>
        <w:tc>
          <w:tcPr>
            <w:tcW w:w="244" w:type="dxa"/>
          </w:tcPr>
          <w:p w14:paraId="265452AE" w14:textId="77777777" w:rsidR="002A40C4" w:rsidRPr="00D8680D" w:rsidRDefault="002A40C4" w:rsidP="00F54E6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BF4AB97" w14:textId="39E2D999" w:rsidR="002A40C4" w:rsidRPr="00D8680D" w:rsidRDefault="00BF1AD2" w:rsidP="00F54E6A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1,937</w:t>
            </w:r>
          </w:p>
        </w:tc>
        <w:tc>
          <w:tcPr>
            <w:tcW w:w="260" w:type="dxa"/>
          </w:tcPr>
          <w:p w14:paraId="4467732E" w14:textId="77777777" w:rsidR="002A40C4" w:rsidRPr="00D8680D" w:rsidRDefault="002A40C4" w:rsidP="00F54E6A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BA95CF" w14:textId="7DF0BEB5" w:rsidR="002A40C4" w:rsidRPr="00D8680D" w:rsidRDefault="00BF1AD2" w:rsidP="00F54E6A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4,627</w:t>
            </w:r>
          </w:p>
        </w:tc>
      </w:tr>
      <w:tr w:rsidR="00B76BD1" w:rsidRPr="00D8680D" w14:paraId="589239CA" w14:textId="77777777" w:rsidTr="00D15726">
        <w:trPr>
          <w:trHeight w:val="333"/>
        </w:trPr>
        <w:tc>
          <w:tcPr>
            <w:tcW w:w="2880" w:type="dxa"/>
          </w:tcPr>
          <w:p w14:paraId="41CEE5EE" w14:textId="3FF8A2A4" w:rsidR="00B76BD1" w:rsidRPr="00D8680D" w:rsidRDefault="00B76BD1" w:rsidP="00B76BD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3957B3CD" w14:textId="3507506E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8,211</w:t>
            </w:r>
          </w:p>
        </w:tc>
        <w:tc>
          <w:tcPr>
            <w:tcW w:w="291" w:type="dxa"/>
          </w:tcPr>
          <w:p w14:paraId="74999F3A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47E7985" w14:textId="61A25E61" w:rsidR="00B76BD1" w:rsidRPr="00D8680D" w:rsidRDefault="00B76BD1" w:rsidP="00B76BD1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4,690</w:t>
            </w:r>
          </w:p>
        </w:tc>
        <w:tc>
          <w:tcPr>
            <w:tcW w:w="280" w:type="dxa"/>
          </w:tcPr>
          <w:p w14:paraId="4308AA20" w14:textId="77777777" w:rsidR="00B76BD1" w:rsidRPr="00D8680D" w:rsidRDefault="00B76BD1" w:rsidP="00B76B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E735A0D" w14:textId="2F710C1C" w:rsidR="00B76BD1" w:rsidRPr="00D8680D" w:rsidRDefault="00B76BD1" w:rsidP="00B76BD1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3,927</w:t>
            </w:r>
          </w:p>
        </w:tc>
        <w:tc>
          <w:tcPr>
            <w:tcW w:w="244" w:type="dxa"/>
          </w:tcPr>
          <w:p w14:paraId="6A52890D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B6099E0" w14:textId="20A25867" w:rsidR="00B76BD1" w:rsidRPr="00D8680D" w:rsidRDefault="00B76BD1" w:rsidP="00B76BD1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0" w:type="dxa"/>
          </w:tcPr>
          <w:p w14:paraId="43FC24A1" w14:textId="77777777" w:rsidR="00B76BD1" w:rsidRPr="00D8680D" w:rsidRDefault="00B76BD1" w:rsidP="00B76B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B1610E0" w14:textId="47A86969" w:rsidR="00B76BD1" w:rsidRPr="00D8680D" w:rsidRDefault="00B76BD1" w:rsidP="00B76BD1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8,617</w:t>
            </w:r>
          </w:p>
        </w:tc>
      </w:tr>
      <w:tr w:rsidR="00B76BD1" w:rsidRPr="00D8680D" w14:paraId="6AE370D2" w14:textId="77777777" w:rsidTr="00D15726">
        <w:trPr>
          <w:trHeight w:val="344"/>
        </w:trPr>
        <w:tc>
          <w:tcPr>
            <w:tcW w:w="2880" w:type="dxa"/>
            <w:hideMark/>
          </w:tcPr>
          <w:p w14:paraId="4FD1AB4E" w14:textId="53FF5372" w:rsidR="00B76BD1" w:rsidRPr="00D8680D" w:rsidRDefault="00B76BD1" w:rsidP="00B76BD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44CF4" w14:textId="330FC5C3" w:rsidR="00B76BD1" w:rsidRPr="00D8680D" w:rsidRDefault="00B76BD1" w:rsidP="00B76BD1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200</w:t>
            </w:r>
          </w:p>
        </w:tc>
        <w:tc>
          <w:tcPr>
            <w:tcW w:w="291" w:type="dxa"/>
          </w:tcPr>
          <w:p w14:paraId="73A76B17" w14:textId="4555121A" w:rsidR="00B76BD1" w:rsidRPr="00D8680D" w:rsidRDefault="00B76BD1" w:rsidP="00B76BD1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9A5A0A2" w14:textId="4EFD3E4C" w:rsidR="00B76BD1" w:rsidRPr="00D8680D" w:rsidRDefault="00B76BD1" w:rsidP="00B76BD1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80" w:type="dxa"/>
          </w:tcPr>
          <w:p w14:paraId="221043C4" w14:textId="77777777" w:rsidR="00B76BD1" w:rsidRPr="00D8680D" w:rsidRDefault="00B76BD1" w:rsidP="00B76B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8249F5F" w14:textId="5A48DA5B" w:rsidR="00B76BD1" w:rsidRPr="00D8680D" w:rsidRDefault="00B76BD1" w:rsidP="00B76BD1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44" w:type="dxa"/>
          </w:tcPr>
          <w:p w14:paraId="1002D469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79B6BE7" w14:textId="1A53D448" w:rsidR="00B76BD1" w:rsidRPr="00D8680D" w:rsidRDefault="00B76BD1" w:rsidP="00B76BD1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0" w:type="dxa"/>
          </w:tcPr>
          <w:p w14:paraId="008759C2" w14:textId="77777777" w:rsidR="00B76BD1" w:rsidRPr="00D8680D" w:rsidRDefault="00B76BD1" w:rsidP="00B76B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38B1CF9" w14:textId="584BA99D" w:rsidR="00B76BD1" w:rsidRPr="00D8680D" w:rsidRDefault="00B76BD1" w:rsidP="00B76BD1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B76BD1" w:rsidRPr="00D8680D" w14:paraId="71ECA6E0" w14:textId="77777777" w:rsidTr="00D15726">
        <w:trPr>
          <w:trHeight w:val="333"/>
        </w:trPr>
        <w:tc>
          <w:tcPr>
            <w:tcW w:w="2880" w:type="dxa"/>
          </w:tcPr>
          <w:p w14:paraId="326C10F7" w14:textId="77777777" w:rsidR="00B76BD1" w:rsidRPr="00D8680D" w:rsidRDefault="00B76BD1" w:rsidP="00B76BD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DE40E8" w14:textId="2C6D2086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26,453</w:t>
            </w:r>
          </w:p>
        </w:tc>
        <w:tc>
          <w:tcPr>
            <w:tcW w:w="291" w:type="dxa"/>
          </w:tcPr>
          <w:p w14:paraId="1CBC20AB" w14:textId="192920DB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3A420" w14:textId="0B92C6AD" w:rsidR="00B76BD1" w:rsidRPr="00D8680D" w:rsidRDefault="00B76BD1" w:rsidP="00B76BD1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19,784</w:t>
            </w:r>
          </w:p>
        </w:tc>
        <w:tc>
          <w:tcPr>
            <w:tcW w:w="280" w:type="dxa"/>
          </w:tcPr>
          <w:p w14:paraId="304C5C02" w14:textId="77777777" w:rsidR="00B76BD1" w:rsidRPr="00D8680D" w:rsidRDefault="00B76BD1" w:rsidP="00B76BD1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0C08D" w14:textId="385BD0C9" w:rsidR="00B76BD1" w:rsidRPr="00D8680D" w:rsidRDefault="00B76BD1" w:rsidP="00B76BD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6,113</w:t>
            </w:r>
          </w:p>
        </w:tc>
        <w:tc>
          <w:tcPr>
            <w:tcW w:w="244" w:type="dxa"/>
          </w:tcPr>
          <w:p w14:paraId="3BB7AEB3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B5DBD4" w14:textId="686945FC" w:rsidR="00B76BD1" w:rsidRPr="00D8680D" w:rsidRDefault="00B76BD1" w:rsidP="00B76BD1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1,942</w:t>
            </w:r>
          </w:p>
        </w:tc>
        <w:tc>
          <w:tcPr>
            <w:tcW w:w="260" w:type="dxa"/>
          </w:tcPr>
          <w:p w14:paraId="2BBEFC7A" w14:textId="77777777" w:rsidR="00B76BD1" w:rsidRPr="00D8680D" w:rsidRDefault="00B76BD1" w:rsidP="00B76B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8B174" w14:textId="73099C06" w:rsidR="00B76BD1" w:rsidRPr="00D8680D" w:rsidRDefault="00B76BD1" w:rsidP="00B76BD1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27,839</w:t>
            </w:r>
          </w:p>
        </w:tc>
      </w:tr>
      <w:tr w:rsidR="00B76BD1" w:rsidRPr="00D8680D" w14:paraId="5DFCDAC4" w14:textId="77777777" w:rsidTr="00D15726">
        <w:trPr>
          <w:trHeight w:hRule="exact" w:val="372"/>
        </w:trPr>
        <w:tc>
          <w:tcPr>
            <w:tcW w:w="2880" w:type="dxa"/>
          </w:tcPr>
          <w:p w14:paraId="1ECAC342" w14:textId="77777777" w:rsidR="00B76BD1" w:rsidRPr="00D8680D" w:rsidRDefault="00B76BD1" w:rsidP="00B76BD1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A02544" w14:textId="77777777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7F65DBD5" w14:textId="3E6CEBD5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63B17365" w14:textId="783E0C2C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9A4E147" w14:textId="77777777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0597ADC2" w14:textId="77777777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6F1A639" w14:textId="77777777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F829BC5" w14:textId="77777777" w:rsidR="00B76BD1" w:rsidRPr="00D8680D" w:rsidRDefault="00B76BD1" w:rsidP="00B76BD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09E9DD8" w14:textId="77777777" w:rsidR="00B76BD1" w:rsidRPr="00D8680D" w:rsidRDefault="00B76BD1" w:rsidP="00B76BD1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1A5A0A" w14:textId="77777777" w:rsidR="00B76BD1" w:rsidRPr="00D8680D" w:rsidRDefault="00B76BD1" w:rsidP="00B76BD1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76BD1" w:rsidRPr="00D8680D" w14:paraId="71BEEE9D" w14:textId="77777777" w:rsidTr="00D15726">
        <w:trPr>
          <w:trHeight w:val="353"/>
        </w:trPr>
        <w:tc>
          <w:tcPr>
            <w:tcW w:w="2880" w:type="dxa"/>
            <w:hideMark/>
          </w:tcPr>
          <w:p w14:paraId="486186B1" w14:textId="77777777" w:rsidR="00B76BD1" w:rsidRPr="00D8680D" w:rsidRDefault="00B76BD1" w:rsidP="00B76BD1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4702FBC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507DB043" w14:textId="5CEE1388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07906F2" w14:textId="2A2E624B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1E0C592B" w14:textId="77777777" w:rsidR="00B76BD1" w:rsidRPr="00D8680D" w:rsidRDefault="00B76BD1" w:rsidP="00B76BD1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520892AA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2DEF6551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40E9AEF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F5A99BE" w14:textId="77777777" w:rsidR="00B76BD1" w:rsidRPr="00D8680D" w:rsidRDefault="00B76BD1" w:rsidP="00B76BD1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C8DC79" w14:textId="77777777" w:rsidR="00B76BD1" w:rsidRPr="00D8680D" w:rsidRDefault="00B76BD1" w:rsidP="00B76BD1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B76BD1" w:rsidRPr="00D8680D" w14:paraId="4F997AF2" w14:textId="77777777" w:rsidTr="002A5C50">
        <w:trPr>
          <w:trHeight w:val="326"/>
        </w:trPr>
        <w:tc>
          <w:tcPr>
            <w:tcW w:w="2880" w:type="dxa"/>
            <w:hideMark/>
          </w:tcPr>
          <w:p w14:paraId="44D4E303" w14:textId="1A80A0D3" w:rsidR="00B76BD1" w:rsidRPr="00D8680D" w:rsidRDefault="00B76BD1" w:rsidP="00B76BD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</w:tcPr>
          <w:p w14:paraId="1CAB67A9" w14:textId="7A191A3D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24A5485A" w14:textId="4EE40548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3615CC2C" w14:textId="00DFCC1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7D4684E7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27CD7077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0F604A18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C072B6B" w14:textId="77777777" w:rsidR="00B76BD1" w:rsidRPr="00D8680D" w:rsidRDefault="00B76BD1" w:rsidP="00B76BD1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A19AA9F" w14:textId="77777777" w:rsidR="00B76BD1" w:rsidRPr="00D8680D" w:rsidRDefault="00B76BD1" w:rsidP="00B76B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05B36E42" w14:textId="77777777" w:rsidR="00B76BD1" w:rsidRPr="00D8680D" w:rsidRDefault="00B76BD1" w:rsidP="00B76BD1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BD1" w:rsidRPr="00D8680D" w14:paraId="3C4D5608" w14:textId="77777777" w:rsidTr="002A5C50">
        <w:trPr>
          <w:trHeight w:val="333"/>
        </w:trPr>
        <w:tc>
          <w:tcPr>
            <w:tcW w:w="2880" w:type="dxa"/>
          </w:tcPr>
          <w:p w14:paraId="0A73888F" w14:textId="787C9055" w:rsidR="00B76BD1" w:rsidRPr="00D8680D" w:rsidRDefault="00B76BD1" w:rsidP="00B76BD1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EE8C11" w14:textId="30DE1C26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48</w:t>
            </w:r>
          </w:p>
        </w:tc>
        <w:tc>
          <w:tcPr>
            <w:tcW w:w="291" w:type="dxa"/>
          </w:tcPr>
          <w:p w14:paraId="05BEDFDA" w14:textId="700AF88F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D4A8755" w14:textId="6B2D0DCC" w:rsidR="00B76BD1" w:rsidRPr="00D8680D" w:rsidRDefault="00B76BD1" w:rsidP="00B76BD1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48</w:t>
            </w:r>
          </w:p>
        </w:tc>
        <w:tc>
          <w:tcPr>
            <w:tcW w:w="280" w:type="dxa"/>
          </w:tcPr>
          <w:p w14:paraId="7F366FE3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5A04AD39" w14:textId="50B7390A" w:rsidR="00B76BD1" w:rsidRPr="00D8680D" w:rsidRDefault="00B76BD1" w:rsidP="00B76BD1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076536E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566B4FC4" w14:textId="20140BDA" w:rsidR="00B76BD1" w:rsidRPr="00D8680D" w:rsidRDefault="00B76BD1" w:rsidP="00B76BD1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DE003DE" w14:textId="77777777" w:rsidR="00B76BD1" w:rsidRPr="00D8680D" w:rsidRDefault="00B76BD1" w:rsidP="00B76BD1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6015602" w14:textId="3C176E28" w:rsidR="00B76BD1" w:rsidRPr="00D8680D" w:rsidRDefault="00B76BD1" w:rsidP="00B76BD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B76BD1" w:rsidRPr="00D8680D" w14:paraId="40D97E08" w14:textId="77777777" w:rsidTr="002A5C50">
        <w:trPr>
          <w:trHeight w:val="333"/>
        </w:trPr>
        <w:tc>
          <w:tcPr>
            <w:tcW w:w="2880" w:type="dxa"/>
          </w:tcPr>
          <w:p w14:paraId="29FA87B1" w14:textId="77777777" w:rsidR="00B76BD1" w:rsidRPr="00D8680D" w:rsidRDefault="00B76BD1" w:rsidP="00B76BD1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3461C7" w14:textId="4F2EC7E3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48</w:t>
            </w:r>
          </w:p>
        </w:tc>
        <w:tc>
          <w:tcPr>
            <w:tcW w:w="291" w:type="dxa"/>
          </w:tcPr>
          <w:p w14:paraId="7397C5EA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908BCF" w14:textId="0AE7CC8A" w:rsidR="00B76BD1" w:rsidRPr="00D8680D" w:rsidRDefault="00B76BD1" w:rsidP="00B76BD1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48</w:t>
            </w:r>
          </w:p>
        </w:tc>
        <w:tc>
          <w:tcPr>
            <w:tcW w:w="280" w:type="dxa"/>
          </w:tcPr>
          <w:p w14:paraId="645049F5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219F6" w14:textId="5E295C91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1AEA07" w14:textId="77777777" w:rsidR="00B76BD1" w:rsidRPr="00D8680D" w:rsidRDefault="00B76BD1" w:rsidP="00B76BD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0EB88" w14:textId="482C14DE" w:rsidR="00B76BD1" w:rsidRPr="00D8680D" w:rsidRDefault="00B76BD1" w:rsidP="00B76BD1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21A883D8" w14:textId="77777777" w:rsidR="00B76BD1" w:rsidRPr="00D8680D" w:rsidRDefault="00B76BD1" w:rsidP="00B76BD1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6BB3A" w14:textId="69E9C4B4" w:rsidR="00B76BD1" w:rsidRPr="00D8680D" w:rsidRDefault="00B76BD1" w:rsidP="00B76BD1">
            <w:pPr>
              <w:tabs>
                <w:tab w:val="clear" w:pos="680"/>
                <w:tab w:val="clear" w:pos="907"/>
                <w:tab w:val="left" w:pos="0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</w:tbl>
    <w:p w14:paraId="2CA2274C" w14:textId="7741FA6E" w:rsidR="004F5636" w:rsidRPr="00D8680D" w:rsidRDefault="004F5636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D8680D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91"/>
        <w:gridCol w:w="1210"/>
        <w:gridCol w:w="280"/>
        <w:gridCol w:w="1253"/>
        <w:gridCol w:w="244"/>
        <w:gridCol w:w="1196"/>
        <w:gridCol w:w="260"/>
        <w:gridCol w:w="20"/>
        <w:gridCol w:w="1096"/>
      </w:tblGrid>
      <w:tr w:rsidR="00D409A3" w:rsidRPr="00D8680D" w14:paraId="54629D83" w14:textId="77777777" w:rsidTr="003A2C58">
        <w:trPr>
          <w:trHeight w:val="353"/>
        </w:trPr>
        <w:tc>
          <w:tcPr>
            <w:tcW w:w="2880" w:type="dxa"/>
          </w:tcPr>
          <w:p w14:paraId="1343865F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086B764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6B3638BD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1A2B9A75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</w:tcPr>
          <w:p w14:paraId="15D12E48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4E94757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779FA28A" w14:textId="77777777" w:rsidTr="003A2C58">
        <w:trPr>
          <w:trHeight w:val="353"/>
        </w:trPr>
        <w:tc>
          <w:tcPr>
            <w:tcW w:w="2880" w:type="dxa"/>
          </w:tcPr>
          <w:p w14:paraId="66417A50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FE3317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AFAE600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183" w:type="dxa"/>
            <w:gridSpan w:val="5"/>
          </w:tcPr>
          <w:p w14:paraId="16567687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  <w:tc>
          <w:tcPr>
            <w:tcW w:w="280" w:type="dxa"/>
            <w:gridSpan w:val="2"/>
          </w:tcPr>
          <w:p w14:paraId="0E0DDB6F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</w:tcPr>
          <w:p w14:paraId="44A7E241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2673FB9D" w14:textId="77777777" w:rsidTr="003A2C58">
        <w:trPr>
          <w:trHeight w:val="857"/>
        </w:trPr>
        <w:tc>
          <w:tcPr>
            <w:tcW w:w="2880" w:type="dxa"/>
            <w:vAlign w:val="bottom"/>
          </w:tcPr>
          <w:p w14:paraId="422B7A8C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90934CA" w14:textId="77777777" w:rsidR="00D409A3" w:rsidRPr="00D8680D" w:rsidRDefault="00D409A3" w:rsidP="003A2C5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13ADA64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91" w:type="dxa"/>
          </w:tcPr>
          <w:p w14:paraId="19D8D9DD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F2ABB38" w14:textId="77777777" w:rsidR="00D409A3" w:rsidRPr="00D8680D" w:rsidRDefault="00D409A3" w:rsidP="003A2C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155D1535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80" w:type="dxa"/>
          </w:tcPr>
          <w:p w14:paraId="2F035F22" w14:textId="77777777" w:rsidR="00D409A3" w:rsidRPr="00D8680D" w:rsidRDefault="00D409A3" w:rsidP="003A2C58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2F655CC4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5EA494A2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AE6E4FD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0" w:type="dxa"/>
            <w:vAlign w:val="bottom"/>
          </w:tcPr>
          <w:p w14:paraId="36EBAB75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vAlign w:val="bottom"/>
          </w:tcPr>
          <w:p w14:paraId="0A1D7090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409A3" w:rsidRPr="00D8680D" w14:paraId="4DFEC881" w14:textId="77777777" w:rsidTr="003A2C58">
        <w:trPr>
          <w:trHeight w:val="353"/>
        </w:trPr>
        <w:tc>
          <w:tcPr>
            <w:tcW w:w="2880" w:type="dxa"/>
          </w:tcPr>
          <w:p w14:paraId="4A886B75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E8F54E6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9"/>
          </w:tcPr>
          <w:p w14:paraId="0BB8DCE4" w14:textId="77777777" w:rsidR="00D409A3" w:rsidRPr="00D8680D" w:rsidRDefault="00D409A3" w:rsidP="003A2C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09A3" w:rsidRPr="00D8680D" w14:paraId="46EE047E" w14:textId="77777777" w:rsidTr="003A2C58">
        <w:trPr>
          <w:trHeight w:val="353"/>
        </w:trPr>
        <w:tc>
          <w:tcPr>
            <w:tcW w:w="2880" w:type="dxa"/>
            <w:vAlign w:val="bottom"/>
          </w:tcPr>
          <w:p w14:paraId="425EE71D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</w:rPr>
              <w:t>256</w:t>
            </w:r>
            <w:r w:rsidRPr="00D8680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4DD50CBD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1569A43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7268A985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43C4177" w14:textId="77777777" w:rsidR="00D409A3" w:rsidRPr="00D8680D" w:rsidRDefault="00D409A3" w:rsidP="003A2C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06A831B3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7D874DBB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4ABDF77E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4CC80A6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4706560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0401E441" w14:textId="77777777" w:rsidTr="003A2C58">
        <w:trPr>
          <w:trHeight w:val="353"/>
        </w:trPr>
        <w:tc>
          <w:tcPr>
            <w:tcW w:w="2880" w:type="dxa"/>
          </w:tcPr>
          <w:p w14:paraId="342F2FD7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990" w:type="dxa"/>
          </w:tcPr>
          <w:p w14:paraId="114B0B52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6FE15D2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5C97C246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4504DEFB" w14:textId="77777777" w:rsidR="00D409A3" w:rsidRPr="00D8680D" w:rsidRDefault="00D409A3" w:rsidP="003A2C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6EB1E12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64ED7F0A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062F8F0F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98FDF8E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F8031C3" w14:textId="77777777" w:rsidR="00D409A3" w:rsidRPr="00D8680D" w:rsidRDefault="00D409A3" w:rsidP="003A2C58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60367EC6" w14:textId="77777777" w:rsidTr="003A2C58">
        <w:trPr>
          <w:trHeight w:val="333"/>
        </w:trPr>
        <w:tc>
          <w:tcPr>
            <w:tcW w:w="2880" w:type="dxa"/>
            <w:hideMark/>
          </w:tcPr>
          <w:p w14:paraId="579E3FFE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990" w:type="dxa"/>
          </w:tcPr>
          <w:p w14:paraId="6D09DDD2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291" w:type="dxa"/>
          </w:tcPr>
          <w:p w14:paraId="2E8FA65E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57EE3F56" w14:textId="77777777" w:rsidR="00D409A3" w:rsidRPr="00D8680D" w:rsidRDefault="00D409A3" w:rsidP="003A2C58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  <w:tc>
          <w:tcPr>
            <w:tcW w:w="280" w:type="dxa"/>
          </w:tcPr>
          <w:p w14:paraId="6A00A240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355D738D" w14:textId="77777777" w:rsidR="00D409A3" w:rsidRPr="00D8680D" w:rsidRDefault="00D409A3" w:rsidP="003A2C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right="-8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D26BD31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234D9E4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3097D88B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C5B28BB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3,594</w:t>
            </w:r>
          </w:p>
        </w:tc>
      </w:tr>
      <w:tr w:rsidR="00D409A3" w:rsidRPr="00D8680D" w14:paraId="35F2A4E2" w14:textId="77777777" w:rsidTr="003A2C58">
        <w:trPr>
          <w:trHeight w:val="333"/>
        </w:trPr>
        <w:tc>
          <w:tcPr>
            <w:tcW w:w="2880" w:type="dxa"/>
          </w:tcPr>
          <w:p w14:paraId="25AA60E7" w14:textId="43C5700F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4E0717"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145431C5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291" w:type="dxa"/>
          </w:tcPr>
          <w:p w14:paraId="7D0620B7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14:paraId="6F21F7A0" w14:textId="77777777" w:rsidR="00D409A3" w:rsidRPr="00D8680D" w:rsidRDefault="00D409A3" w:rsidP="003A2C58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  <w:tc>
          <w:tcPr>
            <w:tcW w:w="280" w:type="dxa"/>
          </w:tcPr>
          <w:p w14:paraId="0525ABBE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113A39D2" w14:textId="77777777" w:rsidR="00D409A3" w:rsidRPr="00D8680D" w:rsidRDefault="00D409A3" w:rsidP="003A2C5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decimal" w:pos="296"/>
                <w:tab w:val="left" w:pos="476"/>
              </w:tabs>
              <w:ind w:left="-181" w:right="-850" w:firstLine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1C8DDB2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1EDB62E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772C53F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905FE1E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2,059</w:t>
            </w:r>
          </w:p>
        </w:tc>
      </w:tr>
      <w:tr w:rsidR="00D409A3" w:rsidRPr="00D8680D" w14:paraId="0FCA87B0" w14:textId="77777777" w:rsidTr="003A2C58">
        <w:trPr>
          <w:trHeight w:val="333"/>
        </w:trPr>
        <w:tc>
          <w:tcPr>
            <w:tcW w:w="2880" w:type="dxa"/>
            <w:hideMark/>
          </w:tcPr>
          <w:p w14:paraId="38AC3FBA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4315A34E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10,724</w:t>
            </w:r>
          </w:p>
        </w:tc>
        <w:tc>
          <w:tcPr>
            <w:tcW w:w="291" w:type="dxa"/>
          </w:tcPr>
          <w:p w14:paraId="3026ADEB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6EAEE41" w14:textId="77777777" w:rsidR="00D409A3" w:rsidRPr="00D8680D" w:rsidRDefault="00D409A3" w:rsidP="003A2C58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10,427</w:t>
            </w:r>
          </w:p>
        </w:tc>
        <w:tc>
          <w:tcPr>
            <w:tcW w:w="280" w:type="dxa"/>
          </w:tcPr>
          <w:p w14:paraId="0DC3244F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1254A55F" w14:textId="77777777" w:rsidR="00D409A3" w:rsidRPr="00D8680D" w:rsidRDefault="00D409A3" w:rsidP="003A2C58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44" w:type="dxa"/>
          </w:tcPr>
          <w:p w14:paraId="5458E99A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06ACB5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0" w:type="dxa"/>
          </w:tcPr>
          <w:p w14:paraId="051C8DF3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337E4FDC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10,783</w:t>
            </w:r>
          </w:p>
        </w:tc>
      </w:tr>
      <w:tr w:rsidR="00D409A3" w:rsidRPr="00D8680D" w14:paraId="52109EF4" w14:textId="77777777" w:rsidTr="003A2C58">
        <w:trPr>
          <w:trHeight w:val="333"/>
        </w:trPr>
        <w:tc>
          <w:tcPr>
            <w:tcW w:w="2880" w:type="dxa"/>
          </w:tcPr>
          <w:p w14:paraId="67C41977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6911E2B7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/>
                <w:sz w:val="28"/>
                <w:szCs w:val="28"/>
              </w:rPr>
              <w:t>2,776</w:t>
            </w:r>
          </w:p>
        </w:tc>
        <w:tc>
          <w:tcPr>
            <w:tcW w:w="291" w:type="dxa"/>
          </w:tcPr>
          <w:p w14:paraId="6E336350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475F64A" w14:textId="77777777" w:rsidR="00D409A3" w:rsidRPr="00D8680D" w:rsidRDefault="00D409A3" w:rsidP="003A2C58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/>
                <w:sz w:val="28"/>
                <w:szCs w:val="28"/>
              </w:rPr>
              <w:t>1,248</w:t>
            </w:r>
          </w:p>
        </w:tc>
        <w:tc>
          <w:tcPr>
            <w:tcW w:w="280" w:type="dxa"/>
          </w:tcPr>
          <w:p w14:paraId="7C764308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FF6750D" w14:textId="77777777" w:rsidR="00D409A3" w:rsidRPr="00D8680D" w:rsidRDefault="00D409A3" w:rsidP="003A2C58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="Angsana New"/>
                <w:sz w:val="28"/>
                <w:szCs w:val="28"/>
              </w:rPr>
              <w:t>1,231</w:t>
            </w:r>
          </w:p>
        </w:tc>
        <w:tc>
          <w:tcPr>
            <w:tcW w:w="244" w:type="dxa"/>
          </w:tcPr>
          <w:p w14:paraId="0CF56A56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DFD2D53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 w:rsidRPr="00D8680D">
              <w:rPr>
                <w:rFonts w:asciiTheme="majorBidi" w:hAnsiTheme="majorBidi" w:cs="Angsana New"/>
                <w:sz w:val="28"/>
                <w:szCs w:val="28"/>
              </w:rPr>
              <w:t>698</w:t>
            </w:r>
          </w:p>
        </w:tc>
        <w:tc>
          <w:tcPr>
            <w:tcW w:w="260" w:type="dxa"/>
          </w:tcPr>
          <w:p w14:paraId="34C098F4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5BB88D46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/>
                <w:sz w:val="28"/>
                <w:szCs w:val="28"/>
              </w:rPr>
              <w:t>3,177</w:t>
            </w:r>
          </w:p>
        </w:tc>
      </w:tr>
      <w:tr w:rsidR="00D409A3" w:rsidRPr="00D8680D" w14:paraId="273A5E43" w14:textId="77777777" w:rsidTr="003A2C58">
        <w:trPr>
          <w:trHeight w:val="333"/>
        </w:trPr>
        <w:tc>
          <w:tcPr>
            <w:tcW w:w="2880" w:type="dxa"/>
          </w:tcPr>
          <w:p w14:paraId="62AEDF63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90" w:type="dxa"/>
          </w:tcPr>
          <w:p w14:paraId="69BCD69E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291" w:type="dxa"/>
          </w:tcPr>
          <w:p w14:paraId="0C825CB2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02ABE5B" w14:textId="77777777" w:rsidR="00D409A3" w:rsidRPr="00D8680D" w:rsidRDefault="00D409A3" w:rsidP="003A2C58">
            <w:pPr>
              <w:tabs>
                <w:tab w:val="clear" w:pos="680"/>
                <w:tab w:val="decimal" w:pos="314"/>
                <w:tab w:val="left" w:pos="494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3,185</w:t>
            </w:r>
          </w:p>
        </w:tc>
        <w:tc>
          <w:tcPr>
            <w:tcW w:w="280" w:type="dxa"/>
          </w:tcPr>
          <w:p w14:paraId="02D56A8D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0654D42" w14:textId="77777777" w:rsidR="00D409A3" w:rsidRPr="00D8680D" w:rsidRDefault="00D409A3" w:rsidP="003A2C58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6,857</w:t>
            </w:r>
          </w:p>
        </w:tc>
        <w:tc>
          <w:tcPr>
            <w:tcW w:w="244" w:type="dxa"/>
          </w:tcPr>
          <w:p w14:paraId="5951C15E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30741C59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71705D11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7EAF541A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10,042</w:t>
            </w:r>
          </w:p>
        </w:tc>
      </w:tr>
      <w:tr w:rsidR="00D409A3" w:rsidRPr="00D8680D" w14:paraId="773A1B1F" w14:textId="77777777" w:rsidTr="003A2C58">
        <w:trPr>
          <w:trHeight w:val="344"/>
        </w:trPr>
        <w:tc>
          <w:tcPr>
            <w:tcW w:w="2880" w:type="dxa"/>
            <w:hideMark/>
          </w:tcPr>
          <w:p w14:paraId="053EEAB7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BF0EB3" w14:textId="77777777" w:rsidR="00D409A3" w:rsidRPr="00D8680D" w:rsidRDefault="00D409A3" w:rsidP="003A2C58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91" w:type="dxa"/>
          </w:tcPr>
          <w:p w14:paraId="11A3C6EA" w14:textId="77777777" w:rsidR="00D409A3" w:rsidRPr="00D8680D" w:rsidRDefault="00D409A3" w:rsidP="003A2C58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312C956" w14:textId="77777777" w:rsidR="00D409A3" w:rsidRPr="00D8680D" w:rsidRDefault="00D409A3" w:rsidP="003A2C58">
            <w:pPr>
              <w:tabs>
                <w:tab w:val="clear" w:pos="227"/>
                <w:tab w:val="left" w:pos="22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80" w:type="dxa"/>
          </w:tcPr>
          <w:p w14:paraId="12C2C947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55B064E2" w14:textId="77777777" w:rsidR="00D409A3" w:rsidRPr="00D8680D" w:rsidRDefault="00D409A3" w:rsidP="003A2C58">
            <w:pPr>
              <w:tabs>
                <w:tab w:val="clear" w:pos="1644"/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44" w:type="dxa"/>
          </w:tcPr>
          <w:p w14:paraId="6B1B25DD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B88817B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EDBF845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27D02577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D409A3" w:rsidRPr="00D8680D" w14:paraId="35C431B3" w14:textId="77777777" w:rsidTr="003A2C58">
        <w:trPr>
          <w:trHeight w:val="333"/>
        </w:trPr>
        <w:tc>
          <w:tcPr>
            <w:tcW w:w="2880" w:type="dxa"/>
          </w:tcPr>
          <w:p w14:paraId="0B2F6CC0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6BB839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28,843</w:t>
            </w:r>
          </w:p>
        </w:tc>
        <w:tc>
          <w:tcPr>
            <w:tcW w:w="291" w:type="dxa"/>
          </w:tcPr>
          <w:p w14:paraId="00873E93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8350A" w14:textId="77777777" w:rsidR="00D409A3" w:rsidRPr="00D8680D" w:rsidRDefault="00D409A3" w:rsidP="003A2C58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20,570</w:t>
            </w:r>
          </w:p>
        </w:tc>
        <w:tc>
          <w:tcPr>
            <w:tcW w:w="280" w:type="dxa"/>
          </w:tcPr>
          <w:p w14:paraId="21979DD9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F4B46" w14:textId="77777777" w:rsidR="00D409A3" w:rsidRPr="00D8680D" w:rsidRDefault="00D409A3" w:rsidP="003A2C5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378"/>
                <w:tab w:val="left" w:pos="558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8,565</w:t>
            </w:r>
          </w:p>
        </w:tc>
        <w:tc>
          <w:tcPr>
            <w:tcW w:w="244" w:type="dxa"/>
          </w:tcPr>
          <w:p w14:paraId="2447942C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C2A5B" w14:textId="77777777" w:rsidR="00D409A3" w:rsidRPr="00D8680D" w:rsidRDefault="00D409A3" w:rsidP="003A2C58">
            <w:pPr>
              <w:tabs>
                <w:tab w:val="decimal" w:pos="706"/>
              </w:tabs>
              <w:ind w:right="43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714</w:t>
            </w:r>
          </w:p>
        </w:tc>
        <w:tc>
          <w:tcPr>
            <w:tcW w:w="260" w:type="dxa"/>
          </w:tcPr>
          <w:p w14:paraId="12C1E51D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F4D45" w14:textId="77777777" w:rsidR="00D409A3" w:rsidRPr="00D8680D" w:rsidRDefault="00D409A3" w:rsidP="003A2C58">
            <w:pPr>
              <w:tabs>
                <w:tab w:val="clear" w:pos="454"/>
                <w:tab w:val="clear" w:pos="907"/>
                <w:tab w:val="left" w:pos="464"/>
                <w:tab w:val="decimal" w:pos="644"/>
              </w:tabs>
              <w:ind w:right="7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29,849</w:t>
            </w:r>
          </w:p>
        </w:tc>
      </w:tr>
      <w:tr w:rsidR="00D409A3" w:rsidRPr="00D8680D" w14:paraId="6892CA73" w14:textId="77777777" w:rsidTr="003A2C58">
        <w:trPr>
          <w:trHeight w:hRule="exact" w:val="372"/>
        </w:trPr>
        <w:tc>
          <w:tcPr>
            <w:tcW w:w="2880" w:type="dxa"/>
          </w:tcPr>
          <w:p w14:paraId="42B36D81" w14:textId="77777777" w:rsidR="00D409A3" w:rsidRPr="00D8680D" w:rsidRDefault="00D409A3" w:rsidP="003A2C58">
            <w:pPr>
              <w:spacing w:line="240" w:lineRule="auto"/>
              <w:ind w:left="73" w:right="-24" w:hanging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7CC0A8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64F7E238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4AE5B7C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7FF84F0D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73FDAFF6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66547583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512D1A40" w14:textId="77777777" w:rsidR="00D409A3" w:rsidRPr="00D8680D" w:rsidRDefault="00D409A3" w:rsidP="003A2C5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A54E629" w14:textId="77777777" w:rsidR="00D409A3" w:rsidRPr="00D8680D" w:rsidRDefault="00D409A3" w:rsidP="003A2C5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60E95BA" w14:textId="77777777" w:rsidR="00D409A3" w:rsidRPr="00D8680D" w:rsidRDefault="00D409A3" w:rsidP="003A2C5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D409A3" w:rsidRPr="00D8680D" w14:paraId="0C51F9DC" w14:textId="77777777" w:rsidTr="003A2C58">
        <w:trPr>
          <w:trHeight w:val="353"/>
        </w:trPr>
        <w:tc>
          <w:tcPr>
            <w:tcW w:w="2880" w:type="dxa"/>
            <w:hideMark/>
          </w:tcPr>
          <w:p w14:paraId="626D7B5C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D22739B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1" w:type="dxa"/>
          </w:tcPr>
          <w:p w14:paraId="4DB9CC76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</w:tcPr>
          <w:p w14:paraId="6BE5ABD2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0" w:type="dxa"/>
          </w:tcPr>
          <w:p w14:paraId="64FD9923" w14:textId="77777777" w:rsidR="00D409A3" w:rsidRPr="00D8680D" w:rsidRDefault="00D409A3" w:rsidP="003A2C58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53" w:type="dxa"/>
          </w:tcPr>
          <w:p w14:paraId="6FE8CBAC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4" w:type="dxa"/>
          </w:tcPr>
          <w:p w14:paraId="50DA7E45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692AEF69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F2F80E3" w14:textId="77777777" w:rsidR="00D409A3" w:rsidRPr="00D8680D" w:rsidRDefault="00D409A3" w:rsidP="003A2C58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4C7053F7" w14:textId="77777777" w:rsidR="00D409A3" w:rsidRPr="00D8680D" w:rsidRDefault="00D409A3" w:rsidP="003A2C58">
            <w:pPr>
              <w:tabs>
                <w:tab w:val="decimal" w:pos="820"/>
              </w:tabs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</w:tr>
      <w:tr w:rsidR="00D409A3" w:rsidRPr="00D8680D" w14:paraId="3A6F565C" w14:textId="77777777" w:rsidTr="003A2C58">
        <w:trPr>
          <w:trHeight w:val="326"/>
        </w:trPr>
        <w:tc>
          <w:tcPr>
            <w:tcW w:w="2880" w:type="dxa"/>
            <w:hideMark/>
          </w:tcPr>
          <w:p w14:paraId="3FEB1934" w14:textId="77777777" w:rsidR="00D409A3" w:rsidRPr="00D8680D" w:rsidRDefault="00D409A3" w:rsidP="003A2C5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</w:tcPr>
          <w:p w14:paraId="3932C724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6C0E9574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6887A21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3CC2088C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</w:tcPr>
          <w:p w14:paraId="7ACEC46A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9520360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A58773C" w14:textId="77777777" w:rsidR="00D409A3" w:rsidRPr="00D8680D" w:rsidRDefault="00D409A3" w:rsidP="003A2C58">
            <w:pPr>
              <w:tabs>
                <w:tab w:val="decimal" w:pos="70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EE2E7D9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14:paraId="61E572BB" w14:textId="77777777" w:rsidR="00D409A3" w:rsidRPr="00D8680D" w:rsidRDefault="00D409A3" w:rsidP="003A2C58">
            <w:pPr>
              <w:tabs>
                <w:tab w:val="decimal" w:pos="8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60812C44" w14:textId="77777777" w:rsidTr="003A2C58">
        <w:trPr>
          <w:trHeight w:val="333"/>
        </w:trPr>
        <w:tc>
          <w:tcPr>
            <w:tcW w:w="2880" w:type="dxa"/>
          </w:tcPr>
          <w:p w14:paraId="5C50ECE0" w14:textId="77777777" w:rsidR="00D409A3" w:rsidRPr="00D8680D" w:rsidRDefault="00D409A3" w:rsidP="003A2C58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9C24F8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  <w:tc>
          <w:tcPr>
            <w:tcW w:w="291" w:type="dxa"/>
          </w:tcPr>
          <w:p w14:paraId="2C42FE89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212B8957" w14:textId="77777777" w:rsidR="00D409A3" w:rsidRPr="00D8680D" w:rsidRDefault="00D409A3" w:rsidP="003A2C58">
            <w:pPr>
              <w:tabs>
                <w:tab w:val="clear" w:pos="454"/>
                <w:tab w:val="left" w:pos="444"/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  <w:tc>
          <w:tcPr>
            <w:tcW w:w="280" w:type="dxa"/>
          </w:tcPr>
          <w:p w14:paraId="1E409198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2E1E3688" w14:textId="77777777" w:rsidR="00D409A3" w:rsidRPr="00D8680D" w:rsidRDefault="00D409A3" w:rsidP="003A2C58">
            <w:pPr>
              <w:tabs>
                <w:tab w:val="clear" w:pos="680"/>
                <w:tab w:val="clear" w:pos="1644"/>
                <w:tab w:val="left" w:pos="656"/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81ECFBA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311407FC" w14:textId="77777777" w:rsidR="00D409A3" w:rsidRPr="00D8680D" w:rsidRDefault="00D409A3" w:rsidP="003A2C58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8831A39" w14:textId="77777777" w:rsidR="00D409A3" w:rsidRPr="00D8680D" w:rsidRDefault="00D409A3" w:rsidP="003A2C5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91E815" w14:textId="77777777" w:rsidR="00D409A3" w:rsidRPr="00D8680D" w:rsidRDefault="00D409A3" w:rsidP="003A2C58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78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13</w:t>
            </w:r>
          </w:p>
        </w:tc>
      </w:tr>
      <w:tr w:rsidR="00D409A3" w:rsidRPr="00D8680D" w14:paraId="11A9C470" w14:textId="77777777" w:rsidTr="003A2C58">
        <w:trPr>
          <w:trHeight w:val="333"/>
        </w:trPr>
        <w:tc>
          <w:tcPr>
            <w:tcW w:w="2880" w:type="dxa"/>
          </w:tcPr>
          <w:p w14:paraId="568C2736" w14:textId="77777777" w:rsidR="00D409A3" w:rsidRPr="00D8680D" w:rsidRDefault="00D409A3" w:rsidP="003A2C58">
            <w:pPr>
              <w:ind w:left="255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C91BC8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91" w:type="dxa"/>
          </w:tcPr>
          <w:p w14:paraId="133BA758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8F8CB8" w14:textId="77777777" w:rsidR="00D409A3" w:rsidRPr="00D8680D" w:rsidRDefault="00D409A3" w:rsidP="003A2C58">
            <w:pPr>
              <w:tabs>
                <w:tab w:val="decimal" w:pos="706"/>
              </w:tabs>
              <w:ind w:right="13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  <w:tc>
          <w:tcPr>
            <w:tcW w:w="280" w:type="dxa"/>
          </w:tcPr>
          <w:p w14:paraId="08166010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00AF8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E61BF09" w14:textId="77777777" w:rsidR="00D409A3" w:rsidRPr="00D8680D" w:rsidRDefault="00D409A3" w:rsidP="003A2C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A882B" w14:textId="77777777" w:rsidR="00D409A3" w:rsidRPr="00D8680D" w:rsidRDefault="00D409A3" w:rsidP="003A2C58">
            <w:pPr>
              <w:tabs>
                <w:tab w:val="decimal" w:pos="369"/>
                <w:tab w:val="decimal" w:pos="706"/>
              </w:tabs>
              <w:ind w:firstLine="131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E76D9E7" w14:textId="77777777" w:rsidR="00D409A3" w:rsidRPr="00D8680D" w:rsidRDefault="00D409A3" w:rsidP="003A2C58">
            <w:pPr>
              <w:tabs>
                <w:tab w:val="decimal" w:pos="706"/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922532" w14:textId="77777777" w:rsidR="00D409A3" w:rsidRPr="00D8680D" w:rsidRDefault="00D409A3" w:rsidP="003A2C58">
            <w:pPr>
              <w:tabs>
                <w:tab w:val="clear" w:pos="680"/>
                <w:tab w:val="clear" w:pos="907"/>
                <w:tab w:val="left" w:pos="0"/>
                <w:tab w:val="decimal" w:pos="764"/>
              </w:tabs>
              <w:ind w:right="-55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</w:p>
        </w:tc>
      </w:tr>
    </w:tbl>
    <w:p w14:paraId="780BE84F" w14:textId="2C43DE0E" w:rsidR="00022304" w:rsidRPr="00D8680D" w:rsidRDefault="00022304" w:rsidP="00F54E6A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A643642" w14:textId="6112201D" w:rsidR="001E761A" w:rsidRPr="00D8680D" w:rsidRDefault="00022304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D8680D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631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968"/>
        <w:gridCol w:w="1075"/>
        <w:gridCol w:w="270"/>
        <w:gridCol w:w="1259"/>
        <w:gridCol w:w="236"/>
        <w:gridCol w:w="1349"/>
        <w:gridCol w:w="270"/>
        <w:gridCol w:w="942"/>
        <w:gridCol w:w="273"/>
        <w:gridCol w:w="989"/>
      </w:tblGrid>
      <w:tr w:rsidR="006C15BC" w:rsidRPr="00D8680D" w14:paraId="77D39271" w14:textId="77777777" w:rsidTr="00942E72">
        <w:trPr>
          <w:trHeight w:val="346"/>
          <w:tblHeader/>
        </w:trPr>
        <w:tc>
          <w:tcPr>
            <w:tcW w:w="2968" w:type="dxa"/>
          </w:tcPr>
          <w:p w14:paraId="197D9F4E" w14:textId="42DA54CD" w:rsidR="006C15BC" w:rsidRPr="00D8680D" w:rsidRDefault="006C15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</w:tcPr>
          <w:p w14:paraId="2754B5EA" w14:textId="798E0473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6C7" w:rsidRPr="00D8680D" w14:paraId="632C2B2B" w14:textId="77777777" w:rsidTr="00942E72">
        <w:trPr>
          <w:trHeight w:val="346"/>
          <w:tblHeader/>
        </w:trPr>
        <w:tc>
          <w:tcPr>
            <w:tcW w:w="2968" w:type="dxa"/>
          </w:tcPr>
          <w:p w14:paraId="2A9C4F45" w14:textId="380B2378" w:rsidR="002A46C7" w:rsidRPr="00D8680D" w:rsidRDefault="002A46C7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3" w:type="dxa"/>
            <w:gridSpan w:val="9"/>
          </w:tcPr>
          <w:p w14:paraId="56750ACC" w14:textId="44FFCCBE" w:rsidR="002A46C7" w:rsidRPr="00D8680D" w:rsidRDefault="002A46C7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C15BC" w:rsidRPr="00D8680D" w14:paraId="582BD253" w14:textId="77777777" w:rsidTr="00942E72">
        <w:trPr>
          <w:trHeight w:val="346"/>
          <w:tblHeader/>
        </w:trPr>
        <w:tc>
          <w:tcPr>
            <w:tcW w:w="2968" w:type="dxa"/>
            <w:vAlign w:val="bottom"/>
          </w:tcPr>
          <w:p w14:paraId="0427493A" w14:textId="185D6CCA" w:rsidR="006C15BC" w:rsidRPr="00D8680D" w:rsidRDefault="006C15BC" w:rsidP="00F54E6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18B0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75" w:type="dxa"/>
            <w:vAlign w:val="bottom"/>
          </w:tcPr>
          <w:p w14:paraId="17752967" w14:textId="77777777" w:rsidR="006C15BC" w:rsidRPr="00D8680D" w:rsidRDefault="006C15BC" w:rsidP="00F54E6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230E7BF" w14:textId="04C22246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93774A2" w14:textId="77777777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6A98058" w14:textId="746A18D1" w:rsidR="006C15BC" w:rsidRPr="00D8680D" w:rsidRDefault="006C15B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F825A92" w14:textId="4FAD6A30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06D96637" w14:textId="77777777" w:rsidR="006C15BC" w:rsidRPr="00D8680D" w:rsidRDefault="006C15BC" w:rsidP="00F54E6A">
            <w:pPr>
              <w:tabs>
                <w:tab w:val="decimal" w:pos="708"/>
              </w:tabs>
              <w:ind w:lef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3380248" w14:textId="30B2CD4B" w:rsidR="001E761A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96741F2" w14:textId="3ABCB496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959D98D" w14:textId="77777777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14:paraId="56FBBAC8" w14:textId="6E499F82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868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3" w:type="dxa"/>
            <w:vAlign w:val="bottom"/>
          </w:tcPr>
          <w:p w14:paraId="12396C37" w14:textId="77777777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FF9407D" w14:textId="7358431F" w:rsidR="006C15BC" w:rsidRPr="00D8680D" w:rsidRDefault="006C15BC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76DB" w:rsidRPr="00D8680D" w14:paraId="58EEC0A7" w14:textId="77777777" w:rsidTr="00942E72">
        <w:trPr>
          <w:trHeight w:val="346"/>
          <w:tblHeader/>
        </w:trPr>
        <w:tc>
          <w:tcPr>
            <w:tcW w:w="2968" w:type="dxa"/>
          </w:tcPr>
          <w:p w14:paraId="17676E61" w14:textId="106F75C0" w:rsidR="009D76DB" w:rsidRPr="00D8680D" w:rsidRDefault="009D76DB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22519727" w14:textId="2DDF8F75" w:rsidR="009D76DB" w:rsidRPr="00D8680D" w:rsidRDefault="009D76DB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8" w:type="dxa"/>
            <w:gridSpan w:val="8"/>
          </w:tcPr>
          <w:p w14:paraId="4915807B" w14:textId="32E07301" w:rsidR="009D76DB" w:rsidRPr="00D8680D" w:rsidRDefault="009D76DB" w:rsidP="00F54E6A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C15BC" w:rsidRPr="00D8680D" w14:paraId="29599F7C" w14:textId="77777777" w:rsidTr="00942E72">
        <w:trPr>
          <w:trHeight w:val="346"/>
        </w:trPr>
        <w:tc>
          <w:tcPr>
            <w:tcW w:w="2968" w:type="dxa"/>
          </w:tcPr>
          <w:p w14:paraId="1E503AB8" w14:textId="262DE7DE" w:rsidR="006C15BC" w:rsidRPr="00D8680D" w:rsidRDefault="00C418B0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409A3" w:rsidRPr="00D86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75" w:type="dxa"/>
          </w:tcPr>
          <w:p w14:paraId="06E975C6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D7A4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F87695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A2153" w14:textId="77777777" w:rsidR="006C15BC" w:rsidRPr="00D8680D" w:rsidRDefault="006C15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2C0D35E9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D9ED6F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7076813B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0D48A055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63BA5EF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5BC" w:rsidRPr="00D8680D" w14:paraId="3C48682E" w14:textId="77777777" w:rsidTr="00942E72">
        <w:trPr>
          <w:trHeight w:val="371"/>
        </w:trPr>
        <w:tc>
          <w:tcPr>
            <w:tcW w:w="2968" w:type="dxa"/>
          </w:tcPr>
          <w:p w14:paraId="0AF395FB" w14:textId="7C68B24D" w:rsidR="006C15BC" w:rsidRPr="00D8680D" w:rsidRDefault="006C15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5" w:type="dxa"/>
          </w:tcPr>
          <w:p w14:paraId="3DCD8810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AB67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F613CDF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692888" w14:textId="77777777" w:rsidR="006C15BC" w:rsidRPr="00D8680D" w:rsidRDefault="006C15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44A413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574F5C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098C5836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6820D6A6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ED77FA3" w14:textId="77777777" w:rsidR="006C15BC" w:rsidRPr="00D8680D" w:rsidRDefault="006C15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080B" w:rsidRPr="00D8680D" w14:paraId="438E8ADC" w14:textId="77777777" w:rsidTr="00942E72">
        <w:trPr>
          <w:trHeight w:val="327"/>
        </w:trPr>
        <w:tc>
          <w:tcPr>
            <w:tcW w:w="2968" w:type="dxa"/>
            <w:hideMark/>
          </w:tcPr>
          <w:p w14:paraId="02C04ECA" w14:textId="77777777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75" w:type="dxa"/>
          </w:tcPr>
          <w:p w14:paraId="269B5AB3" w14:textId="18477DBE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14:paraId="30F34B2A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0975557" w14:textId="6A477107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48B19E3B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4C526A1" w14:textId="72392698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7C8DA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6A912F48" w14:textId="3C689AE1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5ECFC00F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307F6A9" w14:textId="161F816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49080B" w:rsidRPr="00D8680D" w14:paraId="60BA4D94" w14:textId="77777777" w:rsidTr="00942E72">
        <w:trPr>
          <w:trHeight w:val="327"/>
        </w:trPr>
        <w:tc>
          <w:tcPr>
            <w:tcW w:w="2968" w:type="dxa"/>
          </w:tcPr>
          <w:p w14:paraId="0E61BB34" w14:textId="26C4877D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942E72"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75" w:type="dxa"/>
          </w:tcPr>
          <w:p w14:paraId="56576892" w14:textId="15CCF36D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621</w:t>
            </w:r>
          </w:p>
        </w:tc>
        <w:tc>
          <w:tcPr>
            <w:tcW w:w="270" w:type="dxa"/>
          </w:tcPr>
          <w:p w14:paraId="72538918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9BF58AE" w14:textId="0373F2DE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621</w:t>
            </w:r>
          </w:p>
        </w:tc>
        <w:tc>
          <w:tcPr>
            <w:tcW w:w="236" w:type="dxa"/>
          </w:tcPr>
          <w:p w14:paraId="0CB9C18A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B2B5CBF" w14:textId="7F84EE22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91C468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1828AC64" w14:textId="140A8F0B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B6A2D4D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358CCEB" w14:textId="78F60F13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621</w:t>
            </w:r>
          </w:p>
        </w:tc>
      </w:tr>
      <w:tr w:rsidR="0049080B" w:rsidRPr="00D8680D" w14:paraId="6FA86C91" w14:textId="77777777" w:rsidTr="00942E72">
        <w:trPr>
          <w:trHeight w:val="327"/>
        </w:trPr>
        <w:tc>
          <w:tcPr>
            <w:tcW w:w="2968" w:type="dxa"/>
            <w:hideMark/>
          </w:tcPr>
          <w:p w14:paraId="4E71EF1D" w14:textId="77777777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03EF1989" w14:textId="110AF542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4,769</w:t>
            </w:r>
          </w:p>
        </w:tc>
        <w:tc>
          <w:tcPr>
            <w:tcW w:w="270" w:type="dxa"/>
          </w:tcPr>
          <w:p w14:paraId="06B342C3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614E9D7" w14:textId="05CA2F18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4,488</w:t>
            </w:r>
          </w:p>
        </w:tc>
        <w:tc>
          <w:tcPr>
            <w:tcW w:w="236" w:type="dxa"/>
          </w:tcPr>
          <w:p w14:paraId="0B5B9D06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236782B" w14:textId="00DFE04E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322</w:t>
            </w:r>
          </w:p>
        </w:tc>
        <w:tc>
          <w:tcPr>
            <w:tcW w:w="270" w:type="dxa"/>
          </w:tcPr>
          <w:p w14:paraId="5EACF298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2BE39D6B" w14:textId="04871897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561AD06F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DBB25DD" w14:textId="759ED202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4,810</w:t>
            </w:r>
          </w:p>
        </w:tc>
      </w:tr>
      <w:tr w:rsidR="0049080B" w:rsidRPr="00D8680D" w14:paraId="1744772D" w14:textId="77777777" w:rsidTr="00942E72">
        <w:trPr>
          <w:trHeight w:val="327"/>
        </w:trPr>
        <w:tc>
          <w:tcPr>
            <w:tcW w:w="2968" w:type="dxa"/>
          </w:tcPr>
          <w:p w14:paraId="0422DB22" w14:textId="300ADF20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483D5A4D" w14:textId="1B20C876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74BE2997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4E7C18" w14:textId="3EBC5BB0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63FB7078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0169DEF" w14:textId="2C4AD86F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3EB5BAB5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5CC88646" w14:textId="4DC71A44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13D40113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73A00FB" w14:textId="314F3246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49080B" w:rsidRPr="00D8680D" w14:paraId="466560EB" w14:textId="77777777" w:rsidTr="00942E72">
        <w:trPr>
          <w:trHeight w:val="327"/>
        </w:trPr>
        <w:tc>
          <w:tcPr>
            <w:tcW w:w="2968" w:type="dxa"/>
          </w:tcPr>
          <w:p w14:paraId="2EBBE2EA" w14:textId="0F9AED2C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5" w:type="dxa"/>
          </w:tcPr>
          <w:p w14:paraId="78FD0990" w14:textId="3ADA9678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8,211</w:t>
            </w:r>
          </w:p>
        </w:tc>
        <w:tc>
          <w:tcPr>
            <w:tcW w:w="270" w:type="dxa"/>
          </w:tcPr>
          <w:p w14:paraId="1E64E25C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F4C9F71" w14:textId="7F913BDE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4,690</w:t>
            </w:r>
          </w:p>
        </w:tc>
        <w:tc>
          <w:tcPr>
            <w:tcW w:w="236" w:type="dxa"/>
          </w:tcPr>
          <w:p w14:paraId="598D787B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1F1F289" w14:textId="00C82669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3,927</w:t>
            </w:r>
          </w:p>
        </w:tc>
        <w:tc>
          <w:tcPr>
            <w:tcW w:w="270" w:type="dxa"/>
          </w:tcPr>
          <w:p w14:paraId="49F25B45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71A43650" w14:textId="6A47927E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43C48982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5DC102C" w14:textId="75157963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8,617</w:t>
            </w:r>
          </w:p>
        </w:tc>
      </w:tr>
      <w:tr w:rsidR="0049080B" w:rsidRPr="00D8680D" w14:paraId="3E604BF3" w14:textId="77777777" w:rsidTr="00942E72">
        <w:trPr>
          <w:trHeight w:val="327"/>
        </w:trPr>
        <w:tc>
          <w:tcPr>
            <w:tcW w:w="2968" w:type="dxa"/>
          </w:tcPr>
          <w:p w14:paraId="4C9B6EB6" w14:textId="703001A0" w:rsidR="0049080B" w:rsidRPr="00D8680D" w:rsidRDefault="0049080B" w:rsidP="0049080B">
            <w:pPr>
              <w:ind w:left="73" w:right="-24" w:hanging="73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75" w:type="dxa"/>
          </w:tcPr>
          <w:p w14:paraId="01F31210" w14:textId="2EE404FF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6508B066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96428ED" w14:textId="40D296B2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3282DDD8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18587D3" w14:textId="679FB483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5AB89A1E" w14:textId="77777777" w:rsidR="0049080B" w:rsidRPr="00D8680D" w:rsidRDefault="0049080B" w:rsidP="0049080B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76FD6363" w14:textId="56CBEC46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71DABBC8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F62DA5E" w14:textId="245BCB6C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49080B" w:rsidRPr="00D8680D" w14:paraId="470BDB2C" w14:textId="77777777" w:rsidTr="00942E72">
        <w:trPr>
          <w:trHeight w:val="327"/>
        </w:trPr>
        <w:tc>
          <w:tcPr>
            <w:tcW w:w="2968" w:type="dxa"/>
          </w:tcPr>
          <w:p w14:paraId="0ED7D978" w14:textId="14B78564" w:rsidR="0049080B" w:rsidRPr="00D8680D" w:rsidRDefault="0049080B" w:rsidP="0049080B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9BE85CC" w14:textId="62C4F82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13</w:t>
            </w: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,819</w:t>
            </w:r>
          </w:p>
        </w:tc>
        <w:tc>
          <w:tcPr>
            <w:tcW w:w="270" w:type="dxa"/>
          </w:tcPr>
          <w:p w14:paraId="6D1F953C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AD0C7D" w14:textId="201C3E88" w:rsidR="0049080B" w:rsidRPr="00D8680D" w:rsidRDefault="0049080B" w:rsidP="0049080B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9,</w:t>
            </w: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961</w:t>
            </w:r>
          </w:p>
        </w:tc>
        <w:tc>
          <w:tcPr>
            <w:tcW w:w="236" w:type="dxa"/>
          </w:tcPr>
          <w:p w14:paraId="5CC5149D" w14:textId="77777777" w:rsidR="0049080B" w:rsidRPr="00D8680D" w:rsidRDefault="0049080B" w:rsidP="0049080B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3B72" w14:textId="5A642A49" w:rsidR="0049080B" w:rsidRPr="00D8680D" w:rsidRDefault="0049080B" w:rsidP="0049080B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4,311</w:t>
            </w:r>
          </w:p>
        </w:tc>
        <w:tc>
          <w:tcPr>
            <w:tcW w:w="270" w:type="dxa"/>
          </w:tcPr>
          <w:p w14:paraId="1E076A52" w14:textId="77777777" w:rsidR="0049080B" w:rsidRPr="00D8680D" w:rsidRDefault="0049080B" w:rsidP="0049080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868077" w14:textId="683426F9" w:rsidR="0049080B" w:rsidRPr="00D8680D" w:rsidRDefault="0049080B" w:rsidP="0049080B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</w:tcPr>
          <w:p w14:paraId="4BFB234E" w14:textId="77777777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64B83" w14:textId="22708472" w:rsidR="0049080B" w:rsidRPr="00D8680D" w:rsidRDefault="0049080B" w:rsidP="0049080B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14,272</w:t>
            </w:r>
          </w:p>
        </w:tc>
      </w:tr>
      <w:tr w:rsidR="00A611BC" w:rsidRPr="00D8680D" w14:paraId="6B8C6C91" w14:textId="77777777" w:rsidTr="00942E72">
        <w:trPr>
          <w:trHeight w:val="346"/>
        </w:trPr>
        <w:tc>
          <w:tcPr>
            <w:tcW w:w="2968" w:type="dxa"/>
          </w:tcPr>
          <w:p w14:paraId="380AE1A8" w14:textId="7A51D5CA" w:rsidR="00A611BC" w:rsidRPr="00D8680D" w:rsidRDefault="00A611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5" w:type="dxa"/>
          </w:tcPr>
          <w:p w14:paraId="147FBAF5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340314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D66C0F9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05FED4" w14:textId="77777777" w:rsidR="00A611BC" w:rsidRPr="00D8680D" w:rsidRDefault="00A611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030DEADA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76CE2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7A190313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C97F31A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C560862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610" w:rsidRPr="00D8680D" w14:paraId="07280DEC" w14:textId="77777777" w:rsidTr="00942E72">
        <w:trPr>
          <w:trHeight w:val="346"/>
        </w:trPr>
        <w:tc>
          <w:tcPr>
            <w:tcW w:w="2968" w:type="dxa"/>
          </w:tcPr>
          <w:p w14:paraId="2C5E7F97" w14:textId="1CE9E5A0" w:rsidR="00074610" w:rsidRPr="00D8680D" w:rsidRDefault="00074610" w:rsidP="00F54E6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409A3" w:rsidRPr="00D86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75" w:type="dxa"/>
          </w:tcPr>
          <w:p w14:paraId="40519A19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918D8C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EFECE2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5F5659" w14:textId="77777777" w:rsidR="00074610" w:rsidRPr="00D8680D" w:rsidRDefault="00074610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7A80494E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91F49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7582075D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18615E71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A70DF01" w14:textId="77777777" w:rsidR="00074610" w:rsidRPr="00D8680D" w:rsidRDefault="00074610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11BC" w:rsidRPr="00D8680D" w14:paraId="2CEB29C7" w14:textId="77777777" w:rsidTr="00942E72">
        <w:trPr>
          <w:trHeight w:val="371"/>
        </w:trPr>
        <w:tc>
          <w:tcPr>
            <w:tcW w:w="2968" w:type="dxa"/>
          </w:tcPr>
          <w:p w14:paraId="052DF622" w14:textId="77777777" w:rsidR="00A611BC" w:rsidRPr="00D8680D" w:rsidRDefault="00A611BC" w:rsidP="00F54E6A">
            <w:pPr>
              <w:ind w:left="73" w:right="-24" w:hanging="73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5" w:type="dxa"/>
          </w:tcPr>
          <w:p w14:paraId="4F4828C7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513D80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B11DDC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D349E6" w14:textId="77777777" w:rsidR="00A611BC" w:rsidRPr="00D8680D" w:rsidRDefault="00A611BC" w:rsidP="00F54E6A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0AC6F99D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2B5A9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</w:tcPr>
          <w:p w14:paraId="7BDFBBA7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512EFCC3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2A3B1DD" w14:textId="77777777" w:rsidR="00A611BC" w:rsidRPr="00D8680D" w:rsidRDefault="00A611BC" w:rsidP="00F54E6A">
            <w:pPr>
              <w:tabs>
                <w:tab w:val="decimal" w:pos="7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A3" w:rsidRPr="00D8680D" w14:paraId="27A3002D" w14:textId="77777777" w:rsidTr="00942E72">
        <w:trPr>
          <w:trHeight w:val="327"/>
        </w:trPr>
        <w:tc>
          <w:tcPr>
            <w:tcW w:w="2968" w:type="dxa"/>
            <w:hideMark/>
          </w:tcPr>
          <w:p w14:paraId="54AE7D80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75" w:type="dxa"/>
          </w:tcPr>
          <w:p w14:paraId="451178E8" w14:textId="4EEE64E4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</w:tcPr>
          <w:p w14:paraId="4A583B37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5E48C24" w14:textId="0E5A0130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1BE10EC8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400CFFF" w14:textId="5D24EE9B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382C19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5C009957" w14:textId="4E80AFEF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1E078BC7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28A1DB9" w14:textId="6D435249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D409A3" w:rsidRPr="00D8680D" w14:paraId="74D79B36" w14:textId="77777777" w:rsidTr="00942E72">
        <w:trPr>
          <w:trHeight w:val="327"/>
        </w:trPr>
        <w:tc>
          <w:tcPr>
            <w:tcW w:w="2968" w:type="dxa"/>
          </w:tcPr>
          <w:p w14:paraId="334A7A24" w14:textId="717FB3EC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="00942E72"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75" w:type="dxa"/>
          </w:tcPr>
          <w:p w14:paraId="4B3C8EF8" w14:textId="29BDF58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6D459C67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28E133B" w14:textId="2BC74C94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36" w:type="dxa"/>
          </w:tcPr>
          <w:p w14:paraId="3F8482FE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9A22BD4" w14:textId="60FCBD4A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850E3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4BC3EB62" w14:textId="42F54E8D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629DD0D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7F121C60" w14:textId="5E83BF62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D409A3" w:rsidRPr="00D8680D" w14:paraId="5AC34202" w14:textId="77777777" w:rsidTr="00942E72">
        <w:trPr>
          <w:trHeight w:val="327"/>
        </w:trPr>
        <w:tc>
          <w:tcPr>
            <w:tcW w:w="2968" w:type="dxa"/>
          </w:tcPr>
          <w:p w14:paraId="0E6A6F11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75" w:type="dxa"/>
          </w:tcPr>
          <w:p w14:paraId="243389D0" w14:textId="06D126BE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0" w:type="dxa"/>
          </w:tcPr>
          <w:p w14:paraId="683AB199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EBC2DE6" w14:textId="314F6447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043998F0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30ACF47F" w14:textId="5F8D43B6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2C86A6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25367855" w14:textId="3D88469A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5B30941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076DB2E" w14:textId="7412A8AB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D409A3" w:rsidRPr="00D8680D" w14:paraId="1A7EFC54" w14:textId="77777777" w:rsidTr="00942E72">
        <w:trPr>
          <w:trHeight w:val="327"/>
        </w:trPr>
        <w:tc>
          <w:tcPr>
            <w:tcW w:w="2968" w:type="dxa"/>
            <w:hideMark/>
          </w:tcPr>
          <w:p w14:paraId="0FC83FD0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1044D66C" w14:textId="73CBD2B1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270" w:type="dxa"/>
          </w:tcPr>
          <w:p w14:paraId="3BE2A821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58CAFD" w14:textId="666C7979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5,359</w:t>
            </w:r>
          </w:p>
        </w:tc>
        <w:tc>
          <w:tcPr>
            <w:tcW w:w="236" w:type="dxa"/>
          </w:tcPr>
          <w:p w14:paraId="46700CF3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3AD933B" w14:textId="579E833A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44F61247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2F281173" w14:textId="3509698A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2F323295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3CB54BF" w14:textId="5DA625E3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</w:tr>
      <w:tr w:rsidR="00D409A3" w:rsidRPr="00D8680D" w14:paraId="24BE4AEE" w14:textId="77777777" w:rsidTr="00942E72">
        <w:trPr>
          <w:trHeight w:val="327"/>
        </w:trPr>
        <w:tc>
          <w:tcPr>
            <w:tcW w:w="2968" w:type="dxa"/>
          </w:tcPr>
          <w:p w14:paraId="14A2ED4C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49763ABA" w14:textId="3E55584C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57B7BB4C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E99489F" w14:textId="27C34524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1983D8D3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221E10E" w14:textId="7F026D2F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18C3BE17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28603054" w14:textId="40485637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0D2AD44B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F1F098D" w14:textId="1BCB9F02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D409A3" w:rsidRPr="00D8680D" w14:paraId="56BFE5F5" w14:textId="77777777" w:rsidTr="00942E72">
        <w:trPr>
          <w:trHeight w:val="327"/>
        </w:trPr>
        <w:tc>
          <w:tcPr>
            <w:tcW w:w="2968" w:type="dxa"/>
          </w:tcPr>
          <w:p w14:paraId="334D44BC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75" w:type="dxa"/>
          </w:tcPr>
          <w:p w14:paraId="3652A395" w14:textId="28BC6946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9,511</w:t>
            </w:r>
          </w:p>
        </w:tc>
        <w:tc>
          <w:tcPr>
            <w:tcW w:w="270" w:type="dxa"/>
          </w:tcPr>
          <w:p w14:paraId="1B5A6951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6870843" w14:textId="5525FDCA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3,185</w:t>
            </w:r>
          </w:p>
        </w:tc>
        <w:tc>
          <w:tcPr>
            <w:tcW w:w="236" w:type="dxa"/>
          </w:tcPr>
          <w:p w14:paraId="3554E941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5852048" w14:textId="0CE1A2C2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6,857</w:t>
            </w:r>
          </w:p>
        </w:tc>
        <w:tc>
          <w:tcPr>
            <w:tcW w:w="270" w:type="dxa"/>
          </w:tcPr>
          <w:p w14:paraId="2F343071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00332111" w14:textId="3CB4616F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4883DA0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9B102A9" w14:textId="08156174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10,042</w:t>
            </w:r>
          </w:p>
        </w:tc>
      </w:tr>
      <w:tr w:rsidR="00D409A3" w:rsidRPr="00D8680D" w14:paraId="07474351" w14:textId="77777777" w:rsidTr="00942E72">
        <w:trPr>
          <w:trHeight w:val="337"/>
        </w:trPr>
        <w:tc>
          <w:tcPr>
            <w:tcW w:w="2968" w:type="dxa"/>
          </w:tcPr>
          <w:p w14:paraId="1AE5DCAB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="Angsana New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F4F5ED7" w14:textId="6BE9D0D4" w:rsidR="00D409A3" w:rsidRPr="00D8680D" w:rsidRDefault="00D409A3" w:rsidP="00D409A3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22F64C54" w14:textId="77777777" w:rsidR="00D409A3" w:rsidRPr="00D8680D" w:rsidRDefault="00D409A3" w:rsidP="00D409A3">
            <w:pPr>
              <w:tabs>
                <w:tab w:val="clear" w:pos="680"/>
                <w:tab w:val="decimal" w:pos="706"/>
                <w:tab w:val="left" w:pos="76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DAED7C" w14:textId="25797C99" w:rsidR="00D409A3" w:rsidRPr="00D8680D" w:rsidRDefault="00D409A3" w:rsidP="00D409A3">
            <w:pPr>
              <w:tabs>
                <w:tab w:val="clear" w:pos="680"/>
                <w:tab w:val="decimal" w:pos="706"/>
                <w:tab w:val="left" w:pos="762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32D58604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483045F" w14:textId="63AF34C8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</w:tcPr>
          <w:p w14:paraId="714B7DD6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82765F6" w14:textId="4052065A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1A7F8BE0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2A25CD71" w14:textId="62574F74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D409A3" w:rsidRPr="00D8680D" w14:paraId="413A3292" w14:textId="77777777" w:rsidTr="00942E72">
        <w:trPr>
          <w:trHeight w:val="327"/>
        </w:trPr>
        <w:tc>
          <w:tcPr>
            <w:tcW w:w="2968" w:type="dxa"/>
          </w:tcPr>
          <w:p w14:paraId="53EE370B" w14:textId="77777777" w:rsidR="00D409A3" w:rsidRPr="00D8680D" w:rsidRDefault="00D409A3" w:rsidP="00D409A3">
            <w:pPr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4C278CF" w14:textId="103174F4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15,749</w:t>
            </w:r>
          </w:p>
        </w:tc>
        <w:tc>
          <w:tcPr>
            <w:tcW w:w="270" w:type="dxa"/>
          </w:tcPr>
          <w:p w14:paraId="63A198E7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D1ED" w14:textId="103C8772" w:rsidR="00D409A3" w:rsidRPr="00D8680D" w:rsidRDefault="00D409A3" w:rsidP="00D409A3">
            <w:pPr>
              <w:tabs>
                <w:tab w:val="decimal" w:pos="706"/>
              </w:tabs>
              <w:ind w:right="16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9,376</w:t>
            </w:r>
          </w:p>
        </w:tc>
        <w:tc>
          <w:tcPr>
            <w:tcW w:w="236" w:type="dxa"/>
          </w:tcPr>
          <w:p w14:paraId="7B493C2C" w14:textId="77777777" w:rsidR="00D409A3" w:rsidRPr="00D8680D" w:rsidRDefault="00D409A3" w:rsidP="00D409A3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66456" w14:textId="0AD8ACDF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left" w:pos="378"/>
                <w:tab w:val="left" w:pos="558"/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6,986</w:t>
            </w:r>
          </w:p>
        </w:tc>
        <w:tc>
          <w:tcPr>
            <w:tcW w:w="270" w:type="dxa"/>
          </w:tcPr>
          <w:p w14:paraId="7B9416EC" w14:textId="77777777" w:rsidR="00D409A3" w:rsidRPr="00D8680D" w:rsidRDefault="00D409A3" w:rsidP="00D409A3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5A36" w14:textId="23893269" w:rsidR="00D409A3" w:rsidRPr="00D8680D" w:rsidRDefault="00D409A3" w:rsidP="00D409A3">
            <w:pPr>
              <w:tabs>
                <w:tab w:val="decimal" w:pos="706"/>
              </w:tabs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6ED1BAD5" w14:textId="77777777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968E6" w14:textId="2E3B9BEA" w:rsidR="00D409A3" w:rsidRPr="00D8680D" w:rsidRDefault="00D409A3" w:rsidP="00D409A3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8680D">
              <w:rPr>
                <w:rFonts w:asciiTheme="majorBidi" w:hAnsiTheme="majorBidi" w:cstheme="majorBidi"/>
                <w:b/>
                <w:sz w:val="28"/>
                <w:szCs w:val="28"/>
              </w:rPr>
              <w:t>16,362</w:t>
            </w:r>
          </w:p>
        </w:tc>
      </w:tr>
      <w:tr w:rsidR="00D409A3" w:rsidRPr="00D8680D" w14:paraId="324C0D76" w14:textId="77777777" w:rsidTr="00942E72">
        <w:trPr>
          <w:trHeight w:val="41"/>
        </w:trPr>
        <w:tc>
          <w:tcPr>
            <w:tcW w:w="2968" w:type="dxa"/>
          </w:tcPr>
          <w:p w14:paraId="70B2DDFB" w14:textId="77777777" w:rsidR="00D409A3" w:rsidRPr="00D8680D" w:rsidRDefault="00D409A3" w:rsidP="00D409A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18FAE950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550BE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nil"/>
              <w:right w:val="nil"/>
            </w:tcBorders>
          </w:tcPr>
          <w:p w14:paraId="4E876915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D71F60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right w:val="nil"/>
            </w:tcBorders>
          </w:tcPr>
          <w:p w14:paraId="46DB6A0F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80A686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double" w:sz="4" w:space="0" w:color="auto"/>
              <w:left w:val="nil"/>
              <w:right w:val="nil"/>
            </w:tcBorders>
          </w:tcPr>
          <w:p w14:paraId="64816427" w14:textId="77777777" w:rsidR="00D409A3" w:rsidRPr="00D8680D" w:rsidRDefault="00D409A3" w:rsidP="00D409A3">
            <w:pPr>
              <w:tabs>
                <w:tab w:val="decimal" w:pos="706"/>
              </w:tabs>
              <w:spacing w:line="240" w:lineRule="auto"/>
              <w:ind w:right="168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52EC2793" w14:textId="77777777" w:rsidR="00D409A3" w:rsidRPr="00D8680D" w:rsidRDefault="00D409A3" w:rsidP="00D409A3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right w:val="nil"/>
            </w:tcBorders>
          </w:tcPr>
          <w:p w14:paraId="48B71276" w14:textId="77777777" w:rsidR="00D409A3" w:rsidRPr="00D8680D" w:rsidRDefault="00D409A3" w:rsidP="00D409A3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</w:tbl>
    <w:p w14:paraId="299413C6" w14:textId="53CDE8F8" w:rsidR="0039787B" w:rsidRPr="00D8680D" w:rsidRDefault="0039787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D6F5D78" w14:textId="4B265EDE" w:rsidR="008A2D1B" w:rsidRPr="00D8680D" w:rsidRDefault="00942E72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D8680D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  <w:br/>
      </w:r>
    </w:p>
    <w:p w14:paraId="2A6ABEB8" w14:textId="77543904" w:rsidR="008A2D1B" w:rsidRPr="00D8680D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51C3A6C" w14:textId="7D05B251" w:rsidR="008A2D1B" w:rsidRPr="00D8680D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E96BD5E" w14:textId="0B10077A" w:rsidR="008A2D1B" w:rsidRPr="00D8680D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00FB871A" w14:textId="77777777" w:rsidR="008A2D1B" w:rsidRPr="00D8680D" w:rsidRDefault="008A2D1B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430EE525" w14:textId="10A13FD8" w:rsidR="002C0C35" w:rsidRPr="00D8680D" w:rsidRDefault="0050337E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11" w:name="_Hlk35524973"/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3746F"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D8680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418B0" w:rsidRPr="00D8680D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8680D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24885989" w14:textId="77777777" w:rsidR="0050337E" w:rsidRPr="00D8680D" w:rsidRDefault="005033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DB249B" w14:textId="59BF20A0" w:rsidR="000F16E4" w:rsidRPr="00D8680D" w:rsidRDefault="0050337E" w:rsidP="00F54E6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left" w:pos="450"/>
          <w:tab w:val="left" w:pos="720"/>
          <w:tab w:val="left" w:pos="990"/>
          <w:tab w:val="left" w:pos="126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C632C" w:rsidRPr="00D8680D">
        <w:rPr>
          <w:rFonts w:asciiTheme="majorBidi" w:hAnsiTheme="majorBidi" w:cstheme="majorBidi"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93C2C" w:rsidRPr="00D8680D">
        <w:rPr>
          <w:rFonts w:asciiTheme="majorBidi" w:hAnsiTheme="majorBidi" w:cstheme="majorBidi"/>
          <w:sz w:val="30"/>
          <w:szCs w:val="30"/>
        </w:rPr>
        <w:t xml:space="preserve">      </w:t>
      </w:r>
      <w:r w:rsidR="008C632C" w:rsidRPr="00D8680D">
        <w:rPr>
          <w:rFonts w:asciiTheme="majorBidi" w:hAnsiTheme="majorBidi" w:cstheme="majorBidi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="008C632C" w:rsidRPr="00D868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C632C" w:rsidRPr="00D8680D">
        <w:rPr>
          <w:rFonts w:asciiTheme="majorBidi" w:hAnsiTheme="majorBidi" w:cstheme="majorBidi" w:hint="cs"/>
          <w:sz w:val="30"/>
          <w:szCs w:val="30"/>
          <w:cs/>
        </w:rPr>
        <w:t>ความเสี่ยงด้านตลาดมีดังนี้</w:t>
      </w:r>
    </w:p>
    <w:p w14:paraId="51990739" w14:textId="77777777" w:rsidR="000F16E4" w:rsidRPr="00D8680D" w:rsidRDefault="000F16E4" w:rsidP="00F54E6A">
      <w:pPr>
        <w:tabs>
          <w:tab w:val="clear" w:pos="454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9D46" w14:textId="46563809" w:rsidR="00487730" w:rsidRPr="00D8680D" w:rsidRDefault="00487730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990"/>
        <w:rPr>
          <w:rFonts w:asciiTheme="majorBidi" w:hAnsiTheme="majorBidi" w:cs="Angsana New"/>
          <w:i/>
          <w:iCs/>
          <w:sz w:val="30"/>
          <w:szCs w:val="30"/>
        </w:rPr>
      </w:pPr>
      <w:r w:rsidRPr="00D8680D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D8680D">
        <w:rPr>
          <w:rFonts w:asciiTheme="majorBidi" w:hAnsiTheme="majorBidi" w:cs="Angsana New" w:hint="cs"/>
          <w:i/>
          <w:iCs/>
          <w:sz w:val="30"/>
          <w:szCs w:val="30"/>
          <w:cs/>
        </w:rPr>
        <w:t>(</w:t>
      </w:r>
      <w:r w:rsidR="0013746F" w:rsidRPr="00D8680D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D8680D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D8680D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D8680D">
        <w:rPr>
          <w:rFonts w:asciiTheme="majorBidi" w:hAnsiTheme="majorBidi" w:cs="Angsana New"/>
          <w:i/>
          <w:iCs/>
          <w:sz w:val="30"/>
          <w:szCs w:val="30"/>
        </w:rPr>
        <w:t>.</w:t>
      </w:r>
      <w:r w:rsidR="00C418B0" w:rsidRPr="00D8680D">
        <w:rPr>
          <w:rFonts w:asciiTheme="majorBidi" w:hAnsiTheme="majorBidi" w:cs="Angsana New"/>
          <w:i/>
          <w:iCs/>
          <w:sz w:val="30"/>
          <w:szCs w:val="30"/>
        </w:rPr>
        <w:t>1</w:t>
      </w:r>
      <w:r w:rsidRPr="00D8680D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) </w:t>
      </w:r>
      <w:r w:rsidRPr="00D8680D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D8680D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BD6DD5" w14:textId="77777777" w:rsidR="00487730" w:rsidRPr="00D8680D" w:rsidRDefault="00487730" w:rsidP="00F54E6A">
      <w:pPr>
        <w:tabs>
          <w:tab w:val="clear" w:pos="227"/>
          <w:tab w:val="clear" w:pos="454"/>
          <w:tab w:val="clear" w:pos="680"/>
          <w:tab w:val="left" w:pos="450"/>
          <w:tab w:val="left" w:pos="720"/>
        </w:tabs>
        <w:spacing w:line="240" w:lineRule="auto"/>
        <w:ind w:firstLine="360"/>
        <w:rPr>
          <w:rFonts w:asciiTheme="majorBidi" w:hAnsiTheme="majorBidi" w:cs="Angsana New"/>
          <w:sz w:val="30"/>
          <w:szCs w:val="30"/>
        </w:rPr>
      </w:pPr>
    </w:p>
    <w:p w14:paraId="4B2B5154" w14:textId="7759EA63" w:rsidR="00487730" w:rsidRPr="00D8680D" w:rsidRDefault="00487730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450"/>
          <w:tab w:val="left" w:pos="720"/>
          <w:tab w:val="left" w:pos="1260"/>
          <w:tab w:val="left" w:pos="1350"/>
        </w:tabs>
        <w:spacing w:line="240" w:lineRule="auto"/>
        <w:ind w:left="171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8680D">
        <w:rPr>
          <w:rFonts w:asciiTheme="majorBidi" w:hAnsiTheme="majorBidi" w:cs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</w:t>
      </w:r>
      <w:r w:rsidRPr="00D8680D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DB9CAF3" w14:textId="77777777" w:rsidR="00487730" w:rsidRPr="00D8680D" w:rsidRDefault="00487730" w:rsidP="00F54E6A">
      <w:pPr>
        <w:tabs>
          <w:tab w:val="clear" w:pos="454"/>
          <w:tab w:val="left" w:pos="11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5B2BD" w14:textId="321DFA0F" w:rsidR="0050337E" w:rsidRPr="00D8680D" w:rsidRDefault="005033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50337E" w:rsidRPr="00D8680D" w:rsidSect="008E46DE">
          <w:headerReference w:type="default" r:id="rId2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6"/>
        <w:gridCol w:w="1257"/>
        <w:gridCol w:w="181"/>
        <w:gridCol w:w="812"/>
        <w:gridCol w:w="182"/>
        <w:gridCol w:w="989"/>
        <w:gridCol w:w="181"/>
        <w:gridCol w:w="900"/>
        <w:gridCol w:w="180"/>
        <w:gridCol w:w="992"/>
        <w:gridCol w:w="180"/>
        <w:gridCol w:w="1257"/>
        <w:gridCol w:w="181"/>
        <w:gridCol w:w="902"/>
        <w:gridCol w:w="180"/>
        <w:gridCol w:w="990"/>
        <w:gridCol w:w="180"/>
        <w:gridCol w:w="990"/>
        <w:gridCol w:w="180"/>
        <w:gridCol w:w="896"/>
        <w:gridCol w:w="10"/>
      </w:tblGrid>
      <w:tr w:rsidR="002C0C35" w:rsidRPr="00D8680D" w14:paraId="21B6E13C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</w:tcPr>
          <w:p w14:paraId="3AED0B24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10" w:type="dxa"/>
            <w:gridSpan w:val="19"/>
          </w:tcPr>
          <w:p w14:paraId="32D147A9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C35" w:rsidRPr="00D8680D" w14:paraId="70BE6C0E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</w:tcPr>
          <w:p w14:paraId="7FEB6F2B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4" w:type="dxa"/>
            <w:gridSpan w:val="9"/>
          </w:tcPr>
          <w:p w14:paraId="0614C38E" w14:textId="03758D92" w:rsidR="002C0C35" w:rsidRPr="00D8680D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409A3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659EC6AC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756" w:type="dxa"/>
            <w:gridSpan w:val="9"/>
          </w:tcPr>
          <w:p w14:paraId="17389525" w14:textId="49AE8DEA" w:rsidR="002C0C35" w:rsidRPr="00D8680D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409A3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C0C35" w:rsidRPr="00D8680D" w14:paraId="0BDE3BF5" w14:textId="77777777" w:rsidTr="00F649C6">
        <w:trPr>
          <w:cantSplit/>
          <w:trHeight w:val="18"/>
          <w:tblHeader/>
        </w:trPr>
        <w:tc>
          <w:tcPr>
            <w:tcW w:w="2876" w:type="dxa"/>
          </w:tcPr>
          <w:p w14:paraId="3F6B91DF" w14:textId="1756A22E" w:rsidR="007F0596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</w:t>
            </w:r>
            <w:r w:rsidR="00AB7DDB"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ต่างประเทศ</w:t>
            </w:r>
          </w:p>
          <w:p w14:paraId="58025DAC" w14:textId="321AD6C3" w:rsidR="002C0C35" w:rsidRPr="00D8680D" w:rsidRDefault="007F0596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C0C35" w:rsidRPr="00D868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57" w:type="dxa"/>
          </w:tcPr>
          <w:p w14:paraId="6DD07409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71007454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397BAC7B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94CF29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5FDC47FC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0C28490" w14:textId="77777777" w:rsidR="002C0C35" w:rsidRPr="00D8680D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1" w:type="dxa"/>
          </w:tcPr>
          <w:p w14:paraId="61643F02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3569C6" w14:textId="77777777" w:rsidR="002C0C35" w:rsidRPr="00D8680D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5927AF43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27B917A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3988E3FD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539F459D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203E76AC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175B67C6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28A8CEC1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F1081F3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0" w:type="dxa"/>
          </w:tcPr>
          <w:p w14:paraId="67563E3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C9B77" w14:textId="77777777" w:rsidR="002C0C35" w:rsidRPr="00D8680D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80" w:type="dxa"/>
          </w:tcPr>
          <w:p w14:paraId="7D0510E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0E561" w14:textId="77777777" w:rsidR="002C0C35" w:rsidRPr="00D8680D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06FC988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</w:tcPr>
          <w:p w14:paraId="23732D4F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149DFC21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D8680D" w14:paraId="4EFA0750" w14:textId="77777777" w:rsidTr="004F6FB3">
        <w:trPr>
          <w:gridAfter w:val="1"/>
          <w:wAfter w:w="10" w:type="dxa"/>
          <w:cantSplit/>
          <w:trHeight w:val="18"/>
          <w:tblHeader/>
        </w:trPr>
        <w:tc>
          <w:tcPr>
            <w:tcW w:w="2876" w:type="dxa"/>
          </w:tcPr>
          <w:p w14:paraId="67AEE1CB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9"/>
          </w:tcPr>
          <w:p w14:paraId="3B192700" w14:textId="3D301AD9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8680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409A3" w:rsidRPr="00D8680D" w14:paraId="77CF8684" w14:textId="77777777" w:rsidTr="00F649C6">
        <w:trPr>
          <w:cantSplit/>
          <w:trHeight w:val="18"/>
        </w:trPr>
        <w:tc>
          <w:tcPr>
            <w:tcW w:w="2876" w:type="dxa"/>
          </w:tcPr>
          <w:p w14:paraId="68F75982" w14:textId="77777777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7" w:type="dxa"/>
            <w:vAlign w:val="bottom"/>
          </w:tcPr>
          <w:p w14:paraId="7431BB12" w14:textId="451F977F" w:rsidR="00D409A3" w:rsidRPr="00D8680D" w:rsidRDefault="002D172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2E2A27E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3B80867A" w14:textId="6803BC39" w:rsidR="00D409A3" w:rsidRPr="00D8680D" w:rsidRDefault="002D172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B3D3D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9D2603B" w14:textId="61000722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3,34</w:t>
            </w:r>
            <w:r w:rsidR="00F649C6"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06C286B6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6AE55" w14:textId="341E0B20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4AF840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D229561" w14:textId="06EB5678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3,34</w:t>
            </w:r>
            <w:r w:rsidR="00F649C6" w:rsidRPr="00D868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22C973D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6D0101" w14:textId="28EE7FFA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1CC424D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41873FD" w14:textId="6863D954" w:rsidR="00D409A3" w:rsidRPr="00D8680D" w:rsidRDefault="00D409A3" w:rsidP="00D409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269FF4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334FA" w14:textId="51F0DEEF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  <w:tc>
          <w:tcPr>
            <w:tcW w:w="180" w:type="dxa"/>
            <w:vAlign w:val="bottom"/>
          </w:tcPr>
          <w:p w14:paraId="06A40C6D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D6E83" w14:textId="7FB5AB34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58B48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8BD0E04" w14:textId="022C6643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1,769</w:t>
            </w:r>
          </w:p>
        </w:tc>
      </w:tr>
      <w:tr w:rsidR="00D409A3" w:rsidRPr="00D8680D" w14:paraId="44D1E124" w14:textId="77777777" w:rsidTr="00F649C6">
        <w:trPr>
          <w:cantSplit/>
          <w:trHeight w:val="18"/>
        </w:trPr>
        <w:tc>
          <w:tcPr>
            <w:tcW w:w="2876" w:type="dxa"/>
          </w:tcPr>
          <w:p w14:paraId="6F6878B3" w14:textId="7D592AFA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E423AD"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423AD"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71AA6"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57" w:type="dxa"/>
            <w:vAlign w:val="bottom"/>
          </w:tcPr>
          <w:p w14:paraId="15EB69E2" w14:textId="7A10E57B" w:rsidR="00D409A3" w:rsidRPr="00D8680D" w:rsidRDefault="002D172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81" w:type="dxa"/>
            <w:vAlign w:val="bottom"/>
          </w:tcPr>
          <w:p w14:paraId="0349CA83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40EABB09" w14:textId="7540A966" w:rsidR="00D409A3" w:rsidRPr="00D8680D" w:rsidRDefault="002D172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163200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688D96E" w14:textId="08DE3071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1" w:type="dxa"/>
            <w:vAlign w:val="bottom"/>
          </w:tcPr>
          <w:p w14:paraId="5B0A29F9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92D92" w14:textId="3CB2C636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555F40A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7FC760" w14:textId="67701769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180" w:type="dxa"/>
          </w:tcPr>
          <w:p w14:paraId="3A107A01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252540D2" w14:textId="68BDE190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81" w:type="dxa"/>
            <w:vAlign w:val="bottom"/>
          </w:tcPr>
          <w:p w14:paraId="21348491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6CE8511" w14:textId="624E5878" w:rsidR="00D409A3" w:rsidRPr="00D8680D" w:rsidRDefault="00D409A3" w:rsidP="00D409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D3C792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C298B" w14:textId="3C15B732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vAlign w:val="bottom"/>
          </w:tcPr>
          <w:p w14:paraId="1FF29CEE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7B0B5C" w14:textId="36690ADC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406FAB67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70F663D" w14:textId="04030241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</w:tr>
      <w:tr w:rsidR="00D409A3" w:rsidRPr="00D8680D" w14:paraId="28AC735A" w14:textId="77777777" w:rsidTr="00F649C6">
        <w:trPr>
          <w:cantSplit/>
          <w:trHeight w:val="18"/>
        </w:trPr>
        <w:tc>
          <w:tcPr>
            <w:tcW w:w="2876" w:type="dxa"/>
          </w:tcPr>
          <w:p w14:paraId="6CD2FAE5" w14:textId="11844172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เงินทดรองจ่ายให้แก่เกษตรกร</w:t>
            </w:r>
          </w:p>
        </w:tc>
        <w:tc>
          <w:tcPr>
            <w:tcW w:w="1257" w:type="dxa"/>
            <w:vAlign w:val="bottom"/>
          </w:tcPr>
          <w:p w14:paraId="74F003FF" w14:textId="22B0430E" w:rsidR="00D409A3" w:rsidRPr="00D8680D" w:rsidRDefault="002D172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6D6418D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549D9810" w14:textId="5F093505" w:rsidR="00D409A3" w:rsidRPr="00D8680D" w:rsidRDefault="002D172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CDF6F7C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2C4C16F" w14:textId="69C92975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1" w:type="dxa"/>
            <w:vAlign w:val="bottom"/>
          </w:tcPr>
          <w:p w14:paraId="313DB3EA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2BE3C3" w14:textId="65486CCE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CD7BD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13E1CF" w14:textId="0C6F5A4D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04CA96B9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B04E67C" w14:textId="259FCE56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60B147D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21DD98C" w14:textId="7BE1427E" w:rsidR="00D409A3" w:rsidRPr="00D8680D" w:rsidRDefault="00D409A3" w:rsidP="00D409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2FBD6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8207AF" w14:textId="7F1A6AB4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2F6DBAAA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9EC96D" w14:textId="4A02E384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A220E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D4401D" w14:textId="666E3072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D409A3" w:rsidRPr="00D8680D" w14:paraId="708047E6" w14:textId="77777777" w:rsidTr="00F649C6">
        <w:trPr>
          <w:cantSplit/>
          <w:trHeight w:val="18"/>
        </w:trPr>
        <w:tc>
          <w:tcPr>
            <w:tcW w:w="2876" w:type="dxa"/>
          </w:tcPr>
          <w:p w14:paraId="11E748F5" w14:textId="110FF29C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E423AD"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423AD"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หมุนเวียน</w:t>
            </w:r>
          </w:p>
        </w:tc>
        <w:tc>
          <w:tcPr>
            <w:tcW w:w="1257" w:type="dxa"/>
            <w:vAlign w:val="bottom"/>
          </w:tcPr>
          <w:p w14:paraId="70E6A4C2" w14:textId="042D1BF6" w:rsidR="00D409A3" w:rsidRPr="00D8680D" w:rsidRDefault="00F649C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2D1726" w:rsidRPr="00D868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347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B4BAACC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00E44BED" w14:textId="0FFC093F" w:rsidR="00D409A3" w:rsidRPr="00D8680D" w:rsidRDefault="00F649C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2D1726" w:rsidRPr="00D8680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5141613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43B7BEF" w14:textId="11E927C1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2D1726" w:rsidRPr="00D8680D">
              <w:rPr>
                <w:rFonts w:asciiTheme="majorBidi" w:hAnsiTheme="majorBidi" w:cstheme="majorBidi"/>
                <w:sz w:val="30"/>
                <w:szCs w:val="30"/>
              </w:rPr>
              <w:t>606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90E55EC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02E6E6" w14:textId="1EFE2003" w:rsidR="00D409A3" w:rsidRPr="00D8680D" w:rsidRDefault="002D172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60C6D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3B821C8" w14:textId="0CEE5BFA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D868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  <w:r w:rsidR="00A56408" w:rsidRPr="00D868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9F4D809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110BE24" w14:textId="16E57BB0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(700)</w:t>
            </w:r>
          </w:p>
        </w:tc>
        <w:tc>
          <w:tcPr>
            <w:tcW w:w="181" w:type="dxa"/>
            <w:vAlign w:val="bottom"/>
          </w:tcPr>
          <w:p w14:paraId="3A5B421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A0281F5" w14:textId="6EE99C04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2D40708B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2A447D" w14:textId="626D31EB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180" w:type="dxa"/>
            <w:vAlign w:val="bottom"/>
          </w:tcPr>
          <w:p w14:paraId="1C922789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03681F" w14:textId="15048C3F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BE2D53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1DDAE9B" w14:textId="0AB6A99C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(1,396)</w:t>
            </w:r>
          </w:p>
        </w:tc>
      </w:tr>
      <w:tr w:rsidR="00D409A3" w:rsidRPr="00D8680D" w14:paraId="427E01CE" w14:textId="77777777" w:rsidTr="00F649C6">
        <w:trPr>
          <w:cantSplit/>
          <w:trHeight w:val="512"/>
        </w:trPr>
        <w:tc>
          <w:tcPr>
            <w:tcW w:w="2876" w:type="dxa"/>
          </w:tcPr>
          <w:p w14:paraId="5100CD80" w14:textId="418CCE85" w:rsidR="00D409A3" w:rsidRPr="00D8680D" w:rsidRDefault="00D409A3" w:rsidP="00D409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3D7BD51F" w14:textId="6038552E" w:rsidR="00D409A3" w:rsidRPr="00D8680D" w:rsidRDefault="00D409A3" w:rsidP="00D409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2ABCBB8" w14:textId="63F9E299" w:rsidR="00D409A3" w:rsidRPr="00D8680D" w:rsidRDefault="00F649C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1" w:type="dxa"/>
            <w:vAlign w:val="bottom"/>
          </w:tcPr>
          <w:p w14:paraId="23B33A4C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DD03107" w14:textId="02C1AF57" w:rsidR="00D409A3" w:rsidRPr="00D8680D" w:rsidRDefault="00F649C6" w:rsidP="00FF1A1E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6F5B4F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B2BE58F" w14:textId="23BC4D27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,984</w:t>
            </w:r>
          </w:p>
        </w:tc>
        <w:tc>
          <w:tcPr>
            <w:tcW w:w="181" w:type="dxa"/>
            <w:vAlign w:val="bottom"/>
          </w:tcPr>
          <w:p w14:paraId="1E126E87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26E0C6" w14:textId="53728FF0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289DA7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8E7BC5" w14:textId="71BA031C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3,13</w:t>
            </w:r>
            <w:r w:rsidR="00A56408"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E2EF00E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BC51D4" w14:textId="2BEE28A5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(268)</w:t>
            </w:r>
          </w:p>
        </w:tc>
        <w:tc>
          <w:tcPr>
            <w:tcW w:w="181" w:type="dxa"/>
            <w:vAlign w:val="bottom"/>
          </w:tcPr>
          <w:p w14:paraId="789C1EE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1859C162" w14:textId="31CD1FFF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65C9B0D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B52261" w14:textId="3C9A59E1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180" w:type="dxa"/>
            <w:vAlign w:val="bottom"/>
          </w:tcPr>
          <w:p w14:paraId="64F4C937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D824FD" w14:textId="54EE6822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0FC7DE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vAlign w:val="bottom"/>
          </w:tcPr>
          <w:p w14:paraId="60734DD6" w14:textId="67D834CD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956</w:t>
            </w:r>
          </w:p>
        </w:tc>
      </w:tr>
      <w:tr w:rsidR="00D409A3" w:rsidRPr="00D8680D" w14:paraId="18D68850" w14:textId="77777777" w:rsidTr="00F649C6">
        <w:trPr>
          <w:cantSplit/>
          <w:trHeight w:val="227"/>
        </w:trPr>
        <w:tc>
          <w:tcPr>
            <w:tcW w:w="2876" w:type="dxa"/>
          </w:tcPr>
          <w:p w14:paraId="7718075C" w14:textId="77777777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14:paraId="6FDF5838" w14:textId="622DFB00" w:rsidR="00D409A3" w:rsidRPr="00D8680D" w:rsidRDefault="00F649C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181" w:type="dxa"/>
            <w:vAlign w:val="bottom"/>
          </w:tcPr>
          <w:p w14:paraId="664849AA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14:paraId="7E3ED931" w14:textId="1903156E" w:rsidR="00D409A3" w:rsidRPr="00D8680D" w:rsidRDefault="00F649C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C1F363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46FE147" w14:textId="2659DC0D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3223FF4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FC4157" w14:textId="605BB650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38E4E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572F29" w14:textId="459EAF31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2484</w:t>
            </w:r>
          </w:p>
        </w:tc>
        <w:tc>
          <w:tcPr>
            <w:tcW w:w="180" w:type="dxa"/>
          </w:tcPr>
          <w:p w14:paraId="50B91627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6793C356" w14:textId="69BCD32F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81" w:type="dxa"/>
            <w:vAlign w:val="bottom"/>
          </w:tcPr>
          <w:p w14:paraId="2AB9AD09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02FF03D" w14:textId="405E5544" w:rsidR="00D409A3" w:rsidRPr="00D8680D" w:rsidRDefault="00D409A3" w:rsidP="00D409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200FF4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10DB87" w14:textId="75F0DAA2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C2CCB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34804A" w14:textId="10286BBC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A81BB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ABFBD86" w14:textId="6626201C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D409A3" w:rsidRPr="00D8680D" w14:paraId="33C3E01E" w14:textId="77777777" w:rsidTr="00F649C6">
        <w:trPr>
          <w:cantSplit/>
          <w:trHeight w:val="227"/>
        </w:trPr>
        <w:tc>
          <w:tcPr>
            <w:tcW w:w="2876" w:type="dxa"/>
          </w:tcPr>
          <w:p w14:paraId="7938153D" w14:textId="77777777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793BD7E" w14:textId="57D0933A" w:rsidR="00D409A3" w:rsidRPr="00D8680D" w:rsidRDefault="00A56408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649C6" w:rsidRPr="00D868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193</w:t>
            </w:r>
            <w:r w:rsidRPr="00D868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9D9802F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8177D31" w14:textId="2AA348ED" w:rsidR="00D409A3" w:rsidRPr="00D8680D" w:rsidRDefault="00F649C6" w:rsidP="00D409A3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82A8CDB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36A6F0D" w14:textId="5531669E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532EFC2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24BB7F" w14:textId="633A8FEA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39BEB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55780D" w14:textId="43500C38" w:rsidR="00D409A3" w:rsidRPr="00D8680D" w:rsidRDefault="00A56408" w:rsidP="00D409A3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106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649C6" w:rsidRPr="00D8680D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5EB45D7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DE32F01" w14:textId="3219FAD0" w:rsidR="00D409A3" w:rsidRPr="00D8680D" w:rsidRDefault="00D409A3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(630)</w:t>
            </w:r>
          </w:p>
        </w:tc>
        <w:tc>
          <w:tcPr>
            <w:tcW w:w="181" w:type="dxa"/>
            <w:vAlign w:val="bottom"/>
          </w:tcPr>
          <w:p w14:paraId="3F8F3AC4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CE3F5A" w14:textId="0D1458FD" w:rsidR="00D409A3" w:rsidRPr="00D8680D" w:rsidRDefault="00D409A3" w:rsidP="00D409A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614AD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8110B7" w14:textId="74196D7A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6B2AED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5A95E6" w14:textId="57564930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355D31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vAlign w:val="bottom"/>
          </w:tcPr>
          <w:p w14:paraId="7E44E2F6" w14:textId="2BBC41E7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</w:tr>
      <w:tr w:rsidR="00D409A3" w:rsidRPr="00D8680D" w14:paraId="55D40A98" w14:textId="77777777" w:rsidTr="00F649C6">
        <w:trPr>
          <w:cantSplit/>
          <w:trHeight w:val="238"/>
        </w:trPr>
        <w:tc>
          <w:tcPr>
            <w:tcW w:w="2876" w:type="dxa"/>
          </w:tcPr>
          <w:p w14:paraId="7C79B656" w14:textId="77777777" w:rsidR="00D409A3" w:rsidRPr="00D8680D" w:rsidRDefault="00D409A3" w:rsidP="00D409A3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50078" w14:textId="3CB07AFC" w:rsidR="00D409A3" w:rsidRPr="00D8680D" w:rsidRDefault="00F649C6" w:rsidP="00D409A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2,436</w:t>
            </w:r>
          </w:p>
        </w:tc>
        <w:tc>
          <w:tcPr>
            <w:tcW w:w="181" w:type="dxa"/>
            <w:vAlign w:val="bottom"/>
          </w:tcPr>
          <w:p w14:paraId="2BFFE5EB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4388C" w14:textId="6F663EF2" w:rsidR="00D409A3" w:rsidRPr="00D8680D" w:rsidRDefault="00F649C6" w:rsidP="00FF1A1E">
            <w:pPr>
              <w:pStyle w:val="acctfourfigures"/>
              <w:tabs>
                <w:tab w:val="clear" w:pos="765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8680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6F9A13F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0B61" w14:textId="591B9DB4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2,984</w:t>
            </w:r>
          </w:p>
        </w:tc>
        <w:tc>
          <w:tcPr>
            <w:tcW w:w="181" w:type="dxa"/>
            <w:vAlign w:val="bottom"/>
          </w:tcPr>
          <w:p w14:paraId="7AAA4C7F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5902E" w14:textId="550EA8CE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1B93237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84B68" w14:textId="147E6B9B" w:rsidR="00D409A3" w:rsidRPr="00D8680D" w:rsidRDefault="00F649C6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</w:t>
            </w:r>
            <w:r w:rsidR="00A56408"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701D67B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16A2" w14:textId="25C2DD92" w:rsidR="00D409A3" w:rsidRPr="00D8680D" w:rsidRDefault="00F649C6" w:rsidP="00D409A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81" w:type="dxa"/>
            <w:vAlign w:val="bottom"/>
          </w:tcPr>
          <w:p w14:paraId="0207188D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58893" w14:textId="2E0E69E1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379567D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836E" w14:textId="0594BE08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1,169</w:t>
            </w:r>
          </w:p>
        </w:tc>
        <w:tc>
          <w:tcPr>
            <w:tcW w:w="180" w:type="dxa"/>
            <w:vAlign w:val="bottom"/>
          </w:tcPr>
          <w:p w14:paraId="500B103E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AE8F9" w14:textId="73B73922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bottom"/>
          </w:tcPr>
          <w:p w14:paraId="2D48791E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3383" w14:textId="44A07014" w:rsidR="00D409A3" w:rsidRPr="00D8680D" w:rsidRDefault="00D409A3" w:rsidP="00D409A3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</w:tr>
    </w:tbl>
    <w:p w14:paraId="227C75D3" w14:textId="626327B2" w:rsidR="002C0C35" w:rsidRPr="00D8680D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15E609F7" w14:textId="35191216" w:rsidR="002C0C35" w:rsidRPr="00D8680D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  <w:cs/>
        </w:rPr>
      </w:pPr>
    </w:p>
    <w:p w14:paraId="1DD7A92A" w14:textId="77777777" w:rsidR="002C0C35" w:rsidRPr="00D8680D" w:rsidRDefault="002C0C35" w:rsidP="00F54E6A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18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6"/>
        <w:gridCol w:w="180"/>
        <w:gridCol w:w="1074"/>
        <w:gridCol w:w="182"/>
        <w:gridCol w:w="1168"/>
        <w:gridCol w:w="180"/>
        <w:gridCol w:w="990"/>
        <w:gridCol w:w="182"/>
        <w:gridCol w:w="1256"/>
        <w:gridCol w:w="181"/>
        <w:gridCol w:w="991"/>
        <w:gridCol w:w="181"/>
        <w:gridCol w:w="1169"/>
        <w:gridCol w:w="180"/>
        <w:gridCol w:w="1080"/>
      </w:tblGrid>
      <w:tr w:rsidR="002C0C35" w:rsidRPr="00D8680D" w14:paraId="0471B7FE" w14:textId="77777777" w:rsidTr="00D70425">
        <w:trPr>
          <w:cantSplit/>
          <w:trHeight w:val="18"/>
          <w:tblHeader/>
        </w:trPr>
        <w:tc>
          <w:tcPr>
            <w:tcW w:w="3960" w:type="dxa"/>
          </w:tcPr>
          <w:p w14:paraId="1BC0F333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</w:tcPr>
          <w:p w14:paraId="543EB34F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fr-FR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  <w:r w:rsidRPr="00D8680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C35" w:rsidRPr="00D8680D" w14:paraId="79A388F0" w14:textId="77777777" w:rsidTr="00D70425">
        <w:trPr>
          <w:cantSplit/>
          <w:trHeight w:val="18"/>
          <w:tblHeader/>
        </w:trPr>
        <w:tc>
          <w:tcPr>
            <w:tcW w:w="3960" w:type="dxa"/>
          </w:tcPr>
          <w:p w14:paraId="19AC3A08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F3B0591" w14:textId="0227942F" w:rsidR="002C0C35" w:rsidRPr="00D8680D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409A3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16518284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038" w:type="dxa"/>
            <w:gridSpan w:val="7"/>
          </w:tcPr>
          <w:p w14:paraId="5008B8BA" w14:textId="31BCF0B9" w:rsidR="002C0C35" w:rsidRPr="00D8680D" w:rsidRDefault="00C418B0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 w:bidi="th-TH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409A3" w:rsidRPr="00D8680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2C0C35" w:rsidRPr="00D8680D" w14:paraId="287FCE2F" w14:textId="77777777" w:rsidTr="00D70425">
        <w:trPr>
          <w:cantSplit/>
          <w:trHeight w:val="18"/>
          <w:tblHeader/>
        </w:trPr>
        <w:tc>
          <w:tcPr>
            <w:tcW w:w="3960" w:type="dxa"/>
          </w:tcPr>
          <w:p w14:paraId="0E61F899" w14:textId="77777777" w:rsidR="00AB7DDB" w:rsidRPr="00D8680D" w:rsidRDefault="00AB7DDB" w:rsidP="00F54E6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68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  <w:p w14:paraId="76DE7FBE" w14:textId="1698F7B4" w:rsidR="002C0C35" w:rsidRPr="00D8680D" w:rsidRDefault="00AB7DDB" w:rsidP="00F54E6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 </w:t>
            </w:r>
            <w:r w:rsidRPr="00D868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D868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D8680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C418B0"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8680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68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66" w:type="dxa"/>
          </w:tcPr>
          <w:p w14:paraId="50D7939C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</w:tcPr>
          <w:p w14:paraId="79469D9D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251976FD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F6919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2" w:type="dxa"/>
          </w:tcPr>
          <w:p w14:paraId="7A3B305A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BAF43D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E38B8A0" w14:textId="77777777" w:rsidR="002C0C35" w:rsidRPr="00D8680D" w:rsidDel="0080154F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410FC49E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6A9DB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55DF02D6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2" w:type="dxa"/>
          </w:tcPr>
          <w:p w14:paraId="677CA222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3364DCC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1" w:type="dxa"/>
          </w:tcPr>
          <w:p w14:paraId="3F7588E4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B117630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07EFBD5F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81" w:type="dxa"/>
          </w:tcPr>
          <w:p w14:paraId="1340A641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36BCB1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8F1AB2A" w14:textId="77777777" w:rsidR="002C0C35" w:rsidRPr="00D8680D" w:rsidDel="0080154F" w:rsidRDefault="002C0C35" w:rsidP="00F54E6A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80" w:type="dxa"/>
          </w:tcPr>
          <w:p w14:paraId="6A40546E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3E8A3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fr-FR"/>
              </w:rPr>
            </w:pPr>
          </w:p>
          <w:p w14:paraId="68308589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C35" w:rsidRPr="00D8680D" w14:paraId="287CE344" w14:textId="77777777" w:rsidTr="00D70425">
        <w:trPr>
          <w:cantSplit/>
          <w:trHeight w:val="18"/>
          <w:tblHeader/>
        </w:trPr>
        <w:tc>
          <w:tcPr>
            <w:tcW w:w="3960" w:type="dxa"/>
          </w:tcPr>
          <w:p w14:paraId="4A15ACC0" w14:textId="77777777" w:rsidR="002C0C35" w:rsidRPr="00D8680D" w:rsidRDefault="002C0C35" w:rsidP="00F54E6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0" w:type="dxa"/>
            <w:gridSpan w:val="15"/>
          </w:tcPr>
          <w:p w14:paraId="3C912D1F" w14:textId="77777777" w:rsidR="002C0C35" w:rsidRPr="00D8680D" w:rsidRDefault="002C0C35" w:rsidP="00F54E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fr-FR"/>
              </w:rPr>
            </w:pPr>
            <w:r w:rsidRPr="00D8680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8680D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409A3" w:rsidRPr="00D8680D" w14:paraId="7AD5FAFD" w14:textId="77777777" w:rsidTr="003D2A08">
        <w:trPr>
          <w:cantSplit/>
          <w:trHeight w:val="18"/>
        </w:trPr>
        <w:tc>
          <w:tcPr>
            <w:tcW w:w="3960" w:type="dxa"/>
          </w:tcPr>
          <w:p w14:paraId="5A277BD9" w14:textId="36001A89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E423AD"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6" w:type="dxa"/>
            <w:vAlign w:val="bottom"/>
          </w:tcPr>
          <w:p w14:paraId="37C70CFF" w14:textId="50F1BF12" w:rsidR="00D409A3" w:rsidRPr="00D8680D" w:rsidRDefault="005266D9" w:rsidP="00D40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6A4A725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5108BE8" w14:textId="02ECD446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6D40E23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02F19CD" w14:textId="13BAF5B0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FD931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005CA7" w14:textId="0E27ADB5" w:rsidR="00D409A3" w:rsidRPr="00D8680D" w:rsidRDefault="006842DA" w:rsidP="00D409A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82" w:type="dxa"/>
          </w:tcPr>
          <w:p w14:paraId="18EF4C36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F4B696B" w14:textId="238DA0FD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</w:p>
        </w:tc>
        <w:tc>
          <w:tcPr>
            <w:tcW w:w="181" w:type="dxa"/>
            <w:vAlign w:val="bottom"/>
          </w:tcPr>
          <w:p w14:paraId="7B17F161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0940954" w14:textId="5958CE0D" w:rsidR="00D409A3" w:rsidRPr="00D8680D" w:rsidRDefault="00D409A3" w:rsidP="00D409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A36B55B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0FD835BC" w14:textId="09AE8A98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7492205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EEDE61" w14:textId="25E837CA" w:rsidR="00D409A3" w:rsidRPr="00D8680D" w:rsidRDefault="00D409A3" w:rsidP="00D409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D409A3" w:rsidRPr="00D8680D" w14:paraId="58A518E3" w14:textId="77777777" w:rsidTr="003D2A08">
        <w:trPr>
          <w:cantSplit/>
          <w:trHeight w:val="18"/>
        </w:trPr>
        <w:tc>
          <w:tcPr>
            <w:tcW w:w="3960" w:type="dxa"/>
          </w:tcPr>
          <w:p w14:paraId="1F58A463" w14:textId="143ECC0D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E423AD"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6" w:type="dxa"/>
            <w:vAlign w:val="bottom"/>
          </w:tcPr>
          <w:p w14:paraId="26A72469" w14:textId="653BE39D" w:rsidR="00D409A3" w:rsidRPr="00D8680D" w:rsidRDefault="005266D9" w:rsidP="00D40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2C9DB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4BAA8F6E" w14:textId="5298411E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94D39D0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2AFCC02" w14:textId="067017DD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3254B3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8270D" w14:textId="233FA2A4" w:rsidR="00D409A3" w:rsidRPr="00D8680D" w:rsidRDefault="006842DA" w:rsidP="00D409A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B2EF743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3D0A181" w14:textId="1873C5FE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1" w:type="dxa"/>
            <w:vAlign w:val="bottom"/>
          </w:tcPr>
          <w:p w14:paraId="45D09560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DFF5099" w14:textId="2CEB8F86" w:rsidR="00D409A3" w:rsidRPr="00D8680D" w:rsidRDefault="00D409A3" w:rsidP="00D409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6C3FDC8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7EBD9C4" w14:textId="388CB601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0E14A4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A8249" w14:textId="70BA7625" w:rsidR="00D409A3" w:rsidRPr="00D8680D" w:rsidRDefault="00D409A3" w:rsidP="00D409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D409A3" w:rsidRPr="00D8680D" w14:paraId="01BD8697" w14:textId="77777777" w:rsidTr="00461C2B">
        <w:trPr>
          <w:cantSplit/>
          <w:trHeight w:val="227"/>
        </w:trPr>
        <w:tc>
          <w:tcPr>
            <w:tcW w:w="3960" w:type="dxa"/>
          </w:tcPr>
          <w:p w14:paraId="2A5AFADF" w14:textId="70F8FA15" w:rsidR="00D409A3" w:rsidRPr="00D8680D" w:rsidRDefault="00D409A3" w:rsidP="00D409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50B8ABA8" w14:textId="30B9E490" w:rsidR="00D409A3" w:rsidRPr="00D8680D" w:rsidRDefault="00D409A3" w:rsidP="00D409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79E3B26" w14:textId="768280A8" w:rsidR="00D409A3" w:rsidRPr="00D8680D" w:rsidRDefault="005266D9" w:rsidP="00D40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80" w:type="dxa"/>
            <w:vAlign w:val="bottom"/>
          </w:tcPr>
          <w:p w14:paraId="6C5008F4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57464E9" w14:textId="360704E0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D502A9D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77FBF6C" w14:textId="1550323C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DF6BC6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8366718" w14:textId="577296CC" w:rsidR="00D409A3" w:rsidRPr="00D8680D" w:rsidRDefault="006842DA" w:rsidP="00D409A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182" w:type="dxa"/>
          </w:tcPr>
          <w:p w14:paraId="4A1DC73B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70EF28" w14:textId="652B8628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81" w:type="dxa"/>
            <w:vAlign w:val="bottom"/>
          </w:tcPr>
          <w:p w14:paraId="4E93D1BC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7E1EB0C" w14:textId="48209C0E" w:rsidR="00D409A3" w:rsidRPr="00D8680D" w:rsidRDefault="00D409A3" w:rsidP="00D409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5102E55A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7259E29" w14:textId="3FA163A9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79317D62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4076B" w14:textId="18CC61DD" w:rsidR="00D409A3" w:rsidRPr="00D8680D" w:rsidRDefault="00D409A3" w:rsidP="00D409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D409A3" w:rsidRPr="00D8680D" w14:paraId="22699C61" w14:textId="77777777" w:rsidTr="00461C2B">
        <w:trPr>
          <w:cantSplit/>
          <w:trHeight w:val="227"/>
        </w:trPr>
        <w:tc>
          <w:tcPr>
            <w:tcW w:w="3960" w:type="dxa"/>
          </w:tcPr>
          <w:p w14:paraId="44207BC9" w14:textId="77777777" w:rsidR="00D409A3" w:rsidRPr="00D8680D" w:rsidRDefault="00D409A3" w:rsidP="00D409A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D86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D39A1A4" w14:textId="3B6361BE" w:rsidR="00D409A3" w:rsidRPr="00D8680D" w:rsidRDefault="005266D9" w:rsidP="00D40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180" w:type="dxa"/>
            <w:vAlign w:val="bottom"/>
          </w:tcPr>
          <w:p w14:paraId="16FADF5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31566FAF" w14:textId="4652E236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C076211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4A09AF" w14:textId="40A3DD12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623A72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68DFEA" w14:textId="544EF511" w:rsidR="00D409A3" w:rsidRPr="00D8680D" w:rsidRDefault="00FA368A" w:rsidP="00D409A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182" w:type="dxa"/>
          </w:tcPr>
          <w:p w14:paraId="2E62C5D6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E4C7491" w14:textId="04403120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181" w:type="dxa"/>
            <w:vAlign w:val="bottom"/>
          </w:tcPr>
          <w:p w14:paraId="76209FA3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C991C8F" w14:textId="540A0568" w:rsidR="00D409A3" w:rsidRPr="00D8680D" w:rsidRDefault="00D409A3" w:rsidP="00D409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8E98CF6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2D1B29A" w14:textId="4CF73D9A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BD93E4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F526A" w14:textId="44FE3528" w:rsidR="00D409A3" w:rsidRPr="00D8680D" w:rsidRDefault="00D409A3" w:rsidP="00D409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</w:tr>
      <w:tr w:rsidR="00D409A3" w:rsidRPr="00D8680D" w14:paraId="5699C3A1" w14:textId="77777777" w:rsidTr="00461C2B">
        <w:trPr>
          <w:cantSplit/>
          <w:trHeight w:val="238"/>
        </w:trPr>
        <w:tc>
          <w:tcPr>
            <w:tcW w:w="3960" w:type="dxa"/>
          </w:tcPr>
          <w:p w14:paraId="48A0EFFB" w14:textId="77777777" w:rsidR="00D409A3" w:rsidRPr="00D8680D" w:rsidRDefault="00D409A3" w:rsidP="00D409A3">
            <w:pPr>
              <w:tabs>
                <w:tab w:val="right" w:pos="4601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fr-FR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3599B" w14:textId="65C99F30" w:rsidR="00D409A3" w:rsidRPr="00D8680D" w:rsidRDefault="006842DA" w:rsidP="00D409A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80" w:type="dxa"/>
            <w:vAlign w:val="bottom"/>
          </w:tcPr>
          <w:p w14:paraId="24317EF4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22D8" w14:textId="74BD0D7A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6A587E5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B2459" w14:textId="6964DAFF" w:rsidR="00D409A3" w:rsidRPr="00D8680D" w:rsidRDefault="006842DA" w:rsidP="00D409A3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8E4119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442F6" w14:textId="6E3D6699" w:rsidR="00D409A3" w:rsidRPr="00D8680D" w:rsidRDefault="00FA368A" w:rsidP="00D409A3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195</w:t>
            </w:r>
          </w:p>
        </w:tc>
        <w:tc>
          <w:tcPr>
            <w:tcW w:w="182" w:type="dxa"/>
          </w:tcPr>
          <w:p w14:paraId="2B6999E8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1826" w14:textId="22CD0B64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(29)</w:t>
            </w:r>
          </w:p>
        </w:tc>
        <w:tc>
          <w:tcPr>
            <w:tcW w:w="181" w:type="dxa"/>
            <w:vAlign w:val="bottom"/>
          </w:tcPr>
          <w:p w14:paraId="3BA52C7E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8AA93" w14:textId="7A9897C3" w:rsidR="00D409A3" w:rsidRPr="00D8680D" w:rsidRDefault="00D409A3" w:rsidP="00D409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43A4AA36" w14:textId="77777777" w:rsidR="00D409A3" w:rsidRPr="00D8680D" w:rsidRDefault="00D409A3" w:rsidP="00D409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2A72C" w14:textId="4EA94CD0" w:rsidR="00D409A3" w:rsidRPr="00D8680D" w:rsidRDefault="00D409A3" w:rsidP="00D409A3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0F73F663" w14:textId="77777777" w:rsidR="00D409A3" w:rsidRPr="00D8680D" w:rsidRDefault="00D409A3" w:rsidP="00D409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FFEAA" w14:textId="78E346F0" w:rsidR="00D409A3" w:rsidRPr="00D8680D" w:rsidRDefault="00D409A3" w:rsidP="00D409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8680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4CDBD8BA" w14:textId="1BDEF0E9" w:rsidR="002C0C35" w:rsidRPr="00D8680D" w:rsidRDefault="002C0C35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theme="minorBidi"/>
          <w:sz w:val="24"/>
          <w:szCs w:val="24"/>
          <w:cs/>
        </w:rPr>
        <w:sectPr w:rsidR="002C0C35" w:rsidRPr="00D8680D" w:rsidSect="008E46DE">
          <w:headerReference w:type="default" r:id="rId2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bookmarkEnd w:id="11"/>
    <w:p w14:paraId="605CC4D5" w14:textId="1618FFE4" w:rsidR="00CB4861" w:rsidRPr="00D8680D" w:rsidRDefault="00CB4861" w:rsidP="00F54E6A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8680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61F80D86" w14:textId="77777777" w:rsidR="00CB4861" w:rsidRPr="00D8680D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2BA7F9" w14:textId="6AD2A0B3" w:rsidR="00CB4861" w:rsidRPr="00D8680D" w:rsidRDefault="00CB4861" w:rsidP="00F54E6A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การแข็งค่า</w:t>
      </w:r>
      <w:r w:rsidR="00510ED9" w:rsidRPr="00D8680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(การอ่อนค่า) ที่เป็นไปได้อย่างสมเหตุสมผลของ</w:t>
      </w:r>
      <w:r w:rsidR="008C632C" w:rsidRPr="00D8680D">
        <w:rPr>
          <w:rFonts w:asciiTheme="majorBidi" w:hAnsiTheme="majorBidi" w:cs="Angsana New" w:hint="cs"/>
          <w:sz w:val="30"/>
          <w:szCs w:val="30"/>
          <w:cs/>
          <w:lang w:bidi="th-TH"/>
        </w:rPr>
        <w:t>เงินบาทที่มีต่อสกุลเงินตราต่างประเทศ</w:t>
      </w:r>
      <w:r w:rsidR="008C632C" w:rsidRPr="00D8680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D8680D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="008C632C" w:rsidRPr="00D8680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8C632C" w:rsidRPr="00D8680D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วันที่รายงาน</w:t>
      </w:r>
      <w:r w:rsidRPr="00D8680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</w:t>
      </w:r>
      <w:r w:rsidR="00AB7DDB" w:rsidRPr="00D8680D">
        <w:rPr>
          <w:rFonts w:asciiTheme="majorBidi" w:hAnsiTheme="majorBidi" w:cstheme="majorBidi" w:hint="cs"/>
          <w:spacing w:val="8"/>
          <w:sz w:val="30"/>
          <w:szCs w:val="30"/>
          <w:cs/>
          <w:lang w:val="en-US" w:bidi="th-TH"/>
        </w:rPr>
        <w:t>โดย</w:t>
      </w:r>
      <w:r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ตั้งอยู่บน</w:t>
      </w:r>
      <w:r w:rsidR="0039787B"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</w:t>
      </w:r>
      <w:r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ข้อสมมติที่ว่าตัวแปรอื่นโดยเฉพาะอัตราดอกเบี้ยเป็นอัตรา</w:t>
      </w:r>
      <w:r w:rsidR="00B50DB6" w:rsidRPr="00D8680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คงที่</w:t>
      </w:r>
    </w:p>
    <w:p w14:paraId="19D7AA37" w14:textId="5F2C9814" w:rsidR="00CB4861" w:rsidRPr="00D8680D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86"/>
        <w:gridCol w:w="1074"/>
        <w:gridCol w:w="186"/>
        <w:gridCol w:w="1074"/>
        <w:gridCol w:w="182"/>
        <w:gridCol w:w="1258"/>
      </w:tblGrid>
      <w:tr w:rsidR="007F572C" w:rsidRPr="00D8680D" w14:paraId="2DCB7291" w14:textId="77777777" w:rsidTr="008C632C">
        <w:trPr>
          <w:trHeight w:val="429"/>
          <w:tblHeader/>
        </w:trPr>
        <w:tc>
          <w:tcPr>
            <w:tcW w:w="2700" w:type="dxa"/>
          </w:tcPr>
          <w:p w14:paraId="35DE824D" w14:textId="12B16576" w:rsidR="007F572C" w:rsidRPr="00D8680D" w:rsidRDefault="007F572C" w:rsidP="00F54E6A">
            <w:pPr>
              <w:spacing w:line="240" w:lineRule="auto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39829D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1D54952F" w14:textId="7102931E" w:rsidR="007F572C" w:rsidRPr="00D8680D" w:rsidRDefault="00AB7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6" w:type="dxa"/>
          </w:tcPr>
          <w:p w14:paraId="50EBDEE0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514" w:type="dxa"/>
            <w:gridSpan w:val="3"/>
            <w:hideMark/>
          </w:tcPr>
          <w:p w14:paraId="03D21710" w14:textId="094D505D" w:rsidR="007F572C" w:rsidRPr="00D8680D" w:rsidRDefault="00AB7DDB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6331D" w:rsidRPr="00D8680D" w14:paraId="46EA95E5" w14:textId="77777777" w:rsidTr="00841879">
        <w:trPr>
          <w:trHeight w:val="418"/>
          <w:tblHeader/>
        </w:trPr>
        <w:tc>
          <w:tcPr>
            <w:tcW w:w="2700" w:type="dxa"/>
          </w:tcPr>
          <w:p w14:paraId="70F6EF87" w14:textId="4F245D31" w:rsidR="007F572C" w:rsidRPr="00D8680D" w:rsidRDefault="008C63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D868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ผลกระทบต่อกำไรหรือขาดทุน</w:t>
            </w:r>
          </w:p>
        </w:tc>
        <w:tc>
          <w:tcPr>
            <w:tcW w:w="1170" w:type="dxa"/>
          </w:tcPr>
          <w:p w14:paraId="4C4FF97D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33231C88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6" w:type="dxa"/>
          </w:tcPr>
          <w:p w14:paraId="650A6B5D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5BC5C672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  <w:tc>
          <w:tcPr>
            <w:tcW w:w="186" w:type="dxa"/>
          </w:tcPr>
          <w:p w14:paraId="4D5AE053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hideMark/>
          </w:tcPr>
          <w:p w14:paraId="325CB2FC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2" w:type="dxa"/>
          </w:tcPr>
          <w:p w14:paraId="294B376E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hideMark/>
          </w:tcPr>
          <w:p w14:paraId="459A2E2F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 w:hint="cs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7F572C" w:rsidRPr="00D8680D" w14:paraId="70589004" w14:textId="77777777" w:rsidTr="008C632C">
        <w:trPr>
          <w:trHeight w:val="441"/>
          <w:tblHeader/>
        </w:trPr>
        <w:tc>
          <w:tcPr>
            <w:tcW w:w="2700" w:type="dxa"/>
          </w:tcPr>
          <w:p w14:paraId="30853D59" w14:textId="77777777" w:rsidR="007F572C" w:rsidRPr="00D8680D" w:rsidRDefault="007F572C" w:rsidP="00F54E6A">
            <w:pPr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F39EE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4BAE1496" w14:textId="3109F04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bidi="ar-SA"/>
              </w:rPr>
            </w:pP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5B43AD"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D868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6331D" w:rsidRPr="00D8680D" w14:paraId="67405EDF" w14:textId="77777777" w:rsidTr="00841879">
        <w:trPr>
          <w:trHeight w:val="407"/>
        </w:trPr>
        <w:tc>
          <w:tcPr>
            <w:tcW w:w="2700" w:type="dxa"/>
          </w:tcPr>
          <w:p w14:paraId="1099CBEA" w14:textId="378AB1AC" w:rsidR="007F572C" w:rsidRPr="00D8680D" w:rsidRDefault="00C418B0" w:rsidP="00F54E6A">
            <w:pPr>
              <w:spacing w:line="240" w:lineRule="auto"/>
              <w:ind w:left="98" w:right="-2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8C632C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632C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8C632C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409A3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77307731" w14:textId="673E1F6C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992EE" w14:textId="0B160803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001"/>
              </w:tabs>
              <w:spacing w:line="240" w:lineRule="auto"/>
              <w:ind w:right="6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C667F51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32F0B83" w14:textId="0B27A5F3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ED96632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532828D" w14:textId="2CB08694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885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0DC734C4" w14:textId="77777777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2E3FF901" w14:textId="0A7E5C88" w:rsidR="007F572C" w:rsidRPr="00D8680D" w:rsidRDefault="007F572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22308" w:rsidRPr="00D8680D" w14:paraId="77F37171" w14:textId="77777777" w:rsidTr="00841879">
        <w:trPr>
          <w:trHeight w:val="407"/>
        </w:trPr>
        <w:tc>
          <w:tcPr>
            <w:tcW w:w="2700" w:type="dxa"/>
          </w:tcPr>
          <w:p w14:paraId="6E38B38B" w14:textId="7D7488B6" w:rsidR="00022308" w:rsidRPr="00D8680D" w:rsidRDefault="00022308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04CD3AF" w14:textId="06ECB12D" w:rsidR="00022308" w:rsidRPr="00D8680D" w:rsidRDefault="00320F9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E61A189" w14:textId="58FC0D82" w:rsidR="00022308" w:rsidRPr="00D8680D" w:rsidRDefault="00ED25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(73)</w:t>
            </w:r>
          </w:p>
        </w:tc>
        <w:tc>
          <w:tcPr>
            <w:tcW w:w="186" w:type="dxa"/>
            <w:vAlign w:val="bottom"/>
          </w:tcPr>
          <w:p w14:paraId="327EF11E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AF4D88D" w14:textId="68F42A76" w:rsidR="00022308" w:rsidRPr="00D8680D" w:rsidRDefault="00ED25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-52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73</w:t>
            </w:r>
          </w:p>
        </w:tc>
        <w:tc>
          <w:tcPr>
            <w:tcW w:w="186" w:type="dxa"/>
            <w:vAlign w:val="bottom"/>
          </w:tcPr>
          <w:p w14:paraId="2E246C18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653AA83" w14:textId="65B45F7C" w:rsidR="00022308" w:rsidRPr="00D8680D" w:rsidRDefault="002029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(6)</w:t>
            </w:r>
          </w:p>
        </w:tc>
        <w:tc>
          <w:tcPr>
            <w:tcW w:w="182" w:type="dxa"/>
            <w:vAlign w:val="bottom"/>
          </w:tcPr>
          <w:p w14:paraId="12C13C9C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A3ED80F" w14:textId="53C01540" w:rsidR="00022308" w:rsidRPr="00D8680D" w:rsidRDefault="002029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253BF3" w:rsidRPr="00D8680D" w14:paraId="179EC1C7" w14:textId="77777777" w:rsidTr="00841879">
        <w:trPr>
          <w:trHeight w:val="407"/>
        </w:trPr>
        <w:tc>
          <w:tcPr>
            <w:tcW w:w="2700" w:type="dxa"/>
          </w:tcPr>
          <w:p w14:paraId="07E9706E" w14:textId="7F62486C" w:rsidR="00253BF3" w:rsidRPr="00D8680D" w:rsidRDefault="00253BF3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70" w:type="dxa"/>
          </w:tcPr>
          <w:p w14:paraId="218ADAF1" w14:textId="278E46FB" w:rsidR="00253BF3" w:rsidRPr="00D8680D" w:rsidRDefault="00320F9C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6FE251E" w14:textId="50EB4EA5" w:rsidR="00253BF3" w:rsidRPr="00D8680D" w:rsidRDefault="00ED25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(90)</w:t>
            </w:r>
          </w:p>
        </w:tc>
        <w:tc>
          <w:tcPr>
            <w:tcW w:w="186" w:type="dxa"/>
            <w:vAlign w:val="bottom"/>
          </w:tcPr>
          <w:p w14:paraId="3EE2DA5F" w14:textId="77777777" w:rsidR="00253BF3" w:rsidRPr="00D8680D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1FE04CA0" w14:textId="7E2BE889" w:rsidR="00253BF3" w:rsidRPr="00D8680D" w:rsidRDefault="00ED2546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8680D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90</w:t>
            </w:r>
          </w:p>
        </w:tc>
        <w:tc>
          <w:tcPr>
            <w:tcW w:w="186" w:type="dxa"/>
            <w:vAlign w:val="bottom"/>
          </w:tcPr>
          <w:p w14:paraId="7AE84EFE" w14:textId="77777777" w:rsidR="00253BF3" w:rsidRPr="00D8680D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3D2B614E" w14:textId="1DDA9129" w:rsidR="00253BF3" w:rsidRPr="00D8680D" w:rsidRDefault="002029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40D111" w14:textId="77777777" w:rsidR="00253BF3" w:rsidRPr="00D8680D" w:rsidRDefault="00253BF3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05A149F4" w14:textId="64FF8BAA" w:rsidR="00253BF3" w:rsidRPr="00D8680D" w:rsidRDefault="0020295E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022308" w:rsidRPr="00D8680D" w14:paraId="2A9B9E1A" w14:textId="77777777" w:rsidTr="00841879">
        <w:trPr>
          <w:trHeight w:val="407"/>
        </w:trPr>
        <w:tc>
          <w:tcPr>
            <w:tcW w:w="2700" w:type="dxa"/>
          </w:tcPr>
          <w:p w14:paraId="01373021" w14:textId="77777777" w:rsidR="00022308" w:rsidRPr="00D8680D" w:rsidRDefault="00022308" w:rsidP="00F54E6A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3E1564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6809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29EEE3E2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CA91AEF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6" w:type="dxa"/>
            <w:vAlign w:val="bottom"/>
          </w:tcPr>
          <w:p w14:paraId="0E7B27C2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5B0E44B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0E32C82C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4D35F8EE" w14:textId="77777777" w:rsidR="00022308" w:rsidRPr="00D8680D" w:rsidRDefault="00022308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E4C87" w:rsidRPr="00D8680D" w14:paraId="60723F12" w14:textId="77777777" w:rsidTr="00841879">
        <w:trPr>
          <w:trHeight w:val="407"/>
        </w:trPr>
        <w:tc>
          <w:tcPr>
            <w:tcW w:w="2700" w:type="dxa"/>
          </w:tcPr>
          <w:p w14:paraId="59C2188C" w14:textId="417691B7" w:rsidR="007E4C87" w:rsidRPr="00D8680D" w:rsidRDefault="007E4C87" w:rsidP="00F54E6A">
            <w:pPr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D409A3"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0634911F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B01912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6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3BE93F7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213F4F10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4C8D49C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77911632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2" w:type="dxa"/>
            <w:vAlign w:val="bottom"/>
          </w:tcPr>
          <w:p w14:paraId="140D7ED8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4C7CF8D" w14:textId="77777777" w:rsidR="007E4C87" w:rsidRPr="00D8680D" w:rsidRDefault="007E4C8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D409A3" w:rsidRPr="00D8680D" w14:paraId="33197608" w14:textId="77777777" w:rsidTr="00841879">
        <w:trPr>
          <w:trHeight w:val="407"/>
        </w:trPr>
        <w:tc>
          <w:tcPr>
            <w:tcW w:w="2700" w:type="dxa"/>
          </w:tcPr>
          <w:p w14:paraId="5FDA2329" w14:textId="0D0B86C8" w:rsidR="00D409A3" w:rsidRPr="00D8680D" w:rsidRDefault="00D409A3" w:rsidP="00D409A3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4E83C9AA" w14:textId="30FDC2F8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0DC5C92" w14:textId="72472978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6" w:type="dxa"/>
            <w:vAlign w:val="bottom"/>
          </w:tcPr>
          <w:p w14:paraId="10D81067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BF9FE35" w14:textId="66F70938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6" w:type="dxa"/>
            <w:vAlign w:val="bottom"/>
          </w:tcPr>
          <w:p w14:paraId="509A1956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42CAC92A" w14:textId="0E885AFA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2" w:type="dxa"/>
            <w:vAlign w:val="bottom"/>
          </w:tcPr>
          <w:p w14:paraId="789430B0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  <w:tab w:val="decimal" w:pos="954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81CC75F" w14:textId="27140C89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(1)</w:t>
            </w:r>
          </w:p>
        </w:tc>
      </w:tr>
      <w:tr w:rsidR="00D409A3" w:rsidRPr="00D8680D" w14:paraId="488CBA50" w14:textId="77777777" w:rsidTr="00841879">
        <w:trPr>
          <w:trHeight w:val="407"/>
        </w:trPr>
        <w:tc>
          <w:tcPr>
            <w:tcW w:w="2700" w:type="dxa"/>
          </w:tcPr>
          <w:p w14:paraId="5922A0FE" w14:textId="0A4529A3" w:rsidR="00D409A3" w:rsidRPr="00D8680D" w:rsidRDefault="00D409A3" w:rsidP="00D409A3">
            <w:pPr>
              <w:spacing w:line="240" w:lineRule="auto"/>
              <w:ind w:left="98" w:right="-2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80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170" w:type="dxa"/>
          </w:tcPr>
          <w:p w14:paraId="20870851" w14:textId="566FA771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7756CF4F" w14:textId="4934FA81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(35)</w:t>
            </w:r>
          </w:p>
        </w:tc>
        <w:tc>
          <w:tcPr>
            <w:tcW w:w="186" w:type="dxa"/>
            <w:vAlign w:val="bottom"/>
          </w:tcPr>
          <w:p w14:paraId="585BF944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5B769160" w14:textId="5977EF54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right="107"/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/>
              </w:rPr>
              <w:t>35</w:t>
            </w:r>
          </w:p>
        </w:tc>
        <w:tc>
          <w:tcPr>
            <w:tcW w:w="186" w:type="dxa"/>
            <w:vAlign w:val="bottom"/>
          </w:tcPr>
          <w:p w14:paraId="6EB3EA63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54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4" w:type="dxa"/>
            <w:vAlign w:val="bottom"/>
          </w:tcPr>
          <w:p w14:paraId="0733C1FE" w14:textId="58A6886C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67A5E1A5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  <w:tab w:val="decimal" w:pos="954"/>
              </w:tabs>
              <w:spacing w:line="240" w:lineRule="auto"/>
              <w:ind w:right="107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1CE75DE" w14:textId="4CE92BBB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7994DD0" w14:textId="77777777" w:rsidR="00CB4861" w:rsidRPr="00D8680D" w:rsidRDefault="00CB486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9164006" w14:textId="1DEE39F2" w:rsidR="002C0C35" w:rsidRPr="00D8680D" w:rsidRDefault="00E1467F" w:rsidP="00F54E6A">
      <w:pPr>
        <w:pStyle w:val="Heading1"/>
        <w:keepLines/>
        <w:numPr>
          <w:ilvl w:val="0"/>
          <w:numId w:val="0"/>
        </w:numPr>
        <w:shd w:val="clear" w:color="auto" w:fill="auto"/>
        <w:ind w:left="1080" w:right="-45"/>
        <w:jc w:val="thaiDistribute"/>
        <w:rPr>
          <w:rFonts w:ascii="Angsana New" w:hAnsi="Angsana New" w:cs="Angsana New"/>
          <w:b w:val="0"/>
          <w:bCs w:val="0"/>
          <w:sz w:val="30"/>
          <w:szCs w:val="30"/>
          <w:u w:val="none"/>
          <w:lang w:val="th-TH"/>
        </w:rPr>
      </w:pPr>
      <w:r w:rsidRPr="00D8680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(</w:t>
      </w:r>
      <w:r w:rsidR="00A11025" w:rsidRPr="00D8680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>ข</w:t>
      </w:r>
      <w:r w:rsidRPr="00D8680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D8680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3</w:t>
      </w:r>
      <w:r w:rsidRPr="00D8680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.</w:t>
      </w:r>
      <w:r w:rsidR="00C418B0" w:rsidRPr="00D8680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>2</w:t>
      </w:r>
      <w:r w:rsidRPr="00D8680D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u w:val="none"/>
          <w:cs/>
        </w:rPr>
        <w:t xml:space="preserve">) </w:t>
      </w:r>
      <w:r w:rsidR="002C0C35" w:rsidRPr="00D8680D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ความเสี่ยงด้านอัตราดอกเบี้ย</w:t>
      </w:r>
    </w:p>
    <w:p w14:paraId="55A2E199" w14:textId="77777777" w:rsidR="002C0C35" w:rsidRPr="00D8680D" w:rsidRDefault="002C0C35" w:rsidP="00F54E6A">
      <w:pPr>
        <w:rPr>
          <w:rFonts w:asciiTheme="majorBidi" w:hAnsiTheme="majorBidi" w:cstheme="majorBidi"/>
          <w:sz w:val="24"/>
          <w:szCs w:val="24"/>
        </w:rPr>
      </w:pPr>
    </w:p>
    <w:p w14:paraId="64B585FE" w14:textId="20AC64C5" w:rsidR="002C0C35" w:rsidRPr="00D8680D" w:rsidRDefault="002C0C35" w:rsidP="00F54E6A">
      <w:pPr>
        <w:pStyle w:val="ListParagraph"/>
        <w:tabs>
          <w:tab w:val="clear" w:pos="454"/>
          <w:tab w:val="clear" w:pos="907"/>
          <w:tab w:val="clear" w:pos="1644"/>
          <w:tab w:val="left" w:pos="540"/>
          <w:tab w:val="left" w:pos="630"/>
        </w:tabs>
        <w:spacing w:line="240" w:lineRule="auto"/>
        <w:ind w:left="171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D8680D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D8680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Pr="00D8680D">
        <w:rPr>
          <w:rFonts w:asciiTheme="majorBidi" w:eastAsia="Calibri" w:hAnsiTheme="majorBidi" w:cstheme="majorBidi"/>
          <w:sz w:val="30"/>
          <w:szCs w:val="30"/>
          <w:cs/>
          <w:lang w:val="en-GB"/>
        </w:rPr>
        <w:t>ตราสารหนี้และ</w:t>
      </w:r>
      <w:r w:rsidRPr="00D8680D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D85526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D85526" w:rsidRPr="00D8680D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D85526" w:rsidRPr="00D8680D">
        <w:rPr>
          <w:rFonts w:asciiTheme="majorBidi" w:hAnsiTheme="majorBidi" w:cstheme="majorBidi"/>
          <w:sz w:val="30"/>
          <w:szCs w:val="30"/>
        </w:rPr>
        <w:t>1</w:t>
      </w:r>
      <w:r w:rsidR="00CD3805" w:rsidRPr="00D8680D">
        <w:rPr>
          <w:rFonts w:asciiTheme="majorBidi" w:hAnsiTheme="majorBidi" w:cstheme="majorBidi"/>
          <w:sz w:val="30"/>
          <w:szCs w:val="30"/>
        </w:rPr>
        <w:t>5</w:t>
      </w:r>
      <w:r w:rsidR="00D85526" w:rsidRPr="00D8680D">
        <w:rPr>
          <w:rFonts w:asciiTheme="majorBidi" w:hAnsiTheme="majorBidi" w:cstheme="majorBidi" w:hint="cs"/>
          <w:sz w:val="30"/>
          <w:szCs w:val="30"/>
          <w:cs/>
        </w:rPr>
        <w:t>)</w:t>
      </w:r>
      <w:r w:rsidR="007C39FA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Pr="00D8680D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D8680D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</w:t>
      </w:r>
      <w:r w:rsidR="00022304" w:rsidRPr="00D8680D">
        <w:rPr>
          <w:rFonts w:asciiTheme="majorBidi" w:hAnsiTheme="majorBidi" w:cstheme="majorBidi"/>
          <w:sz w:val="30"/>
          <w:szCs w:val="30"/>
        </w:rPr>
        <w:t xml:space="preserve"> </w:t>
      </w:r>
      <w:r w:rsidR="005B43AD" w:rsidRPr="00D8680D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Pr="00D8680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8680D">
        <w:rPr>
          <w:rFonts w:asciiTheme="majorBidi" w:hAnsiTheme="majorBidi" w:cstheme="majorBidi"/>
          <w:sz w:val="30"/>
          <w:szCs w:val="30"/>
          <w:cs/>
        </w:rPr>
        <w:t>มีความเสี่ยง</w:t>
      </w:r>
      <w:r w:rsidR="007C39FA" w:rsidRPr="00D8680D">
        <w:rPr>
          <w:rFonts w:asciiTheme="majorBidi" w:hAnsiTheme="majorBidi" w:hint="cs"/>
          <w:sz w:val="30"/>
          <w:szCs w:val="30"/>
          <w:cs/>
        </w:rPr>
        <w:t>ต่ำจากการเปลี่ยนแปลงของอัตราดอกเบี้ย</w:t>
      </w:r>
      <w:r w:rsidR="007C39FA" w:rsidRPr="00D8680D">
        <w:rPr>
          <w:rFonts w:asciiTheme="majorBidi" w:hAnsiTheme="majorBidi"/>
          <w:sz w:val="30"/>
          <w:szCs w:val="30"/>
          <w:cs/>
        </w:rPr>
        <w:t xml:space="preserve"> </w:t>
      </w:r>
      <w:r w:rsidR="007C39FA" w:rsidRPr="00D8680D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</w:t>
      </w:r>
      <w:r w:rsidR="00D85526" w:rsidRPr="00D8680D">
        <w:rPr>
          <w:rFonts w:asciiTheme="majorBidi" w:hAnsiTheme="majorBidi" w:hint="cs"/>
          <w:sz w:val="30"/>
          <w:szCs w:val="30"/>
          <w:cs/>
        </w:rPr>
        <w:t xml:space="preserve">   </w:t>
      </w:r>
      <w:r w:rsidR="0096457F" w:rsidRPr="00D8680D">
        <w:rPr>
          <w:rFonts w:asciiTheme="majorBidi" w:hAnsiTheme="majorBidi" w:hint="cs"/>
          <w:sz w:val="30"/>
          <w:szCs w:val="30"/>
          <w:cs/>
        </w:rPr>
        <w:t>งบการเงินของกลุ่ม</w:t>
      </w:r>
      <w:r w:rsidR="007C39FA" w:rsidRPr="00D8680D">
        <w:rPr>
          <w:rFonts w:asciiTheme="majorBidi" w:hAnsiTheme="majorBidi" w:hint="cs"/>
          <w:sz w:val="30"/>
          <w:szCs w:val="30"/>
          <w:cs/>
        </w:rPr>
        <w:t>บริษัท</w:t>
      </w:r>
      <w:r w:rsidRPr="00D8680D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</w:p>
    <w:p w14:paraId="21D1EA04" w14:textId="0D0B60D7" w:rsidR="00F8287E" w:rsidRPr="00D8680D" w:rsidRDefault="00F8287E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/>
        </w:rPr>
      </w:pPr>
    </w:p>
    <w:p w14:paraId="66FF5663" w14:textId="5462E53F" w:rsidR="004926F5" w:rsidRPr="00D8680D" w:rsidRDefault="004926F5" w:rsidP="00F54E6A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D8680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การบริหารจัดการทุน</w:t>
      </w:r>
    </w:p>
    <w:p w14:paraId="7BB59A77" w14:textId="768958E3" w:rsidR="004926F5" w:rsidRPr="00D8680D" w:rsidRDefault="004926F5" w:rsidP="00F54E6A">
      <w:pPr>
        <w:rPr>
          <w:rFonts w:asciiTheme="majorBidi" w:hAnsiTheme="majorBidi" w:cstheme="majorBidi"/>
          <w:sz w:val="30"/>
          <w:szCs w:val="30"/>
        </w:rPr>
      </w:pPr>
    </w:p>
    <w:p w14:paraId="1039D6B8" w14:textId="2913A5D2" w:rsidR="00E06AC3" w:rsidRPr="00D8680D" w:rsidRDefault="004926F5" w:rsidP="00F54E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8680D">
        <w:rPr>
          <w:rFonts w:asciiTheme="majorBidi" w:hAnsiTheme="majorBidi" w:cs="Angsana New" w:hint="cs"/>
          <w:sz w:val="30"/>
          <w:szCs w:val="30"/>
          <w:cs/>
        </w:rPr>
        <w:t>นโยบายของคณะกรรมการบริษัท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เจ้าหนี้และตลาดและก่อให้เกิดการพัฒนาของธุรกิจในอนาคต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คณะกรรมการได้มีการกำกับดูแลผลตอบแทนจากการลงทุน</w:t>
      </w:r>
      <w:r w:rsidR="009A713F" w:rsidRPr="00D8680D">
        <w:rPr>
          <w:rFonts w:asciiTheme="majorBidi" w:hAnsiTheme="majorBidi" w:cs="Angsana New" w:hint="cs"/>
          <w:sz w:val="30"/>
          <w:szCs w:val="30"/>
          <w:cs/>
        </w:rPr>
        <w:t>อย่างสม่ำเสมอ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280" w:rsidRPr="00D8680D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ซึ่งไม่รวมส่วนได้เสียที่ไม่มีอำนาจควบคุม</w:t>
      </w:r>
      <w:r w:rsidRPr="00D868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8680D">
        <w:rPr>
          <w:rFonts w:asciiTheme="majorBidi" w:hAnsiTheme="majorBidi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627A51E1" w14:textId="1DF91993" w:rsidR="00581921" w:rsidRPr="00D8680D" w:rsidRDefault="00581921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5D81CA" w14:textId="71DDBBCB" w:rsidR="006A30DA" w:rsidRPr="00D8680D" w:rsidRDefault="006A30DA" w:rsidP="00F54E6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ข้อมูลงบกระแสเงินสดเปิดเผยเพิ่มเติม</w:t>
      </w:r>
    </w:p>
    <w:p w14:paraId="76F80B31" w14:textId="77777777" w:rsidR="007B6B72" w:rsidRPr="00D8680D" w:rsidRDefault="007B6B72" w:rsidP="00F54E6A">
      <w:pPr>
        <w:ind w:left="87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C6BFC18" w14:textId="181B5C21" w:rsidR="006A30DA" w:rsidRPr="00D8680D" w:rsidRDefault="001D68D1" w:rsidP="00F54E6A">
      <w:pPr>
        <w:tabs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8680D">
        <w:rPr>
          <w:rFonts w:ascii="Angsana New" w:hAnsi="Angsana New" w:cs="Angsana New"/>
          <w:spacing w:val="-4"/>
          <w:sz w:val="30"/>
          <w:szCs w:val="30"/>
          <w:cs/>
        </w:rPr>
        <w:t xml:space="preserve">ที่ดิน </w:t>
      </w:r>
      <w:r w:rsidR="006A30DA" w:rsidRPr="00D8680D">
        <w:rPr>
          <w:rFonts w:ascii="Angsana New" w:hAnsi="Angsana New" w:cs="Angsana New"/>
          <w:spacing w:val="-4"/>
          <w:sz w:val="30"/>
          <w:szCs w:val="30"/>
          <w:cs/>
        </w:rPr>
        <w:t>อาคารและอุปกรณ์</w:t>
      </w:r>
      <w:r w:rsidR="007C072C" w:rsidRPr="00D8680D">
        <w:rPr>
          <w:rFonts w:ascii="Angsana New" w:hAnsi="Angsana New" w:cs="Angsana New"/>
          <w:spacing w:val="-4"/>
          <w:sz w:val="30"/>
          <w:szCs w:val="30"/>
          <w:cs/>
        </w:rPr>
        <w:t>และสินทรัพย์ไม่มีตัวตน</w:t>
      </w:r>
      <w:r w:rsidR="006A30DA" w:rsidRPr="00D8680D">
        <w:rPr>
          <w:rFonts w:ascii="Angsana New" w:hAnsi="Angsana New" w:cs="Angsana New"/>
          <w:spacing w:val="-4"/>
          <w:sz w:val="30"/>
          <w:szCs w:val="30"/>
          <w:cs/>
        </w:rPr>
        <w:t>ที่</w:t>
      </w:r>
      <w:r w:rsidR="007C072C" w:rsidRPr="00D8680D">
        <w:rPr>
          <w:rFonts w:ascii="Angsana New" w:hAnsi="Angsana New" w:cs="Angsana New"/>
          <w:spacing w:val="-4"/>
          <w:sz w:val="30"/>
          <w:szCs w:val="30"/>
          <w:cs/>
        </w:rPr>
        <w:t>จ่ายชำระเป็นเงินสด</w:t>
      </w:r>
      <w:r w:rsidR="006A30DA" w:rsidRPr="00D8680D">
        <w:rPr>
          <w:rFonts w:ascii="Angsana New" w:hAnsi="Angsana New" w:cs="Angsana New"/>
          <w:spacing w:val="-4"/>
          <w:sz w:val="30"/>
          <w:szCs w:val="30"/>
          <w:cs/>
        </w:rPr>
        <w:t>ในระหว่าง</w:t>
      </w:r>
      <w:r w:rsidR="006A30DA" w:rsidRPr="00D8680D">
        <w:rPr>
          <w:rFonts w:ascii="Angsana New" w:hAnsi="Angsana New" w:cs="Angsana New"/>
          <w:sz w:val="30"/>
          <w:szCs w:val="30"/>
          <w:cs/>
        </w:rPr>
        <w:t xml:space="preserve">ปีสิ้นสุดวันที่ </w:t>
      </w:r>
      <w:r w:rsidR="00C418B0" w:rsidRPr="00D8680D">
        <w:rPr>
          <w:rFonts w:ascii="Angsana New" w:hAnsi="Angsana New" w:cs="Angsana New"/>
          <w:sz w:val="30"/>
          <w:szCs w:val="30"/>
        </w:rPr>
        <w:t>31</w:t>
      </w:r>
      <w:r w:rsidR="006A30DA" w:rsidRPr="00D8680D">
        <w:rPr>
          <w:rFonts w:ascii="Angsana New" w:hAnsi="Angsana New" w:cs="Angsana New"/>
          <w:sz w:val="30"/>
          <w:szCs w:val="30"/>
        </w:rPr>
        <w:t xml:space="preserve"> </w:t>
      </w:r>
      <w:r w:rsidR="006A30DA" w:rsidRPr="00D8680D">
        <w:rPr>
          <w:rFonts w:ascii="Angsana New" w:hAnsi="Angsana New" w:cs="Angsana New"/>
          <w:sz w:val="30"/>
          <w:szCs w:val="30"/>
          <w:cs/>
        </w:rPr>
        <w:t>ธันวาคม</w:t>
      </w:r>
      <w:r w:rsidR="006A30DA" w:rsidRPr="00D8680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D409A3" w:rsidRPr="00D8680D">
        <w:rPr>
          <w:rFonts w:ascii="Angsana New" w:hAnsi="Angsana New" w:cs="Angsana New"/>
          <w:sz w:val="30"/>
          <w:szCs w:val="30"/>
        </w:rPr>
        <w:t>8</w:t>
      </w:r>
      <w:r w:rsidR="00835DD0" w:rsidRPr="00D868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1A05" w:rsidRPr="00D868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18B0" w:rsidRPr="00D8680D">
        <w:rPr>
          <w:rFonts w:ascii="Angsana New" w:hAnsi="Angsana New" w:cs="Angsana New"/>
          <w:sz w:val="30"/>
          <w:szCs w:val="30"/>
        </w:rPr>
        <w:t>256</w:t>
      </w:r>
      <w:r w:rsidR="00D409A3" w:rsidRPr="00D8680D">
        <w:rPr>
          <w:rFonts w:ascii="Angsana New" w:hAnsi="Angsana New" w:cs="Angsana New"/>
          <w:sz w:val="30"/>
          <w:szCs w:val="30"/>
        </w:rPr>
        <w:t>7</w:t>
      </w:r>
      <w:r w:rsidR="00C60035" w:rsidRPr="00D8680D">
        <w:rPr>
          <w:rFonts w:ascii="Angsana New" w:hAnsi="Angsana New" w:cs="Angsana New"/>
          <w:sz w:val="30"/>
          <w:szCs w:val="30"/>
        </w:rPr>
        <w:t xml:space="preserve"> </w:t>
      </w:r>
      <w:r w:rsidR="006A30DA" w:rsidRPr="00D8680D">
        <w:rPr>
          <w:rFonts w:ascii="Angsana New" w:hAnsi="Angsana New" w:cs="Angsana New"/>
          <w:sz w:val="30"/>
          <w:szCs w:val="30"/>
          <w:cs/>
        </w:rPr>
        <w:t>มี</w:t>
      </w:r>
      <w:r w:rsidR="007C072C" w:rsidRPr="00D8680D">
        <w:rPr>
          <w:rFonts w:ascii="Angsana New" w:hAnsi="Angsana New" w:cs="Angsana New"/>
          <w:sz w:val="30"/>
          <w:szCs w:val="30"/>
          <w:cs/>
        </w:rPr>
        <w:t>รายละเอียด</w:t>
      </w:r>
      <w:r w:rsidR="006A30DA" w:rsidRPr="00D8680D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05B31CD5" w14:textId="77777777" w:rsidR="00886909" w:rsidRPr="00D8680D" w:rsidRDefault="00886909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both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33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1"/>
        <w:gridCol w:w="812"/>
        <w:gridCol w:w="984"/>
        <w:gridCol w:w="271"/>
        <w:gridCol w:w="992"/>
        <w:gridCol w:w="271"/>
        <w:gridCol w:w="988"/>
        <w:gridCol w:w="271"/>
        <w:gridCol w:w="988"/>
      </w:tblGrid>
      <w:tr w:rsidR="007463FD" w:rsidRPr="00D8680D" w14:paraId="7539BFE4" w14:textId="77777777" w:rsidTr="00B00E4B">
        <w:trPr>
          <w:trHeight w:hRule="exact" w:val="374"/>
        </w:trPr>
        <w:tc>
          <w:tcPr>
            <w:tcW w:w="2014" w:type="pct"/>
          </w:tcPr>
          <w:p w14:paraId="3FE383F0" w14:textId="6BEA98EC" w:rsidR="001D68D1" w:rsidRPr="00D8680D" w:rsidRDefault="0039563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35" w:type="pct"/>
          </w:tcPr>
          <w:p w14:paraId="16496209" w14:textId="77777777" w:rsidR="001D68D1" w:rsidRPr="00D8680D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1842B090" w14:textId="77777777" w:rsidR="001D68D1" w:rsidRPr="00D8680D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17C4E1E" w14:textId="77777777" w:rsidR="001D68D1" w:rsidRPr="00D8680D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28CDAB84" w14:textId="77777777" w:rsidR="001D68D1" w:rsidRPr="00D8680D" w:rsidRDefault="001D68D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C87" w:rsidRPr="00D8680D" w14:paraId="260FF4E7" w14:textId="77777777" w:rsidTr="00B00E4B">
        <w:trPr>
          <w:trHeight w:hRule="exact" w:val="374"/>
        </w:trPr>
        <w:tc>
          <w:tcPr>
            <w:tcW w:w="2014" w:type="pct"/>
          </w:tcPr>
          <w:p w14:paraId="43837EF8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6AAD4B9" w14:textId="5CF48CA1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2AF94E1" w14:textId="567D9098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09A3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4EF1CC9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4300279" w14:textId="509DF226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09A3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40DB8FF5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2E8617" w14:textId="5DE50014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09A3" w:rsidRPr="00D8680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DDB0344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618F230" w14:textId="18593E7F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409A3" w:rsidRPr="00D8680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E4C87" w:rsidRPr="00D8680D" w14:paraId="7246E9D1" w14:textId="77777777" w:rsidTr="00B00E4B">
        <w:trPr>
          <w:trHeight w:hRule="exact" w:val="374"/>
        </w:trPr>
        <w:tc>
          <w:tcPr>
            <w:tcW w:w="2014" w:type="pct"/>
          </w:tcPr>
          <w:p w14:paraId="4D33171C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C0A7B2B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pct"/>
            <w:gridSpan w:val="7"/>
          </w:tcPr>
          <w:p w14:paraId="7923ECF8" w14:textId="77777777" w:rsidR="007E4C87" w:rsidRPr="00D8680D" w:rsidRDefault="007E4C8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9A3" w:rsidRPr="00D8680D" w14:paraId="22201A4D" w14:textId="77777777" w:rsidTr="00DC3D31">
        <w:trPr>
          <w:trHeight w:hRule="exact" w:val="374"/>
        </w:trPr>
        <w:tc>
          <w:tcPr>
            <w:tcW w:w="2014" w:type="pct"/>
          </w:tcPr>
          <w:p w14:paraId="2584DD5B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5" w:type="pct"/>
          </w:tcPr>
          <w:p w14:paraId="752CAB38" w14:textId="2CC3DF05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4DB18844" w14:textId="5DCB9579" w:rsidR="00D409A3" w:rsidRPr="00D8680D" w:rsidRDefault="00BF219B" w:rsidP="00D1716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3,299,049</w:t>
            </w:r>
          </w:p>
        </w:tc>
        <w:tc>
          <w:tcPr>
            <w:tcW w:w="145" w:type="pct"/>
          </w:tcPr>
          <w:p w14:paraId="2EC57B89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92100A6" w14:textId="2A6352CB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57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877,079</w:t>
            </w:r>
          </w:p>
        </w:tc>
        <w:tc>
          <w:tcPr>
            <w:tcW w:w="145" w:type="pct"/>
          </w:tcPr>
          <w:p w14:paraId="3222BDE4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9DBA8A5" w14:textId="09FAF553" w:rsidR="00D409A3" w:rsidRPr="00D8680D" w:rsidRDefault="00BA592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264,833</w:t>
            </w:r>
          </w:p>
        </w:tc>
        <w:tc>
          <w:tcPr>
            <w:tcW w:w="145" w:type="pct"/>
          </w:tcPr>
          <w:p w14:paraId="7AE1B374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AE7089" w14:textId="09435D1C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131,136</w:t>
            </w:r>
          </w:p>
        </w:tc>
      </w:tr>
      <w:tr w:rsidR="00D409A3" w:rsidRPr="00D8680D" w14:paraId="0865EC8A" w14:textId="77777777" w:rsidTr="00DC3D31">
        <w:trPr>
          <w:trHeight w:hRule="exact" w:val="374"/>
        </w:trPr>
        <w:tc>
          <w:tcPr>
            <w:tcW w:w="2014" w:type="pct"/>
          </w:tcPr>
          <w:p w14:paraId="449DD058" w14:textId="26838B6C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การเปลี่ยนแปลงในเจ้าหนี้</w:t>
            </w:r>
          </w:p>
        </w:tc>
        <w:tc>
          <w:tcPr>
            <w:tcW w:w="435" w:type="pct"/>
          </w:tcPr>
          <w:p w14:paraId="754E87AC" w14:textId="77777777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0B7CB2B" w14:textId="70F2CDAE" w:rsidR="00D409A3" w:rsidRPr="00D8680D" w:rsidRDefault="00BF219B" w:rsidP="00344F1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right="-3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308,596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FA09DD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  <w:vAlign w:val="bottom"/>
          </w:tcPr>
          <w:p w14:paraId="64592392" w14:textId="56C2A8C0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412,769</w:t>
            </w:r>
          </w:p>
        </w:tc>
        <w:tc>
          <w:tcPr>
            <w:tcW w:w="145" w:type="pct"/>
          </w:tcPr>
          <w:p w14:paraId="4AB69266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91B1E48" w14:textId="0DDFCE7A" w:rsidR="00D409A3" w:rsidRPr="00D8680D" w:rsidRDefault="00BA592D" w:rsidP="003B2D1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42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(8,652)</w:t>
            </w:r>
          </w:p>
        </w:tc>
        <w:tc>
          <w:tcPr>
            <w:tcW w:w="145" w:type="pct"/>
          </w:tcPr>
          <w:p w14:paraId="00659816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48834FF" w14:textId="5338FB3F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94,636</w:t>
            </w:r>
          </w:p>
        </w:tc>
      </w:tr>
      <w:tr w:rsidR="00D409A3" w:rsidRPr="00D8680D" w14:paraId="176FC442" w14:textId="77777777" w:rsidTr="00DC3D31">
        <w:trPr>
          <w:trHeight w:hRule="exact" w:val="374"/>
        </w:trPr>
        <w:tc>
          <w:tcPr>
            <w:tcW w:w="2014" w:type="pct"/>
          </w:tcPr>
          <w:p w14:paraId="309BB084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5" w:type="pct"/>
          </w:tcPr>
          <w:p w14:paraId="5FCF776A" w14:textId="77777777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517F1" w14:textId="37CF2C60" w:rsidR="00D409A3" w:rsidRPr="00D8680D" w:rsidRDefault="0011758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2,990,453</w:t>
            </w:r>
          </w:p>
        </w:tc>
        <w:tc>
          <w:tcPr>
            <w:tcW w:w="145" w:type="pct"/>
          </w:tcPr>
          <w:p w14:paraId="6B144ABF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46532" w14:textId="6EA8AD7B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1,289,848</w:t>
            </w:r>
          </w:p>
        </w:tc>
        <w:tc>
          <w:tcPr>
            <w:tcW w:w="145" w:type="pct"/>
          </w:tcPr>
          <w:p w14:paraId="662AE08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502E0" w14:textId="2F65BE29" w:rsidR="00D409A3" w:rsidRPr="00D8680D" w:rsidRDefault="00BA592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256,181</w:t>
            </w:r>
          </w:p>
        </w:tc>
        <w:tc>
          <w:tcPr>
            <w:tcW w:w="145" w:type="pct"/>
          </w:tcPr>
          <w:p w14:paraId="737BFEB3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6E7031F" w14:textId="3FB40555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225,772</w:t>
            </w:r>
          </w:p>
        </w:tc>
      </w:tr>
    </w:tbl>
    <w:p w14:paraId="5EAA5080" w14:textId="03454F32" w:rsidR="000A0EF5" w:rsidRPr="00D8680D" w:rsidRDefault="000A0EF5" w:rsidP="00F54E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62"/>
        <w:gridCol w:w="809"/>
        <w:gridCol w:w="989"/>
        <w:gridCol w:w="269"/>
        <w:gridCol w:w="993"/>
        <w:gridCol w:w="269"/>
        <w:gridCol w:w="993"/>
        <w:gridCol w:w="269"/>
        <w:gridCol w:w="993"/>
      </w:tblGrid>
      <w:tr w:rsidR="00066702" w:rsidRPr="00D8680D" w14:paraId="2BD6BE5D" w14:textId="77777777" w:rsidTr="00B00E4B">
        <w:trPr>
          <w:trHeight w:hRule="exact" w:val="374"/>
        </w:trPr>
        <w:tc>
          <w:tcPr>
            <w:tcW w:w="2013" w:type="pct"/>
          </w:tcPr>
          <w:p w14:paraId="3E0451B7" w14:textId="38500C26" w:rsidR="00066702" w:rsidRPr="00D8680D" w:rsidRDefault="0039563C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47" w:firstLine="9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433" w:type="pct"/>
          </w:tcPr>
          <w:p w14:paraId="46BFAA54" w14:textId="77777777" w:rsidR="00066702" w:rsidRPr="00D8680D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pct"/>
            <w:gridSpan w:val="3"/>
          </w:tcPr>
          <w:p w14:paraId="41F631FB" w14:textId="77777777" w:rsidR="00066702" w:rsidRPr="00D8680D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CE83F61" w14:textId="77777777" w:rsidR="00066702" w:rsidRPr="00D8680D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pct"/>
            <w:gridSpan w:val="3"/>
          </w:tcPr>
          <w:p w14:paraId="14D433DF" w14:textId="77777777" w:rsidR="00066702" w:rsidRPr="00D8680D" w:rsidRDefault="00066702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9A3" w:rsidRPr="00D8680D" w14:paraId="52F8830D" w14:textId="77777777" w:rsidTr="00B00E4B">
        <w:trPr>
          <w:trHeight w:hRule="exact" w:val="374"/>
        </w:trPr>
        <w:tc>
          <w:tcPr>
            <w:tcW w:w="2013" w:type="pct"/>
          </w:tcPr>
          <w:p w14:paraId="6851D325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261E18B8" w14:textId="60EA15A9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BA7225C" w14:textId="7CE8D79A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5DE0342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12FBABE" w14:textId="36218600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F1BD49B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39B80005" w14:textId="0DF85B31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62E5A51E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EFC5FEB" w14:textId="2291CE94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409A3" w:rsidRPr="00D8680D" w14:paraId="24C6615C" w14:textId="77777777" w:rsidTr="00B00E4B">
        <w:trPr>
          <w:trHeight w:hRule="exact" w:val="374"/>
        </w:trPr>
        <w:tc>
          <w:tcPr>
            <w:tcW w:w="2013" w:type="pct"/>
          </w:tcPr>
          <w:p w14:paraId="22C86AE8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47" w:firstLine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7DBA104F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5" w:type="pct"/>
            <w:gridSpan w:val="7"/>
          </w:tcPr>
          <w:p w14:paraId="66109238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9A3" w:rsidRPr="00D8680D" w14:paraId="592E9815" w14:textId="77777777" w:rsidTr="00B00E4B">
        <w:trPr>
          <w:trHeight w:hRule="exact" w:val="374"/>
        </w:trPr>
        <w:tc>
          <w:tcPr>
            <w:tcW w:w="2013" w:type="pct"/>
          </w:tcPr>
          <w:p w14:paraId="6991D94A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433" w:type="pct"/>
          </w:tcPr>
          <w:p w14:paraId="1B49E80B" w14:textId="0F4DEE4E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7D57A0A5" w14:textId="46830C12" w:rsidR="00D409A3" w:rsidRPr="00D8680D" w:rsidRDefault="00BF219B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32,085</w:t>
            </w:r>
          </w:p>
        </w:tc>
        <w:tc>
          <w:tcPr>
            <w:tcW w:w="144" w:type="pct"/>
          </w:tcPr>
          <w:p w14:paraId="25BAD20E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B191D29" w14:textId="642DFF39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12,909</w:t>
            </w:r>
          </w:p>
        </w:tc>
        <w:tc>
          <w:tcPr>
            <w:tcW w:w="144" w:type="pct"/>
          </w:tcPr>
          <w:p w14:paraId="5D80589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FD3FA51" w14:textId="287CA638" w:rsidR="00D409A3" w:rsidRPr="00D8680D" w:rsidRDefault="00BA592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19528F" w:rsidRPr="00D8680D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44" w:type="pct"/>
          </w:tcPr>
          <w:p w14:paraId="2236BE42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92DB2BC" w14:textId="379E08B6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5,828</w:t>
            </w:r>
          </w:p>
        </w:tc>
      </w:tr>
      <w:tr w:rsidR="00D409A3" w:rsidRPr="00D8680D" w14:paraId="34602739" w14:textId="77777777" w:rsidTr="00B00E4B">
        <w:trPr>
          <w:trHeight w:hRule="exact" w:val="374"/>
        </w:trPr>
        <w:tc>
          <w:tcPr>
            <w:tcW w:w="2013" w:type="pct"/>
          </w:tcPr>
          <w:p w14:paraId="6B8D49E6" w14:textId="1DDA2E3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81"/>
                <w:tab w:val="left" w:pos="1115"/>
              </w:tabs>
              <w:spacing w:line="240" w:lineRule="auto"/>
              <w:ind w:left="-110" w:right="47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บวก 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การเปลี่ยนแปลงในเจ้าหนี้</w:t>
            </w:r>
          </w:p>
        </w:tc>
        <w:tc>
          <w:tcPr>
            <w:tcW w:w="433" w:type="pct"/>
          </w:tcPr>
          <w:p w14:paraId="2658E874" w14:textId="77777777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BDA7332" w14:textId="424A2D94" w:rsidR="00D409A3" w:rsidRPr="00D8680D" w:rsidRDefault="00BF219B" w:rsidP="00344F1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35" w:firstLine="0"/>
              <w:rPr>
                <w:rFonts w:ascii="Angsana New" w:hAnsi="Angsana New" w:cs="Angsana New"/>
                <w:sz w:val="30"/>
                <w:szCs w:val="30"/>
              </w:rPr>
            </w:pPr>
            <w:r w:rsidRPr="00BF219B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1,646</w:t>
            </w:r>
            <w:r w:rsidRPr="00BF219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68222D3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97ED471" w14:textId="3A2A8CE5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4,563</w:t>
            </w:r>
          </w:p>
        </w:tc>
        <w:tc>
          <w:tcPr>
            <w:tcW w:w="144" w:type="pct"/>
          </w:tcPr>
          <w:p w14:paraId="61A8BA15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F798F7" w14:textId="5DB34307" w:rsidR="00D409A3" w:rsidRPr="00D8680D" w:rsidRDefault="00BA592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2,239</w:t>
            </w:r>
          </w:p>
        </w:tc>
        <w:tc>
          <w:tcPr>
            <w:tcW w:w="144" w:type="pct"/>
          </w:tcPr>
          <w:p w14:paraId="55B3ED55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2A4B928" w14:textId="3D894811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(2,948)</w:t>
            </w:r>
          </w:p>
        </w:tc>
      </w:tr>
      <w:tr w:rsidR="00D409A3" w:rsidRPr="00D8680D" w14:paraId="3254E6EC" w14:textId="77777777" w:rsidTr="00B00E4B">
        <w:trPr>
          <w:trHeight w:hRule="exact" w:val="374"/>
        </w:trPr>
        <w:tc>
          <w:tcPr>
            <w:tcW w:w="2013" w:type="pct"/>
          </w:tcPr>
          <w:p w14:paraId="67CD7A90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ซื้อมาและจ่ายชำระเป็นเงินสด</w:t>
            </w:r>
          </w:p>
        </w:tc>
        <w:tc>
          <w:tcPr>
            <w:tcW w:w="433" w:type="pct"/>
          </w:tcPr>
          <w:p w14:paraId="50E3E3BE" w14:textId="77777777" w:rsidR="00D409A3" w:rsidRPr="00D8680D" w:rsidRDefault="00D409A3" w:rsidP="00D409A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1A4CC69" w14:textId="2811E7CD" w:rsidR="00D409A3" w:rsidRPr="00D8680D" w:rsidRDefault="0011758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30,439</w:t>
            </w:r>
          </w:p>
        </w:tc>
        <w:tc>
          <w:tcPr>
            <w:tcW w:w="144" w:type="pct"/>
          </w:tcPr>
          <w:p w14:paraId="3A42B090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B7C44AD" w14:textId="19C9B780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17,472</w:t>
            </w:r>
          </w:p>
        </w:tc>
        <w:tc>
          <w:tcPr>
            <w:tcW w:w="144" w:type="pct"/>
          </w:tcPr>
          <w:p w14:paraId="59637BCF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891A1AB" w14:textId="1DC2A99E" w:rsidR="00D409A3" w:rsidRPr="00D8680D" w:rsidRDefault="00BA592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</w:t>
            </w:r>
            <w:r w:rsidR="0019528F"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65F4056B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D80D414" w14:textId="1C0D27E5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7" w:right="-157" w:firstLine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2,880</w:t>
            </w:r>
          </w:p>
        </w:tc>
      </w:tr>
    </w:tbl>
    <w:p w14:paraId="009DD24B" w14:textId="2135ED42" w:rsidR="00601663" w:rsidRPr="00D8680D" w:rsidRDefault="00601663" w:rsidP="00F5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DE045BF" w14:textId="5AD23BE1" w:rsidR="00804175" w:rsidRPr="00D8680D" w:rsidRDefault="00804175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180"/>
        </w:tabs>
        <w:ind w:left="540" w:right="-45" w:hanging="486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8680D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FE0AFB0" w14:textId="77777777" w:rsidR="0036476B" w:rsidRPr="00D8680D" w:rsidRDefault="0036476B" w:rsidP="00F54E6A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5"/>
        <w:gridCol w:w="798"/>
        <w:gridCol w:w="1134"/>
        <w:gridCol w:w="250"/>
        <w:gridCol w:w="1121"/>
        <w:gridCol w:w="274"/>
        <w:gridCol w:w="1140"/>
        <w:gridCol w:w="276"/>
        <w:gridCol w:w="1114"/>
      </w:tblGrid>
      <w:tr w:rsidR="005E65D0" w:rsidRPr="00D8680D" w14:paraId="5574B219" w14:textId="77777777" w:rsidTr="00DF028E">
        <w:trPr>
          <w:tblHeader/>
        </w:trPr>
        <w:tc>
          <w:tcPr>
            <w:tcW w:w="2131" w:type="pct"/>
            <w:gridSpan w:val="2"/>
          </w:tcPr>
          <w:p w14:paraId="796AA5C7" w14:textId="77777777" w:rsidR="00DB3FD7" w:rsidRPr="00D8680D" w:rsidRDefault="00DB3FD7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0B66BB08" w14:textId="77777777" w:rsidR="00DB3FD7" w:rsidRPr="00D8680D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F21DF92" w14:textId="77777777" w:rsidR="00DB3FD7" w:rsidRPr="00D8680D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8AD0AF" w14:textId="77777777" w:rsidR="00DB3FD7" w:rsidRPr="00D8680D" w:rsidRDefault="00DB3FD7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09A3" w:rsidRPr="00D8680D" w14:paraId="7E310990" w14:textId="77777777" w:rsidTr="00DF028E">
        <w:trPr>
          <w:trHeight w:val="344"/>
          <w:tblHeader/>
        </w:trPr>
        <w:tc>
          <w:tcPr>
            <w:tcW w:w="2131" w:type="pct"/>
            <w:gridSpan w:val="2"/>
          </w:tcPr>
          <w:p w14:paraId="78E151D4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0D2FAB" w14:textId="6980BA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5" w:type="pct"/>
          </w:tcPr>
          <w:p w14:paraId="4FEAA47D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7B52281" w14:textId="2AF765AB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AF9998F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84F5F7" w14:textId="65CF4C24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0BDCD7AE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24AE49C" w14:textId="555BF59C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409A3" w:rsidRPr="00D8680D" w14:paraId="07A0564C" w14:textId="77777777" w:rsidTr="00DF028E">
        <w:trPr>
          <w:tblHeader/>
        </w:trPr>
        <w:tc>
          <w:tcPr>
            <w:tcW w:w="1700" w:type="pct"/>
          </w:tcPr>
          <w:p w14:paraId="3A48D1CC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1" w:type="pct"/>
          </w:tcPr>
          <w:p w14:paraId="16A55BF3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60C52EC6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9A3" w:rsidRPr="00D8680D" w14:paraId="50F04CB4" w14:textId="77777777" w:rsidTr="00DF028E">
        <w:trPr>
          <w:tblHeader/>
        </w:trPr>
        <w:tc>
          <w:tcPr>
            <w:tcW w:w="1700" w:type="pct"/>
          </w:tcPr>
          <w:p w14:paraId="3CD56D03" w14:textId="1D68B891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431" w:type="pct"/>
          </w:tcPr>
          <w:p w14:paraId="62C3DD29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69" w:type="pct"/>
            <w:gridSpan w:val="7"/>
          </w:tcPr>
          <w:p w14:paraId="0F086AA7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409A3" w:rsidRPr="00D8680D" w14:paraId="762FA14B" w14:textId="77777777" w:rsidTr="00DF028E">
        <w:tc>
          <w:tcPr>
            <w:tcW w:w="2131" w:type="pct"/>
            <w:gridSpan w:val="2"/>
          </w:tcPr>
          <w:p w14:paraId="1B10E1D0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13" w:type="pct"/>
            <w:vAlign w:val="bottom"/>
          </w:tcPr>
          <w:p w14:paraId="71B3B822" w14:textId="3035D803" w:rsidR="00D409A3" w:rsidRPr="00D8680D" w:rsidRDefault="006E5D2C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444,595</w:t>
            </w:r>
          </w:p>
        </w:tc>
        <w:tc>
          <w:tcPr>
            <w:tcW w:w="135" w:type="pct"/>
            <w:vAlign w:val="bottom"/>
          </w:tcPr>
          <w:p w14:paraId="16ABECCF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5CA88FCC" w14:textId="5DD8706E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185,527</w:t>
            </w:r>
          </w:p>
        </w:tc>
        <w:tc>
          <w:tcPr>
            <w:tcW w:w="148" w:type="pct"/>
            <w:vAlign w:val="bottom"/>
          </w:tcPr>
          <w:p w14:paraId="49A173B4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51E09E20" w14:textId="1909EE91" w:rsidR="00D409A3" w:rsidRPr="00D8680D" w:rsidRDefault="00274B8E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7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7,</w:t>
            </w:r>
            <w:r w:rsidR="004B731E"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737</w:t>
            </w:r>
          </w:p>
        </w:tc>
        <w:tc>
          <w:tcPr>
            <w:tcW w:w="149" w:type="pct"/>
            <w:vAlign w:val="bottom"/>
          </w:tcPr>
          <w:p w14:paraId="311F1462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105DB684" w14:textId="0E763B0B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12,595</w:t>
            </w:r>
          </w:p>
        </w:tc>
      </w:tr>
      <w:tr w:rsidR="00D409A3" w:rsidRPr="00D8680D" w14:paraId="4EE61A3A" w14:textId="77777777" w:rsidTr="00DF028E">
        <w:tc>
          <w:tcPr>
            <w:tcW w:w="2131" w:type="pct"/>
            <w:gridSpan w:val="2"/>
          </w:tcPr>
          <w:p w14:paraId="1C4BB50E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613" w:type="pct"/>
            <w:vAlign w:val="bottom"/>
          </w:tcPr>
          <w:p w14:paraId="1F6DA8D6" w14:textId="51670F58" w:rsidR="00D409A3" w:rsidRPr="00D8680D" w:rsidRDefault="006E5D2C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2,981</w:t>
            </w:r>
          </w:p>
        </w:tc>
        <w:tc>
          <w:tcPr>
            <w:tcW w:w="135" w:type="pct"/>
            <w:vAlign w:val="bottom"/>
          </w:tcPr>
          <w:p w14:paraId="4CF2EFE9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vAlign w:val="bottom"/>
          </w:tcPr>
          <w:p w14:paraId="1EEA9324" w14:textId="38287010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6,300</w:t>
            </w:r>
          </w:p>
        </w:tc>
        <w:tc>
          <w:tcPr>
            <w:tcW w:w="148" w:type="pct"/>
            <w:vAlign w:val="bottom"/>
          </w:tcPr>
          <w:p w14:paraId="281B8939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vAlign w:val="bottom"/>
          </w:tcPr>
          <w:p w14:paraId="436C0B93" w14:textId="71CF5C75" w:rsidR="00D409A3" w:rsidRPr="00D8680D" w:rsidRDefault="004B731E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2,032</w:t>
            </w:r>
          </w:p>
        </w:tc>
        <w:tc>
          <w:tcPr>
            <w:tcW w:w="149" w:type="pct"/>
            <w:vAlign w:val="bottom"/>
          </w:tcPr>
          <w:p w14:paraId="2304E543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vAlign w:val="bottom"/>
          </w:tcPr>
          <w:p w14:paraId="0DDC1389" w14:textId="6DF634CF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5,044</w:t>
            </w:r>
          </w:p>
        </w:tc>
      </w:tr>
      <w:tr w:rsidR="00D409A3" w:rsidRPr="00D8680D" w14:paraId="0E570D7D" w14:textId="77777777" w:rsidTr="00DF028E">
        <w:tc>
          <w:tcPr>
            <w:tcW w:w="2131" w:type="pct"/>
            <w:gridSpan w:val="2"/>
          </w:tcPr>
          <w:p w14:paraId="6C890A65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0B109" w14:textId="48EBF0E1" w:rsidR="00D409A3" w:rsidRPr="00D8680D" w:rsidRDefault="006E5D2C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447,575</w:t>
            </w:r>
          </w:p>
        </w:tc>
        <w:tc>
          <w:tcPr>
            <w:tcW w:w="135" w:type="pct"/>
            <w:vAlign w:val="bottom"/>
          </w:tcPr>
          <w:p w14:paraId="78749948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95864" w14:textId="652418DC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191,827</w:t>
            </w:r>
          </w:p>
        </w:tc>
        <w:tc>
          <w:tcPr>
            <w:tcW w:w="148" w:type="pct"/>
            <w:vAlign w:val="bottom"/>
          </w:tcPr>
          <w:p w14:paraId="4930CA45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CA004" w14:textId="3D326D78" w:rsidR="00D409A3" w:rsidRPr="00D8680D" w:rsidRDefault="004B731E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9,76</w:t>
            </w:r>
            <w:r w:rsidR="00CD3805"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9</w:t>
            </w:r>
          </w:p>
        </w:tc>
        <w:tc>
          <w:tcPr>
            <w:tcW w:w="149" w:type="pct"/>
            <w:vAlign w:val="bottom"/>
          </w:tcPr>
          <w:p w14:paraId="1823A953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FF9" w14:textId="216C1168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17,639</w:t>
            </w:r>
          </w:p>
        </w:tc>
      </w:tr>
    </w:tbl>
    <w:p w14:paraId="074BB2EE" w14:textId="711B7DF0" w:rsidR="00500FBD" w:rsidRPr="00D8680D" w:rsidRDefault="00500FBD" w:rsidP="00F54E6A">
      <w:pPr>
        <w:rPr>
          <w:rFonts w:cstheme="minorBidi"/>
        </w:rPr>
      </w:pPr>
    </w:p>
    <w:p w14:paraId="78160FA3" w14:textId="77777777" w:rsidR="00581921" w:rsidRPr="00D8680D" w:rsidRDefault="00581921" w:rsidP="00F54E6A">
      <w:r w:rsidRPr="00D8680D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2"/>
        <w:gridCol w:w="780"/>
        <w:gridCol w:w="15"/>
        <w:gridCol w:w="1135"/>
        <w:gridCol w:w="260"/>
        <w:gridCol w:w="1107"/>
        <w:gridCol w:w="20"/>
        <w:gridCol w:w="239"/>
        <w:gridCol w:w="35"/>
        <w:gridCol w:w="1116"/>
        <w:gridCol w:w="24"/>
        <w:gridCol w:w="258"/>
        <w:gridCol w:w="19"/>
        <w:gridCol w:w="1114"/>
        <w:gridCol w:w="6"/>
      </w:tblGrid>
      <w:tr w:rsidR="00581921" w:rsidRPr="00D8680D" w14:paraId="77564454" w14:textId="77777777" w:rsidTr="007E4C87">
        <w:trPr>
          <w:gridAfter w:val="1"/>
          <w:wAfter w:w="3" w:type="pct"/>
          <w:tblHeader/>
        </w:trPr>
        <w:tc>
          <w:tcPr>
            <w:tcW w:w="2124" w:type="pct"/>
            <w:gridSpan w:val="3"/>
          </w:tcPr>
          <w:p w14:paraId="320F7E66" w14:textId="77777777" w:rsidR="00581921" w:rsidRPr="00D8680D" w:rsidRDefault="00581921" w:rsidP="00F5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4"/>
          </w:tcPr>
          <w:p w14:paraId="1770EA78" w14:textId="77777777" w:rsidR="00581921" w:rsidRPr="00D8680D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61DFC825" w14:textId="77777777" w:rsidR="00581921" w:rsidRPr="00D8680D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pct"/>
            <w:gridSpan w:val="5"/>
          </w:tcPr>
          <w:p w14:paraId="610E2960" w14:textId="77777777" w:rsidR="00581921" w:rsidRPr="00D8680D" w:rsidRDefault="00581921" w:rsidP="00F54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09A3" w:rsidRPr="00D8680D" w14:paraId="48F976AC" w14:textId="77777777" w:rsidTr="007E4C87">
        <w:trPr>
          <w:gridAfter w:val="1"/>
          <w:wAfter w:w="3" w:type="pct"/>
          <w:trHeight w:val="344"/>
          <w:tblHeader/>
        </w:trPr>
        <w:tc>
          <w:tcPr>
            <w:tcW w:w="2124" w:type="pct"/>
            <w:gridSpan w:val="3"/>
          </w:tcPr>
          <w:p w14:paraId="43883F67" w14:textId="77777777" w:rsidR="00D409A3" w:rsidRPr="00D8680D" w:rsidRDefault="00D409A3" w:rsidP="00D4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F53A0B" w14:textId="7EDAFD71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46C099DA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5DB2293" w14:textId="71189CB3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  <w:gridSpan w:val="2"/>
          </w:tcPr>
          <w:p w14:paraId="22CA4E33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626CA7A" w14:textId="3A1F11A2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9" w:type="pct"/>
            <w:gridSpan w:val="2"/>
          </w:tcPr>
          <w:p w14:paraId="59327CE4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0EE171D" w14:textId="37DD18EF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409A3" w:rsidRPr="00D8680D" w14:paraId="07A8BA8B" w14:textId="77777777" w:rsidTr="007E4C87">
        <w:trPr>
          <w:gridAfter w:val="1"/>
          <w:wAfter w:w="3" w:type="pct"/>
          <w:tblHeader/>
        </w:trPr>
        <w:tc>
          <w:tcPr>
            <w:tcW w:w="1695" w:type="pct"/>
          </w:tcPr>
          <w:p w14:paraId="254A74BC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9" w:type="pct"/>
            <w:gridSpan w:val="2"/>
          </w:tcPr>
          <w:p w14:paraId="346D23D8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pct"/>
            <w:gridSpan w:val="11"/>
          </w:tcPr>
          <w:p w14:paraId="5A04DD40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9A3" w:rsidRPr="00D8680D" w14:paraId="6EA0AD2E" w14:textId="77777777" w:rsidTr="007E4C87">
        <w:trPr>
          <w:trHeight w:hRule="exact" w:val="403"/>
          <w:tblHeader/>
        </w:trPr>
        <w:tc>
          <w:tcPr>
            <w:tcW w:w="1695" w:type="pct"/>
          </w:tcPr>
          <w:p w14:paraId="2693ABAE" w14:textId="09A41DC0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421" w:type="pct"/>
          </w:tcPr>
          <w:p w14:paraId="0A2DFFC4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5" w:type="pct"/>
            <w:gridSpan w:val="13"/>
          </w:tcPr>
          <w:p w14:paraId="21B9C3FE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3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409A3" w:rsidRPr="00D8680D" w14:paraId="643C3240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34C2F349" w14:textId="497CCEE9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</w:t>
            </w:r>
            <w:r w:rsidRPr="00D8680D">
              <w:rPr>
                <w:rFonts w:ascii="Angsana New" w:hAnsi="Angsana New" w:cs="Angsana New" w:hint="cs"/>
                <w:sz w:val="30"/>
                <w:szCs w:val="30"/>
                <w:cs/>
              </w:rPr>
              <w:t>ออกแล้ว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0" w:type="pct"/>
            <w:gridSpan w:val="2"/>
          </w:tcPr>
          <w:p w14:paraId="35FBF6C3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1E365602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258E42ED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5DAA3A6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</w:tcPr>
          <w:p w14:paraId="668FD6D0" w14:textId="1277172D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3730CF64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</w:tcPr>
          <w:p w14:paraId="66910365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09A3" w:rsidRPr="00D8680D" w14:paraId="62D03B8B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7460A50D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วัตถุดิบ วัสดุสิ้นเปลืองและอื่นๆ</w:t>
            </w:r>
          </w:p>
        </w:tc>
        <w:tc>
          <w:tcPr>
            <w:tcW w:w="620" w:type="pct"/>
            <w:gridSpan w:val="2"/>
          </w:tcPr>
          <w:p w14:paraId="3AA8E1D4" w14:textId="1D916A42" w:rsidR="00D409A3" w:rsidRPr="00D8680D" w:rsidRDefault="0009026B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637,263</w:t>
            </w:r>
          </w:p>
        </w:tc>
        <w:tc>
          <w:tcPr>
            <w:tcW w:w="140" w:type="pct"/>
          </w:tcPr>
          <w:p w14:paraId="7BEC5076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33D7C5E4" w14:textId="6A72B4DC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719,046</w:t>
            </w:r>
          </w:p>
        </w:tc>
        <w:tc>
          <w:tcPr>
            <w:tcW w:w="140" w:type="pct"/>
            <w:gridSpan w:val="2"/>
          </w:tcPr>
          <w:p w14:paraId="77CF7B97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</w:tcPr>
          <w:p w14:paraId="6DC53FCC" w14:textId="3E258474" w:rsidR="00D409A3" w:rsidRPr="00D8680D" w:rsidRDefault="004B731E" w:rsidP="004B731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52" w:type="pct"/>
            <w:gridSpan w:val="2"/>
          </w:tcPr>
          <w:p w14:paraId="432D5D56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</w:tcPr>
          <w:p w14:paraId="1564B2E7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  <w:p w14:paraId="3E627932" w14:textId="5B34D88E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09A3" w:rsidRPr="00D8680D" w14:paraId="414A6B65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69892F2A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คำสั่งซื้อที่ผู้ขายสินค้าวัตถุดิบ วัสดุสิ้นเปลือง</w:t>
            </w:r>
          </w:p>
        </w:tc>
        <w:tc>
          <w:tcPr>
            <w:tcW w:w="620" w:type="pct"/>
            <w:gridSpan w:val="2"/>
          </w:tcPr>
          <w:p w14:paraId="4EE35F22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</w:tcPr>
          <w:p w14:paraId="03C58561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</w:tcPr>
          <w:p w14:paraId="4B9A8E8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0" w:type="pct"/>
            <w:gridSpan w:val="2"/>
          </w:tcPr>
          <w:p w14:paraId="035B15BC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</w:tcPr>
          <w:p w14:paraId="585D795B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52" w:type="pct"/>
            <w:gridSpan w:val="2"/>
          </w:tcPr>
          <w:p w14:paraId="15056A68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</w:tcPr>
          <w:p w14:paraId="0BCFE32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409A3" w:rsidRPr="00D8680D" w14:paraId="28F937DE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5F06D0D0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และอื่นๆ</w:t>
            </w:r>
            <w:r w:rsidRPr="00D868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8680D">
              <w:rPr>
                <w:rFonts w:ascii="Angsana New" w:hAnsi="Angsana New" w:cs="Angsana New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2385B493" w14:textId="38F0D15B" w:rsidR="00D409A3" w:rsidRPr="00D8680D" w:rsidRDefault="00FB727F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6,203,263</w:t>
            </w:r>
          </w:p>
        </w:tc>
        <w:tc>
          <w:tcPr>
            <w:tcW w:w="140" w:type="pct"/>
          </w:tcPr>
          <w:p w14:paraId="5B6D2C4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648F844" w14:textId="75EE1F4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3,415,963</w:t>
            </w:r>
          </w:p>
        </w:tc>
        <w:tc>
          <w:tcPr>
            <w:tcW w:w="140" w:type="pct"/>
            <w:gridSpan w:val="2"/>
          </w:tcPr>
          <w:p w14:paraId="3868F2F7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2D3DB24B" w14:textId="76E1910D" w:rsidR="00D409A3" w:rsidRPr="00D8680D" w:rsidRDefault="00EB10B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199,580</w:t>
            </w:r>
          </w:p>
        </w:tc>
        <w:tc>
          <w:tcPr>
            <w:tcW w:w="152" w:type="pct"/>
            <w:gridSpan w:val="2"/>
          </w:tcPr>
          <w:p w14:paraId="32EDA271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bottom w:val="single" w:sz="4" w:space="0" w:color="auto"/>
            </w:tcBorders>
          </w:tcPr>
          <w:p w14:paraId="617D8F8E" w14:textId="087EC88F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sz w:val="30"/>
                <w:szCs w:val="30"/>
                <w:lang w:eastAsia="ko-KR"/>
              </w:rPr>
              <w:t>164,061</w:t>
            </w:r>
          </w:p>
        </w:tc>
      </w:tr>
      <w:tr w:rsidR="00D409A3" w:rsidRPr="00D8680D" w14:paraId="42963306" w14:textId="77777777" w:rsidTr="007E4C87">
        <w:trPr>
          <w:trHeight w:hRule="exact" w:val="403"/>
        </w:trPr>
        <w:tc>
          <w:tcPr>
            <w:tcW w:w="2115" w:type="pct"/>
            <w:gridSpan w:val="2"/>
          </w:tcPr>
          <w:p w14:paraId="7BE10E18" w14:textId="77777777" w:rsidR="00D409A3" w:rsidRPr="00D8680D" w:rsidRDefault="00D409A3" w:rsidP="00D4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E6B5BE" w14:textId="7F3FFA59" w:rsidR="00D409A3" w:rsidRPr="00D8680D" w:rsidRDefault="0009026B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7" w:right="-16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6,840,526</w:t>
            </w:r>
          </w:p>
        </w:tc>
        <w:tc>
          <w:tcPr>
            <w:tcW w:w="140" w:type="pct"/>
          </w:tcPr>
          <w:p w14:paraId="44D6F9CA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63983F7" w14:textId="05964106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5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4,135,009</w:t>
            </w:r>
          </w:p>
        </w:tc>
        <w:tc>
          <w:tcPr>
            <w:tcW w:w="140" w:type="pct"/>
            <w:gridSpan w:val="2"/>
          </w:tcPr>
          <w:p w14:paraId="67885C71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7" w:right="-71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4F405A" w14:textId="1F08D2A8" w:rsidR="00D409A3" w:rsidRPr="00D8680D" w:rsidRDefault="00EB10BD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199,580</w:t>
            </w:r>
          </w:p>
        </w:tc>
        <w:tc>
          <w:tcPr>
            <w:tcW w:w="152" w:type="pct"/>
            <w:gridSpan w:val="2"/>
          </w:tcPr>
          <w:p w14:paraId="7C64ACB6" w14:textId="77777777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7" w:right="-17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61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D42B13D" w14:textId="7BE612C2" w:rsidR="00D409A3" w:rsidRPr="00D8680D" w:rsidRDefault="00D409A3" w:rsidP="00D409A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7" w:right="-110" w:firstLine="0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D8680D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164,061</w:t>
            </w:r>
          </w:p>
        </w:tc>
      </w:tr>
    </w:tbl>
    <w:p w14:paraId="51D37B39" w14:textId="16C86EC9" w:rsidR="006D7787" w:rsidRPr="00D8680D" w:rsidRDefault="006D7787" w:rsidP="00F54E6A">
      <w:pPr>
        <w:rPr>
          <w:rFonts w:cstheme="minorBidi"/>
        </w:rPr>
      </w:pPr>
    </w:p>
    <w:p w14:paraId="224EE01A" w14:textId="16AF2A1C" w:rsidR="006D7787" w:rsidRPr="00D8680D" w:rsidRDefault="006D7787" w:rsidP="00F54E6A">
      <w:pPr>
        <w:rPr>
          <w:rFonts w:cstheme="minorBidi"/>
        </w:rPr>
      </w:pPr>
    </w:p>
    <w:p w14:paraId="5BF8E68E" w14:textId="4B597C44" w:rsidR="006D7787" w:rsidRPr="00D8680D" w:rsidRDefault="006D7787" w:rsidP="00F54E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D8680D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เหตุการณ์ภายหลังรอบระยะเวลาที่รายงาน</w:t>
      </w:r>
    </w:p>
    <w:p w14:paraId="392065CB" w14:textId="77777777" w:rsidR="00AB3A68" w:rsidRPr="00D8680D" w:rsidRDefault="00AB3A68" w:rsidP="00AB3A68"/>
    <w:p w14:paraId="33BDB8AF" w14:textId="6A0CB7E1" w:rsidR="00E56FC7" w:rsidRPr="004651EA" w:rsidRDefault="003A01F2" w:rsidP="00E56FC7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left" w:pos="450"/>
          <w:tab w:val="left" w:pos="540"/>
          <w:tab w:val="left" w:pos="1350"/>
          <w:tab w:val="left" w:pos="1710"/>
        </w:tabs>
        <w:ind w:left="1080" w:hanging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8680D">
        <w:rPr>
          <w:rFonts w:ascii="Angsana New" w:hAnsi="Angsana New" w:hint="cs"/>
          <w:spacing w:val="-4"/>
          <w:sz w:val="30"/>
          <w:szCs w:val="30"/>
          <w:cs/>
        </w:rPr>
        <w:t>คณะกรรมการของบริษัทได้อนุมัติให้จัดต้ังบริษัท</w:t>
      </w:r>
      <w:r w:rsidR="00CD4796" w:rsidRPr="00D8680D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แห่งหนึ่ง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ไทยฟู้ดส์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คอฟฟี่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แอนด์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เบฟเวอเรจส์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 xml:space="preserve"> 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5062FE">
        <w:rPr>
          <w:rFonts w:ascii="Angsana New" w:hAnsi="Angsana New" w:hint="cs"/>
          <w:spacing w:val="-4"/>
          <w:sz w:val="30"/>
          <w:szCs w:val="30"/>
          <w:cs/>
        </w:rPr>
        <w:t xml:space="preserve">ซึ่งดำเนินธุรกิจร้านกาแฟในประเทศไทย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โดยมีทุนจดทะเบียนเริ่มแรกเป็นจำนวนเงิน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 xml:space="preserve">1.0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และให้เรียกชำระค่าหุ้นในอัตราร้อยละ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>100.00</w:t>
      </w:r>
      <w:r w:rsidR="00CA633D" w:rsidRPr="00D8680D">
        <w:rPr>
          <w:rFonts w:ascii="Angsana New" w:hAnsi="Angsana New"/>
          <w:spacing w:val="-4"/>
          <w:sz w:val="30"/>
          <w:szCs w:val="30"/>
        </w:rPr>
        <w:t xml:space="preserve"> </w:t>
      </w:r>
      <w:r w:rsidR="00CA633D" w:rsidRPr="00D8680D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บริษัทมีสัดส่วนการลงทุนในบริษัทย่อยดังกล่าวคิดเป็นอัตราร้อยละ </w:t>
      </w:r>
      <w:r w:rsidR="00CA633D" w:rsidRPr="00D8680D">
        <w:rPr>
          <w:rFonts w:ascii="Angsana New" w:hAnsi="Angsana New"/>
          <w:spacing w:val="-4"/>
          <w:sz w:val="30"/>
          <w:szCs w:val="30"/>
        </w:rPr>
        <w:t xml:space="preserve">99.99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คิดเป็นจำนวนเงิน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 xml:space="preserve">1.0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5062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การดำเนินการจดทะเบียนหุ้นทุนเริ่มแรกของบริษัท</w:t>
      </w:r>
      <w:r w:rsidR="00626C29" w:rsidRPr="00D8680D"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ดังกล่าวกับกระทรวงพาณิชย์ได้แล้วเสร็จเมื่อวันที่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 xml:space="preserve">9 </w:t>
      </w:r>
      <w:r w:rsidRPr="00D8680D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D8680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8680D">
        <w:rPr>
          <w:rFonts w:ascii="Angsana New" w:hAnsi="Angsana New"/>
          <w:spacing w:val="-4"/>
          <w:sz w:val="30"/>
          <w:szCs w:val="30"/>
        </w:rPr>
        <w:t>2569</w:t>
      </w:r>
    </w:p>
    <w:p w14:paraId="6B8B5541" w14:textId="77777777" w:rsidR="004651EA" w:rsidRPr="00D8680D" w:rsidRDefault="004651EA" w:rsidP="004651EA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450"/>
          <w:tab w:val="left" w:pos="540"/>
          <w:tab w:val="left" w:pos="1350"/>
          <w:tab w:val="left" w:pos="1710"/>
        </w:tabs>
        <w:ind w:left="108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2EB8AF47" w14:textId="5378247E" w:rsidR="00621C52" w:rsidRPr="00D8680D" w:rsidRDefault="00E447AE" w:rsidP="00AE558E">
      <w:pPr>
        <w:pStyle w:val="ListParagraph"/>
        <w:numPr>
          <w:ilvl w:val="1"/>
          <w:numId w:val="22"/>
        </w:numPr>
        <w:tabs>
          <w:tab w:val="clear" w:pos="454"/>
          <w:tab w:val="clear" w:pos="680"/>
          <w:tab w:val="clear" w:pos="907"/>
          <w:tab w:val="clear" w:pos="1644"/>
          <w:tab w:val="left" w:pos="450"/>
          <w:tab w:val="left" w:pos="540"/>
          <w:tab w:val="left" w:pos="1350"/>
          <w:tab w:val="left" w:pos="1710"/>
        </w:tabs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F71540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="00440710" w:rsidRPr="00F71540">
        <w:rPr>
          <w:rFonts w:asciiTheme="majorBidi" w:hAnsiTheme="majorBidi"/>
          <w:sz w:val="30"/>
          <w:szCs w:val="30"/>
        </w:rPr>
        <w:t>18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Theme="majorBidi" w:hAnsiTheme="majorBidi" w:hint="cs"/>
          <w:sz w:val="30"/>
          <w:szCs w:val="30"/>
        </w:rPr>
        <w:t>256</w:t>
      </w:r>
      <w:r w:rsidR="00440710" w:rsidRPr="00F71540">
        <w:rPr>
          <w:rFonts w:asciiTheme="majorBidi" w:hAnsiTheme="majorBidi"/>
          <w:sz w:val="30"/>
          <w:szCs w:val="38"/>
        </w:rPr>
        <w:t>9</w:t>
      </w:r>
      <w:r w:rsidRPr="00F71540">
        <w:rPr>
          <w:rFonts w:asciiTheme="majorBidi" w:hAnsiTheme="majorBidi" w:hint="cs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คณะกรรมการของบริษัทได้อนุมัติประกาศจ่ายเงิ</w:t>
      </w:r>
      <w:r w:rsidR="00440710" w:rsidRPr="00F71540">
        <w:rPr>
          <w:rFonts w:ascii="Angsana New" w:hAnsi="Angsana New" w:hint="cs"/>
          <w:sz w:val="30"/>
          <w:szCs w:val="30"/>
          <w:cs/>
        </w:rPr>
        <w:t>น</w:t>
      </w:r>
      <w:r w:rsidRPr="00F71540">
        <w:rPr>
          <w:rFonts w:ascii="Angsana New" w:hAnsi="Angsana New" w:hint="cs"/>
          <w:sz w:val="30"/>
          <w:szCs w:val="30"/>
          <w:cs/>
        </w:rPr>
        <w:t>ปันผลประจำปีจากผลประกอบการของปี</w:t>
      </w:r>
      <w:r w:rsidRPr="00F71540">
        <w:rPr>
          <w:rFonts w:asciiTheme="majorBidi" w:hAnsiTheme="majorBidi" w:hint="cs"/>
          <w:sz w:val="30"/>
          <w:szCs w:val="30"/>
        </w:rPr>
        <w:t xml:space="preserve"> 256</w:t>
      </w:r>
      <w:r w:rsidR="00440710" w:rsidRPr="00F71540">
        <w:rPr>
          <w:rFonts w:asciiTheme="majorBidi" w:hAnsiTheme="majorBidi"/>
          <w:sz w:val="30"/>
          <w:szCs w:val="30"/>
        </w:rPr>
        <w:t>8</w:t>
      </w:r>
      <w:r w:rsidRPr="00F71540">
        <w:rPr>
          <w:rFonts w:asciiTheme="majorBidi" w:hAnsiTheme="majorBidi" w:hint="cs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และกำไรสะสมที่ยังไม่ได้จัดสรร</w:t>
      </w:r>
      <w:r w:rsidR="00767281" w:rsidRPr="00F71540">
        <w:rPr>
          <w:rFonts w:asciiTheme="majorBidi" w:hAnsiTheme="majorBidi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ณ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วันที่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Theme="majorBidi" w:hAnsiTheme="majorBidi" w:hint="cs"/>
          <w:sz w:val="30"/>
          <w:szCs w:val="30"/>
        </w:rPr>
        <w:t xml:space="preserve">31 </w:t>
      </w:r>
      <w:r w:rsidRPr="00F71540">
        <w:rPr>
          <w:rFonts w:ascii="Angsana New" w:hAnsi="Angsana New" w:hint="cs"/>
          <w:sz w:val="30"/>
          <w:szCs w:val="30"/>
          <w:cs/>
        </w:rPr>
        <w:t>ธันวาคม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Theme="majorBidi" w:hAnsiTheme="majorBidi" w:hint="cs"/>
          <w:sz w:val="30"/>
          <w:szCs w:val="30"/>
        </w:rPr>
        <w:t>256</w:t>
      </w:r>
      <w:r w:rsidR="00440710" w:rsidRPr="00F71540">
        <w:rPr>
          <w:rFonts w:asciiTheme="majorBidi" w:hAnsiTheme="majorBidi"/>
          <w:sz w:val="30"/>
          <w:szCs w:val="30"/>
        </w:rPr>
        <w:t>8</w:t>
      </w:r>
      <w:r w:rsidRPr="00F71540">
        <w:rPr>
          <w:rFonts w:asciiTheme="majorBidi" w:hAnsiTheme="majorBidi" w:hint="cs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ในอัตราหุ้นล</w:t>
      </w:r>
      <w:r w:rsidR="003066FD" w:rsidRPr="00F71540">
        <w:rPr>
          <w:rFonts w:ascii="Angsana New" w:hAnsi="Angsana New" w:hint="cs"/>
          <w:sz w:val="30"/>
          <w:szCs w:val="30"/>
          <w:cs/>
        </w:rPr>
        <w:t>ะ</w:t>
      </w:r>
      <w:r w:rsidR="00D5470A">
        <w:rPr>
          <w:rFonts w:asciiTheme="majorBidi" w:hAnsiTheme="majorBidi"/>
          <w:sz w:val="30"/>
          <w:szCs w:val="30"/>
        </w:rPr>
        <w:t xml:space="preserve"> 0.30</w:t>
      </w:r>
      <w:r w:rsidRPr="00F71540">
        <w:rPr>
          <w:rFonts w:asciiTheme="majorBidi" w:hAnsiTheme="majorBidi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บาท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="003066FD" w:rsidRPr="00F71540">
        <w:rPr>
          <w:rFonts w:asciiTheme="majorBidi" w:hAnsiTheme="majorBidi"/>
          <w:sz w:val="30"/>
          <w:szCs w:val="30"/>
        </w:rPr>
        <w:t>5,8</w:t>
      </w:r>
      <w:r w:rsidR="00440710" w:rsidRPr="00F71540">
        <w:rPr>
          <w:rFonts w:asciiTheme="majorBidi" w:hAnsiTheme="majorBidi"/>
          <w:sz w:val="30"/>
          <w:szCs w:val="30"/>
        </w:rPr>
        <w:t>23.7</w:t>
      </w:r>
      <w:r w:rsidR="00071EBB" w:rsidRPr="00F71540">
        <w:rPr>
          <w:rFonts w:asciiTheme="majorBidi" w:hAnsiTheme="majorBidi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ล้านหุ้น</w:t>
      </w:r>
      <w:r w:rsidRPr="00F71540">
        <w:rPr>
          <w:rFonts w:asciiTheme="majorBidi" w:hAnsiTheme="majorBidi" w:hint="cs"/>
          <w:sz w:val="30"/>
          <w:szCs w:val="30"/>
          <w:cs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73590E">
        <w:rPr>
          <w:rFonts w:asciiTheme="majorBidi" w:hAnsiTheme="majorBidi"/>
          <w:sz w:val="30"/>
          <w:szCs w:val="30"/>
        </w:rPr>
        <w:t xml:space="preserve"> 1,747.1</w:t>
      </w:r>
      <w:r w:rsidR="00071EBB" w:rsidRPr="00F71540">
        <w:rPr>
          <w:rFonts w:asciiTheme="majorBidi" w:hAnsiTheme="majorBidi"/>
          <w:sz w:val="30"/>
          <w:szCs w:val="30"/>
        </w:rPr>
        <w:t xml:space="preserve"> </w:t>
      </w:r>
      <w:r w:rsidRPr="00F71540">
        <w:rPr>
          <w:rFonts w:ascii="Angsana New" w:hAnsi="Angsana New" w:hint="cs"/>
          <w:sz w:val="30"/>
          <w:szCs w:val="30"/>
          <w:cs/>
        </w:rPr>
        <w:t>ล้านบาท</w:t>
      </w:r>
      <w:r w:rsidR="00672708">
        <w:rPr>
          <w:rFonts w:asciiTheme="majorBidi" w:hAnsiTheme="majorBidi" w:hint="cs"/>
          <w:sz w:val="30"/>
          <w:szCs w:val="30"/>
          <w:cs/>
        </w:rPr>
        <w:t xml:space="preserve"> </w:t>
      </w:r>
      <w:r w:rsidR="005062FE">
        <w:rPr>
          <w:rFonts w:asciiTheme="majorBidi" w:hAnsiTheme="majorBidi" w:hint="cs"/>
          <w:sz w:val="30"/>
          <w:szCs w:val="30"/>
          <w:cs/>
        </w:rPr>
        <w:t>ทั้งนี้ การประกาศจ่ายเงินปันผลดังกล่าวจะต้องใด้รับการอนุมัติจากที่ประชุมผู้ถือหุ้นของบริษัท</w:t>
      </w:r>
    </w:p>
    <w:sectPr w:rsidR="00621C52" w:rsidRPr="00D8680D" w:rsidSect="00B25F8A">
      <w:headerReference w:type="default" r:id="rId2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F215" w14:textId="77777777" w:rsidR="0057163D" w:rsidRDefault="0057163D">
      <w:r>
        <w:separator/>
      </w:r>
    </w:p>
  </w:endnote>
  <w:endnote w:type="continuationSeparator" w:id="0">
    <w:p w14:paraId="7A1799E1" w14:textId="77777777" w:rsidR="0057163D" w:rsidRDefault="00571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s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01526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6EB08AB" w14:textId="539D688B" w:rsidR="005B1EE3" w:rsidRPr="00A644FD" w:rsidRDefault="005B1EE3" w:rsidP="00A644F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E068A" w14:textId="6580CA31" w:rsidR="005B1EE3" w:rsidRPr="00C827F6" w:rsidRDefault="005B1EE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77026">
      <w:rPr>
        <w:rFonts w:ascii="Angsana New" w:hAnsi="Angsana New"/>
        <w:noProof/>
        <w:sz w:val="30"/>
        <w:szCs w:val="30"/>
        <w:lang w:val="fr-FR"/>
      </w:rPr>
      <w:t>1712253_YE_FSA_ThaiFoods Group TH_YE_V.30.docx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E2DCAE0" w14:textId="77777777" w:rsidR="005B1EE3" w:rsidRPr="00C827F6" w:rsidRDefault="005B1EE3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04A31" w14:textId="0831E89F" w:rsidR="00D64D66" w:rsidRPr="00A644FD" w:rsidRDefault="00651210" w:rsidP="00651210">
    <w:pPr>
      <w:pStyle w:val="Footer"/>
      <w:tabs>
        <w:tab w:val="center" w:pos="7265"/>
        <w:tab w:val="left" w:pos="7789"/>
      </w:tabs>
      <w:rPr>
        <w:rFonts w:asciiTheme="majorBidi" w:hAnsiTheme="majorBidi" w:cstheme="majorBidi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dt>
      <w:sdtPr>
        <w:id w:val="57803083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D64D66" w:rsidRPr="00BB20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D64D66" w:rsidRPr="00BB20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>
      <w:rPr>
        <w:rFonts w:asciiTheme="majorBidi" w:hAnsiTheme="majorBidi" w:cstheme="majorBidi"/>
        <w:noProof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23763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FAC539" w14:textId="17C79DEB" w:rsidR="005B1EE3" w:rsidRPr="00104DE8" w:rsidRDefault="005B1EE3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12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69FE39" w14:textId="34612198" w:rsidR="00750D5C" w:rsidRPr="00104DE8" w:rsidRDefault="00750D5C" w:rsidP="00104D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04D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04D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04D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418B0" w:rsidRPr="00C418B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04D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E9EB" w14:textId="70F5CA3C" w:rsidR="00750D5C" w:rsidRPr="00C827F6" w:rsidRDefault="00750D5C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B77026">
      <w:rPr>
        <w:rFonts w:ascii="Angsana New" w:hAnsi="Angsana New"/>
        <w:noProof/>
        <w:sz w:val="30"/>
        <w:szCs w:val="30"/>
        <w:lang w:val="fr-FR"/>
      </w:rPr>
      <w:t>1712253_YE_FSA_ThaiFoods Group TH_YE_V.30.docx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418B0" w:rsidRPr="00C418B0">
      <w:rPr>
        <w:rFonts w:ascii="Angsana New" w:hAnsi="Angsana New" w:cs="Angsana New"/>
        <w:noProof/>
        <w:sz w:val="30"/>
        <w:szCs w:val="30"/>
      </w:rPr>
      <w:t>4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1FD6CBCB" w14:textId="77777777" w:rsidR="00750D5C" w:rsidRPr="00C827F6" w:rsidRDefault="00750D5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690F" w14:textId="77777777" w:rsidR="0057163D" w:rsidRDefault="0057163D">
      <w:r>
        <w:separator/>
      </w:r>
    </w:p>
  </w:footnote>
  <w:footnote w:type="continuationSeparator" w:id="0">
    <w:p w14:paraId="69D8508C" w14:textId="77777777" w:rsidR="0057163D" w:rsidRDefault="00571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74AF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26135815" w14:textId="77777777" w:rsidR="005B1EE3" w:rsidRPr="00FA7747" w:rsidRDefault="005B1EE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F26F6DE" w14:textId="3A8AFE80" w:rsidR="005B1EE3" w:rsidRPr="00074891" w:rsidRDefault="005B1EE3" w:rsidP="00713C50">
    <w:pPr>
      <w:pStyle w:val="acctmainheading"/>
      <w:spacing w:after="0" w:line="240" w:lineRule="atLeast"/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C418B0" w:rsidRPr="00C418B0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C0940" w14:textId="77777777" w:rsidR="005B1EE3" w:rsidRPr="00300E85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8EBDCE7" w14:textId="77777777" w:rsidR="005B1EE3" w:rsidRPr="00FA7747" w:rsidRDefault="005B1EE3" w:rsidP="002C0C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B865F1C" w14:textId="4C8A507A" w:rsidR="005B1EE3" w:rsidRDefault="005B1EE3" w:rsidP="002C0C35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6122C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60F14B22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4B13" w14:textId="77777777" w:rsidR="005B1EE3" w:rsidRPr="00300E85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54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EF1D7BE" w14:textId="77777777" w:rsidR="005B1EE3" w:rsidRPr="00FA7747" w:rsidRDefault="005B1EE3" w:rsidP="007A33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EE6493" w14:textId="029C8CD0" w:rsidR="005B1EE3" w:rsidRDefault="005B1EE3" w:rsidP="007A339E">
    <w:pPr>
      <w:pStyle w:val="acctmainheading"/>
      <w:tabs>
        <w:tab w:val="center" w:pos="4802"/>
      </w:tabs>
      <w:spacing w:after="0" w:line="240" w:lineRule="atLeast"/>
      <w:ind w:firstLine="540"/>
      <w:rPr>
        <w:rFonts w:ascii="Angsana New" w:hAnsi="Angsana New" w:cs="Angsana New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D409A3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8E594F8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78103" w14:textId="77777777" w:rsidR="005B1EE3" w:rsidRPr="00300E85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4BCF243" w14:textId="77777777" w:rsidR="005B1EE3" w:rsidRPr="00FA7747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FA6A139" w14:textId="07B91BB3" w:rsidR="005B1EE3" w:rsidRDefault="005B1EE3" w:rsidP="004A05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firstLine="450"/>
      <w:rPr>
        <w:rFonts w:ascii="Angsana New" w:hAnsi="Angsana New" w:cs="Angsana New"/>
        <w:b/>
        <w:bCs/>
        <w:sz w:val="32"/>
        <w:szCs w:val="32"/>
      </w:rPr>
    </w:pPr>
    <w:r w:rsidRPr="00300E85">
      <w:rPr>
        <w:rFonts w:ascii="Angsana New" w:hAnsi="Angsana New" w:cs="Angsana New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Cs/>
        <w:sz w:val="32"/>
        <w:szCs w:val="32"/>
        <w:cs/>
      </w:rPr>
      <w:t>ปี</w:t>
    </w:r>
    <w:r>
      <w:rPr>
        <w:rFonts w:ascii="Angsana New" w:hAnsi="Angsana New" w:cs="Angsana New"/>
        <w:bCs/>
        <w:sz w:val="32"/>
        <w:szCs w:val="32"/>
        <w:cs/>
      </w:rPr>
      <w:t xml:space="preserve">สิ้นสุดวันที่ </w:t>
    </w:r>
    <w:r w:rsidR="00C418B0" w:rsidRPr="00074610">
      <w:rPr>
        <w:rFonts w:ascii="Angsana New" w:hAnsi="Angsana New" w:cs="Angsana New"/>
        <w:b/>
        <w:sz w:val="32"/>
        <w:szCs w:val="32"/>
      </w:rPr>
      <w:t>31</w:t>
    </w:r>
    <w:r w:rsidRPr="00074610">
      <w:rPr>
        <w:rFonts w:ascii="Angsana New" w:hAnsi="Angsana New" w:cs="Angsana New" w:hint="cs"/>
        <w:b/>
        <w:sz w:val="32"/>
        <w:szCs w:val="32"/>
        <w:cs/>
      </w:rPr>
      <w:t xml:space="preserve"> </w:t>
    </w:r>
    <w:r w:rsidRPr="00074610">
      <w:rPr>
        <w:rFonts w:ascii="Angsana New" w:hAnsi="Angsana New" w:cs="Angsana New" w:hint="cs"/>
        <w:bCs/>
        <w:sz w:val="32"/>
        <w:szCs w:val="32"/>
        <w:cs/>
      </w:rPr>
      <w:t>ธันวาคม</w:t>
    </w:r>
    <w:r w:rsidRPr="00074610">
      <w:rPr>
        <w:rFonts w:ascii="Angsana New" w:hAnsi="Angsana New" w:cs="Angsana New"/>
        <w:b/>
        <w:sz w:val="32"/>
        <w:szCs w:val="32"/>
        <w:cs/>
      </w:rPr>
      <w:t xml:space="preserve"> </w:t>
    </w:r>
    <w:r w:rsidR="00C418B0" w:rsidRPr="00074610">
      <w:rPr>
        <w:rFonts w:ascii="Angsana New" w:hAnsi="Angsana New" w:cs="Angsana New"/>
        <w:b/>
        <w:sz w:val="32"/>
        <w:szCs w:val="32"/>
      </w:rPr>
      <w:t>256</w:t>
    </w:r>
    <w:r w:rsidR="00D409A3">
      <w:rPr>
        <w:rFonts w:ascii="Angsana New" w:hAnsi="Angsana New" w:cs="Angsana New"/>
        <w:b/>
        <w:sz w:val="32"/>
        <w:szCs w:val="32"/>
      </w:rPr>
      <w:t>8</w:t>
    </w:r>
  </w:p>
  <w:p w14:paraId="2683D9FB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2F8" w14:textId="77777777" w:rsidR="005B1EE3" w:rsidRPr="00FA7747" w:rsidRDefault="005B1EE3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ไทยฟู้ดส์ กรุ๊ป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056AD8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CB4F52" w14:textId="77777777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2AEE4B7" w14:textId="79A52F3E" w:rsidR="005B1EE3" w:rsidRDefault="005B1EE3" w:rsidP="00DA2C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ปี</w:t>
    </w:r>
    <w:r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31</w:t>
    </w:r>
    <w:r w:rsidRPr="00056AD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C418B0">
      <w:rPr>
        <w:rFonts w:ascii="Angsana New" w:hAnsi="Angsana New" w:cs="Angsana New"/>
        <w:b/>
        <w:bCs/>
        <w:sz w:val="32"/>
        <w:szCs w:val="32"/>
      </w:rPr>
      <w:t>256</w:t>
    </w:r>
    <w:r w:rsidR="00206E58">
      <w:rPr>
        <w:rFonts w:ascii="Angsana New" w:hAnsi="Angsana New" w:cs="Angsana New" w:hint="cs"/>
        <w:b/>
        <w:bCs/>
        <w:sz w:val="32"/>
        <w:szCs w:val="32"/>
        <w:cs/>
      </w:rPr>
      <w:t>8</w:t>
    </w:r>
  </w:p>
  <w:p w14:paraId="2A8917D9" w14:textId="77777777" w:rsidR="005B1EE3" w:rsidRPr="00410770" w:rsidRDefault="005B1EE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97A95" w14:textId="77777777" w:rsidR="005B1EE3" w:rsidRPr="00300E85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EE0819E" w14:textId="77777777" w:rsidR="005B1EE3" w:rsidRPr="00FA7747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5D95BEC" w14:textId="62D99358" w:rsidR="005B1EE3" w:rsidRPr="00C856F1" w:rsidRDefault="005B1EE3" w:rsidP="00D02C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hanging="90"/>
      <w:rPr>
        <w:rFonts w:ascii="Angsana New" w:hAnsi="Angsana New" w:cs="Angsana New"/>
        <w:b/>
        <w:bCs/>
        <w:sz w:val="32"/>
        <w:szCs w:val="32"/>
      </w:rPr>
    </w:pPr>
    <w:r w:rsidRPr="00B93CE0">
      <w:rPr>
        <w:rFonts w:ascii="Angsana New" w:hAnsi="Angsana New" w:cs="Angsana New"/>
        <w:b/>
        <w:bCs/>
        <w:sz w:val="32"/>
        <w:szCs w:val="32"/>
        <w:cs/>
      </w:rPr>
      <w:t>สำหรับ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>ปี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31</w:t>
    </w:r>
    <w:r w:rsidRPr="00B93CE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 w:rsidRPr="00B93CE0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C418B0" w:rsidRPr="00B93CE0">
      <w:rPr>
        <w:rFonts w:ascii="Angsana New" w:hAnsi="Angsana New" w:cs="Angsana New"/>
        <w:b/>
        <w:bCs/>
        <w:sz w:val="32"/>
        <w:szCs w:val="32"/>
      </w:rPr>
      <w:t>25</w:t>
    </w:r>
    <w:r w:rsidR="00B90B0C">
      <w:rPr>
        <w:rFonts w:ascii="Angsana New" w:hAnsi="Angsana New" w:cs="Angsana New"/>
        <w:b/>
        <w:bCs/>
        <w:sz w:val="32"/>
        <w:szCs w:val="32"/>
      </w:rPr>
      <w:t>6</w:t>
    </w:r>
    <w:r w:rsidR="005A4ADF">
      <w:rPr>
        <w:rFonts w:ascii="Angsana New" w:hAnsi="Angsana New" w:cs="Angsana New"/>
        <w:b/>
        <w:bCs/>
        <w:sz w:val="32"/>
        <w:szCs w:val="32"/>
      </w:rPr>
      <w:t>8</w:t>
    </w:r>
  </w:p>
  <w:p w14:paraId="3EA83830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A2B01" w14:textId="77777777" w:rsidR="003D362B" w:rsidRPr="00300E85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08307" w14:textId="77777777" w:rsidR="003D362B" w:rsidRPr="00FA7747" w:rsidRDefault="003D362B" w:rsidP="001C59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ECF9031" w14:textId="7A6FFA0F" w:rsidR="003D362B" w:rsidRPr="00C856F1" w:rsidRDefault="003D362B" w:rsidP="001C592E">
    <w:pPr>
      <w:pStyle w:val="acctmainheading"/>
      <w:tabs>
        <w:tab w:val="left" w:pos="72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5A4ADF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1BDB69F7" w14:textId="77777777" w:rsidR="003D362B" w:rsidRPr="00410770" w:rsidRDefault="003D362B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1CA6D" w14:textId="77777777" w:rsidR="00750D5C" w:rsidRPr="00300E85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AF8885" w14:textId="77777777" w:rsidR="00750D5C" w:rsidRPr="00FA7747" w:rsidRDefault="00750D5C" w:rsidP="00260F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E1536C1" w14:textId="167F236E" w:rsidR="00750D5C" w:rsidRDefault="00750D5C" w:rsidP="00260F77">
    <w:pPr>
      <w:pStyle w:val="acctmainheading"/>
      <w:tabs>
        <w:tab w:val="center" w:pos="4802"/>
      </w:tabs>
      <w:spacing w:after="0" w:line="240" w:lineRule="atLeast"/>
      <w:ind w:left="9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534F2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EE234D2" w14:textId="77777777" w:rsidR="00750D5C" w:rsidRPr="00410770" w:rsidRDefault="00750D5C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E9CE" w14:textId="77777777" w:rsidR="00750D5C" w:rsidRDefault="00750D5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EF72" w14:textId="77777777" w:rsidR="005B1EE3" w:rsidRPr="00300E85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04EE46C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D9DCE50" w14:textId="37D05F3E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A12CE2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0A00AD0E" w14:textId="4EA5B89F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241AA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EADBB3F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9F54B57" w14:textId="7BD764CA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B307E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7257F63C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53C97" w14:textId="77777777" w:rsidR="005B1EE3" w:rsidRPr="00300E85" w:rsidRDefault="005B1EE3" w:rsidP="004C5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ind w:left="720" w:hanging="720"/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00E85">
      <w:rPr>
        <w:rFonts w:ascii="Angsana New" w:hAnsi="Angsana New" w:cs="Angsana New" w:hint="cs"/>
        <w:b/>
        <w:bCs/>
        <w:sz w:val="32"/>
        <w:szCs w:val="32"/>
        <w:cs/>
      </w:rPr>
      <w:t xml:space="preserve">ไทยฟู้ดส์ กรุ๊ป 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จำกัด (มหาชน) </w:t>
    </w:r>
    <w:r w:rsidRPr="00300E8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5222115" w14:textId="77777777" w:rsidR="005B1EE3" w:rsidRPr="00FA7747" w:rsidRDefault="005B1EE3" w:rsidP="001E2C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95BED41" w14:textId="29012A9A" w:rsidR="005B1EE3" w:rsidRDefault="005B1EE3" w:rsidP="001E2CCA">
    <w:pPr>
      <w:pStyle w:val="acctmainheading"/>
      <w:tabs>
        <w:tab w:val="center" w:pos="4802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ปี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สิ้นสุดวันที่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31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</w:t>
    </w:r>
    <w:r w:rsidRPr="00300E85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C418B0" w:rsidRPr="00C418B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6B307E">
      <w:rPr>
        <w:rFonts w:ascii="Angsana New" w:hAnsi="Angsana New" w:cs="Angsana New"/>
        <w:bCs/>
        <w:sz w:val="32"/>
        <w:szCs w:val="32"/>
        <w:lang w:val="en-US" w:bidi="th-TH"/>
      </w:rPr>
      <w:t>8</w:t>
    </w:r>
  </w:p>
  <w:p w14:paraId="56A9D385" w14:textId="77777777" w:rsidR="005B1EE3" w:rsidRPr="00410770" w:rsidRDefault="005B1EE3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7F72AA9A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hint="default"/>
        <w:b w:val="0"/>
        <w:bCs/>
        <w:i w:val="0"/>
        <w:sz w:val="30"/>
        <w:szCs w:val="22"/>
        <w:lang w:bidi="ar-SA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3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185C3160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575A86"/>
    <w:multiLevelType w:val="multilevel"/>
    <w:tmpl w:val="785E35B6"/>
    <w:lvl w:ilvl="0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9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8" w:hanging="180"/>
      </w:pPr>
      <w:rPr>
        <w:rFonts w:hint="default"/>
      </w:rPr>
    </w:lvl>
  </w:abstractNum>
  <w:abstractNum w:abstractNumId="6" w15:restartNumberingAfterBreak="0">
    <w:nsid w:val="24BF7B2D"/>
    <w:multiLevelType w:val="multilevel"/>
    <w:tmpl w:val="7A36F2E0"/>
    <w:lvl w:ilvl="0">
      <w:start w:val="3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28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4D535C0"/>
    <w:multiLevelType w:val="singleLevel"/>
    <w:tmpl w:val="8996C4D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29EE5B97"/>
    <w:multiLevelType w:val="hybridMultilevel"/>
    <w:tmpl w:val="E000E5C8"/>
    <w:lvl w:ilvl="0" w:tplc="11BA8B28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E1B7A54"/>
    <w:multiLevelType w:val="multilevel"/>
    <w:tmpl w:val="45A2AC9C"/>
    <w:lvl w:ilvl="0">
      <w:start w:val="30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none"/>
      <w:lvlText w:val="28.1"/>
      <w:lvlJc w:val="left"/>
      <w:pPr>
        <w:ind w:left="81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ascii="Angsana New" w:hAnsi="Angsana New" w:cs="Angsana New" w:hint="default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DDEE9D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54A454AF"/>
    <w:multiLevelType w:val="hybridMultilevel"/>
    <w:tmpl w:val="8C400564"/>
    <w:lvl w:ilvl="0" w:tplc="19AC4482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961A1"/>
    <w:multiLevelType w:val="multilevel"/>
    <w:tmpl w:val="DFC0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BB71170"/>
    <w:multiLevelType w:val="hybridMultilevel"/>
    <w:tmpl w:val="5FB29144"/>
    <w:lvl w:ilvl="0" w:tplc="3BB03E0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6C164B9C"/>
    <w:multiLevelType w:val="multilevel"/>
    <w:tmpl w:val="DFC0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88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FD87DD4"/>
    <w:multiLevelType w:val="hybridMultilevel"/>
    <w:tmpl w:val="1E561880"/>
    <w:lvl w:ilvl="0" w:tplc="3ED00574">
      <w:start w:val="1"/>
      <w:numFmt w:val="decimal"/>
      <w:lvlText w:val="(%1)"/>
      <w:lvlJc w:val="left"/>
      <w:pPr>
        <w:ind w:left="878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CE10E31"/>
    <w:multiLevelType w:val="multilevel"/>
    <w:tmpl w:val="350C5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D1D2239"/>
    <w:multiLevelType w:val="hybridMultilevel"/>
    <w:tmpl w:val="BC7C6E38"/>
    <w:lvl w:ilvl="0" w:tplc="D018E5B2">
      <w:start w:val="1"/>
      <w:numFmt w:val="bullet"/>
      <w:lvlText w:val="•"/>
      <w:lvlJc w:val="left"/>
      <w:pPr>
        <w:tabs>
          <w:tab w:val="num" w:pos="1247"/>
        </w:tabs>
        <w:ind w:left="1247" w:hanging="340"/>
      </w:pPr>
      <w:rPr>
        <w:rFonts w:ascii="Arial" w:hAnsi="Arial" w:cs="Arial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F1355F3"/>
    <w:multiLevelType w:val="multilevel"/>
    <w:tmpl w:val="0544858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4"/>
  </w:num>
  <w:num w:numId="5">
    <w:abstractNumId w:val="21"/>
  </w:num>
  <w:num w:numId="6">
    <w:abstractNumId w:val="12"/>
  </w:num>
  <w:num w:numId="7">
    <w:abstractNumId w:val="10"/>
  </w:num>
  <w:num w:numId="8">
    <w:abstractNumId w:val="17"/>
  </w:num>
  <w:num w:numId="9">
    <w:abstractNumId w:val="7"/>
  </w:num>
  <w:num w:numId="10">
    <w:abstractNumId w:val="8"/>
  </w:num>
  <w:num w:numId="11">
    <w:abstractNumId w:val="19"/>
  </w:num>
  <w:num w:numId="12">
    <w:abstractNumId w:val="14"/>
  </w:num>
  <w:num w:numId="13">
    <w:abstractNumId w:val="3"/>
  </w:num>
  <w:num w:numId="14">
    <w:abstractNumId w:val="16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0"/>
  </w:num>
  <w:num w:numId="18">
    <w:abstractNumId w:val="5"/>
  </w:num>
  <w:num w:numId="19">
    <w:abstractNumId w:val="18"/>
  </w:num>
  <w:num w:numId="20">
    <w:abstractNumId w:val="13"/>
  </w:num>
  <w:num w:numId="21">
    <w:abstractNumId w:val="15"/>
  </w:num>
  <w:num w:numId="22">
    <w:abstractNumId w:val="6"/>
  </w:num>
  <w:num w:numId="23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696"/>
    <w:rsid w:val="00000710"/>
    <w:rsid w:val="00000C9F"/>
    <w:rsid w:val="00000CFC"/>
    <w:rsid w:val="00001108"/>
    <w:rsid w:val="00001496"/>
    <w:rsid w:val="00001BDB"/>
    <w:rsid w:val="00001BEF"/>
    <w:rsid w:val="00001CD0"/>
    <w:rsid w:val="00001FCF"/>
    <w:rsid w:val="00001FE8"/>
    <w:rsid w:val="00002B11"/>
    <w:rsid w:val="00002D6B"/>
    <w:rsid w:val="00002E48"/>
    <w:rsid w:val="000037F1"/>
    <w:rsid w:val="000039AE"/>
    <w:rsid w:val="00003C10"/>
    <w:rsid w:val="00003CF2"/>
    <w:rsid w:val="00003EC3"/>
    <w:rsid w:val="000041D2"/>
    <w:rsid w:val="0000435C"/>
    <w:rsid w:val="0000464A"/>
    <w:rsid w:val="00004819"/>
    <w:rsid w:val="000048AA"/>
    <w:rsid w:val="000048D4"/>
    <w:rsid w:val="00004924"/>
    <w:rsid w:val="00004E05"/>
    <w:rsid w:val="00004E7B"/>
    <w:rsid w:val="00005185"/>
    <w:rsid w:val="000053AE"/>
    <w:rsid w:val="0000586A"/>
    <w:rsid w:val="0000588E"/>
    <w:rsid w:val="00005ACB"/>
    <w:rsid w:val="00005BAB"/>
    <w:rsid w:val="00005C40"/>
    <w:rsid w:val="00005D4F"/>
    <w:rsid w:val="00005DC8"/>
    <w:rsid w:val="00005EF5"/>
    <w:rsid w:val="0000618B"/>
    <w:rsid w:val="00006518"/>
    <w:rsid w:val="00006A4E"/>
    <w:rsid w:val="00006EAC"/>
    <w:rsid w:val="000071A6"/>
    <w:rsid w:val="00007244"/>
    <w:rsid w:val="000074EA"/>
    <w:rsid w:val="0000786B"/>
    <w:rsid w:val="00007B57"/>
    <w:rsid w:val="0001026B"/>
    <w:rsid w:val="00010374"/>
    <w:rsid w:val="000105FA"/>
    <w:rsid w:val="00010872"/>
    <w:rsid w:val="00010B5B"/>
    <w:rsid w:val="00010CA7"/>
    <w:rsid w:val="00011099"/>
    <w:rsid w:val="000112EE"/>
    <w:rsid w:val="000115FB"/>
    <w:rsid w:val="000118E2"/>
    <w:rsid w:val="0001192B"/>
    <w:rsid w:val="00011ED6"/>
    <w:rsid w:val="00012345"/>
    <w:rsid w:val="000126E1"/>
    <w:rsid w:val="00012E83"/>
    <w:rsid w:val="00013293"/>
    <w:rsid w:val="00013298"/>
    <w:rsid w:val="00013514"/>
    <w:rsid w:val="000135F7"/>
    <w:rsid w:val="0001362D"/>
    <w:rsid w:val="0001364C"/>
    <w:rsid w:val="0001396E"/>
    <w:rsid w:val="00013BC5"/>
    <w:rsid w:val="00013C82"/>
    <w:rsid w:val="00013E68"/>
    <w:rsid w:val="00013F84"/>
    <w:rsid w:val="000147D2"/>
    <w:rsid w:val="00014842"/>
    <w:rsid w:val="00014A28"/>
    <w:rsid w:val="00014E88"/>
    <w:rsid w:val="00014FAB"/>
    <w:rsid w:val="000151A9"/>
    <w:rsid w:val="000151B6"/>
    <w:rsid w:val="000152D8"/>
    <w:rsid w:val="000154B5"/>
    <w:rsid w:val="00015811"/>
    <w:rsid w:val="00015B69"/>
    <w:rsid w:val="00015C52"/>
    <w:rsid w:val="00015C94"/>
    <w:rsid w:val="000160AC"/>
    <w:rsid w:val="00016375"/>
    <w:rsid w:val="00016519"/>
    <w:rsid w:val="000166C1"/>
    <w:rsid w:val="000167B2"/>
    <w:rsid w:val="000167F4"/>
    <w:rsid w:val="00016879"/>
    <w:rsid w:val="0001741A"/>
    <w:rsid w:val="00017571"/>
    <w:rsid w:val="00017705"/>
    <w:rsid w:val="000177F4"/>
    <w:rsid w:val="0001796D"/>
    <w:rsid w:val="000179F5"/>
    <w:rsid w:val="00020021"/>
    <w:rsid w:val="00020144"/>
    <w:rsid w:val="00020380"/>
    <w:rsid w:val="0002041C"/>
    <w:rsid w:val="0002055E"/>
    <w:rsid w:val="00020575"/>
    <w:rsid w:val="00020882"/>
    <w:rsid w:val="00020A9B"/>
    <w:rsid w:val="00020E32"/>
    <w:rsid w:val="00020E35"/>
    <w:rsid w:val="00020F04"/>
    <w:rsid w:val="00020F08"/>
    <w:rsid w:val="00020F97"/>
    <w:rsid w:val="00021255"/>
    <w:rsid w:val="000213D3"/>
    <w:rsid w:val="0002165D"/>
    <w:rsid w:val="00022087"/>
    <w:rsid w:val="000222F7"/>
    <w:rsid w:val="00022304"/>
    <w:rsid w:val="00022308"/>
    <w:rsid w:val="00022553"/>
    <w:rsid w:val="0002267C"/>
    <w:rsid w:val="00022CE8"/>
    <w:rsid w:val="000238F9"/>
    <w:rsid w:val="00023CE6"/>
    <w:rsid w:val="00024174"/>
    <w:rsid w:val="000246A7"/>
    <w:rsid w:val="00024953"/>
    <w:rsid w:val="00024DB8"/>
    <w:rsid w:val="00024F0E"/>
    <w:rsid w:val="00024F30"/>
    <w:rsid w:val="00024FF7"/>
    <w:rsid w:val="00025147"/>
    <w:rsid w:val="0002534C"/>
    <w:rsid w:val="00025392"/>
    <w:rsid w:val="000255BE"/>
    <w:rsid w:val="00025A43"/>
    <w:rsid w:val="00025A8E"/>
    <w:rsid w:val="00025B37"/>
    <w:rsid w:val="00025D60"/>
    <w:rsid w:val="00025F58"/>
    <w:rsid w:val="00026132"/>
    <w:rsid w:val="0002666D"/>
    <w:rsid w:val="00026F28"/>
    <w:rsid w:val="00026FC8"/>
    <w:rsid w:val="00027160"/>
    <w:rsid w:val="00027352"/>
    <w:rsid w:val="00027889"/>
    <w:rsid w:val="00027A4F"/>
    <w:rsid w:val="00027BD5"/>
    <w:rsid w:val="00027CF8"/>
    <w:rsid w:val="00030052"/>
    <w:rsid w:val="0003059C"/>
    <w:rsid w:val="00030C5C"/>
    <w:rsid w:val="0003134F"/>
    <w:rsid w:val="000313AF"/>
    <w:rsid w:val="00031492"/>
    <w:rsid w:val="0003153E"/>
    <w:rsid w:val="0003169D"/>
    <w:rsid w:val="00031980"/>
    <w:rsid w:val="00031A44"/>
    <w:rsid w:val="00031ADE"/>
    <w:rsid w:val="00031B7F"/>
    <w:rsid w:val="00031F4E"/>
    <w:rsid w:val="00031F68"/>
    <w:rsid w:val="000320F5"/>
    <w:rsid w:val="00032216"/>
    <w:rsid w:val="000327D3"/>
    <w:rsid w:val="00032891"/>
    <w:rsid w:val="00032ABF"/>
    <w:rsid w:val="00032BC0"/>
    <w:rsid w:val="00032D73"/>
    <w:rsid w:val="0003340E"/>
    <w:rsid w:val="00033483"/>
    <w:rsid w:val="000335AA"/>
    <w:rsid w:val="000336E5"/>
    <w:rsid w:val="00033EFB"/>
    <w:rsid w:val="0003448F"/>
    <w:rsid w:val="000347E9"/>
    <w:rsid w:val="000349F5"/>
    <w:rsid w:val="00034B57"/>
    <w:rsid w:val="00034F17"/>
    <w:rsid w:val="00035010"/>
    <w:rsid w:val="000351D6"/>
    <w:rsid w:val="00035579"/>
    <w:rsid w:val="00035603"/>
    <w:rsid w:val="000357E6"/>
    <w:rsid w:val="00035878"/>
    <w:rsid w:val="0003598D"/>
    <w:rsid w:val="00035A15"/>
    <w:rsid w:val="00035AF0"/>
    <w:rsid w:val="00035B88"/>
    <w:rsid w:val="00035EDC"/>
    <w:rsid w:val="00036165"/>
    <w:rsid w:val="00036647"/>
    <w:rsid w:val="000366B9"/>
    <w:rsid w:val="00036768"/>
    <w:rsid w:val="00036C24"/>
    <w:rsid w:val="00036E95"/>
    <w:rsid w:val="00036FB5"/>
    <w:rsid w:val="0003743E"/>
    <w:rsid w:val="00037582"/>
    <w:rsid w:val="0003790F"/>
    <w:rsid w:val="0003795C"/>
    <w:rsid w:val="00037979"/>
    <w:rsid w:val="00037C93"/>
    <w:rsid w:val="00037D91"/>
    <w:rsid w:val="00037E6A"/>
    <w:rsid w:val="0004047E"/>
    <w:rsid w:val="000404E2"/>
    <w:rsid w:val="00040791"/>
    <w:rsid w:val="00040952"/>
    <w:rsid w:val="000409B3"/>
    <w:rsid w:val="00040A82"/>
    <w:rsid w:val="00040D36"/>
    <w:rsid w:val="00040E69"/>
    <w:rsid w:val="00041128"/>
    <w:rsid w:val="0004126A"/>
    <w:rsid w:val="00041597"/>
    <w:rsid w:val="00041609"/>
    <w:rsid w:val="000417D0"/>
    <w:rsid w:val="00041811"/>
    <w:rsid w:val="000418B6"/>
    <w:rsid w:val="000418E4"/>
    <w:rsid w:val="00041950"/>
    <w:rsid w:val="00041C82"/>
    <w:rsid w:val="00041E72"/>
    <w:rsid w:val="00041FA0"/>
    <w:rsid w:val="000423BE"/>
    <w:rsid w:val="000423D0"/>
    <w:rsid w:val="00042503"/>
    <w:rsid w:val="00042CD8"/>
    <w:rsid w:val="00042F74"/>
    <w:rsid w:val="00043002"/>
    <w:rsid w:val="0004334B"/>
    <w:rsid w:val="00043355"/>
    <w:rsid w:val="000433E0"/>
    <w:rsid w:val="000434F1"/>
    <w:rsid w:val="00043523"/>
    <w:rsid w:val="00043765"/>
    <w:rsid w:val="00043ACD"/>
    <w:rsid w:val="00043DDD"/>
    <w:rsid w:val="00043EF5"/>
    <w:rsid w:val="000441C7"/>
    <w:rsid w:val="0004430F"/>
    <w:rsid w:val="0004445C"/>
    <w:rsid w:val="000444A8"/>
    <w:rsid w:val="00044B69"/>
    <w:rsid w:val="00044BAF"/>
    <w:rsid w:val="0004503B"/>
    <w:rsid w:val="0004507E"/>
    <w:rsid w:val="000452CD"/>
    <w:rsid w:val="000455BD"/>
    <w:rsid w:val="000456CC"/>
    <w:rsid w:val="00045740"/>
    <w:rsid w:val="00045BE3"/>
    <w:rsid w:val="00045C10"/>
    <w:rsid w:val="00045E6A"/>
    <w:rsid w:val="00045F5E"/>
    <w:rsid w:val="000462F1"/>
    <w:rsid w:val="000463AC"/>
    <w:rsid w:val="000465C7"/>
    <w:rsid w:val="000468A5"/>
    <w:rsid w:val="00046BCB"/>
    <w:rsid w:val="00046DBF"/>
    <w:rsid w:val="00046EB1"/>
    <w:rsid w:val="00047695"/>
    <w:rsid w:val="000477A9"/>
    <w:rsid w:val="000478DC"/>
    <w:rsid w:val="00047A75"/>
    <w:rsid w:val="00047A7F"/>
    <w:rsid w:val="00050005"/>
    <w:rsid w:val="000500D1"/>
    <w:rsid w:val="00050223"/>
    <w:rsid w:val="000502D0"/>
    <w:rsid w:val="00050935"/>
    <w:rsid w:val="00050C03"/>
    <w:rsid w:val="00050DDE"/>
    <w:rsid w:val="00051014"/>
    <w:rsid w:val="00051179"/>
    <w:rsid w:val="00051417"/>
    <w:rsid w:val="00051519"/>
    <w:rsid w:val="00051544"/>
    <w:rsid w:val="000515E5"/>
    <w:rsid w:val="00051644"/>
    <w:rsid w:val="000517C5"/>
    <w:rsid w:val="00051E25"/>
    <w:rsid w:val="00052251"/>
    <w:rsid w:val="000523E0"/>
    <w:rsid w:val="000525DF"/>
    <w:rsid w:val="00052902"/>
    <w:rsid w:val="000529F4"/>
    <w:rsid w:val="00052E30"/>
    <w:rsid w:val="0005373E"/>
    <w:rsid w:val="000537B4"/>
    <w:rsid w:val="00053A31"/>
    <w:rsid w:val="000540DA"/>
    <w:rsid w:val="00054433"/>
    <w:rsid w:val="000545DF"/>
    <w:rsid w:val="00054791"/>
    <w:rsid w:val="00054A85"/>
    <w:rsid w:val="00054E30"/>
    <w:rsid w:val="000553EC"/>
    <w:rsid w:val="0005542F"/>
    <w:rsid w:val="000554F0"/>
    <w:rsid w:val="00055589"/>
    <w:rsid w:val="0005578C"/>
    <w:rsid w:val="00055825"/>
    <w:rsid w:val="000558C4"/>
    <w:rsid w:val="00055A41"/>
    <w:rsid w:val="00056408"/>
    <w:rsid w:val="000567D5"/>
    <w:rsid w:val="00056866"/>
    <w:rsid w:val="00056944"/>
    <w:rsid w:val="00056AD8"/>
    <w:rsid w:val="00056DAC"/>
    <w:rsid w:val="000570A0"/>
    <w:rsid w:val="00057543"/>
    <w:rsid w:val="00057913"/>
    <w:rsid w:val="00057AD9"/>
    <w:rsid w:val="00057CD9"/>
    <w:rsid w:val="000607CE"/>
    <w:rsid w:val="000607E3"/>
    <w:rsid w:val="000609B2"/>
    <w:rsid w:val="00061040"/>
    <w:rsid w:val="000611C6"/>
    <w:rsid w:val="0006122C"/>
    <w:rsid w:val="00061492"/>
    <w:rsid w:val="00061661"/>
    <w:rsid w:val="000617FA"/>
    <w:rsid w:val="0006186D"/>
    <w:rsid w:val="00061B0E"/>
    <w:rsid w:val="00061CDD"/>
    <w:rsid w:val="00061FB5"/>
    <w:rsid w:val="00062396"/>
    <w:rsid w:val="000623B2"/>
    <w:rsid w:val="00062766"/>
    <w:rsid w:val="0006276B"/>
    <w:rsid w:val="00062A3C"/>
    <w:rsid w:val="00062B25"/>
    <w:rsid w:val="00062B31"/>
    <w:rsid w:val="00062B9C"/>
    <w:rsid w:val="00062CF4"/>
    <w:rsid w:val="00062F48"/>
    <w:rsid w:val="00063267"/>
    <w:rsid w:val="000638D5"/>
    <w:rsid w:val="000639A9"/>
    <w:rsid w:val="00063DE4"/>
    <w:rsid w:val="000640BF"/>
    <w:rsid w:val="00064391"/>
    <w:rsid w:val="000643EC"/>
    <w:rsid w:val="00064804"/>
    <w:rsid w:val="000648BA"/>
    <w:rsid w:val="00064DF1"/>
    <w:rsid w:val="00064E45"/>
    <w:rsid w:val="00064F27"/>
    <w:rsid w:val="00064F5A"/>
    <w:rsid w:val="00065008"/>
    <w:rsid w:val="0006504B"/>
    <w:rsid w:val="0006537A"/>
    <w:rsid w:val="00065604"/>
    <w:rsid w:val="000659DC"/>
    <w:rsid w:val="00065C76"/>
    <w:rsid w:val="00065E36"/>
    <w:rsid w:val="00065E8B"/>
    <w:rsid w:val="00065F63"/>
    <w:rsid w:val="00065FEA"/>
    <w:rsid w:val="000660C5"/>
    <w:rsid w:val="000661A8"/>
    <w:rsid w:val="00066236"/>
    <w:rsid w:val="00066642"/>
    <w:rsid w:val="00066702"/>
    <w:rsid w:val="00066F5E"/>
    <w:rsid w:val="00067039"/>
    <w:rsid w:val="000672F9"/>
    <w:rsid w:val="00067374"/>
    <w:rsid w:val="00067392"/>
    <w:rsid w:val="000674BB"/>
    <w:rsid w:val="000675C1"/>
    <w:rsid w:val="00067F78"/>
    <w:rsid w:val="000703B6"/>
    <w:rsid w:val="00070559"/>
    <w:rsid w:val="0007075C"/>
    <w:rsid w:val="00070791"/>
    <w:rsid w:val="00070947"/>
    <w:rsid w:val="00071252"/>
    <w:rsid w:val="000717C9"/>
    <w:rsid w:val="00071C18"/>
    <w:rsid w:val="00071C3D"/>
    <w:rsid w:val="00071D54"/>
    <w:rsid w:val="00071DAC"/>
    <w:rsid w:val="00071E82"/>
    <w:rsid w:val="00071EBB"/>
    <w:rsid w:val="00072003"/>
    <w:rsid w:val="00072552"/>
    <w:rsid w:val="00072E91"/>
    <w:rsid w:val="00072EA2"/>
    <w:rsid w:val="0007321B"/>
    <w:rsid w:val="00073367"/>
    <w:rsid w:val="00073815"/>
    <w:rsid w:val="00074610"/>
    <w:rsid w:val="0007474E"/>
    <w:rsid w:val="00074891"/>
    <w:rsid w:val="00074BDD"/>
    <w:rsid w:val="00074F14"/>
    <w:rsid w:val="00075255"/>
    <w:rsid w:val="00075907"/>
    <w:rsid w:val="00075927"/>
    <w:rsid w:val="00075937"/>
    <w:rsid w:val="00075B4D"/>
    <w:rsid w:val="00075EC4"/>
    <w:rsid w:val="00075EEF"/>
    <w:rsid w:val="00075FFE"/>
    <w:rsid w:val="00076269"/>
    <w:rsid w:val="00076E2C"/>
    <w:rsid w:val="00076EBF"/>
    <w:rsid w:val="00076F58"/>
    <w:rsid w:val="00076F6A"/>
    <w:rsid w:val="00077166"/>
    <w:rsid w:val="00077245"/>
    <w:rsid w:val="00077588"/>
    <w:rsid w:val="00077637"/>
    <w:rsid w:val="00077DEF"/>
    <w:rsid w:val="00077E11"/>
    <w:rsid w:val="00077ECC"/>
    <w:rsid w:val="00080197"/>
    <w:rsid w:val="000804DC"/>
    <w:rsid w:val="000805D4"/>
    <w:rsid w:val="0008074C"/>
    <w:rsid w:val="00081278"/>
    <w:rsid w:val="0008157C"/>
    <w:rsid w:val="00081A14"/>
    <w:rsid w:val="00081A69"/>
    <w:rsid w:val="0008283A"/>
    <w:rsid w:val="00082881"/>
    <w:rsid w:val="00082944"/>
    <w:rsid w:val="00082A70"/>
    <w:rsid w:val="00083190"/>
    <w:rsid w:val="000831D8"/>
    <w:rsid w:val="0008327F"/>
    <w:rsid w:val="00083728"/>
    <w:rsid w:val="000837D5"/>
    <w:rsid w:val="00084195"/>
    <w:rsid w:val="00084299"/>
    <w:rsid w:val="00084448"/>
    <w:rsid w:val="000847C3"/>
    <w:rsid w:val="0008483D"/>
    <w:rsid w:val="00084AFA"/>
    <w:rsid w:val="00084E43"/>
    <w:rsid w:val="00084E93"/>
    <w:rsid w:val="00084F56"/>
    <w:rsid w:val="00085069"/>
    <w:rsid w:val="0008536D"/>
    <w:rsid w:val="00085378"/>
    <w:rsid w:val="00085440"/>
    <w:rsid w:val="00085844"/>
    <w:rsid w:val="00085888"/>
    <w:rsid w:val="00085A39"/>
    <w:rsid w:val="00085DF3"/>
    <w:rsid w:val="00085EAB"/>
    <w:rsid w:val="00085F5F"/>
    <w:rsid w:val="00086220"/>
    <w:rsid w:val="00086222"/>
    <w:rsid w:val="00086424"/>
    <w:rsid w:val="00086479"/>
    <w:rsid w:val="00086754"/>
    <w:rsid w:val="000868BE"/>
    <w:rsid w:val="0008693B"/>
    <w:rsid w:val="00086A14"/>
    <w:rsid w:val="00086D0E"/>
    <w:rsid w:val="00086F0F"/>
    <w:rsid w:val="00087228"/>
    <w:rsid w:val="00087329"/>
    <w:rsid w:val="00087679"/>
    <w:rsid w:val="00087870"/>
    <w:rsid w:val="00087C43"/>
    <w:rsid w:val="00087ECB"/>
    <w:rsid w:val="00087EDA"/>
    <w:rsid w:val="00087F6D"/>
    <w:rsid w:val="00087FC0"/>
    <w:rsid w:val="000900D2"/>
    <w:rsid w:val="000901E2"/>
    <w:rsid w:val="00090242"/>
    <w:rsid w:val="0009026B"/>
    <w:rsid w:val="00090473"/>
    <w:rsid w:val="000904B7"/>
    <w:rsid w:val="0009057C"/>
    <w:rsid w:val="00090879"/>
    <w:rsid w:val="00090938"/>
    <w:rsid w:val="00090AF1"/>
    <w:rsid w:val="00090EBA"/>
    <w:rsid w:val="00090F48"/>
    <w:rsid w:val="000913A0"/>
    <w:rsid w:val="00091978"/>
    <w:rsid w:val="00091A33"/>
    <w:rsid w:val="0009205D"/>
    <w:rsid w:val="00092224"/>
    <w:rsid w:val="000923FD"/>
    <w:rsid w:val="00092636"/>
    <w:rsid w:val="00092A70"/>
    <w:rsid w:val="00092B09"/>
    <w:rsid w:val="00092C61"/>
    <w:rsid w:val="00093242"/>
    <w:rsid w:val="00093459"/>
    <w:rsid w:val="0009353D"/>
    <w:rsid w:val="00093696"/>
    <w:rsid w:val="00093AC9"/>
    <w:rsid w:val="00093B30"/>
    <w:rsid w:val="00093F84"/>
    <w:rsid w:val="00094099"/>
    <w:rsid w:val="0009430A"/>
    <w:rsid w:val="0009439D"/>
    <w:rsid w:val="00094475"/>
    <w:rsid w:val="0009470A"/>
    <w:rsid w:val="00094936"/>
    <w:rsid w:val="00094B5D"/>
    <w:rsid w:val="00094B80"/>
    <w:rsid w:val="00094BAF"/>
    <w:rsid w:val="00094D1B"/>
    <w:rsid w:val="00094DD3"/>
    <w:rsid w:val="00094F50"/>
    <w:rsid w:val="00094F75"/>
    <w:rsid w:val="00094FB4"/>
    <w:rsid w:val="00094FF6"/>
    <w:rsid w:val="00095711"/>
    <w:rsid w:val="00095A5F"/>
    <w:rsid w:val="00095A79"/>
    <w:rsid w:val="00095E09"/>
    <w:rsid w:val="00095F5D"/>
    <w:rsid w:val="00096423"/>
    <w:rsid w:val="0009664B"/>
    <w:rsid w:val="000966D3"/>
    <w:rsid w:val="000967D6"/>
    <w:rsid w:val="0009696A"/>
    <w:rsid w:val="00096B9A"/>
    <w:rsid w:val="00097255"/>
    <w:rsid w:val="000973CF"/>
    <w:rsid w:val="00097492"/>
    <w:rsid w:val="000975F5"/>
    <w:rsid w:val="00097659"/>
    <w:rsid w:val="00097704"/>
    <w:rsid w:val="0009782A"/>
    <w:rsid w:val="00097B4C"/>
    <w:rsid w:val="00097CFE"/>
    <w:rsid w:val="00097E0C"/>
    <w:rsid w:val="000A0212"/>
    <w:rsid w:val="000A026B"/>
    <w:rsid w:val="000A0559"/>
    <w:rsid w:val="000A0727"/>
    <w:rsid w:val="000A093B"/>
    <w:rsid w:val="000A0AB8"/>
    <w:rsid w:val="000A0BB9"/>
    <w:rsid w:val="000A0EF5"/>
    <w:rsid w:val="000A0FBB"/>
    <w:rsid w:val="000A12A1"/>
    <w:rsid w:val="000A1381"/>
    <w:rsid w:val="000A1388"/>
    <w:rsid w:val="000A159F"/>
    <w:rsid w:val="000A171A"/>
    <w:rsid w:val="000A18AB"/>
    <w:rsid w:val="000A18C3"/>
    <w:rsid w:val="000A1E4E"/>
    <w:rsid w:val="000A2067"/>
    <w:rsid w:val="000A2B8B"/>
    <w:rsid w:val="000A2E63"/>
    <w:rsid w:val="000A2F55"/>
    <w:rsid w:val="000A36F0"/>
    <w:rsid w:val="000A37E2"/>
    <w:rsid w:val="000A3E4E"/>
    <w:rsid w:val="000A3F8F"/>
    <w:rsid w:val="000A42BF"/>
    <w:rsid w:val="000A4553"/>
    <w:rsid w:val="000A4808"/>
    <w:rsid w:val="000A4D19"/>
    <w:rsid w:val="000A4E71"/>
    <w:rsid w:val="000A52FF"/>
    <w:rsid w:val="000A593C"/>
    <w:rsid w:val="000A5A0D"/>
    <w:rsid w:val="000A5D0F"/>
    <w:rsid w:val="000A5DC6"/>
    <w:rsid w:val="000A5E26"/>
    <w:rsid w:val="000A6842"/>
    <w:rsid w:val="000A6880"/>
    <w:rsid w:val="000A6B33"/>
    <w:rsid w:val="000A6D5A"/>
    <w:rsid w:val="000A6F53"/>
    <w:rsid w:val="000A7045"/>
    <w:rsid w:val="000A72D0"/>
    <w:rsid w:val="000A73D0"/>
    <w:rsid w:val="000A74A7"/>
    <w:rsid w:val="000A78E1"/>
    <w:rsid w:val="000A7908"/>
    <w:rsid w:val="000A7970"/>
    <w:rsid w:val="000A7B25"/>
    <w:rsid w:val="000B00A5"/>
    <w:rsid w:val="000B0485"/>
    <w:rsid w:val="000B0A84"/>
    <w:rsid w:val="000B0C04"/>
    <w:rsid w:val="000B0C30"/>
    <w:rsid w:val="000B0D32"/>
    <w:rsid w:val="000B0DDA"/>
    <w:rsid w:val="000B12D4"/>
    <w:rsid w:val="000B142E"/>
    <w:rsid w:val="000B148C"/>
    <w:rsid w:val="000B14A1"/>
    <w:rsid w:val="000B1660"/>
    <w:rsid w:val="000B1692"/>
    <w:rsid w:val="000B17BC"/>
    <w:rsid w:val="000B181A"/>
    <w:rsid w:val="000B18E3"/>
    <w:rsid w:val="000B1C16"/>
    <w:rsid w:val="000B1CB1"/>
    <w:rsid w:val="000B1EEB"/>
    <w:rsid w:val="000B212E"/>
    <w:rsid w:val="000B2458"/>
    <w:rsid w:val="000B26F3"/>
    <w:rsid w:val="000B2717"/>
    <w:rsid w:val="000B287F"/>
    <w:rsid w:val="000B2C43"/>
    <w:rsid w:val="000B2D62"/>
    <w:rsid w:val="000B2FDB"/>
    <w:rsid w:val="000B30DE"/>
    <w:rsid w:val="000B3154"/>
    <w:rsid w:val="000B3258"/>
    <w:rsid w:val="000B32DD"/>
    <w:rsid w:val="000B33CE"/>
    <w:rsid w:val="000B33F8"/>
    <w:rsid w:val="000B33FE"/>
    <w:rsid w:val="000B358F"/>
    <w:rsid w:val="000B39D9"/>
    <w:rsid w:val="000B3BD2"/>
    <w:rsid w:val="000B3D52"/>
    <w:rsid w:val="000B3E60"/>
    <w:rsid w:val="000B4132"/>
    <w:rsid w:val="000B441A"/>
    <w:rsid w:val="000B494D"/>
    <w:rsid w:val="000B4B95"/>
    <w:rsid w:val="000B5009"/>
    <w:rsid w:val="000B54F4"/>
    <w:rsid w:val="000B5589"/>
    <w:rsid w:val="000B57F9"/>
    <w:rsid w:val="000B593F"/>
    <w:rsid w:val="000B5A36"/>
    <w:rsid w:val="000B65E3"/>
    <w:rsid w:val="000B67BE"/>
    <w:rsid w:val="000B6CDD"/>
    <w:rsid w:val="000B7081"/>
    <w:rsid w:val="000B7260"/>
    <w:rsid w:val="000B7292"/>
    <w:rsid w:val="000B7375"/>
    <w:rsid w:val="000B779E"/>
    <w:rsid w:val="000B7961"/>
    <w:rsid w:val="000B79D3"/>
    <w:rsid w:val="000B7BB3"/>
    <w:rsid w:val="000B7C33"/>
    <w:rsid w:val="000B7D1D"/>
    <w:rsid w:val="000C00BB"/>
    <w:rsid w:val="000C026D"/>
    <w:rsid w:val="000C030D"/>
    <w:rsid w:val="000C03AE"/>
    <w:rsid w:val="000C076B"/>
    <w:rsid w:val="000C0A90"/>
    <w:rsid w:val="000C0B13"/>
    <w:rsid w:val="000C0C2B"/>
    <w:rsid w:val="000C0F61"/>
    <w:rsid w:val="000C1276"/>
    <w:rsid w:val="000C135C"/>
    <w:rsid w:val="000C1616"/>
    <w:rsid w:val="000C1CD0"/>
    <w:rsid w:val="000C1F47"/>
    <w:rsid w:val="000C1FB8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FBA"/>
    <w:rsid w:val="000C4357"/>
    <w:rsid w:val="000C4430"/>
    <w:rsid w:val="000C451D"/>
    <w:rsid w:val="000C453C"/>
    <w:rsid w:val="000C49CD"/>
    <w:rsid w:val="000C4ACA"/>
    <w:rsid w:val="000C4CF9"/>
    <w:rsid w:val="000C4DF0"/>
    <w:rsid w:val="000C5291"/>
    <w:rsid w:val="000C539F"/>
    <w:rsid w:val="000C563C"/>
    <w:rsid w:val="000C569B"/>
    <w:rsid w:val="000C582A"/>
    <w:rsid w:val="000C5977"/>
    <w:rsid w:val="000C5C9D"/>
    <w:rsid w:val="000C5EB5"/>
    <w:rsid w:val="000C6133"/>
    <w:rsid w:val="000C6428"/>
    <w:rsid w:val="000C6490"/>
    <w:rsid w:val="000C698D"/>
    <w:rsid w:val="000C6AB3"/>
    <w:rsid w:val="000C6B3B"/>
    <w:rsid w:val="000C6FBF"/>
    <w:rsid w:val="000C72DF"/>
    <w:rsid w:val="000C75CC"/>
    <w:rsid w:val="000C7735"/>
    <w:rsid w:val="000C7BB1"/>
    <w:rsid w:val="000C7E2F"/>
    <w:rsid w:val="000D041B"/>
    <w:rsid w:val="000D0AE2"/>
    <w:rsid w:val="000D0C31"/>
    <w:rsid w:val="000D0CDC"/>
    <w:rsid w:val="000D0D55"/>
    <w:rsid w:val="000D0D81"/>
    <w:rsid w:val="000D0F9A"/>
    <w:rsid w:val="000D0FED"/>
    <w:rsid w:val="000D165D"/>
    <w:rsid w:val="000D16F5"/>
    <w:rsid w:val="000D1702"/>
    <w:rsid w:val="000D1947"/>
    <w:rsid w:val="000D1CA5"/>
    <w:rsid w:val="000D1E6D"/>
    <w:rsid w:val="000D1F12"/>
    <w:rsid w:val="000D22A9"/>
    <w:rsid w:val="000D22D4"/>
    <w:rsid w:val="000D2500"/>
    <w:rsid w:val="000D278A"/>
    <w:rsid w:val="000D2879"/>
    <w:rsid w:val="000D2B51"/>
    <w:rsid w:val="000D2E99"/>
    <w:rsid w:val="000D30D7"/>
    <w:rsid w:val="000D3629"/>
    <w:rsid w:val="000D3996"/>
    <w:rsid w:val="000D3B7D"/>
    <w:rsid w:val="000D3BDB"/>
    <w:rsid w:val="000D3CB1"/>
    <w:rsid w:val="000D3DE6"/>
    <w:rsid w:val="000D3E01"/>
    <w:rsid w:val="000D3EDE"/>
    <w:rsid w:val="000D3F3E"/>
    <w:rsid w:val="000D43B1"/>
    <w:rsid w:val="000D447E"/>
    <w:rsid w:val="000D450D"/>
    <w:rsid w:val="000D49BD"/>
    <w:rsid w:val="000D4AEC"/>
    <w:rsid w:val="000D4AED"/>
    <w:rsid w:val="000D4CEA"/>
    <w:rsid w:val="000D4E2B"/>
    <w:rsid w:val="000D4FC7"/>
    <w:rsid w:val="000D53ED"/>
    <w:rsid w:val="000D55EA"/>
    <w:rsid w:val="000D5A9D"/>
    <w:rsid w:val="000D5AE6"/>
    <w:rsid w:val="000D5B4A"/>
    <w:rsid w:val="000D5D7D"/>
    <w:rsid w:val="000D631A"/>
    <w:rsid w:val="000D635F"/>
    <w:rsid w:val="000D649B"/>
    <w:rsid w:val="000D64A5"/>
    <w:rsid w:val="000D64CF"/>
    <w:rsid w:val="000D6696"/>
    <w:rsid w:val="000D6971"/>
    <w:rsid w:val="000D6DF9"/>
    <w:rsid w:val="000D6ED2"/>
    <w:rsid w:val="000D6FB3"/>
    <w:rsid w:val="000D7072"/>
    <w:rsid w:val="000D709A"/>
    <w:rsid w:val="000D7184"/>
    <w:rsid w:val="000D73A1"/>
    <w:rsid w:val="000D7B24"/>
    <w:rsid w:val="000E0256"/>
    <w:rsid w:val="000E0283"/>
    <w:rsid w:val="000E069E"/>
    <w:rsid w:val="000E06BD"/>
    <w:rsid w:val="000E0B92"/>
    <w:rsid w:val="000E10DB"/>
    <w:rsid w:val="000E118E"/>
    <w:rsid w:val="000E147D"/>
    <w:rsid w:val="000E14C0"/>
    <w:rsid w:val="000E16D7"/>
    <w:rsid w:val="000E1A5D"/>
    <w:rsid w:val="000E1D0B"/>
    <w:rsid w:val="000E2037"/>
    <w:rsid w:val="000E211F"/>
    <w:rsid w:val="000E2502"/>
    <w:rsid w:val="000E28E6"/>
    <w:rsid w:val="000E2F85"/>
    <w:rsid w:val="000E3136"/>
    <w:rsid w:val="000E31D7"/>
    <w:rsid w:val="000E34D1"/>
    <w:rsid w:val="000E3890"/>
    <w:rsid w:val="000E38DF"/>
    <w:rsid w:val="000E39C9"/>
    <w:rsid w:val="000E3AEF"/>
    <w:rsid w:val="000E3B4D"/>
    <w:rsid w:val="000E3BE7"/>
    <w:rsid w:val="000E3ECE"/>
    <w:rsid w:val="000E409D"/>
    <w:rsid w:val="000E42B7"/>
    <w:rsid w:val="000E4576"/>
    <w:rsid w:val="000E46C4"/>
    <w:rsid w:val="000E4A58"/>
    <w:rsid w:val="000E4B34"/>
    <w:rsid w:val="000E4BD7"/>
    <w:rsid w:val="000E5061"/>
    <w:rsid w:val="000E519C"/>
    <w:rsid w:val="000E523C"/>
    <w:rsid w:val="000E56AF"/>
    <w:rsid w:val="000E5810"/>
    <w:rsid w:val="000E5B65"/>
    <w:rsid w:val="000E5F52"/>
    <w:rsid w:val="000E6471"/>
    <w:rsid w:val="000E6788"/>
    <w:rsid w:val="000E68A5"/>
    <w:rsid w:val="000E69DF"/>
    <w:rsid w:val="000E6A32"/>
    <w:rsid w:val="000E6B10"/>
    <w:rsid w:val="000E6C45"/>
    <w:rsid w:val="000E6D8B"/>
    <w:rsid w:val="000E6E8B"/>
    <w:rsid w:val="000E6E90"/>
    <w:rsid w:val="000E776A"/>
    <w:rsid w:val="000E778B"/>
    <w:rsid w:val="000E7886"/>
    <w:rsid w:val="000E796B"/>
    <w:rsid w:val="000E7A44"/>
    <w:rsid w:val="000F06DC"/>
    <w:rsid w:val="000F08E2"/>
    <w:rsid w:val="000F0967"/>
    <w:rsid w:val="000F0A3E"/>
    <w:rsid w:val="000F0BC6"/>
    <w:rsid w:val="000F0D0B"/>
    <w:rsid w:val="000F13B5"/>
    <w:rsid w:val="000F13E2"/>
    <w:rsid w:val="000F16E4"/>
    <w:rsid w:val="000F1A6F"/>
    <w:rsid w:val="000F1DBB"/>
    <w:rsid w:val="000F1DC5"/>
    <w:rsid w:val="000F1E1F"/>
    <w:rsid w:val="000F2983"/>
    <w:rsid w:val="000F29B7"/>
    <w:rsid w:val="000F2C64"/>
    <w:rsid w:val="000F2F01"/>
    <w:rsid w:val="000F34A4"/>
    <w:rsid w:val="000F35CD"/>
    <w:rsid w:val="000F38A1"/>
    <w:rsid w:val="000F3E71"/>
    <w:rsid w:val="000F4772"/>
    <w:rsid w:val="000F47CB"/>
    <w:rsid w:val="000F4917"/>
    <w:rsid w:val="000F4A75"/>
    <w:rsid w:val="000F4AA8"/>
    <w:rsid w:val="000F52C2"/>
    <w:rsid w:val="000F5991"/>
    <w:rsid w:val="000F59C8"/>
    <w:rsid w:val="000F5A63"/>
    <w:rsid w:val="000F5AA6"/>
    <w:rsid w:val="000F6176"/>
    <w:rsid w:val="000F6279"/>
    <w:rsid w:val="000F653F"/>
    <w:rsid w:val="000F6F02"/>
    <w:rsid w:val="000F71DD"/>
    <w:rsid w:val="000F751F"/>
    <w:rsid w:val="000F776F"/>
    <w:rsid w:val="000F7B6C"/>
    <w:rsid w:val="00100142"/>
    <w:rsid w:val="00100299"/>
    <w:rsid w:val="0010035F"/>
    <w:rsid w:val="001005C5"/>
    <w:rsid w:val="00100A6A"/>
    <w:rsid w:val="00101047"/>
    <w:rsid w:val="00101186"/>
    <w:rsid w:val="0010121B"/>
    <w:rsid w:val="001016E0"/>
    <w:rsid w:val="00101765"/>
    <w:rsid w:val="00101934"/>
    <w:rsid w:val="00101E1D"/>
    <w:rsid w:val="0010203F"/>
    <w:rsid w:val="00102418"/>
    <w:rsid w:val="00102489"/>
    <w:rsid w:val="00102818"/>
    <w:rsid w:val="001028C1"/>
    <w:rsid w:val="0010293D"/>
    <w:rsid w:val="00102A49"/>
    <w:rsid w:val="00102ABA"/>
    <w:rsid w:val="00103304"/>
    <w:rsid w:val="00103783"/>
    <w:rsid w:val="0010397C"/>
    <w:rsid w:val="00103B77"/>
    <w:rsid w:val="00103E4A"/>
    <w:rsid w:val="00104302"/>
    <w:rsid w:val="0010438A"/>
    <w:rsid w:val="00104960"/>
    <w:rsid w:val="00104DC2"/>
    <w:rsid w:val="00104DDE"/>
    <w:rsid w:val="00104DE8"/>
    <w:rsid w:val="00104FB2"/>
    <w:rsid w:val="00105060"/>
    <w:rsid w:val="00105094"/>
    <w:rsid w:val="001055BC"/>
    <w:rsid w:val="00105A03"/>
    <w:rsid w:val="00105C3C"/>
    <w:rsid w:val="00105E29"/>
    <w:rsid w:val="00105E98"/>
    <w:rsid w:val="00105FC1"/>
    <w:rsid w:val="00106094"/>
    <w:rsid w:val="0010622B"/>
    <w:rsid w:val="001064B4"/>
    <w:rsid w:val="001064C3"/>
    <w:rsid w:val="001068D4"/>
    <w:rsid w:val="00106ADE"/>
    <w:rsid w:val="00106B1E"/>
    <w:rsid w:val="00106B77"/>
    <w:rsid w:val="00106CB8"/>
    <w:rsid w:val="00106D5B"/>
    <w:rsid w:val="00106D77"/>
    <w:rsid w:val="00107161"/>
    <w:rsid w:val="0010764B"/>
    <w:rsid w:val="00107972"/>
    <w:rsid w:val="0011021A"/>
    <w:rsid w:val="001103C5"/>
    <w:rsid w:val="001107F8"/>
    <w:rsid w:val="00110A19"/>
    <w:rsid w:val="00110A96"/>
    <w:rsid w:val="00110C30"/>
    <w:rsid w:val="00110D69"/>
    <w:rsid w:val="00110E84"/>
    <w:rsid w:val="00110EA1"/>
    <w:rsid w:val="0011103A"/>
    <w:rsid w:val="001110EB"/>
    <w:rsid w:val="001111E1"/>
    <w:rsid w:val="00111336"/>
    <w:rsid w:val="00111498"/>
    <w:rsid w:val="001120EC"/>
    <w:rsid w:val="00112677"/>
    <w:rsid w:val="001127F8"/>
    <w:rsid w:val="00112DA9"/>
    <w:rsid w:val="00112FCF"/>
    <w:rsid w:val="001131D0"/>
    <w:rsid w:val="001132B7"/>
    <w:rsid w:val="0011336B"/>
    <w:rsid w:val="00113645"/>
    <w:rsid w:val="00113BCC"/>
    <w:rsid w:val="00113C10"/>
    <w:rsid w:val="00113DEC"/>
    <w:rsid w:val="00113FF0"/>
    <w:rsid w:val="001140BB"/>
    <w:rsid w:val="00114121"/>
    <w:rsid w:val="001144C8"/>
    <w:rsid w:val="00114B52"/>
    <w:rsid w:val="00114C73"/>
    <w:rsid w:val="00114DEB"/>
    <w:rsid w:val="0011501A"/>
    <w:rsid w:val="00115119"/>
    <w:rsid w:val="00115CC1"/>
    <w:rsid w:val="00115D9F"/>
    <w:rsid w:val="00115FCB"/>
    <w:rsid w:val="00116265"/>
    <w:rsid w:val="00116572"/>
    <w:rsid w:val="0011673B"/>
    <w:rsid w:val="001169F5"/>
    <w:rsid w:val="00116EC2"/>
    <w:rsid w:val="00116F60"/>
    <w:rsid w:val="0011717B"/>
    <w:rsid w:val="00117583"/>
    <w:rsid w:val="001175B0"/>
    <w:rsid w:val="00117DC9"/>
    <w:rsid w:val="001201B0"/>
    <w:rsid w:val="001201E1"/>
    <w:rsid w:val="001202FD"/>
    <w:rsid w:val="00120427"/>
    <w:rsid w:val="001204A9"/>
    <w:rsid w:val="00120600"/>
    <w:rsid w:val="001207C9"/>
    <w:rsid w:val="00120883"/>
    <w:rsid w:val="0012095D"/>
    <w:rsid w:val="00120A19"/>
    <w:rsid w:val="00120C4E"/>
    <w:rsid w:val="00120E82"/>
    <w:rsid w:val="00120F01"/>
    <w:rsid w:val="0012124A"/>
    <w:rsid w:val="001215C0"/>
    <w:rsid w:val="00121944"/>
    <w:rsid w:val="0012198D"/>
    <w:rsid w:val="00121ADB"/>
    <w:rsid w:val="00121E20"/>
    <w:rsid w:val="00121EE1"/>
    <w:rsid w:val="00121F2D"/>
    <w:rsid w:val="001221B4"/>
    <w:rsid w:val="0012237B"/>
    <w:rsid w:val="001224AB"/>
    <w:rsid w:val="00122502"/>
    <w:rsid w:val="001228CD"/>
    <w:rsid w:val="00122BAF"/>
    <w:rsid w:val="00122D9A"/>
    <w:rsid w:val="00123530"/>
    <w:rsid w:val="00123587"/>
    <w:rsid w:val="001238A0"/>
    <w:rsid w:val="00123972"/>
    <w:rsid w:val="001239BC"/>
    <w:rsid w:val="00123B2D"/>
    <w:rsid w:val="00123DB5"/>
    <w:rsid w:val="00123DBE"/>
    <w:rsid w:val="00124562"/>
    <w:rsid w:val="0012491A"/>
    <w:rsid w:val="00124ABA"/>
    <w:rsid w:val="00124BBF"/>
    <w:rsid w:val="0012500A"/>
    <w:rsid w:val="00125099"/>
    <w:rsid w:val="00125643"/>
    <w:rsid w:val="00125754"/>
    <w:rsid w:val="0012598E"/>
    <w:rsid w:val="00125D8A"/>
    <w:rsid w:val="00125E95"/>
    <w:rsid w:val="001269B8"/>
    <w:rsid w:val="00126CF4"/>
    <w:rsid w:val="001272F0"/>
    <w:rsid w:val="00130237"/>
    <w:rsid w:val="00131106"/>
    <w:rsid w:val="00131178"/>
    <w:rsid w:val="001311D3"/>
    <w:rsid w:val="00131549"/>
    <w:rsid w:val="00131892"/>
    <w:rsid w:val="0013195A"/>
    <w:rsid w:val="001319FB"/>
    <w:rsid w:val="00131B88"/>
    <w:rsid w:val="00131BC2"/>
    <w:rsid w:val="00131E15"/>
    <w:rsid w:val="00131EB2"/>
    <w:rsid w:val="00132011"/>
    <w:rsid w:val="00132036"/>
    <w:rsid w:val="00132222"/>
    <w:rsid w:val="001322F9"/>
    <w:rsid w:val="00132980"/>
    <w:rsid w:val="001329A4"/>
    <w:rsid w:val="00132B37"/>
    <w:rsid w:val="00132C96"/>
    <w:rsid w:val="00132F57"/>
    <w:rsid w:val="0013305F"/>
    <w:rsid w:val="001331BF"/>
    <w:rsid w:val="00133367"/>
    <w:rsid w:val="001333FA"/>
    <w:rsid w:val="001335E6"/>
    <w:rsid w:val="00133B51"/>
    <w:rsid w:val="00133CB5"/>
    <w:rsid w:val="00133F06"/>
    <w:rsid w:val="00134349"/>
    <w:rsid w:val="001346C0"/>
    <w:rsid w:val="001346D4"/>
    <w:rsid w:val="0013491E"/>
    <w:rsid w:val="0013492C"/>
    <w:rsid w:val="00134B89"/>
    <w:rsid w:val="00134D5F"/>
    <w:rsid w:val="00134FDF"/>
    <w:rsid w:val="00135138"/>
    <w:rsid w:val="001351A0"/>
    <w:rsid w:val="0013549D"/>
    <w:rsid w:val="00135511"/>
    <w:rsid w:val="00135566"/>
    <w:rsid w:val="001357F2"/>
    <w:rsid w:val="00135AB7"/>
    <w:rsid w:val="00136552"/>
    <w:rsid w:val="0013657B"/>
    <w:rsid w:val="00136BAD"/>
    <w:rsid w:val="00136F2B"/>
    <w:rsid w:val="00137083"/>
    <w:rsid w:val="0013717D"/>
    <w:rsid w:val="0013746F"/>
    <w:rsid w:val="0013796D"/>
    <w:rsid w:val="00137D48"/>
    <w:rsid w:val="001400CC"/>
    <w:rsid w:val="001401E0"/>
    <w:rsid w:val="00140292"/>
    <w:rsid w:val="0014050B"/>
    <w:rsid w:val="00140554"/>
    <w:rsid w:val="00140D39"/>
    <w:rsid w:val="001412B3"/>
    <w:rsid w:val="001413A8"/>
    <w:rsid w:val="00141A09"/>
    <w:rsid w:val="00141A20"/>
    <w:rsid w:val="00141D2E"/>
    <w:rsid w:val="001420E7"/>
    <w:rsid w:val="001422A5"/>
    <w:rsid w:val="001422FE"/>
    <w:rsid w:val="00142376"/>
    <w:rsid w:val="001423A2"/>
    <w:rsid w:val="001427A9"/>
    <w:rsid w:val="00142AB2"/>
    <w:rsid w:val="00142B35"/>
    <w:rsid w:val="00142C71"/>
    <w:rsid w:val="001435C0"/>
    <w:rsid w:val="001437D5"/>
    <w:rsid w:val="00143F40"/>
    <w:rsid w:val="00143F96"/>
    <w:rsid w:val="001443B0"/>
    <w:rsid w:val="001443F2"/>
    <w:rsid w:val="0014476D"/>
    <w:rsid w:val="001447B2"/>
    <w:rsid w:val="001447F7"/>
    <w:rsid w:val="00144988"/>
    <w:rsid w:val="00144D6B"/>
    <w:rsid w:val="00144E78"/>
    <w:rsid w:val="00144F1D"/>
    <w:rsid w:val="0014517B"/>
    <w:rsid w:val="00145253"/>
    <w:rsid w:val="001452C0"/>
    <w:rsid w:val="00145548"/>
    <w:rsid w:val="001456FB"/>
    <w:rsid w:val="00145AA9"/>
    <w:rsid w:val="0014635E"/>
    <w:rsid w:val="001467F9"/>
    <w:rsid w:val="00146A2B"/>
    <w:rsid w:val="00146EC2"/>
    <w:rsid w:val="00146F9C"/>
    <w:rsid w:val="0014703F"/>
    <w:rsid w:val="0014738E"/>
    <w:rsid w:val="001476E8"/>
    <w:rsid w:val="0014774F"/>
    <w:rsid w:val="0014778B"/>
    <w:rsid w:val="00150005"/>
    <w:rsid w:val="00150273"/>
    <w:rsid w:val="001503B7"/>
    <w:rsid w:val="001503C5"/>
    <w:rsid w:val="00150E82"/>
    <w:rsid w:val="00150F8E"/>
    <w:rsid w:val="0015137E"/>
    <w:rsid w:val="00151687"/>
    <w:rsid w:val="00151754"/>
    <w:rsid w:val="00151CA8"/>
    <w:rsid w:val="00151F7B"/>
    <w:rsid w:val="001520E0"/>
    <w:rsid w:val="0015223A"/>
    <w:rsid w:val="0015228F"/>
    <w:rsid w:val="00152476"/>
    <w:rsid w:val="001525FB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E10"/>
    <w:rsid w:val="00153E26"/>
    <w:rsid w:val="00154240"/>
    <w:rsid w:val="001544E3"/>
    <w:rsid w:val="0015451C"/>
    <w:rsid w:val="001545E0"/>
    <w:rsid w:val="00154776"/>
    <w:rsid w:val="00154B74"/>
    <w:rsid w:val="00154D09"/>
    <w:rsid w:val="001550B0"/>
    <w:rsid w:val="00155479"/>
    <w:rsid w:val="00155582"/>
    <w:rsid w:val="001555BE"/>
    <w:rsid w:val="001557BD"/>
    <w:rsid w:val="00156307"/>
    <w:rsid w:val="001565AF"/>
    <w:rsid w:val="00156897"/>
    <w:rsid w:val="00157155"/>
    <w:rsid w:val="001573FD"/>
    <w:rsid w:val="001576A2"/>
    <w:rsid w:val="00157C97"/>
    <w:rsid w:val="0016031D"/>
    <w:rsid w:val="00160769"/>
    <w:rsid w:val="00160C44"/>
    <w:rsid w:val="00160D53"/>
    <w:rsid w:val="00160DB6"/>
    <w:rsid w:val="00161500"/>
    <w:rsid w:val="001616AA"/>
    <w:rsid w:val="00161747"/>
    <w:rsid w:val="0016178C"/>
    <w:rsid w:val="00161AC9"/>
    <w:rsid w:val="00161C6E"/>
    <w:rsid w:val="00161E0A"/>
    <w:rsid w:val="00162451"/>
    <w:rsid w:val="0016266F"/>
    <w:rsid w:val="00162E93"/>
    <w:rsid w:val="00162E95"/>
    <w:rsid w:val="001634BD"/>
    <w:rsid w:val="001639BA"/>
    <w:rsid w:val="00163BA1"/>
    <w:rsid w:val="00163BFE"/>
    <w:rsid w:val="00163CA8"/>
    <w:rsid w:val="00163CCD"/>
    <w:rsid w:val="00163FB1"/>
    <w:rsid w:val="0016412D"/>
    <w:rsid w:val="00164366"/>
    <w:rsid w:val="0016447C"/>
    <w:rsid w:val="00164504"/>
    <w:rsid w:val="001648FA"/>
    <w:rsid w:val="001648FD"/>
    <w:rsid w:val="00164AD1"/>
    <w:rsid w:val="00164B94"/>
    <w:rsid w:val="00164BF3"/>
    <w:rsid w:val="00164BFA"/>
    <w:rsid w:val="00164E03"/>
    <w:rsid w:val="00164E72"/>
    <w:rsid w:val="00164FA7"/>
    <w:rsid w:val="00165090"/>
    <w:rsid w:val="001650FA"/>
    <w:rsid w:val="0016535E"/>
    <w:rsid w:val="001653FA"/>
    <w:rsid w:val="00165639"/>
    <w:rsid w:val="001656D7"/>
    <w:rsid w:val="001657B2"/>
    <w:rsid w:val="00165A2C"/>
    <w:rsid w:val="00165A63"/>
    <w:rsid w:val="00165CC7"/>
    <w:rsid w:val="00165E86"/>
    <w:rsid w:val="00165E89"/>
    <w:rsid w:val="00166020"/>
    <w:rsid w:val="00166027"/>
    <w:rsid w:val="0016651A"/>
    <w:rsid w:val="00166654"/>
    <w:rsid w:val="00166A73"/>
    <w:rsid w:val="0016718C"/>
    <w:rsid w:val="00167631"/>
    <w:rsid w:val="00167728"/>
    <w:rsid w:val="00167B26"/>
    <w:rsid w:val="00167EB5"/>
    <w:rsid w:val="00167F29"/>
    <w:rsid w:val="00170084"/>
    <w:rsid w:val="0017045E"/>
    <w:rsid w:val="00170693"/>
    <w:rsid w:val="00170DF6"/>
    <w:rsid w:val="00170EB5"/>
    <w:rsid w:val="00170F21"/>
    <w:rsid w:val="00171042"/>
    <w:rsid w:val="00171361"/>
    <w:rsid w:val="001714D0"/>
    <w:rsid w:val="00171579"/>
    <w:rsid w:val="001717D4"/>
    <w:rsid w:val="001719AF"/>
    <w:rsid w:val="00171D6B"/>
    <w:rsid w:val="001721A5"/>
    <w:rsid w:val="00172308"/>
    <w:rsid w:val="0017232A"/>
    <w:rsid w:val="001725DA"/>
    <w:rsid w:val="0017264D"/>
    <w:rsid w:val="0017281E"/>
    <w:rsid w:val="00173059"/>
    <w:rsid w:val="001732C5"/>
    <w:rsid w:val="00173409"/>
    <w:rsid w:val="00173796"/>
    <w:rsid w:val="00173885"/>
    <w:rsid w:val="00174060"/>
    <w:rsid w:val="00174161"/>
    <w:rsid w:val="00174598"/>
    <w:rsid w:val="00174BF5"/>
    <w:rsid w:val="001751A8"/>
    <w:rsid w:val="001751E0"/>
    <w:rsid w:val="00175280"/>
    <w:rsid w:val="00175509"/>
    <w:rsid w:val="001757CF"/>
    <w:rsid w:val="00175E89"/>
    <w:rsid w:val="00175F1A"/>
    <w:rsid w:val="001764CA"/>
    <w:rsid w:val="0017652D"/>
    <w:rsid w:val="001766EF"/>
    <w:rsid w:val="00176F39"/>
    <w:rsid w:val="00176FD5"/>
    <w:rsid w:val="00177334"/>
    <w:rsid w:val="00177576"/>
    <w:rsid w:val="0017765D"/>
    <w:rsid w:val="00180311"/>
    <w:rsid w:val="0018075B"/>
    <w:rsid w:val="0018118C"/>
    <w:rsid w:val="0018139F"/>
    <w:rsid w:val="00181740"/>
    <w:rsid w:val="00181E8B"/>
    <w:rsid w:val="00182083"/>
    <w:rsid w:val="0018215F"/>
    <w:rsid w:val="00182257"/>
    <w:rsid w:val="00182339"/>
    <w:rsid w:val="001826F7"/>
    <w:rsid w:val="00182B54"/>
    <w:rsid w:val="00182D71"/>
    <w:rsid w:val="0018321E"/>
    <w:rsid w:val="0018329F"/>
    <w:rsid w:val="001836C5"/>
    <w:rsid w:val="00183C0B"/>
    <w:rsid w:val="00183F72"/>
    <w:rsid w:val="00184273"/>
    <w:rsid w:val="0018446F"/>
    <w:rsid w:val="0018465C"/>
    <w:rsid w:val="00184715"/>
    <w:rsid w:val="00184B97"/>
    <w:rsid w:val="00184D43"/>
    <w:rsid w:val="00184E51"/>
    <w:rsid w:val="00184FAD"/>
    <w:rsid w:val="00185200"/>
    <w:rsid w:val="001854C0"/>
    <w:rsid w:val="0018561C"/>
    <w:rsid w:val="00185748"/>
    <w:rsid w:val="00185785"/>
    <w:rsid w:val="00185A42"/>
    <w:rsid w:val="00185FDB"/>
    <w:rsid w:val="0018606D"/>
    <w:rsid w:val="00186387"/>
    <w:rsid w:val="0018681D"/>
    <w:rsid w:val="0018697F"/>
    <w:rsid w:val="00186A27"/>
    <w:rsid w:val="00186A8F"/>
    <w:rsid w:val="00186D08"/>
    <w:rsid w:val="00186E33"/>
    <w:rsid w:val="00186E89"/>
    <w:rsid w:val="00187423"/>
    <w:rsid w:val="001876E1"/>
    <w:rsid w:val="001876F8"/>
    <w:rsid w:val="00187906"/>
    <w:rsid w:val="00187950"/>
    <w:rsid w:val="00187BD5"/>
    <w:rsid w:val="00187F9A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940"/>
    <w:rsid w:val="001919E9"/>
    <w:rsid w:val="00191B7A"/>
    <w:rsid w:val="00191B81"/>
    <w:rsid w:val="00191F00"/>
    <w:rsid w:val="00191FBB"/>
    <w:rsid w:val="001921AD"/>
    <w:rsid w:val="001921AF"/>
    <w:rsid w:val="0019269C"/>
    <w:rsid w:val="00192A8F"/>
    <w:rsid w:val="00192F3E"/>
    <w:rsid w:val="0019332D"/>
    <w:rsid w:val="001934B6"/>
    <w:rsid w:val="00193556"/>
    <w:rsid w:val="001936A9"/>
    <w:rsid w:val="00193725"/>
    <w:rsid w:val="0019389B"/>
    <w:rsid w:val="00193BFA"/>
    <w:rsid w:val="00193CD8"/>
    <w:rsid w:val="00194116"/>
    <w:rsid w:val="001942DE"/>
    <w:rsid w:val="0019439A"/>
    <w:rsid w:val="001943F0"/>
    <w:rsid w:val="001944EF"/>
    <w:rsid w:val="001949BC"/>
    <w:rsid w:val="001949EE"/>
    <w:rsid w:val="00194A7B"/>
    <w:rsid w:val="00194D35"/>
    <w:rsid w:val="00194D7B"/>
    <w:rsid w:val="00194DD2"/>
    <w:rsid w:val="00194DD6"/>
    <w:rsid w:val="00194F72"/>
    <w:rsid w:val="0019528F"/>
    <w:rsid w:val="00195304"/>
    <w:rsid w:val="001954EA"/>
    <w:rsid w:val="001955DA"/>
    <w:rsid w:val="0019564E"/>
    <w:rsid w:val="001956DF"/>
    <w:rsid w:val="0019586A"/>
    <w:rsid w:val="00195AA6"/>
    <w:rsid w:val="00195B05"/>
    <w:rsid w:val="00195B1F"/>
    <w:rsid w:val="00195CAE"/>
    <w:rsid w:val="00195D7F"/>
    <w:rsid w:val="00195DC1"/>
    <w:rsid w:val="00196228"/>
    <w:rsid w:val="0019646C"/>
    <w:rsid w:val="001964D6"/>
    <w:rsid w:val="00196993"/>
    <w:rsid w:val="00196B87"/>
    <w:rsid w:val="00196C3A"/>
    <w:rsid w:val="00196CBF"/>
    <w:rsid w:val="00197205"/>
    <w:rsid w:val="0019739F"/>
    <w:rsid w:val="00197591"/>
    <w:rsid w:val="0019765D"/>
    <w:rsid w:val="00197ACB"/>
    <w:rsid w:val="00197EE5"/>
    <w:rsid w:val="00197F77"/>
    <w:rsid w:val="001A00BE"/>
    <w:rsid w:val="001A0516"/>
    <w:rsid w:val="001A0539"/>
    <w:rsid w:val="001A0771"/>
    <w:rsid w:val="001A0B75"/>
    <w:rsid w:val="001A0CFB"/>
    <w:rsid w:val="001A0DC4"/>
    <w:rsid w:val="001A1645"/>
    <w:rsid w:val="001A177A"/>
    <w:rsid w:val="001A19A5"/>
    <w:rsid w:val="001A215C"/>
    <w:rsid w:val="001A21FD"/>
    <w:rsid w:val="001A2289"/>
    <w:rsid w:val="001A249A"/>
    <w:rsid w:val="001A269D"/>
    <w:rsid w:val="001A2ACE"/>
    <w:rsid w:val="001A2BC9"/>
    <w:rsid w:val="001A2FA8"/>
    <w:rsid w:val="001A2FB0"/>
    <w:rsid w:val="001A31E2"/>
    <w:rsid w:val="001A396A"/>
    <w:rsid w:val="001A3980"/>
    <w:rsid w:val="001A39FC"/>
    <w:rsid w:val="001A3E71"/>
    <w:rsid w:val="001A442F"/>
    <w:rsid w:val="001A4825"/>
    <w:rsid w:val="001A485D"/>
    <w:rsid w:val="001A48DB"/>
    <w:rsid w:val="001A49F7"/>
    <w:rsid w:val="001A4D48"/>
    <w:rsid w:val="001A4DF7"/>
    <w:rsid w:val="001A54E0"/>
    <w:rsid w:val="001A5A3E"/>
    <w:rsid w:val="001A5B42"/>
    <w:rsid w:val="001A5E35"/>
    <w:rsid w:val="001A629A"/>
    <w:rsid w:val="001A6678"/>
    <w:rsid w:val="001A66E5"/>
    <w:rsid w:val="001A6A8C"/>
    <w:rsid w:val="001A6AA1"/>
    <w:rsid w:val="001A6AAF"/>
    <w:rsid w:val="001A6BB5"/>
    <w:rsid w:val="001A6CE5"/>
    <w:rsid w:val="001A6F53"/>
    <w:rsid w:val="001A74AB"/>
    <w:rsid w:val="001A74B6"/>
    <w:rsid w:val="001A757C"/>
    <w:rsid w:val="001A75D7"/>
    <w:rsid w:val="001A7791"/>
    <w:rsid w:val="001A7A23"/>
    <w:rsid w:val="001A7AEF"/>
    <w:rsid w:val="001A7C47"/>
    <w:rsid w:val="001A7E94"/>
    <w:rsid w:val="001B011F"/>
    <w:rsid w:val="001B019B"/>
    <w:rsid w:val="001B0239"/>
    <w:rsid w:val="001B04F7"/>
    <w:rsid w:val="001B05DC"/>
    <w:rsid w:val="001B0805"/>
    <w:rsid w:val="001B087C"/>
    <w:rsid w:val="001B09D7"/>
    <w:rsid w:val="001B0CE2"/>
    <w:rsid w:val="001B0CF7"/>
    <w:rsid w:val="001B1239"/>
    <w:rsid w:val="001B12CC"/>
    <w:rsid w:val="001B1480"/>
    <w:rsid w:val="001B15BE"/>
    <w:rsid w:val="001B18A9"/>
    <w:rsid w:val="001B1921"/>
    <w:rsid w:val="001B1BE6"/>
    <w:rsid w:val="001B1D7A"/>
    <w:rsid w:val="001B1E14"/>
    <w:rsid w:val="001B1EFC"/>
    <w:rsid w:val="001B1F64"/>
    <w:rsid w:val="001B2251"/>
    <w:rsid w:val="001B2450"/>
    <w:rsid w:val="001B24DE"/>
    <w:rsid w:val="001B2866"/>
    <w:rsid w:val="001B2937"/>
    <w:rsid w:val="001B2C1D"/>
    <w:rsid w:val="001B31C5"/>
    <w:rsid w:val="001B340D"/>
    <w:rsid w:val="001B3460"/>
    <w:rsid w:val="001B37F6"/>
    <w:rsid w:val="001B3C33"/>
    <w:rsid w:val="001B3E97"/>
    <w:rsid w:val="001B43EA"/>
    <w:rsid w:val="001B4474"/>
    <w:rsid w:val="001B454A"/>
    <w:rsid w:val="001B4846"/>
    <w:rsid w:val="001B4977"/>
    <w:rsid w:val="001B49E6"/>
    <w:rsid w:val="001B4B2D"/>
    <w:rsid w:val="001B4D3E"/>
    <w:rsid w:val="001B4DD2"/>
    <w:rsid w:val="001B4ECD"/>
    <w:rsid w:val="001B4F5D"/>
    <w:rsid w:val="001B5485"/>
    <w:rsid w:val="001B5503"/>
    <w:rsid w:val="001B59BD"/>
    <w:rsid w:val="001B5F0C"/>
    <w:rsid w:val="001B5FAE"/>
    <w:rsid w:val="001B6238"/>
    <w:rsid w:val="001B639B"/>
    <w:rsid w:val="001B652F"/>
    <w:rsid w:val="001B662B"/>
    <w:rsid w:val="001B66DD"/>
    <w:rsid w:val="001B6DC0"/>
    <w:rsid w:val="001B6DFB"/>
    <w:rsid w:val="001B6F51"/>
    <w:rsid w:val="001B72F7"/>
    <w:rsid w:val="001B764F"/>
    <w:rsid w:val="001B7900"/>
    <w:rsid w:val="001B7B73"/>
    <w:rsid w:val="001B7B9B"/>
    <w:rsid w:val="001B7E1F"/>
    <w:rsid w:val="001C069E"/>
    <w:rsid w:val="001C0C71"/>
    <w:rsid w:val="001C0CE9"/>
    <w:rsid w:val="001C0ED7"/>
    <w:rsid w:val="001C1415"/>
    <w:rsid w:val="001C19BF"/>
    <w:rsid w:val="001C1B46"/>
    <w:rsid w:val="001C1BAC"/>
    <w:rsid w:val="001C1DF1"/>
    <w:rsid w:val="001C2307"/>
    <w:rsid w:val="001C246C"/>
    <w:rsid w:val="001C28A3"/>
    <w:rsid w:val="001C2A2F"/>
    <w:rsid w:val="001C2BF8"/>
    <w:rsid w:val="001C2E0E"/>
    <w:rsid w:val="001C33C4"/>
    <w:rsid w:val="001C351A"/>
    <w:rsid w:val="001C35B7"/>
    <w:rsid w:val="001C367A"/>
    <w:rsid w:val="001C36FE"/>
    <w:rsid w:val="001C39CD"/>
    <w:rsid w:val="001C3B09"/>
    <w:rsid w:val="001C3CD5"/>
    <w:rsid w:val="001C3E29"/>
    <w:rsid w:val="001C4325"/>
    <w:rsid w:val="001C4351"/>
    <w:rsid w:val="001C4912"/>
    <w:rsid w:val="001C4DFD"/>
    <w:rsid w:val="001C4E56"/>
    <w:rsid w:val="001C50F2"/>
    <w:rsid w:val="001C5369"/>
    <w:rsid w:val="001C5532"/>
    <w:rsid w:val="001C5672"/>
    <w:rsid w:val="001C592E"/>
    <w:rsid w:val="001C5D17"/>
    <w:rsid w:val="001C616B"/>
    <w:rsid w:val="001C632A"/>
    <w:rsid w:val="001C655A"/>
    <w:rsid w:val="001C68DF"/>
    <w:rsid w:val="001C6B2D"/>
    <w:rsid w:val="001C6D57"/>
    <w:rsid w:val="001C6DCF"/>
    <w:rsid w:val="001C70BC"/>
    <w:rsid w:val="001C74C6"/>
    <w:rsid w:val="001C7AD4"/>
    <w:rsid w:val="001C7DD6"/>
    <w:rsid w:val="001C7E7A"/>
    <w:rsid w:val="001D0217"/>
    <w:rsid w:val="001D0307"/>
    <w:rsid w:val="001D046D"/>
    <w:rsid w:val="001D0EFA"/>
    <w:rsid w:val="001D0F19"/>
    <w:rsid w:val="001D11F5"/>
    <w:rsid w:val="001D13A9"/>
    <w:rsid w:val="001D176A"/>
    <w:rsid w:val="001D1889"/>
    <w:rsid w:val="001D1A41"/>
    <w:rsid w:val="001D1CC5"/>
    <w:rsid w:val="001D2A33"/>
    <w:rsid w:val="001D2FEC"/>
    <w:rsid w:val="001D31A4"/>
    <w:rsid w:val="001D31FA"/>
    <w:rsid w:val="001D326A"/>
    <w:rsid w:val="001D379A"/>
    <w:rsid w:val="001D38AB"/>
    <w:rsid w:val="001D3CFB"/>
    <w:rsid w:val="001D3D7E"/>
    <w:rsid w:val="001D3DA4"/>
    <w:rsid w:val="001D3E72"/>
    <w:rsid w:val="001D3F6A"/>
    <w:rsid w:val="001D4464"/>
    <w:rsid w:val="001D4480"/>
    <w:rsid w:val="001D522E"/>
    <w:rsid w:val="001D54BF"/>
    <w:rsid w:val="001D55FD"/>
    <w:rsid w:val="001D5884"/>
    <w:rsid w:val="001D59E6"/>
    <w:rsid w:val="001D5B01"/>
    <w:rsid w:val="001D5C23"/>
    <w:rsid w:val="001D5D99"/>
    <w:rsid w:val="001D6282"/>
    <w:rsid w:val="001D65E4"/>
    <w:rsid w:val="001D68C7"/>
    <w:rsid w:val="001D68D1"/>
    <w:rsid w:val="001D6D58"/>
    <w:rsid w:val="001D6EB3"/>
    <w:rsid w:val="001D6F45"/>
    <w:rsid w:val="001D6FD1"/>
    <w:rsid w:val="001D73BB"/>
    <w:rsid w:val="001D73E2"/>
    <w:rsid w:val="001D7F06"/>
    <w:rsid w:val="001E0107"/>
    <w:rsid w:val="001E01F2"/>
    <w:rsid w:val="001E02B7"/>
    <w:rsid w:val="001E0827"/>
    <w:rsid w:val="001E082C"/>
    <w:rsid w:val="001E0976"/>
    <w:rsid w:val="001E0A5B"/>
    <w:rsid w:val="001E0C17"/>
    <w:rsid w:val="001E0CE4"/>
    <w:rsid w:val="001E14BE"/>
    <w:rsid w:val="001E152F"/>
    <w:rsid w:val="001E15BB"/>
    <w:rsid w:val="001E1C32"/>
    <w:rsid w:val="001E205A"/>
    <w:rsid w:val="001E20C8"/>
    <w:rsid w:val="001E2295"/>
    <w:rsid w:val="001E2CC3"/>
    <w:rsid w:val="001E2CCA"/>
    <w:rsid w:val="001E30C4"/>
    <w:rsid w:val="001E324E"/>
    <w:rsid w:val="001E3C47"/>
    <w:rsid w:val="001E3EFD"/>
    <w:rsid w:val="001E3F31"/>
    <w:rsid w:val="001E432D"/>
    <w:rsid w:val="001E4475"/>
    <w:rsid w:val="001E45BD"/>
    <w:rsid w:val="001E4733"/>
    <w:rsid w:val="001E4AE4"/>
    <w:rsid w:val="001E4FB5"/>
    <w:rsid w:val="001E5395"/>
    <w:rsid w:val="001E5464"/>
    <w:rsid w:val="001E56F2"/>
    <w:rsid w:val="001E5A67"/>
    <w:rsid w:val="001E60FF"/>
    <w:rsid w:val="001E6102"/>
    <w:rsid w:val="001E6222"/>
    <w:rsid w:val="001E6320"/>
    <w:rsid w:val="001E6607"/>
    <w:rsid w:val="001E6B47"/>
    <w:rsid w:val="001E7058"/>
    <w:rsid w:val="001E727C"/>
    <w:rsid w:val="001E761A"/>
    <w:rsid w:val="001E7747"/>
    <w:rsid w:val="001E7A88"/>
    <w:rsid w:val="001E7B31"/>
    <w:rsid w:val="001E7B58"/>
    <w:rsid w:val="001E7EF8"/>
    <w:rsid w:val="001F0947"/>
    <w:rsid w:val="001F0B07"/>
    <w:rsid w:val="001F122A"/>
    <w:rsid w:val="001F134A"/>
    <w:rsid w:val="001F14C6"/>
    <w:rsid w:val="001F160F"/>
    <w:rsid w:val="001F18CF"/>
    <w:rsid w:val="001F1C27"/>
    <w:rsid w:val="001F1E02"/>
    <w:rsid w:val="001F1EF5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36E"/>
    <w:rsid w:val="001F3449"/>
    <w:rsid w:val="001F34F7"/>
    <w:rsid w:val="001F3766"/>
    <w:rsid w:val="001F376A"/>
    <w:rsid w:val="001F3A38"/>
    <w:rsid w:val="001F3A93"/>
    <w:rsid w:val="001F3D41"/>
    <w:rsid w:val="001F3D49"/>
    <w:rsid w:val="001F3EA5"/>
    <w:rsid w:val="001F4050"/>
    <w:rsid w:val="001F41D4"/>
    <w:rsid w:val="001F442A"/>
    <w:rsid w:val="001F4849"/>
    <w:rsid w:val="001F4B0C"/>
    <w:rsid w:val="001F4B2B"/>
    <w:rsid w:val="001F4FEF"/>
    <w:rsid w:val="001F53F8"/>
    <w:rsid w:val="001F568E"/>
    <w:rsid w:val="001F5860"/>
    <w:rsid w:val="001F5A31"/>
    <w:rsid w:val="001F5AF5"/>
    <w:rsid w:val="001F5C19"/>
    <w:rsid w:val="001F5C3D"/>
    <w:rsid w:val="001F624B"/>
    <w:rsid w:val="001F64C8"/>
    <w:rsid w:val="001F6556"/>
    <w:rsid w:val="001F6576"/>
    <w:rsid w:val="001F680F"/>
    <w:rsid w:val="001F68E5"/>
    <w:rsid w:val="001F69E0"/>
    <w:rsid w:val="001F6DAD"/>
    <w:rsid w:val="001F6F8F"/>
    <w:rsid w:val="001F70AE"/>
    <w:rsid w:val="001F79B7"/>
    <w:rsid w:val="001F7A75"/>
    <w:rsid w:val="001F7C7B"/>
    <w:rsid w:val="001F7CA1"/>
    <w:rsid w:val="002001C6"/>
    <w:rsid w:val="002005C7"/>
    <w:rsid w:val="00200861"/>
    <w:rsid w:val="00200865"/>
    <w:rsid w:val="00200A63"/>
    <w:rsid w:val="00200C88"/>
    <w:rsid w:val="002010D1"/>
    <w:rsid w:val="002011EF"/>
    <w:rsid w:val="00201484"/>
    <w:rsid w:val="002014D4"/>
    <w:rsid w:val="0020150A"/>
    <w:rsid w:val="0020157D"/>
    <w:rsid w:val="00201AC8"/>
    <w:rsid w:val="00201CF8"/>
    <w:rsid w:val="00202245"/>
    <w:rsid w:val="00202587"/>
    <w:rsid w:val="0020295E"/>
    <w:rsid w:val="00202B12"/>
    <w:rsid w:val="00202BAF"/>
    <w:rsid w:val="00202E8C"/>
    <w:rsid w:val="00202E9D"/>
    <w:rsid w:val="00203267"/>
    <w:rsid w:val="0020379E"/>
    <w:rsid w:val="00203B9F"/>
    <w:rsid w:val="00203BD6"/>
    <w:rsid w:val="00203C56"/>
    <w:rsid w:val="00203DA3"/>
    <w:rsid w:val="00204011"/>
    <w:rsid w:val="002040C8"/>
    <w:rsid w:val="002041D3"/>
    <w:rsid w:val="00204253"/>
    <w:rsid w:val="00204918"/>
    <w:rsid w:val="00204CC3"/>
    <w:rsid w:val="00204E6B"/>
    <w:rsid w:val="00204E7A"/>
    <w:rsid w:val="00204EA3"/>
    <w:rsid w:val="00204F0B"/>
    <w:rsid w:val="002057E5"/>
    <w:rsid w:val="00205FE9"/>
    <w:rsid w:val="00206595"/>
    <w:rsid w:val="002066A4"/>
    <w:rsid w:val="0020690E"/>
    <w:rsid w:val="00206C1B"/>
    <w:rsid w:val="00206CF7"/>
    <w:rsid w:val="00206DEC"/>
    <w:rsid w:val="00206E58"/>
    <w:rsid w:val="00206EA1"/>
    <w:rsid w:val="00207168"/>
    <w:rsid w:val="0020724A"/>
    <w:rsid w:val="002073A0"/>
    <w:rsid w:val="00207B58"/>
    <w:rsid w:val="00207E1F"/>
    <w:rsid w:val="002100B6"/>
    <w:rsid w:val="002107C3"/>
    <w:rsid w:val="00210907"/>
    <w:rsid w:val="00210DA9"/>
    <w:rsid w:val="00210E64"/>
    <w:rsid w:val="00211165"/>
    <w:rsid w:val="00211F8A"/>
    <w:rsid w:val="00212214"/>
    <w:rsid w:val="002124BD"/>
    <w:rsid w:val="002125CD"/>
    <w:rsid w:val="0021287D"/>
    <w:rsid w:val="00212919"/>
    <w:rsid w:val="00213072"/>
    <w:rsid w:val="0021308B"/>
    <w:rsid w:val="0021327E"/>
    <w:rsid w:val="002134EA"/>
    <w:rsid w:val="002135A8"/>
    <w:rsid w:val="00213B00"/>
    <w:rsid w:val="00213BAE"/>
    <w:rsid w:val="00213C1F"/>
    <w:rsid w:val="00213DD3"/>
    <w:rsid w:val="00213E35"/>
    <w:rsid w:val="002140E9"/>
    <w:rsid w:val="00214113"/>
    <w:rsid w:val="0021414B"/>
    <w:rsid w:val="00214177"/>
    <w:rsid w:val="002141F0"/>
    <w:rsid w:val="0021449F"/>
    <w:rsid w:val="0021469E"/>
    <w:rsid w:val="00214C30"/>
    <w:rsid w:val="00215113"/>
    <w:rsid w:val="00215303"/>
    <w:rsid w:val="00215A71"/>
    <w:rsid w:val="002160DB"/>
    <w:rsid w:val="00216313"/>
    <w:rsid w:val="002164A3"/>
    <w:rsid w:val="002164EE"/>
    <w:rsid w:val="00216D7A"/>
    <w:rsid w:val="002172B4"/>
    <w:rsid w:val="002175E4"/>
    <w:rsid w:val="00217890"/>
    <w:rsid w:val="0021790A"/>
    <w:rsid w:val="00217935"/>
    <w:rsid w:val="00217ABA"/>
    <w:rsid w:val="00217CCD"/>
    <w:rsid w:val="00217F39"/>
    <w:rsid w:val="00220259"/>
    <w:rsid w:val="002202F1"/>
    <w:rsid w:val="00220572"/>
    <w:rsid w:val="00220576"/>
    <w:rsid w:val="00220A53"/>
    <w:rsid w:val="00220B8A"/>
    <w:rsid w:val="00220CFA"/>
    <w:rsid w:val="00220D3B"/>
    <w:rsid w:val="00220F09"/>
    <w:rsid w:val="00220F81"/>
    <w:rsid w:val="00220FDE"/>
    <w:rsid w:val="0022129D"/>
    <w:rsid w:val="0022159F"/>
    <w:rsid w:val="00221CB4"/>
    <w:rsid w:val="00221EB8"/>
    <w:rsid w:val="00221F0A"/>
    <w:rsid w:val="00222360"/>
    <w:rsid w:val="00222558"/>
    <w:rsid w:val="00222634"/>
    <w:rsid w:val="002228EB"/>
    <w:rsid w:val="002228EE"/>
    <w:rsid w:val="00222C7D"/>
    <w:rsid w:val="0022304A"/>
    <w:rsid w:val="00223650"/>
    <w:rsid w:val="002236C4"/>
    <w:rsid w:val="00223738"/>
    <w:rsid w:val="00223916"/>
    <w:rsid w:val="00223AE8"/>
    <w:rsid w:val="00223AEC"/>
    <w:rsid w:val="00223CD5"/>
    <w:rsid w:val="00224726"/>
    <w:rsid w:val="00224879"/>
    <w:rsid w:val="002249B4"/>
    <w:rsid w:val="00224BB2"/>
    <w:rsid w:val="00224BC3"/>
    <w:rsid w:val="00224D67"/>
    <w:rsid w:val="00224F3C"/>
    <w:rsid w:val="00225041"/>
    <w:rsid w:val="002254D7"/>
    <w:rsid w:val="002254E1"/>
    <w:rsid w:val="0022555C"/>
    <w:rsid w:val="002257E4"/>
    <w:rsid w:val="002259A2"/>
    <w:rsid w:val="00225A7B"/>
    <w:rsid w:val="00225AB5"/>
    <w:rsid w:val="00225D4D"/>
    <w:rsid w:val="00226402"/>
    <w:rsid w:val="002265D8"/>
    <w:rsid w:val="002268BE"/>
    <w:rsid w:val="00226B73"/>
    <w:rsid w:val="00226C7A"/>
    <w:rsid w:val="00226DE3"/>
    <w:rsid w:val="002270C7"/>
    <w:rsid w:val="00227207"/>
    <w:rsid w:val="00227216"/>
    <w:rsid w:val="00227250"/>
    <w:rsid w:val="0022736F"/>
    <w:rsid w:val="002278CF"/>
    <w:rsid w:val="00227944"/>
    <w:rsid w:val="00227969"/>
    <w:rsid w:val="00227B28"/>
    <w:rsid w:val="00227C6C"/>
    <w:rsid w:val="00227D60"/>
    <w:rsid w:val="00227E99"/>
    <w:rsid w:val="0023015A"/>
    <w:rsid w:val="00230246"/>
    <w:rsid w:val="002308F1"/>
    <w:rsid w:val="00230BD7"/>
    <w:rsid w:val="00230DF7"/>
    <w:rsid w:val="00230FE6"/>
    <w:rsid w:val="0023124B"/>
    <w:rsid w:val="00231388"/>
    <w:rsid w:val="00231422"/>
    <w:rsid w:val="00231565"/>
    <w:rsid w:val="0023184F"/>
    <w:rsid w:val="002319EB"/>
    <w:rsid w:val="00231A1B"/>
    <w:rsid w:val="00231C4B"/>
    <w:rsid w:val="0023200A"/>
    <w:rsid w:val="00232448"/>
    <w:rsid w:val="002327EF"/>
    <w:rsid w:val="002329E6"/>
    <w:rsid w:val="00232A65"/>
    <w:rsid w:val="00232FAD"/>
    <w:rsid w:val="00233426"/>
    <w:rsid w:val="002335BC"/>
    <w:rsid w:val="00233893"/>
    <w:rsid w:val="002338AE"/>
    <w:rsid w:val="00233A61"/>
    <w:rsid w:val="00233A85"/>
    <w:rsid w:val="00233CB3"/>
    <w:rsid w:val="00233CFA"/>
    <w:rsid w:val="00233F08"/>
    <w:rsid w:val="00234001"/>
    <w:rsid w:val="0023412E"/>
    <w:rsid w:val="002342D3"/>
    <w:rsid w:val="002342F9"/>
    <w:rsid w:val="0023438E"/>
    <w:rsid w:val="002344DD"/>
    <w:rsid w:val="002347B3"/>
    <w:rsid w:val="00234B12"/>
    <w:rsid w:val="00234B83"/>
    <w:rsid w:val="00234C72"/>
    <w:rsid w:val="00234D2A"/>
    <w:rsid w:val="00234D4B"/>
    <w:rsid w:val="00234ED9"/>
    <w:rsid w:val="0023524D"/>
    <w:rsid w:val="0023532F"/>
    <w:rsid w:val="002354B9"/>
    <w:rsid w:val="00235549"/>
    <w:rsid w:val="00235586"/>
    <w:rsid w:val="0023559E"/>
    <w:rsid w:val="00235A00"/>
    <w:rsid w:val="00235B5D"/>
    <w:rsid w:val="00235DB7"/>
    <w:rsid w:val="00236096"/>
    <w:rsid w:val="002363BD"/>
    <w:rsid w:val="00236BB1"/>
    <w:rsid w:val="00236EA1"/>
    <w:rsid w:val="00236EFF"/>
    <w:rsid w:val="00236F2A"/>
    <w:rsid w:val="00236F74"/>
    <w:rsid w:val="00237317"/>
    <w:rsid w:val="00237333"/>
    <w:rsid w:val="002375CA"/>
    <w:rsid w:val="00237BCA"/>
    <w:rsid w:val="00237BED"/>
    <w:rsid w:val="00237DA6"/>
    <w:rsid w:val="00237EF0"/>
    <w:rsid w:val="002400CE"/>
    <w:rsid w:val="002403EE"/>
    <w:rsid w:val="00240B99"/>
    <w:rsid w:val="00240E08"/>
    <w:rsid w:val="00240E83"/>
    <w:rsid w:val="00240F6C"/>
    <w:rsid w:val="00241031"/>
    <w:rsid w:val="00241579"/>
    <w:rsid w:val="00242375"/>
    <w:rsid w:val="002423E1"/>
    <w:rsid w:val="002424EE"/>
    <w:rsid w:val="00242629"/>
    <w:rsid w:val="00242904"/>
    <w:rsid w:val="00242AF0"/>
    <w:rsid w:val="0024351C"/>
    <w:rsid w:val="00243648"/>
    <w:rsid w:val="002437E8"/>
    <w:rsid w:val="00243A2D"/>
    <w:rsid w:val="00243BAE"/>
    <w:rsid w:val="00243F53"/>
    <w:rsid w:val="00243F73"/>
    <w:rsid w:val="00244133"/>
    <w:rsid w:val="0024438F"/>
    <w:rsid w:val="00244B83"/>
    <w:rsid w:val="00245036"/>
    <w:rsid w:val="00245706"/>
    <w:rsid w:val="00246163"/>
    <w:rsid w:val="00246188"/>
    <w:rsid w:val="002461DA"/>
    <w:rsid w:val="00246278"/>
    <w:rsid w:val="0024641D"/>
    <w:rsid w:val="00246566"/>
    <w:rsid w:val="00246902"/>
    <w:rsid w:val="00247EB8"/>
    <w:rsid w:val="0025005D"/>
    <w:rsid w:val="00250290"/>
    <w:rsid w:val="00250384"/>
    <w:rsid w:val="00250423"/>
    <w:rsid w:val="00250B66"/>
    <w:rsid w:val="0025105F"/>
    <w:rsid w:val="0025118A"/>
    <w:rsid w:val="0025164D"/>
    <w:rsid w:val="00251BB8"/>
    <w:rsid w:val="00251BEC"/>
    <w:rsid w:val="00251ED8"/>
    <w:rsid w:val="00252647"/>
    <w:rsid w:val="002527E8"/>
    <w:rsid w:val="0025287A"/>
    <w:rsid w:val="00252A5D"/>
    <w:rsid w:val="00252CC0"/>
    <w:rsid w:val="00252D9F"/>
    <w:rsid w:val="00252E04"/>
    <w:rsid w:val="0025326E"/>
    <w:rsid w:val="00253524"/>
    <w:rsid w:val="0025399B"/>
    <w:rsid w:val="002539C6"/>
    <w:rsid w:val="00253AA8"/>
    <w:rsid w:val="00253BF3"/>
    <w:rsid w:val="00253ECD"/>
    <w:rsid w:val="0025422D"/>
    <w:rsid w:val="002542FE"/>
    <w:rsid w:val="002543A0"/>
    <w:rsid w:val="00254490"/>
    <w:rsid w:val="002544AB"/>
    <w:rsid w:val="00254561"/>
    <w:rsid w:val="00254876"/>
    <w:rsid w:val="002548AF"/>
    <w:rsid w:val="00254AA2"/>
    <w:rsid w:val="00254DAB"/>
    <w:rsid w:val="00254DB9"/>
    <w:rsid w:val="00254FD9"/>
    <w:rsid w:val="00255332"/>
    <w:rsid w:val="00255BB3"/>
    <w:rsid w:val="00255C1A"/>
    <w:rsid w:val="00255C3F"/>
    <w:rsid w:val="00255D3A"/>
    <w:rsid w:val="00255DD5"/>
    <w:rsid w:val="002563D5"/>
    <w:rsid w:val="002567ED"/>
    <w:rsid w:val="002568AE"/>
    <w:rsid w:val="00256B3E"/>
    <w:rsid w:val="00256C2E"/>
    <w:rsid w:val="00256C84"/>
    <w:rsid w:val="00256EC8"/>
    <w:rsid w:val="002570E9"/>
    <w:rsid w:val="00257190"/>
    <w:rsid w:val="002571B5"/>
    <w:rsid w:val="002573B5"/>
    <w:rsid w:val="00257424"/>
    <w:rsid w:val="00257704"/>
    <w:rsid w:val="00257A6A"/>
    <w:rsid w:val="00257CDC"/>
    <w:rsid w:val="00257EDC"/>
    <w:rsid w:val="00257EF5"/>
    <w:rsid w:val="00257F90"/>
    <w:rsid w:val="00260033"/>
    <w:rsid w:val="002603B1"/>
    <w:rsid w:val="002606AD"/>
    <w:rsid w:val="002607D8"/>
    <w:rsid w:val="0026092F"/>
    <w:rsid w:val="00260A64"/>
    <w:rsid w:val="00260AA1"/>
    <w:rsid w:val="00260B1F"/>
    <w:rsid w:val="00260DA2"/>
    <w:rsid w:val="00260F18"/>
    <w:rsid w:val="00260F77"/>
    <w:rsid w:val="00260F81"/>
    <w:rsid w:val="0026126D"/>
    <w:rsid w:val="00261489"/>
    <w:rsid w:val="00261B58"/>
    <w:rsid w:val="00261D54"/>
    <w:rsid w:val="00261FC8"/>
    <w:rsid w:val="00262145"/>
    <w:rsid w:val="002625D1"/>
    <w:rsid w:val="00262A8C"/>
    <w:rsid w:val="00263417"/>
    <w:rsid w:val="0026359D"/>
    <w:rsid w:val="00263723"/>
    <w:rsid w:val="00263A33"/>
    <w:rsid w:val="00263D6A"/>
    <w:rsid w:val="00264106"/>
    <w:rsid w:val="00264142"/>
    <w:rsid w:val="00264214"/>
    <w:rsid w:val="002645A5"/>
    <w:rsid w:val="00264686"/>
    <w:rsid w:val="002646D4"/>
    <w:rsid w:val="00264C43"/>
    <w:rsid w:val="00264D22"/>
    <w:rsid w:val="00264E37"/>
    <w:rsid w:val="0026541B"/>
    <w:rsid w:val="00265F36"/>
    <w:rsid w:val="00265F65"/>
    <w:rsid w:val="00266171"/>
    <w:rsid w:val="002662D6"/>
    <w:rsid w:val="00266451"/>
    <w:rsid w:val="0026657D"/>
    <w:rsid w:val="00266610"/>
    <w:rsid w:val="0026662F"/>
    <w:rsid w:val="0026673A"/>
    <w:rsid w:val="002667C3"/>
    <w:rsid w:val="00266D40"/>
    <w:rsid w:val="00266D5B"/>
    <w:rsid w:val="00266E02"/>
    <w:rsid w:val="00266EB9"/>
    <w:rsid w:val="0026715B"/>
    <w:rsid w:val="0026715E"/>
    <w:rsid w:val="002675AC"/>
    <w:rsid w:val="00267673"/>
    <w:rsid w:val="0026774E"/>
    <w:rsid w:val="00267877"/>
    <w:rsid w:val="00267A3B"/>
    <w:rsid w:val="00267B1A"/>
    <w:rsid w:val="00267D78"/>
    <w:rsid w:val="002700C7"/>
    <w:rsid w:val="002700CC"/>
    <w:rsid w:val="0027013B"/>
    <w:rsid w:val="00270376"/>
    <w:rsid w:val="002704DF"/>
    <w:rsid w:val="00270EF8"/>
    <w:rsid w:val="00270F60"/>
    <w:rsid w:val="00271216"/>
    <w:rsid w:val="0027146B"/>
    <w:rsid w:val="00271801"/>
    <w:rsid w:val="002719A7"/>
    <w:rsid w:val="00271A46"/>
    <w:rsid w:val="00271A4A"/>
    <w:rsid w:val="00271C3F"/>
    <w:rsid w:val="00271CB4"/>
    <w:rsid w:val="00271FD4"/>
    <w:rsid w:val="0027212C"/>
    <w:rsid w:val="0027218A"/>
    <w:rsid w:val="002723E7"/>
    <w:rsid w:val="00272D23"/>
    <w:rsid w:val="00272D42"/>
    <w:rsid w:val="00272FC2"/>
    <w:rsid w:val="002730E5"/>
    <w:rsid w:val="002731CC"/>
    <w:rsid w:val="00273242"/>
    <w:rsid w:val="00273272"/>
    <w:rsid w:val="0027333F"/>
    <w:rsid w:val="00273342"/>
    <w:rsid w:val="002734AC"/>
    <w:rsid w:val="0027358C"/>
    <w:rsid w:val="0027366A"/>
    <w:rsid w:val="0027370B"/>
    <w:rsid w:val="0027389A"/>
    <w:rsid w:val="002739C1"/>
    <w:rsid w:val="00273B52"/>
    <w:rsid w:val="00273C1A"/>
    <w:rsid w:val="00273E91"/>
    <w:rsid w:val="00273F81"/>
    <w:rsid w:val="00274B49"/>
    <w:rsid w:val="00274B8E"/>
    <w:rsid w:val="00274FD1"/>
    <w:rsid w:val="00274FF7"/>
    <w:rsid w:val="00275033"/>
    <w:rsid w:val="0027508F"/>
    <w:rsid w:val="002752BB"/>
    <w:rsid w:val="00275359"/>
    <w:rsid w:val="00275586"/>
    <w:rsid w:val="002759A8"/>
    <w:rsid w:val="00275AF1"/>
    <w:rsid w:val="00275D10"/>
    <w:rsid w:val="00275F4E"/>
    <w:rsid w:val="00276157"/>
    <w:rsid w:val="00276171"/>
    <w:rsid w:val="00276175"/>
    <w:rsid w:val="0027618C"/>
    <w:rsid w:val="00276352"/>
    <w:rsid w:val="00276423"/>
    <w:rsid w:val="0027659F"/>
    <w:rsid w:val="0027682A"/>
    <w:rsid w:val="00276F0F"/>
    <w:rsid w:val="0027703D"/>
    <w:rsid w:val="0027745D"/>
    <w:rsid w:val="0027749A"/>
    <w:rsid w:val="0027751C"/>
    <w:rsid w:val="002775DC"/>
    <w:rsid w:val="00277803"/>
    <w:rsid w:val="0027789C"/>
    <w:rsid w:val="002778D8"/>
    <w:rsid w:val="00277C4D"/>
    <w:rsid w:val="00277CD5"/>
    <w:rsid w:val="00280171"/>
    <w:rsid w:val="0028029D"/>
    <w:rsid w:val="002803F6"/>
    <w:rsid w:val="0028096A"/>
    <w:rsid w:val="00280AEB"/>
    <w:rsid w:val="00280B2C"/>
    <w:rsid w:val="00280F50"/>
    <w:rsid w:val="00280FFC"/>
    <w:rsid w:val="0028103D"/>
    <w:rsid w:val="002812A9"/>
    <w:rsid w:val="002816E9"/>
    <w:rsid w:val="00281A8C"/>
    <w:rsid w:val="00281D2D"/>
    <w:rsid w:val="00282166"/>
    <w:rsid w:val="00282600"/>
    <w:rsid w:val="002826A3"/>
    <w:rsid w:val="0028299C"/>
    <w:rsid w:val="00282A6D"/>
    <w:rsid w:val="00283165"/>
    <w:rsid w:val="0028327B"/>
    <w:rsid w:val="002832A6"/>
    <w:rsid w:val="00283390"/>
    <w:rsid w:val="00283921"/>
    <w:rsid w:val="00283EFF"/>
    <w:rsid w:val="0028456D"/>
    <w:rsid w:val="002847C8"/>
    <w:rsid w:val="0028480C"/>
    <w:rsid w:val="00284C79"/>
    <w:rsid w:val="00284E05"/>
    <w:rsid w:val="00284F7D"/>
    <w:rsid w:val="00284FE0"/>
    <w:rsid w:val="002852C8"/>
    <w:rsid w:val="0028546A"/>
    <w:rsid w:val="002858CC"/>
    <w:rsid w:val="00286420"/>
    <w:rsid w:val="00286617"/>
    <w:rsid w:val="00286671"/>
    <w:rsid w:val="002866D8"/>
    <w:rsid w:val="00286B61"/>
    <w:rsid w:val="00286FF3"/>
    <w:rsid w:val="002872A8"/>
    <w:rsid w:val="0028774A"/>
    <w:rsid w:val="00287881"/>
    <w:rsid w:val="00287985"/>
    <w:rsid w:val="0028799B"/>
    <w:rsid w:val="00287AF8"/>
    <w:rsid w:val="00287B6A"/>
    <w:rsid w:val="00287BD1"/>
    <w:rsid w:val="00287BD2"/>
    <w:rsid w:val="00287DAE"/>
    <w:rsid w:val="00290064"/>
    <w:rsid w:val="002900A6"/>
    <w:rsid w:val="002904B2"/>
    <w:rsid w:val="002904B9"/>
    <w:rsid w:val="0029057B"/>
    <w:rsid w:val="002909F0"/>
    <w:rsid w:val="00290D31"/>
    <w:rsid w:val="00290EF0"/>
    <w:rsid w:val="00291316"/>
    <w:rsid w:val="002914CF"/>
    <w:rsid w:val="002917D4"/>
    <w:rsid w:val="002917DD"/>
    <w:rsid w:val="0029193F"/>
    <w:rsid w:val="00291C4A"/>
    <w:rsid w:val="00291FB2"/>
    <w:rsid w:val="00291FC2"/>
    <w:rsid w:val="00291FD8"/>
    <w:rsid w:val="00292025"/>
    <w:rsid w:val="0029223D"/>
    <w:rsid w:val="002925F7"/>
    <w:rsid w:val="00292B14"/>
    <w:rsid w:val="00292BD0"/>
    <w:rsid w:val="00292CDD"/>
    <w:rsid w:val="00292EAE"/>
    <w:rsid w:val="00293041"/>
    <w:rsid w:val="002932B6"/>
    <w:rsid w:val="00293416"/>
    <w:rsid w:val="0029350B"/>
    <w:rsid w:val="00293648"/>
    <w:rsid w:val="00293BE2"/>
    <w:rsid w:val="00293D47"/>
    <w:rsid w:val="00293E24"/>
    <w:rsid w:val="002940F8"/>
    <w:rsid w:val="00294143"/>
    <w:rsid w:val="0029489D"/>
    <w:rsid w:val="00294959"/>
    <w:rsid w:val="00294C8E"/>
    <w:rsid w:val="00295035"/>
    <w:rsid w:val="00295391"/>
    <w:rsid w:val="002959FA"/>
    <w:rsid w:val="00295DB3"/>
    <w:rsid w:val="00295DE2"/>
    <w:rsid w:val="00296094"/>
    <w:rsid w:val="00296237"/>
    <w:rsid w:val="00296270"/>
    <w:rsid w:val="0029662F"/>
    <w:rsid w:val="0029672F"/>
    <w:rsid w:val="00296759"/>
    <w:rsid w:val="002967ED"/>
    <w:rsid w:val="002968DE"/>
    <w:rsid w:val="002969A7"/>
    <w:rsid w:val="00296A92"/>
    <w:rsid w:val="00296CFF"/>
    <w:rsid w:val="002970A2"/>
    <w:rsid w:val="00297447"/>
    <w:rsid w:val="002975B1"/>
    <w:rsid w:val="00297748"/>
    <w:rsid w:val="0029779A"/>
    <w:rsid w:val="00297A79"/>
    <w:rsid w:val="002A02C6"/>
    <w:rsid w:val="002A03F0"/>
    <w:rsid w:val="002A05E9"/>
    <w:rsid w:val="002A088D"/>
    <w:rsid w:val="002A09C2"/>
    <w:rsid w:val="002A0F8F"/>
    <w:rsid w:val="002A1176"/>
    <w:rsid w:val="002A11D5"/>
    <w:rsid w:val="002A1232"/>
    <w:rsid w:val="002A1809"/>
    <w:rsid w:val="002A1922"/>
    <w:rsid w:val="002A1D3B"/>
    <w:rsid w:val="002A1E42"/>
    <w:rsid w:val="002A2245"/>
    <w:rsid w:val="002A2271"/>
    <w:rsid w:val="002A28E1"/>
    <w:rsid w:val="002A28EF"/>
    <w:rsid w:val="002A2AD9"/>
    <w:rsid w:val="002A2D02"/>
    <w:rsid w:val="002A2D24"/>
    <w:rsid w:val="002A2DBB"/>
    <w:rsid w:val="002A2F1C"/>
    <w:rsid w:val="002A36F5"/>
    <w:rsid w:val="002A388D"/>
    <w:rsid w:val="002A3901"/>
    <w:rsid w:val="002A40C4"/>
    <w:rsid w:val="002A40D4"/>
    <w:rsid w:val="002A4118"/>
    <w:rsid w:val="002A4170"/>
    <w:rsid w:val="002A4203"/>
    <w:rsid w:val="002A443C"/>
    <w:rsid w:val="002A447F"/>
    <w:rsid w:val="002A46C7"/>
    <w:rsid w:val="002A484A"/>
    <w:rsid w:val="002A495F"/>
    <w:rsid w:val="002A4B3E"/>
    <w:rsid w:val="002A4B92"/>
    <w:rsid w:val="002A4C02"/>
    <w:rsid w:val="002A51FD"/>
    <w:rsid w:val="002A5C50"/>
    <w:rsid w:val="002A6275"/>
    <w:rsid w:val="002A63A5"/>
    <w:rsid w:val="002A6470"/>
    <w:rsid w:val="002A689B"/>
    <w:rsid w:val="002A689D"/>
    <w:rsid w:val="002A6930"/>
    <w:rsid w:val="002A6E67"/>
    <w:rsid w:val="002A7052"/>
    <w:rsid w:val="002A71D9"/>
    <w:rsid w:val="002A7BA5"/>
    <w:rsid w:val="002A7D0F"/>
    <w:rsid w:val="002A7E5D"/>
    <w:rsid w:val="002A7F65"/>
    <w:rsid w:val="002B0D3D"/>
    <w:rsid w:val="002B0FE1"/>
    <w:rsid w:val="002B1045"/>
    <w:rsid w:val="002B10BB"/>
    <w:rsid w:val="002B12F2"/>
    <w:rsid w:val="002B1749"/>
    <w:rsid w:val="002B1B18"/>
    <w:rsid w:val="002B1CA9"/>
    <w:rsid w:val="002B216A"/>
    <w:rsid w:val="002B2176"/>
    <w:rsid w:val="002B245C"/>
    <w:rsid w:val="002B2D9E"/>
    <w:rsid w:val="002B2E0A"/>
    <w:rsid w:val="002B3134"/>
    <w:rsid w:val="002B35E0"/>
    <w:rsid w:val="002B3C65"/>
    <w:rsid w:val="002B3CF6"/>
    <w:rsid w:val="002B3EC7"/>
    <w:rsid w:val="002B3FCF"/>
    <w:rsid w:val="002B41AE"/>
    <w:rsid w:val="002B4469"/>
    <w:rsid w:val="002B4516"/>
    <w:rsid w:val="002B4E76"/>
    <w:rsid w:val="002B5715"/>
    <w:rsid w:val="002B57A1"/>
    <w:rsid w:val="002B59DD"/>
    <w:rsid w:val="002B5A1E"/>
    <w:rsid w:val="002B5A31"/>
    <w:rsid w:val="002B5B13"/>
    <w:rsid w:val="002B5B7D"/>
    <w:rsid w:val="002B5BE3"/>
    <w:rsid w:val="002B5BEA"/>
    <w:rsid w:val="002B60AF"/>
    <w:rsid w:val="002B6363"/>
    <w:rsid w:val="002B64A4"/>
    <w:rsid w:val="002B6C10"/>
    <w:rsid w:val="002B6FF3"/>
    <w:rsid w:val="002B7001"/>
    <w:rsid w:val="002B71F8"/>
    <w:rsid w:val="002B721A"/>
    <w:rsid w:val="002B727A"/>
    <w:rsid w:val="002B7299"/>
    <w:rsid w:val="002B73AD"/>
    <w:rsid w:val="002B750B"/>
    <w:rsid w:val="002B7574"/>
    <w:rsid w:val="002B75DA"/>
    <w:rsid w:val="002B774C"/>
    <w:rsid w:val="002B7D72"/>
    <w:rsid w:val="002B7EDD"/>
    <w:rsid w:val="002C03D9"/>
    <w:rsid w:val="002C0587"/>
    <w:rsid w:val="002C08A2"/>
    <w:rsid w:val="002C0C35"/>
    <w:rsid w:val="002C0EED"/>
    <w:rsid w:val="002C1052"/>
    <w:rsid w:val="002C106D"/>
    <w:rsid w:val="002C1212"/>
    <w:rsid w:val="002C155B"/>
    <w:rsid w:val="002C1976"/>
    <w:rsid w:val="002C1C43"/>
    <w:rsid w:val="002C2083"/>
    <w:rsid w:val="002C2193"/>
    <w:rsid w:val="002C2294"/>
    <w:rsid w:val="002C26CC"/>
    <w:rsid w:val="002C28AA"/>
    <w:rsid w:val="002C28DC"/>
    <w:rsid w:val="002C3045"/>
    <w:rsid w:val="002C331F"/>
    <w:rsid w:val="002C344F"/>
    <w:rsid w:val="002C3595"/>
    <w:rsid w:val="002C36E2"/>
    <w:rsid w:val="002C39B0"/>
    <w:rsid w:val="002C3E54"/>
    <w:rsid w:val="002C3E63"/>
    <w:rsid w:val="002C3F15"/>
    <w:rsid w:val="002C3F17"/>
    <w:rsid w:val="002C42F7"/>
    <w:rsid w:val="002C4729"/>
    <w:rsid w:val="002C4AF6"/>
    <w:rsid w:val="002C4E76"/>
    <w:rsid w:val="002C5085"/>
    <w:rsid w:val="002C519B"/>
    <w:rsid w:val="002C5718"/>
    <w:rsid w:val="002C5833"/>
    <w:rsid w:val="002C5873"/>
    <w:rsid w:val="002C5BEA"/>
    <w:rsid w:val="002C66C6"/>
    <w:rsid w:val="002C7739"/>
    <w:rsid w:val="002C7791"/>
    <w:rsid w:val="002C783C"/>
    <w:rsid w:val="002C7988"/>
    <w:rsid w:val="002C7C59"/>
    <w:rsid w:val="002C7E9D"/>
    <w:rsid w:val="002D02F4"/>
    <w:rsid w:val="002D03EF"/>
    <w:rsid w:val="002D04C7"/>
    <w:rsid w:val="002D0508"/>
    <w:rsid w:val="002D07A9"/>
    <w:rsid w:val="002D07E9"/>
    <w:rsid w:val="002D0958"/>
    <w:rsid w:val="002D0992"/>
    <w:rsid w:val="002D0B8C"/>
    <w:rsid w:val="002D0E11"/>
    <w:rsid w:val="002D0E8D"/>
    <w:rsid w:val="002D0EE1"/>
    <w:rsid w:val="002D0F68"/>
    <w:rsid w:val="002D11E0"/>
    <w:rsid w:val="002D12F3"/>
    <w:rsid w:val="002D12F7"/>
    <w:rsid w:val="002D15EA"/>
    <w:rsid w:val="002D16AB"/>
    <w:rsid w:val="002D1726"/>
    <w:rsid w:val="002D17E7"/>
    <w:rsid w:val="002D19A5"/>
    <w:rsid w:val="002D1A3E"/>
    <w:rsid w:val="002D1CC4"/>
    <w:rsid w:val="002D1DE1"/>
    <w:rsid w:val="002D1E31"/>
    <w:rsid w:val="002D203E"/>
    <w:rsid w:val="002D2096"/>
    <w:rsid w:val="002D25DF"/>
    <w:rsid w:val="002D2615"/>
    <w:rsid w:val="002D27B4"/>
    <w:rsid w:val="002D2B73"/>
    <w:rsid w:val="002D2C8D"/>
    <w:rsid w:val="002D2CF3"/>
    <w:rsid w:val="002D304C"/>
    <w:rsid w:val="002D3165"/>
    <w:rsid w:val="002D3509"/>
    <w:rsid w:val="002D369B"/>
    <w:rsid w:val="002D37AE"/>
    <w:rsid w:val="002D3963"/>
    <w:rsid w:val="002D3C55"/>
    <w:rsid w:val="002D3FF3"/>
    <w:rsid w:val="002D421F"/>
    <w:rsid w:val="002D45A1"/>
    <w:rsid w:val="002D472A"/>
    <w:rsid w:val="002D4A77"/>
    <w:rsid w:val="002D4A98"/>
    <w:rsid w:val="002D4CD6"/>
    <w:rsid w:val="002D4F66"/>
    <w:rsid w:val="002D50F1"/>
    <w:rsid w:val="002D52E4"/>
    <w:rsid w:val="002D53F4"/>
    <w:rsid w:val="002D55E7"/>
    <w:rsid w:val="002D5678"/>
    <w:rsid w:val="002D56BF"/>
    <w:rsid w:val="002D5BE0"/>
    <w:rsid w:val="002D5F58"/>
    <w:rsid w:val="002D5F8C"/>
    <w:rsid w:val="002D5FD4"/>
    <w:rsid w:val="002D6099"/>
    <w:rsid w:val="002D60EF"/>
    <w:rsid w:val="002D65D5"/>
    <w:rsid w:val="002D661B"/>
    <w:rsid w:val="002D67D0"/>
    <w:rsid w:val="002D68ED"/>
    <w:rsid w:val="002D6B1F"/>
    <w:rsid w:val="002D6B36"/>
    <w:rsid w:val="002D6C6A"/>
    <w:rsid w:val="002D6C77"/>
    <w:rsid w:val="002D6D42"/>
    <w:rsid w:val="002D6DE9"/>
    <w:rsid w:val="002D6EBA"/>
    <w:rsid w:val="002D6F2B"/>
    <w:rsid w:val="002D6F3C"/>
    <w:rsid w:val="002D6F82"/>
    <w:rsid w:val="002D6F8B"/>
    <w:rsid w:val="002D7384"/>
    <w:rsid w:val="002D7766"/>
    <w:rsid w:val="002D7FA1"/>
    <w:rsid w:val="002E00A6"/>
    <w:rsid w:val="002E072C"/>
    <w:rsid w:val="002E07B3"/>
    <w:rsid w:val="002E099D"/>
    <w:rsid w:val="002E0EAB"/>
    <w:rsid w:val="002E0F6C"/>
    <w:rsid w:val="002E10A1"/>
    <w:rsid w:val="002E12B9"/>
    <w:rsid w:val="002E1491"/>
    <w:rsid w:val="002E15C5"/>
    <w:rsid w:val="002E1618"/>
    <w:rsid w:val="002E1AB0"/>
    <w:rsid w:val="002E1BE8"/>
    <w:rsid w:val="002E1D83"/>
    <w:rsid w:val="002E221D"/>
    <w:rsid w:val="002E2389"/>
    <w:rsid w:val="002E2583"/>
    <w:rsid w:val="002E25A2"/>
    <w:rsid w:val="002E260C"/>
    <w:rsid w:val="002E2783"/>
    <w:rsid w:val="002E2839"/>
    <w:rsid w:val="002E2AD3"/>
    <w:rsid w:val="002E2B57"/>
    <w:rsid w:val="002E32DA"/>
    <w:rsid w:val="002E3657"/>
    <w:rsid w:val="002E3B80"/>
    <w:rsid w:val="002E3BC1"/>
    <w:rsid w:val="002E3E5D"/>
    <w:rsid w:val="002E3FC1"/>
    <w:rsid w:val="002E41C6"/>
    <w:rsid w:val="002E43B6"/>
    <w:rsid w:val="002E468F"/>
    <w:rsid w:val="002E47ED"/>
    <w:rsid w:val="002E4881"/>
    <w:rsid w:val="002E48A4"/>
    <w:rsid w:val="002E4AFC"/>
    <w:rsid w:val="002E4C88"/>
    <w:rsid w:val="002E4D02"/>
    <w:rsid w:val="002E4D29"/>
    <w:rsid w:val="002E4D8A"/>
    <w:rsid w:val="002E50A6"/>
    <w:rsid w:val="002E548D"/>
    <w:rsid w:val="002E5D38"/>
    <w:rsid w:val="002E5D6C"/>
    <w:rsid w:val="002E61E3"/>
    <w:rsid w:val="002E6263"/>
    <w:rsid w:val="002E654A"/>
    <w:rsid w:val="002E6591"/>
    <w:rsid w:val="002E6711"/>
    <w:rsid w:val="002E6C3B"/>
    <w:rsid w:val="002E6F62"/>
    <w:rsid w:val="002E7177"/>
    <w:rsid w:val="002E71CA"/>
    <w:rsid w:val="002E729E"/>
    <w:rsid w:val="002E7367"/>
    <w:rsid w:val="002E76A9"/>
    <w:rsid w:val="002F02FB"/>
    <w:rsid w:val="002F03D8"/>
    <w:rsid w:val="002F0F2C"/>
    <w:rsid w:val="002F113C"/>
    <w:rsid w:val="002F116D"/>
    <w:rsid w:val="002F1649"/>
    <w:rsid w:val="002F16E7"/>
    <w:rsid w:val="002F182A"/>
    <w:rsid w:val="002F1907"/>
    <w:rsid w:val="002F1919"/>
    <w:rsid w:val="002F1A0B"/>
    <w:rsid w:val="002F1A6E"/>
    <w:rsid w:val="002F1CCE"/>
    <w:rsid w:val="002F1D14"/>
    <w:rsid w:val="002F1ED3"/>
    <w:rsid w:val="002F22BB"/>
    <w:rsid w:val="002F23AC"/>
    <w:rsid w:val="002F252E"/>
    <w:rsid w:val="002F28FE"/>
    <w:rsid w:val="002F2F98"/>
    <w:rsid w:val="002F3007"/>
    <w:rsid w:val="002F31BF"/>
    <w:rsid w:val="002F33BD"/>
    <w:rsid w:val="002F352D"/>
    <w:rsid w:val="002F37F1"/>
    <w:rsid w:val="002F3B1D"/>
    <w:rsid w:val="002F3F31"/>
    <w:rsid w:val="002F3FD8"/>
    <w:rsid w:val="002F40C9"/>
    <w:rsid w:val="002F4B48"/>
    <w:rsid w:val="002F4BFF"/>
    <w:rsid w:val="002F4DDE"/>
    <w:rsid w:val="002F4FAF"/>
    <w:rsid w:val="002F518B"/>
    <w:rsid w:val="002F5308"/>
    <w:rsid w:val="002F571E"/>
    <w:rsid w:val="002F579F"/>
    <w:rsid w:val="002F582D"/>
    <w:rsid w:val="002F5C60"/>
    <w:rsid w:val="002F6148"/>
    <w:rsid w:val="002F6162"/>
    <w:rsid w:val="002F6562"/>
    <w:rsid w:val="002F65BF"/>
    <w:rsid w:val="002F665C"/>
    <w:rsid w:val="002F6670"/>
    <w:rsid w:val="002F675E"/>
    <w:rsid w:val="002F68DE"/>
    <w:rsid w:val="002F691C"/>
    <w:rsid w:val="002F6A3A"/>
    <w:rsid w:val="002F6E54"/>
    <w:rsid w:val="002F6F5B"/>
    <w:rsid w:val="002F719D"/>
    <w:rsid w:val="002F722E"/>
    <w:rsid w:val="002F7DAE"/>
    <w:rsid w:val="0030002D"/>
    <w:rsid w:val="0030035F"/>
    <w:rsid w:val="0030038E"/>
    <w:rsid w:val="0030053E"/>
    <w:rsid w:val="00300750"/>
    <w:rsid w:val="00300946"/>
    <w:rsid w:val="00300B74"/>
    <w:rsid w:val="00300C86"/>
    <w:rsid w:val="00300D8E"/>
    <w:rsid w:val="00300E85"/>
    <w:rsid w:val="00301204"/>
    <w:rsid w:val="003015B6"/>
    <w:rsid w:val="003016FD"/>
    <w:rsid w:val="00301AD3"/>
    <w:rsid w:val="00301B08"/>
    <w:rsid w:val="00301B09"/>
    <w:rsid w:val="00301C87"/>
    <w:rsid w:val="00301CD2"/>
    <w:rsid w:val="003021AC"/>
    <w:rsid w:val="003026E9"/>
    <w:rsid w:val="00302877"/>
    <w:rsid w:val="00302AC0"/>
    <w:rsid w:val="00302B5B"/>
    <w:rsid w:val="00302E85"/>
    <w:rsid w:val="00302EE6"/>
    <w:rsid w:val="003034E8"/>
    <w:rsid w:val="003036C7"/>
    <w:rsid w:val="0030372B"/>
    <w:rsid w:val="003037B5"/>
    <w:rsid w:val="00303BB1"/>
    <w:rsid w:val="00303C4B"/>
    <w:rsid w:val="00304028"/>
    <w:rsid w:val="00304894"/>
    <w:rsid w:val="003048E5"/>
    <w:rsid w:val="0030490B"/>
    <w:rsid w:val="00304D2A"/>
    <w:rsid w:val="00304DC3"/>
    <w:rsid w:val="0030522E"/>
    <w:rsid w:val="0030563F"/>
    <w:rsid w:val="00305B63"/>
    <w:rsid w:val="00305F4E"/>
    <w:rsid w:val="00306445"/>
    <w:rsid w:val="003065BE"/>
    <w:rsid w:val="003066FD"/>
    <w:rsid w:val="00306742"/>
    <w:rsid w:val="003068AC"/>
    <w:rsid w:val="003069DF"/>
    <w:rsid w:val="00306DA0"/>
    <w:rsid w:val="00307131"/>
    <w:rsid w:val="0030713F"/>
    <w:rsid w:val="00307C65"/>
    <w:rsid w:val="00307FA5"/>
    <w:rsid w:val="00310128"/>
    <w:rsid w:val="003103F8"/>
    <w:rsid w:val="00310BAA"/>
    <w:rsid w:val="00310C34"/>
    <w:rsid w:val="00310DDA"/>
    <w:rsid w:val="00310EF2"/>
    <w:rsid w:val="00310FA0"/>
    <w:rsid w:val="0031126B"/>
    <w:rsid w:val="003114DD"/>
    <w:rsid w:val="00311558"/>
    <w:rsid w:val="003115CC"/>
    <w:rsid w:val="003115E8"/>
    <w:rsid w:val="00311F18"/>
    <w:rsid w:val="00311FA9"/>
    <w:rsid w:val="00312D54"/>
    <w:rsid w:val="00313335"/>
    <w:rsid w:val="0031348C"/>
    <w:rsid w:val="003136DD"/>
    <w:rsid w:val="00313761"/>
    <w:rsid w:val="0031383E"/>
    <w:rsid w:val="00313890"/>
    <w:rsid w:val="0031399E"/>
    <w:rsid w:val="00313A83"/>
    <w:rsid w:val="00313CF6"/>
    <w:rsid w:val="00313E0C"/>
    <w:rsid w:val="00314088"/>
    <w:rsid w:val="003144B0"/>
    <w:rsid w:val="00314B8A"/>
    <w:rsid w:val="00314DEF"/>
    <w:rsid w:val="00314FCB"/>
    <w:rsid w:val="00315184"/>
    <w:rsid w:val="00315237"/>
    <w:rsid w:val="00315C24"/>
    <w:rsid w:val="00315E8E"/>
    <w:rsid w:val="00315F66"/>
    <w:rsid w:val="0031600C"/>
    <w:rsid w:val="003161B1"/>
    <w:rsid w:val="003161D2"/>
    <w:rsid w:val="00316291"/>
    <w:rsid w:val="0031687D"/>
    <w:rsid w:val="00316DC3"/>
    <w:rsid w:val="003177CF"/>
    <w:rsid w:val="00317C3A"/>
    <w:rsid w:val="00317D07"/>
    <w:rsid w:val="00317E7E"/>
    <w:rsid w:val="00317F87"/>
    <w:rsid w:val="0032002E"/>
    <w:rsid w:val="00320083"/>
    <w:rsid w:val="003201D0"/>
    <w:rsid w:val="0032044C"/>
    <w:rsid w:val="003206C5"/>
    <w:rsid w:val="00320BD6"/>
    <w:rsid w:val="00320D7B"/>
    <w:rsid w:val="00320EDD"/>
    <w:rsid w:val="00320F9C"/>
    <w:rsid w:val="00321141"/>
    <w:rsid w:val="003216D4"/>
    <w:rsid w:val="00321835"/>
    <w:rsid w:val="00321924"/>
    <w:rsid w:val="00321B77"/>
    <w:rsid w:val="00321ED2"/>
    <w:rsid w:val="003225F4"/>
    <w:rsid w:val="00322867"/>
    <w:rsid w:val="003230CE"/>
    <w:rsid w:val="00323278"/>
    <w:rsid w:val="0032351D"/>
    <w:rsid w:val="0032352B"/>
    <w:rsid w:val="003238B6"/>
    <w:rsid w:val="00323C37"/>
    <w:rsid w:val="00323F8C"/>
    <w:rsid w:val="00324055"/>
    <w:rsid w:val="0032437E"/>
    <w:rsid w:val="003246D8"/>
    <w:rsid w:val="0032476F"/>
    <w:rsid w:val="00324A9A"/>
    <w:rsid w:val="00325218"/>
    <w:rsid w:val="0032529C"/>
    <w:rsid w:val="00325508"/>
    <w:rsid w:val="00325519"/>
    <w:rsid w:val="00325583"/>
    <w:rsid w:val="00325C89"/>
    <w:rsid w:val="00325D40"/>
    <w:rsid w:val="00325D57"/>
    <w:rsid w:val="00325FA9"/>
    <w:rsid w:val="00326130"/>
    <w:rsid w:val="003267BF"/>
    <w:rsid w:val="00326801"/>
    <w:rsid w:val="00327557"/>
    <w:rsid w:val="003277AD"/>
    <w:rsid w:val="00327892"/>
    <w:rsid w:val="00327A93"/>
    <w:rsid w:val="00327C68"/>
    <w:rsid w:val="00327EB5"/>
    <w:rsid w:val="003306DA"/>
    <w:rsid w:val="00330EBE"/>
    <w:rsid w:val="00331012"/>
    <w:rsid w:val="00331205"/>
    <w:rsid w:val="003315E6"/>
    <w:rsid w:val="0033196A"/>
    <w:rsid w:val="003324CB"/>
    <w:rsid w:val="00332962"/>
    <w:rsid w:val="00332A5B"/>
    <w:rsid w:val="00332C9E"/>
    <w:rsid w:val="00332D2E"/>
    <w:rsid w:val="00332D8A"/>
    <w:rsid w:val="00333149"/>
    <w:rsid w:val="0033376E"/>
    <w:rsid w:val="00333ACE"/>
    <w:rsid w:val="00333ADA"/>
    <w:rsid w:val="00333C70"/>
    <w:rsid w:val="00333CEF"/>
    <w:rsid w:val="00333D8B"/>
    <w:rsid w:val="00333E34"/>
    <w:rsid w:val="00333F25"/>
    <w:rsid w:val="00333FB6"/>
    <w:rsid w:val="00334526"/>
    <w:rsid w:val="003345DB"/>
    <w:rsid w:val="00334641"/>
    <w:rsid w:val="003346DF"/>
    <w:rsid w:val="003349F3"/>
    <w:rsid w:val="00334AAB"/>
    <w:rsid w:val="00334E10"/>
    <w:rsid w:val="0033535E"/>
    <w:rsid w:val="00335560"/>
    <w:rsid w:val="00335A8B"/>
    <w:rsid w:val="0033681B"/>
    <w:rsid w:val="00336AD5"/>
    <w:rsid w:val="00336B99"/>
    <w:rsid w:val="00336D3B"/>
    <w:rsid w:val="00336FB0"/>
    <w:rsid w:val="00336FC3"/>
    <w:rsid w:val="00337226"/>
    <w:rsid w:val="003372E5"/>
    <w:rsid w:val="00337572"/>
    <w:rsid w:val="0033781D"/>
    <w:rsid w:val="00337FDC"/>
    <w:rsid w:val="0034006F"/>
    <w:rsid w:val="00340159"/>
    <w:rsid w:val="00340488"/>
    <w:rsid w:val="00340AD1"/>
    <w:rsid w:val="00340BC8"/>
    <w:rsid w:val="00340C4D"/>
    <w:rsid w:val="003414C0"/>
    <w:rsid w:val="0034156A"/>
    <w:rsid w:val="003416F6"/>
    <w:rsid w:val="0034171F"/>
    <w:rsid w:val="003418E3"/>
    <w:rsid w:val="0034214F"/>
    <w:rsid w:val="00342201"/>
    <w:rsid w:val="0034224C"/>
    <w:rsid w:val="00342477"/>
    <w:rsid w:val="0034250B"/>
    <w:rsid w:val="00342597"/>
    <w:rsid w:val="00342A31"/>
    <w:rsid w:val="00342C6C"/>
    <w:rsid w:val="00342D41"/>
    <w:rsid w:val="00342F9D"/>
    <w:rsid w:val="00343324"/>
    <w:rsid w:val="003433D9"/>
    <w:rsid w:val="003442B4"/>
    <w:rsid w:val="0034490F"/>
    <w:rsid w:val="003449C1"/>
    <w:rsid w:val="003449CF"/>
    <w:rsid w:val="00344BBE"/>
    <w:rsid w:val="00344D07"/>
    <w:rsid w:val="00344F11"/>
    <w:rsid w:val="0034504C"/>
    <w:rsid w:val="00345374"/>
    <w:rsid w:val="0034576D"/>
    <w:rsid w:val="00345ACC"/>
    <w:rsid w:val="00345D2B"/>
    <w:rsid w:val="00345DF2"/>
    <w:rsid w:val="00345E73"/>
    <w:rsid w:val="00345FDC"/>
    <w:rsid w:val="003460E5"/>
    <w:rsid w:val="0034616E"/>
    <w:rsid w:val="00346288"/>
    <w:rsid w:val="00346335"/>
    <w:rsid w:val="003463C0"/>
    <w:rsid w:val="0034643F"/>
    <w:rsid w:val="003468B1"/>
    <w:rsid w:val="003468CF"/>
    <w:rsid w:val="00346AE0"/>
    <w:rsid w:val="00346E39"/>
    <w:rsid w:val="003470B8"/>
    <w:rsid w:val="003470F8"/>
    <w:rsid w:val="003475AD"/>
    <w:rsid w:val="00347A5E"/>
    <w:rsid w:val="00347BFB"/>
    <w:rsid w:val="00347C8B"/>
    <w:rsid w:val="00347C92"/>
    <w:rsid w:val="00347D91"/>
    <w:rsid w:val="003501A3"/>
    <w:rsid w:val="0035040A"/>
    <w:rsid w:val="0035084F"/>
    <w:rsid w:val="00350981"/>
    <w:rsid w:val="00350E29"/>
    <w:rsid w:val="00351077"/>
    <w:rsid w:val="00351089"/>
    <w:rsid w:val="003511E0"/>
    <w:rsid w:val="0035123D"/>
    <w:rsid w:val="003515AA"/>
    <w:rsid w:val="00351732"/>
    <w:rsid w:val="0035173D"/>
    <w:rsid w:val="00351862"/>
    <w:rsid w:val="0035281F"/>
    <w:rsid w:val="00352973"/>
    <w:rsid w:val="00352B51"/>
    <w:rsid w:val="00352E79"/>
    <w:rsid w:val="00352EA4"/>
    <w:rsid w:val="00353D7D"/>
    <w:rsid w:val="00353EE4"/>
    <w:rsid w:val="00353F7C"/>
    <w:rsid w:val="00354205"/>
    <w:rsid w:val="00354333"/>
    <w:rsid w:val="003547D7"/>
    <w:rsid w:val="003549F5"/>
    <w:rsid w:val="00354A33"/>
    <w:rsid w:val="00354EBF"/>
    <w:rsid w:val="00354F54"/>
    <w:rsid w:val="00354FD5"/>
    <w:rsid w:val="003550C4"/>
    <w:rsid w:val="003553E9"/>
    <w:rsid w:val="0035549B"/>
    <w:rsid w:val="003554C5"/>
    <w:rsid w:val="0035585D"/>
    <w:rsid w:val="00355CA1"/>
    <w:rsid w:val="00356608"/>
    <w:rsid w:val="00356785"/>
    <w:rsid w:val="00356BF8"/>
    <w:rsid w:val="003573DD"/>
    <w:rsid w:val="003574BF"/>
    <w:rsid w:val="003575B7"/>
    <w:rsid w:val="00357613"/>
    <w:rsid w:val="00357623"/>
    <w:rsid w:val="003577D3"/>
    <w:rsid w:val="003577E6"/>
    <w:rsid w:val="00357821"/>
    <w:rsid w:val="00357BCA"/>
    <w:rsid w:val="0036000F"/>
    <w:rsid w:val="0036003A"/>
    <w:rsid w:val="00360127"/>
    <w:rsid w:val="003601EF"/>
    <w:rsid w:val="00360B44"/>
    <w:rsid w:val="00360D8C"/>
    <w:rsid w:val="00360ED4"/>
    <w:rsid w:val="00361AAD"/>
    <w:rsid w:val="00361B11"/>
    <w:rsid w:val="00361BA2"/>
    <w:rsid w:val="00361CC7"/>
    <w:rsid w:val="00361ED3"/>
    <w:rsid w:val="00361ED4"/>
    <w:rsid w:val="00362485"/>
    <w:rsid w:val="0036264C"/>
    <w:rsid w:val="003627C3"/>
    <w:rsid w:val="00362A1B"/>
    <w:rsid w:val="00362A74"/>
    <w:rsid w:val="00362E50"/>
    <w:rsid w:val="00362EFE"/>
    <w:rsid w:val="00362F66"/>
    <w:rsid w:val="003631A1"/>
    <w:rsid w:val="0036323B"/>
    <w:rsid w:val="00363473"/>
    <w:rsid w:val="0036353E"/>
    <w:rsid w:val="003635D0"/>
    <w:rsid w:val="00363C35"/>
    <w:rsid w:val="00363D3F"/>
    <w:rsid w:val="0036402C"/>
    <w:rsid w:val="003642E0"/>
    <w:rsid w:val="0036476B"/>
    <w:rsid w:val="00364912"/>
    <w:rsid w:val="003651FC"/>
    <w:rsid w:val="00365305"/>
    <w:rsid w:val="003656F6"/>
    <w:rsid w:val="003657EC"/>
    <w:rsid w:val="00365A5F"/>
    <w:rsid w:val="00365C86"/>
    <w:rsid w:val="00365F41"/>
    <w:rsid w:val="00366066"/>
    <w:rsid w:val="00366942"/>
    <w:rsid w:val="00366E8F"/>
    <w:rsid w:val="0036729B"/>
    <w:rsid w:val="0036750F"/>
    <w:rsid w:val="003679C8"/>
    <w:rsid w:val="00367C0D"/>
    <w:rsid w:val="00367E33"/>
    <w:rsid w:val="00367E9C"/>
    <w:rsid w:val="00370070"/>
    <w:rsid w:val="003702BE"/>
    <w:rsid w:val="00370AC5"/>
    <w:rsid w:val="00370CD5"/>
    <w:rsid w:val="00370E5E"/>
    <w:rsid w:val="00371524"/>
    <w:rsid w:val="00371606"/>
    <w:rsid w:val="0037183A"/>
    <w:rsid w:val="003719BA"/>
    <w:rsid w:val="00371BBF"/>
    <w:rsid w:val="00371C96"/>
    <w:rsid w:val="00371D37"/>
    <w:rsid w:val="00371FE5"/>
    <w:rsid w:val="00372399"/>
    <w:rsid w:val="00372447"/>
    <w:rsid w:val="0037248A"/>
    <w:rsid w:val="0037249C"/>
    <w:rsid w:val="003725EC"/>
    <w:rsid w:val="00372A4F"/>
    <w:rsid w:val="00372AAC"/>
    <w:rsid w:val="00372FD6"/>
    <w:rsid w:val="003730D6"/>
    <w:rsid w:val="003730DC"/>
    <w:rsid w:val="0037352F"/>
    <w:rsid w:val="003738B7"/>
    <w:rsid w:val="00373C33"/>
    <w:rsid w:val="00373EF5"/>
    <w:rsid w:val="00373F7E"/>
    <w:rsid w:val="003743F7"/>
    <w:rsid w:val="00374427"/>
    <w:rsid w:val="003744FD"/>
    <w:rsid w:val="00374C40"/>
    <w:rsid w:val="00374DF3"/>
    <w:rsid w:val="003752C9"/>
    <w:rsid w:val="003752F0"/>
    <w:rsid w:val="0037559B"/>
    <w:rsid w:val="00375776"/>
    <w:rsid w:val="003760D4"/>
    <w:rsid w:val="00376204"/>
    <w:rsid w:val="0037620C"/>
    <w:rsid w:val="003765F3"/>
    <w:rsid w:val="00376738"/>
    <w:rsid w:val="00376904"/>
    <w:rsid w:val="00376EC0"/>
    <w:rsid w:val="00377CE9"/>
    <w:rsid w:val="00377D12"/>
    <w:rsid w:val="00377DDD"/>
    <w:rsid w:val="00377EAC"/>
    <w:rsid w:val="00380178"/>
    <w:rsid w:val="003803E3"/>
    <w:rsid w:val="0038051B"/>
    <w:rsid w:val="0038059B"/>
    <w:rsid w:val="003805F5"/>
    <w:rsid w:val="0038062D"/>
    <w:rsid w:val="0038064F"/>
    <w:rsid w:val="003806B7"/>
    <w:rsid w:val="003808C2"/>
    <w:rsid w:val="00381579"/>
    <w:rsid w:val="00381A69"/>
    <w:rsid w:val="00382243"/>
    <w:rsid w:val="0038230A"/>
    <w:rsid w:val="00382906"/>
    <w:rsid w:val="00382A6A"/>
    <w:rsid w:val="00382FFF"/>
    <w:rsid w:val="00383090"/>
    <w:rsid w:val="003830F0"/>
    <w:rsid w:val="003832CA"/>
    <w:rsid w:val="003834CC"/>
    <w:rsid w:val="0038377A"/>
    <w:rsid w:val="00383858"/>
    <w:rsid w:val="00383A98"/>
    <w:rsid w:val="00383E09"/>
    <w:rsid w:val="003840E1"/>
    <w:rsid w:val="00384667"/>
    <w:rsid w:val="003847EE"/>
    <w:rsid w:val="00384D22"/>
    <w:rsid w:val="00385077"/>
    <w:rsid w:val="003850B5"/>
    <w:rsid w:val="003855E9"/>
    <w:rsid w:val="0038589F"/>
    <w:rsid w:val="003858C5"/>
    <w:rsid w:val="0038595F"/>
    <w:rsid w:val="00385A72"/>
    <w:rsid w:val="00385AF2"/>
    <w:rsid w:val="00385CF3"/>
    <w:rsid w:val="00385CFC"/>
    <w:rsid w:val="00385E49"/>
    <w:rsid w:val="00385E65"/>
    <w:rsid w:val="00386157"/>
    <w:rsid w:val="003864E9"/>
    <w:rsid w:val="003865CD"/>
    <w:rsid w:val="0038689C"/>
    <w:rsid w:val="00386D5D"/>
    <w:rsid w:val="0038701A"/>
    <w:rsid w:val="00387AE1"/>
    <w:rsid w:val="00387B1B"/>
    <w:rsid w:val="00390261"/>
    <w:rsid w:val="003902AC"/>
    <w:rsid w:val="00390943"/>
    <w:rsid w:val="00390ED5"/>
    <w:rsid w:val="003913A6"/>
    <w:rsid w:val="003913AE"/>
    <w:rsid w:val="00391457"/>
    <w:rsid w:val="00391515"/>
    <w:rsid w:val="003919DE"/>
    <w:rsid w:val="00391AC0"/>
    <w:rsid w:val="00391B41"/>
    <w:rsid w:val="00391C7D"/>
    <w:rsid w:val="00392BAB"/>
    <w:rsid w:val="00393218"/>
    <w:rsid w:val="00393224"/>
    <w:rsid w:val="003933B6"/>
    <w:rsid w:val="00393AF5"/>
    <w:rsid w:val="00393BF5"/>
    <w:rsid w:val="00393C2C"/>
    <w:rsid w:val="00393DAF"/>
    <w:rsid w:val="00393F87"/>
    <w:rsid w:val="0039428B"/>
    <w:rsid w:val="003942BE"/>
    <w:rsid w:val="00394410"/>
    <w:rsid w:val="00394599"/>
    <w:rsid w:val="0039465D"/>
    <w:rsid w:val="00394D74"/>
    <w:rsid w:val="0039524A"/>
    <w:rsid w:val="0039539E"/>
    <w:rsid w:val="003955B1"/>
    <w:rsid w:val="0039563C"/>
    <w:rsid w:val="00395AF7"/>
    <w:rsid w:val="00395D09"/>
    <w:rsid w:val="00395F42"/>
    <w:rsid w:val="003961B2"/>
    <w:rsid w:val="0039651C"/>
    <w:rsid w:val="0039662F"/>
    <w:rsid w:val="00396930"/>
    <w:rsid w:val="003969D0"/>
    <w:rsid w:val="003969E6"/>
    <w:rsid w:val="003969E7"/>
    <w:rsid w:val="00396BBE"/>
    <w:rsid w:val="00396CA2"/>
    <w:rsid w:val="00396D30"/>
    <w:rsid w:val="00396DDB"/>
    <w:rsid w:val="00396FC5"/>
    <w:rsid w:val="00396FE7"/>
    <w:rsid w:val="003970AF"/>
    <w:rsid w:val="00397455"/>
    <w:rsid w:val="00397694"/>
    <w:rsid w:val="0039777C"/>
    <w:rsid w:val="0039787B"/>
    <w:rsid w:val="003979A0"/>
    <w:rsid w:val="00397DB0"/>
    <w:rsid w:val="00397E5D"/>
    <w:rsid w:val="00397E84"/>
    <w:rsid w:val="003A000F"/>
    <w:rsid w:val="003A00DB"/>
    <w:rsid w:val="003A01EB"/>
    <w:rsid w:val="003A01F2"/>
    <w:rsid w:val="003A02A1"/>
    <w:rsid w:val="003A035D"/>
    <w:rsid w:val="003A08FB"/>
    <w:rsid w:val="003A0A41"/>
    <w:rsid w:val="003A0E2D"/>
    <w:rsid w:val="003A0EF4"/>
    <w:rsid w:val="003A1095"/>
    <w:rsid w:val="003A10CE"/>
    <w:rsid w:val="003A13FE"/>
    <w:rsid w:val="003A1425"/>
    <w:rsid w:val="003A1773"/>
    <w:rsid w:val="003A17D6"/>
    <w:rsid w:val="003A1A27"/>
    <w:rsid w:val="003A1C08"/>
    <w:rsid w:val="003A1FE0"/>
    <w:rsid w:val="003A20B0"/>
    <w:rsid w:val="003A2188"/>
    <w:rsid w:val="003A2380"/>
    <w:rsid w:val="003A248C"/>
    <w:rsid w:val="003A24E7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E3"/>
    <w:rsid w:val="003A412D"/>
    <w:rsid w:val="003A4238"/>
    <w:rsid w:val="003A4876"/>
    <w:rsid w:val="003A51F7"/>
    <w:rsid w:val="003A52E8"/>
    <w:rsid w:val="003A586C"/>
    <w:rsid w:val="003A599B"/>
    <w:rsid w:val="003A59BC"/>
    <w:rsid w:val="003A59E5"/>
    <w:rsid w:val="003A630C"/>
    <w:rsid w:val="003A6754"/>
    <w:rsid w:val="003A699A"/>
    <w:rsid w:val="003A6C1F"/>
    <w:rsid w:val="003A6F0C"/>
    <w:rsid w:val="003A7214"/>
    <w:rsid w:val="003A77E2"/>
    <w:rsid w:val="003A799B"/>
    <w:rsid w:val="003A7D32"/>
    <w:rsid w:val="003A7EBE"/>
    <w:rsid w:val="003A7F89"/>
    <w:rsid w:val="003B00F1"/>
    <w:rsid w:val="003B0644"/>
    <w:rsid w:val="003B07F8"/>
    <w:rsid w:val="003B0A78"/>
    <w:rsid w:val="003B0BE2"/>
    <w:rsid w:val="003B0CA7"/>
    <w:rsid w:val="003B0E10"/>
    <w:rsid w:val="003B0E72"/>
    <w:rsid w:val="003B1153"/>
    <w:rsid w:val="003B1710"/>
    <w:rsid w:val="003B1826"/>
    <w:rsid w:val="003B1E77"/>
    <w:rsid w:val="003B1E7C"/>
    <w:rsid w:val="003B1EF6"/>
    <w:rsid w:val="003B1F86"/>
    <w:rsid w:val="003B23B9"/>
    <w:rsid w:val="003B288F"/>
    <w:rsid w:val="003B2C16"/>
    <w:rsid w:val="003B2C44"/>
    <w:rsid w:val="003B2D15"/>
    <w:rsid w:val="003B2DD6"/>
    <w:rsid w:val="003B3021"/>
    <w:rsid w:val="003B392D"/>
    <w:rsid w:val="003B3B5F"/>
    <w:rsid w:val="003B3C09"/>
    <w:rsid w:val="003B457C"/>
    <w:rsid w:val="003B4645"/>
    <w:rsid w:val="003B4D26"/>
    <w:rsid w:val="003B507A"/>
    <w:rsid w:val="003B50D2"/>
    <w:rsid w:val="003B50F6"/>
    <w:rsid w:val="003B5919"/>
    <w:rsid w:val="003B592C"/>
    <w:rsid w:val="003B61DE"/>
    <w:rsid w:val="003B6776"/>
    <w:rsid w:val="003B68CF"/>
    <w:rsid w:val="003B6E9B"/>
    <w:rsid w:val="003B6F98"/>
    <w:rsid w:val="003B6FE6"/>
    <w:rsid w:val="003B70D6"/>
    <w:rsid w:val="003B730A"/>
    <w:rsid w:val="003B73D3"/>
    <w:rsid w:val="003B78FE"/>
    <w:rsid w:val="003B7BC5"/>
    <w:rsid w:val="003B7BEC"/>
    <w:rsid w:val="003B7C45"/>
    <w:rsid w:val="003C027A"/>
    <w:rsid w:val="003C0361"/>
    <w:rsid w:val="003C03AD"/>
    <w:rsid w:val="003C094B"/>
    <w:rsid w:val="003C0C88"/>
    <w:rsid w:val="003C0F79"/>
    <w:rsid w:val="003C1186"/>
    <w:rsid w:val="003C1404"/>
    <w:rsid w:val="003C1949"/>
    <w:rsid w:val="003C196C"/>
    <w:rsid w:val="003C1A07"/>
    <w:rsid w:val="003C1EF7"/>
    <w:rsid w:val="003C2133"/>
    <w:rsid w:val="003C22CC"/>
    <w:rsid w:val="003C2381"/>
    <w:rsid w:val="003C30A8"/>
    <w:rsid w:val="003C30BF"/>
    <w:rsid w:val="003C30FC"/>
    <w:rsid w:val="003C3151"/>
    <w:rsid w:val="003C3236"/>
    <w:rsid w:val="003C3248"/>
    <w:rsid w:val="003C32BB"/>
    <w:rsid w:val="003C37B1"/>
    <w:rsid w:val="003C384B"/>
    <w:rsid w:val="003C3912"/>
    <w:rsid w:val="003C39D9"/>
    <w:rsid w:val="003C3DF1"/>
    <w:rsid w:val="003C45CD"/>
    <w:rsid w:val="003C4B4B"/>
    <w:rsid w:val="003C4E6C"/>
    <w:rsid w:val="003C52D0"/>
    <w:rsid w:val="003C5707"/>
    <w:rsid w:val="003C58B3"/>
    <w:rsid w:val="003C5B05"/>
    <w:rsid w:val="003C5E82"/>
    <w:rsid w:val="003C6168"/>
    <w:rsid w:val="003C616A"/>
    <w:rsid w:val="003C62CC"/>
    <w:rsid w:val="003C675C"/>
    <w:rsid w:val="003C6D9F"/>
    <w:rsid w:val="003C71E0"/>
    <w:rsid w:val="003C7303"/>
    <w:rsid w:val="003C7549"/>
    <w:rsid w:val="003C763B"/>
    <w:rsid w:val="003C78F0"/>
    <w:rsid w:val="003C79D5"/>
    <w:rsid w:val="003C7FBB"/>
    <w:rsid w:val="003D08E1"/>
    <w:rsid w:val="003D09B4"/>
    <w:rsid w:val="003D0DA2"/>
    <w:rsid w:val="003D0E76"/>
    <w:rsid w:val="003D10A2"/>
    <w:rsid w:val="003D13CB"/>
    <w:rsid w:val="003D140A"/>
    <w:rsid w:val="003D19B5"/>
    <w:rsid w:val="003D19C5"/>
    <w:rsid w:val="003D1AF0"/>
    <w:rsid w:val="003D1B75"/>
    <w:rsid w:val="003D1C00"/>
    <w:rsid w:val="003D209C"/>
    <w:rsid w:val="003D2158"/>
    <w:rsid w:val="003D2188"/>
    <w:rsid w:val="003D2222"/>
    <w:rsid w:val="003D25A4"/>
    <w:rsid w:val="003D25E3"/>
    <w:rsid w:val="003D2674"/>
    <w:rsid w:val="003D269B"/>
    <w:rsid w:val="003D2707"/>
    <w:rsid w:val="003D2A08"/>
    <w:rsid w:val="003D2A7E"/>
    <w:rsid w:val="003D309C"/>
    <w:rsid w:val="003D30B8"/>
    <w:rsid w:val="003D318C"/>
    <w:rsid w:val="003D31B1"/>
    <w:rsid w:val="003D3339"/>
    <w:rsid w:val="003D33FD"/>
    <w:rsid w:val="003D35E9"/>
    <w:rsid w:val="003D362B"/>
    <w:rsid w:val="003D36A5"/>
    <w:rsid w:val="003D36E9"/>
    <w:rsid w:val="003D3B95"/>
    <w:rsid w:val="003D3BFF"/>
    <w:rsid w:val="003D3C0A"/>
    <w:rsid w:val="003D3D3C"/>
    <w:rsid w:val="003D404F"/>
    <w:rsid w:val="003D46D6"/>
    <w:rsid w:val="003D49D1"/>
    <w:rsid w:val="003D4B30"/>
    <w:rsid w:val="003D5362"/>
    <w:rsid w:val="003D55FE"/>
    <w:rsid w:val="003D586C"/>
    <w:rsid w:val="003D5988"/>
    <w:rsid w:val="003D5F92"/>
    <w:rsid w:val="003D5FB6"/>
    <w:rsid w:val="003D659C"/>
    <w:rsid w:val="003D669C"/>
    <w:rsid w:val="003D6732"/>
    <w:rsid w:val="003D6BA4"/>
    <w:rsid w:val="003D6CB4"/>
    <w:rsid w:val="003D6EAB"/>
    <w:rsid w:val="003D727B"/>
    <w:rsid w:val="003D72F3"/>
    <w:rsid w:val="003D78FA"/>
    <w:rsid w:val="003D7D97"/>
    <w:rsid w:val="003D7FCC"/>
    <w:rsid w:val="003E02A9"/>
    <w:rsid w:val="003E0425"/>
    <w:rsid w:val="003E05BC"/>
    <w:rsid w:val="003E06DA"/>
    <w:rsid w:val="003E07C8"/>
    <w:rsid w:val="003E0BCC"/>
    <w:rsid w:val="003E0E04"/>
    <w:rsid w:val="003E0FB3"/>
    <w:rsid w:val="003E10D2"/>
    <w:rsid w:val="003E1C8B"/>
    <w:rsid w:val="003E1D2B"/>
    <w:rsid w:val="003E24B3"/>
    <w:rsid w:val="003E265E"/>
    <w:rsid w:val="003E2695"/>
    <w:rsid w:val="003E2897"/>
    <w:rsid w:val="003E33B7"/>
    <w:rsid w:val="003E343F"/>
    <w:rsid w:val="003E34C6"/>
    <w:rsid w:val="003E368C"/>
    <w:rsid w:val="003E3873"/>
    <w:rsid w:val="003E3AAC"/>
    <w:rsid w:val="003E3AB8"/>
    <w:rsid w:val="003E3D93"/>
    <w:rsid w:val="003E409F"/>
    <w:rsid w:val="003E4146"/>
    <w:rsid w:val="003E427E"/>
    <w:rsid w:val="003E45EC"/>
    <w:rsid w:val="003E4768"/>
    <w:rsid w:val="003E48A1"/>
    <w:rsid w:val="003E4982"/>
    <w:rsid w:val="003E49C4"/>
    <w:rsid w:val="003E50B6"/>
    <w:rsid w:val="003E53B3"/>
    <w:rsid w:val="003E5821"/>
    <w:rsid w:val="003E5B00"/>
    <w:rsid w:val="003E5CF9"/>
    <w:rsid w:val="003E63A3"/>
    <w:rsid w:val="003E64DE"/>
    <w:rsid w:val="003E66A3"/>
    <w:rsid w:val="003E6832"/>
    <w:rsid w:val="003E6A17"/>
    <w:rsid w:val="003E6A5C"/>
    <w:rsid w:val="003E6A98"/>
    <w:rsid w:val="003E6B3B"/>
    <w:rsid w:val="003E6CC9"/>
    <w:rsid w:val="003E6D58"/>
    <w:rsid w:val="003E6EA8"/>
    <w:rsid w:val="003E70BC"/>
    <w:rsid w:val="003E7613"/>
    <w:rsid w:val="003E76CA"/>
    <w:rsid w:val="003E76F4"/>
    <w:rsid w:val="003E7845"/>
    <w:rsid w:val="003E79FB"/>
    <w:rsid w:val="003E7CF1"/>
    <w:rsid w:val="003F06E0"/>
    <w:rsid w:val="003F0723"/>
    <w:rsid w:val="003F0922"/>
    <w:rsid w:val="003F0D8D"/>
    <w:rsid w:val="003F10DD"/>
    <w:rsid w:val="003F137B"/>
    <w:rsid w:val="003F148A"/>
    <w:rsid w:val="003F15D1"/>
    <w:rsid w:val="003F19EB"/>
    <w:rsid w:val="003F1C51"/>
    <w:rsid w:val="003F226E"/>
    <w:rsid w:val="003F230B"/>
    <w:rsid w:val="003F2371"/>
    <w:rsid w:val="003F268F"/>
    <w:rsid w:val="003F2DC4"/>
    <w:rsid w:val="003F31F5"/>
    <w:rsid w:val="003F3202"/>
    <w:rsid w:val="003F3325"/>
    <w:rsid w:val="003F35FB"/>
    <w:rsid w:val="003F3702"/>
    <w:rsid w:val="003F38FC"/>
    <w:rsid w:val="003F3ADD"/>
    <w:rsid w:val="003F3B6C"/>
    <w:rsid w:val="003F3B95"/>
    <w:rsid w:val="003F3D32"/>
    <w:rsid w:val="003F3F3E"/>
    <w:rsid w:val="003F3FAC"/>
    <w:rsid w:val="003F40DB"/>
    <w:rsid w:val="003F40E5"/>
    <w:rsid w:val="003F4218"/>
    <w:rsid w:val="003F4472"/>
    <w:rsid w:val="003F4723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382"/>
    <w:rsid w:val="003F578A"/>
    <w:rsid w:val="003F5999"/>
    <w:rsid w:val="003F5DBE"/>
    <w:rsid w:val="003F6244"/>
    <w:rsid w:val="003F62C9"/>
    <w:rsid w:val="003F6438"/>
    <w:rsid w:val="003F64C2"/>
    <w:rsid w:val="003F685B"/>
    <w:rsid w:val="003F6939"/>
    <w:rsid w:val="003F6AB4"/>
    <w:rsid w:val="003F6AE9"/>
    <w:rsid w:val="003F6F38"/>
    <w:rsid w:val="003F7322"/>
    <w:rsid w:val="003F759B"/>
    <w:rsid w:val="003F7692"/>
    <w:rsid w:val="003F7742"/>
    <w:rsid w:val="003F7AA2"/>
    <w:rsid w:val="003F7E8C"/>
    <w:rsid w:val="003F7F56"/>
    <w:rsid w:val="004000F7"/>
    <w:rsid w:val="004003D7"/>
    <w:rsid w:val="004008D1"/>
    <w:rsid w:val="00400AAA"/>
    <w:rsid w:val="00400AEC"/>
    <w:rsid w:val="00400F6D"/>
    <w:rsid w:val="00400F9D"/>
    <w:rsid w:val="004010E8"/>
    <w:rsid w:val="004011B4"/>
    <w:rsid w:val="00401310"/>
    <w:rsid w:val="00401335"/>
    <w:rsid w:val="00401492"/>
    <w:rsid w:val="00401A6C"/>
    <w:rsid w:val="00401CE5"/>
    <w:rsid w:val="00402021"/>
    <w:rsid w:val="0040225D"/>
    <w:rsid w:val="004022BE"/>
    <w:rsid w:val="00402336"/>
    <w:rsid w:val="0040262C"/>
    <w:rsid w:val="00402866"/>
    <w:rsid w:val="0040297E"/>
    <w:rsid w:val="004029E0"/>
    <w:rsid w:val="00402C55"/>
    <w:rsid w:val="00402E61"/>
    <w:rsid w:val="0040306B"/>
    <w:rsid w:val="004036CD"/>
    <w:rsid w:val="00403725"/>
    <w:rsid w:val="004037BF"/>
    <w:rsid w:val="00403965"/>
    <w:rsid w:val="00403A67"/>
    <w:rsid w:val="00403ACC"/>
    <w:rsid w:val="00403BB5"/>
    <w:rsid w:val="00403D66"/>
    <w:rsid w:val="0040460A"/>
    <w:rsid w:val="00404BB7"/>
    <w:rsid w:val="00405062"/>
    <w:rsid w:val="004050F5"/>
    <w:rsid w:val="004051D7"/>
    <w:rsid w:val="00405418"/>
    <w:rsid w:val="004054E0"/>
    <w:rsid w:val="00405674"/>
    <w:rsid w:val="0040570A"/>
    <w:rsid w:val="00405C23"/>
    <w:rsid w:val="00405CA3"/>
    <w:rsid w:val="0040600D"/>
    <w:rsid w:val="00406405"/>
    <w:rsid w:val="004065B7"/>
    <w:rsid w:val="004065C3"/>
    <w:rsid w:val="00406B27"/>
    <w:rsid w:val="00406E82"/>
    <w:rsid w:val="00406FC4"/>
    <w:rsid w:val="004070CD"/>
    <w:rsid w:val="004072A2"/>
    <w:rsid w:val="004072B1"/>
    <w:rsid w:val="00407350"/>
    <w:rsid w:val="004073FC"/>
    <w:rsid w:val="0040772D"/>
    <w:rsid w:val="00407BC2"/>
    <w:rsid w:val="00407CD6"/>
    <w:rsid w:val="00410500"/>
    <w:rsid w:val="004105EA"/>
    <w:rsid w:val="00410642"/>
    <w:rsid w:val="00410770"/>
    <w:rsid w:val="00410BE8"/>
    <w:rsid w:val="00410E02"/>
    <w:rsid w:val="00410E48"/>
    <w:rsid w:val="00410FA5"/>
    <w:rsid w:val="0041106F"/>
    <w:rsid w:val="0041112F"/>
    <w:rsid w:val="004111E7"/>
    <w:rsid w:val="004114FC"/>
    <w:rsid w:val="004119BC"/>
    <w:rsid w:val="00411B8A"/>
    <w:rsid w:val="004120A6"/>
    <w:rsid w:val="004123F4"/>
    <w:rsid w:val="004127D3"/>
    <w:rsid w:val="0041286A"/>
    <w:rsid w:val="00412993"/>
    <w:rsid w:val="00412ADD"/>
    <w:rsid w:val="00412B31"/>
    <w:rsid w:val="00412C68"/>
    <w:rsid w:val="00412DB0"/>
    <w:rsid w:val="00412DC6"/>
    <w:rsid w:val="00413011"/>
    <w:rsid w:val="004130CA"/>
    <w:rsid w:val="00413217"/>
    <w:rsid w:val="00413666"/>
    <w:rsid w:val="00413795"/>
    <w:rsid w:val="00413B2A"/>
    <w:rsid w:val="00413F17"/>
    <w:rsid w:val="00414127"/>
    <w:rsid w:val="0041418A"/>
    <w:rsid w:val="00414278"/>
    <w:rsid w:val="004143F0"/>
    <w:rsid w:val="00414572"/>
    <w:rsid w:val="004146A3"/>
    <w:rsid w:val="004146E0"/>
    <w:rsid w:val="0041479A"/>
    <w:rsid w:val="004147F4"/>
    <w:rsid w:val="00414843"/>
    <w:rsid w:val="004149C6"/>
    <w:rsid w:val="00414C11"/>
    <w:rsid w:val="0041513A"/>
    <w:rsid w:val="00415149"/>
    <w:rsid w:val="0041541C"/>
    <w:rsid w:val="0041545A"/>
    <w:rsid w:val="00415BA7"/>
    <w:rsid w:val="00415D76"/>
    <w:rsid w:val="00415DD0"/>
    <w:rsid w:val="00415E3E"/>
    <w:rsid w:val="00415EA0"/>
    <w:rsid w:val="0041605D"/>
    <w:rsid w:val="00416065"/>
    <w:rsid w:val="00416692"/>
    <w:rsid w:val="004168F4"/>
    <w:rsid w:val="00416BD0"/>
    <w:rsid w:val="00416C77"/>
    <w:rsid w:val="00416DC2"/>
    <w:rsid w:val="00416DE2"/>
    <w:rsid w:val="00416E8C"/>
    <w:rsid w:val="00417284"/>
    <w:rsid w:val="004172D5"/>
    <w:rsid w:val="00417A75"/>
    <w:rsid w:val="00417FF7"/>
    <w:rsid w:val="00420030"/>
    <w:rsid w:val="00420121"/>
    <w:rsid w:val="00420173"/>
    <w:rsid w:val="00420763"/>
    <w:rsid w:val="00420881"/>
    <w:rsid w:val="00420884"/>
    <w:rsid w:val="004208DF"/>
    <w:rsid w:val="00420EC0"/>
    <w:rsid w:val="00420EDC"/>
    <w:rsid w:val="004210F2"/>
    <w:rsid w:val="00421B60"/>
    <w:rsid w:val="00422169"/>
    <w:rsid w:val="004226DA"/>
    <w:rsid w:val="00422858"/>
    <w:rsid w:val="0042290E"/>
    <w:rsid w:val="00422922"/>
    <w:rsid w:val="00422AAB"/>
    <w:rsid w:val="0042334A"/>
    <w:rsid w:val="00423390"/>
    <w:rsid w:val="00423647"/>
    <w:rsid w:val="004236D3"/>
    <w:rsid w:val="00423957"/>
    <w:rsid w:val="00423C14"/>
    <w:rsid w:val="00424279"/>
    <w:rsid w:val="004244D5"/>
    <w:rsid w:val="0042468B"/>
    <w:rsid w:val="004247BA"/>
    <w:rsid w:val="00424917"/>
    <w:rsid w:val="0042491D"/>
    <w:rsid w:val="00424C21"/>
    <w:rsid w:val="00424F79"/>
    <w:rsid w:val="00424F8F"/>
    <w:rsid w:val="00425315"/>
    <w:rsid w:val="0042534C"/>
    <w:rsid w:val="004253D7"/>
    <w:rsid w:val="004254F2"/>
    <w:rsid w:val="004255B7"/>
    <w:rsid w:val="00425640"/>
    <w:rsid w:val="0042612A"/>
    <w:rsid w:val="004262D2"/>
    <w:rsid w:val="004266A4"/>
    <w:rsid w:val="00426921"/>
    <w:rsid w:val="0042693F"/>
    <w:rsid w:val="00426B82"/>
    <w:rsid w:val="00426B94"/>
    <w:rsid w:val="0042713A"/>
    <w:rsid w:val="00427397"/>
    <w:rsid w:val="0042741B"/>
    <w:rsid w:val="00427443"/>
    <w:rsid w:val="004274B7"/>
    <w:rsid w:val="0042765C"/>
    <w:rsid w:val="00427724"/>
    <w:rsid w:val="00427856"/>
    <w:rsid w:val="0042786F"/>
    <w:rsid w:val="00427D4A"/>
    <w:rsid w:val="00427EB9"/>
    <w:rsid w:val="00427FF7"/>
    <w:rsid w:val="0043037C"/>
    <w:rsid w:val="00430A40"/>
    <w:rsid w:val="00430C40"/>
    <w:rsid w:val="00430E0B"/>
    <w:rsid w:val="00431055"/>
    <w:rsid w:val="00431592"/>
    <w:rsid w:val="00431917"/>
    <w:rsid w:val="004319EC"/>
    <w:rsid w:val="00431DF2"/>
    <w:rsid w:val="00431EC7"/>
    <w:rsid w:val="00431EE8"/>
    <w:rsid w:val="0043231F"/>
    <w:rsid w:val="00432A4C"/>
    <w:rsid w:val="00432B27"/>
    <w:rsid w:val="004330F5"/>
    <w:rsid w:val="0043315F"/>
    <w:rsid w:val="004332C9"/>
    <w:rsid w:val="004332CE"/>
    <w:rsid w:val="004332E8"/>
    <w:rsid w:val="00433354"/>
    <w:rsid w:val="00433BD3"/>
    <w:rsid w:val="00434255"/>
    <w:rsid w:val="004342D5"/>
    <w:rsid w:val="004344D1"/>
    <w:rsid w:val="00434657"/>
    <w:rsid w:val="00434AAA"/>
    <w:rsid w:val="00435DC0"/>
    <w:rsid w:val="00435E8E"/>
    <w:rsid w:val="004365C4"/>
    <w:rsid w:val="00436AB3"/>
    <w:rsid w:val="00436C57"/>
    <w:rsid w:val="004370FB"/>
    <w:rsid w:val="0043728C"/>
    <w:rsid w:val="0043734A"/>
    <w:rsid w:val="0043740F"/>
    <w:rsid w:val="00437490"/>
    <w:rsid w:val="004376AE"/>
    <w:rsid w:val="004379AF"/>
    <w:rsid w:val="00437A56"/>
    <w:rsid w:val="00437F59"/>
    <w:rsid w:val="00440002"/>
    <w:rsid w:val="00440222"/>
    <w:rsid w:val="00440697"/>
    <w:rsid w:val="004406F7"/>
    <w:rsid w:val="00440710"/>
    <w:rsid w:val="004407A3"/>
    <w:rsid w:val="00440BA2"/>
    <w:rsid w:val="00440D9D"/>
    <w:rsid w:val="00440E85"/>
    <w:rsid w:val="00440FFF"/>
    <w:rsid w:val="0044108F"/>
    <w:rsid w:val="00441103"/>
    <w:rsid w:val="004414A1"/>
    <w:rsid w:val="0044152E"/>
    <w:rsid w:val="00441875"/>
    <w:rsid w:val="00441974"/>
    <w:rsid w:val="00441BA9"/>
    <w:rsid w:val="00441C4C"/>
    <w:rsid w:val="00441D7D"/>
    <w:rsid w:val="00441D89"/>
    <w:rsid w:val="00441E8F"/>
    <w:rsid w:val="00442200"/>
    <w:rsid w:val="004423C4"/>
    <w:rsid w:val="0044244B"/>
    <w:rsid w:val="004424B9"/>
    <w:rsid w:val="004424FB"/>
    <w:rsid w:val="0044275B"/>
    <w:rsid w:val="00442B16"/>
    <w:rsid w:val="00442FB9"/>
    <w:rsid w:val="0044307E"/>
    <w:rsid w:val="0044312A"/>
    <w:rsid w:val="004434FD"/>
    <w:rsid w:val="004441BE"/>
    <w:rsid w:val="004441C7"/>
    <w:rsid w:val="00444AA2"/>
    <w:rsid w:val="00444BC3"/>
    <w:rsid w:val="00444CCE"/>
    <w:rsid w:val="00444CEA"/>
    <w:rsid w:val="00444D09"/>
    <w:rsid w:val="00444E03"/>
    <w:rsid w:val="00445196"/>
    <w:rsid w:val="0044554D"/>
    <w:rsid w:val="00445A9C"/>
    <w:rsid w:val="00445C45"/>
    <w:rsid w:val="00445CA8"/>
    <w:rsid w:val="00445D12"/>
    <w:rsid w:val="00445FFB"/>
    <w:rsid w:val="004460E2"/>
    <w:rsid w:val="004464BE"/>
    <w:rsid w:val="00446661"/>
    <w:rsid w:val="00446C3B"/>
    <w:rsid w:val="00446E69"/>
    <w:rsid w:val="00446F09"/>
    <w:rsid w:val="004474F9"/>
    <w:rsid w:val="00447577"/>
    <w:rsid w:val="00447A93"/>
    <w:rsid w:val="00447BB8"/>
    <w:rsid w:val="004511FA"/>
    <w:rsid w:val="0045141E"/>
    <w:rsid w:val="00451457"/>
    <w:rsid w:val="00451564"/>
    <w:rsid w:val="004515A0"/>
    <w:rsid w:val="0045196D"/>
    <w:rsid w:val="00451E8D"/>
    <w:rsid w:val="00452039"/>
    <w:rsid w:val="0045216B"/>
    <w:rsid w:val="004523BF"/>
    <w:rsid w:val="00452780"/>
    <w:rsid w:val="0045279F"/>
    <w:rsid w:val="00452B41"/>
    <w:rsid w:val="004534D9"/>
    <w:rsid w:val="00453B0E"/>
    <w:rsid w:val="00453F18"/>
    <w:rsid w:val="00454289"/>
    <w:rsid w:val="00454484"/>
    <w:rsid w:val="004544FF"/>
    <w:rsid w:val="004548C9"/>
    <w:rsid w:val="00454C5B"/>
    <w:rsid w:val="00454D3D"/>
    <w:rsid w:val="00454E23"/>
    <w:rsid w:val="004550BD"/>
    <w:rsid w:val="0045531A"/>
    <w:rsid w:val="00455518"/>
    <w:rsid w:val="004559E8"/>
    <w:rsid w:val="00455D1A"/>
    <w:rsid w:val="00455DF9"/>
    <w:rsid w:val="0045612A"/>
    <w:rsid w:val="004561B5"/>
    <w:rsid w:val="0045641B"/>
    <w:rsid w:val="00456426"/>
    <w:rsid w:val="0045679B"/>
    <w:rsid w:val="00456AE1"/>
    <w:rsid w:val="00456D39"/>
    <w:rsid w:val="00456FA9"/>
    <w:rsid w:val="0045734F"/>
    <w:rsid w:val="00457602"/>
    <w:rsid w:val="00457854"/>
    <w:rsid w:val="00457903"/>
    <w:rsid w:val="00457C5D"/>
    <w:rsid w:val="0046037D"/>
    <w:rsid w:val="004603BF"/>
    <w:rsid w:val="00460722"/>
    <w:rsid w:val="00460847"/>
    <w:rsid w:val="00460B7A"/>
    <w:rsid w:val="00460C5C"/>
    <w:rsid w:val="00461791"/>
    <w:rsid w:val="00461C2B"/>
    <w:rsid w:val="004625B6"/>
    <w:rsid w:val="004625BE"/>
    <w:rsid w:val="00462970"/>
    <w:rsid w:val="00462D92"/>
    <w:rsid w:val="00462DB0"/>
    <w:rsid w:val="00462FA8"/>
    <w:rsid w:val="00463227"/>
    <w:rsid w:val="004634E4"/>
    <w:rsid w:val="00463869"/>
    <w:rsid w:val="00463EF1"/>
    <w:rsid w:val="0046425E"/>
    <w:rsid w:val="004642D1"/>
    <w:rsid w:val="00464937"/>
    <w:rsid w:val="00464CBA"/>
    <w:rsid w:val="004651EA"/>
    <w:rsid w:val="00465258"/>
    <w:rsid w:val="00465338"/>
    <w:rsid w:val="004655B7"/>
    <w:rsid w:val="00465883"/>
    <w:rsid w:val="00465888"/>
    <w:rsid w:val="00465ACA"/>
    <w:rsid w:val="00465BA3"/>
    <w:rsid w:val="00465BBC"/>
    <w:rsid w:val="00465BDA"/>
    <w:rsid w:val="00465BE4"/>
    <w:rsid w:val="00465EE0"/>
    <w:rsid w:val="0046600F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BF"/>
    <w:rsid w:val="00466FFA"/>
    <w:rsid w:val="00467511"/>
    <w:rsid w:val="0046754A"/>
    <w:rsid w:val="0046780E"/>
    <w:rsid w:val="00467CF1"/>
    <w:rsid w:val="00467D29"/>
    <w:rsid w:val="00467D5D"/>
    <w:rsid w:val="00467E6E"/>
    <w:rsid w:val="00467F38"/>
    <w:rsid w:val="00467FCC"/>
    <w:rsid w:val="0047000C"/>
    <w:rsid w:val="00470444"/>
    <w:rsid w:val="0047054B"/>
    <w:rsid w:val="0047064E"/>
    <w:rsid w:val="00470912"/>
    <w:rsid w:val="00470AC8"/>
    <w:rsid w:val="00470BF1"/>
    <w:rsid w:val="00470E45"/>
    <w:rsid w:val="0047102A"/>
    <w:rsid w:val="004712A2"/>
    <w:rsid w:val="004713CC"/>
    <w:rsid w:val="00471587"/>
    <w:rsid w:val="004715EA"/>
    <w:rsid w:val="00471900"/>
    <w:rsid w:val="00471B40"/>
    <w:rsid w:val="00471DC9"/>
    <w:rsid w:val="00472013"/>
    <w:rsid w:val="0047202B"/>
    <w:rsid w:val="00472075"/>
    <w:rsid w:val="00472396"/>
    <w:rsid w:val="0047262C"/>
    <w:rsid w:val="00472BB2"/>
    <w:rsid w:val="00472C58"/>
    <w:rsid w:val="00472D59"/>
    <w:rsid w:val="00472F88"/>
    <w:rsid w:val="0047302A"/>
    <w:rsid w:val="0047386D"/>
    <w:rsid w:val="00473945"/>
    <w:rsid w:val="004739F2"/>
    <w:rsid w:val="00473AC4"/>
    <w:rsid w:val="00473BB6"/>
    <w:rsid w:val="0047402E"/>
    <w:rsid w:val="004745E7"/>
    <w:rsid w:val="0047477D"/>
    <w:rsid w:val="004747CF"/>
    <w:rsid w:val="00474B76"/>
    <w:rsid w:val="00474F27"/>
    <w:rsid w:val="0047565E"/>
    <w:rsid w:val="00475675"/>
    <w:rsid w:val="00476542"/>
    <w:rsid w:val="00476735"/>
    <w:rsid w:val="004769BA"/>
    <w:rsid w:val="00476BDE"/>
    <w:rsid w:val="00476C3C"/>
    <w:rsid w:val="00476C9C"/>
    <w:rsid w:val="00477714"/>
    <w:rsid w:val="00477945"/>
    <w:rsid w:val="00477971"/>
    <w:rsid w:val="00477A51"/>
    <w:rsid w:val="004804B3"/>
    <w:rsid w:val="004804FA"/>
    <w:rsid w:val="00480563"/>
    <w:rsid w:val="0048057C"/>
    <w:rsid w:val="00480919"/>
    <w:rsid w:val="00481588"/>
    <w:rsid w:val="00481826"/>
    <w:rsid w:val="00481869"/>
    <w:rsid w:val="004818AE"/>
    <w:rsid w:val="00481909"/>
    <w:rsid w:val="00481DBF"/>
    <w:rsid w:val="00481DC4"/>
    <w:rsid w:val="004823AB"/>
    <w:rsid w:val="00482435"/>
    <w:rsid w:val="0048256C"/>
    <w:rsid w:val="00482DAC"/>
    <w:rsid w:val="00482E73"/>
    <w:rsid w:val="0048306E"/>
    <w:rsid w:val="004830E6"/>
    <w:rsid w:val="0048310E"/>
    <w:rsid w:val="00483120"/>
    <w:rsid w:val="004831C7"/>
    <w:rsid w:val="004832A8"/>
    <w:rsid w:val="0048378A"/>
    <w:rsid w:val="004838E0"/>
    <w:rsid w:val="00483C06"/>
    <w:rsid w:val="00483F96"/>
    <w:rsid w:val="004842AA"/>
    <w:rsid w:val="00484404"/>
    <w:rsid w:val="00484938"/>
    <w:rsid w:val="00484BBA"/>
    <w:rsid w:val="00484C34"/>
    <w:rsid w:val="004850EE"/>
    <w:rsid w:val="00485AA2"/>
    <w:rsid w:val="00485B9C"/>
    <w:rsid w:val="00485F7F"/>
    <w:rsid w:val="004863B1"/>
    <w:rsid w:val="00486725"/>
    <w:rsid w:val="00486847"/>
    <w:rsid w:val="00486A19"/>
    <w:rsid w:val="00487153"/>
    <w:rsid w:val="0048752A"/>
    <w:rsid w:val="00487730"/>
    <w:rsid w:val="00487A07"/>
    <w:rsid w:val="00487D4D"/>
    <w:rsid w:val="00487DA1"/>
    <w:rsid w:val="00487F3F"/>
    <w:rsid w:val="0049033D"/>
    <w:rsid w:val="00490624"/>
    <w:rsid w:val="0049080B"/>
    <w:rsid w:val="00490C8A"/>
    <w:rsid w:val="00490D6F"/>
    <w:rsid w:val="00490D73"/>
    <w:rsid w:val="004910CA"/>
    <w:rsid w:val="00491395"/>
    <w:rsid w:val="00491619"/>
    <w:rsid w:val="004918C3"/>
    <w:rsid w:val="00491DE7"/>
    <w:rsid w:val="00491E54"/>
    <w:rsid w:val="00491EFE"/>
    <w:rsid w:val="004920B2"/>
    <w:rsid w:val="00492202"/>
    <w:rsid w:val="00492385"/>
    <w:rsid w:val="004926F5"/>
    <w:rsid w:val="00492D53"/>
    <w:rsid w:val="00492F23"/>
    <w:rsid w:val="00493029"/>
    <w:rsid w:val="00493061"/>
    <w:rsid w:val="00493174"/>
    <w:rsid w:val="004931CF"/>
    <w:rsid w:val="0049358F"/>
    <w:rsid w:val="00493836"/>
    <w:rsid w:val="00493ACD"/>
    <w:rsid w:val="00493C89"/>
    <w:rsid w:val="00493CE5"/>
    <w:rsid w:val="00493EEC"/>
    <w:rsid w:val="00493FE9"/>
    <w:rsid w:val="004941E3"/>
    <w:rsid w:val="004942DB"/>
    <w:rsid w:val="00494348"/>
    <w:rsid w:val="00494369"/>
    <w:rsid w:val="00494827"/>
    <w:rsid w:val="00494E29"/>
    <w:rsid w:val="00494F7E"/>
    <w:rsid w:val="00495A38"/>
    <w:rsid w:val="004961F4"/>
    <w:rsid w:val="0049688E"/>
    <w:rsid w:val="00497162"/>
    <w:rsid w:val="00497299"/>
    <w:rsid w:val="004973AE"/>
    <w:rsid w:val="004977AD"/>
    <w:rsid w:val="00497E7B"/>
    <w:rsid w:val="00497F4C"/>
    <w:rsid w:val="004A012D"/>
    <w:rsid w:val="004A03B5"/>
    <w:rsid w:val="004A05D6"/>
    <w:rsid w:val="004A0601"/>
    <w:rsid w:val="004A067A"/>
    <w:rsid w:val="004A0A35"/>
    <w:rsid w:val="004A0FA8"/>
    <w:rsid w:val="004A1047"/>
    <w:rsid w:val="004A11CA"/>
    <w:rsid w:val="004A140B"/>
    <w:rsid w:val="004A1556"/>
    <w:rsid w:val="004A16F3"/>
    <w:rsid w:val="004A1851"/>
    <w:rsid w:val="004A18D8"/>
    <w:rsid w:val="004A195A"/>
    <w:rsid w:val="004A1A8D"/>
    <w:rsid w:val="004A221E"/>
    <w:rsid w:val="004A2376"/>
    <w:rsid w:val="004A25E3"/>
    <w:rsid w:val="004A2661"/>
    <w:rsid w:val="004A2683"/>
    <w:rsid w:val="004A276A"/>
    <w:rsid w:val="004A339F"/>
    <w:rsid w:val="004A36B7"/>
    <w:rsid w:val="004A3999"/>
    <w:rsid w:val="004A3A9D"/>
    <w:rsid w:val="004A3C7C"/>
    <w:rsid w:val="004A406B"/>
    <w:rsid w:val="004A4832"/>
    <w:rsid w:val="004A48D8"/>
    <w:rsid w:val="004A4C0D"/>
    <w:rsid w:val="004A52E8"/>
    <w:rsid w:val="004A5300"/>
    <w:rsid w:val="004A5578"/>
    <w:rsid w:val="004A5640"/>
    <w:rsid w:val="004A5676"/>
    <w:rsid w:val="004A57EE"/>
    <w:rsid w:val="004A5F17"/>
    <w:rsid w:val="004A5F59"/>
    <w:rsid w:val="004A6288"/>
    <w:rsid w:val="004A6315"/>
    <w:rsid w:val="004A65EA"/>
    <w:rsid w:val="004A669E"/>
    <w:rsid w:val="004A6755"/>
    <w:rsid w:val="004A690A"/>
    <w:rsid w:val="004A6A7D"/>
    <w:rsid w:val="004A6B7F"/>
    <w:rsid w:val="004A6C95"/>
    <w:rsid w:val="004A6E01"/>
    <w:rsid w:val="004A7320"/>
    <w:rsid w:val="004A7444"/>
    <w:rsid w:val="004A7569"/>
    <w:rsid w:val="004A7983"/>
    <w:rsid w:val="004A79A3"/>
    <w:rsid w:val="004A7B84"/>
    <w:rsid w:val="004A7C8E"/>
    <w:rsid w:val="004A7D06"/>
    <w:rsid w:val="004A7E3C"/>
    <w:rsid w:val="004B0826"/>
    <w:rsid w:val="004B0B8A"/>
    <w:rsid w:val="004B0D7C"/>
    <w:rsid w:val="004B0F21"/>
    <w:rsid w:val="004B1002"/>
    <w:rsid w:val="004B13A3"/>
    <w:rsid w:val="004B14B1"/>
    <w:rsid w:val="004B14B8"/>
    <w:rsid w:val="004B16D8"/>
    <w:rsid w:val="004B1A37"/>
    <w:rsid w:val="004B1E25"/>
    <w:rsid w:val="004B226C"/>
    <w:rsid w:val="004B234C"/>
    <w:rsid w:val="004B23FF"/>
    <w:rsid w:val="004B277A"/>
    <w:rsid w:val="004B2957"/>
    <w:rsid w:val="004B321E"/>
    <w:rsid w:val="004B32B1"/>
    <w:rsid w:val="004B32B5"/>
    <w:rsid w:val="004B34AC"/>
    <w:rsid w:val="004B359E"/>
    <w:rsid w:val="004B391D"/>
    <w:rsid w:val="004B39BF"/>
    <w:rsid w:val="004B4180"/>
    <w:rsid w:val="004B419A"/>
    <w:rsid w:val="004B421E"/>
    <w:rsid w:val="004B46A0"/>
    <w:rsid w:val="004B4742"/>
    <w:rsid w:val="004B47F5"/>
    <w:rsid w:val="004B483F"/>
    <w:rsid w:val="004B48E1"/>
    <w:rsid w:val="004B4A44"/>
    <w:rsid w:val="004B4D09"/>
    <w:rsid w:val="004B53E0"/>
    <w:rsid w:val="004B5607"/>
    <w:rsid w:val="004B56E9"/>
    <w:rsid w:val="004B5840"/>
    <w:rsid w:val="004B5A25"/>
    <w:rsid w:val="004B5B4A"/>
    <w:rsid w:val="004B5B8D"/>
    <w:rsid w:val="004B5CD7"/>
    <w:rsid w:val="004B6B81"/>
    <w:rsid w:val="004B6BB8"/>
    <w:rsid w:val="004B6CBE"/>
    <w:rsid w:val="004B6D86"/>
    <w:rsid w:val="004B6DD6"/>
    <w:rsid w:val="004B7006"/>
    <w:rsid w:val="004B731E"/>
    <w:rsid w:val="004B7B49"/>
    <w:rsid w:val="004B7E5C"/>
    <w:rsid w:val="004C04F1"/>
    <w:rsid w:val="004C0585"/>
    <w:rsid w:val="004C067E"/>
    <w:rsid w:val="004C06BD"/>
    <w:rsid w:val="004C08CA"/>
    <w:rsid w:val="004C08F5"/>
    <w:rsid w:val="004C09FD"/>
    <w:rsid w:val="004C0A0B"/>
    <w:rsid w:val="004C10FD"/>
    <w:rsid w:val="004C13EC"/>
    <w:rsid w:val="004C1D4E"/>
    <w:rsid w:val="004C218D"/>
    <w:rsid w:val="004C2890"/>
    <w:rsid w:val="004C2B3E"/>
    <w:rsid w:val="004C2BB0"/>
    <w:rsid w:val="004C2E93"/>
    <w:rsid w:val="004C313E"/>
    <w:rsid w:val="004C331E"/>
    <w:rsid w:val="004C3931"/>
    <w:rsid w:val="004C3CA1"/>
    <w:rsid w:val="004C3E0C"/>
    <w:rsid w:val="004C3E38"/>
    <w:rsid w:val="004C3ECA"/>
    <w:rsid w:val="004C3F86"/>
    <w:rsid w:val="004C44DC"/>
    <w:rsid w:val="004C455E"/>
    <w:rsid w:val="004C4A50"/>
    <w:rsid w:val="004C4B6E"/>
    <w:rsid w:val="004C4FF5"/>
    <w:rsid w:val="004C5026"/>
    <w:rsid w:val="004C521B"/>
    <w:rsid w:val="004C56F7"/>
    <w:rsid w:val="004C5888"/>
    <w:rsid w:val="004C5A5B"/>
    <w:rsid w:val="004C5BFC"/>
    <w:rsid w:val="004C6184"/>
    <w:rsid w:val="004C658F"/>
    <w:rsid w:val="004C6642"/>
    <w:rsid w:val="004C6A0C"/>
    <w:rsid w:val="004C6A9F"/>
    <w:rsid w:val="004C6C73"/>
    <w:rsid w:val="004C72E3"/>
    <w:rsid w:val="004C749B"/>
    <w:rsid w:val="004C76D7"/>
    <w:rsid w:val="004C7922"/>
    <w:rsid w:val="004C7CA4"/>
    <w:rsid w:val="004D01C2"/>
    <w:rsid w:val="004D0297"/>
    <w:rsid w:val="004D051D"/>
    <w:rsid w:val="004D080C"/>
    <w:rsid w:val="004D0D96"/>
    <w:rsid w:val="004D116E"/>
    <w:rsid w:val="004D1181"/>
    <w:rsid w:val="004D142F"/>
    <w:rsid w:val="004D14A5"/>
    <w:rsid w:val="004D1602"/>
    <w:rsid w:val="004D16E3"/>
    <w:rsid w:val="004D1816"/>
    <w:rsid w:val="004D1B22"/>
    <w:rsid w:val="004D1C8A"/>
    <w:rsid w:val="004D1E33"/>
    <w:rsid w:val="004D1FCF"/>
    <w:rsid w:val="004D21FC"/>
    <w:rsid w:val="004D2733"/>
    <w:rsid w:val="004D2826"/>
    <w:rsid w:val="004D28AB"/>
    <w:rsid w:val="004D2F54"/>
    <w:rsid w:val="004D377F"/>
    <w:rsid w:val="004D39E4"/>
    <w:rsid w:val="004D3B06"/>
    <w:rsid w:val="004D3B90"/>
    <w:rsid w:val="004D3C69"/>
    <w:rsid w:val="004D3D75"/>
    <w:rsid w:val="004D3E42"/>
    <w:rsid w:val="004D3FA0"/>
    <w:rsid w:val="004D40D8"/>
    <w:rsid w:val="004D4150"/>
    <w:rsid w:val="004D4214"/>
    <w:rsid w:val="004D434C"/>
    <w:rsid w:val="004D478A"/>
    <w:rsid w:val="004D4E27"/>
    <w:rsid w:val="004D4E91"/>
    <w:rsid w:val="004D4EE6"/>
    <w:rsid w:val="004D513D"/>
    <w:rsid w:val="004D5277"/>
    <w:rsid w:val="004D5768"/>
    <w:rsid w:val="004D57AA"/>
    <w:rsid w:val="004D57C8"/>
    <w:rsid w:val="004D58E8"/>
    <w:rsid w:val="004D5E55"/>
    <w:rsid w:val="004D691B"/>
    <w:rsid w:val="004D6941"/>
    <w:rsid w:val="004D69E8"/>
    <w:rsid w:val="004D6DE8"/>
    <w:rsid w:val="004D70E0"/>
    <w:rsid w:val="004D74AE"/>
    <w:rsid w:val="004D74E8"/>
    <w:rsid w:val="004D7939"/>
    <w:rsid w:val="004D7A58"/>
    <w:rsid w:val="004D7AFE"/>
    <w:rsid w:val="004D7C3A"/>
    <w:rsid w:val="004D7F6C"/>
    <w:rsid w:val="004E0002"/>
    <w:rsid w:val="004E01CE"/>
    <w:rsid w:val="004E0362"/>
    <w:rsid w:val="004E0530"/>
    <w:rsid w:val="004E053D"/>
    <w:rsid w:val="004E0560"/>
    <w:rsid w:val="004E05CD"/>
    <w:rsid w:val="004E0717"/>
    <w:rsid w:val="004E071F"/>
    <w:rsid w:val="004E0CBC"/>
    <w:rsid w:val="004E0FD3"/>
    <w:rsid w:val="004E1056"/>
    <w:rsid w:val="004E193D"/>
    <w:rsid w:val="004E210D"/>
    <w:rsid w:val="004E21C3"/>
    <w:rsid w:val="004E255B"/>
    <w:rsid w:val="004E272D"/>
    <w:rsid w:val="004E278D"/>
    <w:rsid w:val="004E27A4"/>
    <w:rsid w:val="004E2B41"/>
    <w:rsid w:val="004E2CF9"/>
    <w:rsid w:val="004E2FA7"/>
    <w:rsid w:val="004E3380"/>
    <w:rsid w:val="004E353C"/>
    <w:rsid w:val="004E36BB"/>
    <w:rsid w:val="004E390B"/>
    <w:rsid w:val="004E3A1B"/>
    <w:rsid w:val="004E3BEB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6A"/>
    <w:rsid w:val="004E4EC5"/>
    <w:rsid w:val="004E4FCF"/>
    <w:rsid w:val="004E517D"/>
    <w:rsid w:val="004E5A04"/>
    <w:rsid w:val="004E5F10"/>
    <w:rsid w:val="004E65AB"/>
    <w:rsid w:val="004E6930"/>
    <w:rsid w:val="004E69B8"/>
    <w:rsid w:val="004E70DA"/>
    <w:rsid w:val="004E70DB"/>
    <w:rsid w:val="004E70DD"/>
    <w:rsid w:val="004E7849"/>
    <w:rsid w:val="004E79B9"/>
    <w:rsid w:val="004E7A4B"/>
    <w:rsid w:val="004E7AE1"/>
    <w:rsid w:val="004E7C71"/>
    <w:rsid w:val="004E7F48"/>
    <w:rsid w:val="004F017D"/>
    <w:rsid w:val="004F032D"/>
    <w:rsid w:val="004F03ED"/>
    <w:rsid w:val="004F04EA"/>
    <w:rsid w:val="004F06BB"/>
    <w:rsid w:val="004F06C9"/>
    <w:rsid w:val="004F0995"/>
    <w:rsid w:val="004F0D44"/>
    <w:rsid w:val="004F0F1F"/>
    <w:rsid w:val="004F11F7"/>
    <w:rsid w:val="004F18A9"/>
    <w:rsid w:val="004F1D7C"/>
    <w:rsid w:val="004F1E7F"/>
    <w:rsid w:val="004F1FC4"/>
    <w:rsid w:val="004F1FD5"/>
    <w:rsid w:val="004F2167"/>
    <w:rsid w:val="004F2319"/>
    <w:rsid w:val="004F2778"/>
    <w:rsid w:val="004F278D"/>
    <w:rsid w:val="004F27C4"/>
    <w:rsid w:val="004F27EE"/>
    <w:rsid w:val="004F2FA3"/>
    <w:rsid w:val="004F3823"/>
    <w:rsid w:val="004F38E1"/>
    <w:rsid w:val="004F3FA9"/>
    <w:rsid w:val="004F4044"/>
    <w:rsid w:val="004F4176"/>
    <w:rsid w:val="004F43AF"/>
    <w:rsid w:val="004F4561"/>
    <w:rsid w:val="004F49E9"/>
    <w:rsid w:val="004F4BDF"/>
    <w:rsid w:val="004F520B"/>
    <w:rsid w:val="004F5258"/>
    <w:rsid w:val="004F53F4"/>
    <w:rsid w:val="004F5636"/>
    <w:rsid w:val="004F5648"/>
    <w:rsid w:val="004F57B2"/>
    <w:rsid w:val="004F57B5"/>
    <w:rsid w:val="004F57C9"/>
    <w:rsid w:val="004F57E2"/>
    <w:rsid w:val="004F5DA5"/>
    <w:rsid w:val="004F63BB"/>
    <w:rsid w:val="004F6A1B"/>
    <w:rsid w:val="004F6F01"/>
    <w:rsid w:val="004F6FB3"/>
    <w:rsid w:val="004F7037"/>
    <w:rsid w:val="004F729B"/>
    <w:rsid w:val="004F7310"/>
    <w:rsid w:val="004F7BB4"/>
    <w:rsid w:val="004F7DDF"/>
    <w:rsid w:val="00500688"/>
    <w:rsid w:val="00500768"/>
    <w:rsid w:val="00500834"/>
    <w:rsid w:val="005008F3"/>
    <w:rsid w:val="00500C77"/>
    <w:rsid w:val="00500C93"/>
    <w:rsid w:val="00500EE1"/>
    <w:rsid w:val="00500F9D"/>
    <w:rsid w:val="00500FBD"/>
    <w:rsid w:val="005014AF"/>
    <w:rsid w:val="00501565"/>
    <w:rsid w:val="005015EB"/>
    <w:rsid w:val="005016FA"/>
    <w:rsid w:val="00501A64"/>
    <w:rsid w:val="00501AC4"/>
    <w:rsid w:val="00501B32"/>
    <w:rsid w:val="00501B48"/>
    <w:rsid w:val="00501C87"/>
    <w:rsid w:val="00501D3B"/>
    <w:rsid w:val="00501EEB"/>
    <w:rsid w:val="00501FE2"/>
    <w:rsid w:val="0050202B"/>
    <w:rsid w:val="0050247E"/>
    <w:rsid w:val="00502720"/>
    <w:rsid w:val="00502BA9"/>
    <w:rsid w:val="00502CEB"/>
    <w:rsid w:val="00502F5E"/>
    <w:rsid w:val="00503093"/>
    <w:rsid w:val="00503209"/>
    <w:rsid w:val="005032E2"/>
    <w:rsid w:val="0050337E"/>
    <w:rsid w:val="005033BC"/>
    <w:rsid w:val="005034DA"/>
    <w:rsid w:val="005037E9"/>
    <w:rsid w:val="00503A39"/>
    <w:rsid w:val="00503EC3"/>
    <w:rsid w:val="00503F43"/>
    <w:rsid w:val="00503F55"/>
    <w:rsid w:val="005046AB"/>
    <w:rsid w:val="00504814"/>
    <w:rsid w:val="00504D22"/>
    <w:rsid w:val="00504DC5"/>
    <w:rsid w:val="00504DC9"/>
    <w:rsid w:val="005053F1"/>
    <w:rsid w:val="0050544B"/>
    <w:rsid w:val="00505564"/>
    <w:rsid w:val="00505567"/>
    <w:rsid w:val="0050562C"/>
    <w:rsid w:val="0050589B"/>
    <w:rsid w:val="00505913"/>
    <w:rsid w:val="00505B97"/>
    <w:rsid w:val="00506248"/>
    <w:rsid w:val="005062FE"/>
    <w:rsid w:val="00506378"/>
    <w:rsid w:val="00506385"/>
    <w:rsid w:val="005064B3"/>
    <w:rsid w:val="00506504"/>
    <w:rsid w:val="00506DAA"/>
    <w:rsid w:val="00506E48"/>
    <w:rsid w:val="00506FA7"/>
    <w:rsid w:val="0050703F"/>
    <w:rsid w:val="00507184"/>
    <w:rsid w:val="005072E1"/>
    <w:rsid w:val="0050744D"/>
    <w:rsid w:val="0050780D"/>
    <w:rsid w:val="00507CA7"/>
    <w:rsid w:val="00507CDB"/>
    <w:rsid w:val="00507CE0"/>
    <w:rsid w:val="00507FC4"/>
    <w:rsid w:val="00510589"/>
    <w:rsid w:val="005105E0"/>
    <w:rsid w:val="00510714"/>
    <w:rsid w:val="00510948"/>
    <w:rsid w:val="00510C48"/>
    <w:rsid w:val="00510CCA"/>
    <w:rsid w:val="00510ED9"/>
    <w:rsid w:val="00511059"/>
    <w:rsid w:val="00511796"/>
    <w:rsid w:val="00511987"/>
    <w:rsid w:val="00511D66"/>
    <w:rsid w:val="00511F37"/>
    <w:rsid w:val="005120CB"/>
    <w:rsid w:val="0051230F"/>
    <w:rsid w:val="0051244D"/>
    <w:rsid w:val="005126B0"/>
    <w:rsid w:val="005128C2"/>
    <w:rsid w:val="005128DD"/>
    <w:rsid w:val="00512BB5"/>
    <w:rsid w:val="00512E3C"/>
    <w:rsid w:val="00512F8E"/>
    <w:rsid w:val="00512FED"/>
    <w:rsid w:val="00513618"/>
    <w:rsid w:val="00513669"/>
    <w:rsid w:val="00513755"/>
    <w:rsid w:val="00513986"/>
    <w:rsid w:val="00513FD2"/>
    <w:rsid w:val="00514221"/>
    <w:rsid w:val="0051480E"/>
    <w:rsid w:val="005149BA"/>
    <w:rsid w:val="005150B2"/>
    <w:rsid w:val="005151CF"/>
    <w:rsid w:val="00515547"/>
    <w:rsid w:val="0051559A"/>
    <w:rsid w:val="00515640"/>
    <w:rsid w:val="00515701"/>
    <w:rsid w:val="005159EB"/>
    <w:rsid w:val="00515F37"/>
    <w:rsid w:val="005160AF"/>
    <w:rsid w:val="0051660A"/>
    <w:rsid w:val="00516A69"/>
    <w:rsid w:val="00516DAB"/>
    <w:rsid w:val="0051701D"/>
    <w:rsid w:val="005170FF"/>
    <w:rsid w:val="00517106"/>
    <w:rsid w:val="005171A5"/>
    <w:rsid w:val="00517420"/>
    <w:rsid w:val="005175EE"/>
    <w:rsid w:val="00517632"/>
    <w:rsid w:val="0051770B"/>
    <w:rsid w:val="00517A12"/>
    <w:rsid w:val="005200AE"/>
    <w:rsid w:val="00520B11"/>
    <w:rsid w:val="00521054"/>
    <w:rsid w:val="0052144F"/>
    <w:rsid w:val="005215C3"/>
    <w:rsid w:val="00521933"/>
    <w:rsid w:val="00521A3F"/>
    <w:rsid w:val="00521DAF"/>
    <w:rsid w:val="00521E1E"/>
    <w:rsid w:val="00521F0A"/>
    <w:rsid w:val="00522355"/>
    <w:rsid w:val="00522459"/>
    <w:rsid w:val="005227EC"/>
    <w:rsid w:val="00522811"/>
    <w:rsid w:val="00522BB3"/>
    <w:rsid w:val="00522C30"/>
    <w:rsid w:val="00522CCC"/>
    <w:rsid w:val="00522D29"/>
    <w:rsid w:val="00522F35"/>
    <w:rsid w:val="00522FB2"/>
    <w:rsid w:val="0052343F"/>
    <w:rsid w:val="005236AC"/>
    <w:rsid w:val="005236CD"/>
    <w:rsid w:val="00523C93"/>
    <w:rsid w:val="00523D3E"/>
    <w:rsid w:val="00523D89"/>
    <w:rsid w:val="005240BF"/>
    <w:rsid w:val="0052434D"/>
    <w:rsid w:val="0052448E"/>
    <w:rsid w:val="005244D7"/>
    <w:rsid w:val="00524566"/>
    <w:rsid w:val="00524BFC"/>
    <w:rsid w:val="00524CC1"/>
    <w:rsid w:val="005250BE"/>
    <w:rsid w:val="00525465"/>
    <w:rsid w:val="0052565B"/>
    <w:rsid w:val="0052591D"/>
    <w:rsid w:val="00525A4C"/>
    <w:rsid w:val="00525CC8"/>
    <w:rsid w:val="00525CEA"/>
    <w:rsid w:val="00526091"/>
    <w:rsid w:val="00526602"/>
    <w:rsid w:val="005266D9"/>
    <w:rsid w:val="00526872"/>
    <w:rsid w:val="00526877"/>
    <w:rsid w:val="00526919"/>
    <w:rsid w:val="00526AD4"/>
    <w:rsid w:val="00526C08"/>
    <w:rsid w:val="00526C23"/>
    <w:rsid w:val="0052706D"/>
    <w:rsid w:val="00527AC8"/>
    <w:rsid w:val="00530659"/>
    <w:rsid w:val="005307EB"/>
    <w:rsid w:val="00530CA0"/>
    <w:rsid w:val="00530E85"/>
    <w:rsid w:val="005310B7"/>
    <w:rsid w:val="005313A8"/>
    <w:rsid w:val="005315D7"/>
    <w:rsid w:val="005319C4"/>
    <w:rsid w:val="00531D37"/>
    <w:rsid w:val="005321B5"/>
    <w:rsid w:val="005321B6"/>
    <w:rsid w:val="005322A4"/>
    <w:rsid w:val="00532328"/>
    <w:rsid w:val="00532C28"/>
    <w:rsid w:val="00532D4A"/>
    <w:rsid w:val="00532EE7"/>
    <w:rsid w:val="005333C5"/>
    <w:rsid w:val="00533408"/>
    <w:rsid w:val="0053350E"/>
    <w:rsid w:val="00533573"/>
    <w:rsid w:val="00533611"/>
    <w:rsid w:val="005336E5"/>
    <w:rsid w:val="00533D9A"/>
    <w:rsid w:val="00533E2E"/>
    <w:rsid w:val="00533E5A"/>
    <w:rsid w:val="00533F95"/>
    <w:rsid w:val="005340E6"/>
    <w:rsid w:val="005343E5"/>
    <w:rsid w:val="00534491"/>
    <w:rsid w:val="005346A6"/>
    <w:rsid w:val="0053472B"/>
    <w:rsid w:val="00534A7D"/>
    <w:rsid w:val="00534BD8"/>
    <w:rsid w:val="00534C25"/>
    <w:rsid w:val="00534FD0"/>
    <w:rsid w:val="00535277"/>
    <w:rsid w:val="00535748"/>
    <w:rsid w:val="0053584C"/>
    <w:rsid w:val="00535A9B"/>
    <w:rsid w:val="0053666C"/>
    <w:rsid w:val="005368A8"/>
    <w:rsid w:val="00536E1B"/>
    <w:rsid w:val="00537051"/>
    <w:rsid w:val="005372C2"/>
    <w:rsid w:val="00537566"/>
    <w:rsid w:val="00537709"/>
    <w:rsid w:val="00537A14"/>
    <w:rsid w:val="00537CD0"/>
    <w:rsid w:val="0054005C"/>
    <w:rsid w:val="005400BF"/>
    <w:rsid w:val="00540230"/>
    <w:rsid w:val="0054080D"/>
    <w:rsid w:val="00540AF3"/>
    <w:rsid w:val="00540C63"/>
    <w:rsid w:val="00541354"/>
    <w:rsid w:val="0054136F"/>
    <w:rsid w:val="00541480"/>
    <w:rsid w:val="0054189E"/>
    <w:rsid w:val="00541A47"/>
    <w:rsid w:val="00541A72"/>
    <w:rsid w:val="00541CA9"/>
    <w:rsid w:val="00541DC6"/>
    <w:rsid w:val="00541F17"/>
    <w:rsid w:val="00541FF8"/>
    <w:rsid w:val="0054218D"/>
    <w:rsid w:val="005421A7"/>
    <w:rsid w:val="005423DE"/>
    <w:rsid w:val="005424C5"/>
    <w:rsid w:val="00542549"/>
    <w:rsid w:val="005425B4"/>
    <w:rsid w:val="005427C0"/>
    <w:rsid w:val="00542A5D"/>
    <w:rsid w:val="00542C52"/>
    <w:rsid w:val="005430CE"/>
    <w:rsid w:val="005432F4"/>
    <w:rsid w:val="005434C7"/>
    <w:rsid w:val="00544316"/>
    <w:rsid w:val="00544822"/>
    <w:rsid w:val="00544993"/>
    <w:rsid w:val="00544A56"/>
    <w:rsid w:val="00544B13"/>
    <w:rsid w:val="00544BD0"/>
    <w:rsid w:val="00544CF5"/>
    <w:rsid w:val="00544F02"/>
    <w:rsid w:val="00545D68"/>
    <w:rsid w:val="00546192"/>
    <w:rsid w:val="005462C0"/>
    <w:rsid w:val="0054661E"/>
    <w:rsid w:val="0054667F"/>
    <w:rsid w:val="00546D05"/>
    <w:rsid w:val="00546F87"/>
    <w:rsid w:val="00547042"/>
    <w:rsid w:val="005472ED"/>
    <w:rsid w:val="005473D4"/>
    <w:rsid w:val="00547495"/>
    <w:rsid w:val="005474CF"/>
    <w:rsid w:val="005476C9"/>
    <w:rsid w:val="00547912"/>
    <w:rsid w:val="00547B22"/>
    <w:rsid w:val="00547CB2"/>
    <w:rsid w:val="005503D0"/>
    <w:rsid w:val="005506E6"/>
    <w:rsid w:val="00550851"/>
    <w:rsid w:val="005508C2"/>
    <w:rsid w:val="005509C1"/>
    <w:rsid w:val="00550AA6"/>
    <w:rsid w:val="00550B8A"/>
    <w:rsid w:val="00550E69"/>
    <w:rsid w:val="00550FD6"/>
    <w:rsid w:val="00550FDB"/>
    <w:rsid w:val="0055135A"/>
    <w:rsid w:val="0055176C"/>
    <w:rsid w:val="00551AB0"/>
    <w:rsid w:val="00551CC8"/>
    <w:rsid w:val="005526C1"/>
    <w:rsid w:val="0055281F"/>
    <w:rsid w:val="005528DF"/>
    <w:rsid w:val="00552926"/>
    <w:rsid w:val="00552B9A"/>
    <w:rsid w:val="00552C6E"/>
    <w:rsid w:val="00552FB4"/>
    <w:rsid w:val="00553336"/>
    <w:rsid w:val="005539E2"/>
    <w:rsid w:val="00553B67"/>
    <w:rsid w:val="00553D3B"/>
    <w:rsid w:val="00553F62"/>
    <w:rsid w:val="0055445E"/>
    <w:rsid w:val="00554EDD"/>
    <w:rsid w:val="00555372"/>
    <w:rsid w:val="00555551"/>
    <w:rsid w:val="0055565A"/>
    <w:rsid w:val="00555881"/>
    <w:rsid w:val="00555B0F"/>
    <w:rsid w:val="00555EDF"/>
    <w:rsid w:val="00555F77"/>
    <w:rsid w:val="0055622B"/>
    <w:rsid w:val="005563F9"/>
    <w:rsid w:val="005565D0"/>
    <w:rsid w:val="00556683"/>
    <w:rsid w:val="00556848"/>
    <w:rsid w:val="00556FA0"/>
    <w:rsid w:val="00557086"/>
    <w:rsid w:val="00557203"/>
    <w:rsid w:val="00557571"/>
    <w:rsid w:val="0055781D"/>
    <w:rsid w:val="005579AD"/>
    <w:rsid w:val="00557B07"/>
    <w:rsid w:val="00557B1A"/>
    <w:rsid w:val="00557B24"/>
    <w:rsid w:val="00557C9C"/>
    <w:rsid w:val="00560044"/>
    <w:rsid w:val="00560059"/>
    <w:rsid w:val="00560394"/>
    <w:rsid w:val="00560551"/>
    <w:rsid w:val="00560596"/>
    <w:rsid w:val="005606B7"/>
    <w:rsid w:val="005606D5"/>
    <w:rsid w:val="0056081D"/>
    <w:rsid w:val="00560D69"/>
    <w:rsid w:val="00561060"/>
    <w:rsid w:val="005610DF"/>
    <w:rsid w:val="005610E1"/>
    <w:rsid w:val="00561788"/>
    <w:rsid w:val="00561915"/>
    <w:rsid w:val="00561DB5"/>
    <w:rsid w:val="00562015"/>
    <w:rsid w:val="00562729"/>
    <w:rsid w:val="005627CA"/>
    <w:rsid w:val="00562944"/>
    <w:rsid w:val="00562DC5"/>
    <w:rsid w:val="00562E88"/>
    <w:rsid w:val="00562F67"/>
    <w:rsid w:val="00562FCA"/>
    <w:rsid w:val="005632E0"/>
    <w:rsid w:val="005638F4"/>
    <w:rsid w:val="00563E4C"/>
    <w:rsid w:val="0056428B"/>
    <w:rsid w:val="00564350"/>
    <w:rsid w:val="005648E7"/>
    <w:rsid w:val="00564BA5"/>
    <w:rsid w:val="00564D30"/>
    <w:rsid w:val="00565195"/>
    <w:rsid w:val="005654C0"/>
    <w:rsid w:val="0056569D"/>
    <w:rsid w:val="00565B6F"/>
    <w:rsid w:val="00565CC5"/>
    <w:rsid w:val="00565E51"/>
    <w:rsid w:val="0056641E"/>
    <w:rsid w:val="0056643C"/>
    <w:rsid w:val="005664A3"/>
    <w:rsid w:val="0056691F"/>
    <w:rsid w:val="0056742E"/>
    <w:rsid w:val="005679F6"/>
    <w:rsid w:val="00567A87"/>
    <w:rsid w:val="00567B54"/>
    <w:rsid w:val="00567BC3"/>
    <w:rsid w:val="00570159"/>
    <w:rsid w:val="0057027C"/>
    <w:rsid w:val="005709A5"/>
    <w:rsid w:val="00570DF9"/>
    <w:rsid w:val="00570EA7"/>
    <w:rsid w:val="00570F30"/>
    <w:rsid w:val="0057161B"/>
    <w:rsid w:val="0057163D"/>
    <w:rsid w:val="005718E4"/>
    <w:rsid w:val="00571F0C"/>
    <w:rsid w:val="0057213F"/>
    <w:rsid w:val="0057256F"/>
    <w:rsid w:val="005728FB"/>
    <w:rsid w:val="00572C91"/>
    <w:rsid w:val="00572CF1"/>
    <w:rsid w:val="00572F97"/>
    <w:rsid w:val="005734D5"/>
    <w:rsid w:val="0057361A"/>
    <w:rsid w:val="00573A6E"/>
    <w:rsid w:val="00573B34"/>
    <w:rsid w:val="00573BEB"/>
    <w:rsid w:val="00573F6D"/>
    <w:rsid w:val="005740EF"/>
    <w:rsid w:val="005743AE"/>
    <w:rsid w:val="005745C5"/>
    <w:rsid w:val="00574605"/>
    <w:rsid w:val="00574611"/>
    <w:rsid w:val="00574908"/>
    <w:rsid w:val="00574A0F"/>
    <w:rsid w:val="00574A47"/>
    <w:rsid w:val="00574AB3"/>
    <w:rsid w:val="00574ABD"/>
    <w:rsid w:val="00574ADC"/>
    <w:rsid w:val="00574B4E"/>
    <w:rsid w:val="00574E54"/>
    <w:rsid w:val="00574F7C"/>
    <w:rsid w:val="00575241"/>
    <w:rsid w:val="005754EB"/>
    <w:rsid w:val="005754FE"/>
    <w:rsid w:val="00575B70"/>
    <w:rsid w:val="00575BCC"/>
    <w:rsid w:val="00575EE3"/>
    <w:rsid w:val="00576075"/>
    <w:rsid w:val="005764F9"/>
    <w:rsid w:val="00576A3B"/>
    <w:rsid w:val="00576A47"/>
    <w:rsid w:val="00576C1C"/>
    <w:rsid w:val="00576E93"/>
    <w:rsid w:val="00576F21"/>
    <w:rsid w:val="0057715B"/>
    <w:rsid w:val="00577291"/>
    <w:rsid w:val="0057735B"/>
    <w:rsid w:val="0057739C"/>
    <w:rsid w:val="00577661"/>
    <w:rsid w:val="005778AB"/>
    <w:rsid w:val="00577B93"/>
    <w:rsid w:val="00577F24"/>
    <w:rsid w:val="0058029F"/>
    <w:rsid w:val="005804B6"/>
    <w:rsid w:val="00580779"/>
    <w:rsid w:val="0058096E"/>
    <w:rsid w:val="00580C31"/>
    <w:rsid w:val="00580DC9"/>
    <w:rsid w:val="00581240"/>
    <w:rsid w:val="0058145D"/>
    <w:rsid w:val="005814F5"/>
    <w:rsid w:val="0058173F"/>
    <w:rsid w:val="00581921"/>
    <w:rsid w:val="00581A14"/>
    <w:rsid w:val="00581AAF"/>
    <w:rsid w:val="00581B82"/>
    <w:rsid w:val="00581E8F"/>
    <w:rsid w:val="005820FE"/>
    <w:rsid w:val="0058282F"/>
    <w:rsid w:val="005828F9"/>
    <w:rsid w:val="00582DDB"/>
    <w:rsid w:val="005831F4"/>
    <w:rsid w:val="0058330B"/>
    <w:rsid w:val="00583315"/>
    <w:rsid w:val="005836AD"/>
    <w:rsid w:val="0058386D"/>
    <w:rsid w:val="00583CF9"/>
    <w:rsid w:val="005840A5"/>
    <w:rsid w:val="00584449"/>
    <w:rsid w:val="005844B6"/>
    <w:rsid w:val="00584766"/>
    <w:rsid w:val="00584984"/>
    <w:rsid w:val="0058570A"/>
    <w:rsid w:val="00585D1B"/>
    <w:rsid w:val="00585DA7"/>
    <w:rsid w:val="005861B9"/>
    <w:rsid w:val="005861D4"/>
    <w:rsid w:val="005862CF"/>
    <w:rsid w:val="0058638D"/>
    <w:rsid w:val="005867B8"/>
    <w:rsid w:val="00586ABA"/>
    <w:rsid w:val="00586AE2"/>
    <w:rsid w:val="00586C02"/>
    <w:rsid w:val="00586DF5"/>
    <w:rsid w:val="005874BE"/>
    <w:rsid w:val="0058753F"/>
    <w:rsid w:val="00587565"/>
    <w:rsid w:val="00587830"/>
    <w:rsid w:val="00587A7D"/>
    <w:rsid w:val="00587AF8"/>
    <w:rsid w:val="00587C12"/>
    <w:rsid w:val="0059003F"/>
    <w:rsid w:val="00590189"/>
    <w:rsid w:val="005901A1"/>
    <w:rsid w:val="00590827"/>
    <w:rsid w:val="00590D9D"/>
    <w:rsid w:val="00591155"/>
    <w:rsid w:val="005913F3"/>
    <w:rsid w:val="005914E1"/>
    <w:rsid w:val="0059192C"/>
    <w:rsid w:val="00591A7B"/>
    <w:rsid w:val="00591A8D"/>
    <w:rsid w:val="00591B78"/>
    <w:rsid w:val="00591D20"/>
    <w:rsid w:val="0059205F"/>
    <w:rsid w:val="00592548"/>
    <w:rsid w:val="005925D5"/>
    <w:rsid w:val="0059292F"/>
    <w:rsid w:val="00592E3B"/>
    <w:rsid w:val="005930FD"/>
    <w:rsid w:val="0059327A"/>
    <w:rsid w:val="0059334C"/>
    <w:rsid w:val="005935FE"/>
    <w:rsid w:val="0059371A"/>
    <w:rsid w:val="005937C0"/>
    <w:rsid w:val="005937ED"/>
    <w:rsid w:val="00593A57"/>
    <w:rsid w:val="0059403E"/>
    <w:rsid w:val="005941F5"/>
    <w:rsid w:val="00594653"/>
    <w:rsid w:val="00594704"/>
    <w:rsid w:val="00594914"/>
    <w:rsid w:val="00594BD5"/>
    <w:rsid w:val="00594E73"/>
    <w:rsid w:val="005951C9"/>
    <w:rsid w:val="00595294"/>
    <w:rsid w:val="005955A3"/>
    <w:rsid w:val="0059597E"/>
    <w:rsid w:val="00595D94"/>
    <w:rsid w:val="00595D9C"/>
    <w:rsid w:val="00596934"/>
    <w:rsid w:val="0059700D"/>
    <w:rsid w:val="00597128"/>
    <w:rsid w:val="00597230"/>
    <w:rsid w:val="0059759D"/>
    <w:rsid w:val="005976CC"/>
    <w:rsid w:val="0059794B"/>
    <w:rsid w:val="00597967"/>
    <w:rsid w:val="0059796D"/>
    <w:rsid w:val="00597AA4"/>
    <w:rsid w:val="00597F53"/>
    <w:rsid w:val="005A0128"/>
    <w:rsid w:val="005A03AB"/>
    <w:rsid w:val="005A06EA"/>
    <w:rsid w:val="005A0990"/>
    <w:rsid w:val="005A09A7"/>
    <w:rsid w:val="005A0C33"/>
    <w:rsid w:val="005A0CB7"/>
    <w:rsid w:val="005A0D49"/>
    <w:rsid w:val="005A0D92"/>
    <w:rsid w:val="005A1437"/>
    <w:rsid w:val="005A18BF"/>
    <w:rsid w:val="005A1A93"/>
    <w:rsid w:val="005A1FD5"/>
    <w:rsid w:val="005A2674"/>
    <w:rsid w:val="005A28F1"/>
    <w:rsid w:val="005A2C8B"/>
    <w:rsid w:val="005A2C97"/>
    <w:rsid w:val="005A3064"/>
    <w:rsid w:val="005A32E3"/>
    <w:rsid w:val="005A356F"/>
    <w:rsid w:val="005A35B7"/>
    <w:rsid w:val="005A3AE3"/>
    <w:rsid w:val="005A3AEB"/>
    <w:rsid w:val="005A3C05"/>
    <w:rsid w:val="005A3F43"/>
    <w:rsid w:val="005A4243"/>
    <w:rsid w:val="005A4292"/>
    <w:rsid w:val="005A43A3"/>
    <w:rsid w:val="005A468A"/>
    <w:rsid w:val="005A49FC"/>
    <w:rsid w:val="005A4ADF"/>
    <w:rsid w:val="005A4B77"/>
    <w:rsid w:val="005A4BF8"/>
    <w:rsid w:val="005A4C0E"/>
    <w:rsid w:val="005A4E1F"/>
    <w:rsid w:val="005A569E"/>
    <w:rsid w:val="005A56F3"/>
    <w:rsid w:val="005A58B4"/>
    <w:rsid w:val="005A58BF"/>
    <w:rsid w:val="005A5AEB"/>
    <w:rsid w:val="005A5E83"/>
    <w:rsid w:val="005A5E8B"/>
    <w:rsid w:val="005A5F89"/>
    <w:rsid w:val="005A5FCE"/>
    <w:rsid w:val="005A6583"/>
    <w:rsid w:val="005A6769"/>
    <w:rsid w:val="005A69C5"/>
    <w:rsid w:val="005A6E63"/>
    <w:rsid w:val="005A7402"/>
    <w:rsid w:val="005A79EA"/>
    <w:rsid w:val="005A7B15"/>
    <w:rsid w:val="005B00E9"/>
    <w:rsid w:val="005B05FF"/>
    <w:rsid w:val="005B06E5"/>
    <w:rsid w:val="005B085E"/>
    <w:rsid w:val="005B0954"/>
    <w:rsid w:val="005B0A9C"/>
    <w:rsid w:val="005B0BEC"/>
    <w:rsid w:val="005B0F57"/>
    <w:rsid w:val="005B125A"/>
    <w:rsid w:val="005B1578"/>
    <w:rsid w:val="005B16CA"/>
    <w:rsid w:val="005B16DD"/>
    <w:rsid w:val="005B17A9"/>
    <w:rsid w:val="005B1EE3"/>
    <w:rsid w:val="005B20CB"/>
    <w:rsid w:val="005B2143"/>
    <w:rsid w:val="005B2427"/>
    <w:rsid w:val="005B259E"/>
    <w:rsid w:val="005B294D"/>
    <w:rsid w:val="005B2D66"/>
    <w:rsid w:val="005B329C"/>
    <w:rsid w:val="005B33F5"/>
    <w:rsid w:val="005B33FF"/>
    <w:rsid w:val="005B353C"/>
    <w:rsid w:val="005B35AB"/>
    <w:rsid w:val="005B35FF"/>
    <w:rsid w:val="005B3852"/>
    <w:rsid w:val="005B40EA"/>
    <w:rsid w:val="005B4286"/>
    <w:rsid w:val="005B438C"/>
    <w:rsid w:val="005B43AD"/>
    <w:rsid w:val="005B43B9"/>
    <w:rsid w:val="005B459C"/>
    <w:rsid w:val="005B45C5"/>
    <w:rsid w:val="005B46A3"/>
    <w:rsid w:val="005B4701"/>
    <w:rsid w:val="005B490D"/>
    <w:rsid w:val="005B4A00"/>
    <w:rsid w:val="005B4C41"/>
    <w:rsid w:val="005B537B"/>
    <w:rsid w:val="005B56BA"/>
    <w:rsid w:val="005B576E"/>
    <w:rsid w:val="005B5840"/>
    <w:rsid w:val="005B5940"/>
    <w:rsid w:val="005B5C25"/>
    <w:rsid w:val="005B5F3C"/>
    <w:rsid w:val="005B5FAF"/>
    <w:rsid w:val="005B5FE1"/>
    <w:rsid w:val="005B5FE8"/>
    <w:rsid w:val="005B601A"/>
    <w:rsid w:val="005B6320"/>
    <w:rsid w:val="005B64CC"/>
    <w:rsid w:val="005B64F1"/>
    <w:rsid w:val="005B6522"/>
    <w:rsid w:val="005B6585"/>
    <w:rsid w:val="005B677E"/>
    <w:rsid w:val="005B6F5D"/>
    <w:rsid w:val="005B73DD"/>
    <w:rsid w:val="005B762D"/>
    <w:rsid w:val="005B76C4"/>
    <w:rsid w:val="005B7CBC"/>
    <w:rsid w:val="005B7DF1"/>
    <w:rsid w:val="005B7E87"/>
    <w:rsid w:val="005C00F2"/>
    <w:rsid w:val="005C01B4"/>
    <w:rsid w:val="005C0509"/>
    <w:rsid w:val="005C05AE"/>
    <w:rsid w:val="005C0AA0"/>
    <w:rsid w:val="005C0D1B"/>
    <w:rsid w:val="005C0DC2"/>
    <w:rsid w:val="005C0E8F"/>
    <w:rsid w:val="005C128E"/>
    <w:rsid w:val="005C1997"/>
    <w:rsid w:val="005C1A7B"/>
    <w:rsid w:val="005C1AB3"/>
    <w:rsid w:val="005C1BB9"/>
    <w:rsid w:val="005C1ED2"/>
    <w:rsid w:val="005C2185"/>
    <w:rsid w:val="005C25C3"/>
    <w:rsid w:val="005C28DE"/>
    <w:rsid w:val="005C2AAD"/>
    <w:rsid w:val="005C2D10"/>
    <w:rsid w:val="005C2DCE"/>
    <w:rsid w:val="005C3298"/>
    <w:rsid w:val="005C33C1"/>
    <w:rsid w:val="005C3457"/>
    <w:rsid w:val="005C3B1F"/>
    <w:rsid w:val="005C3BD2"/>
    <w:rsid w:val="005C3CAE"/>
    <w:rsid w:val="005C3E0D"/>
    <w:rsid w:val="005C3EB0"/>
    <w:rsid w:val="005C4256"/>
    <w:rsid w:val="005C4474"/>
    <w:rsid w:val="005C45C9"/>
    <w:rsid w:val="005C4707"/>
    <w:rsid w:val="005C4778"/>
    <w:rsid w:val="005C47C5"/>
    <w:rsid w:val="005C48B8"/>
    <w:rsid w:val="005C48CD"/>
    <w:rsid w:val="005C48E1"/>
    <w:rsid w:val="005C49B2"/>
    <w:rsid w:val="005C4D2E"/>
    <w:rsid w:val="005C4DA0"/>
    <w:rsid w:val="005C5030"/>
    <w:rsid w:val="005C50CD"/>
    <w:rsid w:val="005C50DB"/>
    <w:rsid w:val="005C52B4"/>
    <w:rsid w:val="005C539D"/>
    <w:rsid w:val="005C53AA"/>
    <w:rsid w:val="005C554A"/>
    <w:rsid w:val="005C55C6"/>
    <w:rsid w:val="005C55F6"/>
    <w:rsid w:val="005C58C7"/>
    <w:rsid w:val="005C5B31"/>
    <w:rsid w:val="005C5BF6"/>
    <w:rsid w:val="005C5CD8"/>
    <w:rsid w:val="005C5DCD"/>
    <w:rsid w:val="005C5EF2"/>
    <w:rsid w:val="005C6297"/>
    <w:rsid w:val="005C62B2"/>
    <w:rsid w:val="005C62EC"/>
    <w:rsid w:val="005C66A2"/>
    <w:rsid w:val="005C66F8"/>
    <w:rsid w:val="005C6B86"/>
    <w:rsid w:val="005C7008"/>
    <w:rsid w:val="005C701B"/>
    <w:rsid w:val="005C7123"/>
    <w:rsid w:val="005C7689"/>
    <w:rsid w:val="005C76C7"/>
    <w:rsid w:val="005C7701"/>
    <w:rsid w:val="005C7789"/>
    <w:rsid w:val="005C77A4"/>
    <w:rsid w:val="005C77E8"/>
    <w:rsid w:val="005C77EF"/>
    <w:rsid w:val="005C79F3"/>
    <w:rsid w:val="005D066F"/>
    <w:rsid w:val="005D0EF8"/>
    <w:rsid w:val="005D0F71"/>
    <w:rsid w:val="005D0F8E"/>
    <w:rsid w:val="005D0FAD"/>
    <w:rsid w:val="005D1050"/>
    <w:rsid w:val="005D1409"/>
    <w:rsid w:val="005D1566"/>
    <w:rsid w:val="005D1A55"/>
    <w:rsid w:val="005D1F06"/>
    <w:rsid w:val="005D2251"/>
    <w:rsid w:val="005D226B"/>
    <w:rsid w:val="005D2623"/>
    <w:rsid w:val="005D26FF"/>
    <w:rsid w:val="005D2931"/>
    <w:rsid w:val="005D2E2B"/>
    <w:rsid w:val="005D2E9B"/>
    <w:rsid w:val="005D30C7"/>
    <w:rsid w:val="005D35A5"/>
    <w:rsid w:val="005D390A"/>
    <w:rsid w:val="005D3993"/>
    <w:rsid w:val="005D404B"/>
    <w:rsid w:val="005D41CB"/>
    <w:rsid w:val="005D433B"/>
    <w:rsid w:val="005D438D"/>
    <w:rsid w:val="005D457A"/>
    <w:rsid w:val="005D46A6"/>
    <w:rsid w:val="005D4981"/>
    <w:rsid w:val="005D4A8B"/>
    <w:rsid w:val="005D4B71"/>
    <w:rsid w:val="005D4D77"/>
    <w:rsid w:val="005D4E5F"/>
    <w:rsid w:val="005D4ED9"/>
    <w:rsid w:val="005D50D0"/>
    <w:rsid w:val="005D543C"/>
    <w:rsid w:val="005D54CA"/>
    <w:rsid w:val="005D5512"/>
    <w:rsid w:val="005D5CD4"/>
    <w:rsid w:val="005D5D95"/>
    <w:rsid w:val="005D5DE0"/>
    <w:rsid w:val="005D5FD6"/>
    <w:rsid w:val="005D606D"/>
    <w:rsid w:val="005D61F7"/>
    <w:rsid w:val="005D6466"/>
    <w:rsid w:val="005D6862"/>
    <w:rsid w:val="005D699D"/>
    <w:rsid w:val="005D6BDA"/>
    <w:rsid w:val="005D75CD"/>
    <w:rsid w:val="005D77BC"/>
    <w:rsid w:val="005D79D5"/>
    <w:rsid w:val="005E0142"/>
    <w:rsid w:val="005E0369"/>
    <w:rsid w:val="005E05A2"/>
    <w:rsid w:val="005E07F9"/>
    <w:rsid w:val="005E07FB"/>
    <w:rsid w:val="005E0D10"/>
    <w:rsid w:val="005E0D6E"/>
    <w:rsid w:val="005E11C3"/>
    <w:rsid w:val="005E122B"/>
    <w:rsid w:val="005E14C1"/>
    <w:rsid w:val="005E1ADB"/>
    <w:rsid w:val="005E1DE1"/>
    <w:rsid w:val="005E1EF7"/>
    <w:rsid w:val="005E2702"/>
    <w:rsid w:val="005E279C"/>
    <w:rsid w:val="005E297F"/>
    <w:rsid w:val="005E3154"/>
    <w:rsid w:val="005E35E8"/>
    <w:rsid w:val="005E377E"/>
    <w:rsid w:val="005E3934"/>
    <w:rsid w:val="005E4391"/>
    <w:rsid w:val="005E497A"/>
    <w:rsid w:val="005E4A74"/>
    <w:rsid w:val="005E4C1E"/>
    <w:rsid w:val="005E523E"/>
    <w:rsid w:val="005E53B8"/>
    <w:rsid w:val="005E5A71"/>
    <w:rsid w:val="005E5B33"/>
    <w:rsid w:val="005E6421"/>
    <w:rsid w:val="005E64EF"/>
    <w:rsid w:val="005E65D0"/>
    <w:rsid w:val="005E671D"/>
    <w:rsid w:val="005E67B9"/>
    <w:rsid w:val="005E67BC"/>
    <w:rsid w:val="005E6B00"/>
    <w:rsid w:val="005E7266"/>
    <w:rsid w:val="005E7274"/>
    <w:rsid w:val="005E73B2"/>
    <w:rsid w:val="005E7466"/>
    <w:rsid w:val="005E7734"/>
    <w:rsid w:val="005E799F"/>
    <w:rsid w:val="005E79E1"/>
    <w:rsid w:val="005E7A01"/>
    <w:rsid w:val="005E7B4F"/>
    <w:rsid w:val="005E7EE1"/>
    <w:rsid w:val="005F00A9"/>
    <w:rsid w:val="005F0150"/>
    <w:rsid w:val="005F0486"/>
    <w:rsid w:val="005F09E4"/>
    <w:rsid w:val="005F0A7E"/>
    <w:rsid w:val="005F0AE4"/>
    <w:rsid w:val="005F105B"/>
    <w:rsid w:val="005F139E"/>
    <w:rsid w:val="005F13BE"/>
    <w:rsid w:val="005F1412"/>
    <w:rsid w:val="005F14E1"/>
    <w:rsid w:val="005F15A3"/>
    <w:rsid w:val="005F17FF"/>
    <w:rsid w:val="005F1A71"/>
    <w:rsid w:val="005F1C90"/>
    <w:rsid w:val="005F2355"/>
    <w:rsid w:val="005F2902"/>
    <w:rsid w:val="005F29CA"/>
    <w:rsid w:val="005F2C4C"/>
    <w:rsid w:val="005F30E6"/>
    <w:rsid w:val="005F311B"/>
    <w:rsid w:val="005F3E86"/>
    <w:rsid w:val="005F3F08"/>
    <w:rsid w:val="005F4495"/>
    <w:rsid w:val="005F45EA"/>
    <w:rsid w:val="005F4623"/>
    <w:rsid w:val="005F483D"/>
    <w:rsid w:val="005F4A1E"/>
    <w:rsid w:val="005F4B21"/>
    <w:rsid w:val="005F4D0A"/>
    <w:rsid w:val="005F51D0"/>
    <w:rsid w:val="005F53C4"/>
    <w:rsid w:val="005F56E2"/>
    <w:rsid w:val="005F5B35"/>
    <w:rsid w:val="005F5DDB"/>
    <w:rsid w:val="005F5E7A"/>
    <w:rsid w:val="005F5F0A"/>
    <w:rsid w:val="005F6002"/>
    <w:rsid w:val="005F6102"/>
    <w:rsid w:val="005F61CD"/>
    <w:rsid w:val="005F67B8"/>
    <w:rsid w:val="005F69B5"/>
    <w:rsid w:val="005F6B83"/>
    <w:rsid w:val="005F6D59"/>
    <w:rsid w:val="005F7038"/>
    <w:rsid w:val="005F70B2"/>
    <w:rsid w:val="005F725B"/>
    <w:rsid w:val="005F738F"/>
    <w:rsid w:val="005F7473"/>
    <w:rsid w:val="005F7627"/>
    <w:rsid w:val="005F79A4"/>
    <w:rsid w:val="005F7E68"/>
    <w:rsid w:val="0060013C"/>
    <w:rsid w:val="0060016B"/>
    <w:rsid w:val="00600698"/>
    <w:rsid w:val="006006F7"/>
    <w:rsid w:val="006008E2"/>
    <w:rsid w:val="00600C6B"/>
    <w:rsid w:val="00601595"/>
    <w:rsid w:val="00601663"/>
    <w:rsid w:val="00601898"/>
    <w:rsid w:val="00601A61"/>
    <w:rsid w:val="00601B5A"/>
    <w:rsid w:val="00601BBB"/>
    <w:rsid w:val="00601E64"/>
    <w:rsid w:val="00602154"/>
    <w:rsid w:val="006021B7"/>
    <w:rsid w:val="00602460"/>
    <w:rsid w:val="0060259F"/>
    <w:rsid w:val="006027C8"/>
    <w:rsid w:val="00602815"/>
    <w:rsid w:val="0060282F"/>
    <w:rsid w:val="00602B25"/>
    <w:rsid w:val="00602E90"/>
    <w:rsid w:val="006030AE"/>
    <w:rsid w:val="00603102"/>
    <w:rsid w:val="006031F9"/>
    <w:rsid w:val="00603474"/>
    <w:rsid w:val="006034BC"/>
    <w:rsid w:val="00603A65"/>
    <w:rsid w:val="00603C5D"/>
    <w:rsid w:val="006040AC"/>
    <w:rsid w:val="006043B6"/>
    <w:rsid w:val="00604421"/>
    <w:rsid w:val="006046FB"/>
    <w:rsid w:val="006047A3"/>
    <w:rsid w:val="00604D5B"/>
    <w:rsid w:val="00604F25"/>
    <w:rsid w:val="00604FE8"/>
    <w:rsid w:val="0060524C"/>
    <w:rsid w:val="006055A7"/>
    <w:rsid w:val="006057E5"/>
    <w:rsid w:val="0060594A"/>
    <w:rsid w:val="00605A61"/>
    <w:rsid w:val="00605B55"/>
    <w:rsid w:val="00605DC1"/>
    <w:rsid w:val="0060612D"/>
    <w:rsid w:val="00606267"/>
    <w:rsid w:val="0060626B"/>
    <w:rsid w:val="006065B4"/>
    <w:rsid w:val="00606970"/>
    <w:rsid w:val="00606E29"/>
    <w:rsid w:val="006070FA"/>
    <w:rsid w:val="00607305"/>
    <w:rsid w:val="00607374"/>
    <w:rsid w:val="006073CA"/>
    <w:rsid w:val="00607829"/>
    <w:rsid w:val="00607DA0"/>
    <w:rsid w:val="00607FDB"/>
    <w:rsid w:val="0061071E"/>
    <w:rsid w:val="00610728"/>
    <w:rsid w:val="00610873"/>
    <w:rsid w:val="00610948"/>
    <w:rsid w:val="00610DA5"/>
    <w:rsid w:val="00610F24"/>
    <w:rsid w:val="006113B6"/>
    <w:rsid w:val="006115F1"/>
    <w:rsid w:val="0061221C"/>
    <w:rsid w:val="0061229C"/>
    <w:rsid w:val="00612512"/>
    <w:rsid w:val="00612561"/>
    <w:rsid w:val="006127BB"/>
    <w:rsid w:val="00612A27"/>
    <w:rsid w:val="00612A61"/>
    <w:rsid w:val="00612E51"/>
    <w:rsid w:val="00612F24"/>
    <w:rsid w:val="006133C3"/>
    <w:rsid w:val="00613457"/>
    <w:rsid w:val="006135A4"/>
    <w:rsid w:val="0061395D"/>
    <w:rsid w:val="00613B43"/>
    <w:rsid w:val="00614028"/>
    <w:rsid w:val="006140D3"/>
    <w:rsid w:val="006141A7"/>
    <w:rsid w:val="006141B5"/>
    <w:rsid w:val="006141C5"/>
    <w:rsid w:val="006143D5"/>
    <w:rsid w:val="00614689"/>
    <w:rsid w:val="006148EB"/>
    <w:rsid w:val="00614956"/>
    <w:rsid w:val="00614BF9"/>
    <w:rsid w:val="00614CAE"/>
    <w:rsid w:val="00615377"/>
    <w:rsid w:val="0061553B"/>
    <w:rsid w:val="00615607"/>
    <w:rsid w:val="006156CC"/>
    <w:rsid w:val="00615732"/>
    <w:rsid w:val="00615799"/>
    <w:rsid w:val="00615809"/>
    <w:rsid w:val="00615D6B"/>
    <w:rsid w:val="00615D7C"/>
    <w:rsid w:val="00615E1C"/>
    <w:rsid w:val="00615F52"/>
    <w:rsid w:val="00616174"/>
    <w:rsid w:val="00616446"/>
    <w:rsid w:val="0061648E"/>
    <w:rsid w:val="00616581"/>
    <w:rsid w:val="00616B59"/>
    <w:rsid w:val="00617350"/>
    <w:rsid w:val="0061799F"/>
    <w:rsid w:val="006179C5"/>
    <w:rsid w:val="00617A9E"/>
    <w:rsid w:val="00617C23"/>
    <w:rsid w:val="00620341"/>
    <w:rsid w:val="00620955"/>
    <w:rsid w:val="00620D6A"/>
    <w:rsid w:val="0062114E"/>
    <w:rsid w:val="0062150D"/>
    <w:rsid w:val="0062151B"/>
    <w:rsid w:val="0062157C"/>
    <w:rsid w:val="00621C52"/>
    <w:rsid w:val="00621CD3"/>
    <w:rsid w:val="00621CFB"/>
    <w:rsid w:val="00621D55"/>
    <w:rsid w:val="00621DE3"/>
    <w:rsid w:val="006224F6"/>
    <w:rsid w:val="0062270E"/>
    <w:rsid w:val="006228A6"/>
    <w:rsid w:val="00622D09"/>
    <w:rsid w:val="00622D2A"/>
    <w:rsid w:val="00622D85"/>
    <w:rsid w:val="00623072"/>
    <w:rsid w:val="006230E3"/>
    <w:rsid w:val="006234BF"/>
    <w:rsid w:val="0062365D"/>
    <w:rsid w:val="00623815"/>
    <w:rsid w:val="006239A7"/>
    <w:rsid w:val="006239B6"/>
    <w:rsid w:val="00623C4A"/>
    <w:rsid w:val="00623E54"/>
    <w:rsid w:val="00623E70"/>
    <w:rsid w:val="00623F93"/>
    <w:rsid w:val="00624549"/>
    <w:rsid w:val="006245D1"/>
    <w:rsid w:val="00624A5C"/>
    <w:rsid w:val="00624BC8"/>
    <w:rsid w:val="006250B8"/>
    <w:rsid w:val="006251FF"/>
    <w:rsid w:val="0062522C"/>
    <w:rsid w:val="006252CC"/>
    <w:rsid w:val="00625469"/>
    <w:rsid w:val="00625718"/>
    <w:rsid w:val="00625A0F"/>
    <w:rsid w:val="00625F6B"/>
    <w:rsid w:val="006260B9"/>
    <w:rsid w:val="00626402"/>
    <w:rsid w:val="0062682C"/>
    <w:rsid w:val="00626878"/>
    <w:rsid w:val="00626ACB"/>
    <w:rsid w:val="00626C29"/>
    <w:rsid w:val="006270E5"/>
    <w:rsid w:val="0062761F"/>
    <w:rsid w:val="00627AD7"/>
    <w:rsid w:val="00627C7B"/>
    <w:rsid w:val="00627CBE"/>
    <w:rsid w:val="00627E26"/>
    <w:rsid w:val="00627FF4"/>
    <w:rsid w:val="0063034F"/>
    <w:rsid w:val="00630A00"/>
    <w:rsid w:val="00630CCC"/>
    <w:rsid w:val="00631000"/>
    <w:rsid w:val="006310B8"/>
    <w:rsid w:val="0063134C"/>
    <w:rsid w:val="006317CF"/>
    <w:rsid w:val="006319BD"/>
    <w:rsid w:val="00631B03"/>
    <w:rsid w:val="0063220E"/>
    <w:rsid w:val="006323E4"/>
    <w:rsid w:val="00632651"/>
    <w:rsid w:val="006328FE"/>
    <w:rsid w:val="0063292E"/>
    <w:rsid w:val="00632BB5"/>
    <w:rsid w:val="00632C59"/>
    <w:rsid w:val="00632D1A"/>
    <w:rsid w:val="00633198"/>
    <w:rsid w:val="00633362"/>
    <w:rsid w:val="0063372C"/>
    <w:rsid w:val="006337A1"/>
    <w:rsid w:val="006337FB"/>
    <w:rsid w:val="00633829"/>
    <w:rsid w:val="006338B9"/>
    <w:rsid w:val="00633A31"/>
    <w:rsid w:val="00633DDC"/>
    <w:rsid w:val="00634010"/>
    <w:rsid w:val="00634661"/>
    <w:rsid w:val="00634C65"/>
    <w:rsid w:val="00634CFC"/>
    <w:rsid w:val="00634E17"/>
    <w:rsid w:val="00634F15"/>
    <w:rsid w:val="0063508D"/>
    <w:rsid w:val="00635092"/>
    <w:rsid w:val="00635568"/>
    <w:rsid w:val="006355D2"/>
    <w:rsid w:val="006355FF"/>
    <w:rsid w:val="006356C3"/>
    <w:rsid w:val="00635902"/>
    <w:rsid w:val="00635BD3"/>
    <w:rsid w:val="0063613D"/>
    <w:rsid w:val="006361F4"/>
    <w:rsid w:val="006365A9"/>
    <w:rsid w:val="006366C3"/>
    <w:rsid w:val="00636DD8"/>
    <w:rsid w:val="00637766"/>
    <w:rsid w:val="006378D3"/>
    <w:rsid w:val="00637B55"/>
    <w:rsid w:val="00637D2D"/>
    <w:rsid w:val="00640101"/>
    <w:rsid w:val="00640258"/>
    <w:rsid w:val="00640563"/>
    <w:rsid w:val="006405E1"/>
    <w:rsid w:val="006408E1"/>
    <w:rsid w:val="00640A3D"/>
    <w:rsid w:val="00640C72"/>
    <w:rsid w:val="00640F68"/>
    <w:rsid w:val="00641002"/>
    <w:rsid w:val="00641131"/>
    <w:rsid w:val="0064163C"/>
    <w:rsid w:val="00641B33"/>
    <w:rsid w:val="00641DF3"/>
    <w:rsid w:val="0064222F"/>
    <w:rsid w:val="00642404"/>
    <w:rsid w:val="00642495"/>
    <w:rsid w:val="0064268A"/>
    <w:rsid w:val="006426F2"/>
    <w:rsid w:val="00642AC5"/>
    <w:rsid w:val="00642ADA"/>
    <w:rsid w:val="00643A5C"/>
    <w:rsid w:val="00643D35"/>
    <w:rsid w:val="00643F0D"/>
    <w:rsid w:val="006440B2"/>
    <w:rsid w:val="006440C2"/>
    <w:rsid w:val="0064482D"/>
    <w:rsid w:val="00644889"/>
    <w:rsid w:val="00645069"/>
    <w:rsid w:val="00645084"/>
    <w:rsid w:val="00645549"/>
    <w:rsid w:val="006455B9"/>
    <w:rsid w:val="006457E1"/>
    <w:rsid w:val="00645C82"/>
    <w:rsid w:val="00645C84"/>
    <w:rsid w:val="00646071"/>
    <w:rsid w:val="00646610"/>
    <w:rsid w:val="006467BD"/>
    <w:rsid w:val="006469AB"/>
    <w:rsid w:val="006469D5"/>
    <w:rsid w:val="00646E11"/>
    <w:rsid w:val="00647134"/>
    <w:rsid w:val="006471C3"/>
    <w:rsid w:val="006472DC"/>
    <w:rsid w:val="00647385"/>
    <w:rsid w:val="0064755B"/>
    <w:rsid w:val="00647D73"/>
    <w:rsid w:val="00647DCA"/>
    <w:rsid w:val="00650140"/>
    <w:rsid w:val="0065058B"/>
    <w:rsid w:val="00650828"/>
    <w:rsid w:val="00650E28"/>
    <w:rsid w:val="00650E5C"/>
    <w:rsid w:val="00651000"/>
    <w:rsid w:val="00651210"/>
    <w:rsid w:val="0065123E"/>
    <w:rsid w:val="00651289"/>
    <w:rsid w:val="00651313"/>
    <w:rsid w:val="0065136F"/>
    <w:rsid w:val="006513C5"/>
    <w:rsid w:val="00651E4F"/>
    <w:rsid w:val="00651EF8"/>
    <w:rsid w:val="00651F17"/>
    <w:rsid w:val="00651FB5"/>
    <w:rsid w:val="0065229F"/>
    <w:rsid w:val="006523F4"/>
    <w:rsid w:val="00652AA9"/>
    <w:rsid w:val="00652F95"/>
    <w:rsid w:val="0065301E"/>
    <w:rsid w:val="00653284"/>
    <w:rsid w:val="006533EC"/>
    <w:rsid w:val="00653568"/>
    <w:rsid w:val="006536F8"/>
    <w:rsid w:val="00653AA4"/>
    <w:rsid w:val="00653DF5"/>
    <w:rsid w:val="00653E32"/>
    <w:rsid w:val="0065462A"/>
    <w:rsid w:val="00654710"/>
    <w:rsid w:val="006547FD"/>
    <w:rsid w:val="00654A8B"/>
    <w:rsid w:val="00654EBE"/>
    <w:rsid w:val="00655020"/>
    <w:rsid w:val="006551EC"/>
    <w:rsid w:val="00655485"/>
    <w:rsid w:val="00655818"/>
    <w:rsid w:val="006558C9"/>
    <w:rsid w:val="00655D7A"/>
    <w:rsid w:val="006561AC"/>
    <w:rsid w:val="0065629A"/>
    <w:rsid w:val="006564E9"/>
    <w:rsid w:val="0065663B"/>
    <w:rsid w:val="0065681C"/>
    <w:rsid w:val="00656A7D"/>
    <w:rsid w:val="00656D1C"/>
    <w:rsid w:val="0065728B"/>
    <w:rsid w:val="0065739A"/>
    <w:rsid w:val="00657518"/>
    <w:rsid w:val="00657634"/>
    <w:rsid w:val="006579FB"/>
    <w:rsid w:val="00657A30"/>
    <w:rsid w:val="00657DCB"/>
    <w:rsid w:val="00657F55"/>
    <w:rsid w:val="0066007E"/>
    <w:rsid w:val="006600C2"/>
    <w:rsid w:val="00660280"/>
    <w:rsid w:val="006603E2"/>
    <w:rsid w:val="00660557"/>
    <w:rsid w:val="006605CB"/>
    <w:rsid w:val="00660747"/>
    <w:rsid w:val="00660DC7"/>
    <w:rsid w:val="00660F73"/>
    <w:rsid w:val="00660FDC"/>
    <w:rsid w:val="00661034"/>
    <w:rsid w:val="006612AD"/>
    <w:rsid w:val="006613A3"/>
    <w:rsid w:val="00661794"/>
    <w:rsid w:val="00661C19"/>
    <w:rsid w:val="00661C8B"/>
    <w:rsid w:val="00661CFD"/>
    <w:rsid w:val="00661ED6"/>
    <w:rsid w:val="006625F1"/>
    <w:rsid w:val="006626AF"/>
    <w:rsid w:val="006626B7"/>
    <w:rsid w:val="006628A7"/>
    <w:rsid w:val="006628D3"/>
    <w:rsid w:val="00662B04"/>
    <w:rsid w:val="00662BB5"/>
    <w:rsid w:val="00662F91"/>
    <w:rsid w:val="0066308C"/>
    <w:rsid w:val="006630AE"/>
    <w:rsid w:val="0066372A"/>
    <w:rsid w:val="006637A5"/>
    <w:rsid w:val="00663ADD"/>
    <w:rsid w:val="00663B9D"/>
    <w:rsid w:val="00663CB4"/>
    <w:rsid w:val="00663DC8"/>
    <w:rsid w:val="00663FB5"/>
    <w:rsid w:val="006640AF"/>
    <w:rsid w:val="00664144"/>
    <w:rsid w:val="00664424"/>
    <w:rsid w:val="00664481"/>
    <w:rsid w:val="006648B5"/>
    <w:rsid w:val="00664DC9"/>
    <w:rsid w:val="00665049"/>
    <w:rsid w:val="006650BC"/>
    <w:rsid w:val="006659B1"/>
    <w:rsid w:val="0066608E"/>
    <w:rsid w:val="00666276"/>
    <w:rsid w:val="006667BD"/>
    <w:rsid w:val="00666C58"/>
    <w:rsid w:val="00666E29"/>
    <w:rsid w:val="0066727C"/>
    <w:rsid w:val="0066747C"/>
    <w:rsid w:val="00667662"/>
    <w:rsid w:val="006676C0"/>
    <w:rsid w:val="006677B5"/>
    <w:rsid w:val="00667848"/>
    <w:rsid w:val="00667B64"/>
    <w:rsid w:val="00667D59"/>
    <w:rsid w:val="00667DC4"/>
    <w:rsid w:val="0067024C"/>
    <w:rsid w:val="00670296"/>
    <w:rsid w:val="0067030A"/>
    <w:rsid w:val="006707C9"/>
    <w:rsid w:val="00670838"/>
    <w:rsid w:val="00670AEB"/>
    <w:rsid w:val="00670B95"/>
    <w:rsid w:val="00670F68"/>
    <w:rsid w:val="006712BC"/>
    <w:rsid w:val="00671C38"/>
    <w:rsid w:val="0067258A"/>
    <w:rsid w:val="006725F0"/>
    <w:rsid w:val="00672708"/>
    <w:rsid w:val="0067338D"/>
    <w:rsid w:val="00673582"/>
    <w:rsid w:val="006737A5"/>
    <w:rsid w:val="006737C8"/>
    <w:rsid w:val="0067383C"/>
    <w:rsid w:val="00673B4C"/>
    <w:rsid w:val="00674003"/>
    <w:rsid w:val="00674213"/>
    <w:rsid w:val="0067428A"/>
    <w:rsid w:val="00674334"/>
    <w:rsid w:val="006743B6"/>
    <w:rsid w:val="00674633"/>
    <w:rsid w:val="0067468B"/>
    <w:rsid w:val="00674CC8"/>
    <w:rsid w:val="00674E6D"/>
    <w:rsid w:val="00675213"/>
    <w:rsid w:val="0067536C"/>
    <w:rsid w:val="0067542F"/>
    <w:rsid w:val="00675971"/>
    <w:rsid w:val="00675B6E"/>
    <w:rsid w:val="00675C8F"/>
    <w:rsid w:val="00675FA6"/>
    <w:rsid w:val="00675FD6"/>
    <w:rsid w:val="0067606B"/>
    <w:rsid w:val="00676153"/>
    <w:rsid w:val="006764F8"/>
    <w:rsid w:val="006766BB"/>
    <w:rsid w:val="006766F8"/>
    <w:rsid w:val="00676CE7"/>
    <w:rsid w:val="00676F15"/>
    <w:rsid w:val="00676F68"/>
    <w:rsid w:val="00677315"/>
    <w:rsid w:val="0067745C"/>
    <w:rsid w:val="006776B0"/>
    <w:rsid w:val="00677C9B"/>
    <w:rsid w:val="00677E8A"/>
    <w:rsid w:val="00677F93"/>
    <w:rsid w:val="006802CD"/>
    <w:rsid w:val="006803B9"/>
    <w:rsid w:val="0068040A"/>
    <w:rsid w:val="0068049D"/>
    <w:rsid w:val="006807C8"/>
    <w:rsid w:val="00680D4B"/>
    <w:rsid w:val="00680F6D"/>
    <w:rsid w:val="0068128C"/>
    <w:rsid w:val="006818A8"/>
    <w:rsid w:val="00681C07"/>
    <w:rsid w:val="00681DEC"/>
    <w:rsid w:val="00681E68"/>
    <w:rsid w:val="00681EBE"/>
    <w:rsid w:val="00681F1D"/>
    <w:rsid w:val="00681F40"/>
    <w:rsid w:val="00682095"/>
    <w:rsid w:val="0068246F"/>
    <w:rsid w:val="0068285E"/>
    <w:rsid w:val="00682993"/>
    <w:rsid w:val="00682A48"/>
    <w:rsid w:val="00682AB8"/>
    <w:rsid w:val="00682B0F"/>
    <w:rsid w:val="00682B34"/>
    <w:rsid w:val="00682DBC"/>
    <w:rsid w:val="00682E96"/>
    <w:rsid w:val="00683041"/>
    <w:rsid w:val="00683089"/>
    <w:rsid w:val="0068349C"/>
    <w:rsid w:val="006835A8"/>
    <w:rsid w:val="00683600"/>
    <w:rsid w:val="006836CC"/>
    <w:rsid w:val="006836DD"/>
    <w:rsid w:val="00683869"/>
    <w:rsid w:val="006839F9"/>
    <w:rsid w:val="00683FEA"/>
    <w:rsid w:val="0068403F"/>
    <w:rsid w:val="006841EC"/>
    <w:rsid w:val="0068426B"/>
    <w:rsid w:val="00684291"/>
    <w:rsid w:val="006842DA"/>
    <w:rsid w:val="00684642"/>
    <w:rsid w:val="0068479E"/>
    <w:rsid w:val="00684CEB"/>
    <w:rsid w:val="006853B7"/>
    <w:rsid w:val="00685444"/>
    <w:rsid w:val="006854A7"/>
    <w:rsid w:val="0068561E"/>
    <w:rsid w:val="0068563D"/>
    <w:rsid w:val="006859A0"/>
    <w:rsid w:val="00685B00"/>
    <w:rsid w:val="00685B8F"/>
    <w:rsid w:val="00685E9F"/>
    <w:rsid w:val="00686271"/>
    <w:rsid w:val="00686708"/>
    <w:rsid w:val="006867CC"/>
    <w:rsid w:val="00686FCA"/>
    <w:rsid w:val="00687415"/>
    <w:rsid w:val="006878C7"/>
    <w:rsid w:val="006879CC"/>
    <w:rsid w:val="00687AB4"/>
    <w:rsid w:val="00687C2B"/>
    <w:rsid w:val="00687C69"/>
    <w:rsid w:val="00687D04"/>
    <w:rsid w:val="00687E1C"/>
    <w:rsid w:val="00687E5F"/>
    <w:rsid w:val="00687EBF"/>
    <w:rsid w:val="00687FFA"/>
    <w:rsid w:val="00690435"/>
    <w:rsid w:val="006905A4"/>
    <w:rsid w:val="00690702"/>
    <w:rsid w:val="006909A8"/>
    <w:rsid w:val="00690BAF"/>
    <w:rsid w:val="00690DA4"/>
    <w:rsid w:val="00690FD3"/>
    <w:rsid w:val="0069129E"/>
    <w:rsid w:val="006914C5"/>
    <w:rsid w:val="00691549"/>
    <w:rsid w:val="00691757"/>
    <w:rsid w:val="00691E8F"/>
    <w:rsid w:val="00691F78"/>
    <w:rsid w:val="00692177"/>
    <w:rsid w:val="006921D8"/>
    <w:rsid w:val="00692613"/>
    <w:rsid w:val="00692629"/>
    <w:rsid w:val="0069287C"/>
    <w:rsid w:val="006928DC"/>
    <w:rsid w:val="00692949"/>
    <w:rsid w:val="00692AC6"/>
    <w:rsid w:val="00692B28"/>
    <w:rsid w:val="00692B54"/>
    <w:rsid w:val="00692C32"/>
    <w:rsid w:val="00693254"/>
    <w:rsid w:val="006932BA"/>
    <w:rsid w:val="00693357"/>
    <w:rsid w:val="00693A19"/>
    <w:rsid w:val="00693B05"/>
    <w:rsid w:val="00693D0C"/>
    <w:rsid w:val="00694083"/>
    <w:rsid w:val="00694141"/>
    <w:rsid w:val="006941BD"/>
    <w:rsid w:val="006941D4"/>
    <w:rsid w:val="006946E6"/>
    <w:rsid w:val="00694B77"/>
    <w:rsid w:val="006952DD"/>
    <w:rsid w:val="00695369"/>
    <w:rsid w:val="0069563B"/>
    <w:rsid w:val="00695900"/>
    <w:rsid w:val="00695955"/>
    <w:rsid w:val="00695B69"/>
    <w:rsid w:val="00695B7C"/>
    <w:rsid w:val="00695BB8"/>
    <w:rsid w:val="00695F6C"/>
    <w:rsid w:val="00696005"/>
    <w:rsid w:val="006962A5"/>
    <w:rsid w:val="006962EB"/>
    <w:rsid w:val="00696443"/>
    <w:rsid w:val="00696667"/>
    <w:rsid w:val="0069692A"/>
    <w:rsid w:val="00696A00"/>
    <w:rsid w:val="00696B3F"/>
    <w:rsid w:val="00697A3A"/>
    <w:rsid w:val="00697BED"/>
    <w:rsid w:val="006A0094"/>
    <w:rsid w:val="006A00FB"/>
    <w:rsid w:val="006A026E"/>
    <w:rsid w:val="006A0451"/>
    <w:rsid w:val="006A0563"/>
    <w:rsid w:val="006A0681"/>
    <w:rsid w:val="006A0C85"/>
    <w:rsid w:val="006A1153"/>
    <w:rsid w:val="006A14CC"/>
    <w:rsid w:val="006A168D"/>
    <w:rsid w:val="006A1A64"/>
    <w:rsid w:val="006A1B0E"/>
    <w:rsid w:val="006A1B37"/>
    <w:rsid w:val="006A2695"/>
    <w:rsid w:val="006A270E"/>
    <w:rsid w:val="006A27E1"/>
    <w:rsid w:val="006A2804"/>
    <w:rsid w:val="006A280B"/>
    <w:rsid w:val="006A2E67"/>
    <w:rsid w:val="006A2EAC"/>
    <w:rsid w:val="006A2F21"/>
    <w:rsid w:val="006A30DA"/>
    <w:rsid w:val="006A3427"/>
    <w:rsid w:val="006A3698"/>
    <w:rsid w:val="006A39DB"/>
    <w:rsid w:val="006A3D1A"/>
    <w:rsid w:val="006A3D6F"/>
    <w:rsid w:val="006A3ED8"/>
    <w:rsid w:val="006A43BA"/>
    <w:rsid w:val="006A4412"/>
    <w:rsid w:val="006A479D"/>
    <w:rsid w:val="006A47EE"/>
    <w:rsid w:val="006A4DAE"/>
    <w:rsid w:val="006A4F29"/>
    <w:rsid w:val="006A4F60"/>
    <w:rsid w:val="006A53EF"/>
    <w:rsid w:val="006A5584"/>
    <w:rsid w:val="006A595F"/>
    <w:rsid w:val="006A5C6D"/>
    <w:rsid w:val="006A5D32"/>
    <w:rsid w:val="006A5F5E"/>
    <w:rsid w:val="006A600C"/>
    <w:rsid w:val="006A610F"/>
    <w:rsid w:val="006A6318"/>
    <w:rsid w:val="006A63F5"/>
    <w:rsid w:val="006A643D"/>
    <w:rsid w:val="006A650C"/>
    <w:rsid w:val="006A6737"/>
    <w:rsid w:val="006A6811"/>
    <w:rsid w:val="006A69F8"/>
    <w:rsid w:val="006A6F79"/>
    <w:rsid w:val="006A708F"/>
    <w:rsid w:val="006A7144"/>
    <w:rsid w:val="006A7666"/>
    <w:rsid w:val="006A769B"/>
    <w:rsid w:val="006A7DA9"/>
    <w:rsid w:val="006B016B"/>
    <w:rsid w:val="006B03C2"/>
    <w:rsid w:val="006B0A8E"/>
    <w:rsid w:val="006B0B72"/>
    <w:rsid w:val="006B0BD8"/>
    <w:rsid w:val="006B0D32"/>
    <w:rsid w:val="006B105C"/>
    <w:rsid w:val="006B146D"/>
    <w:rsid w:val="006B1666"/>
    <w:rsid w:val="006B1916"/>
    <w:rsid w:val="006B1C94"/>
    <w:rsid w:val="006B1D72"/>
    <w:rsid w:val="006B204E"/>
    <w:rsid w:val="006B20CF"/>
    <w:rsid w:val="006B214E"/>
    <w:rsid w:val="006B2356"/>
    <w:rsid w:val="006B243A"/>
    <w:rsid w:val="006B2F26"/>
    <w:rsid w:val="006B2F4C"/>
    <w:rsid w:val="006B3016"/>
    <w:rsid w:val="006B307E"/>
    <w:rsid w:val="006B30B2"/>
    <w:rsid w:val="006B3754"/>
    <w:rsid w:val="006B3A36"/>
    <w:rsid w:val="006B3B4D"/>
    <w:rsid w:val="006B3E7C"/>
    <w:rsid w:val="006B3ED0"/>
    <w:rsid w:val="006B4009"/>
    <w:rsid w:val="006B44C7"/>
    <w:rsid w:val="006B485A"/>
    <w:rsid w:val="006B4931"/>
    <w:rsid w:val="006B5EFE"/>
    <w:rsid w:val="006B60AC"/>
    <w:rsid w:val="006B61D0"/>
    <w:rsid w:val="006B62C4"/>
    <w:rsid w:val="006B62E8"/>
    <w:rsid w:val="006B640E"/>
    <w:rsid w:val="006B685E"/>
    <w:rsid w:val="006B68F4"/>
    <w:rsid w:val="006B6ACF"/>
    <w:rsid w:val="006B6D62"/>
    <w:rsid w:val="006B7194"/>
    <w:rsid w:val="006B72E7"/>
    <w:rsid w:val="006B746B"/>
    <w:rsid w:val="006B7798"/>
    <w:rsid w:val="006B7831"/>
    <w:rsid w:val="006B7B9C"/>
    <w:rsid w:val="006C00D4"/>
    <w:rsid w:val="006C0113"/>
    <w:rsid w:val="006C01F9"/>
    <w:rsid w:val="006C0255"/>
    <w:rsid w:val="006C025A"/>
    <w:rsid w:val="006C0332"/>
    <w:rsid w:val="006C0369"/>
    <w:rsid w:val="006C04BF"/>
    <w:rsid w:val="006C0578"/>
    <w:rsid w:val="006C0B2E"/>
    <w:rsid w:val="006C0B66"/>
    <w:rsid w:val="006C0EDD"/>
    <w:rsid w:val="006C15BC"/>
    <w:rsid w:val="006C15BE"/>
    <w:rsid w:val="006C1765"/>
    <w:rsid w:val="006C17DE"/>
    <w:rsid w:val="006C193F"/>
    <w:rsid w:val="006C19BE"/>
    <w:rsid w:val="006C1C13"/>
    <w:rsid w:val="006C1C84"/>
    <w:rsid w:val="006C2005"/>
    <w:rsid w:val="006C2077"/>
    <w:rsid w:val="006C20D3"/>
    <w:rsid w:val="006C231B"/>
    <w:rsid w:val="006C23B1"/>
    <w:rsid w:val="006C2465"/>
    <w:rsid w:val="006C247A"/>
    <w:rsid w:val="006C272D"/>
    <w:rsid w:val="006C276C"/>
    <w:rsid w:val="006C27ED"/>
    <w:rsid w:val="006C28C5"/>
    <w:rsid w:val="006C2A15"/>
    <w:rsid w:val="006C2B11"/>
    <w:rsid w:val="006C2BF6"/>
    <w:rsid w:val="006C2D61"/>
    <w:rsid w:val="006C36B2"/>
    <w:rsid w:val="006C389D"/>
    <w:rsid w:val="006C3C42"/>
    <w:rsid w:val="006C3F9D"/>
    <w:rsid w:val="006C41D3"/>
    <w:rsid w:val="006C430F"/>
    <w:rsid w:val="006C4C46"/>
    <w:rsid w:val="006C4F56"/>
    <w:rsid w:val="006C4F6E"/>
    <w:rsid w:val="006C5096"/>
    <w:rsid w:val="006C5797"/>
    <w:rsid w:val="006C5A2F"/>
    <w:rsid w:val="006C6421"/>
    <w:rsid w:val="006C67CB"/>
    <w:rsid w:val="006C6B71"/>
    <w:rsid w:val="006C6C08"/>
    <w:rsid w:val="006C7094"/>
    <w:rsid w:val="006C7218"/>
    <w:rsid w:val="006C727C"/>
    <w:rsid w:val="006C73FC"/>
    <w:rsid w:val="006C7462"/>
    <w:rsid w:val="006C7650"/>
    <w:rsid w:val="006C78A4"/>
    <w:rsid w:val="006C7BA3"/>
    <w:rsid w:val="006C7CE9"/>
    <w:rsid w:val="006D0297"/>
    <w:rsid w:val="006D03D2"/>
    <w:rsid w:val="006D03D7"/>
    <w:rsid w:val="006D0C4B"/>
    <w:rsid w:val="006D0F72"/>
    <w:rsid w:val="006D1512"/>
    <w:rsid w:val="006D17AE"/>
    <w:rsid w:val="006D17CD"/>
    <w:rsid w:val="006D1C65"/>
    <w:rsid w:val="006D1DA0"/>
    <w:rsid w:val="006D1DEF"/>
    <w:rsid w:val="006D2026"/>
    <w:rsid w:val="006D2227"/>
    <w:rsid w:val="006D25B9"/>
    <w:rsid w:val="006D291A"/>
    <w:rsid w:val="006D2BEB"/>
    <w:rsid w:val="006D2E71"/>
    <w:rsid w:val="006D3058"/>
    <w:rsid w:val="006D30E9"/>
    <w:rsid w:val="006D3141"/>
    <w:rsid w:val="006D32CA"/>
    <w:rsid w:val="006D32E8"/>
    <w:rsid w:val="006D36F3"/>
    <w:rsid w:val="006D376F"/>
    <w:rsid w:val="006D3A08"/>
    <w:rsid w:val="006D3AA0"/>
    <w:rsid w:val="006D3B37"/>
    <w:rsid w:val="006D3DA9"/>
    <w:rsid w:val="006D3EFC"/>
    <w:rsid w:val="006D44E9"/>
    <w:rsid w:val="006D4582"/>
    <w:rsid w:val="006D488A"/>
    <w:rsid w:val="006D4DF3"/>
    <w:rsid w:val="006D4EFA"/>
    <w:rsid w:val="006D5691"/>
    <w:rsid w:val="006D56D2"/>
    <w:rsid w:val="006D69CC"/>
    <w:rsid w:val="006D6ADB"/>
    <w:rsid w:val="006D6C64"/>
    <w:rsid w:val="006D6C66"/>
    <w:rsid w:val="006D6F1A"/>
    <w:rsid w:val="006D70EA"/>
    <w:rsid w:val="006D7430"/>
    <w:rsid w:val="006D7787"/>
    <w:rsid w:val="006D79F1"/>
    <w:rsid w:val="006D7E58"/>
    <w:rsid w:val="006D7E97"/>
    <w:rsid w:val="006E007E"/>
    <w:rsid w:val="006E007F"/>
    <w:rsid w:val="006E0487"/>
    <w:rsid w:val="006E0592"/>
    <w:rsid w:val="006E0758"/>
    <w:rsid w:val="006E0985"/>
    <w:rsid w:val="006E0ECF"/>
    <w:rsid w:val="006E10DF"/>
    <w:rsid w:val="006E10F5"/>
    <w:rsid w:val="006E1138"/>
    <w:rsid w:val="006E14F1"/>
    <w:rsid w:val="006E19ED"/>
    <w:rsid w:val="006E1C9A"/>
    <w:rsid w:val="006E2120"/>
    <w:rsid w:val="006E26CB"/>
    <w:rsid w:val="006E288C"/>
    <w:rsid w:val="006E28ED"/>
    <w:rsid w:val="006E307C"/>
    <w:rsid w:val="006E3315"/>
    <w:rsid w:val="006E3615"/>
    <w:rsid w:val="006E3658"/>
    <w:rsid w:val="006E38FC"/>
    <w:rsid w:val="006E3929"/>
    <w:rsid w:val="006E3980"/>
    <w:rsid w:val="006E3AE1"/>
    <w:rsid w:val="006E3B38"/>
    <w:rsid w:val="006E3C77"/>
    <w:rsid w:val="006E3E2C"/>
    <w:rsid w:val="006E3F48"/>
    <w:rsid w:val="006E42E5"/>
    <w:rsid w:val="006E43CF"/>
    <w:rsid w:val="006E45D3"/>
    <w:rsid w:val="006E47ED"/>
    <w:rsid w:val="006E483B"/>
    <w:rsid w:val="006E4E4B"/>
    <w:rsid w:val="006E5174"/>
    <w:rsid w:val="006E5863"/>
    <w:rsid w:val="006E59E0"/>
    <w:rsid w:val="006E5C1C"/>
    <w:rsid w:val="006E5D2C"/>
    <w:rsid w:val="006E6205"/>
    <w:rsid w:val="006E64BE"/>
    <w:rsid w:val="006E66A2"/>
    <w:rsid w:val="006E6824"/>
    <w:rsid w:val="006E696D"/>
    <w:rsid w:val="006E71FE"/>
    <w:rsid w:val="006E72CD"/>
    <w:rsid w:val="006E73E9"/>
    <w:rsid w:val="006E76BB"/>
    <w:rsid w:val="006E76CA"/>
    <w:rsid w:val="006E7928"/>
    <w:rsid w:val="006E7C42"/>
    <w:rsid w:val="006E7E8C"/>
    <w:rsid w:val="006F015F"/>
    <w:rsid w:val="006F03BF"/>
    <w:rsid w:val="006F03F0"/>
    <w:rsid w:val="006F055E"/>
    <w:rsid w:val="006F0B1B"/>
    <w:rsid w:val="006F10E2"/>
    <w:rsid w:val="006F17A5"/>
    <w:rsid w:val="006F19CC"/>
    <w:rsid w:val="006F1B26"/>
    <w:rsid w:val="006F1BB5"/>
    <w:rsid w:val="006F2409"/>
    <w:rsid w:val="006F24DF"/>
    <w:rsid w:val="006F25DE"/>
    <w:rsid w:val="006F27B9"/>
    <w:rsid w:val="006F27CE"/>
    <w:rsid w:val="006F2832"/>
    <w:rsid w:val="006F28D7"/>
    <w:rsid w:val="006F28FB"/>
    <w:rsid w:val="006F2B6C"/>
    <w:rsid w:val="006F2E17"/>
    <w:rsid w:val="006F30BF"/>
    <w:rsid w:val="006F347C"/>
    <w:rsid w:val="006F34E8"/>
    <w:rsid w:val="006F3755"/>
    <w:rsid w:val="006F3B5B"/>
    <w:rsid w:val="006F434C"/>
    <w:rsid w:val="006F45DE"/>
    <w:rsid w:val="006F4653"/>
    <w:rsid w:val="006F4841"/>
    <w:rsid w:val="006F4846"/>
    <w:rsid w:val="006F49BE"/>
    <w:rsid w:val="006F4A8F"/>
    <w:rsid w:val="006F4ED6"/>
    <w:rsid w:val="006F5506"/>
    <w:rsid w:val="006F59A8"/>
    <w:rsid w:val="006F5C97"/>
    <w:rsid w:val="006F5D80"/>
    <w:rsid w:val="006F604F"/>
    <w:rsid w:val="006F63E0"/>
    <w:rsid w:val="006F6421"/>
    <w:rsid w:val="006F66B2"/>
    <w:rsid w:val="006F6773"/>
    <w:rsid w:val="006F6B07"/>
    <w:rsid w:val="006F6EEE"/>
    <w:rsid w:val="006F707F"/>
    <w:rsid w:val="006F7336"/>
    <w:rsid w:val="006F7671"/>
    <w:rsid w:val="006F7F21"/>
    <w:rsid w:val="007001D3"/>
    <w:rsid w:val="00700579"/>
    <w:rsid w:val="00700941"/>
    <w:rsid w:val="00700A2A"/>
    <w:rsid w:val="00700AF7"/>
    <w:rsid w:val="007019A0"/>
    <w:rsid w:val="00701C8E"/>
    <w:rsid w:val="007026B7"/>
    <w:rsid w:val="007026F3"/>
    <w:rsid w:val="0070275D"/>
    <w:rsid w:val="00702A9F"/>
    <w:rsid w:val="00702AF8"/>
    <w:rsid w:val="00702E54"/>
    <w:rsid w:val="00703290"/>
    <w:rsid w:val="0070345A"/>
    <w:rsid w:val="007037F1"/>
    <w:rsid w:val="0070380A"/>
    <w:rsid w:val="00703C36"/>
    <w:rsid w:val="00703DEE"/>
    <w:rsid w:val="00703ECA"/>
    <w:rsid w:val="00703FF0"/>
    <w:rsid w:val="00704078"/>
    <w:rsid w:val="0070416F"/>
    <w:rsid w:val="007043CA"/>
    <w:rsid w:val="007043E8"/>
    <w:rsid w:val="00704665"/>
    <w:rsid w:val="007047AE"/>
    <w:rsid w:val="007048CE"/>
    <w:rsid w:val="00704C79"/>
    <w:rsid w:val="00705117"/>
    <w:rsid w:val="0070527A"/>
    <w:rsid w:val="0070536C"/>
    <w:rsid w:val="007055EF"/>
    <w:rsid w:val="0070567E"/>
    <w:rsid w:val="00705806"/>
    <w:rsid w:val="00705BD2"/>
    <w:rsid w:val="00705CA6"/>
    <w:rsid w:val="00705CF9"/>
    <w:rsid w:val="00705EFC"/>
    <w:rsid w:val="0070601D"/>
    <w:rsid w:val="0070613B"/>
    <w:rsid w:val="00706252"/>
    <w:rsid w:val="0070627C"/>
    <w:rsid w:val="0070665E"/>
    <w:rsid w:val="00706A17"/>
    <w:rsid w:val="00706E0E"/>
    <w:rsid w:val="00706FAA"/>
    <w:rsid w:val="007074EC"/>
    <w:rsid w:val="00707617"/>
    <w:rsid w:val="007076E9"/>
    <w:rsid w:val="0070773F"/>
    <w:rsid w:val="00707746"/>
    <w:rsid w:val="007077B5"/>
    <w:rsid w:val="00707824"/>
    <w:rsid w:val="00707D54"/>
    <w:rsid w:val="00707D69"/>
    <w:rsid w:val="00707E4F"/>
    <w:rsid w:val="007100B1"/>
    <w:rsid w:val="00710517"/>
    <w:rsid w:val="007105C2"/>
    <w:rsid w:val="007108B1"/>
    <w:rsid w:val="007109B0"/>
    <w:rsid w:val="00710AA6"/>
    <w:rsid w:val="00710EC9"/>
    <w:rsid w:val="00711015"/>
    <w:rsid w:val="0071119A"/>
    <w:rsid w:val="00711215"/>
    <w:rsid w:val="007112C7"/>
    <w:rsid w:val="00711316"/>
    <w:rsid w:val="00711848"/>
    <w:rsid w:val="007118A9"/>
    <w:rsid w:val="00711A14"/>
    <w:rsid w:val="00712171"/>
    <w:rsid w:val="0071228A"/>
    <w:rsid w:val="00712452"/>
    <w:rsid w:val="00712729"/>
    <w:rsid w:val="007128FE"/>
    <w:rsid w:val="007129D5"/>
    <w:rsid w:val="00712C6F"/>
    <w:rsid w:val="00712F07"/>
    <w:rsid w:val="007130FD"/>
    <w:rsid w:val="007132DF"/>
    <w:rsid w:val="00713582"/>
    <w:rsid w:val="00713609"/>
    <w:rsid w:val="00713684"/>
    <w:rsid w:val="007136A4"/>
    <w:rsid w:val="007139BC"/>
    <w:rsid w:val="00713AD0"/>
    <w:rsid w:val="00713BC6"/>
    <w:rsid w:val="00713C23"/>
    <w:rsid w:val="00713C50"/>
    <w:rsid w:val="00713CA1"/>
    <w:rsid w:val="00713CA2"/>
    <w:rsid w:val="00713D63"/>
    <w:rsid w:val="00713F85"/>
    <w:rsid w:val="00714304"/>
    <w:rsid w:val="00714CB7"/>
    <w:rsid w:val="00714D19"/>
    <w:rsid w:val="00714F0D"/>
    <w:rsid w:val="0071520C"/>
    <w:rsid w:val="007152DE"/>
    <w:rsid w:val="00715475"/>
    <w:rsid w:val="0071589E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8E7"/>
    <w:rsid w:val="007169A9"/>
    <w:rsid w:val="00716A80"/>
    <w:rsid w:val="00716C88"/>
    <w:rsid w:val="007171AD"/>
    <w:rsid w:val="00717339"/>
    <w:rsid w:val="0071743B"/>
    <w:rsid w:val="007174B6"/>
    <w:rsid w:val="007174DC"/>
    <w:rsid w:val="00717878"/>
    <w:rsid w:val="00717A58"/>
    <w:rsid w:val="00717ADF"/>
    <w:rsid w:val="00717B70"/>
    <w:rsid w:val="00717E4A"/>
    <w:rsid w:val="00717E8E"/>
    <w:rsid w:val="00717FDD"/>
    <w:rsid w:val="0072007F"/>
    <w:rsid w:val="00720458"/>
    <w:rsid w:val="00720725"/>
    <w:rsid w:val="007208D6"/>
    <w:rsid w:val="007209C6"/>
    <w:rsid w:val="00720B85"/>
    <w:rsid w:val="00720BAE"/>
    <w:rsid w:val="00720FFA"/>
    <w:rsid w:val="00721152"/>
    <w:rsid w:val="00721364"/>
    <w:rsid w:val="00721723"/>
    <w:rsid w:val="00721799"/>
    <w:rsid w:val="0072185A"/>
    <w:rsid w:val="00721E6C"/>
    <w:rsid w:val="007222DA"/>
    <w:rsid w:val="00722384"/>
    <w:rsid w:val="0072260F"/>
    <w:rsid w:val="007227A6"/>
    <w:rsid w:val="00723009"/>
    <w:rsid w:val="00723248"/>
    <w:rsid w:val="0072339A"/>
    <w:rsid w:val="007233DE"/>
    <w:rsid w:val="007235F3"/>
    <w:rsid w:val="007238C9"/>
    <w:rsid w:val="00723937"/>
    <w:rsid w:val="00723DA7"/>
    <w:rsid w:val="00724020"/>
    <w:rsid w:val="007240CB"/>
    <w:rsid w:val="00724276"/>
    <w:rsid w:val="00724323"/>
    <w:rsid w:val="0072440E"/>
    <w:rsid w:val="007244E4"/>
    <w:rsid w:val="007246C4"/>
    <w:rsid w:val="00724869"/>
    <w:rsid w:val="00724F27"/>
    <w:rsid w:val="00725188"/>
    <w:rsid w:val="0072533A"/>
    <w:rsid w:val="007253DF"/>
    <w:rsid w:val="0072560E"/>
    <w:rsid w:val="00725624"/>
    <w:rsid w:val="00725720"/>
    <w:rsid w:val="00725A6F"/>
    <w:rsid w:val="0072600D"/>
    <w:rsid w:val="00726220"/>
    <w:rsid w:val="007265B0"/>
    <w:rsid w:val="0072663E"/>
    <w:rsid w:val="00726653"/>
    <w:rsid w:val="00726A5E"/>
    <w:rsid w:val="00727135"/>
    <w:rsid w:val="00727271"/>
    <w:rsid w:val="007272AD"/>
    <w:rsid w:val="007277E8"/>
    <w:rsid w:val="00727AEC"/>
    <w:rsid w:val="00727C3E"/>
    <w:rsid w:val="00727CEE"/>
    <w:rsid w:val="00727E2E"/>
    <w:rsid w:val="007300A1"/>
    <w:rsid w:val="00730280"/>
    <w:rsid w:val="007302C2"/>
    <w:rsid w:val="007308F3"/>
    <w:rsid w:val="00730A37"/>
    <w:rsid w:val="00730AD8"/>
    <w:rsid w:val="00730B4D"/>
    <w:rsid w:val="00730BA6"/>
    <w:rsid w:val="00730C99"/>
    <w:rsid w:val="00730DE7"/>
    <w:rsid w:val="00730E58"/>
    <w:rsid w:val="00731227"/>
    <w:rsid w:val="007312C9"/>
    <w:rsid w:val="007318F5"/>
    <w:rsid w:val="00731C35"/>
    <w:rsid w:val="00731DBF"/>
    <w:rsid w:val="00731F41"/>
    <w:rsid w:val="007321BC"/>
    <w:rsid w:val="00732268"/>
    <w:rsid w:val="007326CC"/>
    <w:rsid w:val="00732DB7"/>
    <w:rsid w:val="00732DE0"/>
    <w:rsid w:val="0073302B"/>
    <w:rsid w:val="0073303E"/>
    <w:rsid w:val="0073312B"/>
    <w:rsid w:val="0073350B"/>
    <w:rsid w:val="007336F2"/>
    <w:rsid w:val="007338A5"/>
    <w:rsid w:val="00733C2E"/>
    <w:rsid w:val="00733FD7"/>
    <w:rsid w:val="007341FD"/>
    <w:rsid w:val="007344D7"/>
    <w:rsid w:val="0073453D"/>
    <w:rsid w:val="0073469E"/>
    <w:rsid w:val="0073473A"/>
    <w:rsid w:val="00734B06"/>
    <w:rsid w:val="00734C67"/>
    <w:rsid w:val="00734E70"/>
    <w:rsid w:val="00735005"/>
    <w:rsid w:val="00735199"/>
    <w:rsid w:val="007352C3"/>
    <w:rsid w:val="00735513"/>
    <w:rsid w:val="0073590E"/>
    <w:rsid w:val="007359BE"/>
    <w:rsid w:val="007359C9"/>
    <w:rsid w:val="00735E64"/>
    <w:rsid w:val="00735EFA"/>
    <w:rsid w:val="00735FA2"/>
    <w:rsid w:val="007360CD"/>
    <w:rsid w:val="00736184"/>
    <w:rsid w:val="00736188"/>
    <w:rsid w:val="007362B4"/>
    <w:rsid w:val="00736327"/>
    <w:rsid w:val="00736367"/>
    <w:rsid w:val="00736B7C"/>
    <w:rsid w:val="00736DB4"/>
    <w:rsid w:val="00736F65"/>
    <w:rsid w:val="007376DB"/>
    <w:rsid w:val="00737753"/>
    <w:rsid w:val="007377DD"/>
    <w:rsid w:val="00737843"/>
    <w:rsid w:val="00737C6F"/>
    <w:rsid w:val="00737F84"/>
    <w:rsid w:val="0074001C"/>
    <w:rsid w:val="0074035E"/>
    <w:rsid w:val="00740A46"/>
    <w:rsid w:val="00740D12"/>
    <w:rsid w:val="00741234"/>
    <w:rsid w:val="0074136C"/>
    <w:rsid w:val="00741486"/>
    <w:rsid w:val="0074171D"/>
    <w:rsid w:val="00741BC1"/>
    <w:rsid w:val="00742292"/>
    <w:rsid w:val="0074297B"/>
    <w:rsid w:val="00742C89"/>
    <w:rsid w:val="00742F7E"/>
    <w:rsid w:val="007434F7"/>
    <w:rsid w:val="007436C9"/>
    <w:rsid w:val="0074414F"/>
    <w:rsid w:val="007441F2"/>
    <w:rsid w:val="00744503"/>
    <w:rsid w:val="0074459A"/>
    <w:rsid w:val="00744842"/>
    <w:rsid w:val="007448D1"/>
    <w:rsid w:val="00744BB3"/>
    <w:rsid w:val="00744C00"/>
    <w:rsid w:val="00744F2E"/>
    <w:rsid w:val="00745362"/>
    <w:rsid w:val="0074584C"/>
    <w:rsid w:val="00745995"/>
    <w:rsid w:val="00745A77"/>
    <w:rsid w:val="00745DC4"/>
    <w:rsid w:val="007463FD"/>
    <w:rsid w:val="007464D0"/>
    <w:rsid w:val="00746A5E"/>
    <w:rsid w:val="00746AC8"/>
    <w:rsid w:val="00746D72"/>
    <w:rsid w:val="00747052"/>
    <w:rsid w:val="00747148"/>
    <w:rsid w:val="00747354"/>
    <w:rsid w:val="0074786B"/>
    <w:rsid w:val="00747F02"/>
    <w:rsid w:val="00750107"/>
    <w:rsid w:val="007501BE"/>
    <w:rsid w:val="00750240"/>
    <w:rsid w:val="0075040C"/>
    <w:rsid w:val="0075083C"/>
    <w:rsid w:val="007508BE"/>
    <w:rsid w:val="00750924"/>
    <w:rsid w:val="00750D5C"/>
    <w:rsid w:val="00750EC8"/>
    <w:rsid w:val="007511C5"/>
    <w:rsid w:val="00751413"/>
    <w:rsid w:val="00751838"/>
    <w:rsid w:val="007520A9"/>
    <w:rsid w:val="0075217F"/>
    <w:rsid w:val="00752479"/>
    <w:rsid w:val="00752529"/>
    <w:rsid w:val="00752741"/>
    <w:rsid w:val="00752892"/>
    <w:rsid w:val="00752D3D"/>
    <w:rsid w:val="007531FC"/>
    <w:rsid w:val="00753237"/>
    <w:rsid w:val="00753326"/>
    <w:rsid w:val="007533F7"/>
    <w:rsid w:val="0075385F"/>
    <w:rsid w:val="00753C43"/>
    <w:rsid w:val="00754024"/>
    <w:rsid w:val="0075409F"/>
    <w:rsid w:val="0075423D"/>
    <w:rsid w:val="00754479"/>
    <w:rsid w:val="007546C9"/>
    <w:rsid w:val="00754709"/>
    <w:rsid w:val="00754823"/>
    <w:rsid w:val="00754E32"/>
    <w:rsid w:val="00754FD8"/>
    <w:rsid w:val="0075517A"/>
    <w:rsid w:val="00755249"/>
    <w:rsid w:val="0075525D"/>
    <w:rsid w:val="00755579"/>
    <w:rsid w:val="0075582A"/>
    <w:rsid w:val="00755987"/>
    <w:rsid w:val="00755A2C"/>
    <w:rsid w:val="00755C69"/>
    <w:rsid w:val="00755DC5"/>
    <w:rsid w:val="007564C5"/>
    <w:rsid w:val="007568EC"/>
    <w:rsid w:val="0075693D"/>
    <w:rsid w:val="00756BF3"/>
    <w:rsid w:val="00756FCA"/>
    <w:rsid w:val="00757032"/>
    <w:rsid w:val="007572E8"/>
    <w:rsid w:val="007574C2"/>
    <w:rsid w:val="0075760D"/>
    <w:rsid w:val="00757835"/>
    <w:rsid w:val="00757A2E"/>
    <w:rsid w:val="00757D85"/>
    <w:rsid w:val="007601A2"/>
    <w:rsid w:val="0076039D"/>
    <w:rsid w:val="00760476"/>
    <w:rsid w:val="00760858"/>
    <w:rsid w:val="00760A0C"/>
    <w:rsid w:val="0076129A"/>
    <w:rsid w:val="007612A6"/>
    <w:rsid w:val="007614FF"/>
    <w:rsid w:val="0076160F"/>
    <w:rsid w:val="007616FC"/>
    <w:rsid w:val="007618BF"/>
    <w:rsid w:val="00761CA1"/>
    <w:rsid w:val="00761DBA"/>
    <w:rsid w:val="00761E8D"/>
    <w:rsid w:val="00761EE8"/>
    <w:rsid w:val="00762006"/>
    <w:rsid w:val="00762034"/>
    <w:rsid w:val="0076240B"/>
    <w:rsid w:val="007627B0"/>
    <w:rsid w:val="00762D0F"/>
    <w:rsid w:val="007635B6"/>
    <w:rsid w:val="00763711"/>
    <w:rsid w:val="007639D4"/>
    <w:rsid w:val="00763C7C"/>
    <w:rsid w:val="00763F05"/>
    <w:rsid w:val="00763F7C"/>
    <w:rsid w:val="0076404F"/>
    <w:rsid w:val="00764068"/>
    <w:rsid w:val="0076445B"/>
    <w:rsid w:val="007644B1"/>
    <w:rsid w:val="007644CA"/>
    <w:rsid w:val="00764B0D"/>
    <w:rsid w:val="00764C9C"/>
    <w:rsid w:val="00764D07"/>
    <w:rsid w:val="00765051"/>
    <w:rsid w:val="00765145"/>
    <w:rsid w:val="00765678"/>
    <w:rsid w:val="00765E8D"/>
    <w:rsid w:val="00765F81"/>
    <w:rsid w:val="007660A4"/>
    <w:rsid w:val="007665C1"/>
    <w:rsid w:val="007669EC"/>
    <w:rsid w:val="00766C26"/>
    <w:rsid w:val="00766DE0"/>
    <w:rsid w:val="0076712C"/>
    <w:rsid w:val="00767281"/>
    <w:rsid w:val="00767290"/>
    <w:rsid w:val="00767427"/>
    <w:rsid w:val="0076765E"/>
    <w:rsid w:val="0076769E"/>
    <w:rsid w:val="007676B4"/>
    <w:rsid w:val="0076774D"/>
    <w:rsid w:val="00767A31"/>
    <w:rsid w:val="00767AED"/>
    <w:rsid w:val="007704E8"/>
    <w:rsid w:val="00770A61"/>
    <w:rsid w:val="00770DA3"/>
    <w:rsid w:val="00770E7F"/>
    <w:rsid w:val="0077101A"/>
    <w:rsid w:val="00771039"/>
    <w:rsid w:val="00771171"/>
    <w:rsid w:val="007711FC"/>
    <w:rsid w:val="0077128E"/>
    <w:rsid w:val="0077184B"/>
    <w:rsid w:val="0077190E"/>
    <w:rsid w:val="00771FA1"/>
    <w:rsid w:val="00772168"/>
    <w:rsid w:val="00772253"/>
    <w:rsid w:val="0077227C"/>
    <w:rsid w:val="007725D4"/>
    <w:rsid w:val="00772BE7"/>
    <w:rsid w:val="00772F4F"/>
    <w:rsid w:val="007733CF"/>
    <w:rsid w:val="00773E8B"/>
    <w:rsid w:val="0077432E"/>
    <w:rsid w:val="00774514"/>
    <w:rsid w:val="00774752"/>
    <w:rsid w:val="007748C5"/>
    <w:rsid w:val="0077493C"/>
    <w:rsid w:val="00774F0D"/>
    <w:rsid w:val="007756CA"/>
    <w:rsid w:val="00775B3A"/>
    <w:rsid w:val="00775B41"/>
    <w:rsid w:val="00775D06"/>
    <w:rsid w:val="00775F4A"/>
    <w:rsid w:val="0077647D"/>
    <w:rsid w:val="00776E8A"/>
    <w:rsid w:val="00776F1C"/>
    <w:rsid w:val="00776F6B"/>
    <w:rsid w:val="0077706C"/>
    <w:rsid w:val="007770AA"/>
    <w:rsid w:val="0077739A"/>
    <w:rsid w:val="007773CD"/>
    <w:rsid w:val="007776F0"/>
    <w:rsid w:val="00777BB9"/>
    <w:rsid w:val="00777BE9"/>
    <w:rsid w:val="00777DB6"/>
    <w:rsid w:val="00777EA8"/>
    <w:rsid w:val="00777F13"/>
    <w:rsid w:val="00777FBF"/>
    <w:rsid w:val="00780020"/>
    <w:rsid w:val="00780304"/>
    <w:rsid w:val="00780E0A"/>
    <w:rsid w:val="00780FA0"/>
    <w:rsid w:val="007814B0"/>
    <w:rsid w:val="0078164B"/>
    <w:rsid w:val="00781E3E"/>
    <w:rsid w:val="00782029"/>
    <w:rsid w:val="007820A0"/>
    <w:rsid w:val="00782161"/>
    <w:rsid w:val="007822DE"/>
    <w:rsid w:val="0078235A"/>
    <w:rsid w:val="007823EA"/>
    <w:rsid w:val="00782542"/>
    <w:rsid w:val="00782B14"/>
    <w:rsid w:val="00782C5F"/>
    <w:rsid w:val="00782EDE"/>
    <w:rsid w:val="00782F39"/>
    <w:rsid w:val="00782FAC"/>
    <w:rsid w:val="00782FDB"/>
    <w:rsid w:val="00782FF9"/>
    <w:rsid w:val="00783266"/>
    <w:rsid w:val="007833D4"/>
    <w:rsid w:val="00783787"/>
    <w:rsid w:val="00783963"/>
    <w:rsid w:val="00783B2D"/>
    <w:rsid w:val="00783FD2"/>
    <w:rsid w:val="007840E5"/>
    <w:rsid w:val="00784227"/>
    <w:rsid w:val="0078435B"/>
    <w:rsid w:val="00784597"/>
    <w:rsid w:val="007846A3"/>
    <w:rsid w:val="00784F8B"/>
    <w:rsid w:val="007855A3"/>
    <w:rsid w:val="00785807"/>
    <w:rsid w:val="00785987"/>
    <w:rsid w:val="00785A3B"/>
    <w:rsid w:val="00785C46"/>
    <w:rsid w:val="0078614E"/>
    <w:rsid w:val="007863D2"/>
    <w:rsid w:val="00786434"/>
    <w:rsid w:val="007864F9"/>
    <w:rsid w:val="00786727"/>
    <w:rsid w:val="00786729"/>
    <w:rsid w:val="00786787"/>
    <w:rsid w:val="00786806"/>
    <w:rsid w:val="007869EE"/>
    <w:rsid w:val="00786A30"/>
    <w:rsid w:val="00786CA3"/>
    <w:rsid w:val="00787075"/>
    <w:rsid w:val="007871C8"/>
    <w:rsid w:val="0078759E"/>
    <w:rsid w:val="00787653"/>
    <w:rsid w:val="007877D6"/>
    <w:rsid w:val="00787819"/>
    <w:rsid w:val="00787922"/>
    <w:rsid w:val="00787C6A"/>
    <w:rsid w:val="00790008"/>
    <w:rsid w:val="0079010B"/>
    <w:rsid w:val="007902BB"/>
    <w:rsid w:val="0079036A"/>
    <w:rsid w:val="007905CC"/>
    <w:rsid w:val="007906B9"/>
    <w:rsid w:val="00790708"/>
    <w:rsid w:val="007908C6"/>
    <w:rsid w:val="00790A18"/>
    <w:rsid w:val="00790A41"/>
    <w:rsid w:val="00790A95"/>
    <w:rsid w:val="00790AE5"/>
    <w:rsid w:val="00790B15"/>
    <w:rsid w:val="00791139"/>
    <w:rsid w:val="00791683"/>
    <w:rsid w:val="007916B1"/>
    <w:rsid w:val="00791837"/>
    <w:rsid w:val="00791A07"/>
    <w:rsid w:val="00791B46"/>
    <w:rsid w:val="00791C75"/>
    <w:rsid w:val="00791E4F"/>
    <w:rsid w:val="00791E6E"/>
    <w:rsid w:val="00791EF7"/>
    <w:rsid w:val="0079206D"/>
    <w:rsid w:val="00792462"/>
    <w:rsid w:val="00792514"/>
    <w:rsid w:val="00792705"/>
    <w:rsid w:val="0079301C"/>
    <w:rsid w:val="0079308D"/>
    <w:rsid w:val="007931D6"/>
    <w:rsid w:val="00793293"/>
    <w:rsid w:val="007933BD"/>
    <w:rsid w:val="00793507"/>
    <w:rsid w:val="007938B5"/>
    <w:rsid w:val="00793A30"/>
    <w:rsid w:val="00793A49"/>
    <w:rsid w:val="00793E57"/>
    <w:rsid w:val="0079406C"/>
    <w:rsid w:val="00794259"/>
    <w:rsid w:val="0079457E"/>
    <w:rsid w:val="00794714"/>
    <w:rsid w:val="007947AE"/>
    <w:rsid w:val="00794E18"/>
    <w:rsid w:val="007954BE"/>
    <w:rsid w:val="00795A84"/>
    <w:rsid w:val="00795BED"/>
    <w:rsid w:val="00795CA1"/>
    <w:rsid w:val="00795CB1"/>
    <w:rsid w:val="00795D87"/>
    <w:rsid w:val="007966C9"/>
    <w:rsid w:val="007966E5"/>
    <w:rsid w:val="00796991"/>
    <w:rsid w:val="00796C3A"/>
    <w:rsid w:val="00796D50"/>
    <w:rsid w:val="0079700B"/>
    <w:rsid w:val="007974C6"/>
    <w:rsid w:val="00797FB6"/>
    <w:rsid w:val="007A025A"/>
    <w:rsid w:val="007A0314"/>
    <w:rsid w:val="007A03BA"/>
    <w:rsid w:val="007A03FF"/>
    <w:rsid w:val="007A046F"/>
    <w:rsid w:val="007A0D87"/>
    <w:rsid w:val="007A0E4E"/>
    <w:rsid w:val="007A1548"/>
    <w:rsid w:val="007A1A6B"/>
    <w:rsid w:val="007A1AC9"/>
    <w:rsid w:val="007A1BFB"/>
    <w:rsid w:val="007A1DA3"/>
    <w:rsid w:val="007A1DDE"/>
    <w:rsid w:val="007A2297"/>
    <w:rsid w:val="007A2521"/>
    <w:rsid w:val="007A273C"/>
    <w:rsid w:val="007A28BE"/>
    <w:rsid w:val="007A2BA6"/>
    <w:rsid w:val="007A2BED"/>
    <w:rsid w:val="007A30F6"/>
    <w:rsid w:val="007A325F"/>
    <w:rsid w:val="007A339E"/>
    <w:rsid w:val="007A374A"/>
    <w:rsid w:val="007A3770"/>
    <w:rsid w:val="007A38BE"/>
    <w:rsid w:val="007A38D3"/>
    <w:rsid w:val="007A3BA2"/>
    <w:rsid w:val="007A3CD6"/>
    <w:rsid w:val="007A3CFE"/>
    <w:rsid w:val="007A3D9F"/>
    <w:rsid w:val="007A3DD1"/>
    <w:rsid w:val="007A3FB3"/>
    <w:rsid w:val="007A4259"/>
    <w:rsid w:val="007A450B"/>
    <w:rsid w:val="007A45B7"/>
    <w:rsid w:val="007A481E"/>
    <w:rsid w:val="007A4883"/>
    <w:rsid w:val="007A494F"/>
    <w:rsid w:val="007A4AA6"/>
    <w:rsid w:val="007A4C22"/>
    <w:rsid w:val="007A4CE1"/>
    <w:rsid w:val="007A5377"/>
    <w:rsid w:val="007A53FE"/>
    <w:rsid w:val="007A5BD8"/>
    <w:rsid w:val="007A5ECF"/>
    <w:rsid w:val="007A6127"/>
    <w:rsid w:val="007A61FF"/>
    <w:rsid w:val="007A678F"/>
    <w:rsid w:val="007A6E1A"/>
    <w:rsid w:val="007A6F28"/>
    <w:rsid w:val="007A73D1"/>
    <w:rsid w:val="007A75D6"/>
    <w:rsid w:val="007A7602"/>
    <w:rsid w:val="007B0705"/>
    <w:rsid w:val="007B089A"/>
    <w:rsid w:val="007B0A49"/>
    <w:rsid w:val="007B0D41"/>
    <w:rsid w:val="007B127D"/>
    <w:rsid w:val="007B13AE"/>
    <w:rsid w:val="007B14E7"/>
    <w:rsid w:val="007B1801"/>
    <w:rsid w:val="007B189E"/>
    <w:rsid w:val="007B1EE3"/>
    <w:rsid w:val="007B1F63"/>
    <w:rsid w:val="007B20EE"/>
    <w:rsid w:val="007B20FA"/>
    <w:rsid w:val="007B231A"/>
    <w:rsid w:val="007B23AD"/>
    <w:rsid w:val="007B257B"/>
    <w:rsid w:val="007B2BF0"/>
    <w:rsid w:val="007B2D12"/>
    <w:rsid w:val="007B301B"/>
    <w:rsid w:val="007B305A"/>
    <w:rsid w:val="007B3393"/>
    <w:rsid w:val="007B3474"/>
    <w:rsid w:val="007B34A2"/>
    <w:rsid w:val="007B36E2"/>
    <w:rsid w:val="007B37AA"/>
    <w:rsid w:val="007B3BEE"/>
    <w:rsid w:val="007B4305"/>
    <w:rsid w:val="007B48C8"/>
    <w:rsid w:val="007B48E5"/>
    <w:rsid w:val="007B4922"/>
    <w:rsid w:val="007B4AF4"/>
    <w:rsid w:val="007B5544"/>
    <w:rsid w:val="007B5707"/>
    <w:rsid w:val="007B585C"/>
    <w:rsid w:val="007B5990"/>
    <w:rsid w:val="007B59F8"/>
    <w:rsid w:val="007B5E01"/>
    <w:rsid w:val="007B5F61"/>
    <w:rsid w:val="007B5FAF"/>
    <w:rsid w:val="007B6323"/>
    <w:rsid w:val="007B6654"/>
    <w:rsid w:val="007B6B72"/>
    <w:rsid w:val="007B6B84"/>
    <w:rsid w:val="007B6C2E"/>
    <w:rsid w:val="007B6DDF"/>
    <w:rsid w:val="007B6EE9"/>
    <w:rsid w:val="007B6FFE"/>
    <w:rsid w:val="007B7078"/>
    <w:rsid w:val="007B74C7"/>
    <w:rsid w:val="007B76AB"/>
    <w:rsid w:val="007B7B3C"/>
    <w:rsid w:val="007B7D9A"/>
    <w:rsid w:val="007B7F06"/>
    <w:rsid w:val="007C031C"/>
    <w:rsid w:val="007C072C"/>
    <w:rsid w:val="007C0D66"/>
    <w:rsid w:val="007C121C"/>
    <w:rsid w:val="007C1266"/>
    <w:rsid w:val="007C2014"/>
    <w:rsid w:val="007C20DE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9FA"/>
    <w:rsid w:val="007C3AAD"/>
    <w:rsid w:val="007C404B"/>
    <w:rsid w:val="007C413A"/>
    <w:rsid w:val="007C414F"/>
    <w:rsid w:val="007C4308"/>
    <w:rsid w:val="007C4312"/>
    <w:rsid w:val="007C446B"/>
    <w:rsid w:val="007C46E8"/>
    <w:rsid w:val="007C4BCE"/>
    <w:rsid w:val="007C50A5"/>
    <w:rsid w:val="007C52AA"/>
    <w:rsid w:val="007C5DC0"/>
    <w:rsid w:val="007C6392"/>
    <w:rsid w:val="007C6462"/>
    <w:rsid w:val="007C69D3"/>
    <w:rsid w:val="007C6B4C"/>
    <w:rsid w:val="007C6BF9"/>
    <w:rsid w:val="007C6D65"/>
    <w:rsid w:val="007C6DA5"/>
    <w:rsid w:val="007C6E62"/>
    <w:rsid w:val="007C6EA2"/>
    <w:rsid w:val="007C702F"/>
    <w:rsid w:val="007D0109"/>
    <w:rsid w:val="007D01AE"/>
    <w:rsid w:val="007D07F0"/>
    <w:rsid w:val="007D081F"/>
    <w:rsid w:val="007D0BF1"/>
    <w:rsid w:val="007D0DCF"/>
    <w:rsid w:val="007D1242"/>
    <w:rsid w:val="007D13C5"/>
    <w:rsid w:val="007D13F5"/>
    <w:rsid w:val="007D16BA"/>
    <w:rsid w:val="007D1E5D"/>
    <w:rsid w:val="007D1E72"/>
    <w:rsid w:val="007D1E97"/>
    <w:rsid w:val="007D1F96"/>
    <w:rsid w:val="007D200C"/>
    <w:rsid w:val="007D2284"/>
    <w:rsid w:val="007D22AB"/>
    <w:rsid w:val="007D22C4"/>
    <w:rsid w:val="007D2878"/>
    <w:rsid w:val="007D2B7F"/>
    <w:rsid w:val="007D2C17"/>
    <w:rsid w:val="007D2CB3"/>
    <w:rsid w:val="007D2E1B"/>
    <w:rsid w:val="007D2EE7"/>
    <w:rsid w:val="007D31DE"/>
    <w:rsid w:val="007D3285"/>
    <w:rsid w:val="007D3417"/>
    <w:rsid w:val="007D3C2B"/>
    <w:rsid w:val="007D3D17"/>
    <w:rsid w:val="007D3D1F"/>
    <w:rsid w:val="007D3F03"/>
    <w:rsid w:val="007D4065"/>
    <w:rsid w:val="007D40B6"/>
    <w:rsid w:val="007D411F"/>
    <w:rsid w:val="007D4155"/>
    <w:rsid w:val="007D4162"/>
    <w:rsid w:val="007D423F"/>
    <w:rsid w:val="007D4328"/>
    <w:rsid w:val="007D44C3"/>
    <w:rsid w:val="007D48DD"/>
    <w:rsid w:val="007D4D11"/>
    <w:rsid w:val="007D4DD8"/>
    <w:rsid w:val="007D4F86"/>
    <w:rsid w:val="007D506E"/>
    <w:rsid w:val="007D55D9"/>
    <w:rsid w:val="007D5C14"/>
    <w:rsid w:val="007D622F"/>
    <w:rsid w:val="007D6439"/>
    <w:rsid w:val="007D6519"/>
    <w:rsid w:val="007D6653"/>
    <w:rsid w:val="007D67E5"/>
    <w:rsid w:val="007D6908"/>
    <w:rsid w:val="007D6A77"/>
    <w:rsid w:val="007D6B05"/>
    <w:rsid w:val="007D6B54"/>
    <w:rsid w:val="007D6C1D"/>
    <w:rsid w:val="007D6D87"/>
    <w:rsid w:val="007D6E3E"/>
    <w:rsid w:val="007D6E48"/>
    <w:rsid w:val="007D6FF0"/>
    <w:rsid w:val="007D6FF1"/>
    <w:rsid w:val="007D709A"/>
    <w:rsid w:val="007D781E"/>
    <w:rsid w:val="007D7B31"/>
    <w:rsid w:val="007D7D08"/>
    <w:rsid w:val="007D7D0E"/>
    <w:rsid w:val="007D7DC2"/>
    <w:rsid w:val="007E03D1"/>
    <w:rsid w:val="007E0476"/>
    <w:rsid w:val="007E0A79"/>
    <w:rsid w:val="007E0A9B"/>
    <w:rsid w:val="007E0C36"/>
    <w:rsid w:val="007E0EEE"/>
    <w:rsid w:val="007E0F3E"/>
    <w:rsid w:val="007E1331"/>
    <w:rsid w:val="007E1887"/>
    <w:rsid w:val="007E1B50"/>
    <w:rsid w:val="007E1CA3"/>
    <w:rsid w:val="007E1CCD"/>
    <w:rsid w:val="007E1D17"/>
    <w:rsid w:val="007E1F44"/>
    <w:rsid w:val="007E1FE9"/>
    <w:rsid w:val="007E2097"/>
    <w:rsid w:val="007E243C"/>
    <w:rsid w:val="007E2609"/>
    <w:rsid w:val="007E287D"/>
    <w:rsid w:val="007E2B94"/>
    <w:rsid w:val="007E2CFE"/>
    <w:rsid w:val="007E2D73"/>
    <w:rsid w:val="007E305B"/>
    <w:rsid w:val="007E3063"/>
    <w:rsid w:val="007E31E3"/>
    <w:rsid w:val="007E32E8"/>
    <w:rsid w:val="007E3347"/>
    <w:rsid w:val="007E347B"/>
    <w:rsid w:val="007E35F5"/>
    <w:rsid w:val="007E3641"/>
    <w:rsid w:val="007E38B7"/>
    <w:rsid w:val="007E3B1C"/>
    <w:rsid w:val="007E3BA9"/>
    <w:rsid w:val="007E3F28"/>
    <w:rsid w:val="007E411D"/>
    <w:rsid w:val="007E437E"/>
    <w:rsid w:val="007E446A"/>
    <w:rsid w:val="007E4687"/>
    <w:rsid w:val="007E4A65"/>
    <w:rsid w:val="007E4B38"/>
    <w:rsid w:val="007E4C87"/>
    <w:rsid w:val="007E4D2E"/>
    <w:rsid w:val="007E4F20"/>
    <w:rsid w:val="007E5029"/>
    <w:rsid w:val="007E5962"/>
    <w:rsid w:val="007E5AF0"/>
    <w:rsid w:val="007E5C52"/>
    <w:rsid w:val="007E5F23"/>
    <w:rsid w:val="007E6048"/>
    <w:rsid w:val="007E63AD"/>
    <w:rsid w:val="007E6B37"/>
    <w:rsid w:val="007E6C7A"/>
    <w:rsid w:val="007E6F26"/>
    <w:rsid w:val="007E6FA2"/>
    <w:rsid w:val="007E7559"/>
    <w:rsid w:val="007E768C"/>
    <w:rsid w:val="007E7990"/>
    <w:rsid w:val="007E7BD8"/>
    <w:rsid w:val="007E7C45"/>
    <w:rsid w:val="007E7DBC"/>
    <w:rsid w:val="007E7DC9"/>
    <w:rsid w:val="007E7E52"/>
    <w:rsid w:val="007E7E60"/>
    <w:rsid w:val="007F010C"/>
    <w:rsid w:val="007F0513"/>
    <w:rsid w:val="007F0596"/>
    <w:rsid w:val="007F0DFF"/>
    <w:rsid w:val="007F1105"/>
    <w:rsid w:val="007F1107"/>
    <w:rsid w:val="007F1A72"/>
    <w:rsid w:val="007F1C60"/>
    <w:rsid w:val="007F1E2C"/>
    <w:rsid w:val="007F23B0"/>
    <w:rsid w:val="007F2819"/>
    <w:rsid w:val="007F2C6F"/>
    <w:rsid w:val="007F3214"/>
    <w:rsid w:val="007F324B"/>
    <w:rsid w:val="007F3340"/>
    <w:rsid w:val="007F473C"/>
    <w:rsid w:val="007F4901"/>
    <w:rsid w:val="007F4ACF"/>
    <w:rsid w:val="007F4E78"/>
    <w:rsid w:val="007F4EB7"/>
    <w:rsid w:val="007F4F3A"/>
    <w:rsid w:val="007F564E"/>
    <w:rsid w:val="007F5702"/>
    <w:rsid w:val="007F572C"/>
    <w:rsid w:val="007F5768"/>
    <w:rsid w:val="007F5985"/>
    <w:rsid w:val="007F5AB8"/>
    <w:rsid w:val="007F5B57"/>
    <w:rsid w:val="007F5D86"/>
    <w:rsid w:val="007F5D90"/>
    <w:rsid w:val="007F6156"/>
    <w:rsid w:val="007F6395"/>
    <w:rsid w:val="007F685B"/>
    <w:rsid w:val="007F6940"/>
    <w:rsid w:val="007F6BF7"/>
    <w:rsid w:val="007F6E9E"/>
    <w:rsid w:val="007F6F64"/>
    <w:rsid w:val="007F70A3"/>
    <w:rsid w:val="007F71DC"/>
    <w:rsid w:val="007F72FF"/>
    <w:rsid w:val="007F741B"/>
    <w:rsid w:val="007F7C2C"/>
    <w:rsid w:val="00800048"/>
    <w:rsid w:val="0080010F"/>
    <w:rsid w:val="0080063C"/>
    <w:rsid w:val="00800813"/>
    <w:rsid w:val="00800C0A"/>
    <w:rsid w:val="00801082"/>
    <w:rsid w:val="008016E2"/>
    <w:rsid w:val="0080175D"/>
    <w:rsid w:val="008018DC"/>
    <w:rsid w:val="0080194D"/>
    <w:rsid w:val="00801AD2"/>
    <w:rsid w:val="00801C9B"/>
    <w:rsid w:val="00801CE6"/>
    <w:rsid w:val="008022DE"/>
    <w:rsid w:val="0080231E"/>
    <w:rsid w:val="0080240A"/>
    <w:rsid w:val="008024B9"/>
    <w:rsid w:val="00802769"/>
    <w:rsid w:val="00802D78"/>
    <w:rsid w:val="00802DAC"/>
    <w:rsid w:val="00803591"/>
    <w:rsid w:val="008037D7"/>
    <w:rsid w:val="008039FD"/>
    <w:rsid w:val="00803A47"/>
    <w:rsid w:val="00803B02"/>
    <w:rsid w:val="00803E23"/>
    <w:rsid w:val="00804129"/>
    <w:rsid w:val="00804175"/>
    <w:rsid w:val="00804262"/>
    <w:rsid w:val="00804309"/>
    <w:rsid w:val="008045A6"/>
    <w:rsid w:val="00804982"/>
    <w:rsid w:val="00804D19"/>
    <w:rsid w:val="00804E07"/>
    <w:rsid w:val="00804F0C"/>
    <w:rsid w:val="00805368"/>
    <w:rsid w:val="008055D0"/>
    <w:rsid w:val="008056AA"/>
    <w:rsid w:val="00805947"/>
    <w:rsid w:val="00805A35"/>
    <w:rsid w:val="00805D1D"/>
    <w:rsid w:val="00805D3F"/>
    <w:rsid w:val="00805EE5"/>
    <w:rsid w:val="00806072"/>
    <w:rsid w:val="00806129"/>
    <w:rsid w:val="008062B9"/>
    <w:rsid w:val="008063B2"/>
    <w:rsid w:val="0080645E"/>
    <w:rsid w:val="008065DD"/>
    <w:rsid w:val="008066E2"/>
    <w:rsid w:val="00806C06"/>
    <w:rsid w:val="00806DCB"/>
    <w:rsid w:val="0080707E"/>
    <w:rsid w:val="008071AA"/>
    <w:rsid w:val="008072AE"/>
    <w:rsid w:val="00807535"/>
    <w:rsid w:val="00807712"/>
    <w:rsid w:val="00807819"/>
    <w:rsid w:val="00807B5A"/>
    <w:rsid w:val="00807C66"/>
    <w:rsid w:val="00810481"/>
    <w:rsid w:val="00810596"/>
    <w:rsid w:val="00810A8E"/>
    <w:rsid w:val="00810C39"/>
    <w:rsid w:val="00810D31"/>
    <w:rsid w:val="00810F7C"/>
    <w:rsid w:val="00811307"/>
    <w:rsid w:val="0081134C"/>
    <w:rsid w:val="00811512"/>
    <w:rsid w:val="00811575"/>
    <w:rsid w:val="008117EC"/>
    <w:rsid w:val="00811C2D"/>
    <w:rsid w:val="00811CAE"/>
    <w:rsid w:val="00811CB1"/>
    <w:rsid w:val="00811DA2"/>
    <w:rsid w:val="00811E4A"/>
    <w:rsid w:val="008120A0"/>
    <w:rsid w:val="008121E7"/>
    <w:rsid w:val="00812270"/>
    <w:rsid w:val="0081230C"/>
    <w:rsid w:val="0081249E"/>
    <w:rsid w:val="0081265C"/>
    <w:rsid w:val="008126A8"/>
    <w:rsid w:val="0081281F"/>
    <w:rsid w:val="00813247"/>
    <w:rsid w:val="00813345"/>
    <w:rsid w:val="008140BE"/>
    <w:rsid w:val="00814209"/>
    <w:rsid w:val="0081429D"/>
    <w:rsid w:val="0081454C"/>
    <w:rsid w:val="00814806"/>
    <w:rsid w:val="00814842"/>
    <w:rsid w:val="00814B6B"/>
    <w:rsid w:val="00814D21"/>
    <w:rsid w:val="00814DC8"/>
    <w:rsid w:val="00815005"/>
    <w:rsid w:val="008150FB"/>
    <w:rsid w:val="0081510E"/>
    <w:rsid w:val="00815167"/>
    <w:rsid w:val="008157E9"/>
    <w:rsid w:val="00815AA2"/>
    <w:rsid w:val="00815B22"/>
    <w:rsid w:val="00815BE1"/>
    <w:rsid w:val="00815C4F"/>
    <w:rsid w:val="00815DA6"/>
    <w:rsid w:val="008161E4"/>
    <w:rsid w:val="00816692"/>
    <w:rsid w:val="008166DB"/>
    <w:rsid w:val="0081684D"/>
    <w:rsid w:val="0081693B"/>
    <w:rsid w:val="00816BFC"/>
    <w:rsid w:val="00816C1C"/>
    <w:rsid w:val="00816CC4"/>
    <w:rsid w:val="00816D3A"/>
    <w:rsid w:val="00816EA8"/>
    <w:rsid w:val="00816F34"/>
    <w:rsid w:val="00817263"/>
    <w:rsid w:val="008173D6"/>
    <w:rsid w:val="0081743E"/>
    <w:rsid w:val="00817599"/>
    <w:rsid w:val="00817CAE"/>
    <w:rsid w:val="00817E54"/>
    <w:rsid w:val="00817E5A"/>
    <w:rsid w:val="00820553"/>
    <w:rsid w:val="00820557"/>
    <w:rsid w:val="00820BB1"/>
    <w:rsid w:val="00820CE9"/>
    <w:rsid w:val="00820D89"/>
    <w:rsid w:val="00820E35"/>
    <w:rsid w:val="0082143C"/>
    <w:rsid w:val="008214A7"/>
    <w:rsid w:val="00821C80"/>
    <w:rsid w:val="008226AF"/>
    <w:rsid w:val="008227E9"/>
    <w:rsid w:val="00822A75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090"/>
    <w:rsid w:val="00824862"/>
    <w:rsid w:val="008249CD"/>
    <w:rsid w:val="00824A8E"/>
    <w:rsid w:val="00824B74"/>
    <w:rsid w:val="00824F69"/>
    <w:rsid w:val="00825177"/>
    <w:rsid w:val="008253A0"/>
    <w:rsid w:val="008254D8"/>
    <w:rsid w:val="00825683"/>
    <w:rsid w:val="0082585C"/>
    <w:rsid w:val="00825C80"/>
    <w:rsid w:val="00825D86"/>
    <w:rsid w:val="00825E10"/>
    <w:rsid w:val="00826024"/>
    <w:rsid w:val="00826075"/>
    <w:rsid w:val="008261E4"/>
    <w:rsid w:val="008262AC"/>
    <w:rsid w:val="008263CA"/>
    <w:rsid w:val="00826576"/>
    <w:rsid w:val="008266E3"/>
    <w:rsid w:val="0082691C"/>
    <w:rsid w:val="00826A70"/>
    <w:rsid w:val="00826F1B"/>
    <w:rsid w:val="0082701D"/>
    <w:rsid w:val="00827324"/>
    <w:rsid w:val="008273A6"/>
    <w:rsid w:val="008274D1"/>
    <w:rsid w:val="00827793"/>
    <w:rsid w:val="008277C6"/>
    <w:rsid w:val="008278D8"/>
    <w:rsid w:val="00827BC9"/>
    <w:rsid w:val="00827DE0"/>
    <w:rsid w:val="00827F45"/>
    <w:rsid w:val="00827FC8"/>
    <w:rsid w:val="008308CC"/>
    <w:rsid w:val="00830AB9"/>
    <w:rsid w:val="00830EDC"/>
    <w:rsid w:val="0083108C"/>
    <w:rsid w:val="008311CC"/>
    <w:rsid w:val="00831622"/>
    <w:rsid w:val="00831818"/>
    <w:rsid w:val="00831AA6"/>
    <w:rsid w:val="00831B32"/>
    <w:rsid w:val="00831DB5"/>
    <w:rsid w:val="008323B6"/>
    <w:rsid w:val="00832428"/>
    <w:rsid w:val="0083268E"/>
    <w:rsid w:val="00833396"/>
    <w:rsid w:val="008333B1"/>
    <w:rsid w:val="008334F5"/>
    <w:rsid w:val="008336B4"/>
    <w:rsid w:val="00833B54"/>
    <w:rsid w:val="00833F05"/>
    <w:rsid w:val="008342AF"/>
    <w:rsid w:val="00834312"/>
    <w:rsid w:val="00834359"/>
    <w:rsid w:val="00834381"/>
    <w:rsid w:val="0083451B"/>
    <w:rsid w:val="00834556"/>
    <w:rsid w:val="00834592"/>
    <w:rsid w:val="00834610"/>
    <w:rsid w:val="00834911"/>
    <w:rsid w:val="008349E8"/>
    <w:rsid w:val="00834A0A"/>
    <w:rsid w:val="00834C2B"/>
    <w:rsid w:val="00834D1C"/>
    <w:rsid w:val="00835007"/>
    <w:rsid w:val="0083559E"/>
    <w:rsid w:val="00835865"/>
    <w:rsid w:val="00835DD0"/>
    <w:rsid w:val="00836051"/>
    <w:rsid w:val="00836AF3"/>
    <w:rsid w:val="00836C77"/>
    <w:rsid w:val="00836FF0"/>
    <w:rsid w:val="008370C2"/>
    <w:rsid w:val="00837151"/>
    <w:rsid w:val="00837731"/>
    <w:rsid w:val="008379CF"/>
    <w:rsid w:val="00837C46"/>
    <w:rsid w:val="00837D83"/>
    <w:rsid w:val="00837F66"/>
    <w:rsid w:val="00840111"/>
    <w:rsid w:val="00840360"/>
    <w:rsid w:val="00840532"/>
    <w:rsid w:val="008407D1"/>
    <w:rsid w:val="008409E1"/>
    <w:rsid w:val="00840D6B"/>
    <w:rsid w:val="008410C6"/>
    <w:rsid w:val="008415F4"/>
    <w:rsid w:val="00841636"/>
    <w:rsid w:val="00841879"/>
    <w:rsid w:val="00841B3B"/>
    <w:rsid w:val="00841E83"/>
    <w:rsid w:val="008422C7"/>
    <w:rsid w:val="00842325"/>
    <w:rsid w:val="00842534"/>
    <w:rsid w:val="00842AF1"/>
    <w:rsid w:val="00842E74"/>
    <w:rsid w:val="00843043"/>
    <w:rsid w:val="008433BF"/>
    <w:rsid w:val="00843863"/>
    <w:rsid w:val="00843966"/>
    <w:rsid w:val="00843CAB"/>
    <w:rsid w:val="00843DFB"/>
    <w:rsid w:val="00844579"/>
    <w:rsid w:val="00844872"/>
    <w:rsid w:val="00844A32"/>
    <w:rsid w:val="00844E73"/>
    <w:rsid w:val="008450CE"/>
    <w:rsid w:val="008450D0"/>
    <w:rsid w:val="0084533E"/>
    <w:rsid w:val="008456CE"/>
    <w:rsid w:val="008456F6"/>
    <w:rsid w:val="00845AAC"/>
    <w:rsid w:val="00845B19"/>
    <w:rsid w:val="00845E0E"/>
    <w:rsid w:val="00845F3A"/>
    <w:rsid w:val="00846243"/>
    <w:rsid w:val="00846506"/>
    <w:rsid w:val="0084668C"/>
    <w:rsid w:val="008468AA"/>
    <w:rsid w:val="008471BA"/>
    <w:rsid w:val="00847471"/>
    <w:rsid w:val="008474C7"/>
    <w:rsid w:val="00847567"/>
    <w:rsid w:val="0084770C"/>
    <w:rsid w:val="00847836"/>
    <w:rsid w:val="008478E2"/>
    <w:rsid w:val="00847C1C"/>
    <w:rsid w:val="00847EA7"/>
    <w:rsid w:val="00847FFB"/>
    <w:rsid w:val="008501C9"/>
    <w:rsid w:val="008506DC"/>
    <w:rsid w:val="00850982"/>
    <w:rsid w:val="00850D3B"/>
    <w:rsid w:val="00850F43"/>
    <w:rsid w:val="00851069"/>
    <w:rsid w:val="00851119"/>
    <w:rsid w:val="00851283"/>
    <w:rsid w:val="008513F0"/>
    <w:rsid w:val="0085144F"/>
    <w:rsid w:val="008514F1"/>
    <w:rsid w:val="0085160D"/>
    <w:rsid w:val="0085193A"/>
    <w:rsid w:val="00851AAD"/>
    <w:rsid w:val="00851AE2"/>
    <w:rsid w:val="00851BB8"/>
    <w:rsid w:val="00851BFB"/>
    <w:rsid w:val="00851D43"/>
    <w:rsid w:val="00851F95"/>
    <w:rsid w:val="00852079"/>
    <w:rsid w:val="008520C6"/>
    <w:rsid w:val="008522D5"/>
    <w:rsid w:val="008522DD"/>
    <w:rsid w:val="0085242B"/>
    <w:rsid w:val="008524F0"/>
    <w:rsid w:val="00852920"/>
    <w:rsid w:val="00852CCA"/>
    <w:rsid w:val="008530BC"/>
    <w:rsid w:val="0085324B"/>
    <w:rsid w:val="0085348E"/>
    <w:rsid w:val="00853598"/>
    <w:rsid w:val="0085380B"/>
    <w:rsid w:val="00853D16"/>
    <w:rsid w:val="0085409E"/>
    <w:rsid w:val="00854175"/>
    <w:rsid w:val="008543F9"/>
    <w:rsid w:val="008544C8"/>
    <w:rsid w:val="008544D2"/>
    <w:rsid w:val="008547C2"/>
    <w:rsid w:val="00854E1F"/>
    <w:rsid w:val="0085504B"/>
    <w:rsid w:val="00855094"/>
    <w:rsid w:val="008550D2"/>
    <w:rsid w:val="0085520F"/>
    <w:rsid w:val="008553AD"/>
    <w:rsid w:val="0085558D"/>
    <w:rsid w:val="008559AE"/>
    <w:rsid w:val="00855BEB"/>
    <w:rsid w:val="00856037"/>
    <w:rsid w:val="0085609F"/>
    <w:rsid w:val="0085643B"/>
    <w:rsid w:val="008564FF"/>
    <w:rsid w:val="0085663D"/>
    <w:rsid w:val="0085664E"/>
    <w:rsid w:val="008566F9"/>
    <w:rsid w:val="008567F1"/>
    <w:rsid w:val="00856854"/>
    <w:rsid w:val="008569F4"/>
    <w:rsid w:val="0085730E"/>
    <w:rsid w:val="0085758E"/>
    <w:rsid w:val="00857781"/>
    <w:rsid w:val="0085784F"/>
    <w:rsid w:val="00857A09"/>
    <w:rsid w:val="00857B1E"/>
    <w:rsid w:val="00857B91"/>
    <w:rsid w:val="00857D70"/>
    <w:rsid w:val="00857E79"/>
    <w:rsid w:val="00857F8B"/>
    <w:rsid w:val="008604EA"/>
    <w:rsid w:val="0086050C"/>
    <w:rsid w:val="0086083D"/>
    <w:rsid w:val="00860856"/>
    <w:rsid w:val="00860874"/>
    <w:rsid w:val="00860B0A"/>
    <w:rsid w:val="00860BE8"/>
    <w:rsid w:val="00860DBC"/>
    <w:rsid w:val="00860DF7"/>
    <w:rsid w:val="00860F95"/>
    <w:rsid w:val="0086105D"/>
    <w:rsid w:val="008611D7"/>
    <w:rsid w:val="008612A9"/>
    <w:rsid w:val="0086141A"/>
    <w:rsid w:val="0086158F"/>
    <w:rsid w:val="008616D5"/>
    <w:rsid w:val="008618DE"/>
    <w:rsid w:val="0086192A"/>
    <w:rsid w:val="00861A00"/>
    <w:rsid w:val="00861A6E"/>
    <w:rsid w:val="00861C7C"/>
    <w:rsid w:val="008620A9"/>
    <w:rsid w:val="00862150"/>
    <w:rsid w:val="008621D0"/>
    <w:rsid w:val="00862959"/>
    <w:rsid w:val="00862A8A"/>
    <w:rsid w:val="00862B06"/>
    <w:rsid w:val="00862C5F"/>
    <w:rsid w:val="00862F77"/>
    <w:rsid w:val="008630A5"/>
    <w:rsid w:val="00863114"/>
    <w:rsid w:val="0086330B"/>
    <w:rsid w:val="008634E5"/>
    <w:rsid w:val="00863C19"/>
    <w:rsid w:val="00863FBC"/>
    <w:rsid w:val="0086418B"/>
    <w:rsid w:val="008641A7"/>
    <w:rsid w:val="0086481B"/>
    <w:rsid w:val="00864E4E"/>
    <w:rsid w:val="00865171"/>
    <w:rsid w:val="00865563"/>
    <w:rsid w:val="008656CD"/>
    <w:rsid w:val="008656DC"/>
    <w:rsid w:val="0086583E"/>
    <w:rsid w:val="008659BC"/>
    <w:rsid w:val="00865AAD"/>
    <w:rsid w:val="00865CC3"/>
    <w:rsid w:val="00865FA2"/>
    <w:rsid w:val="0086605F"/>
    <w:rsid w:val="008660BC"/>
    <w:rsid w:val="008662E4"/>
    <w:rsid w:val="0086655C"/>
    <w:rsid w:val="00866595"/>
    <w:rsid w:val="008666DD"/>
    <w:rsid w:val="00866766"/>
    <w:rsid w:val="00866DAC"/>
    <w:rsid w:val="00866DDB"/>
    <w:rsid w:val="00867A25"/>
    <w:rsid w:val="00867C28"/>
    <w:rsid w:val="00867D99"/>
    <w:rsid w:val="0087010C"/>
    <w:rsid w:val="0087023B"/>
    <w:rsid w:val="008703EC"/>
    <w:rsid w:val="008705BE"/>
    <w:rsid w:val="0087099E"/>
    <w:rsid w:val="00870B9B"/>
    <w:rsid w:val="00870DA6"/>
    <w:rsid w:val="0087113A"/>
    <w:rsid w:val="00871184"/>
    <w:rsid w:val="008714D3"/>
    <w:rsid w:val="008719F2"/>
    <w:rsid w:val="00871A4F"/>
    <w:rsid w:val="00871E28"/>
    <w:rsid w:val="00871F4D"/>
    <w:rsid w:val="00871F9B"/>
    <w:rsid w:val="00871FD1"/>
    <w:rsid w:val="00872147"/>
    <w:rsid w:val="0087290E"/>
    <w:rsid w:val="00872BE2"/>
    <w:rsid w:val="00872E0C"/>
    <w:rsid w:val="00872F5F"/>
    <w:rsid w:val="00873370"/>
    <w:rsid w:val="00874033"/>
    <w:rsid w:val="00874363"/>
    <w:rsid w:val="008743F5"/>
    <w:rsid w:val="00874529"/>
    <w:rsid w:val="00874729"/>
    <w:rsid w:val="00874A68"/>
    <w:rsid w:val="00874CB4"/>
    <w:rsid w:val="00875013"/>
    <w:rsid w:val="008753BF"/>
    <w:rsid w:val="00875D19"/>
    <w:rsid w:val="00875FA5"/>
    <w:rsid w:val="00875FCE"/>
    <w:rsid w:val="0087647B"/>
    <w:rsid w:val="0087656C"/>
    <w:rsid w:val="0087672C"/>
    <w:rsid w:val="00876B75"/>
    <w:rsid w:val="00876C4A"/>
    <w:rsid w:val="00876F19"/>
    <w:rsid w:val="008772F0"/>
    <w:rsid w:val="00877788"/>
    <w:rsid w:val="00877932"/>
    <w:rsid w:val="00877A58"/>
    <w:rsid w:val="00877E1D"/>
    <w:rsid w:val="00880272"/>
    <w:rsid w:val="00880877"/>
    <w:rsid w:val="008809BC"/>
    <w:rsid w:val="008809C9"/>
    <w:rsid w:val="00880C41"/>
    <w:rsid w:val="00880DF7"/>
    <w:rsid w:val="0088120C"/>
    <w:rsid w:val="00881391"/>
    <w:rsid w:val="00881AAB"/>
    <w:rsid w:val="00881C08"/>
    <w:rsid w:val="00881DE5"/>
    <w:rsid w:val="0088213D"/>
    <w:rsid w:val="008822F9"/>
    <w:rsid w:val="0088230B"/>
    <w:rsid w:val="008823EA"/>
    <w:rsid w:val="00882488"/>
    <w:rsid w:val="00882531"/>
    <w:rsid w:val="00882620"/>
    <w:rsid w:val="008827D5"/>
    <w:rsid w:val="00882D6D"/>
    <w:rsid w:val="00882F41"/>
    <w:rsid w:val="00882FDC"/>
    <w:rsid w:val="008832E2"/>
    <w:rsid w:val="00883485"/>
    <w:rsid w:val="008837AE"/>
    <w:rsid w:val="0088385E"/>
    <w:rsid w:val="0088392E"/>
    <w:rsid w:val="00883BD5"/>
    <w:rsid w:val="00883EC4"/>
    <w:rsid w:val="0088477A"/>
    <w:rsid w:val="00884BC6"/>
    <w:rsid w:val="008852FA"/>
    <w:rsid w:val="00885452"/>
    <w:rsid w:val="0088560B"/>
    <w:rsid w:val="00885673"/>
    <w:rsid w:val="008857F0"/>
    <w:rsid w:val="0088583C"/>
    <w:rsid w:val="008858E7"/>
    <w:rsid w:val="00885975"/>
    <w:rsid w:val="008859A5"/>
    <w:rsid w:val="00885B10"/>
    <w:rsid w:val="00886076"/>
    <w:rsid w:val="008862AE"/>
    <w:rsid w:val="00886691"/>
    <w:rsid w:val="00886909"/>
    <w:rsid w:val="00886C0D"/>
    <w:rsid w:val="00886C49"/>
    <w:rsid w:val="00886CC5"/>
    <w:rsid w:val="00887585"/>
    <w:rsid w:val="008878CC"/>
    <w:rsid w:val="00887A9B"/>
    <w:rsid w:val="00887B46"/>
    <w:rsid w:val="00887F5F"/>
    <w:rsid w:val="0089009E"/>
    <w:rsid w:val="00890297"/>
    <w:rsid w:val="008902C8"/>
    <w:rsid w:val="00890767"/>
    <w:rsid w:val="00890A26"/>
    <w:rsid w:val="00890B07"/>
    <w:rsid w:val="00890BD2"/>
    <w:rsid w:val="00890C4F"/>
    <w:rsid w:val="0089102D"/>
    <w:rsid w:val="008913DC"/>
    <w:rsid w:val="0089161F"/>
    <w:rsid w:val="0089194A"/>
    <w:rsid w:val="00891CA0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744"/>
    <w:rsid w:val="00893753"/>
    <w:rsid w:val="00893AC8"/>
    <w:rsid w:val="00893B5E"/>
    <w:rsid w:val="00893D9D"/>
    <w:rsid w:val="00893E11"/>
    <w:rsid w:val="00893F44"/>
    <w:rsid w:val="00894152"/>
    <w:rsid w:val="00894232"/>
    <w:rsid w:val="008942F2"/>
    <w:rsid w:val="00894358"/>
    <w:rsid w:val="00894655"/>
    <w:rsid w:val="008948C4"/>
    <w:rsid w:val="00894EEE"/>
    <w:rsid w:val="00895015"/>
    <w:rsid w:val="008952C7"/>
    <w:rsid w:val="00895419"/>
    <w:rsid w:val="0089562C"/>
    <w:rsid w:val="00895713"/>
    <w:rsid w:val="0089621A"/>
    <w:rsid w:val="00896465"/>
    <w:rsid w:val="0089648D"/>
    <w:rsid w:val="00896AF4"/>
    <w:rsid w:val="00896CA1"/>
    <w:rsid w:val="00896E11"/>
    <w:rsid w:val="00897246"/>
    <w:rsid w:val="00897262"/>
    <w:rsid w:val="0089726D"/>
    <w:rsid w:val="00897443"/>
    <w:rsid w:val="00897795"/>
    <w:rsid w:val="0089781D"/>
    <w:rsid w:val="008978FB"/>
    <w:rsid w:val="008A0113"/>
    <w:rsid w:val="008A080C"/>
    <w:rsid w:val="008A090A"/>
    <w:rsid w:val="008A0A0A"/>
    <w:rsid w:val="008A0B27"/>
    <w:rsid w:val="008A0B91"/>
    <w:rsid w:val="008A0CDF"/>
    <w:rsid w:val="008A0DAC"/>
    <w:rsid w:val="008A0DFA"/>
    <w:rsid w:val="008A105A"/>
    <w:rsid w:val="008A178B"/>
    <w:rsid w:val="008A1A51"/>
    <w:rsid w:val="008A1E86"/>
    <w:rsid w:val="008A291F"/>
    <w:rsid w:val="008A29FD"/>
    <w:rsid w:val="008A2BC7"/>
    <w:rsid w:val="008A2C17"/>
    <w:rsid w:val="008A2CB2"/>
    <w:rsid w:val="008A2D1B"/>
    <w:rsid w:val="008A2D53"/>
    <w:rsid w:val="008A3258"/>
    <w:rsid w:val="008A326A"/>
    <w:rsid w:val="008A338A"/>
    <w:rsid w:val="008A33AE"/>
    <w:rsid w:val="008A33D7"/>
    <w:rsid w:val="008A352D"/>
    <w:rsid w:val="008A3588"/>
    <w:rsid w:val="008A368D"/>
    <w:rsid w:val="008A377C"/>
    <w:rsid w:val="008A3A47"/>
    <w:rsid w:val="008A3BFB"/>
    <w:rsid w:val="008A3DBD"/>
    <w:rsid w:val="008A3F84"/>
    <w:rsid w:val="008A4604"/>
    <w:rsid w:val="008A487A"/>
    <w:rsid w:val="008A4EA8"/>
    <w:rsid w:val="008A56A1"/>
    <w:rsid w:val="008A57FA"/>
    <w:rsid w:val="008A58BB"/>
    <w:rsid w:val="008A5A08"/>
    <w:rsid w:val="008A60F7"/>
    <w:rsid w:val="008A6585"/>
    <w:rsid w:val="008A663B"/>
    <w:rsid w:val="008A7205"/>
    <w:rsid w:val="008A751D"/>
    <w:rsid w:val="008A7763"/>
    <w:rsid w:val="008A77BC"/>
    <w:rsid w:val="008A7C3C"/>
    <w:rsid w:val="008A7CAF"/>
    <w:rsid w:val="008A7D6E"/>
    <w:rsid w:val="008A7D7A"/>
    <w:rsid w:val="008A7E2F"/>
    <w:rsid w:val="008B0054"/>
    <w:rsid w:val="008B0120"/>
    <w:rsid w:val="008B0385"/>
    <w:rsid w:val="008B0430"/>
    <w:rsid w:val="008B04FB"/>
    <w:rsid w:val="008B09A3"/>
    <w:rsid w:val="008B0D29"/>
    <w:rsid w:val="008B0FCC"/>
    <w:rsid w:val="008B10F1"/>
    <w:rsid w:val="008B1370"/>
    <w:rsid w:val="008B15DA"/>
    <w:rsid w:val="008B169D"/>
    <w:rsid w:val="008B1752"/>
    <w:rsid w:val="008B1DDB"/>
    <w:rsid w:val="008B1DF8"/>
    <w:rsid w:val="008B1F03"/>
    <w:rsid w:val="008B2047"/>
    <w:rsid w:val="008B215D"/>
    <w:rsid w:val="008B229F"/>
    <w:rsid w:val="008B22E8"/>
    <w:rsid w:val="008B24BC"/>
    <w:rsid w:val="008B2636"/>
    <w:rsid w:val="008B2905"/>
    <w:rsid w:val="008B2942"/>
    <w:rsid w:val="008B2BB2"/>
    <w:rsid w:val="008B2ED9"/>
    <w:rsid w:val="008B2EE3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426C"/>
    <w:rsid w:val="008B44EA"/>
    <w:rsid w:val="008B4549"/>
    <w:rsid w:val="008B46BC"/>
    <w:rsid w:val="008B49EA"/>
    <w:rsid w:val="008B4BCB"/>
    <w:rsid w:val="008B4D07"/>
    <w:rsid w:val="008B5468"/>
    <w:rsid w:val="008B564F"/>
    <w:rsid w:val="008B598B"/>
    <w:rsid w:val="008B59B6"/>
    <w:rsid w:val="008B5D3D"/>
    <w:rsid w:val="008B613C"/>
    <w:rsid w:val="008B625C"/>
    <w:rsid w:val="008B6434"/>
    <w:rsid w:val="008B67DF"/>
    <w:rsid w:val="008B6A43"/>
    <w:rsid w:val="008B6D30"/>
    <w:rsid w:val="008B6D6D"/>
    <w:rsid w:val="008B6DD8"/>
    <w:rsid w:val="008B728B"/>
    <w:rsid w:val="008B7445"/>
    <w:rsid w:val="008B74A1"/>
    <w:rsid w:val="008B7632"/>
    <w:rsid w:val="008B7653"/>
    <w:rsid w:val="008B7C57"/>
    <w:rsid w:val="008B7DC4"/>
    <w:rsid w:val="008C01F4"/>
    <w:rsid w:val="008C0862"/>
    <w:rsid w:val="008C0F24"/>
    <w:rsid w:val="008C0FA0"/>
    <w:rsid w:val="008C11B8"/>
    <w:rsid w:val="008C1A65"/>
    <w:rsid w:val="008C1AE2"/>
    <w:rsid w:val="008C1D9F"/>
    <w:rsid w:val="008C230C"/>
    <w:rsid w:val="008C232F"/>
    <w:rsid w:val="008C2372"/>
    <w:rsid w:val="008C249F"/>
    <w:rsid w:val="008C24B9"/>
    <w:rsid w:val="008C24C1"/>
    <w:rsid w:val="008C266D"/>
    <w:rsid w:val="008C270C"/>
    <w:rsid w:val="008C2759"/>
    <w:rsid w:val="008C2C97"/>
    <w:rsid w:val="008C2D44"/>
    <w:rsid w:val="008C2E80"/>
    <w:rsid w:val="008C3567"/>
    <w:rsid w:val="008C3634"/>
    <w:rsid w:val="008C394A"/>
    <w:rsid w:val="008C3B30"/>
    <w:rsid w:val="008C41C8"/>
    <w:rsid w:val="008C42E0"/>
    <w:rsid w:val="008C43D7"/>
    <w:rsid w:val="008C4742"/>
    <w:rsid w:val="008C4986"/>
    <w:rsid w:val="008C4A02"/>
    <w:rsid w:val="008C4BD5"/>
    <w:rsid w:val="008C4BEF"/>
    <w:rsid w:val="008C4C74"/>
    <w:rsid w:val="008C4E19"/>
    <w:rsid w:val="008C5018"/>
    <w:rsid w:val="008C53EB"/>
    <w:rsid w:val="008C5624"/>
    <w:rsid w:val="008C58BE"/>
    <w:rsid w:val="008C58C9"/>
    <w:rsid w:val="008C5930"/>
    <w:rsid w:val="008C5D7B"/>
    <w:rsid w:val="008C5E39"/>
    <w:rsid w:val="008C5EBF"/>
    <w:rsid w:val="008C632C"/>
    <w:rsid w:val="008C6362"/>
    <w:rsid w:val="008C63B6"/>
    <w:rsid w:val="008C64F9"/>
    <w:rsid w:val="008C6874"/>
    <w:rsid w:val="008C6B48"/>
    <w:rsid w:val="008C6B6D"/>
    <w:rsid w:val="008C6CA2"/>
    <w:rsid w:val="008C6DCC"/>
    <w:rsid w:val="008C721D"/>
    <w:rsid w:val="008C735F"/>
    <w:rsid w:val="008C7378"/>
    <w:rsid w:val="008C7829"/>
    <w:rsid w:val="008C7B51"/>
    <w:rsid w:val="008C7C00"/>
    <w:rsid w:val="008C7EDB"/>
    <w:rsid w:val="008C7F47"/>
    <w:rsid w:val="008D004C"/>
    <w:rsid w:val="008D00A1"/>
    <w:rsid w:val="008D0158"/>
    <w:rsid w:val="008D01CB"/>
    <w:rsid w:val="008D01D3"/>
    <w:rsid w:val="008D0236"/>
    <w:rsid w:val="008D0253"/>
    <w:rsid w:val="008D0565"/>
    <w:rsid w:val="008D0679"/>
    <w:rsid w:val="008D06F6"/>
    <w:rsid w:val="008D0737"/>
    <w:rsid w:val="008D084E"/>
    <w:rsid w:val="008D0CCA"/>
    <w:rsid w:val="008D0FB4"/>
    <w:rsid w:val="008D10DE"/>
    <w:rsid w:val="008D11BE"/>
    <w:rsid w:val="008D15FE"/>
    <w:rsid w:val="008D18F3"/>
    <w:rsid w:val="008D1AF6"/>
    <w:rsid w:val="008D217F"/>
    <w:rsid w:val="008D2582"/>
    <w:rsid w:val="008D2873"/>
    <w:rsid w:val="008D29B8"/>
    <w:rsid w:val="008D2F7B"/>
    <w:rsid w:val="008D3706"/>
    <w:rsid w:val="008D3728"/>
    <w:rsid w:val="008D3C3F"/>
    <w:rsid w:val="008D3DD9"/>
    <w:rsid w:val="008D3FD6"/>
    <w:rsid w:val="008D3FE1"/>
    <w:rsid w:val="008D4024"/>
    <w:rsid w:val="008D4059"/>
    <w:rsid w:val="008D4177"/>
    <w:rsid w:val="008D41DA"/>
    <w:rsid w:val="008D4409"/>
    <w:rsid w:val="008D4E0F"/>
    <w:rsid w:val="008D520A"/>
    <w:rsid w:val="008D5249"/>
    <w:rsid w:val="008D54C4"/>
    <w:rsid w:val="008D58C7"/>
    <w:rsid w:val="008D5BA7"/>
    <w:rsid w:val="008D5DC1"/>
    <w:rsid w:val="008D6117"/>
    <w:rsid w:val="008D611E"/>
    <w:rsid w:val="008D6387"/>
    <w:rsid w:val="008D65A3"/>
    <w:rsid w:val="008D65E2"/>
    <w:rsid w:val="008D66D4"/>
    <w:rsid w:val="008D69AA"/>
    <w:rsid w:val="008D6CCF"/>
    <w:rsid w:val="008D70C3"/>
    <w:rsid w:val="008D74A9"/>
    <w:rsid w:val="008D7707"/>
    <w:rsid w:val="008D7906"/>
    <w:rsid w:val="008D7989"/>
    <w:rsid w:val="008D7995"/>
    <w:rsid w:val="008D7E8C"/>
    <w:rsid w:val="008D7FD8"/>
    <w:rsid w:val="008E027F"/>
    <w:rsid w:val="008E036C"/>
    <w:rsid w:val="008E0440"/>
    <w:rsid w:val="008E0D4B"/>
    <w:rsid w:val="008E0F73"/>
    <w:rsid w:val="008E0FFD"/>
    <w:rsid w:val="008E11FA"/>
    <w:rsid w:val="008E1683"/>
    <w:rsid w:val="008E1C61"/>
    <w:rsid w:val="008E1D57"/>
    <w:rsid w:val="008E1E2D"/>
    <w:rsid w:val="008E1F76"/>
    <w:rsid w:val="008E214E"/>
    <w:rsid w:val="008E2151"/>
    <w:rsid w:val="008E2272"/>
    <w:rsid w:val="008E24E1"/>
    <w:rsid w:val="008E2C30"/>
    <w:rsid w:val="008E2DE0"/>
    <w:rsid w:val="008E31A0"/>
    <w:rsid w:val="008E3C1A"/>
    <w:rsid w:val="008E3E74"/>
    <w:rsid w:val="008E418A"/>
    <w:rsid w:val="008E432F"/>
    <w:rsid w:val="008E43F9"/>
    <w:rsid w:val="008E443A"/>
    <w:rsid w:val="008E46DE"/>
    <w:rsid w:val="008E4A62"/>
    <w:rsid w:val="008E52A1"/>
    <w:rsid w:val="008E5338"/>
    <w:rsid w:val="008E533B"/>
    <w:rsid w:val="008E5A2E"/>
    <w:rsid w:val="008E5A95"/>
    <w:rsid w:val="008E5BBC"/>
    <w:rsid w:val="008E6196"/>
    <w:rsid w:val="008E629F"/>
    <w:rsid w:val="008E69B4"/>
    <w:rsid w:val="008E6D09"/>
    <w:rsid w:val="008E6E0F"/>
    <w:rsid w:val="008E7005"/>
    <w:rsid w:val="008E70ED"/>
    <w:rsid w:val="008E716F"/>
    <w:rsid w:val="008E795E"/>
    <w:rsid w:val="008E798B"/>
    <w:rsid w:val="008E7AD4"/>
    <w:rsid w:val="008E7D5F"/>
    <w:rsid w:val="008F0B59"/>
    <w:rsid w:val="008F0C13"/>
    <w:rsid w:val="008F0C4D"/>
    <w:rsid w:val="008F0ED8"/>
    <w:rsid w:val="008F1006"/>
    <w:rsid w:val="008F1107"/>
    <w:rsid w:val="008F12E8"/>
    <w:rsid w:val="008F15D6"/>
    <w:rsid w:val="008F163D"/>
    <w:rsid w:val="008F1F3F"/>
    <w:rsid w:val="008F20EC"/>
    <w:rsid w:val="008F22A0"/>
    <w:rsid w:val="008F23BF"/>
    <w:rsid w:val="008F23F2"/>
    <w:rsid w:val="008F241B"/>
    <w:rsid w:val="008F24C0"/>
    <w:rsid w:val="008F25D5"/>
    <w:rsid w:val="008F26C0"/>
    <w:rsid w:val="008F2AD7"/>
    <w:rsid w:val="008F2B73"/>
    <w:rsid w:val="008F2C93"/>
    <w:rsid w:val="008F2D7F"/>
    <w:rsid w:val="008F3AB7"/>
    <w:rsid w:val="008F3B02"/>
    <w:rsid w:val="008F3F48"/>
    <w:rsid w:val="008F4241"/>
    <w:rsid w:val="008F42A8"/>
    <w:rsid w:val="008F4657"/>
    <w:rsid w:val="008F48E0"/>
    <w:rsid w:val="008F4D13"/>
    <w:rsid w:val="008F51B9"/>
    <w:rsid w:val="008F54A1"/>
    <w:rsid w:val="008F5B91"/>
    <w:rsid w:val="008F5C40"/>
    <w:rsid w:val="008F5D94"/>
    <w:rsid w:val="008F5DB1"/>
    <w:rsid w:val="008F5F29"/>
    <w:rsid w:val="008F6123"/>
    <w:rsid w:val="008F62E7"/>
    <w:rsid w:val="008F6310"/>
    <w:rsid w:val="008F6562"/>
    <w:rsid w:val="008F656C"/>
    <w:rsid w:val="008F6745"/>
    <w:rsid w:val="008F6778"/>
    <w:rsid w:val="008F6883"/>
    <w:rsid w:val="008F6969"/>
    <w:rsid w:val="008F6A30"/>
    <w:rsid w:val="008F6A9A"/>
    <w:rsid w:val="008F6B49"/>
    <w:rsid w:val="008F6F36"/>
    <w:rsid w:val="008F7144"/>
    <w:rsid w:val="008F75F9"/>
    <w:rsid w:val="008F7D6A"/>
    <w:rsid w:val="00900174"/>
    <w:rsid w:val="009003EB"/>
    <w:rsid w:val="009005EB"/>
    <w:rsid w:val="0090073B"/>
    <w:rsid w:val="0090074D"/>
    <w:rsid w:val="009009EF"/>
    <w:rsid w:val="00900BB1"/>
    <w:rsid w:val="00900EBC"/>
    <w:rsid w:val="009010EC"/>
    <w:rsid w:val="00901163"/>
    <w:rsid w:val="009012BE"/>
    <w:rsid w:val="009016F7"/>
    <w:rsid w:val="009025FD"/>
    <w:rsid w:val="00902635"/>
    <w:rsid w:val="00902767"/>
    <w:rsid w:val="009027DB"/>
    <w:rsid w:val="00902A58"/>
    <w:rsid w:val="00902BC0"/>
    <w:rsid w:val="00902E3D"/>
    <w:rsid w:val="00903001"/>
    <w:rsid w:val="00903518"/>
    <w:rsid w:val="00903D75"/>
    <w:rsid w:val="00903DE9"/>
    <w:rsid w:val="00903EC7"/>
    <w:rsid w:val="00903F87"/>
    <w:rsid w:val="009041B6"/>
    <w:rsid w:val="009045F2"/>
    <w:rsid w:val="00904860"/>
    <w:rsid w:val="00904A63"/>
    <w:rsid w:val="00904E75"/>
    <w:rsid w:val="00904FB1"/>
    <w:rsid w:val="00905225"/>
    <w:rsid w:val="009052AF"/>
    <w:rsid w:val="0090533A"/>
    <w:rsid w:val="0090553E"/>
    <w:rsid w:val="009056F5"/>
    <w:rsid w:val="00905A6B"/>
    <w:rsid w:val="00905CC6"/>
    <w:rsid w:val="00905D55"/>
    <w:rsid w:val="00905F9B"/>
    <w:rsid w:val="00906245"/>
    <w:rsid w:val="00906405"/>
    <w:rsid w:val="0090644C"/>
    <w:rsid w:val="009065A3"/>
    <w:rsid w:val="009067CE"/>
    <w:rsid w:val="009067DB"/>
    <w:rsid w:val="00906D6A"/>
    <w:rsid w:val="00906F40"/>
    <w:rsid w:val="00906F9E"/>
    <w:rsid w:val="00906FA7"/>
    <w:rsid w:val="00907102"/>
    <w:rsid w:val="00907114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234B"/>
    <w:rsid w:val="0091264E"/>
    <w:rsid w:val="009127E9"/>
    <w:rsid w:val="00912968"/>
    <w:rsid w:val="0091297F"/>
    <w:rsid w:val="00912DFB"/>
    <w:rsid w:val="00913035"/>
    <w:rsid w:val="00913314"/>
    <w:rsid w:val="00913498"/>
    <w:rsid w:val="0091499A"/>
    <w:rsid w:val="00914F63"/>
    <w:rsid w:val="009153D5"/>
    <w:rsid w:val="00915626"/>
    <w:rsid w:val="0091577E"/>
    <w:rsid w:val="00915D0D"/>
    <w:rsid w:val="00915DB1"/>
    <w:rsid w:val="00916274"/>
    <w:rsid w:val="00916363"/>
    <w:rsid w:val="00916B48"/>
    <w:rsid w:val="00916EDD"/>
    <w:rsid w:val="00916F3D"/>
    <w:rsid w:val="009172FD"/>
    <w:rsid w:val="009174D8"/>
    <w:rsid w:val="00917546"/>
    <w:rsid w:val="009176E9"/>
    <w:rsid w:val="00917866"/>
    <w:rsid w:val="00917C35"/>
    <w:rsid w:val="00917C5F"/>
    <w:rsid w:val="0092013D"/>
    <w:rsid w:val="009201B3"/>
    <w:rsid w:val="0092023F"/>
    <w:rsid w:val="00920366"/>
    <w:rsid w:val="0092040B"/>
    <w:rsid w:val="00920645"/>
    <w:rsid w:val="00920704"/>
    <w:rsid w:val="00920D66"/>
    <w:rsid w:val="00921689"/>
    <w:rsid w:val="009217CE"/>
    <w:rsid w:val="00921AF3"/>
    <w:rsid w:val="00921C74"/>
    <w:rsid w:val="00921CB4"/>
    <w:rsid w:val="00921D8B"/>
    <w:rsid w:val="00921FAE"/>
    <w:rsid w:val="00922140"/>
    <w:rsid w:val="0092216F"/>
    <w:rsid w:val="009222D1"/>
    <w:rsid w:val="009224F2"/>
    <w:rsid w:val="009229CD"/>
    <w:rsid w:val="00922BB0"/>
    <w:rsid w:val="00922FB0"/>
    <w:rsid w:val="00923367"/>
    <w:rsid w:val="0092345F"/>
    <w:rsid w:val="0092395C"/>
    <w:rsid w:val="00923A6D"/>
    <w:rsid w:val="00924058"/>
    <w:rsid w:val="0092420C"/>
    <w:rsid w:val="00924343"/>
    <w:rsid w:val="00924365"/>
    <w:rsid w:val="00924515"/>
    <w:rsid w:val="00924A0B"/>
    <w:rsid w:val="00924B25"/>
    <w:rsid w:val="00924FFD"/>
    <w:rsid w:val="009251E5"/>
    <w:rsid w:val="0092526C"/>
    <w:rsid w:val="009255FC"/>
    <w:rsid w:val="009256B4"/>
    <w:rsid w:val="00925891"/>
    <w:rsid w:val="00925AFE"/>
    <w:rsid w:val="00925C38"/>
    <w:rsid w:val="00925C6C"/>
    <w:rsid w:val="009260D2"/>
    <w:rsid w:val="00926101"/>
    <w:rsid w:val="009261A6"/>
    <w:rsid w:val="00926266"/>
    <w:rsid w:val="00926615"/>
    <w:rsid w:val="009266F3"/>
    <w:rsid w:val="0092695A"/>
    <w:rsid w:val="0092699F"/>
    <w:rsid w:val="00926AFC"/>
    <w:rsid w:val="00926BE3"/>
    <w:rsid w:val="0092719E"/>
    <w:rsid w:val="009271CD"/>
    <w:rsid w:val="00927209"/>
    <w:rsid w:val="009273AD"/>
    <w:rsid w:val="009274D0"/>
    <w:rsid w:val="0093034F"/>
    <w:rsid w:val="0093035F"/>
    <w:rsid w:val="00930746"/>
    <w:rsid w:val="00930BAD"/>
    <w:rsid w:val="00930C1E"/>
    <w:rsid w:val="00930EB7"/>
    <w:rsid w:val="00930F5B"/>
    <w:rsid w:val="0093119E"/>
    <w:rsid w:val="009311D6"/>
    <w:rsid w:val="009313F5"/>
    <w:rsid w:val="00931BC6"/>
    <w:rsid w:val="00931BDB"/>
    <w:rsid w:val="00931C7D"/>
    <w:rsid w:val="00931C94"/>
    <w:rsid w:val="00931FD3"/>
    <w:rsid w:val="00932050"/>
    <w:rsid w:val="00932163"/>
    <w:rsid w:val="00932438"/>
    <w:rsid w:val="00932807"/>
    <w:rsid w:val="009329A8"/>
    <w:rsid w:val="00932AF5"/>
    <w:rsid w:val="00932F1F"/>
    <w:rsid w:val="0093300B"/>
    <w:rsid w:val="009334D2"/>
    <w:rsid w:val="00933A06"/>
    <w:rsid w:val="00933B30"/>
    <w:rsid w:val="009344F7"/>
    <w:rsid w:val="009347B1"/>
    <w:rsid w:val="00934982"/>
    <w:rsid w:val="00934DC3"/>
    <w:rsid w:val="009350C9"/>
    <w:rsid w:val="009353C3"/>
    <w:rsid w:val="009353D1"/>
    <w:rsid w:val="009358CF"/>
    <w:rsid w:val="00935BFF"/>
    <w:rsid w:val="00935D1B"/>
    <w:rsid w:val="00935FF1"/>
    <w:rsid w:val="0093624F"/>
    <w:rsid w:val="00936476"/>
    <w:rsid w:val="00936992"/>
    <w:rsid w:val="00936ADF"/>
    <w:rsid w:val="00936B2B"/>
    <w:rsid w:val="00936BBF"/>
    <w:rsid w:val="00936DDB"/>
    <w:rsid w:val="009370CF"/>
    <w:rsid w:val="00937488"/>
    <w:rsid w:val="009376E5"/>
    <w:rsid w:val="0093798B"/>
    <w:rsid w:val="00937C2B"/>
    <w:rsid w:val="00937C5D"/>
    <w:rsid w:val="00937CCD"/>
    <w:rsid w:val="00937DBF"/>
    <w:rsid w:val="00937E40"/>
    <w:rsid w:val="00937F80"/>
    <w:rsid w:val="009404E1"/>
    <w:rsid w:val="00940754"/>
    <w:rsid w:val="00940AA3"/>
    <w:rsid w:val="00940F07"/>
    <w:rsid w:val="00941086"/>
    <w:rsid w:val="009415C2"/>
    <w:rsid w:val="0094165C"/>
    <w:rsid w:val="0094214E"/>
    <w:rsid w:val="0094260F"/>
    <w:rsid w:val="00942716"/>
    <w:rsid w:val="0094281B"/>
    <w:rsid w:val="009428CC"/>
    <w:rsid w:val="00942904"/>
    <w:rsid w:val="00942D52"/>
    <w:rsid w:val="00942E72"/>
    <w:rsid w:val="009430F1"/>
    <w:rsid w:val="00943257"/>
    <w:rsid w:val="0094333A"/>
    <w:rsid w:val="009436CF"/>
    <w:rsid w:val="009436EF"/>
    <w:rsid w:val="00943A4C"/>
    <w:rsid w:val="00943B2F"/>
    <w:rsid w:val="00943CCF"/>
    <w:rsid w:val="00943E4C"/>
    <w:rsid w:val="0094411C"/>
    <w:rsid w:val="00944160"/>
    <w:rsid w:val="009443DA"/>
    <w:rsid w:val="00944477"/>
    <w:rsid w:val="009444BA"/>
    <w:rsid w:val="009448C1"/>
    <w:rsid w:val="009448DD"/>
    <w:rsid w:val="00944A9F"/>
    <w:rsid w:val="00944CCE"/>
    <w:rsid w:val="00944E1C"/>
    <w:rsid w:val="00944E2C"/>
    <w:rsid w:val="00944EB8"/>
    <w:rsid w:val="00944EDA"/>
    <w:rsid w:val="0094511A"/>
    <w:rsid w:val="00945A8E"/>
    <w:rsid w:val="00945B44"/>
    <w:rsid w:val="00945DE1"/>
    <w:rsid w:val="00946086"/>
    <w:rsid w:val="009460FB"/>
    <w:rsid w:val="00946C8D"/>
    <w:rsid w:val="00947437"/>
    <w:rsid w:val="0094762B"/>
    <w:rsid w:val="00947942"/>
    <w:rsid w:val="009479CA"/>
    <w:rsid w:val="009479F1"/>
    <w:rsid w:val="00947A6F"/>
    <w:rsid w:val="00947D5C"/>
    <w:rsid w:val="00950015"/>
    <w:rsid w:val="00950119"/>
    <w:rsid w:val="0095011B"/>
    <w:rsid w:val="009501F4"/>
    <w:rsid w:val="00950215"/>
    <w:rsid w:val="009502C4"/>
    <w:rsid w:val="00950851"/>
    <w:rsid w:val="00950979"/>
    <w:rsid w:val="0095098F"/>
    <w:rsid w:val="00950B26"/>
    <w:rsid w:val="00950FC2"/>
    <w:rsid w:val="00951236"/>
    <w:rsid w:val="00951359"/>
    <w:rsid w:val="009515E7"/>
    <w:rsid w:val="0095192F"/>
    <w:rsid w:val="009524E4"/>
    <w:rsid w:val="009528CD"/>
    <w:rsid w:val="009528F6"/>
    <w:rsid w:val="0095302A"/>
    <w:rsid w:val="00953106"/>
    <w:rsid w:val="009533D1"/>
    <w:rsid w:val="009534D4"/>
    <w:rsid w:val="009536FB"/>
    <w:rsid w:val="00953A9A"/>
    <w:rsid w:val="00953F4F"/>
    <w:rsid w:val="00954122"/>
    <w:rsid w:val="00954152"/>
    <w:rsid w:val="009546D6"/>
    <w:rsid w:val="00954783"/>
    <w:rsid w:val="00954970"/>
    <w:rsid w:val="00954E62"/>
    <w:rsid w:val="00954ED3"/>
    <w:rsid w:val="009550F7"/>
    <w:rsid w:val="009551E7"/>
    <w:rsid w:val="009553B2"/>
    <w:rsid w:val="009554A3"/>
    <w:rsid w:val="00955617"/>
    <w:rsid w:val="0095564D"/>
    <w:rsid w:val="00955E96"/>
    <w:rsid w:val="00956196"/>
    <w:rsid w:val="00956384"/>
    <w:rsid w:val="009566CE"/>
    <w:rsid w:val="00956AE0"/>
    <w:rsid w:val="00956B1C"/>
    <w:rsid w:val="00956C49"/>
    <w:rsid w:val="00957038"/>
    <w:rsid w:val="00957082"/>
    <w:rsid w:val="0095709B"/>
    <w:rsid w:val="009570BE"/>
    <w:rsid w:val="00957775"/>
    <w:rsid w:val="00957D44"/>
    <w:rsid w:val="00957F81"/>
    <w:rsid w:val="00960060"/>
    <w:rsid w:val="00960645"/>
    <w:rsid w:val="00960A07"/>
    <w:rsid w:val="00960B76"/>
    <w:rsid w:val="00960C68"/>
    <w:rsid w:val="00960EC8"/>
    <w:rsid w:val="00960EEC"/>
    <w:rsid w:val="00960FE7"/>
    <w:rsid w:val="00961116"/>
    <w:rsid w:val="009615C9"/>
    <w:rsid w:val="0096189C"/>
    <w:rsid w:val="009619CB"/>
    <w:rsid w:val="00961D67"/>
    <w:rsid w:val="00961F83"/>
    <w:rsid w:val="0096208F"/>
    <w:rsid w:val="009620FD"/>
    <w:rsid w:val="00962171"/>
    <w:rsid w:val="0096260F"/>
    <w:rsid w:val="00962BCC"/>
    <w:rsid w:val="00962CCA"/>
    <w:rsid w:val="009630D5"/>
    <w:rsid w:val="0096330D"/>
    <w:rsid w:val="00963523"/>
    <w:rsid w:val="00963808"/>
    <w:rsid w:val="00963A76"/>
    <w:rsid w:val="00963ED4"/>
    <w:rsid w:val="00964526"/>
    <w:rsid w:val="0096457F"/>
    <w:rsid w:val="0096466F"/>
    <w:rsid w:val="00964B09"/>
    <w:rsid w:val="00964F0F"/>
    <w:rsid w:val="00965054"/>
    <w:rsid w:val="009651FE"/>
    <w:rsid w:val="009654B8"/>
    <w:rsid w:val="00965738"/>
    <w:rsid w:val="009657E4"/>
    <w:rsid w:val="009659D7"/>
    <w:rsid w:val="00965B17"/>
    <w:rsid w:val="00965E7C"/>
    <w:rsid w:val="00965EE7"/>
    <w:rsid w:val="009660DB"/>
    <w:rsid w:val="00966173"/>
    <w:rsid w:val="00966192"/>
    <w:rsid w:val="009663BC"/>
    <w:rsid w:val="0096673C"/>
    <w:rsid w:val="00966947"/>
    <w:rsid w:val="009669D3"/>
    <w:rsid w:val="00966B42"/>
    <w:rsid w:val="00966CC9"/>
    <w:rsid w:val="0096711C"/>
    <w:rsid w:val="00967476"/>
    <w:rsid w:val="009675C2"/>
    <w:rsid w:val="00967B7B"/>
    <w:rsid w:val="00967CED"/>
    <w:rsid w:val="00967D7E"/>
    <w:rsid w:val="009700B1"/>
    <w:rsid w:val="00970286"/>
    <w:rsid w:val="0097031E"/>
    <w:rsid w:val="009703FF"/>
    <w:rsid w:val="009704F5"/>
    <w:rsid w:val="0097058F"/>
    <w:rsid w:val="00970BB9"/>
    <w:rsid w:val="00970CC0"/>
    <w:rsid w:val="009716F7"/>
    <w:rsid w:val="00971A94"/>
    <w:rsid w:val="00971DE4"/>
    <w:rsid w:val="009720DD"/>
    <w:rsid w:val="00972147"/>
    <w:rsid w:val="0097260E"/>
    <w:rsid w:val="00972995"/>
    <w:rsid w:val="00972B3E"/>
    <w:rsid w:val="00972B5A"/>
    <w:rsid w:val="00972E84"/>
    <w:rsid w:val="00972EB0"/>
    <w:rsid w:val="00972F1B"/>
    <w:rsid w:val="00973A74"/>
    <w:rsid w:val="00973AF2"/>
    <w:rsid w:val="00973BFE"/>
    <w:rsid w:val="00973DC1"/>
    <w:rsid w:val="00973EE9"/>
    <w:rsid w:val="009744C7"/>
    <w:rsid w:val="00974514"/>
    <w:rsid w:val="00974B5C"/>
    <w:rsid w:val="00974C56"/>
    <w:rsid w:val="00974DFA"/>
    <w:rsid w:val="0097506E"/>
    <w:rsid w:val="009754EC"/>
    <w:rsid w:val="00975541"/>
    <w:rsid w:val="00975610"/>
    <w:rsid w:val="009756B2"/>
    <w:rsid w:val="009756C1"/>
    <w:rsid w:val="009756C4"/>
    <w:rsid w:val="00976814"/>
    <w:rsid w:val="0097686D"/>
    <w:rsid w:val="00976B6E"/>
    <w:rsid w:val="0097738B"/>
    <w:rsid w:val="009778DF"/>
    <w:rsid w:val="00977E22"/>
    <w:rsid w:val="00977F07"/>
    <w:rsid w:val="009801AA"/>
    <w:rsid w:val="0098070F"/>
    <w:rsid w:val="009808C1"/>
    <w:rsid w:val="009809E3"/>
    <w:rsid w:val="00980DB0"/>
    <w:rsid w:val="00981477"/>
    <w:rsid w:val="00981666"/>
    <w:rsid w:val="0098175B"/>
    <w:rsid w:val="0098192E"/>
    <w:rsid w:val="009819DD"/>
    <w:rsid w:val="00981B9E"/>
    <w:rsid w:val="00981D06"/>
    <w:rsid w:val="00981EC3"/>
    <w:rsid w:val="00981FAF"/>
    <w:rsid w:val="00982385"/>
    <w:rsid w:val="0098264B"/>
    <w:rsid w:val="009828AA"/>
    <w:rsid w:val="009828C7"/>
    <w:rsid w:val="0098296B"/>
    <w:rsid w:val="0098325A"/>
    <w:rsid w:val="0098365B"/>
    <w:rsid w:val="00983EBB"/>
    <w:rsid w:val="00984194"/>
    <w:rsid w:val="00984302"/>
    <w:rsid w:val="00984536"/>
    <w:rsid w:val="00984BFA"/>
    <w:rsid w:val="00984F07"/>
    <w:rsid w:val="00985513"/>
    <w:rsid w:val="00985AB9"/>
    <w:rsid w:val="00985B68"/>
    <w:rsid w:val="00985DA2"/>
    <w:rsid w:val="00985FAB"/>
    <w:rsid w:val="00986076"/>
    <w:rsid w:val="00986140"/>
    <w:rsid w:val="00986195"/>
    <w:rsid w:val="00986632"/>
    <w:rsid w:val="0098669B"/>
    <w:rsid w:val="009869D7"/>
    <w:rsid w:val="00986D1E"/>
    <w:rsid w:val="00986F20"/>
    <w:rsid w:val="009870DC"/>
    <w:rsid w:val="00987687"/>
    <w:rsid w:val="00987ACB"/>
    <w:rsid w:val="00987BDF"/>
    <w:rsid w:val="00987DE5"/>
    <w:rsid w:val="00990037"/>
    <w:rsid w:val="009901A4"/>
    <w:rsid w:val="009901FD"/>
    <w:rsid w:val="0099051F"/>
    <w:rsid w:val="0099096A"/>
    <w:rsid w:val="00990B53"/>
    <w:rsid w:val="00990DC0"/>
    <w:rsid w:val="00990F85"/>
    <w:rsid w:val="009911E7"/>
    <w:rsid w:val="009915DD"/>
    <w:rsid w:val="009918B9"/>
    <w:rsid w:val="00991B61"/>
    <w:rsid w:val="00991B85"/>
    <w:rsid w:val="00991E7B"/>
    <w:rsid w:val="00991EBB"/>
    <w:rsid w:val="00991F28"/>
    <w:rsid w:val="00992170"/>
    <w:rsid w:val="00992502"/>
    <w:rsid w:val="0099280C"/>
    <w:rsid w:val="0099284C"/>
    <w:rsid w:val="0099297A"/>
    <w:rsid w:val="00992D13"/>
    <w:rsid w:val="00992F65"/>
    <w:rsid w:val="0099306C"/>
    <w:rsid w:val="009936F4"/>
    <w:rsid w:val="009939C8"/>
    <w:rsid w:val="009939FF"/>
    <w:rsid w:val="00993B23"/>
    <w:rsid w:val="00993FE6"/>
    <w:rsid w:val="00994BB4"/>
    <w:rsid w:val="00994C0F"/>
    <w:rsid w:val="00994C21"/>
    <w:rsid w:val="00994F1C"/>
    <w:rsid w:val="00995C87"/>
    <w:rsid w:val="00995C97"/>
    <w:rsid w:val="00995CFC"/>
    <w:rsid w:val="00995D40"/>
    <w:rsid w:val="00996307"/>
    <w:rsid w:val="0099665F"/>
    <w:rsid w:val="009968C8"/>
    <w:rsid w:val="00996914"/>
    <w:rsid w:val="00996BDF"/>
    <w:rsid w:val="0099768E"/>
    <w:rsid w:val="00997DD3"/>
    <w:rsid w:val="00997EE4"/>
    <w:rsid w:val="00997F94"/>
    <w:rsid w:val="009A0187"/>
    <w:rsid w:val="009A0235"/>
    <w:rsid w:val="009A023E"/>
    <w:rsid w:val="009A039D"/>
    <w:rsid w:val="009A06EA"/>
    <w:rsid w:val="009A0951"/>
    <w:rsid w:val="009A0E1E"/>
    <w:rsid w:val="009A113D"/>
    <w:rsid w:val="009A11CA"/>
    <w:rsid w:val="009A128A"/>
    <w:rsid w:val="009A15C0"/>
    <w:rsid w:val="009A1A9D"/>
    <w:rsid w:val="009A1A9E"/>
    <w:rsid w:val="009A1C1C"/>
    <w:rsid w:val="009A1C69"/>
    <w:rsid w:val="009A263E"/>
    <w:rsid w:val="009A267F"/>
    <w:rsid w:val="009A2713"/>
    <w:rsid w:val="009A2778"/>
    <w:rsid w:val="009A2785"/>
    <w:rsid w:val="009A29F8"/>
    <w:rsid w:val="009A2B90"/>
    <w:rsid w:val="009A2F00"/>
    <w:rsid w:val="009A2F1D"/>
    <w:rsid w:val="009A313D"/>
    <w:rsid w:val="009A3227"/>
    <w:rsid w:val="009A3330"/>
    <w:rsid w:val="009A3353"/>
    <w:rsid w:val="009A37C8"/>
    <w:rsid w:val="009A38A5"/>
    <w:rsid w:val="009A3B8B"/>
    <w:rsid w:val="009A3BAD"/>
    <w:rsid w:val="009A3D89"/>
    <w:rsid w:val="009A4013"/>
    <w:rsid w:val="009A4053"/>
    <w:rsid w:val="009A4229"/>
    <w:rsid w:val="009A42B6"/>
    <w:rsid w:val="009A4328"/>
    <w:rsid w:val="009A49B1"/>
    <w:rsid w:val="009A4C16"/>
    <w:rsid w:val="009A4C92"/>
    <w:rsid w:val="009A4CD3"/>
    <w:rsid w:val="009A4E38"/>
    <w:rsid w:val="009A51C2"/>
    <w:rsid w:val="009A5507"/>
    <w:rsid w:val="009A5738"/>
    <w:rsid w:val="009A57B8"/>
    <w:rsid w:val="009A5B16"/>
    <w:rsid w:val="009A5F04"/>
    <w:rsid w:val="009A6189"/>
    <w:rsid w:val="009A6349"/>
    <w:rsid w:val="009A65E5"/>
    <w:rsid w:val="009A661F"/>
    <w:rsid w:val="009A6A31"/>
    <w:rsid w:val="009A6B31"/>
    <w:rsid w:val="009A6CB1"/>
    <w:rsid w:val="009A6E05"/>
    <w:rsid w:val="009A6F76"/>
    <w:rsid w:val="009A70DB"/>
    <w:rsid w:val="009A713F"/>
    <w:rsid w:val="009A7696"/>
    <w:rsid w:val="009A78C9"/>
    <w:rsid w:val="009A7A53"/>
    <w:rsid w:val="009A7B85"/>
    <w:rsid w:val="009A7EF8"/>
    <w:rsid w:val="009B015E"/>
    <w:rsid w:val="009B0351"/>
    <w:rsid w:val="009B03BE"/>
    <w:rsid w:val="009B084D"/>
    <w:rsid w:val="009B0B13"/>
    <w:rsid w:val="009B0BBA"/>
    <w:rsid w:val="009B0F3E"/>
    <w:rsid w:val="009B10DF"/>
    <w:rsid w:val="009B15AF"/>
    <w:rsid w:val="009B196F"/>
    <w:rsid w:val="009B1B95"/>
    <w:rsid w:val="009B1F57"/>
    <w:rsid w:val="009B1F98"/>
    <w:rsid w:val="009B1FCD"/>
    <w:rsid w:val="009B2C16"/>
    <w:rsid w:val="009B3417"/>
    <w:rsid w:val="009B349D"/>
    <w:rsid w:val="009B34D6"/>
    <w:rsid w:val="009B39F8"/>
    <w:rsid w:val="009B3D02"/>
    <w:rsid w:val="009B3E2F"/>
    <w:rsid w:val="009B3E86"/>
    <w:rsid w:val="009B4212"/>
    <w:rsid w:val="009B4213"/>
    <w:rsid w:val="009B42D6"/>
    <w:rsid w:val="009B44C6"/>
    <w:rsid w:val="009B476C"/>
    <w:rsid w:val="009B48DE"/>
    <w:rsid w:val="009B4B10"/>
    <w:rsid w:val="009B4B2E"/>
    <w:rsid w:val="009B4CF8"/>
    <w:rsid w:val="009B4E9C"/>
    <w:rsid w:val="009B5014"/>
    <w:rsid w:val="009B5065"/>
    <w:rsid w:val="009B50AA"/>
    <w:rsid w:val="009B5349"/>
    <w:rsid w:val="009B5427"/>
    <w:rsid w:val="009B579B"/>
    <w:rsid w:val="009B5921"/>
    <w:rsid w:val="009B59D4"/>
    <w:rsid w:val="009B6341"/>
    <w:rsid w:val="009B65F6"/>
    <w:rsid w:val="009B6600"/>
    <w:rsid w:val="009B696E"/>
    <w:rsid w:val="009B6C96"/>
    <w:rsid w:val="009B6DB6"/>
    <w:rsid w:val="009B70B2"/>
    <w:rsid w:val="009B758B"/>
    <w:rsid w:val="009B7635"/>
    <w:rsid w:val="009B7681"/>
    <w:rsid w:val="009B7A45"/>
    <w:rsid w:val="009B7D42"/>
    <w:rsid w:val="009C0470"/>
    <w:rsid w:val="009C0E8F"/>
    <w:rsid w:val="009C1541"/>
    <w:rsid w:val="009C170F"/>
    <w:rsid w:val="009C18EE"/>
    <w:rsid w:val="009C19E8"/>
    <w:rsid w:val="009C1B9C"/>
    <w:rsid w:val="009C1C22"/>
    <w:rsid w:val="009C2309"/>
    <w:rsid w:val="009C2481"/>
    <w:rsid w:val="009C29EA"/>
    <w:rsid w:val="009C2D08"/>
    <w:rsid w:val="009C2D79"/>
    <w:rsid w:val="009C3026"/>
    <w:rsid w:val="009C30EC"/>
    <w:rsid w:val="009C35E2"/>
    <w:rsid w:val="009C384C"/>
    <w:rsid w:val="009C3859"/>
    <w:rsid w:val="009C389E"/>
    <w:rsid w:val="009C39B8"/>
    <w:rsid w:val="009C3DB6"/>
    <w:rsid w:val="009C3F31"/>
    <w:rsid w:val="009C3FA7"/>
    <w:rsid w:val="009C41C7"/>
    <w:rsid w:val="009C46F8"/>
    <w:rsid w:val="009C493B"/>
    <w:rsid w:val="009C49AB"/>
    <w:rsid w:val="009C4A0B"/>
    <w:rsid w:val="009C4C71"/>
    <w:rsid w:val="009C4DA0"/>
    <w:rsid w:val="009C5064"/>
    <w:rsid w:val="009C5419"/>
    <w:rsid w:val="009C5764"/>
    <w:rsid w:val="009C5888"/>
    <w:rsid w:val="009C58D1"/>
    <w:rsid w:val="009C59AA"/>
    <w:rsid w:val="009C5DFE"/>
    <w:rsid w:val="009C6150"/>
    <w:rsid w:val="009C64ED"/>
    <w:rsid w:val="009C6544"/>
    <w:rsid w:val="009C6688"/>
    <w:rsid w:val="009C6987"/>
    <w:rsid w:val="009C69EB"/>
    <w:rsid w:val="009C6A49"/>
    <w:rsid w:val="009C6C41"/>
    <w:rsid w:val="009C6DF7"/>
    <w:rsid w:val="009C7504"/>
    <w:rsid w:val="009C7602"/>
    <w:rsid w:val="009C769F"/>
    <w:rsid w:val="009C7E0A"/>
    <w:rsid w:val="009C7FA7"/>
    <w:rsid w:val="009D0045"/>
    <w:rsid w:val="009D00AB"/>
    <w:rsid w:val="009D00DE"/>
    <w:rsid w:val="009D01B6"/>
    <w:rsid w:val="009D059D"/>
    <w:rsid w:val="009D06AB"/>
    <w:rsid w:val="009D06C2"/>
    <w:rsid w:val="009D06E0"/>
    <w:rsid w:val="009D07F9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C63"/>
    <w:rsid w:val="009D1C9E"/>
    <w:rsid w:val="009D1D13"/>
    <w:rsid w:val="009D2335"/>
    <w:rsid w:val="009D23AF"/>
    <w:rsid w:val="009D24C6"/>
    <w:rsid w:val="009D2838"/>
    <w:rsid w:val="009D2A49"/>
    <w:rsid w:val="009D2CF9"/>
    <w:rsid w:val="009D2DB1"/>
    <w:rsid w:val="009D2E49"/>
    <w:rsid w:val="009D31B5"/>
    <w:rsid w:val="009D3602"/>
    <w:rsid w:val="009D36A6"/>
    <w:rsid w:val="009D3A67"/>
    <w:rsid w:val="009D3B4C"/>
    <w:rsid w:val="009D3CB8"/>
    <w:rsid w:val="009D437C"/>
    <w:rsid w:val="009D489D"/>
    <w:rsid w:val="009D52C3"/>
    <w:rsid w:val="009D54DD"/>
    <w:rsid w:val="009D5A0D"/>
    <w:rsid w:val="009D5B70"/>
    <w:rsid w:val="009D60BE"/>
    <w:rsid w:val="009D60E5"/>
    <w:rsid w:val="009D6550"/>
    <w:rsid w:val="009D68C8"/>
    <w:rsid w:val="009D6B01"/>
    <w:rsid w:val="009D6ED2"/>
    <w:rsid w:val="009D6EF3"/>
    <w:rsid w:val="009D70DB"/>
    <w:rsid w:val="009D7190"/>
    <w:rsid w:val="009D72D0"/>
    <w:rsid w:val="009D76DB"/>
    <w:rsid w:val="009D780A"/>
    <w:rsid w:val="009D7974"/>
    <w:rsid w:val="009D7A07"/>
    <w:rsid w:val="009D7BFD"/>
    <w:rsid w:val="009D7DF1"/>
    <w:rsid w:val="009E0AED"/>
    <w:rsid w:val="009E0B29"/>
    <w:rsid w:val="009E0CB6"/>
    <w:rsid w:val="009E0E04"/>
    <w:rsid w:val="009E1282"/>
    <w:rsid w:val="009E16F5"/>
    <w:rsid w:val="009E17EB"/>
    <w:rsid w:val="009E1C10"/>
    <w:rsid w:val="009E23C8"/>
    <w:rsid w:val="009E25D0"/>
    <w:rsid w:val="009E27A1"/>
    <w:rsid w:val="009E2ABD"/>
    <w:rsid w:val="009E2CB8"/>
    <w:rsid w:val="009E2CC1"/>
    <w:rsid w:val="009E2F38"/>
    <w:rsid w:val="009E2F41"/>
    <w:rsid w:val="009E3146"/>
    <w:rsid w:val="009E33BA"/>
    <w:rsid w:val="009E404B"/>
    <w:rsid w:val="009E43A7"/>
    <w:rsid w:val="009E4633"/>
    <w:rsid w:val="009E4861"/>
    <w:rsid w:val="009E4981"/>
    <w:rsid w:val="009E49AF"/>
    <w:rsid w:val="009E4F0F"/>
    <w:rsid w:val="009E556B"/>
    <w:rsid w:val="009E5D24"/>
    <w:rsid w:val="009E5E64"/>
    <w:rsid w:val="009E5F00"/>
    <w:rsid w:val="009E60BF"/>
    <w:rsid w:val="009E640E"/>
    <w:rsid w:val="009E6A02"/>
    <w:rsid w:val="009E6B5F"/>
    <w:rsid w:val="009E6B6A"/>
    <w:rsid w:val="009E6D19"/>
    <w:rsid w:val="009E6D31"/>
    <w:rsid w:val="009E6DCF"/>
    <w:rsid w:val="009E70F5"/>
    <w:rsid w:val="009E719C"/>
    <w:rsid w:val="009E7442"/>
    <w:rsid w:val="009E749D"/>
    <w:rsid w:val="009E7762"/>
    <w:rsid w:val="009E791A"/>
    <w:rsid w:val="009E7A12"/>
    <w:rsid w:val="009E7B8B"/>
    <w:rsid w:val="009F0476"/>
    <w:rsid w:val="009F0516"/>
    <w:rsid w:val="009F0575"/>
    <w:rsid w:val="009F0C02"/>
    <w:rsid w:val="009F0C47"/>
    <w:rsid w:val="009F1277"/>
    <w:rsid w:val="009F139C"/>
    <w:rsid w:val="009F1748"/>
    <w:rsid w:val="009F184D"/>
    <w:rsid w:val="009F1971"/>
    <w:rsid w:val="009F1DB5"/>
    <w:rsid w:val="009F2178"/>
    <w:rsid w:val="009F2250"/>
    <w:rsid w:val="009F22DD"/>
    <w:rsid w:val="009F230B"/>
    <w:rsid w:val="009F2310"/>
    <w:rsid w:val="009F23E8"/>
    <w:rsid w:val="009F28C1"/>
    <w:rsid w:val="009F2E17"/>
    <w:rsid w:val="009F344E"/>
    <w:rsid w:val="009F3453"/>
    <w:rsid w:val="009F365F"/>
    <w:rsid w:val="009F3703"/>
    <w:rsid w:val="009F3829"/>
    <w:rsid w:val="009F39A8"/>
    <w:rsid w:val="009F3A05"/>
    <w:rsid w:val="009F3A06"/>
    <w:rsid w:val="009F3E71"/>
    <w:rsid w:val="009F3EDA"/>
    <w:rsid w:val="009F4036"/>
    <w:rsid w:val="009F41DB"/>
    <w:rsid w:val="009F42FC"/>
    <w:rsid w:val="009F43D7"/>
    <w:rsid w:val="009F4B99"/>
    <w:rsid w:val="009F4D2D"/>
    <w:rsid w:val="009F517A"/>
    <w:rsid w:val="009F51B2"/>
    <w:rsid w:val="009F51D5"/>
    <w:rsid w:val="009F51E8"/>
    <w:rsid w:val="009F5417"/>
    <w:rsid w:val="009F5700"/>
    <w:rsid w:val="009F5982"/>
    <w:rsid w:val="009F5C08"/>
    <w:rsid w:val="009F665A"/>
    <w:rsid w:val="009F6763"/>
    <w:rsid w:val="009F6835"/>
    <w:rsid w:val="009F6A28"/>
    <w:rsid w:val="009F6AC3"/>
    <w:rsid w:val="009F6C68"/>
    <w:rsid w:val="009F7A42"/>
    <w:rsid w:val="009F7B63"/>
    <w:rsid w:val="009F7D55"/>
    <w:rsid w:val="009F7D73"/>
    <w:rsid w:val="009F7F0A"/>
    <w:rsid w:val="00A0016F"/>
    <w:rsid w:val="00A0085D"/>
    <w:rsid w:val="00A00A67"/>
    <w:rsid w:val="00A0154D"/>
    <w:rsid w:val="00A01694"/>
    <w:rsid w:val="00A01A84"/>
    <w:rsid w:val="00A01B47"/>
    <w:rsid w:val="00A01FA6"/>
    <w:rsid w:val="00A02B5E"/>
    <w:rsid w:val="00A02C15"/>
    <w:rsid w:val="00A031BA"/>
    <w:rsid w:val="00A031E2"/>
    <w:rsid w:val="00A034D5"/>
    <w:rsid w:val="00A035EC"/>
    <w:rsid w:val="00A03A60"/>
    <w:rsid w:val="00A03C9C"/>
    <w:rsid w:val="00A03E00"/>
    <w:rsid w:val="00A04012"/>
    <w:rsid w:val="00A04176"/>
    <w:rsid w:val="00A041A5"/>
    <w:rsid w:val="00A041AB"/>
    <w:rsid w:val="00A04348"/>
    <w:rsid w:val="00A0459E"/>
    <w:rsid w:val="00A04710"/>
    <w:rsid w:val="00A04954"/>
    <w:rsid w:val="00A04BAD"/>
    <w:rsid w:val="00A04CE0"/>
    <w:rsid w:val="00A04E28"/>
    <w:rsid w:val="00A04F6F"/>
    <w:rsid w:val="00A04FAD"/>
    <w:rsid w:val="00A0514E"/>
    <w:rsid w:val="00A05156"/>
    <w:rsid w:val="00A05168"/>
    <w:rsid w:val="00A051C0"/>
    <w:rsid w:val="00A052E3"/>
    <w:rsid w:val="00A05792"/>
    <w:rsid w:val="00A05905"/>
    <w:rsid w:val="00A059B7"/>
    <w:rsid w:val="00A05FF6"/>
    <w:rsid w:val="00A064CD"/>
    <w:rsid w:val="00A06966"/>
    <w:rsid w:val="00A06A19"/>
    <w:rsid w:val="00A06B03"/>
    <w:rsid w:val="00A06BE3"/>
    <w:rsid w:val="00A0707C"/>
    <w:rsid w:val="00A07099"/>
    <w:rsid w:val="00A07804"/>
    <w:rsid w:val="00A07AC3"/>
    <w:rsid w:val="00A07AE2"/>
    <w:rsid w:val="00A07B00"/>
    <w:rsid w:val="00A07CAB"/>
    <w:rsid w:val="00A07EFB"/>
    <w:rsid w:val="00A10147"/>
    <w:rsid w:val="00A10388"/>
    <w:rsid w:val="00A105A3"/>
    <w:rsid w:val="00A106BA"/>
    <w:rsid w:val="00A10A87"/>
    <w:rsid w:val="00A10D2F"/>
    <w:rsid w:val="00A11025"/>
    <w:rsid w:val="00A11085"/>
    <w:rsid w:val="00A1110F"/>
    <w:rsid w:val="00A1139E"/>
    <w:rsid w:val="00A115E6"/>
    <w:rsid w:val="00A11A42"/>
    <w:rsid w:val="00A11A6D"/>
    <w:rsid w:val="00A11E96"/>
    <w:rsid w:val="00A121B9"/>
    <w:rsid w:val="00A12405"/>
    <w:rsid w:val="00A1249D"/>
    <w:rsid w:val="00A124E3"/>
    <w:rsid w:val="00A125BF"/>
    <w:rsid w:val="00A1272F"/>
    <w:rsid w:val="00A12961"/>
    <w:rsid w:val="00A12B5B"/>
    <w:rsid w:val="00A12CE2"/>
    <w:rsid w:val="00A133A9"/>
    <w:rsid w:val="00A13EC0"/>
    <w:rsid w:val="00A14173"/>
    <w:rsid w:val="00A14466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F1F"/>
    <w:rsid w:val="00A16F8E"/>
    <w:rsid w:val="00A17366"/>
    <w:rsid w:val="00A1768A"/>
    <w:rsid w:val="00A17A90"/>
    <w:rsid w:val="00A17CCF"/>
    <w:rsid w:val="00A17ED2"/>
    <w:rsid w:val="00A17F5F"/>
    <w:rsid w:val="00A20104"/>
    <w:rsid w:val="00A203B3"/>
    <w:rsid w:val="00A205AC"/>
    <w:rsid w:val="00A205F4"/>
    <w:rsid w:val="00A207F8"/>
    <w:rsid w:val="00A20844"/>
    <w:rsid w:val="00A208C8"/>
    <w:rsid w:val="00A20DE2"/>
    <w:rsid w:val="00A20F0D"/>
    <w:rsid w:val="00A21078"/>
    <w:rsid w:val="00A2151F"/>
    <w:rsid w:val="00A21571"/>
    <w:rsid w:val="00A2179B"/>
    <w:rsid w:val="00A21CF7"/>
    <w:rsid w:val="00A21D4E"/>
    <w:rsid w:val="00A21EFF"/>
    <w:rsid w:val="00A21F6D"/>
    <w:rsid w:val="00A220A5"/>
    <w:rsid w:val="00A22430"/>
    <w:rsid w:val="00A2268E"/>
    <w:rsid w:val="00A23352"/>
    <w:rsid w:val="00A233FC"/>
    <w:rsid w:val="00A234F3"/>
    <w:rsid w:val="00A23C3D"/>
    <w:rsid w:val="00A23CB1"/>
    <w:rsid w:val="00A240A0"/>
    <w:rsid w:val="00A24897"/>
    <w:rsid w:val="00A24BBB"/>
    <w:rsid w:val="00A24BD5"/>
    <w:rsid w:val="00A24C4E"/>
    <w:rsid w:val="00A24D84"/>
    <w:rsid w:val="00A24FEB"/>
    <w:rsid w:val="00A256BB"/>
    <w:rsid w:val="00A260D1"/>
    <w:rsid w:val="00A26303"/>
    <w:rsid w:val="00A2686B"/>
    <w:rsid w:val="00A268F1"/>
    <w:rsid w:val="00A26911"/>
    <w:rsid w:val="00A26CA3"/>
    <w:rsid w:val="00A26CBD"/>
    <w:rsid w:val="00A26E87"/>
    <w:rsid w:val="00A27009"/>
    <w:rsid w:val="00A27010"/>
    <w:rsid w:val="00A27167"/>
    <w:rsid w:val="00A274D4"/>
    <w:rsid w:val="00A279D0"/>
    <w:rsid w:val="00A27D76"/>
    <w:rsid w:val="00A27EBC"/>
    <w:rsid w:val="00A27F0F"/>
    <w:rsid w:val="00A27F58"/>
    <w:rsid w:val="00A30160"/>
    <w:rsid w:val="00A301AA"/>
    <w:rsid w:val="00A3021C"/>
    <w:rsid w:val="00A304F6"/>
    <w:rsid w:val="00A30785"/>
    <w:rsid w:val="00A30872"/>
    <w:rsid w:val="00A308B0"/>
    <w:rsid w:val="00A30EBE"/>
    <w:rsid w:val="00A30F1C"/>
    <w:rsid w:val="00A31121"/>
    <w:rsid w:val="00A317C3"/>
    <w:rsid w:val="00A31842"/>
    <w:rsid w:val="00A31D8A"/>
    <w:rsid w:val="00A3209A"/>
    <w:rsid w:val="00A326B0"/>
    <w:rsid w:val="00A327AB"/>
    <w:rsid w:val="00A327E2"/>
    <w:rsid w:val="00A32AFD"/>
    <w:rsid w:val="00A32B09"/>
    <w:rsid w:val="00A32D29"/>
    <w:rsid w:val="00A32D8D"/>
    <w:rsid w:val="00A3332E"/>
    <w:rsid w:val="00A3365F"/>
    <w:rsid w:val="00A3374A"/>
    <w:rsid w:val="00A337DA"/>
    <w:rsid w:val="00A33E19"/>
    <w:rsid w:val="00A33E1E"/>
    <w:rsid w:val="00A34242"/>
    <w:rsid w:val="00A34380"/>
    <w:rsid w:val="00A34A61"/>
    <w:rsid w:val="00A34B35"/>
    <w:rsid w:val="00A34B3B"/>
    <w:rsid w:val="00A34C5B"/>
    <w:rsid w:val="00A34E3F"/>
    <w:rsid w:val="00A34E4F"/>
    <w:rsid w:val="00A35397"/>
    <w:rsid w:val="00A3552B"/>
    <w:rsid w:val="00A35A5F"/>
    <w:rsid w:val="00A35E16"/>
    <w:rsid w:val="00A35FD4"/>
    <w:rsid w:val="00A36055"/>
    <w:rsid w:val="00A36089"/>
    <w:rsid w:val="00A3608C"/>
    <w:rsid w:val="00A36386"/>
    <w:rsid w:val="00A36438"/>
    <w:rsid w:val="00A366E3"/>
    <w:rsid w:val="00A366E6"/>
    <w:rsid w:val="00A36767"/>
    <w:rsid w:val="00A36DD0"/>
    <w:rsid w:val="00A37095"/>
    <w:rsid w:val="00A37112"/>
    <w:rsid w:val="00A3742D"/>
    <w:rsid w:val="00A37552"/>
    <w:rsid w:val="00A3764D"/>
    <w:rsid w:val="00A376C3"/>
    <w:rsid w:val="00A376E3"/>
    <w:rsid w:val="00A37830"/>
    <w:rsid w:val="00A37B8D"/>
    <w:rsid w:val="00A37C7F"/>
    <w:rsid w:val="00A40345"/>
    <w:rsid w:val="00A404BB"/>
    <w:rsid w:val="00A40508"/>
    <w:rsid w:val="00A408D6"/>
    <w:rsid w:val="00A4091F"/>
    <w:rsid w:val="00A41074"/>
    <w:rsid w:val="00A412D8"/>
    <w:rsid w:val="00A4179C"/>
    <w:rsid w:val="00A41885"/>
    <w:rsid w:val="00A41C29"/>
    <w:rsid w:val="00A41C93"/>
    <w:rsid w:val="00A4230F"/>
    <w:rsid w:val="00A42536"/>
    <w:rsid w:val="00A42948"/>
    <w:rsid w:val="00A4299A"/>
    <w:rsid w:val="00A42A87"/>
    <w:rsid w:val="00A42D1F"/>
    <w:rsid w:val="00A42E86"/>
    <w:rsid w:val="00A42FB8"/>
    <w:rsid w:val="00A433E4"/>
    <w:rsid w:val="00A43871"/>
    <w:rsid w:val="00A43ADA"/>
    <w:rsid w:val="00A43D6B"/>
    <w:rsid w:val="00A43DD9"/>
    <w:rsid w:val="00A43E9E"/>
    <w:rsid w:val="00A43F7E"/>
    <w:rsid w:val="00A44536"/>
    <w:rsid w:val="00A4474C"/>
    <w:rsid w:val="00A44AA2"/>
    <w:rsid w:val="00A44BE7"/>
    <w:rsid w:val="00A44C8D"/>
    <w:rsid w:val="00A44CC2"/>
    <w:rsid w:val="00A44D81"/>
    <w:rsid w:val="00A44FD7"/>
    <w:rsid w:val="00A451B5"/>
    <w:rsid w:val="00A45701"/>
    <w:rsid w:val="00A457E9"/>
    <w:rsid w:val="00A45BF3"/>
    <w:rsid w:val="00A461F7"/>
    <w:rsid w:val="00A4649A"/>
    <w:rsid w:val="00A46657"/>
    <w:rsid w:val="00A46843"/>
    <w:rsid w:val="00A46937"/>
    <w:rsid w:val="00A46A81"/>
    <w:rsid w:val="00A46AB3"/>
    <w:rsid w:val="00A46D83"/>
    <w:rsid w:val="00A470E2"/>
    <w:rsid w:val="00A471F1"/>
    <w:rsid w:val="00A4766A"/>
    <w:rsid w:val="00A477BC"/>
    <w:rsid w:val="00A47854"/>
    <w:rsid w:val="00A47D70"/>
    <w:rsid w:val="00A50383"/>
    <w:rsid w:val="00A50766"/>
    <w:rsid w:val="00A50AD7"/>
    <w:rsid w:val="00A514D6"/>
    <w:rsid w:val="00A51AEF"/>
    <w:rsid w:val="00A52007"/>
    <w:rsid w:val="00A5223C"/>
    <w:rsid w:val="00A52356"/>
    <w:rsid w:val="00A526B2"/>
    <w:rsid w:val="00A528C8"/>
    <w:rsid w:val="00A52A33"/>
    <w:rsid w:val="00A52AB3"/>
    <w:rsid w:val="00A52BDC"/>
    <w:rsid w:val="00A52DAD"/>
    <w:rsid w:val="00A52DFA"/>
    <w:rsid w:val="00A52F51"/>
    <w:rsid w:val="00A52FE4"/>
    <w:rsid w:val="00A532DC"/>
    <w:rsid w:val="00A5330F"/>
    <w:rsid w:val="00A53337"/>
    <w:rsid w:val="00A53404"/>
    <w:rsid w:val="00A53454"/>
    <w:rsid w:val="00A539CB"/>
    <w:rsid w:val="00A53FDF"/>
    <w:rsid w:val="00A5411E"/>
    <w:rsid w:val="00A54131"/>
    <w:rsid w:val="00A545FC"/>
    <w:rsid w:val="00A5477D"/>
    <w:rsid w:val="00A54914"/>
    <w:rsid w:val="00A54A7F"/>
    <w:rsid w:val="00A54AC8"/>
    <w:rsid w:val="00A54D3B"/>
    <w:rsid w:val="00A5535F"/>
    <w:rsid w:val="00A5536E"/>
    <w:rsid w:val="00A556D7"/>
    <w:rsid w:val="00A557C1"/>
    <w:rsid w:val="00A563F0"/>
    <w:rsid w:val="00A56408"/>
    <w:rsid w:val="00A56644"/>
    <w:rsid w:val="00A56699"/>
    <w:rsid w:val="00A56742"/>
    <w:rsid w:val="00A56768"/>
    <w:rsid w:val="00A56799"/>
    <w:rsid w:val="00A56962"/>
    <w:rsid w:val="00A56B36"/>
    <w:rsid w:val="00A56C08"/>
    <w:rsid w:val="00A56E85"/>
    <w:rsid w:val="00A575B9"/>
    <w:rsid w:val="00A577D7"/>
    <w:rsid w:val="00A57C81"/>
    <w:rsid w:val="00A57E9B"/>
    <w:rsid w:val="00A57F5A"/>
    <w:rsid w:val="00A60780"/>
    <w:rsid w:val="00A60801"/>
    <w:rsid w:val="00A60BDD"/>
    <w:rsid w:val="00A60E8C"/>
    <w:rsid w:val="00A60EBB"/>
    <w:rsid w:val="00A611BC"/>
    <w:rsid w:val="00A612F7"/>
    <w:rsid w:val="00A61497"/>
    <w:rsid w:val="00A6152D"/>
    <w:rsid w:val="00A6181B"/>
    <w:rsid w:val="00A618D4"/>
    <w:rsid w:val="00A618FE"/>
    <w:rsid w:val="00A61C4B"/>
    <w:rsid w:val="00A61DEF"/>
    <w:rsid w:val="00A6213F"/>
    <w:rsid w:val="00A624C9"/>
    <w:rsid w:val="00A626C8"/>
    <w:rsid w:val="00A62A1F"/>
    <w:rsid w:val="00A62C45"/>
    <w:rsid w:val="00A631A6"/>
    <w:rsid w:val="00A6331D"/>
    <w:rsid w:val="00A638B9"/>
    <w:rsid w:val="00A6392B"/>
    <w:rsid w:val="00A63B38"/>
    <w:rsid w:val="00A63E4E"/>
    <w:rsid w:val="00A64332"/>
    <w:rsid w:val="00A644EA"/>
    <w:rsid w:val="00A644FD"/>
    <w:rsid w:val="00A64803"/>
    <w:rsid w:val="00A64AC4"/>
    <w:rsid w:val="00A64D20"/>
    <w:rsid w:val="00A64DDD"/>
    <w:rsid w:val="00A6567A"/>
    <w:rsid w:val="00A656C9"/>
    <w:rsid w:val="00A65759"/>
    <w:rsid w:val="00A65A25"/>
    <w:rsid w:val="00A65ADB"/>
    <w:rsid w:val="00A65B15"/>
    <w:rsid w:val="00A65C49"/>
    <w:rsid w:val="00A65D1F"/>
    <w:rsid w:val="00A65D2C"/>
    <w:rsid w:val="00A66180"/>
    <w:rsid w:val="00A66268"/>
    <w:rsid w:val="00A6687C"/>
    <w:rsid w:val="00A6776A"/>
    <w:rsid w:val="00A67833"/>
    <w:rsid w:val="00A678BD"/>
    <w:rsid w:val="00A679B6"/>
    <w:rsid w:val="00A67A0F"/>
    <w:rsid w:val="00A67C07"/>
    <w:rsid w:val="00A67C1E"/>
    <w:rsid w:val="00A67C26"/>
    <w:rsid w:val="00A67E3F"/>
    <w:rsid w:val="00A67F5E"/>
    <w:rsid w:val="00A67F5F"/>
    <w:rsid w:val="00A7006E"/>
    <w:rsid w:val="00A70078"/>
    <w:rsid w:val="00A700FB"/>
    <w:rsid w:val="00A7013A"/>
    <w:rsid w:val="00A70295"/>
    <w:rsid w:val="00A705CB"/>
    <w:rsid w:val="00A70A73"/>
    <w:rsid w:val="00A70C9D"/>
    <w:rsid w:val="00A70D6E"/>
    <w:rsid w:val="00A70F1F"/>
    <w:rsid w:val="00A70FB8"/>
    <w:rsid w:val="00A710BB"/>
    <w:rsid w:val="00A710D1"/>
    <w:rsid w:val="00A71118"/>
    <w:rsid w:val="00A7133D"/>
    <w:rsid w:val="00A71B5D"/>
    <w:rsid w:val="00A71E89"/>
    <w:rsid w:val="00A71F3C"/>
    <w:rsid w:val="00A71FCC"/>
    <w:rsid w:val="00A7232C"/>
    <w:rsid w:val="00A72BD2"/>
    <w:rsid w:val="00A72CA4"/>
    <w:rsid w:val="00A72D19"/>
    <w:rsid w:val="00A72F99"/>
    <w:rsid w:val="00A72FBA"/>
    <w:rsid w:val="00A730C3"/>
    <w:rsid w:val="00A733C5"/>
    <w:rsid w:val="00A736D2"/>
    <w:rsid w:val="00A7397B"/>
    <w:rsid w:val="00A73ACD"/>
    <w:rsid w:val="00A73AEE"/>
    <w:rsid w:val="00A73BE8"/>
    <w:rsid w:val="00A73DA4"/>
    <w:rsid w:val="00A740E2"/>
    <w:rsid w:val="00A74338"/>
    <w:rsid w:val="00A7442C"/>
    <w:rsid w:val="00A7445B"/>
    <w:rsid w:val="00A74461"/>
    <w:rsid w:val="00A74509"/>
    <w:rsid w:val="00A74B05"/>
    <w:rsid w:val="00A74CBE"/>
    <w:rsid w:val="00A755B2"/>
    <w:rsid w:val="00A75795"/>
    <w:rsid w:val="00A7579D"/>
    <w:rsid w:val="00A75847"/>
    <w:rsid w:val="00A758A7"/>
    <w:rsid w:val="00A758E3"/>
    <w:rsid w:val="00A75D62"/>
    <w:rsid w:val="00A761BF"/>
    <w:rsid w:val="00A762E5"/>
    <w:rsid w:val="00A764D0"/>
    <w:rsid w:val="00A7714F"/>
    <w:rsid w:val="00A77339"/>
    <w:rsid w:val="00A7754F"/>
    <w:rsid w:val="00A77595"/>
    <w:rsid w:val="00A776F1"/>
    <w:rsid w:val="00A77B4C"/>
    <w:rsid w:val="00A77B4E"/>
    <w:rsid w:val="00A77B58"/>
    <w:rsid w:val="00A77CE5"/>
    <w:rsid w:val="00A77E88"/>
    <w:rsid w:val="00A80201"/>
    <w:rsid w:val="00A80457"/>
    <w:rsid w:val="00A804F3"/>
    <w:rsid w:val="00A806EF"/>
    <w:rsid w:val="00A80823"/>
    <w:rsid w:val="00A808D4"/>
    <w:rsid w:val="00A80A1E"/>
    <w:rsid w:val="00A80D20"/>
    <w:rsid w:val="00A80D71"/>
    <w:rsid w:val="00A80EB1"/>
    <w:rsid w:val="00A81053"/>
    <w:rsid w:val="00A8129C"/>
    <w:rsid w:val="00A813DD"/>
    <w:rsid w:val="00A81559"/>
    <w:rsid w:val="00A81995"/>
    <w:rsid w:val="00A819DD"/>
    <w:rsid w:val="00A81C89"/>
    <w:rsid w:val="00A81E9B"/>
    <w:rsid w:val="00A81FFC"/>
    <w:rsid w:val="00A821FD"/>
    <w:rsid w:val="00A8241F"/>
    <w:rsid w:val="00A82430"/>
    <w:rsid w:val="00A82663"/>
    <w:rsid w:val="00A82CBB"/>
    <w:rsid w:val="00A83074"/>
    <w:rsid w:val="00A8337B"/>
    <w:rsid w:val="00A83447"/>
    <w:rsid w:val="00A836C8"/>
    <w:rsid w:val="00A838E5"/>
    <w:rsid w:val="00A83D48"/>
    <w:rsid w:val="00A84011"/>
    <w:rsid w:val="00A8429A"/>
    <w:rsid w:val="00A8480F"/>
    <w:rsid w:val="00A848F2"/>
    <w:rsid w:val="00A8494E"/>
    <w:rsid w:val="00A84BFF"/>
    <w:rsid w:val="00A850EE"/>
    <w:rsid w:val="00A85CD7"/>
    <w:rsid w:val="00A85F1A"/>
    <w:rsid w:val="00A86238"/>
    <w:rsid w:val="00A86A98"/>
    <w:rsid w:val="00A86B46"/>
    <w:rsid w:val="00A86B7F"/>
    <w:rsid w:val="00A86C1B"/>
    <w:rsid w:val="00A86C65"/>
    <w:rsid w:val="00A86D37"/>
    <w:rsid w:val="00A86E27"/>
    <w:rsid w:val="00A870B7"/>
    <w:rsid w:val="00A872FF"/>
    <w:rsid w:val="00A87304"/>
    <w:rsid w:val="00A87748"/>
    <w:rsid w:val="00A87B13"/>
    <w:rsid w:val="00A87E43"/>
    <w:rsid w:val="00A87FBE"/>
    <w:rsid w:val="00A9018A"/>
    <w:rsid w:val="00A9047C"/>
    <w:rsid w:val="00A90552"/>
    <w:rsid w:val="00A90D53"/>
    <w:rsid w:val="00A90FA3"/>
    <w:rsid w:val="00A910F4"/>
    <w:rsid w:val="00A912D5"/>
    <w:rsid w:val="00A9150F"/>
    <w:rsid w:val="00A916E2"/>
    <w:rsid w:val="00A916E8"/>
    <w:rsid w:val="00A917B8"/>
    <w:rsid w:val="00A91D29"/>
    <w:rsid w:val="00A91E0B"/>
    <w:rsid w:val="00A92651"/>
    <w:rsid w:val="00A92769"/>
    <w:rsid w:val="00A928AE"/>
    <w:rsid w:val="00A92EA7"/>
    <w:rsid w:val="00A93858"/>
    <w:rsid w:val="00A938C0"/>
    <w:rsid w:val="00A93B63"/>
    <w:rsid w:val="00A93E77"/>
    <w:rsid w:val="00A93FA7"/>
    <w:rsid w:val="00A94329"/>
    <w:rsid w:val="00A945BD"/>
    <w:rsid w:val="00A94B5B"/>
    <w:rsid w:val="00A94CCD"/>
    <w:rsid w:val="00A94E52"/>
    <w:rsid w:val="00A950F8"/>
    <w:rsid w:val="00A95165"/>
    <w:rsid w:val="00A952A8"/>
    <w:rsid w:val="00A954BA"/>
    <w:rsid w:val="00A959EE"/>
    <w:rsid w:val="00A95D46"/>
    <w:rsid w:val="00A95DE7"/>
    <w:rsid w:val="00A95E75"/>
    <w:rsid w:val="00A9614D"/>
    <w:rsid w:val="00A9622E"/>
    <w:rsid w:val="00A96859"/>
    <w:rsid w:val="00A96E82"/>
    <w:rsid w:val="00A97083"/>
    <w:rsid w:val="00A974DD"/>
    <w:rsid w:val="00A97682"/>
    <w:rsid w:val="00A9781A"/>
    <w:rsid w:val="00A979FE"/>
    <w:rsid w:val="00A97AAE"/>
    <w:rsid w:val="00A97CAC"/>
    <w:rsid w:val="00A97D5D"/>
    <w:rsid w:val="00AA02B1"/>
    <w:rsid w:val="00AA0714"/>
    <w:rsid w:val="00AA0C30"/>
    <w:rsid w:val="00AA0DF7"/>
    <w:rsid w:val="00AA1052"/>
    <w:rsid w:val="00AA1119"/>
    <w:rsid w:val="00AA1254"/>
    <w:rsid w:val="00AA15B1"/>
    <w:rsid w:val="00AA1A60"/>
    <w:rsid w:val="00AA1C99"/>
    <w:rsid w:val="00AA1D8A"/>
    <w:rsid w:val="00AA20DE"/>
    <w:rsid w:val="00AA227C"/>
    <w:rsid w:val="00AA24DD"/>
    <w:rsid w:val="00AA26C4"/>
    <w:rsid w:val="00AA284E"/>
    <w:rsid w:val="00AA2ABA"/>
    <w:rsid w:val="00AA2C09"/>
    <w:rsid w:val="00AA2C24"/>
    <w:rsid w:val="00AA3699"/>
    <w:rsid w:val="00AA36AD"/>
    <w:rsid w:val="00AA43EE"/>
    <w:rsid w:val="00AA4712"/>
    <w:rsid w:val="00AA4B75"/>
    <w:rsid w:val="00AA4E89"/>
    <w:rsid w:val="00AA4FE4"/>
    <w:rsid w:val="00AA5263"/>
    <w:rsid w:val="00AA5332"/>
    <w:rsid w:val="00AA5C92"/>
    <w:rsid w:val="00AA6599"/>
    <w:rsid w:val="00AA667E"/>
    <w:rsid w:val="00AA6712"/>
    <w:rsid w:val="00AA6937"/>
    <w:rsid w:val="00AA6B6C"/>
    <w:rsid w:val="00AA6BA2"/>
    <w:rsid w:val="00AA6F25"/>
    <w:rsid w:val="00AA706A"/>
    <w:rsid w:val="00AA7138"/>
    <w:rsid w:val="00AA7325"/>
    <w:rsid w:val="00AA7421"/>
    <w:rsid w:val="00AA7B20"/>
    <w:rsid w:val="00AB0319"/>
    <w:rsid w:val="00AB0379"/>
    <w:rsid w:val="00AB05BE"/>
    <w:rsid w:val="00AB0728"/>
    <w:rsid w:val="00AB07D3"/>
    <w:rsid w:val="00AB08D7"/>
    <w:rsid w:val="00AB090A"/>
    <w:rsid w:val="00AB0E5D"/>
    <w:rsid w:val="00AB0F6C"/>
    <w:rsid w:val="00AB1519"/>
    <w:rsid w:val="00AB1683"/>
    <w:rsid w:val="00AB1713"/>
    <w:rsid w:val="00AB1A86"/>
    <w:rsid w:val="00AB1B49"/>
    <w:rsid w:val="00AB1CF0"/>
    <w:rsid w:val="00AB20F2"/>
    <w:rsid w:val="00AB2618"/>
    <w:rsid w:val="00AB284D"/>
    <w:rsid w:val="00AB2861"/>
    <w:rsid w:val="00AB2891"/>
    <w:rsid w:val="00AB2BA4"/>
    <w:rsid w:val="00AB2E60"/>
    <w:rsid w:val="00AB2E71"/>
    <w:rsid w:val="00AB2E9D"/>
    <w:rsid w:val="00AB32B0"/>
    <w:rsid w:val="00AB336D"/>
    <w:rsid w:val="00AB34AF"/>
    <w:rsid w:val="00AB3967"/>
    <w:rsid w:val="00AB3A68"/>
    <w:rsid w:val="00AB3C9D"/>
    <w:rsid w:val="00AB3EF2"/>
    <w:rsid w:val="00AB3F4F"/>
    <w:rsid w:val="00AB3FD1"/>
    <w:rsid w:val="00AB4004"/>
    <w:rsid w:val="00AB4088"/>
    <w:rsid w:val="00AB40CE"/>
    <w:rsid w:val="00AB4279"/>
    <w:rsid w:val="00AB485E"/>
    <w:rsid w:val="00AB4F0F"/>
    <w:rsid w:val="00AB50F9"/>
    <w:rsid w:val="00AB5300"/>
    <w:rsid w:val="00AB543B"/>
    <w:rsid w:val="00AB5666"/>
    <w:rsid w:val="00AB5684"/>
    <w:rsid w:val="00AB5954"/>
    <w:rsid w:val="00AB5A85"/>
    <w:rsid w:val="00AB6083"/>
    <w:rsid w:val="00AB61A9"/>
    <w:rsid w:val="00AB6548"/>
    <w:rsid w:val="00AB6824"/>
    <w:rsid w:val="00AB68FA"/>
    <w:rsid w:val="00AB6C43"/>
    <w:rsid w:val="00AB6D05"/>
    <w:rsid w:val="00AB6E6C"/>
    <w:rsid w:val="00AB704F"/>
    <w:rsid w:val="00AB732A"/>
    <w:rsid w:val="00AB73B5"/>
    <w:rsid w:val="00AB7845"/>
    <w:rsid w:val="00AB7876"/>
    <w:rsid w:val="00AB7AC3"/>
    <w:rsid w:val="00AB7AD4"/>
    <w:rsid w:val="00AB7DDB"/>
    <w:rsid w:val="00AC006C"/>
    <w:rsid w:val="00AC04B9"/>
    <w:rsid w:val="00AC05B5"/>
    <w:rsid w:val="00AC06F0"/>
    <w:rsid w:val="00AC079B"/>
    <w:rsid w:val="00AC0858"/>
    <w:rsid w:val="00AC09E6"/>
    <w:rsid w:val="00AC0D1B"/>
    <w:rsid w:val="00AC0E24"/>
    <w:rsid w:val="00AC0F64"/>
    <w:rsid w:val="00AC0FF0"/>
    <w:rsid w:val="00AC12F1"/>
    <w:rsid w:val="00AC16D0"/>
    <w:rsid w:val="00AC199F"/>
    <w:rsid w:val="00AC19DD"/>
    <w:rsid w:val="00AC1ACE"/>
    <w:rsid w:val="00AC1D29"/>
    <w:rsid w:val="00AC1DC9"/>
    <w:rsid w:val="00AC2050"/>
    <w:rsid w:val="00AC22BE"/>
    <w:rsid w:val="00AC2806"/>
    <w:rsid w:val="00AC2CE0"/>
    <w:rsid w:val="00AC335C"/>
    <w:rsid w:val="00AC3414"/>
    <w:rsid w:val="00AC365D"/>
    <w:rsid w:val="00AC366B"/>
    <w:rsid w:val="00AC375F"/>
    <w:rsid w:val="00AC389B"/>
    <w:rsid w:val="00AC3B05"/>
    <w:rsid w:val="00AC3C4A"/>
    <w:rsid w:val="00AC3F12"/>
    <w:rsid w:val="00AC41CE"/>
    <w:rsid w:val="00AC4402"/>
    <w:rsid w:val="00AC4678"/>
    <w:rsid w:val="00AC5038"/>
    <w:rsid w:val="00AC52F9"/>
    <w:rsid w:val="00AC5343"/>
    <w:rsid w:val="00AC54F3"/>
    <w:rsid w:val="00AC55D6"/>
    <w:rsid w:val="00AC5673"/>
    <w:rsid w:val="00AC57EA"/>
    <w:rsid w:val="00AC5AEE"/>
    <w:rsid w:val="00AC5B25"/>
    <w:rsid w:val="00AC5BB1"/>
    <w:rsid w:val="00AC5BF5"/>
    <w:rsid w:val="00AC5DE4"/>
    <w:rsid w:val="00AC62DF"/>
    <w:rsid w:val="00AC6336"/>
    <w:rsid w:val="00AC6356"/>
    <w:rsid w:val="00AC63C5"/>
    <w:rsid w:val="00AC645C"/>
    <w:rsid w:val="00AC6A29"/>
    <w:rsid w:val="00AC6D94"/>
    <w:rsid w:val="00AC6DF1"/>
    <w:rsid w:val="00AC6FCF"/>
    <w:rsid w:val="00AC71B6"/>
    <w:rsid w:val="00AC750B"/>
    <w:rsid w:val="00AC775F"/>
    <w:rsid w:val="00AC7D31"/>
    <w:rsid w:val="00AC7E98"/>
    <w:rsid w:val="00AC7F31"/>
    <w:rsid w:val="00AD0009"/>
    <w:rsid w:val="00AD0151"/>
    <w:rsid w:val="00AD02AA"/>
    <w:rsid w:val="00AD0523"/>
    <w:rsid w:val="00AD0566"/>
    <w:rsid w:val="00AD09BF"/>
    <w:rsid w:val="00AD0C61"/>
    <w:rsid w:val="00AD0D93"/>
    <w:rsid w:val="00AD0F96"/>
    <w:rsid w:val="00AD109F"/>
    <w:rsid w:val="00AD1268"/>
    <w:rsid w:val="00AD1486"/>
    <w:rsid w:val="00AD14AD"/>
    <w:rsid w:val="00AD14CC"/>
    <w:rsid w:val="00AD1541"/>
    <w:rsid w:val="00AD1546"/>
    <w:rsid w:val="00AD1565"/>
    <w:rsid w:val="00AD18AB"/>
    <w:rsid w:val="00AD1917"/>
    <w:rsid w:val="00AD1A1A"/>
    <w:rsid w:val="00AD1A6E"/>
    <w:rsid w:val="00AD1B19"/>
    <w:rsid w:val="00AD1BAA"/>
    <w:rsid w:val="00AD1C5F"/>
    <w:rsid w:val="00AD1D39"/>
    <w:rsid w:val="00AD1E7F"/>
    <w:rsid w:val="00AD1EA7"/>
    <w:rsid w:val="00AD1F56"/>
    <w:rsid w:val="00AD22EC"/>
    <w:rsid w:val="00AD27D2"/>
    <w:rsid w:val="00AD2A42"/>
    <w:rsid w:val="00AD2B88"/>
    <w:rsid w:val="00AD2C7C"/>
    <w:rsid w:val="00AD2CF6"/>
    <w:rsid w:val="00AD3001"/>
    <w:rsid w:val="00AD31F9"/>
    <w:rsid w:val="00AD33D8"/>
    <w:rsid w:val="00AD35B7"/>
    <w:rsid w:val="00AD38CB"/>
    <w:rsid w:val="00AD3B05"/>
    <w:rsid w:val="00AD403F"/>
    <w:rsid w:val="00AD47A7"/>
    <w:rsid w:val="00AD47E5"/>
    <w:rsid w:val="00AD4D17"/>
    <w:rsid w:val="00AD4D24"/>
    <w:rsid w:val="00AD4D8E"/>
    <w:rsid w:val="00AD5159"/>
    <w:rsid w:val="00AD52A5"/>
    <w:rsid w:val="00AD5360"/>
    <w:rsid w:val="00AD53A1"/>
    <w:rsid w:val="00AD573E"/>
    <w:rsid w:val="00AD5972"/>
    <w:rsid w:val="00AD59F9"/>
    <w:rsid w:val="00AD5A3C"/>
    <w:rsid w:val="00AD5A62"/>
    <w:rsid w:val="00AD5AB2"/>
    <w:rsid w:val="00AD5F7D"/>
    <w:rsid w:val="00AD6136"/>
    <w:rsid w:val="00AD61C9"/>
    <w:rsid w:val="00AD61EC"/>
    <w:rsid w:val="00AD6707"/>
    <w:rsid w:val="00AD6797"/>
    <w:rsid w:val="00AD6A38"/>
    <w:rsid w:val="00AD6BEF"/>
    <w:rsid w:val="00AD6F74"/>
    <w:rsid w:val="00AD713D"/>
    <w:rsid w:val="00AD71E7"/>
    <w:rsid w:val="00AD76A7"/>
    <w:rsid w:val="00AD76E6"/>
    <w:rsid w:val="00AD7967"/>
    <w:rsid w:val="00AD7CAD"/>
    <w:rsid w:val="00AE0322"/>
    <w:rsid w:val="00AE0428"/>
    <w:rsid w:val="00AE08DF"/>
    <w:rsid w:val="00AE091B"/>
    <w:rsid w:val="00AE0A3A"/>
    <w:rsid w:val="00AE0BB8"/>
    <w:rsid w:val="00AE0EB1"/>
    <w:rsid w:val="00AE0F53"/>
    <w:rsid w:val="00AE11EA"/>
    <w:rsid w:val="00AE13B1"/>
    <w:rsid w:val="00AE167D"/>
    <w:rsid w:val="00AE179B"/>
    <w:rsid w:val="00AE1818"/>
    <w:rsid w:val="00AE1BF0"/>
    <w:rsid w:val="00AE22AE"/>
    <w:rsid w:val="00AE231C"/>
    <w:rsid w:val="00AE2842"/>
    <w:rsid w:val="00AE2AFF"/>
    <w:rsid w:val="00AE2B3E"/>
    <w:rsid w:val="00AE2F50"/>
    <w:rsid w:val="00AE342B"/>
    <w:rsid w:val="00AE34CD"/>
    <w:rsid w:val="00AE3582"/>
    <w:rsid w:val="00AE3A41"/>
    <w:rsid w:val="00AE3C0B"/>
    <w:rsid w:val="00AE3C6D"/>
    <w:rsid w:val="00AE3E63"/>
    <w:rsid w:val="00AE3FD0"/>
    <w:rsid w:val="00AE43D0"/>
    <w:rsid w:val="00AE4573"/>
    <w:rsid w:val="00AE4658"/>
    <w:rsid w:val="00AE4BFC"/>
    <w:rsid w:val="00AE4C90"/>
    <w:rsid w:val="00AE4F6D"/>
    <w:rsid w:val="00AE4FFB"/>
    <w:rsid w:val="00AE50F6"/>
    <w:rsid w:val="00AE51ED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037"/>
    <w:rsid w:val="00AE632A"/>
    <w:rsid w:val="00AE6481"/>
    <w:rsid w:val="00AE64E0"/>
    <w:rsid w:val="00AE6CF1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8AC"/>
    <w:rsid w:val="00AE7900"/>
    <w:rsid w:val="00AE797B"/>
    <w:rsid w:val="00AE7A80"/>
    <w:rsid w:val="00AE7BF2"/>
    <w:rsid w:val="00AE7DA4"/>
    <w:rsid w:val="00AE7FE9"/>
    <w:rsid w:val="00AE7FF7"/>
    <w:rsid w:val="00AF00E2"/>
    <w:rsid w:val="00AF0260"/>
    <w:rsid w:val="00AF0647"/>
    <w:rsid w:val="00AF06AE"/>
    <w:rsid w:val="00AF08CB"/>
    <w:rsid w:val="00AF096C"/>
    <w:rsid w:val="00AF0B3B"/>
    <w:rsid w:val="00AF0DE4"/>
    <w:rsid w:val="00AF0FAA"/>
    <w:rsid w:val="00AF1410"/>
    <w:rsid w:val="00AF1676"/>
    <w:rsid w:val="00AF1780"/>
    <w:rsid w:val="00AF18FF"/>
    <w:rsid w:val="00AF1CAC"/>
    <w:rsid w:val="00AF1F64"/>
    <w:rsid w:val="00AF205F"/>
    <w:rsid w:val="00AF21F7"/>
    <w:rsid w:val="00AF2313"/>
    <w:rsid w:val="00AF256D"/>
    <w:rsid w:val="00AF2621"/>
    <w:rsid w:val="00AF2A28"/>
    <w:rsid w:val="00AF2C5C"/>
    <w:rsid w:val="00AF2FFC"/>
    <w:rsid w:val="00AF3005"/>
    <w:rsid w:val="00AF311E"/>
    <w:rsid w:val="00AF316E"/>
    <w:rsid w:val="00AF3594"/>
    <w:rsid w:val="00AF367B"/>
    <w:rsid w:val="00AF3691"/>
    <w:rsid w:val="00AF3710"/>
    <w:rsid w:val="00AF38E9"/>
    <w:rsid w:val="00AF3F7D"/>
    <w:rsid w:val="00AF4172"/>
    <w:rsid w:val="00AF41BC"/>
    <w:rsid w:val="00AF4489"/>
    <w:rsid w:val="00AF4574"/>
    <w:rsid w:val="00AF4B19"/>
    <w:rsid w:val="00AF4E28"/>
    <w:rsid w:val="00AF505C"/>
    <w:rsid w:val="00AF57D9"/>
    <w:rsid w:val="00AF5B0A"/>
    <w:rsid w:val="00AF5BAB"/>
    <w:rsid w:val="00AF5F4C"/>
    <w:rsid w:val="00AF62C9"/>
    <w:rsid w:val="00AF6645"/>
    <w:rsid w:val="00AF682C"/>
    <w:rsid w:val="00AF6B62"/>
    <w:rsid w:val="00AF6F80"/>
    <w:rsid w:val="00AF7056"/>
    <w:rsid w:val="00AF7447"/>
    <w:rsid w:val="00AF766F"/>
    <w:rsid w:val="00AF7761"/>
    <w:rsid w:val="00AF77C9"/>
    <w:rsid w:val="00AF7AFA"/>
    <w:rsid w:val="00AF7D14"/>
    <w:rsid w:val="00B001DF"/>
    <w:rsid w:val="00B00350"/>
    <w:rsid w:val="00B004B5"/>
    <w:rsid w:val="00B00667"/>
    <w:rsid w:val="00B0073A"/>
    <w:rsid w:val="00B009C4"/>
    <w:rsid w:val="00B00A3E"/>
    <w:rsid w:val="00B00C33"/>
    <w:rsid w:val="00B00E4B"/>
    <w:rsid w:val="00B00E8F"/>
    <w:rsid w:val="00B0101B"/>
    <w:rsid w:val="00B013FB"/>
    <w:rsid w:val="00B01476"/>
    <w:rsid w:val="00B01506"/>
    <w:rsid w:val="00B016FF"/>
    <w:rsid w:val="00B02437"/>
    <w:rsid w:val="00B02705"/>
    <w:rsid w:val="00B02B62"/>
    <w:rsid w:val="00B02CD9"/>
    <w:rsid w:val="00B03448"/>
    <w:rsid w:val="00B03894"/>
    <w:rsid w:val="00B03D58"/>
    <w:rsid w:val="00B03D8A"/>
    <w:rsid w:val="00B03DB1"/>
    <w:rsid w:val="00B042E6"/>
    <w:rsid w:val="00B048DB"/>
    <w:rsid w:val="00B04CF1"/>
    <w:rsid w:val="00B04DC2"/>
    <w:rsid w:val="00B04EF3"/>
    <w:rsid w:val="00B04FE3"/>
    <w:rsid w:val="00B05099"/>
    <w:rsid w:val="00B0511F"/>
    <w:rsid w:val="00B0519A"/>
    <w:rsid w:val="00B05316"/>
    <w:rsid w:val="00B05467"/>
    <w:rsid w:val="00B059C5"/>
    <w:rsid w:val="00B05A2E"/>
    <w:rsid w:val="00B06266"/>
    <w:rsid w:val="00B06382"/>
    <w:rsid w:val="00B0651F"/>
    <w:rsid w:val="00B06681"/>
    <w:rsid w:val="00B06733"/>
    <w:rsid w:val="00B06C9A"/>
    <w:rsid w:val="00B07013"/>
    <w:rsid w:val="00B0724E"/>
    <w:rsid w:val="00B0726A"/>
    <w:rsid w:val="00B073EA"/>
    <w:rsid w:val="00B076AB"/>
    <w:rsid w:val="00B07C8A"/>
    <w:rsid w:val="00B07FCE"/>
    <w:rsid w:val="00B102FA"/>
    <w:rsid w:val="00B104EC"/>
    <w:rsid w:val="00B1071D"/>
    <w:rsid w:val="00B108C5"/>
    <w:rsid w:val="00B10B3F"/>
    <w:rsid w:val="00B10C26"/>
    <w:rsid w:val="00B10DBB"/>
    <w:rsid w:val="00B10F4D"/>
    <w:rsid w:val="00B10FCB"/>
    <w:rsid w:val="00B1111A"/>
    <w:rsid w:val="00B112AC"/>
    <w:rsid w:val="00B11314"/>
    <w:rsid w:val="00B113C7"/>
    <w:rsid w:val="00B11413"/>
    <w:rsid w:val="00B1150D"/>
    <w:rsid w:val="00B1168F"/>
    <w:rsid w:val="00B1199B"/>
    <w:rsid w:val="00B11AB0"/>
    <w:rsid w:val="00B11D00"/>
    <w:rsid w:val="00B11D0A"/>
    <w:rsid w:val="00B11E94"/>
    <w:rsid w:val="00B11FAF"/>
    <w:rsid w:val="00B121BB"/>
    <w:rsid w:val="00B12265"/>
    <w:rsid w:val="00B12319"/>
    <w:rsid w:val="00B1237F"/>
    <w:rsid w:val="00B123A9"/>
    <w:rsid w:val="00B12C6E"/>
    <w:rsid w:val="00B13979"/>
    <w:rsid w:val="00B13B2B"/>
    <w:rsid w:val="00B13C3F"/>
    <w:rsid w:val="00B13D58"/>
    <w:rsid w:val="00B13EA3"/>
    <w:rsid w:val="00B13EE0"/>
    <w:rsid w:val="00B14207"/>
    <w:rsid w:val="00B144BD"/>
    <w:rsid w:val="00B14993"/>
    <w:rsid w:val="00B14FD9"/>
    <w:rsid w:val="00B15053"/>
    <w:rsid w:val="00B15215"/>
    <w:rsid w:val="00B155F6"/>
    <w:rsid w:val="00B1575A"/>
    <w:rsid w:val="00B1576D"/>
    <w:rsid w:val="00B1591A"/>
    <w:rsid w:val="00B1598E"/>
    <w:rsid w:val="00B15C3D"/>
    <w:rsid w:val="00B15F66"/>
    <w:rsid w:val="00B1637A"/>
    <w:rsid w:val="00B1642C"/>
    <w:rsid w:val="00B16635"/>
    <w:rsid w:val="00B166E7"/>
    <w:rsid w:val="00B167EA"/>
    <w:rsid w:val="00B16898"/>
    <w:rsid w:val="00B16B3B"/>
    <w:rsid w:val="00B16D1C"/>
    <w:rsid w:val="00B16E03"/>
    <w:rsid w:val="00B16E05"/>
    <w:rsid w:val="00B16E62"/>
    <w:rsid w:val="00B1728B"/>
    <w:rsid w:val="00B17540"/>
    <w:rsid w:val="00B179F9"/>
    <w:rsid w:val="00B17D53"/>
    <w:rsid w:val="00B201E7"/>
    <w:rsid w:val="00B20263"/>
    <w:rsid w:val="00B20424"/>
    <w:rsid w:val="00B206DA"/>
    <w:rsid w:val="00B20A11"/>
    <w:rsid w:val="00B20D54"/>
    <w:rsid w:val="00B20F50"/>
    <w:rsid w:val="00B212BF"/>
    <w:rsid w:val="00B213E6"/>
    <w:rsid w:val="00B215A1"/>
    <w:rsid w:val="00B21B04"/>
    <w:rsid w:val="00B22555"/>
    <w:rsid w:val="00B22944"/>
    <w:rsid w:val="00B22C50"/>
    <w:rsid w:val="00B22DF8"/>
    <w:rsid w:val="00B2300E"/>
    <w:rsid w:val="00B231D5"/>
    <w:rsid w:val="00B231EC"/>
    <w:rsid w:val="00B232D0"/>
    <w:rsid w:val="00B234ED"/>
    <w:rsid w:val="00B23FC9"/>
    <w:rsid w:val="00B24235"/>
    <w:rsid w:val="00B2440D"/>
    <w:rsid w:val="00B246ED"/>
    <w:rsid w:val="00B248C6"/>
    <w:rsid w:val="00B24913"/>
    <w:rsid w:val="00B24A2E"/>
    <w:rsid w:val="00B24C2A"/>
    <w:rsid w:val="00B24D16"/>
    <w:rsid w:val="00B24D45"/>
    <w:rsid w:val="00B25118"/>
    <w:rsid w:val="00B251B3"/>
    <w:rsid w:val="00B251C1"/>
    <w:rsid w:val="00B2550C"/>
    <w:rsid w:val="00B2552E"/>
    <w:rsid w:val="00B2565E"/>
    <w:rsid w:val="00B259A4"/>
    <w:rsid w:val="00B25F89"/>
    <w:rsid w:val="00B25F8A"/>
    <w:rsid w:val="00B261AB"/>
    <w:rsid w:val="00B261BB"/>
    <w:rsid w:val="00B265B0"/>
    <w:rsid w:val="00B26872"/>
    <w:rsid w:val="00B26D33"/>
    <w:rsid w:val="00B270CF"/>
    <w:rsid w:val="00B27934"/>
    <w:rsid w:val="00B27B54"/>
    <w:rsid w:val="00B27BB1"/>
    <w:rsid w:val="00B27BE8"/>
    <w:rsid w:val="00B27DA7"/>
    <w:rsid w:val="00B27DD8"/>
    <w:rsid w:val="00B27E47"/>
    <w:rsid w:val="00B27F53"/>
    <w:rsid w:val="00B27FA1"/>
    <w:rsid w:val="00B30158"/>
    <w:rsid w:val="00B303F2"/>
    <w:rsid w:val="00B305D3"/>
    <w:rsid w:val="00B3089B"/>
    <w:rsid w:val="00B30B39"/>
    <w:rsid w:val="00B30DE6"/>
    <w:rsid w:val="00B30F68"/>
    <w:rsid w:val="00B312CB"/>
    <w:rsid w:val="00B31343"/>
    <w:rsid w:val="00B3136D"/>
    <w:rsid w:val="00B313FC"/>
    <w:rsid w:val="00B3140E"/>
    <w:rsid w:val="00B3174A"/>
    <w:rsid w:val="00B317D8"/>
    <w:rsid w:val="00B31B22"/>
    <w:rsid w:val="00B31CCC"/>
    <w:rsid w:val="00B321C2"/>
    <w:rsid w:val="00B3291A"/>
    <w:rsid w:val="00B32938"/>
    <w:rsid w:val="00B32B83"/>
    <w:rsid w:val="00B32C1A"/>
    <w:rsid w:val="00B32CB9"/>
    <w:rsid w:val="00B32D30"/>
    <w:rsid w:val="00B32D39"/>
    <w:rsid w:val="00B3338A"/>
    <w:rsid w:val="00B3347E"/>
    <w:rsid w:val="00B33595"/>
    <w:rsid w:val="00B335E9"/>
    <w:rsid w:val="00B339CE"/>
    <w:rsid w:val="00B33D27"/>
    <w:rsid w:val="00B342C5"/>
    <w:rsid w:val="00B34682"/>
    <w:rsid w:val="00B34794"/>
    <w:rsid w:val="00B34B59"/>
    <w:rsid w:val="00B34C90"/>
    <w:rsid w:val="00B350D6"/>
    <w:rsid w:val="00B35571"/>
    <w:rsid w:val="00B355DD"/>
    <w:rsid w:val="00B35665"/>
    <w:rsid w:val="00B35A67"/>
    <w:rsid w:val="00B35B82"/>
    <w:rsid w:val="00B35DF0"/>
    <w:rsid w:val="00B361BA"/>
    <w:rsid w:val="00B36387"/>
    <w:rsid w:val="00B36414"/>
    <w:rsid w:val="00B366CF"/>
    <w:rsid w:val="00B367D7"/>
    <w:rsid w:val="00B36AD2"/>
    <w:rsid w:val="00B36D93"/>
    <w:rsid w:val="00B37052"/>
    <w:rsid w:val="00B37575"/>
    <w:rsid w:val="00B375A6"/>
    <w:rsid w:val="00B376B4"/>
    <w:rsid w:val="00B379E2"/>
    <w:rsid w:val="00B37CF9"/>
    <w:rsid w:val="00B40280"/>
    <w:rsid w:val="00B402D7"/>
    <w:rsid w:val="00B40491"/>
    <w:rsid w:val="00B408AE"/>
    <w:rsid w:val="00B409BF"/>
    <w:rsid w:val="00B409CA"/>
    <w:rsid w:val="00B40B4F"/>
    <w:rsid w:val="00B40E7B"/>
    <w:rsid w:val="00B41152"/>
    <w:rsid w:val="00B412D0"/>
    <w:rsid w:val="00B41660"/>
    <w:rsid w:val="00B42205"/>
    <w:rsid w:val="00B42252"/>
    <w:rsid w:val="00B422F9"/>
    <w:rsid w:val="00B42373"/>
    <w:rsid w:val="00B42506"/>
    <w:rsid w:val="00B428C2"/>
    <w:rsid w:val="00B429F0"/>
    <w:rsid w:val="00B42E34"/>
    <w:rsid w:val="00B42E5D"/>
    <w:rsid w:val="00B43028"/>
    <w:rsid w:val="00B431B6"/>
    <w:rsid w:val="00B4399A"/>
    <w:rsid w:val="00B43E90"/>
    <w:rsid w:val="00B44200"/>
    <w:rsid w:val="00B4457C"/>
    <w:rsid w:val="00B4468C"/>
    <w:rsid w:val="00B446C7"/>
    <w:rsid w:val="00B44793"/>
    <w:rsid w:val="00B448B1"/>
    <w:rsid w:val="00B44D12"/>
    <w:rsid w:val="00B44E26"/>
    <w:rsid w:val="00B44FBF"/>
    <w:rsid w:val="00B4507F"/>
    <w:rsid w:val="00B45295"/>
    <w:rsid w:val="00B458DA"/>
    <w:rsid w:val="00B45D7B"/>
    <w:rsid w:val="00B45D84"/>
    <w:rsid w:val="00B45DEA"/>
    <w:rsid w:val="00B460A5"/>
    <w:rsid w:val="00B46110"/>
    <w:rsid w:val="00B46F3A"/>
    <w:rsid w:val="00B470C6"/>
    <w:rsid w:val="00B47227"/>
    <w:rsid w:val="00B4722B"/>
    <w:rsid w:val="00B477F8"/>
    <w:rsid w:val="00B478CB"/>
    <w:rsid w:val="00B47C6F"/>
    <w:rsid w:val="00B47F05"/>
    <w:rsid w:val="00B50225"/>
    <w:rsid w:val="00B504F2"/>
    <w:rsid w:val="00B505C1"/>
    <w:rsid w:val="00B50A1D"/>
    <w:rsid w:val="00B50D2D"/>
    <w:rsid w:val="00B50DB6"/>
    <w:rsid w:val="00B50F48"/>
    <w:rsid w:val="00B50FE0"/>
    <w:rsid w:val="00B515CB"/>
    <w:rsid w:val="00B516E0"/>
    <w:rsid w:val="00B52030"/>
    <w:rsid w:val="00B521FB"/>
    <w:rsid w:val="00B5223B"/>
    <w:rsid w:val="00B522B5"/>
    <w:rsid w:val="00B523D0"/>
    <w:rsid w:val="00B528DF"/>
    <w:rsid w:val="00B52A0B"/>
    <w:rsid w:val="00B5312A"/>
    <w:rsid w:val="00B53311"/>
    <w:rsid w:val="00B534F2"/>
    <w:rsid w:val="00B5382C"/>
    <w:rsid w:val="00B539FE"/>
    <w:rsid w:val="00B53DE5"/>
    <w:rsid w:val="00B54044"/>
    <w:rsid w:val="00B54266"/>
    <w:rsid w:val="00B5431B"/>
    <w:rsid w:val="00B54547"/>
    <w:rsid w:val="00B54637"/>
    <w:rsid w:val="00B5470F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062"/>
    <w:rsid w:val="00B56811"/>
    <w:rsid w:val="00B56C2A"/>
    <w:rsid w:val="00B56D68"/>
    <w:rsid w:val="00B57135"/>
    <w:rsid w:val="00B574CE"/>
    <w:rsid w:val="00B5764F"/>
    <w:rsid w:val="00B579FC"/>
    <w:rsid w:val="00B57A33"/>
    <w:rsid w:val="00B57F71"/>
    <w:rsid w:val="00B60337"/>
    <w:rsid w:val="00B604F7"/>
    <w:rsid w:val="00B60563"/>
    <w:rsid w:val="00B60779"/>
    <w:rsid w:val="00B6085C"/>
    <w:rsid w:val="00B60D9C"/>
    <w:rsid w:val="00B60DA4"/>
    <w:rsid w:val="00B60E47"/>
    <w:rsid w:val="00B6126D"/>
    <w:rsid w:val="00B6129E"/>
    <w:rsid w:val="00B61302"/>
    <w:rsid w:val="00B61417"/>
    <w:rsid w:val="00B617A2"/>
    <w:rsid w:val="00B6195B"/>
    <w:rsid w:val="00B61A25"/>
    <w:rsid w:val="00B61DCA"/>
    <w:rsid w:val="00B62027"/>
    <w:rsid w:val="00B62730"/>
    <w:rsid w:val="00B62817"/>
    <w:rsid w:val="00B62A65"/>
    <w:rsid w:val="00B6339F"/>
    <w:rsid w:val="00B634AD"/>
    <w:rsid w:val="00B635D5"/>
    <w:rsid w:val="00B63C1C"/>
    <w:rsid w:val="00B63C67"/>
    <w:rsid w:val="00B63D15"/>
    <w:rsid w:val="00B63DAF"/>
    <w:rsid w:val="00B63EED"/>
    <w:rsid w:val="00B63EF6"/>
    <w:rsid w:val="00B644AA"/>
    <w:rsid w:val="00B6492A"/>
    <w:rsid w:val="00B64959"/>
    <w:rsid w:val="00B64DB8"/>
    <w:rsid w:val="00B64EDA"/>
    <w:rsid w:val="00B65247"/>
    <w:rsid w:val="00B6544E"/>
    <w:rsid w:val="00B65B2E"/>
    <w:rsid w:val="00B65DF5"/>
    <w:rsid w:val="00B66059"/>
    <w:rsid w:val="00B661AE"/>
    <w:rsid w:val="00B66280"/>
    <w:rsid w:val="00B664FC"/>
    <w:rsid w:val="00B667D6"/>
    <w:rsid w:val="00B66E9B"/>
    <w:rsid w:val="00B67233"/>
    <w:rsid w:val="00B67483"/>
    <w:rsid w:val="00B67788"/>
    <w:rsid w:val="00B67BC4"/>
    <w:rsid w:val="00B67D8D"/>
    <w:rsid w:val="00B67E72"/>
    <w:rsid w:val="00B67FE2"/>
    <w:rsid w:val="00B70062"/>
    <w:rsid w:val="00B70329"/>
    <w:rsid w:val="00B70513"/>
    <w:rsid w:val="00B70A02"/>
    <w:rsid w:val="00B70DA9"/>
    <w:rsid w:val="00B71395"/>
    <w:rsid w:val="00B71581"/>
    <w:rsid w:val="00B7189F"/>
    <w:rsid w:val="00B71D05"/>
    <w:rsid w:val="00B71D80"/>
    <w:rsid w:val="00B71FC5"/>
    <w:rsid w:val="00B721EC"/>
    <w:rsid w:val="00B72929"/>
    <w:rsid w:val="00B72A21"/>
    <w:rsid w:val="00B72BFF"/>
    <w:rsid w:val="00B72E54"/>
    <w:rsid w:val="00B72EF3"/>
    <w:rsid w:val="00B73116"/>
    <w:rsid w:val="00B732BF"/>
    <w:rsid w:val="00B73574"/>
    <w:rsid w:val="00B736E5"/>
    <w:rsid w:val="00B73787"/>
    <w:rsid w:val="00B73908"/>
    <w:rsid w:val="00B73BB4"/>
    <w:rsid w:val="00B73BDA"/>
    <w:rsid w:val="00B73FF6"/>
    <w:rsid w:val="00B74862"/>
    <w:rsid w:val="00B74B04"/>
    <w:rsid w:val="00B74B8C"/>
    <w:rsid w:val="00B750E2"/>
    <w:rsid w:val="00B7522D"/>
    <w:rsid w:val="00B753EE"/>
    <w:rsid w:val="00B758B3"/>
    <w:rsid w:val="00B759C8"/>
    <w:rsid w:val="00B763E3"/>
    <w:rsid w:val="00B767DF"/>
    <w:rsid w:val="00B76BD1"/>
    <w:rsid w:val="00B76C91"/>
    <w:rsid w:val="00B76CD9"/>
    <w:rsid w:val="00B77026"/>
    <w:rsid w:val="00B772CC"/>
    <w:rsid w:val="00B77361"/>
    <w:rsid w:val="00B7771C"/>
    <w:rsid w:val="00B77901"/>
    <w:rsid w:val="00B77C0B"/>
    <w:rsid w:val="00B77D2B"/>
    <w:rsid w:val="00B77D5F"/>
    <w:rsid w:val="00B80392"/>
    <w:rsid w:val="00B8058C"/>
    <w:rsid w:val="00B8071F"/>
    <w:rsid w:val="00B81239"/>
    <w:rsid w:val="00B81A06"/>
    <w:rsid w:val="00B81A97"/>
    <w:rsid w:val="00B81C5A"/>
    <w:rsid w:val="00B81CF2"/>
    <w:rsid w:val="00B81E0D"/>
    <w:rsid w:val="00B81E37"/>
    <w:rsid w:val="00B82206"/>
    <w:rsid w:val="00B82249"/>
    <w:rsid w:val="00B8226D"/>
    <w:rsid w:val="00B82418"/>
    <w:rsid w:val="00B82472"/>
    <w:rsid w:val="00B825F4"/>
    <w:rsid w:val="00B827BD"/>
    <w:rsid w:val="00B82833"/>
    <w:rsid w:val="00B828FF"/>
    <w:rsid w:val="00B82A2C"/>
    <w:rsid w:val="00B82E9F"/>
    <w:rsid w:val="00B839B9"/>
    <w:rsid w:val="00B83D89"/>
    <w:rsid w:val="00B83E1A"/>
    <w:rsid w:val="00B83E44"/>
    <w:rsid w:val="00B840CC"/>
    <w:rsid w:val="00B84504"/>
    <w:rsid w:val="00B845E6"/>
    <w:rsid w:val="00B8484D"/>
    <w:rsid w:val="00B84898"/>
    <w:rsid w:val="00B84AFA"/>
    <w:rsid w:val="00B8528C"/>
    <w:rsid w:val="00B85354"/>
    <w:rsid w:val="00B8541E"/>
    <w:rsid w:val="00B85792"/>
    <w:rsid w:val="00B859DC"/>
    <w:rsid w:val="00B85A41"/>
    <w:rsid w:val="00B85BE0"/>
    <w:rsid w:val="00B861A7"/>
    <w:rsid w:val="00B8655C"/>
    <w:rsid w:val="00B86754"/>
    <w:rsid w:val="00B86C9C"/>
    <w:rsid w:val="00B86DDF"/>
    <w:rsid w:val="00B86E41"/>
    <w:rsid w:val="00B86EAF"/>
    <w:rsid w:val="00B86EC7"/>
    <w:rsid w:val="00B87057"/>
    <w:rsid w:val="00B872C3"/>
    <w:rsid w:val="00B87308"/>
    <w:rsid w:val="00B87428"/>
    <w:rsid w:val="00B876CD"/>
    <w:rsid w:val="00B876ED"/>
    <w:rsid w:val="00B87E2B"/>
    <w:rsid w:val="00B87F69"/>
    <w:rsid w:val="00B903CF"/>
    <w:rsid w:val="00B9051B"/>
    <w:rsid w:val="00B90525"/>
    <w:rsid w:val="00B908F0"/>
    <w:rsid w:val="00B90A9C"/>
    <w:rsid w:val="00B90B0C"/>
    <w:rsid w:val="00B9104E"/>
    <w:rsid w:val="00B91381"/>
    <w:rsid w:val="00B91785"/>
    <w:rsid w:val="00B918FF"/>
    <w:rsid w:val="00B91A7E"/>
    <w:rsid w:val="00B91D52"/>
    <w:rsid w:val="00B92342"/>
    <w:rsid w:val="00B924E8"/>
    <w:rsid w:val="00B9258D"/>
    <w:rsid w:val="00B92609"/>
    <w:rsid w:val="00B92965"/>
    <w:rsid w:val="00B92A18"/>
    <w:rsid w:val="00B92B8D"/>
    <w:rsid w:val="00B92BAD"/>
    <w:rsid w:val="00B92E13"/>
    <w:rsid w:val="00B93270"/>
    <w:rsid w:val="00B933F6"/>
    <w:rsid w:val="00B93CE0"/>
    <w:rsid w:val="00B93EE4"/>
    <w:rsid w:val="00B94313"/>
    <w:rsid w:val="00B94346"/>
    <w:rsid w:val="00B947D3"/>
    <w:rsid w:val="00B9496F"/>
    <w:rsid w:val="00B94BA5"/>
    <w:rsid w:val="00B94D9C"/>
    <w:rsid w:val="00B94DAC"/>
    <w:rsid w:val="00B94E84"/>
    <w:rsid w:val="00B95248"/>
    <w:rsid w:val="00B95295"/>
    <w:rsid w:val="00B9548F"/>
    <w:rsid w:val="00B9558E"/>
    <w:rsid w:val="00B955AD"/>
    <w:rsid w:val="00B95AA8"/>
    <w:rsid w:val="00B95CEE"/>
    <w:rsid w:val="00B95D4B"/>
    <w:rsid w:val="00B95FA2"/>
    <w:rsid w:val="00B960CA"/>
    <w:rsid w:val="00B9659E"/>
    <w:rsid w:val="00B966B8"/>
    <w:rsid w:val="00B969B5"/>
    <w:rsid w:val="00B96A61"/>
    <w:rsid w:val="00B96E04"/>
    <w:rsid w:val="00B96E6D"/>
    <w:rsid w:val="00B96F15"/>
    <w:rsid w:val="00B96F68"/>
    <w:rsid w:val="00B97568"/>
    <w:rsid w:val="00B97E9E"/>
    <w:rsid w:val="00B97F79"/>
    <w:rsid w:val="00B97FC6"/>
    <w:rsid w:val="00BA00DC"/>
    <w:rsid w:val="00BA0A95"/>
    <w:rsid w:val="00BA0B54"/>
    <w:rsid w:val="00BA0BDE"/>
    <w:rsid w:val="00BA0DFB"/>
    <w:rsid w:val="00BA0E0C"/>
    <w:rsid w:val="00BA1341"/>
    <w:rsid w:val="00BA1B8C"/>
    <w:rsid w:val="00BA1EED"/>
    <w:rsid w:val="00BA2010"/>
    <w:rsid w:val="00BA2298"/>
    <w:rsid w:val="00BA26CF"/>
    <w:rsid w:val="00BA2816"/>
    <w:rsid w:val="00BA2E28"/>
    <w:rsid w:val="00BA32CC"/>
    <w:rsid w:val="00BA33E0"/>
    <w:rsid w:val="00BA36F3"/>
    <w:rsid w:val="00BA404C"/>
    <w:rsid w:val="00BA40BD"/>
    <w:rsid w:val="00BA454E"/>
    <w:rsid w:val="00BA4719"/>
    <w:rsid w:val="00BA4871"/>
    <w:rsid w:val="00BA49C4"/>
    <w:rsid w:val="00BA4A1A"/>
    <w:rsid w:val="00BA4A81"/>
    <w:rsid w:val="00BA4AE2"/>
    <w:rsid w:val="00BA4C07"/>
    <w:rsid w:val="00BA4DF7"/>
    <w:rsid w:val="00BA4E10"/>
    <w:rsid w:val="00BA4F28"/>
    <w:rsid w:val="00BA4F37"/>
    <w:rsid w:val="00BA514D"/>
    <w:rsid w:val="00BA5406"/>
    <w:rsid w:val="00BA54A3"/>
    <w:rsid w:val="00BA55FB"/>
    <w:rsid w:val="00BA568F"/>
    <w:rsid w:val="00BA5701"/>
    <w:rsid w:val="00BA592D"/>
    <w:rsid w:val="00BA5D65"/>
    <w:rsid w:val="00BA5DC1"/>
    <w:rsid w:val="00BA5E5A"/>
    <w:rsid w:val="00BA5F5C"/>
    <w:rsid w:val="00BA647E"/>
    <w:rsid w:val="00BA6505"/>
    <w:rsid w:val="00BA653C"/>
    <w:rsid w:val="00BA6577"/>
    <w:rsid w:val="00BA699B"/>
    <w:rsid w:val="00BA6A94"/>
    <w:rsid w:val="00BA6AB0"/>
    <w:rsid w:val="00BA6BA6"/>
    <w:rsid w:val="00BA6BE5"/>
    <w:rsid w:val="00BA6D33"/>
    <w:rsid w:val="00BA6DEE"/>
    <w:rsid w:val="00BA6E40"/>
    <w:rsid w:val="00BA7363"/>
    <w:rsid w:val="00BA7391"/>
    <w:rsid w:val="00BA7663"/>
    <w:rsid w:val="00BA7742"/>
    <w:rsid w:val="00BA7C27"/>
    <w:rsid w:val="00BA7E4B"/>
    <w:rsid w:val="00BA7EA0"/>
    <w:rsid w:val="00BB0021"/>
    <w:rsid w:val="00BB003B"/>
    <w:rsid w:val="00BB02D2"/>
    <w:rsid w:val="00BB0442"/>
    <w:rsid w:val="00BB0AEE"/>
    <w:rsid w:val="00BB0F4F"/>
    <w:rsid w:val="00BB10A9"/>
    <w:rsid w:val="00BB16A4"/>
    <w:rsid w:val="00BB1A77"/>
    <w:rsid w:val="00BB1B33"/>
    <w:rsid w:val="00BB2059"/>
    <w:rsid w:val="00BB233B"/>
    <w:rsid w:val="00BB2419"/>
    <w:rsid w:val="00BB293C"/>
    <w:rsid w:val="00BB30A0"/>
    <w:rsid w:val="00BB32E1"/>
    <w:rsid w:val="00BB34C2"/>
    <w:rsid w:val="00BB35FC"/>
    <w:rsid w:val="00BB3CA0"/>
    <w:rsid w:val="00BB3F63"/>
    <w:rsid w:val="00BB4024"/>
    <w:rsid w:val="00BB4070"/>
    <w:rsid w:val="00BB420D"/>
    <w:rsid w:val="00BB4609"/>
    <w:rsid w:val="00BB48DD"/>
    <w:rsid w:val="00BB4A52"/>
    <w:rsid w:val="00BB4B0F"/>
    <w:rsid w:val="00BB4BE2"/>
    <w:rsid w:val="00BB5125"/>
    <w:rsid w:val="00BB5618"/>
    <w:rsid w:val="00BB5989"/>
    <w:rsid w:val="00BB5ABD"/>
    <w:rsid w:val="00BB5CC9"/>
    <w:rsid w:val="00BB61EB"/>
    <w:rsid w:val="00BB63B8"/>
    <w:rsid w:val="00BB6597"/>
    <w:rsid w:val="00BB66B1"/>
    <w:rsid w:val="00BB69AF"/>
    <w:rsid w:val="00BB72EC"/>
    <w:rsid w:val="00BB734A"/>
    <w:rsid w:val="00BB7371"/>
    <w:rsid w:val="00BB7B03"/>
    <w:rsid w:val="00BB7BF9"/>
    <w:rsid w:val="00BB7CA4"/>
    <w:rsid w:val="00BB7E46"/>
    <w:rsid w:val="00BC0054"/>
    <w:rsid w:val="00BC00D3"/>
    <w:rsid w:val="00BC023E"/>
    <w:rsid w:val="00BC07F6"/>
    <w:rsid w:val="00BC0AD9"/>
    <w:rsid w:val="00BC0E50"/>
    <w:rsid w:val="00BC10BD"/>
    <w:rsid w:val="00BC114B"/>
    <w:rsid w:val="00BC1453"/>
    <w:rsid w:val="00BC1A8E"/>
    <w:rsid w:val="00BC1C19"/>
    <w:rsid w:val="00BC1EFD"/>
    <w:rsid w:val="00BC1FF2"/>
    <w:rsid w:val="00BC21C0"/>
    <w:rsid w:val="00BC223D"/>
    <w:rsid w:val="00BC2559"/>
    <w:rsid w:val="00BC260E"/>
    <w:rsid w:val="00BC2665"/>
    <w:rsid w:val="00BC2767"/>
    <w:rsid w:val="00BC2785"/>
    <w:rsid w:val="00BC27D1"/>
    <w:rsid w:val="00BC2B9C"/>
    <w:rsid w:val="00BC2C22"/>
    <w:rsid w:val="00BC2E1F"/>
    <w:rsid w:val="00BC2E27"/>
    <w:rsid w:val="00BC2E63"/>
    <w:rsid w:val="00BC2EF8"/>
    <w:rsid w:val="00BC3061"/>
    <w:rsid w:val="00BC3166"/>
    <w:rsid w:val="00BC323D"/>
    <w:rsid w:val="00BC33BF"/>
    <w:rsid w:val="00BC34B1"/>
    <w:rsid w:val="00BC37BD"/>
    <w:rsid w:val="00BC3B4B"/>
    <w:rsid w:val="00BC3D41"/>
    <w:rsid w:val="00BC3F40"/>
    <w:rsid w:val="00BC418E"/>
    <w:rsid w:val="00BC438E"/>
    <w:rsid w:val="00BC4570"/>
    <w:rsid w:val="00BC48DD"/>
    <w:rsid w:val="00BC5354"/>
    <w:rsid w:val="00BC575F"/>
    <w:rsid w:val="00BC576B"/>
    <w:rsid w:val="00BC5A49"/>
    <w:rsid w:val="00BC5C01"/>
    <w:rsid w:val="00BC5D72"/>
    <w:rsid w:val="00BC6055"/>
    <w:rsid w:val="00BC63F7"/>
    <w:rsid w:val="00BC6507"/>
    <w:rsid w:val="00BC6D2B"/>
    <w:rsid w:val="00BC6F42"/>
    <w:rsid w:val="00BC7089"/>
    <w:rsid w:val="00BC7111"/>
    <w:rsid w:val="00BC7773"/>
    <w:rsid w:val="00BC77F9"/>
    <w:rsid w:val="00BC7800"/>
    <w:rsid w:val="00BC7A3F"/>
    <w:rsid w:val="00BC7B72"/>
    <w:rsid w:val="00BD058E"/>
    <w:rsid w:val="00BD06EA"/>
    <w:rsid w:val="00BD0832"/>
    <w:rsid w:val="00BD087B"/>
    <w:rsid w:val="00BD0ACA"/>
    <w:rsid w:val="00BD0B73"/>
    <w:rsid w:val="00BD0C25"/>
    <w:rsid w:val="00BD131D"/>
    <w:rsid w:val="00BD15E9"/>
    <w:rsid w:val="00BD1697"/>
    <w:rsid w:val="00BD16C9"/>
    <w:rsid w:val="00BD179D"/>
    <w:rsid w:val="00BD1E84"/>
    <w:rsid w:val="00BD27F5"/>
    <w:rsid w:val="00BD2A88"/>
    <w:rsid w:val="00BD2B9A"/>
    <w:rsid w:val="00BD2C84"/>
    <w:rsid w:val="00BD2D49"/>
    <w:rsid w:val="00BD3088"/>
    <w:rsid w:val="00BD3166"/>
    <w:rsid w:val="00BD3376"/>
    <w:rsid w:val="00BD361B"/>
    <w:rsid w:val="00BD3655"/>
    <w:rsid w:val="00BD367D"/>
    <w:rsid w:val="00BD3721"/>
    <w:rsid w:val="00BD3741"/>
    <w:rsid w:val="00BD3842"/>
    <w:rsid w:val="00BD384D"/>
    <w:rsid w:val="00BD3D46"/>
    <w:rsid w:val="00BD43E0"/>
    <w:rsid w:val="00BD45BF"/>
    <w:rsid w:val="00BD45C0"/>
    <w:rsid w:val="00BD4936"/>
    <w:rsid w:val="00BD4A82"/>
    <w:rsid w:val="00BD4ADB"/>
    <w:rsid w:val="00BD4B2F"/>
    <w:rsid w:val="00BD4C6B"/>
    <w:rsid w:val="00BD50FC"/>
    <w:rsid w:val="00BD52FB"/>
    <w:rsid w:val="00BD54BF"/>
    <w:rsid w:val="00BD55B6"/>
    <w:rsid w:val="00BD5B37"/>
    <w:rsid w:val="00BD5B4D"/>
    <w:rsid w:val="00BD5D64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065"/>
    <w:rsid w:val="00BD7158"/>
    <w:rsid w:val="00BD737E"/>
    <w:rsid w:val="00BD75C3"/>
    <w:rsid w:val="00BD7661"/>
    <w:rsid w:val="00BD78EA"/>
    <w:rsid w:val="00BD7B57"/>
    <w:rsid w:val="00BD7C7B"/>
    <w:rsid w:val="00BD7E62"/>
    <w:rsid w:val="00BE0435"/>
    <w:rsid w:val="00BE0574"/>
    <w:rsid w:val="00BE08DD"/>
    <w:rsid w:val="00BE0C9C"/>
    <w:rsid w:val="00BE1A9C"/>
    <w:rsid w:val="00BE1C4A"/>
    <w:rsid w:val="00BE1DEC"/>
    <w:rsid w:val="00BE1EF8"/>
    <w:rsid w:val="00BE1FC9"/>
    <w:rsid w:val="00BE22A2"/>
    <w:rsid w:val="00BE236A"/>
    <w:rsid w:val="00BE24D6"/>
    <w:rsid w:val="00BE2A9C"/>
    <w:rsid w:val="00BE2AC1"/>
    <w:rsid w:val="00BE2B96"/>
    <w:rsid w:val="00BE2C6C"/>
    <w:rsid w:val="00BE2E63"/>
    <w:rsid w:val="00BE2E6A"/>
    <w:rsid w:val="00BE34BF"/>
    <w:rsid w:val="00BE3500"/>
    <w:rsid w:val="00BE3A50"/>
    <w:rsid w:val="00BE3E32"/>
    <w:rsid w:val="00BE3E46"/>
    <w:rsid w:val="00BE41F0"/>
    <w:rsid w:val="00BE4270"/>
    <w:rsid w:val="00BE449B"/>
    <w:rsid w:val="00BE44E6"/>
    <w:rsid w:val="00BE48F9"/>
    <w:rsid w:val="00BE4C3E"/>
    <w:rsid w:val="00BE4D10"/>
    <w:rsid w:val="00BE4DD6"/>
    <w:rsid w:val="00BE54DB"/>
    <w:rsid w:val="00BE554B"/>
    <w:rsid w:val="00BE58CD"/>
    <w:rsid w:val="00BE5965"/>
    <w:rsid w:val="00BE5BB0"/>
    <w:rsid w:val="00BE5C37"/>
    <w:rsid w:val="00BE5E0F"/>
    <w:rsid w:val="00BE5E65"/>
    <w:rsid w:val="00BE6136"/>
    <w:rsid w:val="00BE619C"/>
    <w:rsid w:val="00BE61AF"/>
    <w:rsid w:val="00BE625D"/>
    <w:rsid w:val="00BE6328"/>
    <w:rsid w:val="00BE65D6"/>
    <w:rsid w:val="00BE6677"/>
    <w:rsid w:val="00BE68C7"/>
    <w:rsid w:val="00BE6E9C"/>
    <w:rsid w:val="00BE734F"/>
    <w:rsid w:val="00BE73F1"/>
    <w:rsid w:val="00BE7437"/>
    <w:rsid w:val="00BE75B7"/>
    <w:rsid w:val="00BE7AA7"/>
    <w:rsid w:val="00BE7B91"/>
    <w:rsid w:val="00BE7D6D"/>
    <w:rsid w:val="00BE7E14"/>
    <w:rsid w:val="00BE7E2E"/>
    <w:rsid w:val="00BF014C"/>
    <w:rsid w:val="00BF02B5"/>
    <w:rsid w:val="00BF0573"/>
    <w:rsid w:val="00BF099D"/>
    <w:rsid w:val="00BF15BB"/>
    <w:rsid w:val="00BF1753"/>
    <w:rsid w:val="00BF177D"/>
    <w:rsid w:val="00BF1A19"/>
    <w:rsid w:val="00BF1AD2"/>
    <w:rsid w:val="00BF1AD4"/>
    <w:rsid w:val="00BF2148"/>
    <w:rsid w:val="00BF219B"/>
    <w:rsid w:val="00BF23DE"/>
    <w:rsid w:val="00BF23EA"/>
    <w:rsid w:val="00BF2517"/>
    <w:rsid w:val="00BF25AB"/>
    <w:rsid w:val="00BF2614"/>
    <w:rsid w:val="00BF2735"/>
    <w:rsid w:val="00BF294B"/>
    <w:rsid w:val="00BF2C49"/>
    <w:rsid w:val="00BF2E5D"/>
    <w:rsid w:val="00BF35BC"/>
    <w:rsid w:val="00BF36D7"/>
    <w:rsid w:val="00BF36EC"/>
    <w:rsid w:val="00BF3792"/>
    <w:rsid w:val="00BF3824"/>
    <w:rsid w:val="00BF38FB"/>
    <w:rsid w:val="00BF3AB4"/>
    <w:rsid w:val="00BF43A1"/>
    <w:rsid w:val="00BF44F4"/>
    <w:rsid w:val="00BF4947"/>
    <w:rsid w:val="00BF4BB9"/>
    <w:rsid w:val="00BF4C7B"/>
    <w:rsid w:val="00BF4D99"/>
    <w:rsid w:val="00BF4E12"/>
    <w:rsid w:val="00BF505F"/>
    <w:rsid w:val="00BF5111"/>
    <w:rsid w:val="00BF539F"/>
    <w:rsid w:val="00BF53F5"/>
    <w:rsid w:val="00BF55E9"/>
    <w:rsid w:val="00BF56EB"/>
    <w:rsid w:val="00BF5A0A"/>
    <w:rsid w:val="00BF5EC0"/>
    <w:rsid w:val="00BF5F4A"/>
    <w:rsid w:val="00BF5F7E"/>
    <w:rsid w:val="00BF608F"/>
    <w:rsid w:val="00BF621B"/>
    <w:rsid w:val="00BF62BB"/>
    <w:rsid w:val="00BF63CF"/>
    <w:rsid w:val="00BF647A"/>
    <w:rsid w:val="00BF64B7"/>
    <w:rsid w:val="00BF6538"/>
    <w:rsid w:val="00BF6630"/>
    <w:rsid w:val="00BF6634"/>
    <w:rsid w:val="00BF6680"/>
    <w:rsid w:val="00BF69EF"/>
    <w:rsid w:val="00BF7425"/>
    <w:rsid w:val="00BF7435"/>
    <w:rsid w:val="00BF745D"/>
    <w:rsid w:val="00BF7608"/>
    <w:rsid w:val="00BF7892"/>
    <w:rsid w:val="00BF78F8"/>
    <w:rsid w:val="00BF7901"/>
    <w:rsid w:val="00BF79CE"/>
    <w:rsid w:val="00BF7B91"/>
    <w:rsid w:val="00C00770"/>
    <w:rsid w:val="00C007C7"/>
    <w:rsid w:val="00C00852"/>
    <w:rsid w:val="00C00CA0"/>
    <w:rsid w:val="00C00ECA"/>
    <w:rsid w:val="00C0106F"/>
    <w:rsid w:val="00C0119E"/>
    <w:rsid w:val="00C01216"/>
    <w:rsid w:val="00C01286"/>
    <w:rsid w:val="00C012B8"/>
    <w:rsid w:val="00C012C9"/>
    <w:rsid w:val="00C0138C"/>
    <w:rsid w:val="00C0156A"/>
    <w:rsid w:val="00C0166A"/>
    <w:rsid w:val="00C0199E"/>
    <w:rsid w:val="00C01BF5"/>
    <w:rsid w:val="00C024D4"/>
    <w:rsid w:val="00C026E9"/>
    <w:rsid w:val="00C027A4"/>
    <w:rsid w:val="00C02881"/>
    <w:rsid w:val="00C03235"/>
    <w:rsid w:val="00C0338E"/>
    <w:rsid w:val="00C034FA"/>
    <w:rsid w:val="00C03EF5"/>
    <w:rsid w:val="00C03F4F"/>
    <w:rsid w:val="00C03F5E"/>
    <w:rsid w:val="00C04390"/>
    <w:rsid w:val="00C04B5E"/>
    <w:rsid w:val="00C04D26"/>
    <w:rsid w:val="00C04DCC"/>
    <w:rsid w:val="00C04DE0"/>
    <w:rsid w:val="00C04EF5"/>
    <w:rsid w:val="00C0549E"/>
    <w:rsid w:val="00C05553"/>
    <w:rsid w:val="00C0555D"/>
    <w:rsid w:val="00C058C0"/>
    <w:rsid w:val="00C05992"/>
    <w:rsid w:val="00C05BD2"/>
    <w:rsid w:val="00C05F04"/>
    <w:rsid w:val="00C0627D"/>
    <w:rsid w:val="00C06397"/>
    <w:rsid w:val="00C067D0"/>
    <w:rsid w:val="00C06899"/>
    <w:rsid w:val="00C06C99"/>
    <w:rsid w:val="00C06CB6"/>
    <w:rsid w:val="00C06D2D"/>
    <w:rsid w:val="00C06D81"/>
    <w:rsid w:val="00C072ED"/>
    <w:rsid w:val="00C076C3"/>
    <w:rsid w:val="00C07B49"/>
    <w:rsid w:val="00C07F3A"/>
    <w:rsid w:val="00C100BE"/>
    <w:rsid w:val="00C103A8"/>
    <w:rsid w:val="00C10482"/>
    <w:rsid w:val="00C10519"/>
    <w:rsid w:val="00C106D5"/>
    <w:rsid w:val="00C10865"/>
    <w:rsid w:val="00C108C6"/>
    <w:rsid w:val="00C10C5E"/>
    <w:rsid w:val="00C10C9D"/>
    <w:rsid w:val="00C10E6D"/>
    <w:rsid w:val="00C10F5E"/>
    <w:rsid w:val="00C111A9"/>
    <w:rsid w:val="00C111DF"/>
    <w:rsid w:val="00C1181C"/>
    <w:rsid w:val="00C11933"/>
    <w:rsid w:val="00C12178"/>
    <w:rsid w:val="00C1219E"/>
    <w:rsid w:val="00C12239"/>
    <w:rsid w:val="00C1230D"/>
    <w:rsid w:val="00C123B9"/>
    <w:rsid w:val="00C126F8"/>
    <w:rsid w:val="00C12810"/>
    <w:rsid w:val="00C12D38"/>
    <w:rsid w:val="00C12F24"/>
    <w:rsid w:val="00C12FB0"/>
    <w:rsid w:val="00C1308B"/>
    <w:rsid w:val="00C130F0"/>
    <w:rsid w:val="00C13338"/>
    <w:rsid w:val="00C135B6"/>
    <w:rsid w:val="00C1367E"/>
    <w:rsid w:val="00C1385F"/>
    <w:rsid w:val="00C138BF"/>
    <w:rsid w:val="00C139BE"/>
    <w:rsid w:val="00C139FF"/>
    <w:rsid w:val="00C13A43"/>
    <w:rsid w:val="00C13F04"/>
    <w:rsid w:val="00C13F12"/>
    <w:rsid w:val="00C142AE"/>
    <w:rsid w:val="00C1453F"/>
    <w:rsid w:val="00C14892"/>
    <w:rsid w:val="00C14BA7"/>
    <w:rsid w:val="00C14C2B"/>
    <w:rsid w:val="00C15305"/>
    <w:rsid w:val="00C158BF"/>
    <w:rsid w:val="00C15B0C"/>
    <w:rsid w:val="00C15D9B"/>
    <w:rsid w:val="00C15F19"/>
    <w:rsid w:val="00C1674D"/>
    <w:rsid w:val="00C16903"/>
    <w:rsid w:val="00C16B4D"/>
    <w:rsid w:val="00C16E9E"/>
    <w:rsid w:val="00C16EFD"/>
    <w:rsid w:val="00C16F6B"/>
    <w:rsid w:val="00C17005"/>
    <w:rsid w:val="00C170A5"/>
    <w:rsid w:val="00C1751B"/>
    <w:rsid w:val="00C17D24"/>
    <w:rsid w:val="00C17F04"/>
    <w:rsid w:val="00C17F8F"/>
    <w:rsid w:val="00C17FDF"/>
    <w:rsid w:val="00C2006D"/>
    <w:rsid w:val="00C201C8"/>
    <w:rsid w:val="00C207DE"/>
    <w:rsid w:val="00C20F9A"/>
    <w:rsid w:val="00C210A8"/>
    <w:rsid w:val="00C21314"/>
    <w:rsid w:val="00C21416"/>
    <w:rsid w:val="00C21737"/>
    <w:rsid w:val="00C21752"/>
    <w:rsid w:val="00C21910"/>
    <w:rsid w:val="00C219A5"/>
    <w:rsid w:val="00C21A3D"/>
    <w:rsid w:val="00C2202A"/>
    <w:rsid w:val="00C22449"/>
    <w:rsid w:val="00C224DC"/>
    <w:rsid w:val="00C22E22"/>
    <w:rsid w:val="00C2310E"/>
    <w:rsid w:val="00C23145"/>
    <w:rsid w:val="00C23613"/>
    <w:rsid w:val="00C236AC"/>
    <w:rsid w:val="00C237B9"/>
    <w:rsid w:val="00C2396A"/>
    <w:rsid w:val="00C23C09"/>
    <w:rsid w:val="00C23F3E"/>
    <w:rsid w:val="00C24041"/>
    <w:rsid w:val="00C24132"/>
    <w:rsid w:val="00C24388"/>
    <w:rsid w:val="00C2438E"/>
    <w:rsid w:val="00C24B54"/>
    <w:rsid w:val="00C24ED8"/>
    <w:rsid w:val="00C25126"/>
    <w:rsid w:val="00C254D6"/>
    <w:rsid w:val="00C2587D"/>
    <w:rsid w:val="00C25920"/>
    <w:rsid w:val="00C25A61"/>
    <w:rsid w:val="00C25E24"/>
    <w:rsid w:val="00C25EEA"/>
    <w:rsid w:val="00C26429"/>
    <w:rsid w:val="00C26438"/>
    <w:rsid w:val="00C267A7"/>
    <w:rsid w:val="00C268C7"/>
    <w:rsid w:val="00C26B86"/>
    <w:rsid w:val="00C26D6C"/>
    <w:rsid w:val="00C26E40"/>
    <w:rsid w:val="00C26E6A"/>
    <w:rsid w:val="00C27235"/>
    <w:rsid w:val="00C2751C"/>
    <w:rsid w:val="00C27793"/>
    <w:rsid w:val="00C27A7D"/>
    <w:rsid w:val="00C27FC8"/>
    <w:rsid w:val="00C302B1"/>
    <w:rsid w:val="00C303A4"/>
    <w:rsid w:val="00C3062B"/>
    <w:rsid w:val="00C30938"/>
    <w:rsid w:val="00C30A65"/>
    <w:rsid w:val="00C30B8A"/>
    <w:rsid w:val="00C30BE9"/>
    <w:rsid w:val="00C30D76"/>
    <w:rsid w:val="00C30EE7"/>
    <w:rsid w:val="00C3116E"/>
    <w:rsid w:val="00C31326"/>
    <w:rsid w:val="00C316D4"/>
    <w:rsid w:val="00C3172C"/>
    <w:rsid w:val="00C319B0"/>
    <w:rsid w:val="00C31BAD"/>
    <w:rsid w:val="00C31C61"/>
    <w:rsid w:val="00C31D8A"/>
    <w:rsid w:val="00C321FB"/>
    <w:rsid w:val="00C32496"/>
    <w:rsid w:val="00C325A1"/>
    <w:rsid w:val="00C32D93"/>
    <w:rsid w:val="00C32F08"/>
    <w:rsid w:val="00C3352A"/>
    <w:rsid w:val="00C33799"/>
    <w:rsid w:val="00C3388C"/>
    <w:rsid w:val="00C33CA1"/>
    <w:rsid w:val="00C3402B"/>
    <w:rsid w:val="00C341FD"/>
    <w:rsid w:val="00C34496"/>
    <w:rsid w:val="00C34525"/>
    <w:rsid w:val="00C34568"/>
    <w:rsid w:val="00C34844"/>
    <w:rsid w:val="00C348E7"/>
    <w:rsid w:val="00C34F2E"/>
    <w:rsid w:val="00C35219"/>
    <w:rsid w:val="00C35267"/>
    <w:rsid w:val="00C35279"/>
    <w:rsid w:val="00C35669"/>
    <w:rsid w:val="00C35688"/>
    <w:rsid w:val="00C35751"/>
    <w:rsid w:val="00C35C6D"/>
    <w:rsid w:val="00C35F09"/>
    <w:rsid w:val="00C35F2E"/>
    <w:rsid w:val="00C360D7"/>
    <w:rsid w:val="00C362FD"/>
    <w:rsid w:val="00C36421"/>
    <w:rsid w:val="00C36437"/>
    <w:rsid w:val="00C3663C"/>
    <w:rsid w:val="00C36F3B"/>
    <w:rsid w:val="00C371E9"/>
    <w:rsid w:val="00C373FB"/>
    <w:rsid w:val="00C374F1"/>
    <w:rsid w:val="00C3759D"/>
    <w:rsid w:val="00C37F2D"/>
    <w:rsid w:val="00C37F8D"/>
    <w:rsid w:val="00C40165"/>
    <w:rsid w:val="00C401B2"/>
    <w:rsid w:val="00C404D3"/>
    <w:rsid w:val="00C4058F"/>
    <w:rsid w:val="00C408EF"/>
    <w:rsid w:val="00C4135C"/>
    <w:rsid w:val="00C41427"/>
    <w:rsid w:val="00C41532"/>
    <w:rsid w:val="00C415C9"/>
    <w:rsid w:val="00C4188A"/>
    <w:rsid w:val="00C418B0"/>
    <w:rsid w:val="00C419F4"/>
    <w:rsid w:val="00C4221D"/>
    <w:rsid w:val="00C42F2B"/>
    <w:rsid w:val="00C43168"/>
    <w:rsid w:val="00C432E7"/>
    <w:rsid w:val="00C43809"/>
    <w:rsid w:val="00C4391F"/>
    <w:rsid w:val="00C440FA"/>
    <w:rsid w:val="00C44140"/>
    <w:rsid w:val="00C442FD"/>
    <w:rsid w:val="00C443C3"/>
    <w:rsid w:val="00C4448A"/>
    <w:rsid w:val="00C444A8"/>
    <w:rsid w:val="00C44542"/>
    <w:rsid w:val="00C44622"/>
    <w:rsid w:val="00C44A25"/>
    <w:rsid w:val="00C44E60"/>
    <w:rsid w:val="00C45079"/>
    <w:rsid w:val="00C45134"/>
    <w:rsid w:val="00C45519"/>
    <w:rsid w:val="00C45B08"/>
    <w:rsid w:val="00C45C40"/>
    <w:rsid w:val="00C45CCE"/>
    <w:rsid w:val="00C45D3A"/>
    <w:rsid w:val="00C46231"/>
    <w:rsid w:val="00C46BE2"/>
    <w:rsid w:val="00C470DB"/>
    <w:rsid w:val="00C470F5"/>
    <w:rsid w:val="00C471BF"/>
    <w:rsid w:val="00C47790"/>
    <w:rsid w:val="00C47C09"/>
    <w:rsid w:val="00C506BC"/>
    <w:rsid w:val="00C506F4"/>
    <w:rsid w:val="00C50786"/>
    <w:rsid w:val="00C507B9"/>
    <w:rsid w:val="00C50A0C"/>
    <w:rsid w:val="00C50A28"/>
    <w:rsid w:val="00C50B98"/>
    <w:rsid w:val="00C50D26"/>
    <w:rsid w:val="00C50E23"/>
    <w:rsid w:val="00C50F40"/>
    <w:rsid w:val="00C5123C"/>
    <w:rsid w:val="00C51395"/>
    <w:rsid w:val="00C517C3"/>
    <w:rsid w:val="00C51954"/>
    <w:rsid w:val="00C51B2F"/>
    <w:rsid w:val="00C51B5B"/>
    <w:rsid w:val="00C51C1F"/>
    <w:rsid w:val="00C51DE1"/>
    <w:rsid w:val="00C520D5"/>
    <w:rsid w:val="00C521A3"/>
    <w:rsid w:val="00C52324"/>
    <w:rsid w:val="00C529B7"/>
    <w:rsid w:val="00C52DD0"/>
    <w:rsid w:val="00C52F8C"/>
    <w:rsid w:val="00C53091"/>
    <w:rsid w:val="00C53429"/>
    <w:rsid w:val="00C53C17"/>
    <w:rsid w:val="00C544F6"/>
    <w:rsid w:val="00C54580"/>
    <w:rsid w:val="00C54591"/>
    <w:rsid w:val="00C547A5"/>
    <w:rsid w:val="00C54841"/>
    <w:rsid w:val="00C5491E"/>
    <w:rsid w:val="00C550F5"/>
    <w:rsid w:val="00C55127"/>
    <w:rsid w:val="00C551B5"/>
    <w:rsid w:val="00C551C8"/>
    <w:rsid w:val="00C5550D"/>
    <w:rsid w:val="00C555AE"/>
    <w:rsid w:val="00C55D90"/>
    <w:rsid w:val="00C563F8"/>
    <w:rsid w:val="00C565C3"/>
    <w:rsid w:val="00C56C4D"/>
    <w:rsid w:val="00C56DF1"/>
    <w:rsid w:val="00C573ED"/>
    <w:rsid w:val="00C57454"/>
    <w:rsid w:val="00C576CF"/>
    <w:rsid w:val="00C57801"/>
    <w:rsid w:val="00C579F5"/>
    <w:rsid w:val="00C60035"/>
    <w:rsid w:val="00C60058"/>
    <w:rsid w:val="00C60785"/>
    <w:rsid w:val="00C6078F"/>
    <w:rsid w:val="00C60DBA"/>
    <w:rsid w:val="00C61043"/>
    <w:rsid w:val="00C61173"/>
    <w:rsid w:val="00C611DE"/>
    <w:rsid w:val="00C615A4"/>
    <w:rsid w:val="00C61646"/>
    <w:rsid w:val="00C618D8"/>
    <w:rsid w:val="00C61D10"/>
    <w:rsid w:val="00C61D1D"/>
    <w:rsid w:val="00C61DFE"/>
    <w:rsid w:val="00C623E9"/>
    <w:rsid w:val="00C624FB"/>
    <w:rsid w:val="00C625A4"/>
    <w:rsid w:val="00C62897"/>
    <w:rsid w:val="00C63665"/>
    <w:rsid w:val="00C636A3"/>
    <w:rsid w:val="00C64487"/>
    <w:rsid w:val="00C64814"/>
    <w:rsid w:val="00C64AB0"/>
    <w:rsid w:val="00C64AD9"/>
    <w:rsid w:val="00C64BEF"/>
    <w:rsid w:val="00C64F45"/>
    <w:rsid w:val="00C652A1"/>
    <w:rsid w:val="00C6536F"/>
    <w:rsid w:val="00C654C1"/>
    <w:rsid w:val="00C656A6"/>
    <w:rsid w:val="00C659E7"/>
    <w:rsid w:val="00C65B5B"/>
    <w:rsid w:val="00C665D4"/>
    <w:rsid w:val="00C66670"/>
    <w:rsid w:val="00C66922"/>
    <w:rsid w:val="00C669EC"/>
    <w:rsid w:val="00C6707C"/>
    <w:rsid w:val="00C671C9"/>
    <w:rsid w:val="00C67D57"/>
    <w:rsid w:val="00C67FE9"/>
    <w:rsid w:val="00C70306"/>
    <w:rsid w:val="00C7032C"/>
    <w:rsid w:val="00C707CF"/>
    <w:rsid w:val="00C70CAC"/>
    <w:rsid w:val="00C70DAF"/>
    <w:rsid w:val="00C70DC7"/>
    <w:rsid w:val="00C710A0"/>
    <w:rsid w:val="00C71441"/>
    <w:rsid w:val="00C716A9"/>
    <w:rsid w:val="00C71711"/>
    <w:rsid w:val="00C717C8"/>
    <w:rsid w:val="00C71901"/>
    <w:rsid w:val="00C71EEF"/>
    <w:rsid w:val="00C72135"/>
    <w:rsid w:val="00C72341"/>
    <w:rsid w:val="00C7245D"/>
    <w:rsid w:val="00C72708"/>
    <w:rsid w:val="00C72997"/>
    <w:rsid w:val="00C72DB0"/>
    <w:rsid w:val="00C730B6"/>
    <w:rsid w:val="00C73240"/>
    <w:rsid w:val="00C73349"/>
    <w:rsid w:val="00C7337C"/>
    <w:rsid w:val="00C73439"/>
    <w:rsid w:val="00C73458"/>
    <w:rsid w:val="00C734BD"/>
    <w:rsid w:val="00C735E5"/>
    <w:rsid w:val="00C73765"/>
    <w:rsid w:val="00C73956"/>
    <w:rsid w:val="00C73BFF"/>
    <w:rsid w:val="00C742E1"/>
    <w:rsid w:val="00C744B8"/>
    <w:rsid w:val="00C74510"/>
    <w:rsid w:val="00C7451F"/>
    <w:rsid w:val="00C7496D"/>
    <w:rsid w:val="00C74E02"/>
    <w:rsid w:val="00C74ED1"/>
    <w:rsid w:val="00C74F80"/>
    <w:rsid w:val="00C751B2"/>
    <w:rsid w:val="00C75A4F"/>
    <w:rsid w:val="00C75A62"/>
    <w:rsid w:val="00C75B95"/>
    <w:rsid w:val="00C75D6A"/>
    <w:rsid w:val="00C75D7A"/>
    <w:rsid w:val="00C75EAE"/>
    <w:rsid w:val="00C761D3"/>
    <w:rsid w:val="00C76357"/>
    <w:rsid w:val="00C76776"/>
    <w:rsid w:val="00C76A9A"/>
    <w:rsid w:val="00C76E20"/>
    <w:rsid w:val="00C76E6C"/>
    <w:rsid w:val="00C76E9D"/>
    <w:rsid w:val="00C77218"/>
    <w:rsid w:val="00C7721C"/>
    <w:rsid w:val="00C772C4"/>
    <w:rsid w:val="00C774EB"/>
    <w:rsid w:val="00C77517"/>
    <w:rsid w:val="00C776F0"/>
    <w:rsid w:val="00C7771E"/>
    <w:rsid w:val="00C7778F"/>
    <w:rsid w:val="00C77D5F"/>
    <w:rsid w:val="00C77D6C"/>
    <w:rsid w:val="00C77DB1"/>
    <w:rsid w:val="00C77DDC"/>
    <w:rsid w:val="00C80044"/>
    <w:rsid w:val="00C800FB"/>
    <w:rsid w:val="00C80570"/>
    <w:rsid w:val="00C806BF"/>
    <w:rsid w:val="00C806D9"/>
    <w:rsid w:val="00C808CA"/>
    <w:rsid w:val="00C809AF"/>
    <w:rsid w:val="00C80B91"/>
    <w:rsid w:val="00C81462"/>
    <w:rsid w:val="00C815B0"/>
    <w:rsid w:val="00C815C6"/>
    <w:rsid w:val="00C81D2E"/>
    <w:rsid w:val="00C81E76"/>
    <w:rsid w:val="00C827F6"/>
    <w:rsid w:val="00C8291B"/>
    <w:rsid w:val="00C829AB"/>
    <w:rsid w:val="00C82AB5"/>
    <w:rsid w:val="00C82E01"/>
    <w:rsid w:val="00C82FF1"/>
    <w:rsid w:val="00C839ED"/>
    <w:rsid w:val="00C83A90"/>
    <w:rsid w:val="00C83F3B"/>
    <w:rsid w:val="00C84169"/>
    <w:rsid w:val="00C844C9"/>
    <w:rsid w:val="00C8467F"/>
    <w:rsid w:val="00C8498B"/>
    <w:rsid w:val="00C84AF6"/>
    <w:rsid w:val="00C84C5D"/>
    <w:rsid w:val="00C84D4E"/>
    <w:rsid w:val="00C84FFC"/>
    <w:rsid w:val="00C851A0"/>
    <w:rsid w:val="00C851D0"/>
    <w:rsid w:val="00C85403"/>
    <w:rsid w:val="00C856F1"/>
    <w:rsid w:val="00C85791"/>
    <w:rsid w:val="00C85A09"/>
    <w:rsid w:val="00C85E20"/>
    <w:rsid w:val="00C85EEE"/>
    <w:rsid w:val="00C863FC"/>
    <w:rsid w:val="00C86579"/>
    <w:rsid w:val="00C86741"/>
    <w:rsid w:val="00C86AD6"/>
    <w:rsid w:val="00C86BEA"/>
    <w:rsid w:val="00C86C78"/>
    <w:rsid w:val="00C8716A"/>
    <w:rsid w:val="00C87217"/>
    <w:rsid w:val="00C872AB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425"/>
    <w:rsid w:val="00C9067F"/>
    <w:rsid w:val="00C90A3D"/>
    <w:rsid w:val="00C90B6C"/>
    <w:rsid w:val="00C90D36"/>
    <w:rsid w:val="00C90DE7"/>
    <w:rsid w:val="00C910C5"/>
    <w:rsid w:val="00C9127F"/>
    <w:rsid w:val="00C9157F"/>
    <w:rsid w:val="00C9163A"/>
    <w:rsid w:val="00C91A08"/>
    <w:rsid w:val="00C91BBE"/>
    <w:rsid w:val="00C92387"/>
    <w:rsid w:val="00C928A9"/>
    <w:rsid w:val="00C92B28"/>
    <w:rsid w:val="00C92DEF"/>
    <w:rsid w:val="00C92EB1"/>
    <w:rsid w:val="00C92F62"/>
    <w:rsid w:val="00C932AB"/>
    <w:rsid w:val="00C932D1"/>
    <w:rsid w:val="00C933FC"/>
    <w:rsid w:val="00C934D5"/>
    <w:rsid w:val="00C935B6"/>
    <w:rsid w:val="00C937BB"/>
    <w:rsid w:val="00C93853"/>
    <w:rsid w:val="00C9390B"/>
    <w:rsid w:val="00C93BB1"/>
    <w:rsid w:val="00C93D38"/>
    <w:rsid w:val="00C943A0"/>
    <w:rsid w:val="00C94C56"/>
    <w:rsid w:val="00C951B7"/>
    <w:rsid w:val="00C95329"/>
    <w:rsid w:val="00C954C7"/>
    <w:rsid w:val="00C95C34"/>
    <w:rsid w:val="00C95DA2"/>
    <w:rsid w:val="00C95E43"/>
    <w:rsid w:val="00C95F2F"/>
    <w:rsid w:val="00C9621B"/>
    <w:rsid w:val="00C96320"/>
    <w:rsid w:val="00C9655D"/>
    <w:rsid w:val="00C96F81"/>
    <w:rsid w:val="00C96FFB"/>
    <w:rsid w:val="00C972E3"/>
    <w:rsid w:val="00C9796A"/>
    <w:rsid w:val="00C97A64"/>
    <w:rsid w:val="00C97D53"/>
    <w:rsid w:val="00C97DF0"/>
    <w:rsid w:val="00CA00D6"/>
    <w:rsid w:val="00CA02AB"/>
    <w:rsid w:val="00CA088B"/>
    <w:rsid w:val="00CA0C52"/>
    <w:rsid w:val="00CA0D6C"/>
    <w:rsid w:val="00CA11D5"/>
    <w:rsid w:val="00CA1304"/>
    <w:rsid w:val="00CA1428"/>
    <w:rsid w:val="00CA1452"/>
    <w:rsid w:val="00CA147B"/>
    <w:rsid w:val="00CA1532"/>
    <w:rsid w:val="00CA1774"/>
    <w:rsid w:val="00CA1A7A"/>
    <w:rsid w:val="00CA1A84"/>
    <w:rsid w:val="00CA1D37"/>
    <w:rsid w:val="00CA1E5B"/>
    <w:rsid w:val="00CA1E6E"/>
    <w:rsid w:val="00CA1FBF"/>
    <w:rsid w:val="00CA2845"/>
    <w:rsid w:val="00CA28AB"/>
    <w:rsid w:val="00CA2E9B"/>
    <w:rsid w:val="00CA2F5D"/>
    <w:rsid w:val="00CA2FDB"/>
    <w:rsid w:val="00CA3259"/>
    <w:rsid w:val="00CA34B6"/>
    <w:rsid w:val="00CA34CF"/>
    <w:rsid w:val="00CA3550"/>
    <w:rsid w:val="00CA35C3"/>
    <w:rsid w:val="00CA3CD3"/>
    <w:rsid w:val="00CA425B"/>
    <w:rsid w:val="00CA42D7"/>
    <w:rsid w:val="00CA4422"/>
    <w:rsid w:val="00CA4451"/>
    <w:rsid w:val="00CA4688"/>
    <w:rsid w:val="00CA46C7"/>
    <w:rsid w:val="00CA46CA"/>
    <w:rsid w:val="00CA4721"/>
    <w:rsid w:val="00CA4793"/>
    <w:rsid w:val="00CA4974"/>
    <w:rsid w:val="00CA4AB5"/>
    <w:rsid w:val="00CA4E8D"/>
    <w:rsid w:val="00CA56D6"/>
    <w:rsid w:val="00CA571B"/>
    <w:rsid w:val="00CA57D2"/>
    <w:rsid w:val="00CA5945"/>
    <w:rsid w:val="00CA5B08"/>
    <w:rsid w:val="00CA5F09"/>
    <w:rsid w:val="00CA62D2"/>
    <w:rsid w:val="00CA633D"/>
    <w:rsid w:val="00CA6770"/>
    <w:rsid w:val="00CA6A73"/>
    <w:rsid w:val="00CA6B1C"/>
    <w:rsid w:val="00CA6C59"/>
    <w:rsid w:val="00CA707F"/>
    <w:rsid w:val="00CA7209"/>
    <w:rsid w:val="00CA74BA"/>
    <w:rsid w:val="00CA75E7"/>
    <w:rsid w:val="00CA76EE"/>
    <w:rsid w:val="00CA79BB"/>
    <w:rsid w:val="00CA7C1B"/>
    <w:rsid w:val="00CA7E4D"/>
    <w:rsid w:val="00CB006A"/>
    <w:rsid w:val="00CB01A3"/>
    <w:rsid w:val="00CB0F12"/>
    <w:rsid w:val="00CB0F41"/>
    <w:rsid w:val="00CB1159"/>
    <w:rsid w:val="00CB1474"/>
    <w:rsid w:val="00CB15C7"/>
    <w:rsid w:val="00CB1672"/>
    <w:rsid w:val="00CB17C6"/>
    <w:rsid w:val="00CB1A64"/>
    <w:rsid w:val="00CB1E13"/>
    <w:rsid w:val="00CB1F77"/>
    <w:rsid w:val="00CB2361"/>
    <w:rsid w:val="00CB2402"/>
    <w:rsid w:val="00CB2561"/>
    <w:rsid w:val="00CB259C"/>
    <w:rsid w:val="00CB2CA9"/>
    <w:rsid w:val="00CB36D0"/>
    <w:rsid w:val="00CB3741"/>
    <w:rsid w:val="00CB3886"/>
    <w:rsid w:val="00CB3BE4"/>
    <w:rsid w:val="00CB3C22"/>
    <w:rsid w:val="00CB4027"/>
    <w:rsid w:val="00CB4423"/>
    <w:rsid w:val="00CB47AE"/>
    <w:rsid w:val="00CB4861"/>
    <w:rsid w:val="00CB4892"/>
    <w:rsid w:val="00CB4CDD"/>
    <w:rsid w:val="00CB4DB8"/>
    <w:rsid w:val="00CB4F5B"/>
    <w:rsid w:val="00CB504E"/>
    <w:rsid w:val="00CB51AB"/>
    <w:rsid w:val="00CB520C"/>
    <w:rsid w:val="00CB55EC"/>
    <w:rsid w:val="00CB57C7"/>
    <w:rsid w:val="00CB5B0E"/>
    <w:rsid w:val="00CB5BB6"/>
    <w:rsid w:val="00CB5D65"/>
    <w:rsid w:val="00CB5F2B"/>
    <w:rsid w:val="00CB619A"/>
    <w:rsid w:val="00CB61D9"/>
    <w:rsid w:val="00CB6322"/>
    <w:rsid w:val="00CB6394"/>
    <w:rsid w:val="00CB655C"/>
    <w:rsid w:val="00CB66F7"/>
    <w:rsid w:val="00CB6762"/>
    <w:rsid w:val="00CB68C8"/>
    <w:rsid w:val="00CB6FEB"/>
    <w:rsid w:val="00CB70AB"/>
    <w:rsid w:val="00CB70CC"/>
    <w:rsid w:val="00CB71C8"/>
    <w:rsid w:val="00CB7238"/>
    <w:rsid w:val="00CB73A9"/>
    <w:rsid w:val="00CB75DF"/>
    <w:rsid w:val="00CB766A"/>
    <w:rsid w:val="00CB77C2"/>
    <w:rsid w:val="00CB7C71"/>
    <w:rsid w:val="00CB7F00"/>
    <w:rsid w:val="00CC032B"/>
    <w:rsid w:val="00CC0598"/>
    <w:rsid w:val="00CC0621"/>
    <w:rsid w:val="00CC07B8"/>
    <w:rsid w:val="00CC0C5C"/>
    <w:rsid w:val="00CC0DD7"/>
    <w:rsid w:val="00CC1264"/>
    <w:rsid w:val="00CC1372"/>
    <w:rsid w:val="00CC186B"/>
    <w:rsid w:val="00CC197A"/>
    <w:rsid w:val="00CC1A36"/>
    <w:rsid w:val="00CC1CC1"/>
    <w:rsid w:val="00CC1E88"/>
    <w:rsid w:val="00CC237A"/>
    <w:rsid w:val="00CC26D4"/>
    <w:rsid w:val="00CC277C"/>
    <w:rsid w:val="00CC2D2B"/>
    <w:rsid w:val="00CC2E64"/>
    <w:rsid w:val="00CC2F65"/>
    <w:rsid w:val="00CC37D4"/>
    <w:rsid w:val="00CC395E"/>
    <w:rsid w:val="00CC3D6E"/>
    <w:rsid w:val="00CC418F"/>
    <w:rsid w:val="00CC4237"/>
    <w:rsid w:val="00CC4BED"/>
    <w:rsid w:val="00CC52C2"/>
    <w:rsid w:val="00CC536D"/>
    <w:rsid w:val="00CC5389"/>
    <w:rsid w:val="00CC541E"/>
    <w:rsid w:val="00CC5574"/>
    <w:rsid w:val="00CC5692"/>
    <w:rsid w:val="00CC5921"/>
    <w:rsid w:val="00CC5A33"/>
    <w:rsid w:val="00CC5CF1"/>
    <w:rsid w:val="00CC5D98"/>
    <w:rsid w:val="00CC5E8A"/>
    <w:rsid w:val="00CC618C"/>
    <w:rsid w:val="00CC6743"/>
    <w:rsid w:val="00CC6AA1"/>
    <w:rsid w:val="00CC6CFD"/>
    <w:rsid w:val="00CC6D0B"/>
    <w:rsid w:val="00CC6D53"/>
    <w:rsid w:val="00CC72EE"/>
    <w:rsid w:val="00CC7A6B"/>
    <w:rsid w:val="00CC7F1E"/>
    <w:rsid w:val="00CD0267"/>
    <w:rsid w:val="00CD0602"/>
    <w:rsid w:val="00CD0EA8"/>
    <w:rsid w:val="00CD0EDE"/>
    <w:rsid w:val="00CD129C"/>
    <w:rsid w:val="00CD1392"/>
    <w:rsid w:val="00CD17AC"/>
    <w:rsid w:val="00CD17B3"/>
    <w:rsid w:val="00CD1D24"/>
    <w:rsid w:val="00CD1D54"/>
    <w:rsid w:val="00CD1E43"/>
    <w:rsid w:val="00CD220A"/>
    <w:rsid w:val="00CD279A"/>
    <w:rsid w:val="00CD29E7"/>
    <w:rsid w:val="00CD2A96"/>
    <w:rsid w:val="00CD2DC6"/>
    <w:rsid w:val="00CD2EFA"/>
    <w:rsid w:val="00CD322E"/>
    <w:rsid w:val="00CD322F"/>
    <w:rsid w:val="00CD3237"/>
    <w:rsid w:val="00CD36BB"/>
    <w:rsid w:val="00CD36F3"/>
    <w:rsid w:val="00CD3805"/>
    <w:rsid w:val="00CD3D6A"/>
    <w:rsid w:val="00CD3F51"/>
    <w:rsid w:val="00CD3F5E"/>
    <w:rsid w:val="00CD3FF2"/>
    <w:rsid w:val="00CD4055"/>
    <w:rsid w:val="00CD4172"/>
    <w:rsid w:val="00CD449B"/>
    <w:rsid w:val="00CD4796"/>
    <w:rsid w:val="00CD4952"/>
    <w:rsid w:val="00CD4CCF"/>
    <w:rsid w:val="00CD4D01"/>
    <w:rsid w:val="00CD4FFC"/>
    <w:rsid w:val="00CD51D8"/>
    <w:rsid w:val="00CD52D1"/>
    <w:rsid w:val="00CD54F6"/>
    <w:rsid w:val="00CD5579"/>
    <w:rsid w:val="00CD571F"/>
    <w:rsid w:val="00CD5CB4"/>
    <w:rsid w:val="00CD5DC0"/>
    <w:rsid w:val="00CD5E66"/>
    <w:rsid w:val="00CD65FD"/>
    <w:rsid w:val="00CD6764"/>
    <w:rsid w:val="00CD682A"/>
    <w:rsid w:val="00CD6B96"/>
    <w:rsid w:val="00CD6CD8"/>
    <w:rsid w:val="00CD6E1A"/>
    <w:rsid w:val="00CD7ADE"/>
    <w:rsid w:val="00CE0289"/>
    <w:rsid w:val="00CE0436"/>
    <w:rsid w:val="00CE0591"/>
    <w:rsid w:val="00CE0654"/>
    <w:rsid w:val="00CE0B27"/>
    <w:rsid w:val="00CE0E4C"/>
    <w:rsid w:val="00CE0E88"/>
    <w:rsid w:val="00CE10B1"/>
    <w:rsid w:val="00CE12A4"/>
    <w:rsid w:val="00CE1345"/>
    <w:rsid w:val="00CE1910"/>
    <w:rsid w:val="00CE1A92"/>
    <w:rsid w:val="00CE1A93"/>
    <w:rsid w:val="00CE1C7F"/>
    <w:rsid w:val="00CE1E01"/>
    <w:rsid w:val="00CE23D6"/>
    <w:rsid w:val="00CE2483"/>
    <w:rsid w:val="00CE2A1A"/>
    <w:rsid w:val="00CE2B91"/>
    <w:rsid w:val="00CE2C1F"/>
    <w:rsid w:val="00CE2E7A"/>
    <w:rsid w:val="00CE2F17"/>
    <w:rsid w:val="00CE2F24"/>
    <w:rsid w:val="00CE30C0"/>
    <w:rsid w:val="00CE30F3"/>
    <w:rsid w:val="00CE3189"/>
    <w:rsid w:val="00CE37BF"/>
    <w:rsid w:val="00CE3907"/>
    <w:rsid w:val="00CE3979"/>
    <w:rsid w:val="00CE3D58"/>
    <w:rsid w:val="00CE4108"/>
    <w:rsid w:val="00CE4193"/>
    <w:rsid w:val="00CE427B"/>
    <w:rsid w:val="00CE43BD"/>
    <w:rsid w:val="00CE4414"/>
    <w:rsid w:val="00CE45AF"/>
    <w:rsid w:val="00CE4666"/>
    <w:rsid w:val="00CE47D3"/>
    <w:rsid w:val="00CE4BA1"/>
    <w:rsid w:val="00CE4CA0"/>
    <w:rsid w:val="00CE4CD3"/>
    <w:rsid w:val="00CE5007"/>
    <w:rsid w:val="00CE500E"/>
    <w:rsid w:val="00CE51BC"/>
    <w:rsid w:val="00CE52CF"/>
    <w:rsid w:val="00CE551F"/>
    <w:rsid w:val="00CE5526"/>
    <w:rsid w:val="00CE55B5"/>
    <w:rsid w:val="00CE57E8"/>
    <w:rsid w:val="00CE59A7"/>
    <w:rsid w:val="00CE5CE1"/>
    <w:rsid w:val="00CE62D5"/>
    <w:rsid w:val="00CE641A"/>
    <w:rsid w:val="00CE6742"/>
    <w:rsid w:val="00CE6BFA"/>
    <w:rsid w:val="00CE7166"/>
    <w:rsid w:val="00CE7195"/>
    <w:rsid w:val="00CE72F1"/>
    <w:rsid w:val="00CE7340"/>
    <w:rsid w:val="00CE753A"/>
    <w:rsid w:val="00CE7877"/>
    <w:rsid w:val="00CE7A54"/>
    <w:rsid w:val="00CE7A7D"/>
    <w:rsid w:val="00CE7BEA"/>
    <w:rsid w:val="00CE7E38"/>
    <w:rsid w:val="00CF062F"/>
    <w:rsid w:val="00CF094D"/>
    <w:rsid w:val="00CF0C18"/>
    <w:rsid w:val="00CF0E63"/>
    <w:rsid w:val="00CF1095"/>
    <w:rsid w:val="00CF1494"/>
    <w:rsid w:val="00CF1517"/>
    <w:rsid w:val="00CF1546"/>
    <w:rsid w:val="00CF15D4"/>
    <w:rsid w:val="00CF1903"/>
    <w:rsid w:val="00CF1AB3"/>
    <w:rsid w:val="00CF1CA3"/>
    <w:rsid w:val="00CF1D99"/>
    <w:rsid w:val="00CF1E1E"/>
    <w:rsid w:val="00CF227D"/>
    <w:rsid w:val="00CF23F3"/>
    <w:rsid w:val="00CF2478"/>
    <w:rsid w:val="00CF25EC"/>
    <w:rsid w:val="00CF291C"/>
    <w:rsid w:val="00CF2DFA"/>
    <w:rsid w:val="00CF2EB2"/>
    <w:rsid w:val="00CF32A9"/>
    <w:rsid w:val="00CF34C0"/>
    <w:rsid w:val="00CF388C"/>
    <w:rsid w:val="00CF3AC6"/>
    <w:rsid w:val="00CF3C2D"/>
    <w:rsid w:val="00CF451F"/>
    <w:rsid w:val="00CF45B5"/>
    <w:rsid w:val="00CF47BC"/>
    <w:rsid w:val="00CF4E8F"/>
    <w:rsid w:val="00CF5385"/>
    <w:rsid w:val="00CF55A1"/>
    <w:rsid w:val="00CF5673"/>
    <w:rsid w:val="00CF572E"/>
    <w:rsid w:val="00CF5821"/>
    <w:rsid w:val="00CF58D8"/>
    <w:rsid w:val="00CF593E"/>
    <w:rsid w:val="00CF5B4C"/>
    <w:rsid w:val="00CF5F3D"/>
    <w:rsid w:val="00CF6104"/>
    <w:rsid w:val="00CF61D9"/>
    <w:rsid w:val="00CF6370"/>
    <w:rsid w:val="00CF639B"/>
    <w:rsid w:val="00CF67C6"/>
    <w:rsid w:val="00CF67F5"/>
    <w:rsid w:val="00CF6A53"/>
    <w:rsid w:val="00CF6B96"/>
    <w:rsid w:val="00CF755C"/>
    <w:rsid w:val="00CF760F"/>
    <w:rsid w:val="00CF770F"/>
    <w:rsid w:val="00CF77EC"/>
    <w:rsid w:val="00CF7873"/>
    <w:rsid w:val="00CF7D9C"/>
    <w:rsid w:val="00D00085"/>
    <w:rsid w:val="00D0009E"/>
    <w:rsid w:val="00D008F8"/>
    <w:rsid w:val="00D00A46"/>
    <w:rsid w:val="00D00B0B"/>
    <w:rsid w:val="00D00BBA"/>
    <w:rsid w:val="00D00CFA"/>
    <w:rsid w:val="00D00D61"/>
    <w:rsid w:val="00D01312"/>
    <w:rsid w:val="00D01367"/>
    <w:rsid w:val="00D014CB"/>
    <w:rsid w:val="00D01665"/>
    <w:rsid w:val="00D0173E"/>
    <w:rsid w:val="00D01C31"/>
    <w:rsid w:val="00D02098"/>
    <w:rsid w:val="00D026E6"/>
    <w:rsid w:val="00D02C12"/>
    <w:rsid w:val="00D02F9F"/>
    <w:rsid w:val="00D03126"/>
    <w:rsid w:val="00D03217"/>
    <w:rsid w:val="00D03259"/>
    <w:rsid w:val="00D03B01"/>
    <w:rsid w:val="00D0406D"/>
    <w:rsid w:val="00D04238"/>
    <w:rsid w:val="00D0438F"/>
    <w:rsid w:val="00D04464"/>
    <w:rsid w:val="00D0451C"/>
    <w:rsid w:val="00D04720"/>
    <w:rsid w:val="00D04806"/>
    <w:rsid w:val="00D0495B"/>
    <w:rsid w:val="00D04CB9"/>
    <w:rsid w:val="00D04E77"/>
    <w:rsid w:val="00D04E79"/>
    <w:rsid w:val="00D04F83"/>
    <w:rsid w:val="00D05163"/>
    <w:rsid w:val="00D0518D"/>
    <w:rsid w:val="00D05A4C"/>
    <w:rsid w:val="00D062FB"/>
    <w:rsid w:val="00D0653B"/>
    <w:rsid w:val="00D066C7"/>
    <w:rsid w:val="00D06AF5"/>
    <w:rsid w:val="00D06FE4"/>
    <w:rsid w:val="00D072B7"/>
    <w:rsid w:val="00D0745C"/>
    <w:rsid w:val="00D0770B"/>
    <w:rsid w:val="00D07C93"/>
    <w:rsid w:val="00D07CAB"/>
    <w:rsid w:val="00D07D5D"/>
    <w:rsid w:val="00D07E34"/>
    <w:rsid w:val="00D07E6D"/>
    <w:rsid w:val="00D10265"/>
    <w:rsid w:val="00D103B4"/>
    <w:rsid w:val="00D10438"/>
    <w:rsid w:val="00D104D0"/>
    <w:rsid w:val="00D106A9"/>
    <w:rsid w:val="00D10882"/>
    <w:rsid w:val="00D10A3E"/>
    <w:rsid w:val="00D112E0"/>
    <w:rsid w:val="00D11329"/>
    <w:rsid w:val="00D114D6"/>
    <w:rsid w:val="00D120B1"/>
    <w:rsid w:val="00D120EA"/>
    <w:rsid w:val="00D127EC"/>
    <w:rsid w:val="00D127F4"/>
    <w:rsid w:val="00D12C6D"/>
    <w:rsid w:val="00D12FA8"/>
    <w:rsid w:val="00D1368C"/>
    <w:rsid w:val="00D136E9"/>
    <w:rsid w:val="00D13978"/>
    <w:rsid w:val="00D13D29"/>
    <w:rsid w:val="00D13F21"/>
    <w:rsid w:val="00D1400F"/>
    <w:rsid w:val="00D14064"/>
    <w:rsid w:val="00D1445E"/>
    <w:rsid w:val="00D147A0"/>
    <w:rsid w:val="00D147B5"/>
    <w:rsid w:val="00D14823"/>
    <w:rsid w:val="00D14AE9"/>
    <w:rsid w:val="00D14B37"/>
    <w:rsid w:val="00D15041"/>
    <w:rsid w:val="00D152F2"/>
    <w:rsid w:val="00D1532A"/>
    <w:rsid w:val="00D1533C"/>
    <w:rsid w:val="00D15583"/>
    <w:rsid w:val="00D15726"/>
    <w:rsid w:val="00D15990"/>
    <w:rsid w:val="00D15BA8"/>
    <w:rsid w:val="00D16072"/>
    <w:rsid w:val="00D16819"/>
    <w:rsid w:val="00D1683C"/>
    <w:rsid w:val="00D168B0"/>
    <w:rsid w:val="00D16ADA"/>
    <w:rsid w:val="00D16E9D"/>
    <w:rsid w:val="00D17166"/>
    <w:rsid w:val="00D17258"/>
    <w:rsid w:val="00D172B7"/>
    <w:rsid w:val="00D17348"/>
    <w:rsid w:val="00D173AB"/>
    <w:rsid w:val="00D1740F"/>
    <w:rsid w:val="00D17544"/>
    <w:rsid w:val="00D1768C"/>
    <w:rsid w:val="00D177C5"/>
    <w:rsid w:val="00D1788F"/>
    <w:rsid w:val="00D17CB7"/>
    <w:rsid w:val="00D17D93"/>
    <w:rsid w:val="00D2000B"/>
    <w:rsid w:val="00D2043F"/>
    <w:rsid w:val="00D20779"/>
    <w:rsid w:val="00D20927"/>
    <w:rsid w:val="00D20A2C"/>
    <w:rsid w:val="00D20A52"/>
    <w:rsid w:val="00D20EE7"/>
    <w:rsid w:val="00D2155A"/>
    <w:rsid w:val="00D215AC"/>
    <w:rsid w:val="00D2160A"/>
    <w:rsid w:val="00D21644"/>
    <w:rsid w:val="00D218A4"/>
    <w:rsid w:val="00D218C1"/>
    <w:rsid w:val="00D21A5D"/>
    <w:rsid w:val="00D21A6C"/>
    <w:rsid w:val="00D21BF4"/>
    <w:rsid w:val="00D21DFE"/>
    <w:rsid w:val="00D221E0"/>
    <w:rsid w:val="00D221FD"/>
    <w:rsid w:val="00D22377"/>
    <w:rsid w:val="00D2278F"/>
    <w:rsid w:val="00D22A14"/>
    <w:rsid w:val="00D230CB"/>
    <w:rsid w:val="00D2310C"/>
    <w:rsid w:val="00D234C8"/>
    <w:rsid w:val="00D238FF"/>
    <w:rsid w:val="00D23AA3"/>
    <w:rsid w:val="00D23E67"/>
    <w:rsid w:val="00D24270"/>
    <w:rsid w:val="00D2454A"/>
    <w:rsid w:val="00D247C5"/>
    <w:rsid w:val="00D24C61"/>
    <w:rsid w:val="00D254E3"/>
    <w:rsid w:val="00D254E9"/>
    <w:rsid w:val="00D25572"/>
    <w:rsid w:val="00D2577D"/>
    <w:rsid w:val="00D257EC"/>
    <w:rsid w:val="00D25E24"/>
    <w:rsid w:val="00D25EE6"/>
    <w:rsid w:val="00D262A5"/>
    <w:rsid w:val="00D2644D"/>
    <w:rsid w:val="00D26771"/>
    <w:rsid w:val="00D2693C"/>
    <w:rsid w:val="00D26C32"/>
    <w:rsid w:val="00D26C6D"/>
    <w:rsid w:val="00D26D8C"/>
    <w:rsid w:val="00D27009"/>
    <w:rsid w:val="00D27015"/>
    <w:rsid w:val="00D272E6"/>
    <w:rsid w:val="00D27381"/>
    <w:rsid w:val="00D2745F"/>
    <w:rsid w:val="00D274AE"/>
    <w:rsid w:val="00D27522"/>
    <w:rsid w:val="00D276AE"/>
    <w:rsid w:val="00D27799"/>
    <w:rsid w:val="00D2779C"/>
    <w:rsid w:val="00D278B6"/>
    <w:rsid w:val="00D27B49"/>
    <w:rsid w:val="00D27D6A"/>
    <w:rsid w:val="00D30050"/>
    <w:rsid w:val="00D3053D"/>
    <w:rsid w:val="00D305C7"/>
    <w:rsid w:val="00D30732"/>
    <w:rsid w:val="00D30D3C"/>
    <w:rsid w:val="00D310D7"/>
    <w:rsid w:val="00D31128"/>
    <w:rsid w:val="00D31133"/>
    <w:rsid w:val="00D31286"/>
    <w:rsid w:val="00D314AC"/>
    <w:rsid w:val="00D31647"/>
    <w:rsid w:val="00D316A2"/>
    <w:rsid w:val="00D31877"/>
    <w:rsid w:val="00D31F27"/>
    <w:rsid w:val="00D31F72"/>
    <w:rsid w:val="00D323C3"/>
    <w:rsid w:val="00D32589"/>
    <w:rsid w:val="00D32867"/>
    <w:rsid w:val="00D32D22"/>
    <w:rsid w:val="00D32E80"/>
    <w:rsid w:val="00D33068"/>
    <w:rsid w:val="00D331CA"/>
    <w:rsid w:val="00D33300"/>
    <w:rsid w:val="00D33632"/>
    <w:rsid w:val="00D33741"/>
    <w:rsid w:val="00D33A1C"/>
    <w:rsid w:val="00D33A56"/>
    <w:rsid w:val="00D33C1D"/>
    <w:rsid w:val="00D33D79"/>
    <w:rsid w:val="00D33E5F"/>
    <w:rsid w:val="00D33EB8"/>
    <w:rsid w:val="00D33F35"/>
    <w:rsid w:val="00D3456C"/>
    <w:rsid w:val="00D3457B"/>
    <w:rsid w:val="00D346EF"/>
    <w:rsid w:val="00D348F8"/>
    <w:rsid w:val="00D34B9B"/>
    <w:rsid w:val="00D34DCC"/>
    <w:rsid w:val="00D34EF7"/>
    <w:rsid w:val="00D35317"/>
    <w:rsid w:val="00D35A6D"/>
    <w:rsid w:val="00D35B09"/>
    <w:rsid w:val="00D35CF8"/>
    <w:rsid w:val="00D35D93"/>
    <w:rsid w:val="00D35FB0"/>
    <w:rsid w:val="00D36074"/>
    <w:rsid w:val="00D3663D"/>
    <w:rsid w:val="00D368CA"/>
    <w:rsid w:val="00D368FB"/>
    <w:rsid w:val="00D36ADA"/>
    <w:rsid w:val="00D36B9C"/>
    <w:rsid w:val="00D36CD5"/>
    <w:rsid w:val="00D36E0F"/>
    <w:rsid w:val="00D37139"/>
    <w:rsid w:val="00D377C3"/>
    <w:rsid w:val="00D37B17"/>
    <w:rsid w:val="00D37C14"/>
    <w:rsid w:val="00D400DD"/>
    <w:rsid w:val="00D4015D"/>
    <w:rsid w:val="00D40162"/>
    <w:rsid w:val="00D40381"/>
    <w:rsid w:val="00D403BF"/>
    <w:rsid w:val="00D40523"/>
    <w:rsid w:val="00D4063E"/>
    <w:rsid w:val="00D40652"/>
    <w:rsid w:val="00D406AD"/>
    <w:rsid w:val="00D40859"/>
    <w:rsid w:val="00D409A3"/>
    <w:rsid w:val="00D40AA1"/>
    <w:rsid w:val="00D40DFE"/>
    <w:rsid w:val="00D41073"/>
    <w:rsid w:val="00D413E6"/>
    <w:rsid w:val="00D4181A"/>
    <w:rsid w:val="00D418B0"/>
    <w:rsid w:val="00D41E75"/>
    <w:rsid w:val="00D426FF"/>
    <w:rsid w:val="00D4278A"/>
    <w:rsid w:val="00D43089"/>
    <w:rsid w:val="00D4318E"/>
    <w:rsid w:val="00D434D5"/>
    <w:rsid w:val="00D43654"/>
    <w:rsid w:val="00D43D21"/>
    <w:rsid w:val="00D43E8B"/>
    <w:rsid w:val="00D43F4E"/>
    <w:rsid w:val="00D43F6B"/>
    <w:rsid w:val="00D4436B"/>
    <w:rsid w:val="00D445A4"/>
    <w:rsid w:val="00D453EA"/>
    <w:rsid w:val="00D45577"/>
    <w:rsid w:val="00D455F7"/>
    <w:rsid w:val="00D456A0"/>
    <w:rsid w:val="00D45742"/>
    <w:rsid w:val="00D458D0"/>
    <w:rsid w:val="00D45A61"/>
    <w:rsid w:val="00D45B20"/>
    <w:rsid w:val="00D45B8F"/>
    <w:rsid w:val="00D45BB1"/>
    <w:rsid w:val="00D45C47"/>
    <w:rsid w:val="00D45E49"/>
    <w:rsid w:val="00D45F08"/>
    <w:rsid w:val="00D46367"/>
    <w:rsid w:val="00D4648E"/>
    <w:rsid w:val="00D464B9"/>
    <w:rsid w:val="00D46582"/>
    <w:rsid w:val="00D465BB"/>
    <w:rsid w:val="00D466ED"/>
    <w:rsid w:val="00D466FE"/>
    <w:rsid w:val="00D4687E"/>
    <w:rsid w:val="00D46927"/>
    <w:rsid w:val="00D4696E"/>
    <w:rsid w:val="00D469CF"/>
    <w:rsid w:val="00D46C92"/>
    <w:rsid w:val="00D46DA2"/>
    <w:rsid w:val="00D47238"/>
    <w:rsid w:val="00D472A4"/>
    <w:rsid w:val="00D4740B"/>
    <w:rsid w:val="00D4743C"/>
    <w:rsid w:val="00D47712"/>
    <w:rsid w:val="00D4782B"/>
    <w:rsid w:val="00D47CCE"/>
    <w:rsid w:val="00D47D68"/>
    <w:rsid w:val="00D47EA0"/>
    <w:rsid w:val="00D500DA"/>
    <w:rsid w:val="00D502A5"/>
    <w:rsid w:val="00D509FE"/>
    <w:rsid w:val="00D50C86"/>
    <w:rsid w:val="00D50CAE"/>
    <w:rsid w:val="00D50D98"/>
    <w:rsid w:val="00D51195"/>
    <w:rsid w:val="00D51252"/>
    <w:rsid w:val="00D5150C"/>
    <w:rsid w:val="00D519C2"/>
    <w:rsid w:val="00D51CBD"/>
    <w:rsid w:val="00D51E45"/>
    <w:rsid w:val="00D51E4F"/>
    <w:rsid w:val="00D51FFA"/>
    <w:rsid w:val="00D520EE"/>
    <w:rsid w:val="00D520EF"/>
    <w:rsid w:val="00D520F8"/>
    <w:rsid w:val="00D5216E"/>
    <w:rsid w:val="00D52341"/>
    <w:rsid w:val="00D5239C"/>
    <w:rsid w:val="00D52559"/>
    <w:rsid w:val="00D52D47"/>
    <w:rsid w:val="00D532DA"/>
    <w:rsid w:val="00D534A5"/>
    <w:rsid w:val="00D5364A"/>
    <w:rsid w:val="00D53AA7"/>
    <w:rsid w:val="00D53AB9"/>
    <w:rsid w:val="00D53E09"/>
    <w:rsid w:val="00D53FD0"/>
    <w:rsid w:val="00D53FF5"/>
    <w:rsid w:val="00D54006"/>
    <w:rsid w:val="00D5432D"/>
    <w:rsid w:val="00D543DA"/>
    <w:rsid w:val="00D5470A"/>
    <w:rsid w:val="00D54938"/>
    <w:rsid w:val="00D549DB"/>
    <w:rsid w:val="00D54B18"/>
    <w:rsid w:val="00D54F5F"/>
    <w:rsid w:val="00D55297"/>
    <w:rsid w:val="00D5575D"/>
    <w:rsid w:val="00D55910"/>
    <w:rsid w:val="00D55E6B"/>
    <w:rsid w:val="00D56033"/>
    <w:rsid w:val="00D560CE"/>
    <w:rsid w:val="00D564CA"/>
    <w:rsid w:val="00D56580"/>
    <w:rsid w:val="00D567CD"/>
    <w:rsid w:val="00D56B1F"/>
    <w:rsid w:val="00D56B74"/>
    <w:rsid w:val="00D56BB1"/>
    <w:rsid w:val="00D56CA3"/>
    <w:rsid w:val="00D574E6"/>
    <w:rsid w:val="00D57B15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CB5"/>
    <w:rsid w:val="00D60CE7"/>
    <w:rsid w:val="00D61012"/>
    <w:rsid w:val="00D612AA"/>
    <w:rsid w:val="00D6157F"/>
    <w:rsid w:val="00D616EB"/>
    <w:rsid w:val="00D616F3"/>
    <w:rsid w:val="00D61C09"/>
    <w:rsid w:val="00D61CB9"/>
    <w:rsid w:val="00D62021"/>
    <w:rsid w:val="00D624D4"/>
    <w:rsid w:val="00D624E1"/>
    <w:rsid w:val="00D62625"/>
    <w:rsid w:val="00D62D97"/>
    <w:rsid w:val="00D63001"/>
    <w:rsid w:val="00D633D9"/>
    <w:rsid w:val="00D63524"/>
    <w:rsid w:val="00D63774"/>
    <w:rsid w:val="00D63A0E"/>
    <w:rsid w:val="00D63A62"/>
    <w:rsid w:val="00D6423C"/>
    <w:rsid w:val="00D6470C"/>
    <w:rsid w:val="00D64D66"/>
    <w:rsid w:val="00D64DDF"/>
    <w:rsid w:val="00D650CA"/>
    <w:rsid w:val="00D6523D"/>
    <w:rsid w:val="00D655F8"/>
    <w:rsid w:val="00D65772"/>
    <w:rsid w:val="00D657D0"/>
    <w:rsid w:val="00D65A5C"/>
    <w:rsid w:val="00D65E15"/>
    <w:rsid w:val="00D65EC3"/>
    <w:rsid w:val="00D65F3A"/>
    <w:rsid w:val="00D65FF0"/>
    <w:rsid w:val="00D6616F"/>
    <w:rsid w:val="00D66794"/>
    <w:rsid w:val="00D667F2"/>
    <w:rsid w:val="00D66820"/>
    <w:rsid w:val="00D66BCC"/>
    <w:rsid w:val="00D67307"/>
    <w:rsid w:val="00D678E3"/>
    <w:rsid w:val="00D67BF6"/>
    <w:rsid w:val="00D67FB5"/>
    <w:rsid w:val="00D7001C"/>
    <w:rsid w:val="00D701EC"/>
    <w:rsid w:val="00D70265"/>
    <w:rsid w:val="00D70417"/>
    <w:rsid w:val="00D70425"/>
    <w:rsid w:val="00D70494"/>
    <w:rsid w:val="00D70A27"/>
    <w:rsid w:val="00D70A3C"/>
    <w:rsid w:val="00D70CAC"/>
    <w:rsid w:val="00D70EB5"/>
    <w:rsid w:val="00D70F06"/>
    <w:rsid w:val="00D71139"/>
    <w:rsid w:val="00D713AC"/>
    <w:rsid w:val="00D71471"/>
    <w:rsid w:val="00D71A8A"/>
    <w:rsid w:val="00D71BA8"/>
    <w:rsid w:val="00D72622"/>
    <w:rsid w:val="00D728C3"/>
    <w:rsid w:val="00D72D7D"/>
    <w:rsid w:val="00D72FDB"/>
    <w:rsid w:val="00D73253"/>
    <w:rsid w:val="00D73498"/>
    <w:rsid w:val="00D736B1"/>
    <w:rsid w:val="00D73AC1"/>
    <w:rsid w:val="00D73B32"/>
    <w:rsid w:val="00D73B7A"/>
    <w:rsid w:val="00D73C91"/>
    <w:rsid w:val="00D73F92"/>
    <w:rsid w:val="00D74138"/>
    <w:rsid w:val="00D741FE"/>
    <w:rsid w:val="00D744A5"/>
    <w:rsid w:val="00D745C5"/>
    <w:rsid w:val="00D74E8C"/>
    <w:rsid w:val="00D75165"/>
    <w:rsid w:val="00D751AC"/>
    <w:rsid w:val="00D7523D"/>
    <w:rsid w:val="00D75311"/>
    <w:rsid w:val="00D75460"/>
    <w:rsid w:val="00D754C9"/>
    <w:rsid w:val="00D757AC"/>
    <w:rsid w:val="00D758FE"/>
    <w:rsid w:val="00D75CE8"/>
    <w:rsid w:val="00D75D6E"/>
    <w:rsid w:val="00D75E39"/>
    <w:rsid w:val="00D75FB1"/>
    <w:rsid w:val="00D75FF0"/>
    <w:rsid w:val="00D76293"/>
    <w:rsid w:val="00D763CC"/>
    <w:rsid w:val="00D76863"/>
    <w:rsid w:val="00D7694B"/>
    <w:rsid w:val="00D76A36"/>
    <w:rsid w:val="00D76EE5"/>
    <w:rsid w:val="00D76F74"/>
    <w:rsid w:val="00D772EF"/>
    <w:rsid w:val="00D7755E"/>
    <w:rsid w:val="00D775E1"/>
    <w:rsid w:val="00D77721"/>
    <w:rsid w:val="00D7799A"/>
    <w:rsid w:val="00D77A7B"/>
    <w:rsid w:val="00D77D8D"/>
    <w:rsid w:val="00D77DDF"/>
    <w:rsid w:val="00D77DFC"/>
    <w:rsid w:val="00D77EF8"/>
    <w:rsid w:val="00D77F12"/>
    <w:rsid w:val="00D801B3"/>
    <w:rsid w:val="00D805AC"/>
    <w:rsid w:val="00D8099E"/>
    <w:rsid w:val="00D80AD4"/>
    <w:rsid w:val="00D80BCC"/>
    <w:rsid w:val="00D80C31"/>
    <w:rsid w:val="00D80CDF"/>
    <w:rsid w:val="00D80FD9"/>
    <w:rsid w:val="00D8173B"/>
    <w:rsid w:val="00D81744"/>
    <w:rsid w:val="00D823E5"/>
    <w:rsid w:val="00D825B5"/>
    <w:rsid w:val="00D82773"/>
    <w:rsid w:val="00D82F80"/>
    <w:rsid w:val="00D83022"/>
    <w:rsid w:val="00D833E5"/>
    <w:rsid w:val="00D834A5"/>
    <w:rsid w:val="00D835B0"/>
    <w:rsid w:val="00D8394C"/>
    <w:rsid w:val="00D83BB9"/>
    <w:rsid w:val="00D84287"/>
    <w:rsid w:val="00D84338"/>
    <w:rsid w:val="00D8454B"/>
    <w:rsid w:val="00D846CD"/>
    <w:rsid w:val="00D848DA"/>
    <w:rsid w:val="00D84B42"/>
    <w:rsid w:val="00D84D33"/>
    <w:rsid w:val="00D84D57"/>
    <w:rsid w:val="00D85060"/>
    <w:rsid w:val="00D8511A"/>
    <w:rsid w:val="00D851AB"/>
    <w:rsid w:val="00D85526"/>
    <w:rsid w:val="00D858DD"/>
    <w:rsid w:val="00D85A7A"/>
    <w:rsid w:val="00D85BC2"/>
    <w:rsid w:val="00D85C12"/>
    <w:rsid w:val="00D85C82"/>
    <w:rsid w:val="00D85DEE"/>
    <w:rsid w:val="00D860D0"/>
    <w:rsid w:val="00D8680D"/>
    <w:rsid w:val="00D86AAC"/>
    <w:rsid w:val="00D86ED9"/>
    <w:rsid w:val="00D871C9"/>
    <w:rsid w:val="00D871D9"/>
    <w:rsid w:val="00D87C21"/>
    <w:rsid w:val="00D900F8"/>
    <w:rsid w:val="00D903E5"/>
    <w:rsid w:val="00D90703"/>
    <w:rsid w:val="00D908A9"/>
    <w:rsid w:val="00D9090F"/>
    <w:rsid w:val="00D90955"/>
    <w:rsid w:val="00D90A48"/>
    <w:rsid w:val="00D90AEA"/>
    <w:rsid w:val="00D90CD4"/>
    <w:rsid w:val="00D910BA"/>
    <w:rsid w:val="00D91328"/>
    <w:rsid w:val="00D913A3"/>
    <w:rsid w:val="00D91967"/>
    <w:rsid w:val="00D91B40"/>
    <w:rsid w:val="00D91CA9"/>
    <w:rsid w:val="00D91DBF"/>
    <w:rsid w:val="00D91E32"/>
    <w:rsid w:val="00D9252B"/>
    <w:rsid w:val="00D92F01"/>
    <w:rsid w:val="00D932E1"/>
    <w:rsid w:val="00D9372B"/>
    <w:rsid w:val="00D9397D"/>
    <w:rsid w:val="00D93AD1"/>
    <w:rsid w:val="00D93D8E"/>
    <w:rsid w:val="00D9413A"/>
    <w:rsid w:val="00D94175"/>
    <w:rsid w:val="00D9450F"/>
    <w:rsid w:val="00D94602"/>
    <w:rsid w:val="00D946AF"/>
    <w:rsid w:val="00D947E9"/>
    <w:rsid w:val="00D94D16"/>
    <w:rsid w:val="00D9508F"/>
    <w:rsid w:val="00D955F8"/>
    <w:rsid w:val="00D9565B"/>
    <w:rsid w:val="00D95BF8"/>
    <w:rsid w:val="00D95D7A"/>
    <w:rsid w:val="00D95E72"/>
    <w:rsid w:val="00D96009"/>
    <w:rsid w:val="00D96125"/>
    <w:rsid w:val="00D96302"/>
    <w:rsid w:val="00D965BF"/>
    <w:rsid w:val="00D96930"/>
    <w:rsid w:val="00D970C8"/>
    <w:rsid w:val="00D97178"/>
    <w:rsid w:val="00D975C9"/>
    <w:rsid w:val="00D976CB"/>
    <w:rsid w:val="00D97790"/>
    <w:rsid w:val="00D97B39"/>
    <w:rsid w:val="00D97B45"/>
    <w:rsid w:val="00D97D5F"/>
    <w:rsid w:val="00D97EC0"/>
    <w:rsid w:val="00DA0162"/>
    <w:rsid w:val="00DA01BE"/>
    <w:rsid w:val="00DA04BF"/>
    <w:rsid w:val="00DA0516"/>
    <w:rsid w:val="00DA056F"/>
    <w:rsid w:val="00DA07DA"/>
    <w:rsid w:val="00DA0871"/>
    <w:rsid w:val="00DA0930"/>
    <w:rsid w:val="00DA0A5F"/>
    <w:rsid w:val="00DA0BE8"/>
    <w:rsid w:val="00DA0E15"/>
    <w:rsid w:val="00DA0F28"/>
    <w:rsid w:val="00DA11A0"/>
    <w:rsid w:val="00DA1355"/>
    <w:rsid w:val="00DA18CE"/>
    <w:rsid w:val="00DA1C83"/>
    <w:rsid w:val="00DA2167"/>
    <w:rsid w:val="00DA249C"/>
    <w:rsid w:val="00DA2A77"/>
    <w:rsid w:val="00DA2A89"/>
    <w:rsid w:val="00DA2C1D"/>
    <w:rsid w:val="00DA2F06"/>
    <w:rsid w:val="00DA2F39"/>
    <w:rsid w:val="00DA3430"/>
    <w:rsid w:val="00DA3BB3"/>
    <w:rsid w:val="00DA3C04"/>
    <w:rsid w:val="00DA3EB2"/>
    <w:rsid w:val="00DA3FD1"/>
    <w:rsid w:val="00DA4001"/>
    <w:rsid w:val="00DA407C"/>
    <w:rsid w:val="00DA410C"/>
    <w:rsid w:val="00DA42E1"/>
    <w:rsid w:val="00DA453C"/>
    <w:rsid w:val="00DA4577"/>
    <w:rsid w:val="00DA462D"/>
    <w:rsid w:val="00DA46DB"/>
    <w:rsid w:val="00DA4A2B"/>
    <w:rsid w:val="00DA4A5E"/>
    <w:rsid w:val="00DA4B31"/>
    <w:rsid w:val="00DA4FDF"/>
    <w:rsid w:val="00DA5120"/>
    <w:rsid w:val="00DA55D0"/>
    <w:rsid w:val="00DA56A9"/>
    <w:rsid w:val="00DA57BA"/>
    <w:rsid w:val="00DA598C"/>
    <w:rsid w:val="00DA59FF"/>
    <w:rsid w:val="00DA5FB6"/>
    <w:rsid w:val="00DA5FCE"/>
    <w:rsid w:val="00DA67D5"/>
    <w:rsid w:val="00DA6C98"/>
    <w:rsid w:val="00DA6FA3"/>
    <w:rsid w:val="00DA7210"/>
    <w:rsid w:val="00DA733D"/>
    <w:rsid w:val="00DA75F0"/>
    <w:rsid w:val="00DA7682"/>
    <w:rsid w:val="00DA7798"/>
    <w:rsid w:val="00DA785D"/>
    <w:rsid w:val="00DA7875"/>
    <w:rsid w:val="00DA7CF9"/>
    <w:rsid w:val="00DA7E20"/>
    <w:rsid w:val="00DA7EDD"/>
    <w:rsid w:val="00DB008F"/>
    <w:rsid w:val="00DB0120"/>
    <w:rsid w:val="00DB01FE"/>
    <w:rsid w:val="00DB02D5"/>
    <w:rsid w:val="00DB03B1"/>
    <w:rsid w:val="00DB051E"/>
    <w:rsid w:val="00DB0807"/>
    <w:rsid w:val="00DB08BA"/>
    <w:rsid w:val="00DB0B29"/>
    <w:rsid w:val="00DB0F32"/>
    <w:rsid w:val="00DB117C"/>
    <w:rsid w:val="00DB11B8"/>
    <w:rsid w:val="00DB12A8"/>
    <w:rsid w:val="00DB192C"/>
    <w:rsid w:val="00DB2028"/>
    <w:rsid w:val="00DB202F"/>
    <w:rsid w:val="00DB20E9"/>
    <w:rsid w:val="00DB2227"/>
    <w:rsid w:val="00DB29A9"/>
    <w:rsid w:val="00DB29F3"/>
    <w:rsid w:val="00DB2BFB"/>
    <w:rsid w:val="00DB3044"/>
    <w:rsid w:val="00DB3258"/>
    <w:rsid w:val="00DB3839"/>
    <w:rsid w:val="00DB387F"/>
    <w:rsid w:val="00DB38AB"/>
    <w:rsid w:val="00DB3D57"/>
    <w:rsid w:val="00DB3FD7"/>
    <w:rsid w:val="00DB40B7"/>
    <w:rsid w:val="00DB4184"/>
    <w:rsid w:val="00DB4439"/>
    <w:rsid w:val="00DB4495"/>
    <w:rsid w:val="00DB49B6"/>
    <w:rsid w:val="00DB4FCE"/>
    <w:rsid w:val="00DB4FF4"/>
    <w:rsid w:val="00DB50AD"/>
    <w:rsid w:val="00DB5187"/>
    <w:rsid w:val="00DB51AB"/>
    <w:rsid w:val="00DB5483"/>
    <w:rsid w:val="00DB5680"/>
    <w:rsid w:val="00DB591A"/>
    <w:rsid w:val="00DB5C63"/>
    <w:rsid w:val="00DB5D80"/>
    <w:rsid w:val="00DB6234"/>
    <w:rsid w:val="00DB65AB"/>
    <w:rsid w:val="00DB65B9"/>
    <w:rsid w:val="00DB6668"/>
    <w:rsid w:val="00DB669D"/>
    <w:rsid w:val="00DB678D"/>
    <w:rsid w:val="00DB6B97"/>
    <w:rsid w:val="00DB6C5C"/>
    <w:rsid w:val="00DB6D19"/>
    <w:rsid w:val="00DB70D9"/>
    <w:rsid w:val="00DB72E2"/>
    <w:rsid w:val="00DB777A"/>
    <w:rsid w:val="00DB78EB"/>
    <w:rsid w:val="00DB7A6E"/>
    <w:rsid w:val="00DB7C7B"/>
    <w:rsid w:val="00DB7EDF"/>
    <w:rsid w:val="00DC020F"/>
    <w:rsid w:val="00DC05C8"/>
    <w:rsid w:val="00DC062F"/>
    <w:rsid w:val="00DC0641"/>
    <w:rsid w:val="00DC06D4"/>
    <w:rsid w:val="00DC078D"/>
    <w:rsid w:val="00DC09FD"/>
    <w:rsid w:val="00DC0A43"/>
    <w:rsid w:val="00DC0AB4"/>
    <w:rsid w:val="00DC0B5E"/>
    <w:rsid w:val="00DC0BA6"/>
    <w:rsid w:val="00DC0CD0"/>
    <w:rsid w:val="00DC0CE6"/>
    <w:rsid w:val="00DC0E85"/>
    <w:rsid w:val="00DC12A5"/>
    <w:rsid w:val="00DC12C6"/>
    <w:rsid w:val="00DC1952"/>
    <w:rsid w:val="00DC2851"/>
    <w:rsid w:val="00DC2893"/>
    <w:rsid w:val="00DC2921"/>
    <w:rsid w:val="00DC2A6D"/>
    <w:rsid w:val="00DC2C82"/>
    <w:rsid w:val="00DC2D06"/>
    <w:rsid w:val="00DC303D"/>
    <w:rsid w:val="00DC32CF"/>
    <w:rsid w:val="00DC3409"/>
    <w:rsid w:val="00DC3455"/>
    <w:rsid w:val="00DC37E6"/>
    <w:rsid w:val="00DC3A02"/>
    <w:rsid w:val="00DC3A5C"/>
    <w:rsid w:val="00DC4062"/>
    <w:rsid w:val="00DC4063"/>
    <w:rsid w:val="00DC4089"/>
    <w:rsid w:val="00DC4267"/>
    <w:rsid w:val="00DC433C"/>
    <w:rsid w:val="00DC4432"/>
    <w:rsid w:val="00DC4617"/>
    <w:rsid w:val="00DC4710"/>
    <w:rsid w:val="00DC4770"/>
    <w:rsid w:val="00DC4826"/>
    <w:rsid w:val="00DC4866"/>
    <w:rsid w:val="00DC4868"/>
    <w:rsid w:val="00DC4E3E"/>
    <w:rsid w:val="00DC51B2"/>
    <w:rsid w:val="00DC52A9"/>
    <w:rsid w:val="00DC54DC"/>
    <w:rsid w:val="00DC5508"/>
    <w:rsid w:val="00DC55D6"/>
    <w:rsid w:val="00DC5651"/>
    <w:rsid w:val="00DC5897"/>
    <w:rsid w:val="00DC5CF3"/>
    <w:rsid w:val="00DC5D0B"/>
    <w:rsid w:val="00DC5FC3"/>
    <w:rsid w:val="00DC6011"/>
    <w:rsid w:val="00DC64DB"/>
    <w:rsid w:val="00DC64F1"/>
    <w:rsid w:val="00DC682B"/>
    <w:rsid w:val="00DC690F"/>
    <w:rsid w:val="00DC6BFC"/>
    <w:rsid w:val="00DC6C0F"/>
    <w:rsid w:val="00DC6C8C"/>
    <w:rsid w:val="00DC753C"/>
    <w:rsid w:val="00DC7B51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126A"/>
    <w:rsid w:val="00DD12B9"/>
    <w:rsid w:val="00DD1590"/>
    <w:rsid w:val="00DD177B"/>
    <w:rsid w:val="00DD1DAB"/>
    <w:rsid w:val="00DD1F57"/>
    <w:rsid w:val="00DD212A"/>
    <w:rsid w:val="00DD22F9"/>
    <w:rsid w:val="00DD240B"/>
    <w:rsid w:val="00DD244B"/>
    <w:rsid w:val="00DD2785"/>
    <w:rsid w:val="00DD2969"/>
    <w:rsid w:val="00DD2993"/>
    <w:rsid w:val="00DD2A71"/>
    <w:rsid w:val="00DD2C06"/>
    <w:rsid w:val="00DD3420"/>
    <w:rsid w:val="00DD34A6"/>
    <w:rsid w:val="00DD3575"/>
    <w:rsid w:val="00DD3AC9"/>
    <w:rsid w:val="00DD3B69"/>
    <w:rsid w:val="00DD3BF2"/>
    <w:rsid w:val="00DD44FD"/>
    <w:rsid w:val="00DD45A9"/>
    <w:rsid w:val="00DD472C"/>
    <w:rsid w:val="00DD47DE"/>
    <w:rsid w:val="00DD483E"/>
    <w:rsid w:val="00DD4917"/>
    <w:rsid w:val="00DD4A9D"/>
    <w:rsid w:val="00DD4B89"/>
    <w:rsid w:val="00DD4CB5"/>
    <w:rsid w:val="00DD50A8"/>
    <w:rsid w:val="00DD50E2"/>
    <w:rsid w:val="00DD5272"/>
    <w:rsid w:val="00DD5564"/>
    <w:rsid w:val="00DD5F1F"/>
    <w:rsid w:val="00DD5F3B"/>
    <w:rsid w:val="00DD638F"/>
    <w:rsid w:val="00DD699A"/>
    <w:rsid w:val="00DD6B25"/>
    <w:rsid w:val="00DD6ED1"/>
    <w:rsid w:val="00DD7148"/>
    <w:rsid w:val="00DD7254"/>
    <w:rsid w:val="00DD73C0"/>
    <w:rsid w:val="00DD7525"/>
    <w:rsid w:val="00DD7670"/>
    <w:rsid w:val="00DD770F"/>
    <w:rsid w:val="00DD776C"/>
    <w:rsid w:val="00DD79C2"/>
    <w:rsid w:val="00DD7AA9"/>
    <w:rsid w:val="00DD7C97"/>
    <w:rsid w:val="00DD7D35"/>
    <w:rsid w:val="00DE02D2"/>
    <w:rsid w:val="00DE0324"/>
    <w:rsid w:val="00DE072E"/>
    <w:rsid w:val="00DE0B8B"/>
    <w:rsid w:val="00DE10A0"/>
    <w:rsid w:val="00DE1135"/>
    <w:rsid w:val="00DE1195"/>
    <w:rsid w:val="00DE11C7"/>
    <w:rsid w:val="00DE13C7"/>
    <w:rsid w:val="00DE1740"/>
    <w:rsid w:val="00DE1975"/>
    <w:rsid w:val="00DE1E12"/>
    <w:rsid w:val="00DE1E7C"/>
    <w:rsid w:val="00DE213D"/>
    <w:rsid w:val="00DE2285"/>
    <w:rsid w:val="00DE22EC"/>
    <w:rsid w:val="00DE2412"/>
    <w:rsid w:val="00DE28EE"/>
    <w:rsid w:val="00DE2B79"/>
    <w:rsid w:val="00DE2C5A"/>
    <w:rsid w:val="00DE2FDE"/>
    <w:rsid w:val="00DE3298"/>
    <w:rsid w:val="00DE3513"/>
    <w:rsid w:val="00DE3723"/>
    <w:rsid w:val="00DE3724"/>
    <w:rsid w:val="00DE376B"/>
    <w:rsid w:val="00DE39E4"/>
    <w:rsid w:val="00DE3CD7"/>
    <w:rsid w:val="00DE3DB2"/>
    <w:rsid w:val="00DE4395"/>
    <w:rsid w:val="00DE441E"/>
    <w:rsid w:val="00DE4AC2"/>
    <w:rsid w:val="00DE4D22"/>
    <w:rsid w:val="00DE522B"/>
    <w:rsid w:val="00DE54D0"/>
    <w:rsid w:val="00DE5971"/>
    <w:rsid w:val="00DE5E11"/>
    <w:rsid w:val="00DE5F19"/>
    <w:rsid w:val="00DE605D"/>
    <w:rsid w:val="00DE61DD"/>
    <w:rsid w:val="00DE61FC"/>
    <w:rsid w:val="00DE65D6"/>
    <w:rsid w:val="00DE69A2"/>
    <w:rsid w:val="00DE6AC3"/>
    <w:rsid w:val="00DE6B56"/>
    <w:rsid w:val="00DE6B90"/>
    <w:rsid w:val="00DE6D3A"/>
    <w:rsid w:val="00DE6D8B"/>
    <w:rsid w:val="00DE6F9F"/>
    <w:rsid w:val="00DE73F3"/>
    <w:rsid w:val="00DE7472"/>
    <w:rsid w:val="00DE74BA"/>
    <w:rsid w:val="00DE74EC"/>
    <w:rsid w:val="00DE79FC"/>
    <w:rsid w:val="00DE7A24"/>
    <w:rsid w:val="00DE7CC9"/>
    <w:rsid w:val="00DF028E"/>
    <w:rsid w:val="00DF085D"/>
    <w:rsid w:val="00DF0AA4"/>
    <w:rsid w:val="00DF0D4B"/>
    <w:rsid w:val="00DF11E7"/>
    <w:rsid w:val="00DF1350"/>
    <w:rsid w:val="00DF13C2"/>
    <w:rsid w:val="00DF13D2"/>
    <w:rsid w:val="00DF153A"/>
    <w:rsid w:val="00DF199E"/>
    <w:rsid w:val="00DF1F48"/>
    <w:rsid w:val="00DF2116"/>
    <w:rsid w:val="00DF21BC"/>
    <w:rsid w:val="00DF23AE"/>
    <w:rsid w:val="00DF24D3"/>
    <w:rsid w:val="00DF2564"/>
    <w:rsid w:val="00DF277A"/>
    <w:rsid w:val="00DF27CD"/>
    <w:rsid w:val="00DF27DC"/>
    <w:rsid w:val="00DF2D6D"/>
    <w:rsid w:val="00DF3240"/>
    <w:rsid w:val="00DF32FF"/>
    <w:rsid w:val="00DF3658"/>
    <w:rsid w:val="00DF38EA"/>
    <w:rsid w:val="00DF395B"/>
    <w:rsid w:val="00DF3F3F"/>
    <w:rsid w:val="00DF4038"/>
    <w:rsid w:val="00DF4382"/>
    <w:rsid w:val="00DF4897"/>
    <w:rsid w:val="00DF4B35"/>
    <w:rsid w:val="00DF4E91"/>
    <w:rsid w:val="00DF4F72"/>
    <w:rsid w:val="00DF50A7"/>
    <w:rsid w:val="00DF5663"/>
    <w:rsid w:val="00DF5AF4"/>
    <w:rsid w:val="00DF5C30"/>
    <w:rsid w:val="00DF5C91"/>
    <w:rsid w:val="00DF5DA2"/>
    <w:rsid w:val="00DF5DE2"/>
    <w:rsid w:val="00DF6002"/>
    <w:rsid w:val="00DF6176"/>
    <w:rsid w:val="00DF6549"/>
    <w:rsid w:val="00DF69A0"/>
    <w:rsid w:val="00DF6EC5"/>
    <w:rsid w:val="00DF6F6A"/>
    <w:rsid w:val="00DF6F7C"/>
    <w:rsid w:val="00DF7145"/>
    <w:rsid w:val="00DF748B"/>
    <w:rsid w:val="00DF757B"/>
    <w:rsid w:val="00DF773F"/>
    <w:rsid w:val="00DF7B0A"/>
    <w:rsid w:val="00DF7B4E"/>
    <w:rsid w:val="00DF7B72"/>
    <w:rsid w:val="00DF7B94"/>
    <w:rsid w:val="00DF7BD2"/>
    <w:rsid w:val="00DF7CB1"/>
    <w:rsid w:val="00DF7CB2"/>
    <w:rsid w:val="00DF7D0A"/>
    <w:rsid w:val="00DF7E78"/>
    <w:rsid w:val="00DF7FE6"/>
    <w:rsid w:val="00E0004E"/>
    <w:rsid w:val="00E00056"/>
    <w:rsid w:val="00E00075"/>
    <w:rsid w:val="00E00720"/>
    <w:rsid w:val="00E00749"/>
    <w:rsid w:val="00E00F89"/>
    <w:rsid w:val="00E01267"/>
    <w:rsid w:val="00E01270"/>
    <w:rsid w:val="00E012E5"/>
    <w:rsid w:val="00E01352"/>
    <w:rsid w:val="00E01581"/>
    <w:rsid w:val="00E01A6D"/>
    <w:rsid w:val="00E01E6D"/>
    <w:rsid w:val="00E01ED2"/>
    <w:rsid w:val="00E02046"/>
    <w:rsid w:val="00E02205"/>
    <w:rsid w:val="00E022DA"/>
    <w:rsid w:val="00E02432"/>
    <w:rsid w:val="00E02748"/>
    <w:rsid w:val="00E02C10"/>
    <w:rsid w:val="00E02EAD"/>
    <w:rsid w:val="00E0315A"/>
    <w:rsid w:val="00E03AF9"/>
    <w:rsid w:val="00E03DE5"/>
    <w:rsid w:val="00E03E7E"/>
    <w:rsid w:val="00E03EA9"/>
    <w:rsid w:val="00E03FE3"/>
    <w:rsid w:val="00E040DA"/>
    <w:rsid w:val="00E0429F"/>
    <w:rsid w:val="00E04996"/>
    <w:rsid w:val="00E050CE"/>
    <w:rsid w:val="00E05143"/>
    <w:rsid w:val="00E05319"/>
    <w:rsid w:val="00E057B9"/>
    <w:rsid w:val="00E05CCB"/>
    <w:rsid w:val="00E05DA5"/>
    <w:rsid w:val="00E05DB1"/>
    <w:rsid w:val="00E05DFD"/>
    <w:rsid w:val="00E05F0C"/>
    <w:rsid w:val="00E06016"/>
    <w:rsid w:val="00E061C9"/>
    <w:rsid w:val="00E0627B"/>
    <w:rsid w:val="00E06416"/>
    <w:rsid w:val="00E06907"/>
    <w:rsid w:val="00E06938"/>
    <w:rsid w:val="00E0695C"/>
    <w:rsid w:val="00E06A02"/>
    <w:rsid w:val="00E06AC3"/>
    <w:rsid w:val="00E06B08"/>
    <w:rsid w:val="00E06BE2"/>
    <w:rsid w:val="00E0723E"/>
    <w:rsid w:val="00E0759A"/>
    <w:rsid w:val="00E076C7"/>
    <w:rsid w:val="00E076CC"/>
    <w:rsid w:val="00E0775E"/>
    <w:rsid w:val="00E07825"/>
    <w:rsid w:val="00E07C7A"/>
    <w:rsid w:val="00E07D30"/>
    <w:rsid w:val="00E07F39"/>
    <w:rsid w:val="00E10370"/>
    <w:rsid w:val="00E104E2"/>
    <w:rsid w:val="00E10894"/>
    <w:rsid w:val="00E10902"/>
    <w:rsid w:val="00E10F1C"/>
    <w:rsid w:val="00E112DB"/>
    <w:rsid w:val="00E11410"/>
    <w:rsid w:val="00E11AA3"/>
    <w:rsid w:val="00E11CF8"/>
    <w:rsid w:val="00E11E2F"/>
    <w:rsid w:val="00E11F38"/>
    <w:rsid w:val="00E127CE"/>
    <w:rsid w:val="00E127D9"/>
    <w:rsid w:val="00E128D7"/>
    <w:rsid w:val="00E12BCD"/>
    <w:rsid w:val="00E12D63"/>
    <w:rsid w:val="00E12D7E"/>
    <w:rsid w:val="00E12DB0"/>
    <w:rsid w:val="00E13022"/>
    <w:rsid w:val="00E1330D"/>
    <w:rsid w:val="00E13D44"/>
    <w:rsid w:val="00E13DCE"/>
    <w:rsid w:val="00E13FBE"/>
    <w:rsid w:val="00E140E3"/>
    <w:rsid w:val="00E1432F"/>
    <w:rsid w:val="00E1433E"/>
    <w:rsid w:val="00E14389"/>
    <w:rsid w:val="00E1467F"/>
    <w:rsid w:val="00E14702"/>
    <w:rsid w:val="00E14C58"/>
    <w:rsid w:val="00E14C63"/>
    <w:rsid w:val="00E14D61"/>
    <w:rsid w:val="00E14DBF"/>
    <w:rsid w:val="00E150B6"/>
    <w:rsid w:val="00E15174"/>
    <w:rsid w:val="00E15637"/>
    <w:rsid w:val="00E157BA"/>
    <w:rsid w:val="00E157D5"/>
    <w:rsid w:val="00E15865"/>
    <w:rsid w:val="00E158F4"/>
    <w:rsid w:val="00E16164"/>
    <w:rsid w:val="00E163B6"/>
    <w:rsid w:val="00E163C5"/>
    <w:rsid w:val="00E1668F"/>
    <w:rsid w:val="00E16966"/>
    <w:rsid w:val="00E1697B"/>
    <w:rsid w:val="00E16BE8"/>
    <w:rsid w:val="00E16C20"/>
    <w:rsid w:val="00E17251"/>
    <w:rsid w:val="00E17417"/>
    <w:rsid w:val="00E17886"/>
    <w:rsid w:val="00E17D05"/>
    <w:rsid w:val="00E17E7B"/>
    <w:rsid w:val="00E202AC"/>
    <w:rsid w:val="00E20413"/>
    <w:rsid w:val="00E20725"/>
    <w:rsid w:val="00E2093A"/>
    <w:rsid w:val="00E21247"/>
    <w:rsid w:val="00E21342"/>
    <w:rsid w:val="00E21403"/>
    <w:rsid w:val="00E214D9"/>
    <w:rsid w:val="00E218E1"/>
    <w:rsid w:val="00E21BAF"/>
    <w:rsid w:val="00E21D0A"/>
    <w:rsid w:val="00E21E52"/>
    <w:rsid w:val="00E220BF"/>
    <w:rsid w:val="00E22266"/>
    <w:rsid w:val="00E22CD4"/>
    <w:rsid w:val="00E2376D"/>
    <w:rsid w:val="00E2378C"/>
    <w:rsid w:val="00E23970"/>
    <w:rsid w:val="00E23C5F"/>
    <w:rsid w:val="00E23CEE"/>
    <w:rsid w:val="00E23DE1"/>
    <w:rsid w:val="00E24956"/>
    <w:rsid w:val="00E2545F"/>
    <w:rsid w:val="00E25737"/>
    <w:rsid w:val="00E258C6"/>
    <w:rsid w:val="00E25A73"/>
    <w:rsid w:val="00E25E93"/>
    <w:rsid w:val="00E25ED0"/>
    <w:rsid w:val="00E26137"/>
    <w:rsid w:val="00E26983"/>
    <w:rsid w:val="00E26FF6"/>
    <w:rsid w:val="00E27029"/>
    <w:rsid w:val="00E2716F"/>
    <w:rsid w:val="00E27175"/>
    <w:rsid w:val="00E272A1"/>
    <w:rsid w:val="00E27680"/>
    <w:rsid w:val="00E276C0"/>
    <w:rsid w:val="00E2770A"/>
    <w:rsid w:val="00E27A37"/>
    <w:rsid w:val="00E304B2"/>
    <w:rsid w:val="00E3055E"/>
    <w:rsid w:val="00E30B09"/>
    <w:rsid w:val="00E30BB8"/>
    <w:rsid w:val="00E30DF2"/>
    <w:rsid w:val="00E30F7A"/>
    <w:rsid w:val="00E3188E"/>
    <w:rsid w:val="00E31940"/>
    <w:rsid w:val="00E31D33"/>
    <w:rsid w:val="00E31ED4"/>
    <w:rsid w:val="00E32008"/>
    <w:rsid w:val="00E322B5"/>
    <w:rsid w:val="00E325E1"/>
    <w:rsid w:val="00E326B1"/>
    <w:rsid w:val="00E328BE"/>
    <w:rsid w:val="00E32999"/>
    <w:rsid w:val="00E32A72"/>
    <w:rsid w:val="00E32A85"/>
    <w:rsid w:val="00E32E6A"/>
    <w:rsid w:val="00E3348C"/>
    <w:rsid w:val="00E334AB"/>
    <w:rsid w:val="00E33634"/>
    <w:rsid w:val="00E33755"/>
    <w:rsid w:val="00E33B70"/>
    <w:rsid w:val="00E34092"/>
    <w:rsid w:val="00E3423D"/>
    <w:rsid w:val="00E342D5"/>
    <w:rsid w:val="00E344A2"/>
    <w:rsid w:val="00E34800"/>
    <w:rsid w:val="00E34D29"/>
    <w:rsid w:val="00E34E1F"/>
    <w:rsid w:val="00E34FB1"/>
    <w:rsid w:val="00E35453"/>
    <w:rsid w:val="00E35648"/>
    <w:rsid w:val="00E35720"/>
    <w:rsid w:val="00E3582C"/>
    <w:rsid w:val="00E35882"/>
    <w:rsid w:val="00E35963"/>
    <w:rsid w:val="00E35ACE"/>
    <w:rsid w:val="00E35B09"/>
    <w:rsid w:val="00E35D21"/>
    <w:rsid w:val="00E361D2"/>
    <w:rsid w:val="00E36902"/>
    <w:rsid w:val="00E3691E"/>
    <w:rsid w:val="00E36BED"/>
    <w:rsid w:val="00E36CAA"/>
    <w:rsid w:val="00E36DEC"/>
    <w:rsid w:val="00E374A2"/>
    <w:rsid w:val="00E374E5"/>
    <w:rsid w:val="00E37590"/>
    <w:rsid w:val="00E37669"/>
    <w:rsid w:val="00E376CA"/>
    <w:rsid w:val="00E377D5"/>
    <w:rsid w:val="00E37E05"/>
    <w:rsid w:val="00E37E08"/>
    <w:rsid w:val="00E37F17"/>
    <w:rsid w:val="00E404DD"/>
    <w:rsid w:val="00E405EB"/>
    <w:rsid w:val="00E409C0"/>
    <w:rsid w:val="00E40B4A"/>
    <w:rsid w:val="00E40C57"/>
    <w:rsid w:val="00E4105A"/>
    <w:rsid w:val="00E411E6"/>
    <w:rsid w:val="00E4129C"/>
    <w:rsid w:val="00E412E4"/>
    <w:rsid w:val="00E4139E"/>
    <w:rsid w:val="00E4154B"/>
    <w:rsid w:val="00E4158C"/>
    <w:rsid w:val="00E418AE"/>
    <w:rsid w:val="00E41968"/>
    <w:rsid w:val="00E41D13"/>
    <w:rsid w:val="00E41D6C"/>
    <w:rsid w:val="00E41E92"/>
    <w:rsid w:val="00E42079"/>
    <w:rsid w:val="00E42114"/>
    <w:rsid w:val="00E423AD"/>
    <w:rsid w:val="00E425E2"/>
    <w:rsid w:val="00E426FF"/>
    <w:rsid w:val="00E428CF"/>
    <w:rsid w:val="00E42B9F"/>
    <w:rsid w:val="00E42C27"/>
    <w:rsid w:val="00E4306F"/>
    <w:rsid w:val="00E43B9E"/>
    <w:rsid w:val="00E43E90"/>
    <w:rsid w:val="00E440B4"/>
    <w:rsid w:val="00E4437A"/>
    <w:rsid w:val="00E44414"/>
    <w:rsid w:val="00E44525"/>
    <w:rsid w:val="00E4459F"/>
    <w:rsid w:val="00E445B2"/>
    <w:rsid w:val="00E447AE"/>
    <w:rsid w:val="00E44A64"/>
    <w:rsid w:val="00E44B32"/>
    <w:rsid w:val="00E44C29"/>
    <w:rsid w:val="00E44F72"/>
    <w:rsid w:val="00E4515F"/>
    <w:rsid w:val="00E45796"/>
    <w:rsid w:val="00E45A34"/>
    <w:rsid w:val="00E45BD5"/>
    <w:rsid w:val="00E45CCE"/>
    <w:rsid w:val="00E45D58"/>
    <w:rsid w:val="00E45FAE"/>
    <w:rsid w:val="00E46147"/>
    <w:rsid w:val="00E46164"/>
    <w:rsid w:val="00E4627B"/>
    <w:rsid w:val="00E46A17"/>
    <w:rsid w:val="00E46C1D"/>
    <w:rsid w:val="00E47621"/>
    <w:rsid w:val="00E5040D"/>
    <w:rsid w:val="00E508DE"/>
    <w:rsid w:val="00E50A53"/>
    <w:rsid w:val="00E50A60"/>
    <w:rsid w:val="00E5145D"/>
    <w:rsid w:val="00E51660"/>
    <w:rsid w:val="00E5184E"/>
    <w:rsid w:val="00E518A7"/>
    <w:rsid w:val="00E51C30"/>
    <w:rsid w:val="00E51D9D"/>
    <w:rsid w:val="00E51E2A"/>
    <w:rsid w:val="00E5202B"/>
    <w:rsid w:val="00E527E5"/>
    <w:rsid w:val="00E52889"/>
    <w:rsid w:val="00E52BFB"/>
    <w:rsid w:val="00E52C8B"/>
    <w:rsid w:val="00E52ECC"/>
    <w:rsid w:val="00E52F70"/>
    <w:rsid w:val="00E53442"/>
    <w:rsid w:val="00E53693"/>
    <w:rsid w:val="00E538B3"/>
    <w:rsid w:val="00E53FDB"/>
    <w:rsid w:val="00E5409F"/>
    <w:rsid w:val="00E544B2"/>
    <w:rsid w:val="00E5460D"/>
    <w:rsid w:val="00E5461B"/>
    <w:rsid w:val="00E5465E"/>
    <w:rsid w:val="00E54887"/>
    <w:rsid w:val="00E5499C"/>
    <w:rsid w:val="00E54A40"/>
    <w:rsid w:val="00E54CCD"/>
    <w:rsid w:val="00E54D08"/>
    <w:rsid w:val="00E54D28"/>
    <w:rsid w:val="00E550AA"/>
    <w:rsid w:val="00E555FE"/>
    <w:rsid w:val="00E55AD8"/>
    <w:rsid w:val="00E55AE2"/>
    <w:rsid w:val="00E55E17"/>
    <w:rsid w:val="00E55EBC"/>
    <w:rsid w:val="00E55EDA"/>
    <w:rsid w:val="00E56079"/>
    <w:rsid w:val="00E56173"/>
    <w:rsid w:val="00E569EE"/>
    <w:rsid w:val="00E56FC7"/>
    <w:rsid w:val="00E571D5"/>
    <w:rsid w:val="00E57402"/>
    <w:rsid w:val="00E5760B"/>
    <w:rsid w:val="00E57ABE"/>
    <w:rsid w:val="00E60035"/>
    <w:rsid w:val="00E60065"/>
    <w:rsid w:val="00E601B2"/>
    <w:rsid w:val="00E60248"/>
    <w:rsid w:val="00E6057E"/>
    <w:rsid w:val="00E6062D"/>
    <w:rsid w:val="00E6063C"/>
    <w:rsid w:val="00E60B08"/>
    <w:rsid w:val="00E60CC6"/>
    <w:rsid w:val="00E60D30"/>
    <w:rsid w:val="00E61211"/>
    <w:rsid w:val="00E614AF"/>
    <w:rsid w:val="00E61B83"/>
    <w:rsid w:val="00E61BC8"/>
    <w:rsid w:val="00E61F4B"/>
    <w:rsid w:val="00E61FED"/>
    <w:rsid w:val="00E62163"/>
    <w:rsid w:val="00E6235D"/>
    <w:rsid w:val="00E6236C"/>
    <w:rsid w:val="00E62410"/>
    <w:rsid w:val="00E6264D"/>
    <w:rsid w:val="00E626A1"/>
    <w:rsid w:val="00E629A2"/>
    <w:rsid w:val="00E62A44"/>
    <w:rsid w:val="00E62A90"/>
    <w:rsid w:val="00E63067"/>
    <w:rsid w:val="00E630EC"/>
    <w:rsid w:val="00E63283"/>
    <w:rsid w:val="00E635F6"/>
    <w:rsid w:val="00E63799"/>
    <w:rsid w:val="00E63993"/>
    <w:rsid w:val="00E63B72"/>
    <w:rsid w:val="00E63BCF"/>
    <w:rsid w:val="00E64361"/>
    <w:rsid w:val="00E644B0"/>
    <w:rsid w:val="00E6468A"/>
    <w:rsid w:val="00E6477F"/>
    <w:rsid w:val="00E65405"/>
    <w:rsid w:val="00E6596C"/>
    <w:rsid w:val="00E659D4"/>
    <w:rsid w:val="00E65BFC"/>
    <w:rsid w:val="00E6651F"/>
    <w:rsid w:val="00E66759"/>
    <w:rsid w:val="00E66827"/>
    <w:rsid w:val="00E66AEE"/>
    <w:rsid w:val="00E66BED"/>
    <w:rsid w:val="00E67D37"/>
    <w:rsid w:val="00E67E37"/>
    <w:rsid w:val="00E67F13"/>
    <w:rsid w:val="00E67F7C"/>
    <w:rsid w:val="00E701CE"/>
    <w:rsid w:val="00E702D0"/>
    <w:rsid w:val="00E70312"/>
    <w:rsid w:val="00E70791"/>
    <w:rsid w:val="00E7092A"/>
    <w:rsid w:val="00E70AA9"/>
    <w:rsid w:val="00E70AF7"/>
    <w:rsid w:val="00E70F7A"/>
    <w:rsid w:val="00E710E2"/>
    <w:rsid w:val="00E71806"/>
    <w:rsid w:val="00E7183E"/>
    <w:rsid w:val="00E71AA6"/>
    <w:rsid w:val="00E71D1C"/>
    <w:rsid w:val="00E71D5A"/>
    <w:rsid w:val="00E724CB"/>
    <w:rsid w:val="00E72901"/>
    <w:rsid w:val="00E73046"/>
    <w:rsid w:val="00E7307D"/>
    <w:rsid w:val="00E732D4"/>
    <w:rsid w:val="00E736D8"/>
    <w:rsid w:val="00E73737"/>
    <w:rsid w:val="00E73828"/>
    <w:rsid w:val="00E73842"/>
    <w:rsid w:val="00E739F5"/>
    <w:rsid w:val="00E73A41"/>
    <w:rsid w:val="00E73BBC"/>
    <w:rsid w:val="00E73EA6"/>
    <w:rsid w:val="00E74163"/>
    <w:rsid w:val="00E74582"/>
    <w:rsid w:val="00E74769"/>
    <w:rsid w:val="00E747E2"/>
    <w:rsid w:val="00E74D1C"/>
    <w:rsid w:val="00E75302"/>
    <w:rsid w:val="00E75445"/>
    <w:rsid w:val="00E7569F"/>
    <w:rsid w:val="00E75AAF"/>
    <w:rsid w:val="00E75D26"/>
    <w:rsid w:val="00E75DEC"/>
    <w:rsid w:val="00E761B8"/>
    <w:rsid w:val="00E764A8"/>
    <w:rsid w:val="00E76503"/>
    <w:rsid w:val="00E76616"/>
    <w:rsid w:val="00E7699C"/>
    <w:rsid w:val="00E76FC3"/>
    <w:rsid w:val="00E770E6"/>
    <w:rsid w:val="00E772B2"/>
    <w:rsid w:val="00E77372"/>
    <w:rsid w:val="00E77701"/>
    <w:rsid w:val="00E77773"/>
    <w:rsid w:val="00E7786D"/>
    <w:rsid w:val="00E778F5"/>
    <w:rsid w:val="00E77C21"/>
    <w:rsid w:val="00E77D19"/>
    <w:rsid w:val="00E8039D"/>
    <w:rsid w:val="00E804D5"/>
    <w:rsid w:val="00E80608"/>
    <w:rsid w:val="00E8068D"/>
    <w:rsid w:val="00E80782"/>
    <w:rsid w:val="00E808A2"/>
    <w:rsid w:val="00E80C3B"/>
    <w:rsid w:val="00E80D86"/>
    <w:rsid w:val="00E80D90"/>
    <w:rsid w:val="00E80DF9"/>
    <w:rsid w:val="00E80FE2"/>
    <w:rsid w:val="00E81206"/>
    <w:rsid w:val="00E81353"/>
    <w:rsid w:val="00E81431"/>
    <w:rsid w:val="00E819CC"/>
    <w:rsid w:val="00E819D0"/>
    <w:rsid w:val="00E81BB7"/>
    <w:rsid w:val="00E8227C"/>
    <w:rsid w:val="00E824AA"/>
    <w:rsid w:val="00E82580"/>
    <w:rsid w:val="00E82994"/>
    <w:rsid w:val="00E82E74"/>
    <w:rsid w:val="00E83193"/>
    <w:rsid w:val="00E836E3"/>
    <w:rsid w:val="00E838A8"/>
    <w:rsid w:val="00E83C0D"/>
    <w:rsid w:val="00E84058"/>
    <w:rsid w:val="00E840F2"/>
    <w:rsid w:val="00E84461"/>
    <w:rsid w:val="00E84653"/>
    <w:rsid w:val="00E8475E"/>
    <w:rsid w:val="00E84CCF"/>
    <w:rsid w:val="00E85513"/>
    <w:rsid w:val="00E8555C"/>
    <w:rsid w:val="00E8594E"/>
    <w:rsid w:val="00E85A54"/>
    <w:rsid w:val="00E85CCB"/>
    <w:rsid w:val="00E85D79"/>
    <w:rsid w:val="00E8654D"/>
    <w:rsid w:val="00E86A29"/>
    <w:rsid w:val="00E86B5E"/>
    <w:rsid w:val="00E86BD6"/>
    <w:rsid w:val="00E86D87"/>
    <w:rsid w:val="00E8725D"/>
    <w:rsid w:val="00E872DD"/>
    <w:rsid w:val="00E87586"/>
    <w:rsid w:val="00E87797"/>
    <w:rsid w:val="00E87880"/>
    <w:rsid w:val="00E87A45"/>
    <w:rsid w:val="00E87F86"/>
    <w:rsid w:val="00E9000B"/>
    <w:rsid w:val="00E9062E"/>
    <w:rsid w:val="00E90745"/>
    <w:rsid w:val="00E9075A"/>
    <w:rsid w:val="00E90A42"/>
    <w:rsid w:val="00E90C44"/>
    <w:rsid w:val="00E915F7"/>
    <w:rsid w:val="00E915F9"/>
    <w:rsid w:val="00E919AB"/>
    <w:rsid w:val="00E91A05"/>
    <w:rsid w:val="00E920BE"/>
    <w:rsid w:val="00E921A6"/>
    <w:rsid w:val="00E922B4"/>
    <w:rsid w:val="00E92448"/>
    <w:rsid w:val="00E9266C"/>
    <w:rsid w:val="00E9276C"/>
    <w:rsid w:val="00E928B2"/>
    <w:rsid w:val="00E928E9"/>
    <w:rsid w:val="00E92A26"/>
    <w:rsid w:val="00E92A27"/>
    <w:rsid w:val="00E92B3F"/>
    <w:rsid w:val="00E92D1F"/>
    <w:rsid w:val="00E92EDE"/>
    <w:rsid w:val="00E930DC"/>
    <w:rsid w:val="00E932A5"/>
    <w:rsid w:val="00E932EC"/>
    <w:rsid w:val="00E9336F"/>
    <w:rsid w:val="00E934BE"/>
    <w:rsid w:val="00E934D6"/>
    <w:rsid w:val="00E93DFE"/>
    <w:rsid w:val="00E93E3C"/>
    <w:rsid w:val="00E9454C"/>
    <w:rsid w:val="00E949BE"/>
    <w:rsid w:val="00E94DEB"/>
    <w:rsid w:val="00E94DF7"/>
    <w:rsid w:val="00E94F7C"/>
    <w:rsid w:val="00E9501B"/>
    <w:rsid w:val="00E9589B"/>
    <w:rsid w:val="00E958C2"/>
    <w:rsid w:val="00E9592F"/>
    <w:rsid w:val="00E95935"/>
    <w:rsid w:val="00E95B67"/>
    <w:rsid w:val="00E95FE4"/>
    <w:rsid w:val="00E9602C"/>
    <w:rsid w:val="00E962DA"/>
    <w:rsid w:val="00E964C8"/>
    <w:rsid w:val="00E967B9"/>
    <w:rsid w:val="00E96922"/>
    <w:rsid w:val="00E969F7"/>
    <w:rsid w:val="00E96B4B"/>
    <w:rsid w:val="00E96DA3"/>
    <w:rsid w:val="00E9717B"/>
    <w:rsid w:val="00E9730B"/>
    <w:rsid w:val="00E976CE"/>
    <w:rsid w:val="00E9776C"/>
    <w:rsid w:val="00E978EF"/>
    <w:rsid w:val="00E97C8C"/>
    <w:rsid w:val="00E97F43"/>
    <w:rsid w:val="00EA026E"/>
    <w:rsid w:val="00EA0398"/>
    <w:rsid w:val="00EA0750"/>
    <w:rsid w:val="00EA0AC9"/>
    <w:rsid w:val="00EA0C4C"/>
    <w:rsid w:val="00EA0FB6"/>
    <w:rsid w:val="00EA1112"/>
    <w:rsid w:val="00EA142C"/>
    <w:rsid w:val="00EA198D"/>
    <w:rsid w:val="00EA24C5"/>
    <w:rsid w:val="00EA297B"/>
    <w:rsid w:val="00EA2DC7"/>
    <w:rsid w:val="00EA326E"/>
    <w:rsid w:val="00EA3273"/>
    <w:rsid w:val="00EA32BD"/>
    <w:rsid w:val="00EA3306"/>
    <w:rsid w:val="00EA3483"/>
    <w:rsid w:val="00EA3764"/>
    <w:rsid w:val="00EA3854"/>
    <w:rsid w:val="00EA395B"/>
    <w:rsid w:val="00EA42F2"/>
    <w:rsid w:val="00EA46B4"/>
    <w:rsid w:val="00EA47B0"/>
    <w:rsid w:val="00EA49A5"/>
    <w:rsid w:val="00EA4A90"/>
    <w:rsid w:val="00EA4BB7"/>
    <w:rsid w:val="00EA4BC0"/>
    <w:rsid w:val="00EA51A9"/>
    <w:rsid w:val="00EA53CB"/>
    <w:rsid w:val="00EA54E4"/>
    <w:rsid w:val="00EA557B"/>
    <w:rsid w:val="00EA5676"/>
    <w:rsid w:val="00EA5F96"/>
    <w:rsid w:val="00EA6353"/>
    <w:rsid w:val="00EA638D"/>
    <w:rsid w:val="00EA644E"/>
    <w:rsid w:val="00EA6783"/>
    <w:rsid w:val="00EA6D0B"/>
    <w:rsid w:val="00EA6E4C"/>
    <w:rsid w:val="00EA71F9"/>
    <w:rsid w:val="00EA7235"/>
    <w:rsid w:val="00EA7263"/>
    <w:rsid w:val="00EA7453"/>
    <w:rsid w:val="00EA758D"/>
    <w:rsid w:val="00EA7705"/>
    <w:rsid w:val="00EA771C"/>
    <w:rsid w:val="00EA7D14"/>
    <w:rsid w:val="00EA7D20"/>
    <w:rsid w:val="00EA7D72"/>
    <w:rsid w:val="00EA7F5F"/>
    <w:rsid w:val="00EB0293"/>
    <w:rsid w:val="00EB02C4"/>
    <w:rsid w:val="00EB0323"/>
    <w:rsid w:val="00EB0639"/>
    <w:rsid w:val="00EB0D88"/>
    <w:rsid w:val="00EB0E5A"/>
    <w:rsid w:val="00EB0FC7"/>
    <w:rsid w:val="00EB10BD"/>
    <w:rsid w:val="00EB160B"/>
    <w:rsid w:val="00EB1D6D"/>
    <w:rsid w:val="00EB1EEC"/>
    <w:rsid w:val="00EB1F41"/>
    <w:rsid w:val="00EB2216"/>
    <w:rsid w:val="00EB23D8"/>
    <w:rsid w:val="00EB2625"/>
    <w:rsid w:val="00EB2AB1"/>
    <w:rsid w:val="00EB2BD9"/>
    <w:rsid w:val="00EB2CA5"/>
    <w:rsid w:val="00EB2D2A"/>
    <w:rsid w:val="00EB2DFC"/>
    <w:rsid w:val="00EB2F1C"/>
    <w:rsid w:val="00EB2F32"/>
    <w:rsid w:val="00EB2F44"/>
    <w:rsid w:val="00EB3080"/>
    <w:rsid w:val="00EB30F6"/>
    <w:rsid w:val="00EB3159"/>
    <w:rsid w:val="00EB356C"/>
    <w:rsid w:val="00EB36E0"/>
    <w:rsid w:val="00EB3725"/>
    <w:rsid w:val="00EB3777"/>
    <w:rsid w:val="00EB39E8"/>
    <w:rsid w:val="00EB3A2A"/>
    <w:rsid w:val="00EB3A82"/>
    <w:rsid w:val="00EB4011"/>
    <w:rsid w:val="00EB42E3"/>
    <w:rsid w:val="00EB43C3"/>
    <w:rsid w:val="00EB464C"/>
    <w:rsid w:val="00EB4930"/>
    <w:rsid w:val="00EB49E6"/>
    <w:rsid w:val="00EB4B34"/>
    <w:rsid w:val="00EB4C68"/>
    <w:rsid w:val="00EB4C6C"/>
    <w:rsid w:val="00EB5500"/>
    <w:rsid w:val="00EB55A3"/>
    <w:rsid w:val="00EB5775"/>
    <w:rsid w:val="00EB5AEE"/>
    <w:rsid w:val="00EB5E00"/>
    <w:rsid w:val="00EB5F38"/>
    <w:rsid w:val="00EB60D7"/>
    <w:rsid w:val="00EB635B"/>
    <w:rsid w:val="00EB63C1"/>
    <w:rsid w:val="00EB63D2"/>
    <w:rsid w:val="00EB66E3"/>
    <w:rsid w:val="00EB689D"/>
    <w:rsid w:val="00EB6AD0"/>
    <w:rsid w:val="00EB6C10"/>
    <w:rsid w:val="00EB6CD5"/>
    <w:rsid w:val="00EB6D20"/>
    <w:rsid w:val="00EB6F0A"/>
    <w:rsid w:val="00EB708C"/>
    <w:rsid w:val="00EB773C"/>
    <w:rsid w:val="00EB777B"/>
    <w:rsid w:val="00EC006B"/>
    <w:rsid w:val="00EC01E1"/>
    <w:rsid w:val="00EC081E"/>
    <w:rsid w:val="00EC09F8"/>
    <w:rsid w:val="00EC1092"/>
    <w:rsid w:val="00EC12FB"/>
    <w:rsid w:val="00EC183B"/>
    <w:rsid w:val="00EC20DC"/>
    <w:rsid w:val="00EC24C9"/>
    <w:rsid w:val="00EC2624"/>
    <w:rsid w:val="00EC2A12"/>
    <w:rsid w:val="00EC2B6C"/>
    <w:rsid w:val="00EC3235"/>
    <w:rsid w:val="00EC3420"/>
    <w:rsid w:val="00EC344A"/>
    <w:rsid w:val="00EC344C"/>
    <w:rsid w:val="00EC3CEA"/>
    <w:rsid w:val="00EC3E60"/>
    <w:rsid w:val="00EC4068"/>
    <w:rsid w:val="00EC412E"/>
    <w:rsid w:val="00EC492E"/>
    <w:rsid w:val="00EC4964"/>
    <w:rsid w:val="00EC4C68"/>
    <w:rsid w:val="00EC4E30"/>
    <w:rsid w:val="00EC5310"/>
    <w:rsid w:val="00EC5726"/>
    <w:rsid w:val="00EC5856"/>
    <w:rsid w:val="00EC5992"/>
    <w:rsid w:val="00EC5DA4"/>
    <w:rsid w:val="00EC5E77"/>
    <w:rsid w:val="00EC6032"/>
    <w:rsid w:val="00EC62F8"/>
    <w:rsid w:val="00EC650F"/>
    <w:rsid w:val="00EC6719"/>
    <w:rsid w:val="00EC688A"/>
    <w:rsid w:val="00EC6E48"/>
    <w:rsid w:val="00EC7155"/>
    <w:rsid w:val="00EC7350"/>
    <w:rsid w:val="00EC748C"/>
    <w:rsid w:val="00EC765C"/>
    <w:rsid w:val="00EC7DFC"/>
    <w:rsid w:val="00EC7E73"/>
    <w:rsid w:val="00EC7EC0"/>
    <w:rsid w:val="00ED0012"/>
    <w:rsid w:val="00ED057F"/>
    <w:rsid w:val="00ED07DC"/>
    <w:rsid w:val="00ED0976"/>
    <w:rsid w:val="00ED1029"/>
    <w:rsid w:val="00ED1182"/>
    <w:rsid w:val="00ED1193"/>
    <w:rsid w:val="00ED15B7"/>
    <w:rsid w:val="00ED161D"/>
    <w:rsid w:val="00ED1C78"/>
    <w:rsid w:val="00ED2275"/>
    <w:rsid w:val="00ED22EE"/>
    <w:rsid w:val="00ED24B7"/>
    <w:rsid w:val="00ED2546"/>
    <w:rsid w:val="00ED2717"/>
    <w:rsid w:val="00ED2DE8"/>
    <w:rsid w:val="00ED2E2E"/>
    <w:rsid w:val="00ED2E3B"/>
    <w:rsid w:val="00ED3409"/>
    <w:rsid w:val="00ED348A"/>
    <w:rsid w:val="00ED350B"/>
    <w:rsid w:val="00ED39C8"/>
    <w:rsid w:val="00ED3AF1"/>
    <w:rsid w:val="00ED3C77"/>
    <w:rsid w:val="00ED3DF4"/>
    <w:rsid w:val="00ED3E5A"/>
    <w:rsid w:val="00ED4544"/>
    <w:rsid w:val="00ED4A58"/>
    <w:rsid w:val="00ED4AEB"/>
    <w:rsid w:val="00ED5695"/>
    <w:rsid w:val="00ED5975"/>
    <w:rsid w:val="00ED59BD"/>
    <w:rsid w:val="00ED6867"/>
    <w:rsid w:val="00ED69CD"/>
    <w:rsid w:val="00ED6D27"/>
    <w:rsid w:val="00ED6EB2"/>
    <w:rsid w:val="00ED6EBB"/>
    <w:rsid w:val="00ED6ED6"/>
    <w:rsid w:val="00ED718B"/>
    <w:rsid w:val="00ED722E"/>
    <w:rsid w:val="00ED73D7"/>
    <w:rsid w:val="00ED7479"/>
    <w:rsid w:val="00ED752F"/>
    <w:rsid w:val="00ED7672"/>
    <w:rsid w:val="00ED7689"/>
    <w:rsid w:val="00ED77CF"/>
    <w:rsid w:val="00ED785E"/>
    <w:rsid w:val="00ED797A"/>
    <w:rsid w:val="00ED7B17"/>
    <w:rsid w:val="00ED7DAC"/>
    <w:rsid w:val="00EE011F"/>
    <w:rsid w:val="00EE045D"/>
    <w:rsid w:val="00EE04C5"/>
    <w:rsid w:val="00EE0511"/>
    <w:rsid w:val="00EE0984"/>
    <w:rsid w:val="00EE09B9"/>
    <w:rsid w:val="00EE0E5E"/>
    <w:rsid w:val="00EE0FE3"/>
    <w:rsid w:val="00EE1B35"/>
    <w:rsid w:val="00EE1BD8"/>
    <w:rsid w:val="00EE1CC5"/>
    <w:rsid w:val="00EE21BD"/>
    <w:rsid w:val="00EE235B"/>
    <w:rsid w:val="00EE23BB"/>
    <w:rsid w:val="00EE258A"/>
    <w:rsid w:val="00EE283B"/>
    <w:rsid w:val="00EE293A"/>
    <w:rsid w:val="00EE29DB"/>
    <w:rsid w:val="00EE2C92"/>
    <w:rsid w:val="00EE2CFD"/>
    <w:rsid w:val="00EE2D4A"/>
    <w:rsid w:val="00EE31BC"/>
    <w:rsid w:val="00EE32A5"/>
    <w:rsid w:val="00EE3C43"/>
    <w:rsid w:val="00EE417B"/>
    <w:rsid w:val="00EE47CE"/>
    <w:rsid w:val="00EE4970"/>
    <w:rsid w:val="00EE4C20"/>
    <w:rsid w:val="00EE543E"/>
    <w:rsid w:val="00EE5504"/>
    <w:rsid w:val="00EE553D"/>
    <w:rsid w:val="00EE556E"/>
    <w:rsid w:val="00EE56D3"/>
    <w:rsid w:val="00EE5B3E"/>
    <w:rsid w:val="00EE5D47"/>
    <w:rsid w:val="00EE652E"/>
    <w:rsid w:val="00EE6682"/>
    <w:rsid w:val="00EE6B0F"/>
    <w:rsid w:val="00EE71EB"/>
    <w:rsid w:val="00EE742B"/>
    <w:rsid w:val="00EE7510"/>
    <w:rsid w:val="00EE75D3"/>
    <w:rsid w:val="00EE7632"/>
    <w:rsid w:val="00EE7704"/>
    <w:rsid w:val="00EE7725"/>
    <w:rsid w:val="00EE77C6"/>
    <w:rsid w:val="00EE786F"/>
    <w:rsid w:val="00EE7888"/>
    <w:rsid w:val="00EE7DC7"/>
    <w:rsid w:val="00EE7E88"/>
    <w:rsid w:val="00EE7EB1"/>
    <w:rsid w:val="00EF017E"/>
    <w:rsid w:val="00EF01A2"/>
    <w:rsid w:val="00EF049C"/>
    <w:rsid w:val="00EF071A"/>
    <w:rsid w:val="00EF07EA"/>
    <w:rsid w:val="00EF0847"/>
    <w:rsid w:val="00EF090F"/>
    <w:rsid w:val="00EF0B97"/>
    <w:rsid w:val="00EF1B04"/>
    <w:rsid w:val="00EF1BE1"/>
    <w:rsid w:val="00EF1FC0"/>
    <w:rsid w:val="00EF20E2"/>
    <w:rsid w:val="00EF21F5"/>
    <w:rsid w:val="00EF3109"/>
    <w:rsid w:val="00EF322D"/>
    <w:rsid w:val="00EF3A43"/>
    <w:rsid w:val="00EF3D6A"/>
    <w:rsid w:val="00EF3DBB"/>
    <w:rsid w:val="00EF3DDD"/>
    <w:rsid w:val="00EF3F35"/>
    <w:rsid w:val="00EF40B1"/>
    <w:rsid w:val="00EF416F"/>
    <w:rsid w:val="00EF44E6"/>
    <w:rsid w:val="00EF476F"/>
    <w:rsid w:val="00EF4A5F"/>
    <w:rsid w:val="00EF4E88"/>
    <w:rsid w:val="00EF4EB5"/>
    <w:rsid w:val="00EF50A3"/>
    <w:rsid w:val="00EF5102"/>
    <w:rsid w:val="00EF53EA"/>
    <w:rsid w:val="00EF53F2"/>
    <w:rsid w:val="00EF5532"/>
    <w:rsid w:val="00EF58AA"/>
    <w:rsid w:val="00EF613B"/>
    <w:rsid w:val="00EF63F2"/>
    <w:rsid w:val="00EF64D7"/>
    <w:rsid w:val="00EF69B4"/>
    <w:rsid w:val="00EF69B5"/>
    <w:rsid w:val="00EF735C"/>
    <w:rsid w:val="00EF7504"/>
    <w:rsid w:val="00EF7A43"/>
    <w:rsid w:val="00EF7D63"/>
    <w:rsid w:val="00EF7E05"/>
    <w:rsid w:val="00EF7E34"/>
    <w:rsid w:val="00F0041D"/>
    <w:rsid w:val="00F0073C"/>
    <w:rsid w:val="00F00BC0"/>
    <w:rsid w:val="00F00C4E"/>
    <w:rsid w:val="00F00E4C"/>
    <w:rsid w:val="00F00F7B"/>
    <w:rsid w:val="00F0107C"/>
    <w:rsid w:val="00F01496"/>
    <w:rsid w:val="00F0233B"/>
    <w:rsid w:val="00F0245D"/>
    <w:rsid w:val="00F029B9"/>
    <w:rsid w:val="00F03162"/>
    <w:rsid w:val="00F031AB"/>
    <w:rsid w:val="00F0328E"/>
    <w:rsid w:val="00F03974"/>
    <w:rsid w:val="00F03C45"/>
    <w:rsid w:val="00F03C54"/>
    <w:rsid w:val="00F0422E"/>
    <w:rsid w:val="00F042A9"/>
    <w:rsid w:val="00F04D57"/>
    <w:rsid w:val="00F04DE7"/>
    <w:rsid w:val="00F04FAC"/>
    <w:rsid w:val="00F052B2"/>
    <w:rsid w:val="00F05346"/>
    <w:rsid w:val="00F05576"/>
    <w:rsid w:val="00F0561E"/>
    <w:rsid w:val="00F05636"/>
    <w:rsid w:val="00F05A35"/>
    <w:rsid w:val="00F05E17"/>
    <w:rsid w:val="00F05F9F"/>
    <w:rsid w:val="00F067C7"/>
    <w:rsid w:val="00F0694E"/>
    <w:rsid w:val="00F075D7"/>
    <w:rsid w:val="00F0760E"/>
    <w:rsid w:val="00F07ABC"/>
    <w:rsid w:val="00F07C4B"/>
    <w:rsid w:val="00F101D7"/>
    <w:rsid w:val="00F1062F"/>
    <w:rsid w:val="00F10774"/>
    <w:rsid w:val="00F1084A"/>
    <w:rsid w:val="00F10CA7"/>
    <w:rsid w:val="00F10D7A"/>
    <w:rsid w:val="00F10E89"/>
    <w:rsid w:val="00F114DC"/>
    <w:rsid w:val="00F116C1"/>
    <w:rsid w:val="00F11965"/>
    <w:rsid w:val="00F11B14"/>
    <w:rsid w:val="00F11E21"/>
    <w:rsid w:val="00F11E48"/>
    <w:rsid w:val="00F1201E"/>
    <w:rsid w:val="00F12251"/>
    <w:rsid w:val="00F12306"/>
    <w:rsid w:val="00F1248F"/>
    <w:rsid w:val="00F12935"/>
    <w:rsid w:val="00F12D81"/>
    <w:rsid w:val="00F12E4E"/>
    <w:rsid w:val="00F12E94"/>
    <w:rsid w:val="00F13B5B"/>
    <w:rsid w:val="00F13E03"/>
    <w:rsid w:val="00F13E85"/>
    <w:rsid w:val="00F141E1"/>
    <w:rsid w:val="00F142D4"/>
    <w:rsid w:val="00F1459C"/>
    <w:rsid w:val="00F14656"/>
    <w:rsid w:val="00F147B3"/>
    <w:rsid w:val="00F147B7"/>
    <w:rsid w:val="00F147C5"/>
    <w:rsid w:val="00F149E9"/>
    <w:rsid w:val="00F14A61"/>
    <w:rsid w:val="00F14A78"/>
    <w:rsid w:val="00F14AE3"/>
    <w:rsid w:val="00F14E99"/>
    <w:rsid w:val="00F14EDB"/>
    <w:rsid w:val="00F15275"/>
    <w:rsid w:val="00F15451"/>
    <w:rsid w:val="00F15BCB"/>
    <w:rsid w:val="00F15D0E"/>
    <w:rsid w:val="00F15D49"/>
    <w:rsid w:val="00F15FF6"/>
    <w:rsid w:val="00F16030"/>
    <w:rsid w:val="00F16196"/>
    <w:rsid w:val="00F16969"/>
    <w:rsid w:val="00F16ACB"/>
    <w:rsid w:val="00F16FD5"/>
    <w:rsid w:val="00F170BC"/>
    <w:rsid w:val="00F173E3"/>
    <w:rsid w:val="00F173EC"/>
    <w:rsid w:val="00F17873"/>
    <w:rsid w:val="00F17E5E"/>
    <w:rsid w:val="00F17F5F"/>
    <w:rsid w:val="00F2000C"/>
    <w:rsid w:val="00F2036E"/>
    <w:rsid w:val="00F20B0B"/>
    <w:rsid w:val="00F20CA0"/>
    <w:rsid w:val="00F21054"/>
    <w:rsid w:val="00F21686"/>
    <w:rsid w:val="00F2179A"/>
    <w:rsid w:val="00F21B60"/>
    <w:rsid w:val="00F21E89"/>
    <w:rsid w:val="00F22029"/>
    <w:rsid w:val="00F22372"/>
    <w:rsid w:val="00F22570"/>
    <w:rsid w:val="00F228AD"/>
    <w:rsid w:val="00F22951"/>
    <w:rsid w:val="00F22E24"/>
    <w:rsid w:val="00F22EA8"/>
    <w:rsid w:val="00F22FB3"/>
    <w:rsid w:val="00F23070"/>
    <w:rsid w:val="00F23158"/>
    <w:rsid w:val="00F2327A"/>
    <w:rsid w:val="00F2335E"/>
    <w:rsid w:val="00F239CD"/>
    <w:rsid w:val="00F23A6F"/>
    <w:rsid w:val="00F24111"/>
    <w:rsid w:val="00F24210"/>
    <w:rsid w:val="00F24239"/>
    <w:rsid w:val="00F2428F"/>
    <w:rsid w:val="00F24BF9"/>
    <w:rsid w:val="00F24D3E"/>
    <w:rsid w:val="00F24EAF"/>
    <w:rsid w:val="00F25085"/>
    <w:rsid w:val="00F251A7"/>
    <w:rsid w:val="00F25602"/>
    <w:rsid w:val="00F2590C"/>
    <w:rsid w:val="00F25A81"/>
    <w:rsid w:val="00F25BB0"/>
    <w:rsid w:val="00F264B0"/>
    <w:rsid w:val="00F2662B"/>
    <w:rsid w:val="00F26917"/>
    <w:rsid w:val="00F26B7C"/>
    <w:rsid w:val="00F26DC2"/>
    <w:rsid w:val="00F27175"/>
    <w:rsid w:val="00F2798C"/>
    <w:rsid w:val="00F27BDB"/>
    <w:rsid w:val="00F27FF2"/>
    <w:rsid w:val="00F3069F"/>
    <w:rsid w:val="00F30ACB"/>
    <w:rsid w:val="00F30DDA"/>
    <w:rsid w:val="00F312CE"/>
    <w:rsid w:val="00F31EF8"/>
    <w:rsid w:val="00F31F84"/>
    <w:rsid w:val="00F32038"/>
    <w:rsid w:val="00F32040"/>
    <w:rsid w:val="00F32202"/>
    <w:rsid w:val="00F3235E"/>
    <w:rsid w:val="00F324DA"/>
    <w:rsid w:val="00F32632"/>
    <w:rsid w:val="00F3281C"/>
    <w:rsid w:val="00F32A8C"/>
    <w:rsid w:val="00F32DB2"/>
    <w:rsid w:val="00F33149"/>
    <w:rsid w:val="00F33774"/>
    <w:rsid w:val="00F338AB"/>
    <w:rsid w:val="00F338EA"/>
    <w:rsid w:val="00F33E57"/>
    <w:rsid w:val="00F33E5D"/>
    <w:rsid w:val="00F3446A"/>
    <w:rsid w:val="00F34619"/>
    <w:rsid w:val="00F34AAB"/>
    <w:rsid w:val="00F352B0"/>
    <w:rsid w:val="00F354CF"/>
    <w:rsid w:val="00F355A3"/>
    <w:rsid w:val="00F3560E"/>
    <w:rsid w:val="00F3587E"/>
    <w:rsid w:val="00F35F12"/>
    <w:rsid w:val="00F35F9E"/>
    <w:rsid w:val="00F35FFE"/>
    <w:rsid w:val="00F36147"/>
    <w:rsid w:val="00F3623A"/>
    <w:rsid w:val="00F36463"/>
    <w:rsid w:val="00F364E6"/>
    <w:rsid w:val="00F36566"/>
    <w:rsid w:val="00F365C7"/>
    <w:rsid w:val="00F36926"/>
    <w:rsid w:val="00F36B48"/>
    <w:rsid w:val="00F36F37"/>
    <w:rsid w:val="00F36F6E"/>
    <w:rsid w:val="00F370DE"/>
    <w:rsid w:val="00F372C0"/>
    <w:rsid w:val="00F37497"/>
    <w:rsid w:val="00F37D61"/>
    <w:rsid w:val="00F37ECB"/>
    <w:rsid w:val="00F37F96"/>
    <w:rsid w:val="00F40406"/>
    <w:rsid w:val="00F404A1"/>
    <w:rsid w:val="00F406DF"/>
    <w:rsid w:val="00F406EE"/>
    <w:rsid w:val="00F40753"/>
    <w:rsid w:val="00F40831"/>
    <w:rsid w:val="00F409B5"/>
    <w:rsid w:val="00F40F6C"/>
    <w:rsid w:val="00F4110B"/>
    <w:rsid w:val="00F414CF"/>
    <w:rsid w:val="00F41980"/>
    <w:rsid w:val="00F42830"/>
    <w:rsid w:val="00F42B2F"/>
    <w:rsid w:val="00F430EB"/>
    <w:rsid w:val="00F430FC"/>
    <w:rsid w:val="00F4323B"/>
    <w:rsid w:val="00F43669"/>
    <w:rsid w:val="00F4383D"/>
    <w:rsid w:val="00F439E1"/>
    <w:rsid w:val="00F43A57"/>
    <w:rsid w:val="00F43B1C"/>
    <w:rsid w:val="00F43EB3"/>
    <w:rsid w:val="00F44184"/>
    <w:rsid w:val="00F443F6"/>
    <w:rsid w:val="00F4452C"/>
    <w:rsid w:val="00F4457A"/>
    <w:rsid w:val="00F446D5"/>
    <w:rsid w:val="00F44ED7"/>
    <w:rsid w:val="00F4508D"/>
    <w:rsid w:val="00F45105"/>
    <w:rsid w:val="00F454EF"/>
    <w:rsid w:val="00F45670"/>
    <w:rsid w:val="00F45847"/>
    <w:rsid w:val="00F45B53"/>
    <w:rsid w:val="00F45D16"/>
    <w:rsid w:val="00F45D31"/>
    <w:rsid w:val="00F45E3D"/>
    <w:rsid w:val="00F4635E"/>
    <w:rsid w:val="00F4647A"/>
    <w:rsid w:val="00F46896"/>
    <w:rsid w:val="00F468AD"/>
    <w:rsid w:val="00F46BE6"/>
    <w:rsid w:val="00F471AA"/>
    <w:rsid w:val="00F47A01"/>
    <w:rsid w:val="00F47C39"/>
    <w:rsid w:val="00F47D7D"/>
    <w:rsid w:val="00F47FE3"/>
    <w:rsid w:val="00F502B2"/>
    <w:rsid w:val="00F503D3"/>
    <w:rsid w:val="00F5046A"/>
    <w:rsid w:val="00F50D88"/>
    <w:rsid w:val="00F50F24"/>
    <w:rsid w:val="00F51009"/>
    <w:rsid w:val="00F512FD"/>
    <w:rsid w:val="00F51617"/>
    <w:rsid w:val="00F5178C"/>
    <w:rsid w:val="00F51AD7"/>
    <w:rsid w:val="00F51E58"/>
    <w:rsid w:val="00F521E9"/>
    <w:rsid w:val="00F523E7"/>
    <w:rsid w:val="00F52519"/>
    <w:rsid w:val="00F5296B"/>
    <w:rsid w:val="00F52ECD"/>
    <w:rsid w:val="00F5316C"/>
    <w:rsid w:val="00F53230"/>
    <w:rsid w:val="00F5376B"/>
    <w:rsid w:val="00F53849"/>
    <w:rsid w:val="00F53C73"/>
    <w:rsid w:val="00F53D68"/>
    <w:rsid w:val="00F53DB0"/>
    <w:rsid w:val="00F53E2B"/>
    <w:rsid w:val="00F54068"/>
    <w:rsid w:val="00F540EE"/>
    <w:rsid w:val="00F544C4"/>
    <w:rsid w:val="00F54838"/>
    <w:rsid w:val="00F54B85"/>
    <w:rsid w:val="00F54C78"/>
    <w:rsid w:val="00F54E6A"/>
    <w:rsid w:val="00F54F7F"/>
    <w:rsid w:val="00F551A7"/>
    <w:rsid w:val="00F552F2"/>
    <w:rsid w:val="00F555C1"/>
    <w:rsid w:val="00F555F3"/>
    <w:rsid w:val="00F55983"/>
    <w:rsid w:val="00F55A0C"/>
    <w:rsid w:val="00F55D9A"/>
    <w:rsid w:val="00F56380"/>
    <w:rsid w:val="00F56465"/>
    <w:rsid w:val="00F5660B"/>
    <w:rsid w:val="00F5685D"/>
    <w:rsid w:val="00F56AD7"/>
    <w:rsid w:val="00F571EE"/>
    <w:rsid w:val="00F577B6"/>
    <w:rsid w:val="00F577C3"/>
    <w:rsid w:val="00F57D3B"/>
    <w:rsid w:val="00F57ED5"/>
    <w:rsid w:val="00F57F49"/>
    <w:rsid w:val="00F6027F"/>
    <w:rsid w:val="00F6037F"/>
    <w:rsid w:val="00F604E9"/>
    <w:rsid w:val="00F6061F"/>
    <w:rsid w:val="00F60634"/>
    <w:rsid w:val="00F609DA"/>
    <w:rsid w:val="00F610BD"/>
    <w:rsid w:val="00F6158B"/>
    <w:rsid w:val="00F6164D"/>
    <w:rsid w:val="00F61CBF"/>
    <w:rsid w:val="00F61E8C"/>
    <w:rsid w:val="00F61EF0"/>
    <w:rsid w:val="00F623BE"/>
    <w:rsid w:val="00F6242C"/>
    <w:rsid w:val="00F6246A"/>
    <w:rsid w:val="00F625FD"/>
    <w:rsid w:val="00F6261F"/>
    <w:rsid w:val="00F62677"/>
    <w:rsid w:val="00F626AC"/>
    <w:rsid w:val="00F6290C"/>
    <w:rsid w:val="00F62945"/>
    <w:rsid w:val="00F630AB"/>
    <w:rsid w:val="00F63974"/>
    <w:rsid w:val="00F63D49"/>
    <w:rsid w:val="00F63E2A"/>
    <w:rsid w:val="00F64050"/>
    <w:rsid w:val="00F6409F"/>
    <w:rsid w:val="00F6415A"/>
    <w:rsid w:val="00F6475A"/>
    <w:rsid w:val="00F649C6"/>
    <w:rsid w:val="00F64E39"/>
    <w:rsid w:val="00F64FF5"/>
    <w:rsid w:val="00F6528D"/>
    <w:rsid w:val="00F65299"/>
    <w:rsid w:val="00F653A5"/>
    <w:rsid w:val="00F65402"/>
    <w:rsid w:val="00F654C1"/>
    <w:rsid w:val="00F655E5"/>
    <w:rsid w:val="00F65649"/>
    <w:rsid w:val="00F65A15"/>
    <w:rsid w:val="00F65A91"/>
    <w:rsid w:val="00F65F91"/>
    <w:rsid w:val="00F6606A"/>
    <w:rsid w:val="00F666FE"/>
    <w:rsid w:val="00F667A6"/>
    <w:rsid w:val="00F667F0"/>
    <w:rsid w:val="00F66952"/>
    <w:rsid w:val="00F66A77"/>
    <w:rsid w:val="00F66BAD"/>
    <w:rsid w:val="00F66C8B"/>
    <w:rsid w:val="00F67133"/>
    <w:rsid w:val="00F673BE"/>
    <w:rsid w:val="00F678D7"/>
    <w:rsid w:val="00F67AB3"/>
    <w:rsid w:val="00F67C00"/>
    <w:rsid w:val="00F701EA"/>
    <w:rsid w:val="00F70278"/>
    <w:rsid w:val="00F702DB"/>
    <w:rsid w:val="00F70563"/>
    <w:rsid w:val="00F710A1"/>
    <w:rsid w:val="00F713A1"/>
    <w:rsid w:val="00F713E7"/>
    <w:rsid w:val="00F71540"/>
    <w:rsid w:val="00F71596"/>
    <w:rsid w:val="00F716A9"/>
    <w:rsid w:val="00F718C9"/>
    <w:rsid w:val="00F71917"/>
    <w:rsid w:val="00F71C54"/>
    <w:rsid w:val="00F72329"/>
    <w:rsid w:val="00F72836"/>
    <w:rsid w:val="00F72934"/>
    <w:rsid w:val="00F72C96"/>
    <w:rsid w:val="00F72D3A"/>
    <w:rsid w:val="00F72FD9"/>
    <w:rsid w:val="00F73509"/>
    <w:rsid w:val="00F73B99"/>
    <w:rsid w:val="00F740EC"/>
    <w:rsid w:val="00F7417B"/>
    <w:rsid w:val="00F7419A"/>
    <w:rsid w:val="00F742EF"/>
    <w:rsid w:val="00F74412"/>
    <w:rsid w:val="00F744F0"/>
    <w:rsid w:val="00F74BFA"/>
    <w:rsid w:val="00F74CFB"/>
    <w:rsid w:val="00F74D93"/>
    <w:rsid w:val="00F74E27"/>
    <w:rsid w:val="00F753DC"/>
    <w:rsid w:val="00F755B0"/>
    <w:rsid w:val="00F755BC"/>
    <w:rsid w:val="00F75695"/>
    <w:rsid w:val="00F756C1"/>
    <w:rsid w:val="00F7580C"/>
    <w:rsid w:val="00F75C20"/>
    <w:rsid w:val="00F75CD1"/>
    <w:rsid w:val="00F75D58"/>
    <w:rsid w:val="00F76046"/>
    <w:rsid w:val="00F76156"/>
    <w:rsid w:val="00F762DD"/>
    <w:rsid w:val="00F7645D"/>
    <w:rsid w:val="00F7656D"/>
    <w:rsid w:val="00F76769"/>
    <w:rsid w:val="00F76B9B"/>
    <w:rsid w:val="00F76C00"/>
    <w:rsid w:val="00F76CBE"/>
    <w:rsid w:val="00F76D38"/>
    <w:rsid w:val="00F7703E"/>
    <w:rsid w:val="00F77186"/>
    <w:rsid w:val="00F77910"/>
    <w:rsid w:val="00F77B12"/>
    <w:rsid w:val="00F77B34"/>
    <w:rsid w:val="00F77D0A"/>
    <w:rsid w:val="00F804C6"/>
    <w:rsid w:val="00F80A79"/>
    <w:rsid w:val="00F81225"/>
    <w:rsid w:val="00F813C1"/>
    <w:rsid w:val="00F8145B"/>
    <w:rsid w:val="00F81554"/>
    <w:rsid w:val="00F81667"/>
    <w:rsid w:val="00F8174D"/>
    <w:rsid w:val="00F81A32"/>
    <w:rsid w:val="00F81FE4"/>
    <w:rsid w:val="00F82091"/>
    <w:rsid w:val="00F82137"/>
    <w:rsid w:val="00F822B4"/>
    <w:rsid w:val="00F827F6"/>
    <w:rsid w:val="00F8282A"/>
    <w:rsid w:val="00F8287E"/>
    <w:rsid w:val="00F82EB9"/>
    <w:rsid w:val="00F83278"/>
    <w:rsid w:val="00F83532"/>
    <w:rsid w:val="00F8372F"/>
    <w:rsid w:val="00F83EB4"/>
    <w:rsid w:val="00F84346"/>
    <w:rsid w:val="00F849EC"/>
    <w:rsid w:val="00F84A36"/>
    <w:rsid w:val="00F84DE5"/>
    <w:rsid w:val="00F84E00"/>
    <w:rsid w:val="00F84FC0"/>
    <w:rsid w:val="00F85002"/>
    <w:rsid w:val="00F85303"/>
    <w:rsid w:val="00F853AE"/>
    <w:rsid w:val="00F8563B"/>
    <w:rsid w:val="00F85A0C"/>
    <w:rsid w:val="00F85AA2"/>
    <w:rsid w:val="00F85CA7"/>
    <w:rsid w:val="00F85E16"/>
    <w:rsid w:val="00F85F0A"/>
    <w:rsid w:val="00F8603B"/>
    <w:rsid w:val="00F862DE"/>
    <w:rsid w:val="00F8654A"/>
    <w:rsid w:val="00F866DB"/>
    <w:rsid w:val="00F8683F"/>
    <w:rsid w:val="00F86A90"/>
    <w:rsid w:val="00F8700E"/>
    <w:rsid w:val="00F87076"/>
    <w:rsid w:val="00F872C2"/>
    <w:rsid w:val="00F8743E"/>
    <w:rsid w:val="00F874A8"/>
    <w:rsid w:val="00F876C2"/>
    <w:rsid w:val="00F8792E"/>
    <w:rsid w:val="00F87AAF"/>
    <w:rsid w:val="00F90231"/>
    <w:rsid w:val="00F902B9"/>
    <w:rsid w:val="00F90520"/>
    <w:rsid w:val="00F9056D"/>
    <w:rsid w:val="00F907AC"/>
    <w:rsid w:val="00F90C56"/>
    <w:rsid w:val="00F91471"/>
    <w:rsid w:val="00F91527"/>
    <w:rsid w:val="00F9182A"/>
    <w:rsid w:val="00F9187C"/>
    <w:rsid w:val="00F918D7"/>
    <w:rsid w:val="00F91995"/>
    <w:rsid w:val="00F91C27"/>
    <w:rsid w:val="00F91C61"/>
    <w:rsid w:val="00F92092"/>
    <w:rsid w:val="00F9272A"/>
    <w:rsid w:val="00F92907"/>
    <w:rsid w:val="00F92A72"/>
    <w:rsid w:val="00F92CF5"/>
    <w:rsid w:val="00F92ED8"/>
    <w:rsid w:val="00F932E7"/>
    <w:rsid w:val="00F933A6"/>
    <w:rsid w:val="00F9355F"/>
    <w:rsid w:val="00F937EC"/>
    <w:rsid w:val="00F93857"/>
    <w:rsid w:val="00F939BE"/>
    <w:rsid w:val="00F93BF8"/>
    <w:rsid w:val="00F93EA0"/>
    <w:rsid w:val="00F9456E"/>
    <w:rsid w:val="00F94801"/>
    <w:rsid w:val="00F94962"/>
    <w:rsid w:val="00F94A30"/>
    <w:rsid w:val="00F94FB0"/>
    <w:rsid w:val="00F95116"/>
    <w:rsid w:val="00F9587B"/>
    <w:rsid w:val="00F95E90"/>
    <w:rsid w:val="00F95EEA"/>
    <w:rsid w:val="00F96216"/>
    <w:rsid w:val="00F9622D"/>
    <w:rsid w:val="00F96398"/>
    <w:rsid w:val="00F96478"/>
    <w:rsid w:val="00F96BC0"/>
    <w:rsid w:val="00F96E32"/>
    <w:rsid w:val="00F96EBF"/>
    <w:rsid w:val="00F970F2"/>
    <w:rsid w:val="00F9760C"/>
    <w:rsid w:val="00F9773E"/>
    <w:rsid w:val="00F97834"/>
    <w:rsid w:val="00F97A3D"/>
    <w:rsid w:val="00F97DD8"/>
    <w:rsid w:val="00F97E36"/>
    <w:rsid w:val="00F97F54"/>
    <w:rsid w:val="00FA0212"/>
    <w:rsid w:val="00FA066F"/>
    <w:rsid w:val="00FA06CF"/>
    <w:rsid w:val="00FA06F8"/>
    <w:rsid w:val="00FA093F"/>
    <w:rsid w:val="00FA0C08"/>
    <w:rsid w:val="00FA1A90"/>
    <w:rsid w:val="00FA1B90"/>
    <w:rsid w:val="00FA2377"/>
    <w:rsid w:val="00FA2431"/>
    <w:rsid w:val="00FA246F"/>
    <w:rsid w:val="00FA2527"/>
    <w:rsid w:val="00FA25A3"/>
    <w:rsid w:val="00FA26ED"/>
    <w:rsid w:val="00FA2ACA"/>
    <w:rsid w:val="00FA2F16"/>
    <w:rsid w:val="00FA33AF"/>
    <w:rsid w:val="00FA3526"/>
    <w:rsid w:val="00FA35C3"/>
    <w:rsid w:val="00FA368A"/>
    <w:rsid w:val="00FA3749"/>
    <w:rsid w:val="00FA3B9D"/>
    <w:rsid w:val="00FA3F75"/>
    <w:rsid w:val="00FA3FD2"/>
    <w:rsid w:val="00FA4145"/>
    <w:rsid w:val="00FA416A"/>
    <w:rsid w:val="00FA4421"/>
    <w:rsid w:val="00FA4439"/>
    <w:rsid w:val="00FA47D8"/>
    <w:rsid w:val="00FA48F6"/>
    <w:rsid w:val="00FA4975"/>
    <w:rsid w:val="00FA4C8B"/>
    <w:rsid w:val="00FA4D02"/>
    <w:rsid w:val="00FA4D3C"/>
    <w:rsid w:val="00FA51F3"/>
    <w:rsid w:val="00FA53D9"/>
    <w:rsid w:val="00FA56E4"/>
    <w:rsid w:val="00FA5B4B"/>
    <w:rsid w:val="00FA5BEE"/>
    <w:rsid w:val="00FA5D75"/>
    <w:rsid w:val="00FA5E63"/>
    <w:rsid w:val="00FA608E"/>
    <w:rsid w:val="00FA6585"/>
    <w:rsid w:val="00FA6787"/>
    <w:rsid w:val="00FA67C5"/>
    <w:rsid w:val="00FA6810"/>
    <w:rsid w:val="00FA7419"/>
    <w:rsid w:val="00FA7747"/>
    <w:rsid w:val="00FA7A05"/>
    <w:rsid w:val="00FA7A86"/>
    <w:rsid w:val="00FA7CAE"/>
    <w:rsid w:val="00FA7F9D"/>
    <w:rsid w:val="00FB0169"/>
    <w:rsid w:val="00FB029A"/>
    <w:rsid w:val="00FB029E"/>
    <w:rsid w:val="00FB0309"/>
    <w:rsid w:val="00FB0322"/>
    <w:rsid w:val="00FB0417"/>
    <w:rsid w:val="00FB06CA"/>
    <w:rsid w:val="00FB0745"/>
    <w:rsid w:val="00FB0FC9"/>
    <w:rsid w:val="00FB1184"/>
    <w:rsid w:val="00FB15B8"/>
    <w:rsid w:val="00FB16CD"/>
    <w:rsid w:val="00FB17A3"/>
    <w:rsid w:val="00FB1860"/>
    <w:rsid w:val="00FB191E"/>
    <w:rsid w:val="00FB1A84"/>
    <w:rsid w:val="00FB1AF6"/>
    <w:rsid w:val="00FB1E30"/>
    <w:rsid w:val="00FB1FC8"/>
    <w:rsid w:val="00FB24EE"/>
    <w:rsid w:val="00FB25D5"/>
    <w:rsid w:val="00FB26DC"/>
    <w:rsid w:val="00FB2705"/>
    <w:rsid w:val="00FB2DDB"/>
    <w:rsid w:val="00FB2EBA"/>
    <w:rsid w:val="00FB2EED"/>
    <w:rsid w:val="00FB2F5F"/>
    <w:rsid w:val="00FB30B1"/>
    <w:rsid w:val="00FB3684"/>
    <w:rsid w:val="00FB3948"/>
    <w:rsid w:val="00FB3A62"/>
    <w:rsid w:val="00FB3D33"/>
    <w:rsid w:val="00FB416A"/>
    <w:rsid w:val="00FB4324"/>
    <w:rsid w:val="00FB4776"/>
    <w:rsid w:val="00FB483B"/>
    <w:rsid w:val="00FB486A"/>
    <w:rsid w:val="00FB4BAD"/>
    <w:rsid w:val="00FB4BD7"/>
    <w:rsid w:val="00FB4D56"/>
    <w:rsid w:val="00FB560E"/>
    <w:rsid w:val="00FB5806"/>
    <w:rsid w:val="00FB59A8"/>
    <w:rsid w:val="00FB5A28"/>
    <w:rsid w:val="00FB5CA2"/>
    <w:rsid w:val="00FB5CE8"/>
    <w:rsid w:val="00FB5D1F"/>
    <w:rsid w:val="00FB5D89"/>
    <w:rsid w:val="00FB5F83"/>
    <w:rsid w:val="00FB66C4"/>
    <w:rsid w:val="00FB66E6"/>
    <w:rsid w:val="00FB6728"/>
    <w:rsid w:val="00FB6A9C"/>
    <w:rsid w:val="00FB6F33"/>
    <w:rsid w:val="00FB7013"/>
    <w:rsid w:val="00FB727F"/>
    <w:rsid w:val="00FB7467"/>
    <w:rsid w:val="00FB765B"/>
    <w:rsid w:val="00FB77E3"/>
    <w:rsid w:val="00FB7823"/>
    <w:rsid w:val="00FB7839"/>
    <w:rsid w:val="00FB78A7"/>
    <w:rsid w:val="00FB7A74"/>
    <w:rsid w:val="00FB7A97"/>
    <w:rsid w:val="00FB7BBF"/>
    <w:rsid w:val="00FC0078"/>
    <w:rsid w:val="00FC0119"/>
    <w:rsid w:val="00FC01FB"/>
    <w:rsid w:val="00FC07B1"/>
    <w:rsid w:val="00FC0A10"/>
    <w:rsid w:val="00FC0EEB"/>
    <w:rsid w:val="00FC14B7"/>
    <w:rsid w:val="00FC14BF"/>
    <w:rsid w:val="00FC182D"/>
    <w:rsid w:val="00FC1860"/>
    <w:rsid w:val="00FC199A"/>
    <w:rsid w:val="00FC1C44"/>
    <w:rsid w:val="00FC1C6C"/>
    <w:rsid w:val="00FC1CAC"/>
    <w:rsid w:val="00FC1CDD"/>
    <w:rsid w:val="00FC1ED3"/>
    <w:rsid w:val="00FC2386"/>
    <w:rsid w:val="00FC24E2"/>
    <w:rsid w:val="00FC2AEE"/>
    <w:rsid w:val="00FC2B76"/>
    <w:rsid w:val="00FC2CD4"/>
    <w:rsid w:val="00FC2EC9"/>
    <w:rsid w:val="00FC314A"/>
    <w:rsid w:val="00FC34BD"/>
    <w:rsid w:val="00FC3CA0"/>
    <w:rsid w:val="00FC4169"/>
    <w:rsid w:val="00FC4245"/>
    <w:rsid w:val="00FC4317"/>
    <w:rsid w:val="00FC4431"/>
    <w:rsid w:val="00FC449E"/>
    <w:rsid w:val="00FC4617"/>
    <w:rsid w:val="00FC4746"/>
    <w:rsid w:val="00FC48C9"/>
    <w:rsid w:val="00FC4A62"/>
    <w:rsid w:val="00FC4AD8"/>
    <w:rsid w:val="00FC4D3D"/>
    <w:rsid w:val="00FC5182"/>
    <w:rsid w:val="00FC55B5"/>
    <w:rsid w:val="00FC578F"/>
    <w:rsid w:val="00FC598E"/>
    <w:rsid w:val="00FC626E"/>
    <w:rsid w:val="00FC62B5"/>
    <w:rsid w:val="00FC6661"/>
    <w:rsid w:val="00FC69D7"/>
    <w:rsid w:val="00FC7351"/>
    <w:rsid w:val="00FC74E0"/>
    <w:rsid w:val="00FC7540"/>
    <w:rsid w:val="00FC771A"/>
    <w:rsid w:val="00FC782E"/>
    <w:rsid w:val="00FC78EC"/>
    <w:rsid w:val="00FC7A9E"/>
    <w:rsid w:val="00FC7B7E"/>
    <w:rsid w:val="00FC7BEC"/>
    <w:rsid w:val="00FC7C4C"/>
    <w:rsid w:val="00FD0300"/>
    <w:rsid w:val="00FD083E"/>
    <w:rsid w:val="00FD086A"/>
    <w:rsid w:val="00FD0CB3"/>
    <w:rsid w:val="00FD0DFD"/>
    <w:rsid w:val="00FD1004"/>
    <w:rsid w:val="00FD1064"/>
    <w:rsid w:val="00FD10E0"/>
    <w:rsid w:val="00FD122E"/>
    <w:rsid w:val="00FD128F"/>
    <w:rsid w:val="00FD131D"/>
    <w:rsid w:val="00FD140A"/>
    <w:rsid w:val="00FD1426"/>
    <w:rsid w:val="00FD1657"/>
    <w:rsid w:val="00FD172B"/>
    <w:rsid w:val="00FD1826"/>
    <w:rsid w:val="00FD1DE1"/>
    <w:rsid w:val="00FD2082"/>
    <w:rsid w:val="00FD21AD"/>
    <w:rsid w:val="00FD2344"/>
    <w:rsid w:val="00FD268C"/>
    <w:rsid w:val="00FD26B1"/>
    <w:rsid w:val="00FD294E"/>
    <w:rsid w:val="00FD2A8C"/>
    <w:rsid w:val="00FD2B5E"/>
    <w:rsid w:val="00FD2D73"/>
    <w:rsid w:val="00FD2DFD"/>
    <w:rsid w:val="00FD2F12"/>
    <w:rsid w:val="00FD38DD"/>
    <w:rsid w:val="00FD3A9B"/>
    <w:rsid w:val="00FD3AAE"/>
    <w:rsid w:val="00FD3D84"/>
    <w:rsid w:val="00FD3F0B"/>
    <w:rsid w:val="00FD4A56"/>
    <w:rsid w:val="00FD4C1F"/>
    <w:rsid w:val="00FD4C87"/>
    <w:rsid w:val="00FD4F9F"/>
    <w:rsid w:val="00FD55D8"/>
    <w:rsid w:val="00FD5AAD"/>
    <w:rsid w:val="00FD5DD2"/>
    <w:rsid w:val="00FD5DE9"/>
    <w:rsid w:val="00FD6102"/>
    <w:rsid w:val="00FD62F3"/>
    <w:rsid w:val="00FD68C1"/>
    <w:rsid w:val="00FD7148"/>
    <w:rsid w:val="00FD7248"/>
    <w:rsid w:val="00FD7C61"/>
    <w:rsid w:val="00FD7E5D"/>
    <w:rsid w:val="00FD7EE3"/>
    <w:rsid w:val="00FE02D7"/>
    <w:rsid w:val="00FE062A"/>
    <w:rsid w:val="00FE07B0"/>
    <w:rsid w:val="00FE0A3D"/>
    <w:rsid w:val="00FE0CCF"/>
    <w:rsid w:val="00FE0D92"/>
    <w:rsid w:val="00FE10DB"/>
    <w:rsid w:val="00FE11E0"/>
    <w:rsid w:val="00FE1240"/>
    <w:rsid w:val="00FE1812"/>
    <w:rsid w:val="00FE18E1"/>
    <w:rsid w:val="00FE191D"/>
    <w:rsid w:val="00FE19FF"/>
    <w:rsid w:val="00FE2131"/>
    <w:rsid w:val="00FE2385"/>
    <w:rsid w:val="00FE243C"/>
    <w:rsid w:val="00FE282D"/>
    <w:rsid w:val="00FE2B1B"/>
    <w:rsid w:val="00FE2E6D"/>
    <w:rsid w:val="00FE2F6F"/>
    <w:rsid w:val="00FE3512"/>
    <w:rsid w:val="00FE3694"/>
    <w:rsid w:val="00FE3958"/>
    <w:rsid w:val="00FE3AAC"/>
    <w:rsid w:val="00FE3B48"/>
    <w:rsid w:val="00FE3BCD"/>
    <w:rsid w:val="00FE3C0E"/>
    <w:rsid w:val="00FE3C22"/>
    <w:rsid w:val="00FE43EB"/>
    <w:rsid w:val="00FE4896"/>
    <w:rsid w:val="00FE4E5B"/>
    <w:rsid w:val="00FE4F74"/>
    <w:rsid w:val="00FE52EA"/>
    <w:rsid w:val="00FE542D"/>
    <w:rsid w:val="00FE5745"/>
    <w:rsid w:val="00FE58E8"/>
    <w:rsid w:val="00FE5B68"/>
    <w:rsid w:val="00FE5ED7"/>
    <w:rsid w:val="00FE6123"/>
    <w:rsid w:val="00FE634C"/>
    <w:rsid w:val="00FE6641"/>
    <w:rsid w:val="00FE68A9"/>
    <w:rsid w:val="00FE6AF3"/>
    <w:rsid w:val="00FE6BDF"/>
    <w:rsid w:val="00FE7009"/>
    <w:rsid w:val="00FE71E1"/>
    <w:rsid w:val="00FE7511"/>
    <w:rsid w:val="00FE75E0"/>
    <w:rsid w:val="00FE7940"/>
    <w:rsid w:val="00FE7A3B"/>
    <w:rsid w:val="00FE7B3F"/>
    <w:rsid w:val="00FE7C94"/>
    <w:rsid w:val="00FE7CE4"/>
    <w:rsid w:val="00FE7E9F"/>
    <w:rsid w:val="00FF0171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1E"/>
    <w:rsid w:val="00FF1A6E"/>
    <w:rsid w:val="00FF1CBF"/>
    <w:rsid w:val="00FF1D47"/>
    <w:rsid w:val="00FF1F60"/>
    <w:rsid w:val="00FF21CB"/>
    <w:rsid w:val="00FF24F8"/>
    <w:rsid w:val="00FF2641"/>
    <w:rsid w:val="00FF275F"/>
    <w:rsid w:val="00FF2A0B"/>
    <w:rsid w:val="00FF2B71"/>
    <w:rsid w:val="00FF2B8A"/>
    <w:rsid w:val="00FF32E2"/>
    <w:rsid w:val="00FF3897"/>
    <w:rsid w:val="00FF3AE1"/>
    <w:rsid w:val="00FF3BCE"/>
    <w:rsid w:val="00FF42C3"/>
    <w:rsid w:val="00FF42D9"/>
    <w:rsid w:val="00FF445B"/>
    <w:rsid w:val="00FF4E3A"/>
    <w:rsid w:val="00FF5313"/>
    <w:rsid w:val="00FF55BF"/>
    <w:rsid w:val="00FF58C6"/>
    <w:rsid w:val="00FF5998"/>
    <w:rsid w:val="00FF599F"/>
    <w:rsid w:val="00FF5AF8"/>
    <w:rsid w:val="00FF5E65"/>
    <w:rsid w:val="00FF5E98"/>
    <w:rsid w:val="00FF5EED"/>
    <w:rsid w:val="00FF6025"/>
    <w:rsid w:val="00FF6411"/>
    <w:rsid w:val="00FF6500"/>
    <w:rsid w:val="00FF6560"/>
    <w:rsid w:val="00FF6BAD"/>
    <w:rsid w:val="00FF6BD9"/>
    <w:rsid w:val="00FF6D94"/>
    <w:rsid w:val="00FF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4A3B5B5C-0DC3-49D5-A035-A56DE5CB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5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numPr>
        <w:numId w:val="10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8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83F3B3D-A1F8-4FFE-A6F6-ED17CC384D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51DFE-B274-4F39-8BC8-1C53BA8E16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3BC3D-BE40-46B7-95CB-A51FB5F66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492BC0-745E-45E6-BA58-33EE930593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16747</Words>
  <Characters>95462</Characters>
  <Application>Microsoft Office Word</Application>
  <DocSecurity>0</DocSecurity>
  <Lines>795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Kannika Phasuk</cp:lastModifiedBy>
  <cp:revision>2</cp:revision>
  <cp:lastPrinted>2026-02-18T08:10:00Z</cp:lastPrinted>
  <dcterms:created xsi:type="dcterms:W3CDTF">2026-02-18T15:09:00Z</dcterms:created>
  <dcterms:modified xsi:type="dcterms:W3CDTF">2026-02-18T15:09:00Z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a6d5bd6732579374df8291a186cba8a7cec4f0c4fb3aacaf7c0c63f7b2bec659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