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ABB53" w14:textId="77777777" w:rsidR="006F1E46" w:rsidRDefault="006F1E46" w:rsidP="00C0411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4000EDC2" w14:textId="77777777" w:rsidR="006F1E46" w:rsidRDefault="006F1E46" w:rsidP="00C0411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449B3B37" w14:textId="3C329853" w:rsidR="00377773" w:rsidRPr="00C04117" w:rsidRDefault="00C04117" w:rsidP="00C0411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C04117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รายงาน</w:t>
      </w:r>
      <w:r w:rsidR="007C1048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ของ</w:t>
      </w:r>
      <w:r w:rsidRPr="00C04117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ผู้สอบบัญชีรับอนุญาต</w:t>
      </w:r>
    </w:p>
    <w:p w14:paraId="75B1E496" w14:textId="77777777" w:rsidR="00377773" w:rsidRPr="00C04117" w:rsidRDefault="00377773" w:rsidP="00BD542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6152297" w14:textId="1A75C1BD" w:rsidR="00AD3B26" w:rsidRPr="00C04117" w:rsidRDefault="00AD3B26" w:rsidP="00BD542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  <w:r w:rsidRPr="00315D2D">
        <w:rPr>
          <w:rFonts w:ascii="Angsana New" w:hAnsi="Angsana New" w:cs="Angsana New"/>
          <w:sz w:val="28"/>
          <w:szCs w:val="28"/>
          <w:cs/>
          <w:lang w:bidi="th-TH"/>
        </w:rPr>
        <w:t xml:space="preserve">เสนอ </w:t>
      </w:r>
      <w:r w:rsidR="00734D83" w:rsidRPr="00315D2D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A0163D" w:rsidRPr="00315D2D">
        <w:rPr>
          <w:rFonts w:ascii="Angsana New" w:hAnsi="Angsana New" w:cs="Angsana New" w:hint="cs"/>
          <w:sz w:val="28"/>
          <w:szCs w:val="28"/>
          <w:cs/>
          <w:lang w:bidi="th-TH"/>
        </w:rPr>
        <w:t>ผู้ถือหุ้น</w:t>
      </w:r>
      <w:r w:rsidR="00A0163D" w:rsidRPr="00A0163D">
        <w:rPr>
          <w:rFonts w:ascii="Angsana New" w:hAnsi="Angsana New" w:cs="Angsana New" w:hint="cs"/>
          <w:sz w:val="28"/>
          <w:szCs w:val="28"/>
          <w:cs/>
          <w:lang w:bidi="th-TH"/>
        </w:rPr>
        <w:t>ของบริษัท</w:t>
      </w:r>
      <w:r w:rsidR="00A0163D" w:rsidRPr="00A0163D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DB460F" w:rsidRPr="00C04117">
        <w:rPr>
          <w:rFonts w:ascii="Angsana New" w:hAnsi="Angsana New" w:cs="Angsana New"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191D605A" w:rsidR="00AD3B26" w:rsidRDefault="00AD3B26" w:rsidP="00BD542D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5410408C" w14:textId="77777777" w:rsidR="00C06488" w:rsidRPr="00F36368" w:rsidRDefault="00C06488" w:rsidP="00C06488">
      <w:pPr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F36368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ความเห็น</w:t>
      </w:r>
    </w:p>
    <w:p w14:paraId="7EB08D12" w14:textId="3EC692DA" w:rsidR="005A47A9" w:rsidRDefault="005A47A9" w:rsidP="009664B2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ข้าพเจ้าได้</w:t>
      </w:r>
      <w:r w:rsidR="00720496">
        <w:rPr>
          <w:rFonts w:ascii="Angsana New" w:hAnsi="Angsana New" w:cs="Angsana New" w:hint="cs"/>
          <w:sz w:val="28"/>
          <w:szCs w:val="28"/>
          <w:cs/>
          <w:lang w:bidi="th-TH"/>
        </w:rPr>
        <w:t>ตรวจ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สอบ</w:t>
      </w:r>
      <w:r w:rsidR="00720496">
        <w:rPr>
          <w:rFonts w:ascii="Angsana New" w:hAnsi="Angsana New" w:cs="Angsana New" w:hint="cs"/>
          <w:sz w:val="28"/>
          <w:szCs w:val="28"/>
          <w:cs/>
          <w:lang w:bidi="th-TH"/>
        </w:rPr>
        <w:t>งบการเงิน</w:t>
      </w:r>
      <w:r w:rsidR="00EB0781" w:rsidRPr="00C04117">
        <w:rPr>
          <w:rFonts w:ascii="Angsana New" w:hAnsi="Angsana New" w:cs="Angsana New"/>
          <w:sz w:val="28"/>
          <w:szCs w:val="28"/>
          <w:cs/>
          <w:lang w:bidi="th-TH"/>
        </w:rPr>
        <w:t>รวม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ของบริษัท</w:t>
      </w:r>
      <w:r w:rsidRPr="00C04117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เอ็น</w:t>
      </w:r>
      <w:r w:rsidRPr="00C04117">
        <w:rPr>
          <w:rFonts w:ascii="Angsana New" w:hAnsi="Angsana New" w:cs="Angsana New"/>
          <w:sz w:val="28"/>
          <w:szCs w:val="28"/>
          <w:lang w:val="en-US" w:bidi="th-TH"/>
        </w:rPr>
        <w:t>.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ดี</w:t>
      </w:r>
      <w:r w:rsidRPr="00C04117">
        <w:rPr>
          <w:rFonts w:ascii="Angsana New" w:hAnsi="Angsana New" w:cs="Angsana New"/>
          <w:sz w:val="28"/>
          <w:szCs w:val="28"/>
          <w:lang w:val="en-US" w:bidi="th-TH"/>
        </w:rPr>
        <w:t>.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รับเบอร์ 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จำกัด (มหาชน) และบริษัทย่อย</w:t>
      </w:r>
      <w:r w:rsidR="00E373D6" w:rsidRPr="00C04117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04574B">
        <w:rPr>
          <w:rFonts w:ascii="Angsana New" w:hAnsi="Angsana New" w:cs="Angsana New" w:hint="cs"/>
          <w:sz w:val="28"/>
          <w:szCs w:val="28"/>
          <w:cs/>
          <w:lang w:bidi="th-TH"/>
        </w:rPr>
        <w:t>(</w:t>
      </w:r>
      <w:r w:rsidR="0004574B">
        <w:rPr>
          <w:rFonts w:ascii="Angsana New" w:hAnsi="Angsana New" w:cs="Angsana New"/>
          <w:sz w:val="28"/>
          <w:szCs w:val="28"/>
          <w:lang w:bidi="th-TH"/>
        </w:rPr>
        <w:t>“</w:t>
      </w:r>
      <w:r w:rsidR="0004574B">
        <w:rPr>
          <w:rFonts w:ascii="Angsana New" w:hAnsi="Angsana New" w:cs="Angsana New" w:hint="cs"/>
          <w:sz w:val="28"/>
          <w:szCs w:val="28"/>
          <w:cs/>
          <w:lang w:bidi="th-TH"/>
        </w:rPr>
        <w:t>กลุ่มบริษัท</w:t>
      </w:r>
      <w:r w:rsidR="0004574B">
        <w:rPr>
          <w:rFonts w:ascii="Angsana New" w:hAnsi="Angsana New" w:cs="Angsana New"/>
          <w:sz w:val="28"/>
          <w:szCs w:val="28"/>
          <w:lang w:val="en-US" w:bidi="th-TH"/>
        </w:rPr>
        <w:t>”</w:t>
      </w:r>
      <w:r w:rsidR="0004574B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) </w:t>
      </w:r>
      <w:r w:rsidR="001A4B7C" w:rsidRPr="00C04117">
        <w:rPr>
          <w:rFonts w:ascii="Angsana New" w:hAnsi="Angsana New" w:cs="Angsana New"/>
          <w:sz w:val="28"/>
          <w:szCs w:val="28"/>
          <w:cs/>
          <w:lang w:bidi="th-TH"/>
        </w:rPr>
        <w:t>และ</w:t>
      </w:r>
      <w:r w:rsidR="00720496">
        <w:rPr>
          <w:rFonts w:ascii="Angsana New" w:hAnsi="Angsana New" w:cs="Angsana New" w:hint="cs"/>
          <w:sz w:val="28"/>
          <w:szCs w:val="28"/>
          <w:cs/>
          <w:lang w:bidi="th-TH"/>
        </w:rPr>
        <w:t>งบ</w:t>
      </w:r>
      <w:r w:rsidR="001A4B7C" w:rsidRPr="00C04117">
        <w:rPr>
          <w:rFonts w:ascii="Angsana New" w:hAnsi="Angsana New" w:cs="Angsana New"/>
          <w:sz w:val="28"/>
          <w:szCs w:val="28"/>
          <w:cs/>
          <w:lang w:bidi="th-TH"/>
        </w:rPr>
        <w:t>การเงิน</w:t>
      </w:r>
      <w:r w:rsidR="00B6213F" w:rsidRPr="00C04117">
        <w:rPr>
          <w:rFonts w:ascii="Angsana New" w:hAnsi="Angsana New" w:cs="Angsana New"/>
          <w:sz w:val="28"/>
          <w:szCs w:val="28"/>
          <w:cs/>
          <w:lang w:bidi="th-TH"/>
        </w:rPr>
        <w:t>เฉพาะกิจการ</w:t>
      </w:r>
      <w:r w:rsidR="00A33B07" w:rsidRPr="00C04117">
        <w:rPr>
          <w:rFonts w:ascii="Angsana New" w:hAnsi="Angsana New" w:cs="Angsana New"/>
          <w:sz w:val="28"/>
          <w:szCs w:val="28"/>
          <w:cs/>
          <w:lang w:bidi="th-TH"/>
        </w:rPr>
        <w:t>ของบริษัท</w:t>
      </w:r>
      <w:r w:rsidR="00EB0781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เอ็น.ดี. รับเบอร์ จำกัด (มหาชน)</w:t>
      </w:r>
      <w:r w:rsidR="009D4DAA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E373D6"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ซึ่งประกอบด้วย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>งบฐานะการเงินรวมและเฉพาะ</w:t>
      </w:r>
      <w:r w:rsidR="00E4289F"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กิจการ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ณ วันที่ </w:t>
      </w:r>
      <w:r w:rsidR="008247EC">
        <w:rPr>
          <w:rFonts w:ascii="Angsana New" w:hAnsi="Angsana New" w:cs="Angsana New"/>
          <w:sz w:val="28"/>
          <w:szCs w:val="28"/>
          <w:lang w:bidi="th-TH"/>
        </w:rPr>
        <w:t xml:space="preserve">31 </w:t>
      </w:r>
      <w:r w:rsidR="008247E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ธันวาคม </w:t>
      </w:r>
      <w:r w:rsidR="001521CA" w:rsidRPr="00C04117">
        <w:rPr>
          <w:rFonts w:ascii="Angsana New" w:hAnsi="Angsana New" w:cs="Angsana New"/>
          <w:sz w:val="28"/>
          <w:szCs w:val="28"/>
          <w:lang w:bidi="th-TH"/>
        </w:rPr>
        <w:t>256</w:t>
      </w:r>
      <w:r w:rsidR="000F0062">
        <w:rPr>
          <w:rFonts w:ascii="Angsana New" w:hAnsi="Angsana New" w:cs="Angsana New"/>
          <w:sz w:val="28"/>
          <w:szCs w:val="28"/>
          <w:lang w:val="en-US" w:bidi="th-TH"/>
        </w:rPr>
        <w:t>8</w:t>
      </w:r>
      <w:r w:rsidR="00CD0463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7B7E4D" w:rsidRPr="00C04117">
        <w:rPr>
          <w:rFonts w:ascii="Angsana New" w:hAnsi="Angsana New" w:cs="Angsana New"/>
          <w:sz w:val="28"/>
          <w:szCs w:val="28"/>
          <w:cs/>
          <w:lang w:bidi="th-TH"/>
        </w:rPr>
        <w:t>งบกำไรขาดทุนเบ็ดเสร็จรวมและเฉพาะกิจการ</w:t>
      </w:r>
      <w:r w:rsidR="000F0062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7B7E4D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งบการเปลี่ยนแปลงส่วนของผู้ถือหุ้นรวมและเฉพาะกิจการ </w:t>
      </w:r>
      <w:r w:rsidR="00606DFC">
        <w:rPr>
          <w:rFonts w:ascii="Angsana New" w:hAnsi="Angsana New" w:cs="Angsana New" w:hint="cs"/>
          <w:sz w:val="28"/>
          <w:szCs w:val="28"/>
          <w:cs/>
          <w:lang w:bidi="th-TH"/>
        </w:rPr>
        <w:t>รวมถึง</w:t>
      </w:r>
      <w:r w:rsidR="007B7E4D" w:rsidRPr="00C04117">
        <w:rPr>
          <w:rFonts w:ascii="Angsana New" w:hAnsi="Angsana New" w:cs="Angsana New"/>
          <w:sz w:val="28"/>
          <w:szCs w:val="28"/>
          <w:cs/>
          <w:lang w:bidi="th-TH"/>
        </w:rPr>
        <w:t>งบกระแสเงินสดรวมและเฉพาะกิจการ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5E480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สำหรับปี สิ้นสุดวันเดียวกัน 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>และหมายเหตุประกอบ</w:t>
      </w:r>
      <w:r w:rsidR="00526D77">
        <w:rPr>
          <w:rFonts w:ascii="Angsana New" w:hAnsi="Angsana New" w:cs="Angsana New" w:hint="cs"/>
          <w:sz w:val="28"/>
          <w:szCs w:val="28"/>
          <w:cs/>
          <w:lang w:bidi="th-TH"/>
        </w:rPr>
        <w:t>งบ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>การเงิน</w:t>
      </w:r>
      <w:r w:rsidR="00BF549A" w:rsidRPr="00C04117">
        <w:rPr>
          <w:rFonts w:ascii="Angsana New" w:hAnsi="Angsana New" w:cs="Angsana New"/>
          <w:sz w:val="28"/>
          <w:szCs w:val="28"/>
          <w:cs/>
          <w:lang w:bidi="th-TH"/>
        </w:rPr>
        <w:t>รวมและเฉพาะกิจการ</w:t>
      </w:r>
      <w:r w:rsidR="00606DFC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606DFC" w:rsidRPr="00606DFC">
        <w:rPr>
          <w:rFonts w:ascii="Angsana New" w:hAnsi="Angsana New" w:cs="Angsana New"/>
          <w:sz w:val="28"/>
          <w:szCs w:val="28"/>
          <w:cs/>
          <w:lang w:bidi="th-TH"/>
        </w:rPr>
        <w:t>ซึ่งรวมถึงหมายเหตุสรุปนโยบายการบัญชีที่สำคัญ</w:t>
      </w:r>
    </w:p>
    <w:p w14:paraId="13C8B065" w14:textId="4616D9C0" w:rsidR="00F36368" w:rsidRPr="00C04117" w:rsidRDefault="00F36368" w:rsidP="00F36368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</w:rPr>
      </w:pPr>
      <w:r w:rsidRPr="00F36368">
        <w:rPr>
          <w:rFonts w:ascii="Angsana New" w:hAnsi="Angsana New" w:cs="Angsana New" w:hint="cs"/>
          <w:sz w:val="28"/>
          <w:szCs w:val="28"/>
          <w:cs/>
          <w:lang w:bidi="th-TH"/>
        </w:rPr>
        <w:t>ข้าพเจ้าเห็นว่างบการเงินรวมและงบการเงินเฉพาะ</w:t>
      </w:r>
      <w:r w:rsidR="003B39B7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F36368">
        <w:rPr>
          <w:rFonts w:ascii="Angsana New" w:hAnsi="Angsana New" w:cs="Angsana New" w:hint="cs"/>
          <w:sz w:val="28"/>
          <w:szCs w:val="28"/>
          <w:cs/>
          <w:lang w:bidi="th-TH"/>
        </w:rPr>
        <w:t>ข้างต้นนี้แสดงฐานะการเงินรวมและเฉพาะ</w:t>
      </w:r>
      <w:r w:rsidR="003B39B7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F36368">
        <w:rPr>
          <w:rFonts w:ascii="Angsana New" w:hAnsi="Angsana New" w:cs="Angsana New" w:hint="cs"/>
          <w:sz w:val="28"/>
          <w:szCs w:val="28"/>
          <w:cs/>
          <w:lang w:bidi="th-TH"/>
        </w:rPr>
        <w:t>ของ</w:t>
      </w:r>
      <w:r w:rsidR="003B39B7" w:rsidRPr="00C04117">
        <w:rPr>
          <w:rFonts w:ascii="Angsana New" w:hAnsi="Angsana New" w:cs="Angsana New"/>
          <w:sz w:val="28"/>
          <w:szCs w:val="28"/>
          <w:cs/>
          <w:lang w:bidi="th-TH"/>
        </w:rPr>
        <w:t>บริษัท</w:t>
      </w:r>
      <w:r w:rsidR="003B39B7" w:rsidRPr="00C04117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3B39B7"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เอ็น</w:t>
      </w:r>
      <w:r w:rsidR="003B39B7" w:rsidRPr="00C04117">
        <w:rPr>
          <w:rFonts w:ascii="Angsana New" w:hAnsi="Angsana New" w:cs="Angsana New"/>
          <w:sz w:val="28"/>
          <w:szCs w:val="28"/>
          <w:lang w:val="en-US" w:bidi="th-TH"/>
        </w:rPr>
        <w:t>.</w:t>
      </w:r>
      <w:r w:rsidR="003B39B7"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ดี</w:t>
      </w:r>
      <w:r w:rsidR="003B39B7" w:rsidRPr="00C04117">
        <w:rPr>
          <w:rFonts w:ascii="Angsana New" w:hAnsi="Angsana New" w:cs="Angsana New"/>
          <w:sz w:val="28"/>
          <w:szCs w:val="28"/>
          <w:lang w:val="en-US" w:bidi="th-TH"/>
        </w:rPr>
        <w:t>.</w:t>
      </w:r>
      <w:r w:rsidR="003B39B7"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รับเบอร์ </w:t>
      </w:r>
      <w:r w:rsidR="003B39B7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จำกัด (มหาชน) </w:t>
      </w:r>
      <w:r w:rsidRPr="00F36368">
        <w:rPr>
          <w:rFonts w:ascii="Angsana New" w:hAnsi="Angsana New" w:cs="Angsana New" w:hint="cs"/>
          <w:sz w:val="28"/>
          <w:szCs w:val="28"/>
          <w:cs/>
          <w:lang w:bidi="th-TH"/>
        </w:rPr>
        <w:t>และบริษัทย่อย</w:t>
      </w:r>
      <w:r w:rsidR="00733E0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(</w:t>
      </w:r>
      <w:r w:rsidR="00733E0A">
        <w:rPr>
          <w:rFonts w:ascii="Angsana New" w:hAnsi="Angsana New" w:cs="Angsana New"/>
          <w:sz w:val="28"/>
          <w:szCs w:val="28"/>
          <w:lang w:bidi="th-TH"/>
        </w:rPr>
        <w:t>“</w:t>
      </w:r>
      <w:r w:rsidR="00733E0A">
        <w:rPr>
          <w:rFonts w:ascii="Angsana New" w:hAnsi="Angsana New" w:cs="Angsana New" w:hint="cs"/>
          <w:sz w:val="28"/>
          <w:szCs w:val="28"/>
          <w:cs/>
          <w:lang w:bidi="th-TH"/>
        </w:rPr>
        <w:t>กลุ่มบริษัท</w:t>
      </w:r>
      <w:r w:rsidR="00733E0A">
        <w:rPr>
          <w:rFonts w:ascii="Angsana New" w:hAnsi="Angsana New" w:cs="Angsana New"/>
          <w:sz w:val="28"/>
          <w:szCs w:val="28"/>
          <w:lang w:val="en-US" w:bidi="th-TH"/>
        </w:rPr>
        <w:t>”</w:t>
      </w:r>
      <w:r w:rsidR="00733E0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) </w:t>
      </w:r>
      <w:r w:rsidRPr="00F36368">
        <w:rPr>
          <w:rFonts w:ascii="Angsana New" w:hAnsi="Angsana New" w:cs="Angsana New" w:hint="cs"/>
          <w:sz w:val="28"/>
          <w:szCs w:val="28"/>
          <w:cs/>
          <w:lang w:bidi="th-TH"/>
        </w:rPr>
        <w:t>ณ</w:t>
      </w:r>
      <w:r w:rsidRPr="00F36368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F36368">
        <w:rPr>
          <w:rFonts w:ascii="Angsana New" w:hAnsi="Angsana New" w:cs="Angsana New" w:hint="cs"/>
          <w:sz w:val="28"/>
          <w:szCs w:val="28"/>
          <w:cs/>
          <w:lang w:bidi="th-TH"/>
        </w:rPr>
        <w:t>วันที่</w:t>
      </w:r>
      <w:r w:rsidRPr="00F36368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F36368">
        <w:rPr>
          <w:rFonts w:ascii="Angsana New" w:hAnsi="Angsana New"/>
          <w:sz w:val="28"/>
          <w:szCs w:val="28"/>
        </w:rPr>
        <w:t xml:space="preserve">31 </w:t>
      </w:r>
      <w:r w:rsidRPr="00F36368">
        <w:rPr>
          <w:rFonts w:ascii="Angsana New" w:hAnsi="Angsana New" w:cs="Angsana New" w:hint="cs"/>
          <w:sz w:val="28"/>
          <w:szCs w:val="28"/>
          <w:cs/>
          <w:lang w:bidi="th-TH"/>
        </w:rPr>
        <w:t>ธันวาคม</w:t>
      </w:r>
      <w:r w:rsidRPr="00F36368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F36368">
        <w:rPr>
          <w:rFonts w:ascii="Angsana New" w:hAnsi="Angsana New"/>
          <w:sz w:val="28"/>
          <w:szCs w:val="28"/>
        </w:rPr>
        <w:t>256</w:t>
      </w:r>
      <w:r w:rsidR="00C237D6">
        <w:rPr>
          <w:rFonts w:ascii="Angsana New" w:hAnsi="Angsana New" w:cstheme="minorBidi"/>
          <w:sz w:val="28"/>
          <w:szCs w:val="35"/>
          <w:lang w:val="en-US" w:bidi="th-TH"/>
        </w:rPr>
        <w:t>8</w:t>
      </w:r>
      <w:r w:rsidRPr="00F36368">
        <w:rPr>
          <w:rFonts w:ascii="Angsana New" w:hAnsi="Angsana New"/>
          <w:sz w:val="28"/>
          <w:szCs w:val="28"/>
        </w:rPr>
        <w:t xml:space="preserve"> </w:t>
      </w:r>
      <w:r w:rsidRPr="00F36368">
        <w:rPr>
          <w:rFonts w:ascii="Angsana New" w:hAnsi="Angsana New" w:cs="Angsana New" w:hint="cs"/>
          <w:sz w:val="28"/>
          <w:szCs w:val="28"/>
          <w:cs/>
          <w:lang w:bidi="th-TH"/>
        </w:rPr>
        <w:t>และผลการดำเนินงานรวมและเฉพาะ</w:t>
      </w:r>
      <w:r w:rsidR="00617A0A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F36368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F36368">
        <w:rPr>
          <w:rFonts w:ascii="Angsana New" w:hAnsi="Angsana New" w:cs="Angsana New" w:hint="cs"/>
          <w:sz w:val="28"/>
          <w:szCs w:val="28"/>
          <w:cs/>
          <w:lang w:bidi="th-TH"/>
        </w:rPr>
        <w:t>และกระแสเงินสดรวมและเฉพาะบริษัท</w:t>
      </w:r>
      <w:r w:rsidRPr="00F36368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F36368">
        <w:rPr>
          <w:rFonts w:ascii="Angsana New" w:hAnsi="Angsana New" w:cs="Angsana New" w:hint="cs"/>
          <w:sz w:val="28"/>
          <w:szCs w:val="28"/>
          <w:cs/>
          <w:lang w:bidi="th-TH"/>
        </w:rPr>
        <w:t>สำหรับปี</w:t>
      </w:r>
      <w:r w:rsidRPr="00F36368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F36368">
        <w:rPr>
          <w:rFonts w:ascii="Angsana New" w:hAnsi="Angsana New" w:cs="Angsana New" w:hint="cs"/>
          <w:sz w:val="28"/>
          <w:szCs w:val="28"/>
          <w:cs/>
          <w:lang w:bidi="th-TH"/>
        </w:rPr>
        <w:t>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B34CF0C" w14:textId="77777777" w:rsidR="00CD4D4E" w:rsidRPr="00C04117" w:rsidRDefault="00CD4D4E" w:rsidP="00BD542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7B29B751" w14:textId="77777777" w:rsidR="00437A2F" w:rsidRPr="00437A2F" w:rsidRDefault="00437A2F" w:rsidP="00437A2F">
      <w:pPr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437A2F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เกณฑ์ในการแสดงความเห็น</w:t>
      </w:r>
    </w:p>
    <w:p w14:paraId="0C753021" w14:textId="77777777" w:rsidR="006C0A74" w:rsidRDefault="00437A2F" w:rsidP="006C0A74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437A2F">
        <w:rPr>
          <w:rFonts w:ascii="Angsana New" w:hAnsi="Angsana New" w:cs="Angsan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437A2F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437A2F">
        <w:rPr>
          <w:rFonts w:ascii="Angsana New" w:hAnsi="Angsana New" w:cs="Angsana New" w:hint="cs"/>
          <w:sz w:val="28"/>
          <w:szCs w:val="28"/>
          <w:cs/>
          <w:lang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</w:t>
      </w:r>
      <w:r w:rsidRPr="00437A2F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437A2F">
        <w:rPr>
          <w:rFonts w:ascii="Angsana New" w:hAnsi="Angsana New" w:cs="Angsana New" w:hint="cs"/>
          <w:sz w:val="28"/>
          <w:szCs w:val="28"/>
          <w:cs/>
          <w:lang w:bidi="th-TH"/>
        </w:rPr>
        <w:t>ข้าพเจ้ามีความเป็นอิสระจากกลุ่ม</w:t>
      </w:r>
      <w:r w:rsidR="001A34B5">
        <w:rPr>
          <w:rFonts w:ascii="Angsana New" w:hAnsi="Angsana New" w:cs="Angsana New" w:hint="cs"/>
          <w:sz w:val="28"/>
          <w:szCs w:val="28"/>
          <w:cs/>
          <w:lang w:bidi="th-TH"/>
        </w:rPr>
        <w:t>บริษัท</w:t>
      </w:r>
      <w:r w:rsidRPr="00437A2F">
        <w:rPr>
          <w:rFonts w:ascii="Angsana New" w:hAnsi="Angsana New" w:cs="Angsana New" w:hint="cs"/>
          <w:sz w:val="28"/>
          <w:szCs w:val="28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437A2F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437A2F">
        <w:rPr>
          <w:rFonts w:ascii="Angsana New" w:hAnsi="Angsana New" w:cs="Angsana New" w:hint="cs"/>
          <w:sz w:val="28"/>
          <w:szCs w:val="28"/>
          <w:cs/>
          <w:lang w:bidi="th-TH"/>
        </w:rPr>
        <w:t>รวมถึง</w:t>
      </w:r>
      <w:r w:rsidRPr="00437A2F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437A2F">
        <w:rPr>
          <w:rFonts w:ascii="Angsana New" w:hAnsi="Angsana New" w:cs="Angsana New" w:hint="cs"/>
          <w:sz w:val="28"/>
          <w:szCs w:val="28"/>
          <w:cs/>
          <w:lang w:bidi="th-TH"/>
        </w:rPr>
        <w:t>มาตรฐานเรื่องความเป็นอิสระ</w:t>
      </w:r>
      <w:r w:rsidRPr="00437A2F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437A2F">
        <w:rPr>
          <w:rFonts w:ascii="Angsana New" w:hAnsi="Angsana New" w:cs="Angsana New" w:hint="cs"/>
          <w:sz w:val="28"/>
          <w:szCs w:val="28"/>
          <w:cs/>
          <w:lang w:bidi="th-TH"/>
        </w:rPr>
        <w:t>ที่กำหนดโดยสภาวิชาชีพบัญชี</w:t>
      </w:r>
      <w:r w:rsidRPr="00437A2F">
        <w:rPr>
          <w:rFonts w:ascii="Angsana New" w:hAnsi="Angsana New" w:cs="Angsana New"/>
          <w:sz w:val="28"/>
          <w:szCs w:val="28"/>
          <w:cs/>
          <w:lang w:bidi="th-TH"/>
        </w:rPr>
        <w:t xml:space="preserve"> (</w:t>
      </w:r>
      <w:r w:rsidRPr="00437A2F">
        <w:rPr>
          <w:rFonts w:ascii="Angsana New" w:hAnsi="Angsana New" w:cs="Angsana New" w:hint="cs"/>
          <w:sz w:val="28"/>
          <w:szCs w:val="28"/>
          <w:cs/>
          <w:lang w:bidi="th-TH"/>
        </w:rPr>
        <w:t>ประมวลจรรยาบรรณของผู้ประกอบวิชาชีพบัญชี</w:t>
      </w:r>
      <w:r w:rsidRPr="00437A2F">
        <w:rPr>
          <w:rFonts w:ascii="Angsana New" w:hAnsi="Angsana New" w:cs="Angsana New"/>
          <w:sz w:val="28"/>
          <w:szCs w:val="28"/>
          <w:cs/>
          <w:lang w:bidi="th-TH"/>
        </w:rPr>
        <w:t xml:space="preserve">) </w:t>
      </w:r>
      <w:r w:rsidRPr="00437A2F">
        <w:rPr>
          <w:rFonts w:ascii="Angsana New" w:hAnsi="Angsana New" w:cs="Angsan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437A2F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437A2F">
        <w:rPr>
          <w:rFonts w:ascii="Angsana New" w:hAnsi="Angsana New" w:cs="Angsan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437A2F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437A2F">
        <w:rPr>
          <w:rFonts w:ascii="Angsana New" w:hAnsi="Angsana New" w:cs="Angsana New" w:hint="cs"/>
          <w:sz w:val="28"/>
          <w:szCs w:val="28"/>
          <w:cs/>
          <w:lang w:bidi="th-TH"/>
        </w:rPr>
        <w:t>ๆ</w:t>
      </w:r>
      <w:r w:rsidRPr="00437A2F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437A2F">
        <w:rPr>
          <w:rFonts w:ascii="Angsana New" w:hAnsi="Angsana New" w:cs="Angsana New" w:hint="cs"/>
          <w:sz w:val="28"/>
          <w:szCs w:val="28"/>
          <w:cs/>
          <w:lang w:bidi="th-TH"/>
        </w:rPr>
        <w:t>ตามประมวลจรรยาบรรณของผู้ประกอบวิชาชีพบัญชี</w:t>
      </w:r>
      <w:r w:rsidRPr="00437A2F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437A2F">
        <w:rPr>
          <w:rFonts w:ascii="Angsana New" w:hAnsi="Angsana New" w:cs="Angsan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C63FD4D" w14:textId="77777777" w:rsidR="006C0A74" w:rsidRDefault="006C0A74" w:rsidP="00B32A34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4AFEBEBB" w14:textId="06C41B9D" w:rsidR="00FA5BC2" w:rsidRPr="006C0A74" w:rsidRDefault="00FA5BC2" w:rsidP="006C0A74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  <w:r w:rsidRPr="006C0A74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เรื่องสำคัญในการตรวจสอบ</w:t>
      </w:r>
    </w:p>
    <w:p w14:paraId="42C53058" w14:textId="77777777" w:rsidR="002A1F6C" w:rsidRDefault="00FA5BC2" w:rsidP="002A1F6C">
      <w:pPr>
        <w:ind w:firstLine="567"/>
        <w:jc w:val="thaiDistribute"/>
        <w:rPr>
          <w:rFonts w:ascii="Angsana New" w:hAnsi="Angsana New" w:cs="Angsana New"/>
          <w:sz w:val="28"/>
          <w:szCs w:val="28"/>
        </w:rPr>
      </w:pPr>
      <w:r w:rsidRPr="006C0A74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6C0A74">
        <w:rPr>
          <w:rFonts w:ascii="Angsana New" w:hAnsi="Angsana New" w:cs="Angsana New"/>
          <w:sz w:val="28"/>
          <w:szCs w:val="28"/>
          <w:cs/>
        </w:rPr>
        <w:br/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E41391D" w14:textId="77777777" w:rsidR="00CA7A34" w:rsidRPr="001129C6" w:rsidRDefault="00CA7A34" w:rsidP="00CA7A34">
      <w:pPr>
        <w:spacing w:after="0"/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  <w:r w:rsidRPr="001129C6">
        <w:rPr>
          <w:rFonts w:ascii="Angsana New" w:eastAsia="Calibri" w:hAnsi="Angsana New" w:cs="Angsana New"/>
          <w:b/>
          <w:bCs/>
          <w:sz w:val="28"/>
          <w:szCs w:val="28"/>
          <w:cs/>
        </w:rPr>
        <w:t>การด้อยค่าของสินทรัพย์ไม่มีตัวตน</w:t>
      </w:r>
    </w:p>
    <w:p w14:paraId="6B1D0975" w14:textId="4F612E7C" w:rsidR="002A1F6C" w:rsidRPr="001129C6" w:rsidRDefault="002A1F6C" w:rsidP="00CA7A34">
      <w:pPr>
        <w:spacing w:after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1129C6">
        <w:rPr>
          <w:rFonts w:ascii="Angsana New" w:hAnsi="Angsana New" w:cs="Angsana New"/>
          <w:sz w:val="28"/>
          <w:szCs w:val="28"/>
          <w:u w:val="single"/>
          <w:cs/>
        </w:rPr>
        <w:t>ความเสี่ยง</w:t>
      </w:r>
    </w:p>
    <w:p w14:paraId="659D819A" w14:textId="4D755D6F" w:rsidR="00054A9E" w:rsidRPr="00FB3ACC" w:rsidRDefault="00054A9E" w:rsidP="0053448E">
      <w:pPr>
        <w:spacing w:before="60"/>
        <w:ind w:firstLine="567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FB3ACC">
        <w:rPr>
          <w:rFonts w:ascii="Angsana New" w:eastAsia="Calibri" w:hAnsi="Angsana New" w:cs="Angsana New"/>
          <w:sz w:val="28"/>
          <w:szCs w:val="28"/>
          <w:cs/>
        </w:rPr>
        <w:t xml:space="preserve">ณ วันที่ </w:t>
      </w:r>
      <w:r w:rsidRPr="00FB3ACC">
        <w:rPr>
          <w:rFonts w:ascii="Angsana New" w:eastAsia="Calibri" w:hAnsi="Angsana New" w:cs="Angsana New"/>
          <w:sz w:val="28"/>
          <w:szCs w:val="28"/>
        </w:rPr>
        <w:t xml:space="preserve">31 </w:t>
      </w:r>
      <w:r w:rsidRPr="00FB3ACC">
        <w:rPr>
          <w:rFonts w:ascii="Angsana New" w:eastAsia="Calibri" w:hAnsi="Angsana New" w:cs="Angsana New"/>
          <w:sz w:val="28"/>
          <w:szCs w:val="28"/>
          <w:cs/>
        </w:rPr>
        <w:t xml:space="preserve">ธันวาคม </w:t>
      </w:r>
      <w:r w:rsidRPr="00FB3ACC">
        <w:rPr>
          <w:rFonts w:ascii="Angsana New" w:eastAsia="Calibri" w:hAnsi="Angsana New" w:cs="Angsana New"/>
          <w:sz w:val="28"/>
          <w:szCs w:val="28"/>
        </w:rPr>
        <w:t>256</w:t>
      </w:r>
      <w:r w:rsidR="00BF31F1" w:rsidRPr="00FB3ACC">
        <w:rPr>
          <w:rFonts w:ascii="Angsana New" w:eastAsia="Calibri" w:hAnsi="Angsana New" w:cs="Angsana New"/>
          <w:sz w:val="28"/>
          <w:szCs w:val="28"/>
          <w:lang w:val="en-US" w:bidi="th-TH"/>
        </w:rPr>
        <w:t>8</w:t>
      </w:r>
      <w:r w:rsidRPr="00FB3ACC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FB3ACC">
        <w:rPr>
          <w:rFonts w:ascii="Angsana New" w:eastAsia="Calibri" w:hAnsi="Angsana New" w:cs="Angsana New"/>
          <w:sz w:val="28"/>
          <w:szCs w:val="28"/>
          <w:cs/>
        </w:rPr>
        <w:t xml:space="preserve">กลุ่มบริษัทมีเครื่องหมายการค้า ซึ่งเกิดจากการรวมธุรกิจที่เกี่ยวข้องกับการจัดจำหน่ายยางนอกและยางในสำหรับรถจักรยานยนต์ สินค้าอื่นที่เกี่ยวข้อง </w:t>
      </w:r>
      <w:r w:rsidR="0053448E" w:rsidRPr="00FB3AC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โดยเครื่องหมายการค้าดังกล่าวจัดเป็นสินทรัพย์ไม่มีตัวตน</w:t>
      </w:r>
      <w:r w:rsidR="00FB3ACC" w:rsidRPr="00FB3ACC">
        <w:rPr>
          <w:rFonts w:ascii="Angsana New" w:eastAsia="Calibri" w:hAnsi="Angsana New" w:cs="Angsana New"/>
          <w:sz w:val="28"/>
          <w:szCs w:val="28"/>
          <w:cs/>
          <w:lang w:bidi="th-TH"/>
        </w:rPr>
        <w:br/>
      </w:r>
      <w:r w:rsidR="0053448E" w:rsidRPr="00FB3AC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ที</w:t>
      </w:r>
      <w:r w:rsidR="0053448E" w:rsidRPr="00FB3ACC">
        <w:rPr>
          <w:rFonts w:ascii="Angsana New" w:eastAsia="Calibri" w:hAnsi="Angsana New" w:cs="Angsana New" w:hint="cs"/>
          <w:sz w:val="28"/>
          <w:szCs w:val="28"/>
          <w:cs/>
          <w:lang w:val="en-US" w:bidi="th-TH"/>
        </w:rPr>
        <w:t>่</w:t>
      </w:r>
      <w:r w:rsidR="0053448E" w:rsidRPr="00FB3AC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อายุการใช้ประโยชน์ไม่ทราบแน่นอน</w:t>
      </w:r>
      <w:r w:rsidR="0053448E" w:rsidRPr="00FB3ACC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  <w:r w:rsidR="0053448E" w:rsidRPr="00FB3AC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และต้องได้รับการทดสอบการด้อยค่าอย่างน้อยปีละครั้งตามที่กำหนดไว้</w:t>
      </w:r>
      <w:r w:rsidR="00FB3ACC" w:rsidRPr="00FB3ACC">
        <w:rPr>
          <w:rFonts w:ascii="Angsana New" w:eastAsia="Calibri" w:hAnsi="Angsana New" w:cs="Angsana New"/>
          <w:sz w:val="28"/>
          <w:szCs w:val="28"/>
          <w:cs/>
          <w:lang w:bidi="th-TH"/>
        </w:rPr>
        <w:br/>
      </w:r>
      <w:r w:rsidR="0053448E" w:rsidRPr="00FB3AC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</w:t>
      </w:r>
      <w:r w:rsidRPr="00FB3ACC">
        <w:rPr>
          <w:rFonts w:ascii="Angsana New" w:eastAsia="Calibri" w:hAnsi="Angsana New" w:cs="Angsana New"/>
          <w:sz w:val="28"/>
          <w:szCs w:val="28"/>
          <w:cs/>
        </w:rPr>
        <w:t>มาตรฐานการรายงานทางการเงิน</w:t>
      </w:r>
    </w:p>
    <w:p w14:paraId="662DA331" w14:textId="77777777" w:rsidR="00571FB1" w:rsidRPr="00FB3ACC" w:rsidRDefault="00571FB1" w:rsidP="00571FB1">
      <w:pPr>
        <w:ind w:firstLine="567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</w:p>
    <w:p w14:paraId="2EB5E4C6" w14:textId="77777777" w:rsidR="00861287" w:rsidRPr="00FB3ACC" w:rsidRDefault="00861287" w:rsidP="00571FB1">
      <w:pPr>
        <w:ind w:firstLine="567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</w:p>
    <w:p w14:paraId="0E4A3AF8" w14:textId="77777777" w:rsidR="00606DFC" w:rsidRPr="00FB3ACC" w:rsidRDefault="00606DFC" w:rsidP="00571FB1">
      <w:pPr>
        <w:ind w:firstLine="567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</w:p>
    <w:p w14:paraId="7D1D5D02" w14:textId="6A8612EE" w:rsidR="00571FB1" w:rsidRPr="00FB3ACC" w:rsidRDefault="00571FB1" w:rsidP="00571FB1">
      <w:pPr>
        <w:ind w:firstLine="567"/>
        <w:jc w:val="right"/>
        <w:rPr>
          <w:rFonts w:ascii="Angsana New" w:eastAsia="Calibri" w:hAnsi="Angsana New" w:cs="Angsana New"/>
          <w:sz w:val="28"/>
          <w:szCs w:val="28"/>
          <w:lang w:bidi="th-TH"/>
        </w:rPr>
      </w:pPr>
      <w:r w:rsidRPr="00FB3ACC">
        <w:rPr>
          <w:rFonts w:ascii="Angsana New" w:eastAsia="Calibri" w:hAnsi="Angsana New" w:cs="Angsana New" w:hint="cs"/>
          <w:sz w:val="28"/>
          <w:szCs w:val="28"/>
          <w:cs/>
          <w:lang w:bidi="th-TH"/>
        </w:rPr>
        <w:lastRenderedPageBreak/>
        <w:t>2</w:t>
      </w:r>
    </w:p>
    <w:p w14:paraId="383A21A4" w14:textId="10965D51" w:rsidR="00B860F7" w:rsidRPr="00B860F7" w:rsidRDefault="00B860F7" w:rsidP="00B860F7">
      <w:pPr>
        <w:ind w:firstLine="567"/>
        <w:jc w:val="thaiDistribute"/>
        <w:rPr>
          <w:rFonts w:ascii="Angsana New" w:eastAsia="Calibri" w:hAnsi="Angsana New"/>
          <w:sz w:val="28"/>
          <w:szCs w:val="28"/>
        </w:rPr>
      </w:pPr>
      <w:r w:rsidRPr="00FB3AC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ารทดสอบการด้อยค่าของสินทรัพย์ไม่มีตัวตนต้องอาศัยดุลยพินิจของฝ่ายบริหารในการกำหนดหน่วยสินทรัพย์ที่ก่อให้เกิดเงินสด</w:t>
      </w:r>
      <w:r w:rsidRPr="00FB3ACC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  <w:r w:rsidRPr="00FB3AC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เพื่อประเมินมูลค่าที่คาดว่าจะได้รับคืนของเครื่องหมายการค้า</w:t>
      </w:r>
      <w:r w:rsidRPr="00FB3ACC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  <w:r w:rsidRPr="00FB3AC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รวมถึงการจัดทำประมาณการกระแสเงินสดในอนาคตโดยใช้ข้อสมมติฐานที่สำคัญหลายประการ</w:t>
      </w:r>
      <w:r w:rsidRPr="00FB3ACC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  <w:r w:rsidRPr="00FB3AC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เช่น</w:t>
      </w:r>
      <w:r w:rsidRPr="00FB3ACC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  <w:r w:rsidRPr="00FB3AC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อัตราการเติบโตและอัตราคิดลด</w:t>
      </w:r>
      <w:r w:rsidRPr="00FB3ACC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  <w:r w:rsidRPr="00FB3AC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ซึ่งได้รับผลกระทบจากสภาวะเศรษฐกิจ</w:t>
      </w:r>
      <w:r w:rsidRPr="00FB3ACC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  <w:r w:rsidRPr="00FB3AC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สถานการณ์ตลาด</w:t>
      </w:r>
      <w:r w:rsidRPr="00FB3ACC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  <w:r w:rsidRPr="00FB3AC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การแข่งขัน</w:t>
      </w:r>
      <w:r w:rsidRPr="00FB3ACC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  <w:r w:rsidRPr="00FB3AC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และแนวโน้มอุตสาหกรรม</w:t>
      </w:r>
      <w:r w:rsidRPr="00FB3ACC">
        <w:rPr>
          <w:rFonts w:ascii="Angsana New" w:eastAsia="Calibri" w:hAnsi="Angsana New" w:cstheme="minorBidi" w:hint="cs"/>
          <w:sz w:val="28"/>
          <w:szCs w:val="35"/>
          <w:cs/>
          <w:lang w:bidi="th-TH"/>
        </w:rPr>
        <w:t xml:space="preserve"> </w:t>
      </w:r>
      <w:r w:rsidRPr="00FB3AC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ด้วยเหตุนี้</w:t>
      </w:r>
      <w:r w:rsidRPr="00FB3ACC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  <w:r w:rsidRPr="00FB3AC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ข้าพเจ้าจึงพิจารณาให้เรื่องนี้เป็นเรื่องสำคัญในการตรวจสอบ</w:t>
      </w:r>
    </w:p>
    <w:p w14:paraId="78CBD387" w14:textId="77777777" w:rsidR="001129C6" w:rsidRPr="00571FB1" w:rsidRDefault="001129C6" w:rsidP="001129C6">
      <w:pPr>
        <w:spacing w:line="360" w:lineRule="exact"/>
        <w:jc w:val="both"/>
        <w:textAlignment w:val="baseline"/>
        <w:rPr>
          <w:rFonts w:ascii="Angsana New" w:hAnsi="Angsana New" w:cs="Angsana New"/>
          <w:sz w:val="28"/>
          <w:szCs w:val="28"/>
          <w:u w:val="single"/>
        </w:rPr>
      </w:pPr>
      <w:r w:rsidRPr="00571FB1">
        <w:rPr>
          <w:rFonts w:ascii="Angsana New" w:hAnsi="Angsana New" w:cs="Angsana New"/>
          <w:sz w:val="28"/>
          <w:szCs w:val="28"/>
          <w:u w:val="single"/>
          <w:cs/>
        </w:rPr>
        <w:t>วิธีการตรวจสอบของข้าพเจ้ารวมถึง</w:t>
      </w:r>
    </w:p>
    <w:p w14:paraId="3E7EE7F1" w14:textId="475A90FE" w:rsidR="001129C6" w:rsidRPr="00FB3ACC" w:rsidRDefault="001129C6" w:rsidP="00571FB1">
      <w:pPr>
        <w:spacing w:after="0" w:line="360" w:lineRule="exact"/>
        <w:ind w:left="273" w:right="51" w:hanging="230"/>
        <w:jc w:val="thaiDistribute"/>
        <w:textAlignment w:val="baseline"/>
        <w:rPr>
          <w:rFonts w:ascii="Angsana New" w:hAnsi="Angsana New" w:cs="Angsana New"/>
          <w:sz w:val="28"/>
          <w:szCs w:val="28"/>
          <w:lang w:bidi="th-TH"/>
        </w:rPr>
      </w:pPr>
      <w:r w:rsidRPr="00FB3ACC">
        <w:rPr>
          <w:rFonts w:ascii="Angsana New" w:hAnsi="Angsana New" w:cs="Angsana New"/>
          <w:sz w:val="28"/>
          <w:szCs w:val="28"/>
        </w:rPr>
        <w:t>-</w:t>
      </w:r>
      <w:r w:rsidRPr="00FB3ACC">
        <w:rPr>
          <w:rFonts w:ascii="Angsana New" w:hAnsi="Angsana New" w:cs="Angsana New"/>
          <w:sz w:val="28"/>
          <w:szCs w:val="28"/>
          <w:cs/>
        </w:rPr>
        <w:tab/>
        <w:t>ประเมินความเหมาะสมของการกำหนดหน่วยสินทรัพย์ที่ก่อให้เกิดเงินสด และทำความเข้าใจวิธีการประเมินมูลค่าที่</w:t>
      </w:r>
      <w:r w:rsidR="00B860F7" w:rsidRPr="00FB3AC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FB3ACC">
        <w:rPr>
          <w:rFonts w:ascii="Angsana New" w:hAnsi="Angsana New" w:cs="Angsana New"/>
          <w:sz w:val="28"/>
          <w:szCs w:val="28"/>
          <w:cs/>
        </w:rPr>
        <w:t>คาดว่าจะได้รับจากหน่วยสินทรัพย์นั้น</w:t>
      </w:r>
    </w:p>
    <w:p w14:paraId="74D6D21A" w14:textId="55BA9701" w:rsidR="00AC5515" w:rsidRPr="00FB3ACC" w:rsidRDefault="001129C6" w:rsidP="009B793E">
      <w:pPr>
        <w:spacing w:after="0" w:line="360" w:lineRule="exact"/>
        <w:ind w:left="273" w:right="51" w:hanging="230"/>
        <w:jc w:val="thaiDistribute"/>
        <w:textAlignment w:val="baseline"/>
        <w:rPr>
          <w:rFonts w:ascii="Angsana New" w:hAnsi="Angsana New" w:cs="Angsana New"/>
          <w:sz w:val="28"/>
          <w:szCs w:val="28"/>
          <w:lang w:bidi="th-TH"/>
        </w:rPr>
      </w:pPr>
      <w:r w:rsidRPr="00FB3ACC">
        <w:rPr>
          <w:rFonts w:ascii="Angsana New" w:hAnsi="Angsana New" w:cs="Angsana New"/>
          <w:sz w:val="28"/>
          <w:szCs w:val="28"/>
        </w:rPr>
        <w:t>-</w:t>
      </w:r>
      <w:r w:rsidRPr="00FB3ACC">
        <w:rPr>
          <w:rFonts w:ascii="Angsana New" w:hAnsi="Angsana New" w:cs="Angsana New"/>
          <w:sz w:val="28"/>
          <w:szCs w:val="28"/>
          <w:cs/>
        </w:rPr>
        <w:tab/>
      </w:r>
      <w:r w:rsidR="00AC5515" w:rsidRPr="00FB3ACC">
        <w:rPr>
          <w:rFonts w:ascii="Angsana New" w:hAnsi="Angsana New" w:cs="Angsana New" w:hint="cs"/>
          <w:sz w:val="28"/>
          <w:szCs w:val="28"/>
          <w:cs/>
          <w:lang w:bidi="th-TH"/>
        </w:rPr>
        <w:t>สอบถามและทำความเข้าใจข้อสมมติฐานสำคัญที่ผู้บริหารใช้</w:t>
      </w:r>
      <w:r w:rsidR="00AC5515" w:rsidRPr="00FB3ACC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AC5515" w:rsidRPr="00FB3ACC">
        <w:rPr>
          <w:rFonts w:ascii="Angsana New" w:hAnsi="Angsana New" w:cs="Angsana New" w:hint="cs"/>
          <w:sz w:val="28"/>
          <w:szCs w:val="28"/>
          <w:cs/>
          <w:lang w:bidi="th-TH"/>
        </w:rPr>
        <w:t>รวมถึงแผนการดำเนินธุรกิจในอนาคตที่เกี่ยวข้อง</w:t>
      </w:r>
    </w:p>
    <w:p w14:paraId="19726CEA" w14:textId="2F1A6C60" w:rsidR="00AC5515" w:rsidRPr="00FB3ACC" w:rsidRDefault="001129C6" w:rsidP="00AC5515">
      <w:pPr>
        <w:spacing w:after="0" w:line="360" w:lineRule="exact"/>
        <w:ind w:left="273" w:right="51" w:hanging="230"/>
        <w:jc w:val="thaiDistribute"/>
        <w:textAlignment w:val="baseline"/>
        <w:rPr>
          <w:rFonts w:ascii="Angsana New" w:hAnsi="Angsana New" w:cs="Angsana New"/>
          <w:sz w:val="28"/>
          <w:szCs w:val="28"/>
          <w:lang w:bidi="th-TH"/>
        </w:rPr>
      </w:pPr>
      <w:r w:rsidRPr="00FB3ACC">
        <w:rPr>
          <w:rFonts w:ascii="Angsana New" w:hAnsi="Angsana New" w:cs="Angsana New"/>
          <w:sz w:val="28"/>
          <w:szCs w:val="28"/>
        </w:rPr>
        <w:t>-</w:t>
      </w:r>
      <w:r w:rsidRPr="00FB3ACC">
        <w:rPr>
          <w:rFonts w:ascii="Angsana New" w:hAnsi="Angsana New" w:cs="Angsana New"/>
          <w:sz w:val="28"/>
          <w:szCs w:val="28"/>
          <w:cs/>
        </w:rPr>
        <w:tab/>
      </w:r>
      <w:r w:rsidR="00AC5515" w:rsidRPr="00FB3ACC">
        <w:rPr>
          <w:rFonts w:ascii="Angsana New" w:hAnsi="Angsana New" w:cs="Angsana New" w:hint="cs"/>
          <w:sz w:val="28"/>
          <w:szCs w:val="28"/>
          <w:cs/>
          <w:lang w:bidi="th-TH"/>
        </w:rPr>
        <w:t>ประเมินความสมเหตุสมผลของข้อสมมติฐานและวิธีการที่ใช้ในการประมาณการกระแสเงินสดในอนาคต</w:t>
      </w:r>
      <w:r w:rsidR="00AC5515" w:rsidRPr="00FB3ACC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AC5515" w:rsidRPr="00FB3ACC">
        <w:rPr>
          <w:rFonts w:ascii="Angsana New" w:hAnsi="Angsana New" w:cs="Angsana New" w:hint="cs"/>
          <w:sz w:val="28"/>
          <w:szCs w:val="28"/>
          <w:cs/>
          <w:lang w:bidi="th-TH"/>
        </w:rPr>
        <w:t>โดยเปรียบเทียบกับข้อมูลภายในและภายนอกที่เกี่ยวข้อง</w:t>
      </w:r>
      <w:r w:rsidR="00AC5515" w:rsidRPr="00FB3ACC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AC5515" w:rsidRPr="00FB3ACC">
        <w:rPr>
          <w:rFonts w:ascii="Angsana New" w:hAnsi="Angsana New" w:cs="Angsana New" w:hint="cs"/>
          <w:sz w:val="28"/>
          <w:szCs w:val="28"/>
          <w:cs/>
          <w:lang w:bidi="th-TH"/>
        </w:rPr>
        <w:t>รวมทั้งผลการดำเนินงานและประมาณการในอดีต</w:t>
      </w:r>
    </w:p>
    <w:p w14:paraId="06441823" w14:textId="29C9D405" w:rsidR="001129C6" w:rsidRPr="00FB3ACC" w:rsidRDefault="001129C6" w:rsidP="009B793E">
      <w:pPr>
        <w:spacing w:after="0" w:line="360" w:lineRule="exact"/>
        <w:ind w:left="273" w:right="51" w:hanging="230"/>
        <w:jc w:val="thaiDistribute"/>
        <w:textAlignment w:val="baseline"/>
        <w:rPr>
          <w:rFonts w:ascii="Angsana New" w:hAnsi="Angsana New" w:cs="Angsana New"/>
          <w:sz w:val="28"/>
          <w:szCs w:val="28"/>
          <w:lang w:bidi="th-TH"/>
        </w:rPr>
      </w:pPr>
      <w:r w:rsidRPr="00FB3ACC">
        <w:rPr>
          <w:rFonts w:ascii="Angsana New" w:hAnsi="Angsana New" w:cs="Angsana New"/>
          <w:sz w:val="28"/>
          <w:szCs w:val="28"/>
        </w:rPr>
        <w:t>-</w:t>
      </w:r>
      <w:r w:rsidRPr="00FB3ACC">
        <w:rPr>
          <w:rFonts w:ascii="Angsana New" w:hAnsi="Angsana New" w:cs="Angsana New"/>
          <w:sz w:val="28"/>
          <w:szCs w:val="28"/>
        </w:rPr>
        <w:tab/>
      </w:r>
      <w:r w:rsidR="00AC5515" w:rsidRPr="00FB3ACC">
        <w:rPr>
          <w:rFonts w:ascii="Angsana New" w:hAnsi="Angsana New" w:cs="Angsana New" w:hint="cs"/>
          <w:sz w:val="28"/>
          <w:szCs w:val="28"/>
          <w:cs/>
          <w:lang w:bidi="th-TH"/>
        </w:rPr>
        <w:t>ประเมินความเหมาะสมของอัตราคิดลดที่ใช้</w:t>
      </w:r>
      <w:r w:rsidR="00AC5515" w:rsidRPr="00FB3ACC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AC5515" w:rsidRPr="00FB3ACC">
        <w:rPr>
          <w:rFonts w:ascii="Angsana New" w:hAnsi="Angsana New" w:cs="Angsana New" w:hint="cs"/>
          <w:sz w:val="28"/>
          <w:szCs w:val="28"/>
          <w:cs/>
          <w:lang w:bidi="th-TH"/>
        </w:rPr>
        <w:t>และทดสอบความถูกต้องของการคำนวณมูลค่าที่คาดว่าจะได้รับคืนตามแบบจำลอง</w:t>
      </w:r>
    </w:p>
    <w:p w14:paraId="7D5E9D60" w14:textId="6F40615D" w:rsidR="001129C6" w:rsidRPr="00FB3ACC" w:rsidRDefault="001129C6" w:rsidP="009B793E">
      <w:pPr>
        <w:spacing w:after="0" w:line="360" w:lineRule="exact"/>
        <w:ind w:left="273" w:right="51" w:hanging="230"/>
        <w:jc w:val="thaiDistribute"/>
        <w:textAlignment w:val="baseline"/>
        <w:rPr>
          <w:rFonts w:ascii="Angsana New" w:hAnsi="Angsana New" w:cs="Angsana New"/>
          <w:sz w:val="28"/>
          <w:szCs w:val="28"/>
          <w:lang w:bidi="th-TH"/>
        </w:rPr>
      </w:pPr>
      <w:r w:rsidRPr="00FB3ACC">
        <w:rPr>
          <w:rFonts w:ascii="Angsana New" w:hAnsi="Angsana New" w:cs="Angsana New"/>
          <w:sz w:val="28"/>
          <w:szCs w:val="28"/>
        </w:rPr>
        <w:t>-</w:t>
      </w:r>
      <w:r w:rsidRPr="00FB3ACC">
        <w:rPr>
          <w:rFonts w:ascii="Angsana New" w:hAnsi="Angsana New" w:cs="Angsana New"/>
          <w:sz w:val="28"/>
          <w:szCs w:val="28"/>
          <w:cs/>
        </w:rPr>
        <w:tab/>
      </w:r>
      <w:r w:rsidR="00AC5515" w:rsidRPr="00FB3ACC">
        <w:rPr>
          <w:rFonts w:ascii="Angsana New" w:hAnsi="Angsana New" w:cs="Angsana New" w:hint="cs"/>
          <w:sz w:val="28"/>
          <w:szCs w:val="28"/>
          <w:cs/>
          <w:lang w:bidi="th-TH"/>
        </w:rPr>
        <w:t>ประเมิน</w:t>
      </w:r>
      <w:r w:rsidRPr="00FB3ACC">
        <w:rPr>
          <w:rFonts w:ascii="Angsana New" w:hAnsi="Angsana New" w:cs="Angsana New"/>
          <w:sz w:val="28"/>
          <w:szCs w:val="28"/>
          <w:cs/>
        </w:rPr>
        <w:t xml:space="preserve">ผลกระทบของการเปลี่ยนแปลงข้อสมมติที่สำคัญต่อมูลค่าที่คาดว่าจะได้รับคืน </w:t>
      </w:r>
    </w:p>
    <w:p w14:paraId="25A96051" w14:textId="4929ECD4" w:rsidR="00FC7EC3" w:rsidRPr="00FB3ACC" w:rsidRDefault="001129C6" w:rsidP="00FC7EC3">
      <w:pPr>
        <w:spacing w:after="0" w:line="360" w:lineRule="exact"/>
        <w:ind w:left="273" w:right="51" w:hanging="230"/>
        <w:jc w:val="thaiDistribute"/>
        <w:textAlignment w:val="baseline"/>
        <w:rPr>
          <w:rFonts w:ascii="Angsana New" w:hAnsi="Angsana New" w:cs="Angsana New"/>
          <w:sz w:val="28"/>
          <w:szCs w:val="28"/>
          <w:lang w:bidi="th-TH"/>
        </w:rPr>
      </w:pPr>
      <w:r w:rsidRPr="00FB3ACC">
        <w:rPr>
          <w:rFonts w:ascii="Angsana New" w:hAnsi="Angsana New" w:cs="Angsana New"/>
          <w:sz w:val="28"/>
          <w:szCs w:val="28"/>
          <w:cs/>
        </w:rPr>
        <w:t>-</w:t>
      </w:r>
      <w:r w:rsidRPr="00FB3ACC">
        <w:rPr>
          <w:rFonts w:ascii="Angsana New" w:hAnsi="Angsana New" w:cs="Angsana New"/>
          <w:sz w:val="28"/>
          <w:szCs w:val="28"/>
          <w:cs/>
        </w:rPr>
        <w:tab/>
      </w:r>
      <w:r w:rsidR="00FC7EC3" w:rsidRPr="00FB3ACC">
        <w:rPr>
          <w:rFonts w:ascii="Angsana New" w:hAnsi="Angsana New" w:cs="Angsana New" w:hint="cs"/>
          <w:sz w:val="28"/>
          <w:szCs w:val="28"/>
          <w:cs/>
          <w:lang w:bidi="th-TH"/>
        </w:rPr>
        <w:t>ใช้แบบจำลองของผู้สอบบัญชีเพื่อประเมินและเปรียบเทียบความสมเหตุสมผลของแบบจำลองและข้อสมมติฐาน</w:t>
      </w:r>
      <w:r w:rsidR="004D7625" w:rsidRPr="00FB3ACC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="00FC7EC3" w:rsidRPr="00FB3ACC">
        <w:rPr>
          <w:rFonts w:ascii="Angsana New" w:hAnsi="Angsana New" w:cs="Angsana New" w:hint="cs"/>
          <w:sz w:val="28"/>
          <w:szCs w:val="28"/>
          <w:cs/>
          <w:lang w:bidi="th-TH"/>
        </w:rPr>
        <w:t>ที่ผู้บริหารใช้ในการประเมินมูลค่าของหน่วยสินทรัพย์</w:t>
      </w:r>
    </w:p>
    <w:p w14:paraId="23EA6A65" w14:textId="65601087" w:rsidR="00B860F7" w:rsidRPr="00FB3ACC" w:rsidRDefault="001129C6" w:rsidP="00FC7EC3">
      <w:pPr>
        <w:spacing w:after="0"/>
        <w:ind w:left="273" w:hanging="23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FB3ACC">
        <w:rPr>
          <w:rFonts w:ascii="Angsana New" w:hAnsi="Angsana New" w:cs="Angsana New"/>
          <w:sz w:val="28"/>
          <w:szCs w:val="28"/>
        </w:rPr>
        <w:t>-</w:t>
      </w:r>
      <w:r w:rsidRPr="00FB3ACC">
        <w:rPr>
          <w:rFonts w:ascii="Angsana New" w:hAnsi="Angsana New" w:cs="Angsana New"/>
          <w:sz w:val="28"/>
          <w:szCs w:val="28"/>
          <w:cs/>
        </w:rPr>
        <w:tab/>
        <w:t>ประเมินความเพียงพอและเหมาะสมของการเปิดเผยข้อมูลของกลุ่มบริษัทเกี่ยวกับข้อสมมติฐาน และมูลค่าที่คาดว่าจะได้รับคืนของหน่วยสินทรัพย์นั้น</w:t>
      </w:r>
    </w:p>
    <w:p w14:paraId="60E74D55" w14:textId="77777777" w:rsidR="00B32A34" w:rsidRPr="00FB3ACC" w:rsidRDefault="00B32A34" w:rsidP="00B32A34">
      <w:pPr>
        <w:spacing w:after="0"/>
        <w:ind w:left="273" w:hanging="230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val="en-US" w:bidi="th-TH"/>
        </w:rPr>
      </w:pPr>
    </w:p>
    <w:p w14:paraId="5226BC91" w14:textId="77777777" w:rsidR="000F0062" w:rsidRPr="00FB3ACC" w:rsidRDefault="000F0062" w:rsidP="000F0062">
      <w:pPr>
        <w:spacing w:after="0" w:line="240" w:lineRule="auto"/>
        <w:jc w:val="thaiDistribute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FB3AC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4CE9A534" w14:textId="5A273D83" w:rsidR="00BF31F1" w:rsidRPr="00FB3ACC" w:rsidRDefault="00BF31F1" w:rsidP="00B32A34">
      <w:pPr>
        <w:spacing w:after="0"/>
        <w:ind w:firstLine="56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FB3ACC">
        <w:rPr>
          <w:rFonts w:ascii="Angsana New" w:hAnsi="Angsana New" w:cs="Angsana New" w:hint="cs"/>
          <w:sz w:val="28"/>
          <w:szCs w:val="28"/>
          <w:cs/>
          <w:lang w:val="en-US" w:bidi="th-TH"/>
        </w:rPr>
        <w:t>งบการเงินรวม</w:t>
      </w:r>
      <w:r w:rsidR="009D222E" w:rsidRPr="00FB3ACC">
        <w:rPr>
          <w:rFonts w:ascii="Angsana New" w:hAnsi="Angsana New" w:cs="Angsana New" w:hint="cs"/>
          <w:sz w:val="28"/>
          <w:szCs w:val="28"/>
          <w:cs/>
          <w:lang w:val="en-US" w:bidi="th-TH"/>
        </w:rPr>
        <w:t>ของ</w:t>
      </w:r>
      <w:r w:rsidRPr="00FB3ACC">
        <w:rPr>
          <w:rFonts w:ascii="Angsana New" w:hAnsi="Angsana New" w:cs="Angsana New"/>
          <w:sz w:val="28"/>
          <w:szCs w:val="28"/>
          <w:cs/>
          <w:lang w:bidi="th-TH"/>
        </w:rPr>
        <w:t>บริษัท</w:t>
      </w:r>
      <w:r w:rsidRPr="00FB3ACC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FB3ACC">
        <w:rPr>
          <w:rFonts w:ascii="Angsana New" w:hAnsi="Angsana New" w:cs="Angsana New"/>
          <w:sz w:val="28"/>
          <w:szCs w:val="28"/>
          <w:cs/>
          <w:lang w:val="en-US" w:bidi="th-TH"/>
        </w:rPr>
        <w:t>เอ็น</w:t>
      </w:r>
      <w:r w:rsidRPr="00FB3ACC">
        <w:rPr>
          <w:rFonts w:ascii="Angsana New" w:hAnsi="Angsana New" w:cs="Angsana New"/>
          <w:sz w:val="28"/>
          <w:szCs w:val="28"/>
          <w:lang w:val="en-US" w:bidi="th-TH"/>
        </w:rPr>
        <w:t>.</w:t>
      </w:r>
      <w:r w:rsidRPr="00FB3ACC">
        <w:rPr>
          <w:rFonts w:ascii="Angsana New" w:hAnsi="Angsana New" w:cs="Angsana New"/>
          <w:sz w:val="28"/>
          <w:szCs w:val="28"/>
          <w:cs/>
          <w:lang w:val="en-US" w:bidi="th-TH"/>
        </w:rPr>
        <w:t>ดี</w:t>
      </w:r>
      <w:r w:rsidRPr="00FB3ACC">
        <w:rPr>
          <w:rFonts w:ascii="Angsana New" w:hAnsi="Angsana New" w:cs="Angsana New"/>
          <w:sz w:val="28"/>
          <w:szCs w:val="28"/>
          <w:lang w:val="en-US" w:bidi="th-TH"/>
        </w:rPr>
        <w:t>.</w:t>
      </w:r>
      <w:r w:rsidRPr="00FB3ACC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รับเบอร์ </w:t>
      </w:r>
      <w:r w:rsidRPr="00FB3ACC">
        <w:rPr>
          <w:rFonts w:ascii="Angsana New" w:hAnsi="Angsana New" w:cs="Angsana New"/>
          <w:sz w:val="28"/>
          <w:szCs w:val="28"/>
          <w:cs/>
          <w:lang w:bidi="th-TH"/>
        </w:rPr>
        <w:t>จำกัด (มหาชน) และบริษัทย่อย</w:t>
      </w:r>
      <w:r w:rsidRPr="00FB3ACC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FB3ACC">
        <w:rPr>
          <w:rFonts w:ascii="Angsana New" w:hAnsi="Angsana New" w:cs="Angsana New" w:hint="cs"/>
          <w:sz w:val="28"/>
          <w:szCs w:val="28"/>
          <w:cs/>
          <w:lang w:bidi="th-TH"/>
        </w:rPr>
        <w:t>(</w:t>
      </w:r>
      <w:r w:rsidRPr="00FB3ACC">
        <w:rPr>
          <w:rFonts w:ascii="Angsana New" w:hAnsi="Angsana New" w:cs="Angsana New"/>
          <w:sz w:val="28"/>
          <w:szCs w:val="28"/>
          <w:lang w:bidi="th-TH"/>
        </w:rPr>
        <w:t>“</w:t>
      </w:r>
      <w:r w:rsidRPr="00FB3ACC">
        <w:rPr>
          <w:rFonts w:ascii="Angsana New" w:hAnsi="Angsana New" w:cs="Angsana New" w:hint="cs"/>
          <w:sz w:val="28"/>
          <w:szCs w:val="28"/>
          <w:cs/>
          <w:lang w:bidi="th-TH"/>
        </w:rPr>
        <w:t>กลุ่มบริษัท</w:t>
      </w:r>
      <w:r w:rsidRPr="00FB3ACC">
        <w:rPr>
          <w:rFonts w:ascii="Angsana New" w:hAnsi="Angsana New" w:cs="Angsana New"/>
          <w:sz w:val="28"/>
          <w:szCs w:val="28"/>
          <w:lang w:val="en-US" w:bidi="th-TH"/>
        </w:rPr>
        <w:t>”</w:t>
      </w:r>
      <w:r w:rsidRPr="00FB3AC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) </w:t>
      </w:r>
      <w:r w:rsidRPr="00FB3ACC">
        <w:rPr>
          <w:rFonts w:ascii="Angsana New" w:hAnsi="Angsana New" w:cs="Angsana New"/>
          <w:sz w:val="28"/>
          <w:szCs w:val="28"/>
          <w:cs/>
          <w:lang w:bidi="th-TH"/>
        </w:rPr>
        <w:t>และ</w:t>
      </w:r>
      <w:r w:rsidRPr="00FB3ACC">
        <w:rPr>
          <w:rFonts w:ascii="Angsana New" w:hAnsi="Angsana New" w:cs="Angsana New" w:hint="cs"/>
          <w:sz w:val="28"/>
          <w:szCs w:val="28"/>
          <w:cs/>
          <w:lang w:bidi="th-TH"/>
        </w:rPr>
        <w:t>งบ</w:t>
      </w:r>
      <w:r w:rsidRPr="00FB3ACC">
        <w:rPr>
          <w:rFonts w:ascii="Angsana New" w:hAnsi="Angsana New" w:cs="Angsana New"/>
          <w:sz w:val="28"/>
          <w:szCs w:val="28"/>
          <w:cs/>
          <w:lang w:bidi="th-TH"/>
        </w:rPr>
        <w:t>การเงินเฉพาะกิจการของบริษัท เอ็น.ดี. รับเบอร์ จำกัด (มหาชน)</w:t>
      </w:r>
      <w:r w:rsidRPr="00FB3ACC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FB3ACC">
        <w:rPr>
          <w:rFonts w:ascii="Angsana New" w:hAnsi="Angsana New" w:cs="Angsana New" w:hint="cs"/>
          <w:sz w:val="28"/>
          <w:szCs w:val="28"/>
          <w:cs/>
          <w:lang w:val="en-US" w:bidi="th-TH"/>
        </w:rPr>
        <w:t>สำหรับปีสิ้นสุดวันที่</w:t>
      </w:r>
      <w:r w:rsidRPr="00FB3ACC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FB3ACC"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 w:rsidRPr="00FB3ACC">
        <w:rPr>
          <w:rFonts w:ascii="Angsana New" w:hAnsi="Angsana New" w:cs="Angsana New" w:hint="cs"/>
          <w:sz w:val="28"/>
          <w:szCs w:val="28"/>
          <w:cs/>
          <w:lang w:val="en-US" w:bidi="th-TH"/>
        </w:rPr>
        <w:t>ธันวาคม</w:t>
      </w:r>
      <w:r w:rsidRPr="00FB3ACC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FB3ACC">
        <w:rPr>
          <w:rFonts w:ascii="Angsana New" w:hAnsi="Angsana New" w:cs="Angsana New"/>
          <w:sz w:val="28"/>
          <w:szCs w:val="28"/>
          <w:lang w:val="en-US"/>
        </w:rPr>
        <w:t xml:space="preserve">2567 </w:t>
      </w:r>
      <w:r w:rsidRPr="00FB3ACC">
        <w:rPr>
          <w:rFonts w:ascii="Angsana New" w:hAnsi="Angsana New" w:cs="Angsana New" w:hint="cs"/>
          <w:sz w:val="28"/>
          <w:szCs w:val="28"/>
          <w:cs/>
          <w:lang w:val="en-US" w:bidi="th-TH"/>
        </w:rPr>
        <w:t>ที่แสดงเป็นข้อมูลเปรียบเทียบ</w:t>
      </w:r>
      <w:r w:rsidR="009D222E" w:rsidRPr="00FB3ACC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FB3ACC">
        <w:rPr>
          <w:rFonts w:ascii="Angsana New" w:hAnsi="Angsana New" w:cs="Angsana New" w:hint="cs"/>
          <w:sz w:val="28"/>
          <w:szCs w:val="28"/>
          <w:cs/>
          <w:lang w:val="en-US" w:bidi="th-TH"/>
        </w:rPr>
        <w:t>ตรวจสอบโดยผู้สอบบัญชีอื่น</w:t>
      </w:r>
      <w:r w:rsidRPr="00FB3ACC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FB3ACC">
        <w:rPr>
          <w:rFonts w:ascii="Angsana New" w:hAnsi="Angsana New" w:cs="Angsana New" w:hint="cs"/>
          <w:sz w:val="28"/>
          <w:szCs w:val="28"/>
          <w:cs/>
          <w:lang w:val="en-US" w:bidi="th-TH"/>
        </w:rPr>
        <w:t>ซึ่งแสดงความเห็นอย่างไม่มีเงื่อนไข</w:t>
      </w:r>
      <w:r w:rsidRPr="00FB3ACC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FB3ACC">
        <w:rPr>
          <w:rFonts w:ascii="Angsana New" w:hAnsi="Angsana New" w:cs="Angsana New" w:hint="cs"/>
          <w:sz w:val="28"/>
          <w:szCs w:val="28"/>
          <w:cs/>
          <w:lang w:val="en-US" w:bidi="th-TH"/>
        </w:rPr>
        <w:t>ตามรายงานลงวันที่</w:t>
      </w:r>
      <w:r w:rsidRPr="00FB3ACC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="009D222E" w:rsidRPr="00FB3ACC">
        <w:rPr>
          <w:rFonts w:ascii="Angsana New" w:hAnsi="Angsana New" w:cs="Angsana New"/>
          <w:sz w:val="28"/>
          <w:szCs w:val="28"/>
          <w:lang w:val="en-US" w:bidi="th-TH"/>
        </w:rPr>
        <w:t xml:space="preserve">28 </w:t>
      </w:r>
      <w:r w:rsidR="009D222E" w:rsidRPr="00FB3ACC">
        <w:rPr>
          <w:rFonts w:ascii="Angsana New" w:hAnsi="Angsana New" w:cs="Angsana New"/>
          <w:sz w:val="28"/>
          <w:szCs w:val="28"/>
          <w:cs/>
          <w:lang w:val="en-US" w:bidi="th-TH"/>
        </w:rPr>
        <w:t>กุมภาพันธ์</w:t>
      </w:r>
      <w:r w:rsidR="009D222E" w:rsidRPr="00FB3ACC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9D222E" w:rsidRPr="00FB3ACC">
        <w:rPr>
          <w:rFonts w:ascii="Angsana New" w:hAnsi="Angsana New" w:cs="Angsana New"/>
          <w:sz w:val="28"/>
          <w:szCs w:val="28"/>
          <w:lang w:val="en-US"/>
        </w:rPr>
        <w:t>256</w:t>
      </w:r>
      <w:r w:rsidR="009D222E" w:rsidRPr="00FB3ACC">
        <w:rPr>
          <w:rFonts w:ascii="Angsana New" w:hAnsi="Angsana New" w:cs="Angsana New"/>
          <w:sz w:val="28"/>
          <w:szCs w:val="28"/>
          <w:cs/>
          <w:lang w:val="en-US" w:bidi="th-TH"/>
        </w:rPr>
        <w:t>8</w:t>
      </w:r>
    </w:p>
    <w:p w14:paraId="04F79D13" w14:textId="77777777" w:rsidR="00B32A34" w:rsidRDefault="00B32A34" w:rsidP="00B32A34">
      <w:pPr>
        <w:spacing w:after="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66BD2295" w14:textId="3E70B5B4" w:rsidR="003F36FE" w:rsidRPr="001129C6" w:rsidRDefault="003F36FE" w:rsidP="00B32A34">
      <w:pPr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129C6">
        <w:rPr>
          <w:rFonts w:ascii="Angsana New" w:hAnsi="Angsana New" w:cs="Angsana New"/>
          <w:b/>
          <w:bCs/>
          <w:sz w:val="28"/>
          <w:szCs w:val="28"/>
          <w:cs/>
        </w:rPr>
        <w:t>ข้อมูลอื่น</w:t>
      </w:r>
    </w:p>
    <w:p w14:paraId="3588C1AA" w14:textId="0D3C0F69" w:rsidR="009D222E" w:rsidRDefault="003F36FE" w:rsidP="009D222E">
      <w:pPr>
        <w:spacing w:after="0"/>
        <w:ind w:firstLine="56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1129C6">
        <w:rPr>
          <w:rFonts w:ascii="Angsana New" w:hAnsi="Angsana New" w:cs="Angsana New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4D7625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1129C6">
        <w:rPr>
          <w:rFonts w:ascii="Angsana New" w:hAnsi="Angsana New" w:cs="Angsana New"/>
          <w:sz w:val="28"/>
          <w:szCs w:val="28"/>
          <w:cs/>
        </w:rPr>
        <w:t>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 จะถูกจัดเตรียมให้ข้าพเจ้าภายหลังวันที่ในรายงานของผู้สอบบัญชีนี้</w:t>
      </w:r>
    </w:p>
    <w:p w14:paraId="33DDC5A1" w14:textId="50931490" w:rsidR="009D222E" w:rsidRDefault="003F36FE" w:rsidP="009D222E">
      <w:pPr>
        <w:spacing w:after="0"/>
        <w:ind w:firstLine="56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1129C6">
        <w:rPr>
          <w:rFonts w:ascii="Angsana New" w:hAnsi="Angsana New" w:cs="Angsana New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51D91064" w14:textId="1EF69508" w:rsidR="003F36FE" w:rsidRPr="001129C6" w:rsidRDefault="003F36FE" w:rsidP="009D222E">
      <w:pPr>
        <w:ind w:firstLine="56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1129C6">
        <w:rPr>
          <w:rFonts w:ascii="Angsana New" w:hAnsi="Angsana New" w:cs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9D222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1129C6">
        <w:rPr>
          <w:rFonts w:ascii="Angsana New" w:hAnsi="Angsana New" w:cs="Angsana New"/>
          <w:sz w:val="28"/>
          <w:szCs w:val="28"/>
          <w:cs/>
        </w:rPr>
        <w:t>คือ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6EFC6F75" w14:textId="2343AB38" w:rsidR="00B32A34" w:rsidRDefault="003F36FE" w:rsidP="00B32A34">
      <w:pPr>
        <w:spacing w:after="0"/>
        <w:ind w:firstLine="56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1129C6">
        <w:rPr>
          <w:rFonts w:ascii="Angsana New" w:hAnsi="Angsana New" w:cs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กำกับดูแลดำเนินการแก้ไขข้อมูลที่แสดง</w:t>
      </w:r>
      <w:r w:rsidR="00FB3ACC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1129C6">
        <w:rPr>
          <w:rFonts w:ascii="Angsana New" w:hAnsi="Angsana New" w:cs="Angsana New"/>
          <w:sz w:val="28"/>
          <w:szCs w:val="28"/>
          <w:cs/>
        </w:rPr>
        <w:t>ขัดต่อข้อเท็จจริง</w:t>
      </w:r>
    </w:p>
    <w:p w14:paraId="4C4E51D9" w14:textId="77777777" w:rsidR="00B32A34" w:rsidRDefault="00B32A34" w:rsidP="00B32A34">
      <w:pPr>
        <w:spacing w:after="0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4A100AEF" w14:textId="29B65FAC" w:rsidR="009D222E" w:rsidRDefault="009D222E" w:rsidP="009D222E">
      <w:pPr>
        <w:ind w:firstLine="567"/>
        <w:jc w:val="right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lastRenderedPageBreak/>
        <w:t>3</w:t>
      </w:r>
    </w:p>
    <w:p w14:paraId="1AF9FC3C" w14:textId="59A37641" w:rsidR="0067563C" w:rsidRPr="001129C6" w:rsidRDefault="0067563C" w:rsidP="00B32A34">
      <w:pPr>
        <w:spacing w:after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129C6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34E448B" w14:textId="6FA93692" w:rsidR="0067563C" w:rsidRPr="001129C6" w:rsidRDefault="0067563C" w:rsidP="00B32A34">
      <w:pPr>
        <w:spacing w:after="0"/>
        <w:ind w:firstLine="567"/>
        <w:jc w:val="thaiDistribute"/>
        <w:rPr>
          <w:rFonts w:ascii="Angsana New" w:hAnsi="Angsana New" w:cs="Angsana New"/>
          <w:sz w:val="28"/>
          <w:szCs w:val="28"/>
        </w:rPr>
      </w:pPr>
      <w:r w:rsidRPr="001129C6">
        <w:rPr>
          <w:rFonts w:ascii="Angsana New" w:hAnsi="Angsana New" w:cs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FB3ACC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1129C6">
        <w:rPr>
          <w:rFonts w:ascii="Angsana New" w:hAnsi="Angsana New" w:cs="Angsana New"/>
          <w:sz w:val="28"/>
          <w:szCs w:val="28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FB3ACC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1129C6">
        <w:rPr>
          <w:rFonts w:ascii="Angsana New" w:hAnsi="Angsana New" w:cs="Angsana New"/>
          <w:sz w:val="28"/>
          <w:szCs w:val="28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CA84B8E" w14:textId="77777777" w:rsidR="0067563C" w:rsidRPr="001129C6" w:rsidRDefault="0067563C" w:rsidP="00B32A34">
      <w:pPr>
        <w:spacing w:after="0"/>
        <w:ind w:firstLine="567"/>
        <w:jc w:val="thaiDistribute"/>
        <w:rPr>
          <w:rFonts w:ascii="Angsana New" w:hAnsi="Angsana New" w:cs="Angsana New"/>
          <w:sz w:val="28"/>
          <w:szCs w:val="28"/>
        </w:rPr>
      </w:pPr>
      <w:r w:rsidRPr="001129C6">
        <w:rPr>
          <w:rFonts w:ascii="Angsana New" w:hAnsi="Angsana New" w:cs="Angsana New"/>
          <w:sz w:val="28"/>
          <w:szCs w:val="28"/>
          <w:cs/>
        </w:rPr>
        <w:t>ในการจัดทำงบการเงิน ผู้บริหารรับผิดชอบในการประเมินความสามารถของกลุ่มกิจการและบริษัทในการดำเนินงานต่อเนื่อง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เว้นแต่ผู้บริหารมีความตั้งใจที่จะเลิกกลุ่มกิจการและบริษัทหรือหยุดดำเนินงาน หรือไม่สามารถดำเนินงานต่อเนื่องต่อไปได้</w:t>
      </w:r>
    </w:p>
    <w:p w14:paraId="206CC662" w14:textId="77777777" w:rsidR="00B32A34" w:rsidRDefault="0067563C" w:rsidP="00B32A34">
      <w:pPr>
        <w:spacing w:after="0"/>
        <w:ind w:firstLine="56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1129C6">
        <w:rPr>
          <w:rFonts w:ascii="Angsana New" w:hAnsi="Angsana New" w:cs="Angsana New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 ของกลุ่มกิจการและบริษัท</w:t>
      </w:r>
    </w:p>
    <w:p w14:paraId="0740C4C7" w14:textId="77777777" w:rsidR="00B32A34" w:rsidRDefault="00B32A34" w:rsidP="00B32A34">
      <w:pPr>
        <w:spacing w:after="0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5A377A97" w14:textId="4690146F" w:rsidR="004E78C0" w:rsidRPr="001129C6" w:rsidRDefault="004E78C0" w:rsidP="00B32A34">
      <w:pPr>
        <w:spacing w:after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129C6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1D66D098" w14:textId="1F77BA5A" w:rsidR="004E78C0" w:rsidRPr="001129C6" w:rsidRDefault="004E78C0" w:rsidP="00B32A34">
      <w:pPr>
        <w:spacing w:after="0"/>
        <w:ind w:firstLine="567"/>
        <w:jc w:val="thaiDistribute"/>
        <w:rPr>
          <w:rFonts w:ascii="Angsana New" w:hAnsi="Angsana New" w:cs="Angsana New"/>
          <w:sz w:val="28"/>
          <w:szCs w:val="28"/>
        </w:rPr>
      </w:pPr>
      <w:r w:rsidRPr="001129C6">
        <w:rPr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</w:t>
      </w:r>
      <w:r w:rsidR="00FB3ACC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1129C6">
        <w:rPr>
          <w:rFonts w:ascii="Angsana New" w:hAnsi="Angsana New" w:cs="Angsana New"/>
          <w:sz w:val="28"/>
          <w:szCs w:val="28"/>
          <w:cs/>
        </w:rPr>
        <w:t>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FB3ACC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="00FB3ACC">
        <w:rPr>
          <w:rFonts w:ascii="Angsana New" w:hAnsi="Angsana New" w:cs="Angsana New" w:hint="cs"/>
          <w:sz w:val="28"/>
          <w:szCs w:val="28"/>
          <w:cs/>
          <w:lang w:bidi="th-TH"/>
        </w:rPr>
        <w:t>อั</w:t>
      </w:r>
      <w:r w:rsidRPr="001129C6">
        <w:rPr>
          <w:rFonts w:ascii="Angsana New" w:hAnsi="Angsana New" w:cs="Angsana New"/>
          <w:sz w:val="28"/>
          <w:szCs w:val="28"/>
          <w:cs/>
        </w:rPr>
        <w:t>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C5D139D" w14:textId="09455ABE" w:rsidR="004E78C0" w:rsidRPr="001129C6" w:rsidRDefault="004E78C0" w:rsidP="00B32A34">
      <w:pPr>
        <w:ind w:firstLine="567"/>
        <w:jc w:val="thaiDistribute"/>
        <w:rPr>
          <w:rFonts w:ascii="Angsana New" w:hAnsi="Angsana New" w:cs="Angsana New"/>
          <w:sz w:val="28"/>
          <w:szCs w:val="28"/>
        </w:rPr>
      </w:pPr>
      <w:r w:rsidRPr="001129C6">
        <w:rPr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="00FB3ACC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1129C6">
        <w:rPr>
          <w:rFonts w:ascii="Angsana New" w:hAnsi="Angsana New" w:cs="Angsana New"/>
          <w:sz w:val="28"/>
          <w:szCs w:val="28"/>
          <w:cs/>
        </w:rPr>
        <w:t>เยี่ยงผู้ประกอบวิชาชีพตลอดการตรวจสอบ  การปฏิบัติงานของข้าพเจ้ารวมถึง</w:t>
      </w:r>
    </w:p>
    <w:p w14:paraId="69C630F2" w14:textId="2E42F9CE" w:rsidR="004E78C0" w:rsidRPr="001129C6" w:rsidRDefault="004E78C0" w:rsidP="00B32A34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851" w:hanging="284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1129C6">
        <w:rPr>
          <w:rFonts w:ascii="Angsana New" w:hAnsi="Angsana New" w:cs="Angsan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B43352">
        <w:rPr>
          <w:rFonts w:ascii="Angsana New" w:hAnsi="Angsana New" w:cs="Angsana New"/>
          <w:sz w:val="28"/>
          <w:szCs w:val="28"/>
        </w:rPr>
        <w:t xml:space="preserve">               </w:t>
      </w:r>
      <w:r w:rsidRPr="001129C6">
        <w:rPr>
          <w:rFonts w:ascii="Angsana New" w:hAnsi="Angsana New" w:cs="Angsana New"/>
          <w:sz w:val="28"/>
          <w:szCs w:val="28"/>
          <w:cs/>
        </w:rPr>
        <w:t>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350959E" w14:textId="70270272" w:rsidR="004E78C0" w:rsidRDefault="004E78C0" w:rsidP="00B32A34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851" w:hanging="284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1129C6">
        <w:rPr>
          <w:rFonts w:ascii="Angsana New" w:hAnsi="Angsana New" w:cs="Angsana New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B43352">
        <w:rPr>
          <w:rFonts w:ascii="Angsana New" w:hAnsi="Angsana New" w:cs="Angsana New"/>
          <w:sz w:val="28"/>
          <w:szCs w:val="28"/>
        </w:rPr>
        <w:t xml:space="preserve">                            </w:t>
      </w:r>
      <w:r w:rsidRPr="001129C6">
        <w:rPr>
          <w:rFonts w:ascii="Angsana New" w:hAnsi="Angsana New" w:cs="Angsana New"/>
          <w:sz w:val="28"/>
          <w:szCs w:val="28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B43352">
        <w:rPr>
          <w:rFonts w:ascii="Angsana New" w:hAnsi="Angsana New" w:cs="Angsana New"/>
          <w:sz w:val="28"/>
          <w:szCs w:val="28"/>
        </w:rPr>
        <w:t xml:space="preserve">                       </w:t>
      </w:r>
      <w:r w:rsidRPr="001129C6">
        <w:rPr>
          <w:rFonts w:ascii="Angsana New" w:hAnsi="Angsana New" w:cs="Angsana New"/>
          <w:sz w:val="28"/>
          <w:szCs w:val="28"/>
          <w:cs/>
        </w:rPr>
        <w:t>การควบคุมภายในของกลุ่มกิจการและบริษัท</w:t>
      </w:r>
    </w:p>
    <w:p w14:paraId="7588C934" w14:textId="6B705EA9" w:rsidR="004E78C0" w:rsidRDefault="004E78C0" w:rsidP="00B32A34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851" w:hanging="284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1129C6">
        <w:rPr>
          <w:rFonts w:ascii="Angsana New" w:hAnsi="Angsana New" w:cs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A48068B" w14:textId="77777777" w:rsidR="009D222E" w:rsidRDefault="009D222E" w:rsidP="009D222E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hAnsi="Angsana New" w:cs="Angsana New"/>
          <w:sz w:val="28"/>
          <w:szCs w:val="28"/>
          <w:lang w:bidi="th-TH"/>
        </w:rPr>
      </w:pPr>
    </w:p>
    <w:p w14:paraId="5F0AC214" w14:textId="77777777" w:rsidR="009D222E" w:rsidRDefault="009D222E" w:rsidP="009D222E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hAnsi="Angsana New" w:cs="Angsana New"/>
          <w:sz w:val="28"/>
          <w:szCs w:val="28"/>
          <w:lang w:bidi="th-TH"/>
        </w:rPr>
      </w:pPr>
    </w:p>
    <w:p w14:paraId="1875C754" w14:textId="77777777" w:rsidR="009D222E" w:rsidRDefault="009D222E" w:rsidP="009D222E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hAnsi="Angsana New" w:cs="Angsana New"/>
          <w:sz w:val="28"/>
          <w:szCs w:val="28"/>
          <w:lang w:bidi="th-TH"/>
        </w:rPr>
      </w:pPr>
    </w:p>
    <w:p w14:paraId="57A20EAA" w14:textId="77777777" w:rsidR="009D222E" w:rsidRDefault="009D222E" w:rsidP="009D222E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hAnsi="Angsana New" w:cs="Angsana New"/>
          <w:sz w:val="28"/>
          <w:szCs w:val="28"/>
          <w:lang w:bidi="th-TH"/>
        </w:rPr>
      </w:pPr>
    </w:p>
    <w:p w14:paraId="10BAB8CE" w14:textId="77777777" w:rsidR="009D222E" w:rsidRPr="001129C6" w:rsidRDefault="009D222E" w:rsidP="009D222E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</w:p>
    <w:p w14:paraId="1E936EAF" w14:textId="77777777" w:rsidR="009D222E" w:rsidRPr="009D222E" w:rsidRDefault="009D222E" w:rsidP="009D222E">
      <w:pPr>
        <w:pStyle w:val="ListParagraph"/>
        <w:overflowPunct w:val="0"/>
        <w:autoSpaceDE w:val="0"/>
        <w:autoSpaceDN w:val="0"/>
        <w:adjustRightInd w:val="0"/>
        <w:spacing w:line="240" w:lineRule="auto"/>
        <w:ind w:left="840"/>
        <w:jc w:val="right"/>
        <w:textAlignment w:val="baseline"/>
        <w:rPr>
          <w:rFonts w:ascii="Angsana New" w:hAnsi="Angsana New" w:cs="Angsana New"/>
          <w:sz w:val="28"/>
          <w:szCs w:val="28"/>
        </w:rPr>
      </w:pPr>
      <w:r w:rsidRPr="009D222E">
        <w:rPr>
          <w:rFonts w:ascii="Angsana New" w:hAnsi="Angsana New" w:cs="Angsana New" w:hint="cs"/>
          <w:sz w:val="28"/>
          <w:szCs w:val="28"/>
          <w:cs/>
          <w:lang w:bidi="th-TH"/>
        </w:rPr>
        <w:lastRenderedPageBreak/>
        <w:t>4</w:t>
      </w:r>
    </w:p>
    <w:p w14:paraId="5A2CBD81" w14:textId="76073E79" w:rsidR="00E613B0" w:rsidRPr="009D222E" w:rsidRDefault="009D222E" w:rsidP="009D222E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851" w:hanging="284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1129C6">
        <w:rPr>
          <w:rFonts w:ascii="Angsana New" w:hAnsi="Angsana New" w:cs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FB3ACC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1129C6">
        <w:rPr>
          <w:rFonts w:ascii="Angsana New" w:hAnsi="Angsana New" w:cs="Angsana New"/>
          <w:sz w:val="28"/>
          <w:szCs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ในการดำเนินงานต่อเนื่องหรือไม่ 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</w:t>
      </w:r>
      <w:r w:rsidR="00FB3ACC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1129C6">
        <w:rPr>
          <w:rFonts w:ascii="Angsana New" w:hAnsi="Angsana New" w:cs="Angsana New"/>
          <w:sz w:val="28"/>
          <w:szCs w:val="28"/>
          <w:cs/>
        </w:rPr>
        <w:t>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</w:t>
      </w:r>
      <w:r w:rsidR="00FB3ACC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="00FB3ACC">
        <w:rPr>
          <w:rFonts w:ascii="Angsana New" w:hAnsi="Angsana New" w:cs="Angsana New" w:hint="cs"/>
          <w:sz w:val="28"/>
          <w:szCs w:val="28"/>
          <w:cs/>
          <w:lang w:bidi="th-TH"/>
        </w:rPr>
        <w:t>ไม่</w:t>
      </w:r>
      <w:r w:rsidR="00E613B0" w:rsidRPr="009D222E">
        <w:rPr>
          <w:rFonts w:ascii="Angsana New" w:hAnsi="Angsana New" w:cs="Angsana New"/>
          <w:sz w:val="28"/>
          <w:szCs w:val="28"/>
          <w:cs/>
        </w:rPr>
        <w:t>เพียงพอความเห็นของข้าพเจ้าจะเปลี่ยนแปลงไป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="00FB3ACC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="00E613B0" w:rsidRPr="009D222E">
        <w:rPr>
          <w:rFonts w:ascii="Angsana New" w:hAnsi="Angsana New" w:cs="Angsana New"/>
          <w:sz w:val="28"/>
          <w:szCs w:val="28"/>
          <w:cs/>
        </w:rPr>
        <w:t>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กิจการต้องหยุดการดำเนินงานต่อเนื่อง</w:t>
      </w:r>
    </w:p>
    <w:p w14:paraId="016ED6BB" w14:textId="67A4E057" w:rsidR="00E613B0" w:rsidRPr="001129C6" w:rsidRDefault="00E613B0" w:rsidP="00B32A34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851" w:hanging="284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1129C6">
        <w:rPr>
          <w:rFonts w:ascii="Angsana New" w:hAnsi="Angsana New" w:cs="Angsana New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</w:t>
      </w:r>
      <w:r w:rsidR="00FB3ACC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1129C6">
        <w:rPr>
          <w:rFonts w:ascii="Angsana New" w:hAnsi="Angsana New" w:cs="Angsana New"/>
          <w:sz w:val="28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F6CA0F0" w14:textId="49C8971E" w:rsidR="00E613B0" w:rsidRPr="00B32A34" w:rsidRDefault="00E613B0" w:rsidP="002912E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851" w:hanging="284"/>
        <w:jc w:val="thaiDistribute"/>
        <w:textAlignment w:val="baseline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  <w:r w:rsidRPr="00B32A34">
        <w:rPr>
          <w:rFonts w:ascii="Angsana New" w:hAnsi="Angsana New" w:cs="Angsana New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="00FB3ACC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B32A34">
        <w:rPr>
          <w:rFonts w:ascii="Angsana New" w:hAnsi="Angsana New" w:cs="Angsana New"/>
          <w:sz w:val="28"/>
          <w:szCs w:val="28"/>
          <w:cs/>
        </w:rPr>
        <w:t>หรือกิจกรรมทางธุรกิจภายในกลุ่มกิจการและบริษัท เพื่อแสดงความเห็นต่องบการเงินรวม ข้าพเจ้ารับผิดชอบ</w:t>
      </w:r>
      <w:r w:rsidR="009D222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</w:t>
      </w:r>
      <w:r w:rsidRPr="00B32A34">
        <w:rPr>
          <w:rFonts w:ascii="Angsana New" w:hAnsi="Angsana New" w:cs="Angsana New"/>
          <w:sz w:val="28"/>
          <w:szCs w:val="28"/>
          <w:cs/>
        </w:rPr>
        <w:t>ต่อการกำหนดแนวทางการควบคุมดูแลและการปฏิบัติงานตรวจสอบกลุ่มกิจการและบริษัท ข้าพเจ้า</w:t>
      </w:r>
      <w:r w:rsidR="00FB3ACC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B32A34">
        <w:rPr>
          <w:rFonts w:ascii="Angsana New" w:hAnsi="Angsana New" w:cs="Angsana New"/>
          <w:sz w:val="28"/>
          <w:szCs w:val="28"/>
          <w:cs/>
        </w:rPr>
        <w:t>เป็นผู้รับผิดชอบแต่เพียงผู้เดียวต่อความเห็นของข้าพเจ้า</w:t>
      </w:r>
    </w:p>
    <w:p w14:paraId="4DDFBF2F" w14:textId="77777777" w:rsidR="00B32A34" w:rsidRPr="00B32A34" w:rsidRDefault="00B32A34" w:rsidP="00B32A34">
      <w:pPr>
        <w:overflowPunct w:val="0"/>
        <w:autoSpaceDE w:val="0"/>
        <w:autoSpaceDN w:val="0"/>
        <w:adjustRightInd w:val="0"/>
        <w:spacing w:after="0" w:line="240" w:lineRule="auto"/>
        <w:ind w:left="851"/>
        <w:jc w:val="thaiDistribute"/>
        <w:textAlignment w:val="baseline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</w:p>
    <w:p w14:paraId="74ED5989" w14:textId="0FE9A04F" w:rsidR="00B32A34" w:rsidRDefault="00262D38" w:rsidP="00B32A34">
      <w:pPr>
        <w:spacing w:after="0"/>
        <w:ind w:firstLine="56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1129C6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FB3ACC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1129C6">
        <w:rPr>
          <w:rFonts w:ascii="Angsana New" w:hAnsi="Angsana New" w:cs="Angsana New"/>
          <w:sz w:val="28"/>
          <w:szCs w:val="28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30160FD3" w14:textId="45821097" w:rsidR="00262D38" w:rsidRPr="001129C6" w:rsidRDefault="00262D38" w:rsidP="00B32A34">
      <w:pPr>
        <w:spacing w:after="0"/>
        <w:ind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1129C6">
        <w:rPr>
          <w:rFonts w:ascii="Angsana New" w:hAnsi="Angsana New" w:cs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969D66F" w14:textId="6EAC4F07" w:rsidR="00262D38" w:rsidRPr="001129C6" w:rsidRDefault="00262D38" w:rsidP="00B32A34">
      <w:pPr>
        <w:ind w:firstLine="567"/>
        <w:jc w:val="thaiDistribute"/>
        <w:rPr>
          <w:rFonts w:ascii="Angsana New" w:hAnsi="Angsana New" w:cs="Angsana New"/>
          <w:sz w:val="28"/>
          <w:szCs w:val="28"/>
        </w:rPr>
      </w:pPr>
      <w:r w:rsidRPr="001129C6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FB3ACC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1129C6">
        <w:rPr>
          <w:rFonts w:ascii="Angsana New" w:hAnsi="Angsana New" w:cs="Angsana New"/>
          <w:sz w:val="28"/>
          <w:szCs w:val="28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="00FB3ACC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1129C6">
        <w:rPr>
          <w:rFonts w:ascii="Angsana New" w:hAnsi="Angsana New" w:cs="Angsana New"/>
          <w:sz w:val="28"/>
          <w:szCs w:val="28"/>
          <w:cs/>
        </w:rPr>
        <w:t>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FB3ACC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1129C6">
        <w:rPr>
          <w:rFonts w:ascii="Angsana New" w:hAnsi="Angsana New" w:cs="Angsana New"/>
          <w:sz w:val="28"/>
          <w:szCs w:val="28"/>
          <w:cs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6847548" w14:textId="77777777" w:rsidR="006F1E46" w:rsidRPr="001129C6" w:rsidRDefault="006F1E46" w:rsidP="00BD542D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</w:p>
    <w:p w14:paraId="29ED33B5" w14:textId="20E2057B" w:rsidR="00A01182" w:rsidRPr="00A01182" w:rsidRDefault="00A01182" w:rsidP="00A01182">
      <w:pPr>
        <w:spacing w:after="0" w:line="240" w:lineRule="auto"/>
        <w:ind w:left="4320" w:firstLine="720"/>
        <w:jc w:val="center"/>
        <w:rPr>
          <w:rFonts w:ascii="Angsana New" w:hAnsi="Angsana New" w:cs="Angsana New"/>
          <w:sz w:val="28"/>
          <w:szCs w:val="28"/>
          <w:lang w:val="en-US" w:bidi="th-TH"/>
        </w:rPr>
      </w:pPr>
    </w:p>
    <w:p w14:paraId="7891A583" w14:textId="4AC6F2D4" w:rsidR="006F1E46" w:rsidRPr="001129C6" w:rsidRDefault="006F1E46" w:rsidP="00873FBF">
      <w:pPr>
        <w:spacing w:after="0" w:line="240" w:lineRule="auto"/>
        <w:ind w:left="4320" w:firstLine="720"/>
        <w:jc w:val="center"/>
        <w:rPr>
          <w:rFonts w:ascii="Angsana New" w:hAnsi="Angsana New" w:cs="Angsana New"/>
          <w:sz w:val="28"/>
          <w:szCs w:val="28"/>
          <w:lang w:val="en-US"/>
        </w:rPr>
      </w:pPr>
      <w:r w:rsidRPr="001129C6">
        <w:rPr>
          <w:rFonts w:ascii="Angsana New" w:hAnsi="Angsana New" w:cs="Angsana New"/>
          <w:sz w:val="28"/>
          <w:szCs w:val="28"/>
          <w:cs/>
          <w:lang w:val="en-US" w:bidi="th-TH"/>
        </w:rPr>
        <w:t>บริษัท สำนักงานสอบบัญชี ซี แอนด์ เอ จำกัด</w:t>
      </w:r>
    </w:p>
    <w:p w14:paraId="05DE1EB4" w14:textId="77777777" w:rsidR="006F1E46" w:rsidRPr="001129C6" w:rsidRDefault="006F1E46" w:rsidP="006F1E46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07B4B37" w14:textId="77777777" w:rsidR="00873FBF" w:rsidRDefault="00873FBF" w:rsidP="00FF3FDC">
      <w:pPr>
        <w:tabs>
          <w:tab w:val="left" w:pos="5103"/>
          <w:tab w:val="left" w:pos="5245"/>
          <w:tab w:val="left" w:pos="5670"/>
          <w:tab w:val="left" w:pos="5812"/>
        </w:tabs>
        <w:spacing w:after="0" w:line="240" w:lineRule="auto"/>
        <w:ind w:left="1440" w:firstLine="56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15BE28B2" w14:textId="77777777" w:rsidR="00A50787" w:rsidRPr="001129C6" w:rsidRDefault="00A50787" w:rsidP="00FF3FDC">
      <w:pPr>
        <w:tabs>
          <w:tab w:val="left" w:pos="5103"/>
          <w:tab w:val="left" w:pos="5245"/>
          <w:tab w:val="left" w:pos="5670"/>
          <w:tab w:val="left" w:pos="5812"/>
        </w:tabs>
        <w:spacing w:after="0" w:line="240" w:lineRule="auto"/>
        <w:ind w:left="1440" w:firstLine="56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354C999C" w14:textId="34769B75" w:rsidR="006F1E46" w:rsidRPr="001129C6" w:rsidRDefault="006F1E46" w:rsidP="00556A18">
      <w:pPr>
        <w:tabs>
          <w:tab w:val="left" w:pos="5103"/>
          <w:tab w:val="left" w:pos="5245"/>
          <w:tab w:val="left" w:pos="5387"/>
          <w:tab w:val="left" w:pos="5670"/>
        </w:tabs>
        <w:spacing w:after="0" w:line="240" w:lineRule="auto"/>
        <w:ind w:left="1440"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1129C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1129C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1129C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1129C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1129C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1129C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1129C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1129C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1129C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1129C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1129C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="00873FBF" w:rsidRPr="001129C6">
        <w:rPr>
          <w:rFonts w:ascii="Angsana New" w:hAnsi="Angsana New" w:cs="Angsana New"/>
          <w:sz w:val="28"/>
          <w:szCs w:val="28"/>
          <w:lang w:val="en-US" w:bidi="th-TH"/>
        </w:rPr>
        <w:tab/>
      </w:r>
      <w:r w:rsidR="00173D82" w:rsidRPr="001129C6">
        <w:rPr>
          <w:rFonts w:ascii="Angsana New" w:hAnsi="Angsana New" w:cs="Angsana New"/>
          <w:sz w:val="28"/>
          <w:szCs w:val="28"/>
          <w:lang w:val="en-US" w:bidi="th-TH"/>
        </w:rPr>
        <w:t xml:space="preserve">      </w:t>
      </w:r>
      <w:r w:rsidR="00FF3FDC" w:rsidRPr="001129C6">
        <w:rPr>
          <w:rFonts w:ascii="Angsana New" w:hAnsi="Angsana New" w:cs="Angsana New"/>
          <w:sz w:val="28"/>
          <w:szCs w:val="28"/>
          <w:lang w:val="en-US" w:bidi="th-TH"/>
        </w:rPr>
        <w:t xml:space="preserve">   </w:t>
      </w:r>
      <w:r w:rsidR="00BD11D9" w:rsidRPr="001129C6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556A18" w:rsidRPr="001129C6">
        <w:rPr>
          <w:rFonts w:ascii="Angsana New" w:hAnsi="Angsana New" w:cs="Angsana New"/>
          <w:sz w:val="28"/>
          <w:szCs w:val="28"/>
          <w:lang w:val="en-US" w:bidi="th-TH"/>
        </w:rPr>
        <w:t xml:space="preserve">    </w:t>
      </w:r>
      <w:r w:rsidR="00BD11D9" w:rsidRPr="001129C6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1129C6">
        <w:rPr>
          <w:rFonts w:ascii="Angsana New" w:hAnsi="Angsana New" w:cs="Angsana New"/>
          <w:sz w:val="28"/>
          <w:szCs w:val="28"/>
          <w:cs/>
          <w:lang w:val="en-US" w:bidi="th-TH"/>
        </w:rPr>
        <w:t>(นายธเรศ สันตติวงศ์ไชย)</w:t>
      </w:r>
      <w:r w:rsidRPr="001129C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1129C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1129C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="00FF3FDC" w:rsidRPr="001129C6">
        <w:rPr>
          <w:rFonts w:ascii="Angsana New" w:hAnsi="Angsana New" w:cs="Angsana New"/>
          <w:sz w:val="28"/>
          <w:szCs w:val="28"/>
          <w:lang w:val="en-US" w:bidi="th-TH"/>
        </w:rPr>
        <w:t xml:space="preserve">       </w:t>
      </w:r>
      <w:r w:rsidR="00873FBF" w:rsidRPr="001129C6">
        <w:rPr>
          <w:rFonts w:ascii="Angsana New" w:hAnsi="Angsana New" w:cs="Angsana New"/>
          <w:sz w:val="28"/>
          <w:szCs w:val="28"/>
          <w:lang w:val="en-US" w:bidi="th-TH"/>
        </w:rPr>
        <w:t xml:space="preserve">   </w:t>
      </w:r>
      <w:r w:rsidRPr="001129C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ผู้สอบบัญชีรับอนุญาต เลขที่ </w:t>
      </w:r>
      <w:r w:rsidRPr="001129C6">
        <w:rPr>
          <w:rFonts w:ascii="Angsana New" w:hAnsi="Angsana New" w:cs="Angsana New"/>
          <w:sz w:val="28"/>
          <w:szCs w:val="28"/>
          <w:lang w:val="en-US"/>
        </w:rPr>
        <w:t>10511</w:t>
      </w:r>
    </w:p>
    <w:p w14:paraId="48383DCB" w14:textId="4F7E0BF5" w:rsidR="00D15EA5" w:rsidRDefault="006F1E46" w:rsidP="00B32A34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FB3ACC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กรุงเทพมหานคร </w:t>
      </w:r>
      <w:r w:rsidRPr="00FB3ACC">
        <w:rPr>
          <w:rFonts w:ascii="Angsana New" w:hAnsi="Angsana New" w:cs="Angsana New"/>
          <w:sz w:val="28"/>
          <w:szCs w:val="28"/>
          <w:lang w:val="en-US"/>
        </w:rPr>
        <w:t>:</w:t>
      </w:r>
      <w:r w:rsidRPr="00FB3ACC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วันที่ </w:t>
      </w:r>
      <w:r w:rsidR="009D222E" w:rsidRPr="00FB3ACC">
        <w:rPr>
          <w:rFonts w:ascii="Angsana New" w:hAnsi="Angsana New" w:cs="Angsana New"/>
          <w:sz w:val="28"/>
          <w:szCs w:val="28"/>
          <w:lang w:val="en-US" w:bidi="th-TH"/>
        </w:rPr>
        <w:t>26</w:t>
      </w:r>
      <w:r w:rsidR="00D450B7" w:rsidRPr="00FB3ACC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9D222E" w:rsidRPr="00FB3ACC">
        <w:rPr>
          <w:rFonts w:ascii="Angsana New" w:hAnsi="Angsana New" w:cs="Angsana New" w:hint="cs"/>
          <w:sz w:val="28"/>
          <w:szCs w:val="28"/>
          <w:cs/>
          <w:lang w:val="en-US" w:bidi="th-TH"/>
        </w:rPr>
        <w:t>กุมภาพันธ์</w:t>
      </w:r>
      <w:r w:rsidR="00D450B7" w:rsidRPr="00FB3ACC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FB3ACC">
        <w:rPr>
          <w:rFonts w:ascii="Angsana New" w:hAnsi="Angsana New" w:cs="Angsana New"/>
          <w:sz w:val="28"/>
          <w:szCs w:val="28"/>
          <w:lang w:val="en-US"/>
        </w:rPr>
        <w:t>256</w:t>
      </w:r>
      <w:r w:rsidR="009D222E" w:rsidRPr="00FB3ACC">
        <w:rPr>
          <w:rFonts w:ascii="Angsana New" w:hAnsi="Angsana New" w:cs="Angsana New"/>
          <w:sz w:val="28"/>
          <w:szCs w:val="28"/>
          <w:lang w:val="en-US" w:bidi="th-TH"/>
        </w:rPr>
        <w:t>9</w:t>
      </w:r>
    </w:p>
    <w:p w14:paraId="2F244A59" w14:textId="77777777" w:rsidR="00FC7EC3" w:rsidRPr="001129C6" w:rsidRDefault="00FC7EC3" w:rsidP="00B32A34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sectPr w:rsidR="00FC7EC3" w:rsidRPr="001129C6" w:rsidSect="00A50787">
      <w:headerReference w:type="default" r:id="rId11"/>
      <w:headerReference w:type="first" r:id="rId12"/>
      <w:pgSz w:w="11907" w:h="16840" w:code="9"/>
      <w:pgMar w:top="1134" w:right="1134" w:bottom="567" w:left="1701" w:header="709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8BF13" w14:textId="77777777" w:rsidR="00097FB4" w:rsidRDefault="00097FB4">
      <w:r>
        <w:separator/>
      </w:r>
    </w:p>
  </w:endnote>
  <w:endnote w:type="continuationSeparator" w:id="0">
    <w:p w14:paraId="2F98AC79" w14:textId="77777777" w:rsidR="00097FB4" w:rsidRDefault="00097FB4">
      <w:r>
        <w:continuationSeparator/>
      </w:r>
    </w:p>
  </w:endnote>
  <w:endnote w:type="continuationNotice" w:id="1">
    <w:p w14:paraId="766D3717" w14:textId="77777777" w:rsidR="00097FB4" w:rsidRDefault="00097F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27BBF" w14:textId="77777777" w:rsidR="00097FB4" w:rsidRDefault="00097FB4">
      <w:bookmarkStart w:id="0" w:name="_Hlk482348182"/>
      <w:bookmarkEnd w:id="0"/>
      <w:r>
        <w:separator/>
      </w:r>
    </w:p>
  </w:footnote>
  <w:footnote w:type="continuationSeparator" w:id="0">
    <w:p w14:paraId="2A928B43" w14:textId="77777777" w:rsidR="00097FB4" w:rsidRDefault="00097FB4">
      <w:r>
        <w:continuationSeparator/>
      </w:r>
    </w:p>
  </w:footnote>
  <w:footnote w:type="continuationNotice" w:id="1">
    <w:p w14:paraId="279213EC" w14:textId="77777777" w:rsidR="00097FB4" w:rsidRDefault="00097F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EFEC6" w14:textId="4CABC48F" w:rsidR="006F1E46" w:rsidRPr="00A50787" w:rsidRDefault="006F1E46" w:rsidP="00A50787">
    <w:pPr>
      <w:pStyle w:val="Header"/>
      <w:spacing w:after="240"/>
      <w:jc w:val="right"/>
      <w:rPr>
        <w:rFonts w:cstheme="minorBidi"/>
        <w:color w:val="auto"/>
        <w:sz w:val="28"/>
        <w:szCs w:val="35"/>
        <w:cs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D5649" w14:textId="1B97645F" w:rsidR="00FC672F" w:rsidRPr="005C7BC2" w:rsidRDefault="00FC672F" w:rsidP="00861287">
    <w:pPr>
      <w:pStyle w:val="Header"/>
      <w:spacing w:after="240"/>
      <w:jc w:val="right"/>
      <w:rPr>
        <w:color w:val="auto"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0C3032"/>
    <w:multiLevelType w:val="hybridMultilevel"/>
    <w:tmpl w:val="87207416"/>
    <w:lvl w:ilvl="0" w:tplc="DDF6A46C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1954970549">
    <w:abstractNumId w:val="3"/>
  </w:num>
  <w:num w:numId="2" w16cid:durableId="1231692883">
    <w:abstractNumId w:val="2"/>
  </w:num>
  <w:num w:numId="3" w16cid:durableId="975795420">
    <w:abstractNumId w:val="1"/>
  </w:num>
  <w:num w:numId="4" w16cid:durableId="1010176554">
    <w:abstractNumId w:val="0"/>
  </w:num>
  <w:num w:numId="5" w16cid:durableId="970784836">
    <w:abstractNumId w:val="7"/>
  </w:num>
  <w:num w:numId="6" w16cid:durableId="1551185256">
    <w:abstractNumId w:val="6"/>
  </w:num>
  <w:num w:numId="7" w16cid:durableId="1303996919">
    <w:abstractNumId w:val="11"/>
  </w:num>
  <w:num w:numId="8" w16cid:durableId="166213793">
    <w:abstractNumId w:val="17"/>
  </w:num>
  <w:num w:numId="9" w16cid:durableId="1163858234">
    <w:abstractNumId w:val="6"/>
  </w:num>
  <w:num w:numId="10" w16cid:durableId="1630741639">
    <w:abstractNumId w:val="16"/>
  </w:num>
  <w:num w:numId="11" w16cid:durableId="165441466">
    <w:abstractNumId w:val="14"/>
  </w:num>
  <w:num w:numId="12" w16cid:durableId="974066885">
    <w:abstractNumId w:val="4"/>
  </w:num>
  <w:num w:numId="13" w16cid:durableId="1924024977">
    <w:abstractNumId w:val="9"/>
  </w:num>
  <w:num w:numId="14" w16cid:durableId="1270893725">
    <w:abstractNumId w:val="8"/>
  </w:num>
  <w:num w:numId="15" w16cid:durableId="1842238820">
    <w:abstractNumId w:val="9"/>
  </w:num>
  <w:num w:numId="16" w16cid:durableId="976910095">
    <w:abstractNumId w:val="10"/>
  </w:num>
  <w:num w:numId="17" w16cid:durableId="1214849520">
    <w:abstractNumId w:val="12"/>
  </w:num>
  <w:num w:numId="18" w16cid:durableId="872763023">
    <w:abstractNumId w:val="16"/>
  </w:num>
  <w:num w:numId="19" w16cid:durableId="1348480667">
    <w:abstractNumId w:val="14"/>
  </w:num>
  <w:num w:numId="20" w16cid:durableId="1101684244">
    <w:abstractNumId w:val="4"/>
  </w:num>
  <w:num w:numId="21" w16cid:durableId="1332173919">
    <w:abstractNumId w:val="9"/>
  </w:num>
  <w:num w:numId="22" w16cid:durableId="857349260">
    <w:abstractNumId w:val="8"/>
  </w:num>
  <w:num w:numId="23" w16cid:durableId="869152381">
    <w:abstractNumId w:val="8"/>
  </w:num>
  <w:num w:numId="24" w16cid:durableId="2056343568">
    <w:abstractNumId w:val="8"/>
  </w:num>
  <w:num w:numId="25" w16cid:durableId="1150898680">
    <w:abstractNumId w:val="9"/>
  </w:num>
  <w:num w:numId="26" w16cid:durableId="335887501">
    <w:abstractNumId w:val="9"/>
  </w:num>
  <w:num w:numId="27" w16cid:durableId="1149590765">
    <w:abstractNumId w:val="9"/>
  </w:num>
  <w:num w:numId="28" w16cid:durableId="980882566">
    <w:abstractNumId w:val="15"/>
  </w:num>
  <w:num w:numId="29" w16cid:durableId="1825972229">
    <w:abstractNumId w:val="15"/>
  </w:num>
  <w:num w:numId="30" w16cid:durableId="524172298">
    <w:abstractNumId w:val="15"/>
  </w:num>
  <w:num w:numId="31" w16cid:durableId="544610206">
    <w:abstractNumId w:val="13"/>
  </w:num>
  <w:num w:numId="32" w16cid:durableId="329525692">
    <w:abstractNumId w:val="13"/>
  </w:num>
  <w:num w:numId="33" w16cid:durableId="1373266707">
    <w:abstractNumId w:val="13"/>
  </w:num>
  <w:num w:numId="34" w16cid:durableId="2106608871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069F2"/>
    <w:rsid w:val="00010C20"/>
    <w:rsid w:val="000122FE"/>
    <w:rsid w:val="000149F1"/>
    <w:rsid w:val="000152E5"/>
    <w:rsid w:val="000162B0"/>
    <w:rsid w:val="00021C62"/>
    <w:rsid w:val="0003023B"/>
    <w:rsid w:val="00031D17"/>
    <w:rsid w:val="0003252C"/>
    <w:rsid w:val="00044ACE"/>
    <w:rsid w:val="00045376"/>
    <w:rsid w:val="0004550E"/>
    <w:rsid w:val="0004574B"/>
    <w:rsid w:val="00050513"/>
    <w:rsid w:val="00052614"/>
    <w:rsid w:val="00052F4B"/>
    <w:rsid w:val="00054000"/>
    <w:rsid w:val="000542D7"/>
    <w:rsid w:val="00054A9E"/>
    <w:rsid w:val="000561EC"/>
    <w:rsid w:val="00057F82"/>
    <w:rsid w:val="000723F7"/>
    <w:rsid w:val="00074485"/>
    <w:rsid w:val="000762C0"/>
    <w:rsid w:val="00080866"/>
    <w:rsid w:val="000828F1"/>
    <w:rsid w:val="00082F59"/>
    <w:rsid w:val="00083F84"/>
    <w:rsid w:val="00094333"/>
    <w:rsid w:val="00097FAB"/>
    <w:rsid w:val="00097FB4"/>
    <w:rsid w:val="000A3016"/>
    <w:rsid w:val="000A407D"/>
    <w:rsid w:val="000A5BAB"/>
    <w:rsid w:val="000B4D04"/>
    <w:rsid w:val="000B65E3"/>
    <w:rsid w:val="000B7090"/>
    <w:rsid w:val="000C08B9"/>
    <w:rsid w:val="000C6440"/>
    <w:rsid w:val="000C6F87"/>
    <w:rsid w:val="000D454D"/>
    <w:rsid w:val="000D460E"/>
    <w:rsid w:val="000E52CE"/>
    <w:rsid w:val="000F0062"/>
    <w:rsid w:val="000F3AAB"/>
    <w:rsid w:val="000F6E25"/>
    <w:rsid w:val="001011DF"/>
    <w:rsid w:val="00101C2D"/>
    <w:rsid w:val="00104C94"/>
    <w:rsid w:val="001129C6"/>
    <w:rsid w:val="00112B69"/>
    <w:rsid w:val="00115BE7"/>
    <w:rsid w:val="001218E7"/>
    <w:rsid w:val="00122E24"/>
    <w:rsid w:val="00123ED7"/>
    <w:rsid w:val="00124C24"/>
    <w:rsid w:val="00130288"/>
    <w:rsid w:val="001316D3"/>
    <w:rsid w:val="00142E33"/>
    <w:rsid w:val="00150CA2"/>
    <w:rsid w:val="001521CA"/>
    <w:rsid w:val="001554CD"/>
    <w:rsid w:val="00155A91"/>
    <w:rsid w:val="001613E2"/>
    <w:rsid w:val="0016459D"/>
    <w:rsid w:val="00167017"/>
    <w:rsid w:val="00171A4E"/>
    <w:rsid w:val="00173D82"/>
    <w:rsid w:val="00175110"/>
    <w:rsid w:val="0019210D"/>
    <w:rsid w:val="00192BF1"/>
    <w:rsid w:val="0019435E"/>
    <w:rsid w:val="00197383"/>
    <w:rsid w:val="00197671"/>
    <w:rsid w:val="001A0DC9"/>
    <w:rsid w:val="001A34B5"/>
    <w:rsid w:val="001A3BFB"/>
    <w:rsid w:val="001A3C20"/>
    <w:rsid w:val="001A4B7C"/>
    <w:rsid w:val="001A5299"/>
    <w:rsid w:val="001A63CA"/>
    <w:rsid w:val="001B0F35"/>
    <w:rsid w:val="001B198C"/>
    <w:rsid w:val="001B3A7E"/>
    <w:rsid w:val="001B7388"/>
    <w:rsid w:val="001C1306"/>
    <w:rsid w:val="001C5248"/>
    <w:rsid w:val="001D202B"/>
    <w:rsid w:val="001D2302"/>
    <w:rsid w:val="001D65C0"/>
    <w:rsid w:val="001D7BB3"/>
    <w:rsid w:val="001E12A6"/>
    <w:rsid w:val="001E498F"/>
    <w:rsid w:val="001E77DB"/>
    <w:rsid w:val="0021140A"/>
    <w:rsid w:val="00213B0C"/>
    <w:rsid w:val="00214C9B"/>
    <w:rsid w:val="00215B3B"/>
    <w:rsid w:val="002200B8"/>
    <w:rsid w:val="002219FD"/>
    <w:rsid w:val="00221F01"/>
    <w:rsid w:val="00224BC1"/>
    <w:rsid w:val="0022518C"/>
    <w:rsid w:val="0022728F"/>
    <w:rsid w:val="00237A7E"/>
    <w:rsid w:val="0024179B"/>
    <w:rsid w:val="00241F16"/>
    <w:rsid w:val="0024316F"/>
    <w:rsid w:val="00243C23"/>
    <w:rsid w:val="00247969"/>
    <w:rsid w:val="0025187F"/>
    <w:rsid w:val="00254ACD"/>
    <w:rsid w:val="002601E8"/>
    <w:rsid w:val="00260966"/>
    <w:rsid w:val="0026182A"/>
    <w:rsid w:val="00262D38"/>
    <w:rsid w:val="00263C03"/>
    <w:rsid w:val="00277EBE"/>
    <w:rsid w:val="002838FB"/>
    <w:rsid w:val="00285249"/>
    <w:rsid w:val="00285E05"/>
    <w:rsid w:val="00292AA2"/>
    <w:rsid w:val="002A0FB3"/>
    <w:rsid w:val="002A1F6C"/>
    <w:rsid w:val="002A252E"/>
    <w:rsid w:val="002B0883"/>
    <w:rsid w:val="002B5A4A"/>
    <w:rsid w:val="002C4310"/>
    <w:rsid w:val="002C5D2E"/>
    <w:rsid w:val="002C623D"/>
    <w:rsid w:val="002C7655"/>
    <w:rsid w:val="002D1445"/>
    <w:rsid w:val="002D5A0F"/>
    <w:rsid w:val="002D6E25"/>
    <w:rsid w:val="002E02F4"/>
    <w:rsid w:val="002E5C34"/>
    <w:rsid w:val="002E7F1E"/>
    <w:rsid w:val="002F0B69"/>
    <w:rsid w:val="002F0E5C"/>
    <w:rsid w:val="002F2DEB"/>
    <w:rsid w:val="002F3903"/>
    <w:rsid w:val="002F4A52"/>
    <w:rsid w:val="002F7D90"/>
    <w:rsid w:val="0030026A"/>
    <w:rsid w:val="003014E0"/>
    <w:rsid w:val="00304ADA"/>
    <w:rsid w:val="00305173"/>
    <w:rsid w:val="00315D2D"/>
    <w:rsid w:val="00321A76"/>
    <w:rsid w:val="00330AA1"/>
    <w:rsid w:val="003350AF"/>
    <w:rsid w:val="00335E5B"/>
    <w:rsid w:val="00337615"/>
    <w:rsid w:val="003410B2"/>
    <w:rsid w:val="003426B9"/>
    <w:rsid w:val="003440BD"/>
    <w:rsid w:val="00345AC0"/>
    <w:rsid w:val="00352FF0"/>
    <w:rsid w:val="00354F5D"/>
    <w:rsid w:val="00365ECE"/>
    <w:rsid w:val="00370C9A"/>
    <w:rsid w:val="003719CE"/>
    <w:rsid w:val="003744DA"/>
    <w:rsid w:val="00375682"/>
    <w:rsid w:val="00377773"/>
    <w:rsid w:val="00384904"/>
    <w:rsid w:val="0038518D"/>
    <w:rsid w:val="003879F9"/>
    <w:rsid w:val="00387A6A"/>
    <w:rsid w:val="00391326"/>
    <w:rsid w:val="003939C4"/>
    <w:rsid w:val="00393CAB"/>
    <w:rsid w:val="003A2292"/>
    <w:rsid w:val="003B00E9"/>
    <w:rsid w:val="003B0537"/>
    <w:rsid w:val="003B2D27"/>
    <w:rsid w:val="003B2F14"/>
    <w:rsid w:val="003B39B7"/>
    <w:rsid w:val="003B4CCD"/>
    <w:rsid w:val="003B4DED"/>
    <w:rsid w:val="003C0ADC"/>
    <w:rsid w:val="003C12C5"/>
    <w:rsid w:val="003C1EE8"/>
    <w:rsid w:val="003C27EF"/>
    <w:rsid w:val="003C32E9"/>
    <w:rsid w:val="003C3898"/>
    <w:rsid w:val="003C64E1"/>
    <w:rsid w:val="003D2605"/>
    <w:rsid w:val="003D64D6"/>
    <w:rsid w:val="003E034A"/>
    <w:rsid w:val="003E1D6A"/>
    <w:rsid w:val="003E3E21"/>
    <w:rsid w:val="003E511E"/>
    <w:rsid w:val="003F12C5"/>
    <w:rsid w:val="003F20FE"/>
    <w:rsid w:val="003F36FE"/>
    <w:rsid w:val="0040435A"/>
    <w:rsid w:val="00414DB3"/>
    <w:rsid w:val="00416281"/>
    <w:rsid w:val="00417B54"/>
    <w:rsid w:val="00422353"/>
    <w:rsid w:val="00426915"/>
    <w:rsid w:val="00433F63"/>
    <w:rsid w:val="00435788"/>
    <w:rsid w:val="004359E6"/>
    <w:rsid w:val="00436524"/>
    <w:rsid w:val="00437A2F"/>
    <w:rsid w:val="00443CE3"/>
    <w:rsid w:val="00452E7B"/>
    <w:rsid w:val="004546FA"/>
    <w:rsid w:val="00457B51"/>
    <w:rsid w:val="004729E8"/>
    <w:rsid w:val="00481FE7"/>
    <w:rsid w:val="0048532C"/>
    <w:rsid w:val="0049103F"/>
    <w:rsid w:val="004A0DFE"/>
    <w:rsid w:val="004A30DE"/>
    <w:rsid w:val="004A3C62"/>
    <w:rsid w:val="004A75E0"/>
    <w:rsid w:val="004C0971"/>
    <w:rsid w:val="004C0C25"/>
    <w:rsid w:val="004C2111"/>
    <w:rsid w:val="004C732E"/>
    <w:rsid w:val="004D1053"/>
    <w:rsid w:val="004D20AE"/>
    <w:rsid w:val="004D3578"/>
    <w:rsid w:val="004D7625"/>
    <w:rsid w:val="004E78C0"/>
    <w:rsid w:val="004F1A16"/>
    <w:rsid w:val="004F207F"/>
    <w:rsid w:val="004F5D91"/>
    <w:rsid w:val="004F62BB"/>
    <w:rsid w:val="00501642"/>
    <w:rsid w:val="00501FCA"/>
    <w:rsid w:val="0050445C"/>
    <w:rsid w:val="00506F7C"/>
    <w:rsid w:val="005070FA"/>
    <w:rsid w:val="00512714"/>
    <w:rsid w:val="00516DE3"/>
    <w:rsid w:val="0052186A"/>
    <w:rsid w:val="0052306A"/>
    <w:rsid w:val="00526D77"/>
    <w:rsid w:val="005321DA"/>
    <w:rsid w:val="0053448E"/>
    <w:rsid w:val="00536A5F"/>
    <w:rsid w:val="005437DB"/>
    <w:rsid w:val="005456E5"/>
    <w:rsid w:val="00547541"/>
    <w:rsid w:val="00551365"/>
    <w:rsid w:val="00553BBE"/>
    <w:rsid w:val="00555CCD"/>
    <w:rsid w:val="00556A18"/>
    <w:rsid w:val="005627FF"/>
    <w:rsid w:val="005635B9"/>
    <w:rsid w:val="00566B57"/>
    <w:rsid w:val="00571FB1"/>
    <w:rsid w:val="00577D61"/>
    <w:rsid w:val="005822AC"/>
    <w:rsid w:val="00595561"/>
    <w:rsid w:val="005979AA"/>
    <w:rsid w:val="005A1048"/>
    <w:rsid w:val="005A47A9"/>
    <w:rsid w:val="005B2619"/>
    <w:rsid w:val="005B405A"/>
    <w:rsid w:val="005B4769"/>
    <w:rsid w:val="005B7D54"/>
    <w:rsid w:val="005C25B2"/>
    <w:rsid w:val="005C2CCB"/>
    <w:rsid w:val="005C6479"/>
    <w:rsid w:val="005C69FD"/>
    <w:rsid w:val="005C773B"/>
    <w:rsid w:val="005C7BC2"/>
    <w:rsid w:val="005C7F7C"/>
    <w:rsid w:val="005D0FC1"/>
    <w:rsid w:val="005D1FC5"/>
    <w:rsid w:val="005D20D6"/>
    <w:rsid w:val="005D7025"/>
    <w:rsid w:val="005E2D67"/>
    <w:rsid w:val="005E2F87"/>
    <w:rsid w:val="005E480D"/>
    <w:rsid w:val="005E4F40"/>
    <w:rsid w:val="005E5578"/>
    <w:rsid w:val="005E6683"/>
    <w:rsid w:val="005F4D62"/>
    <w:rsid w:val="0060470D"/>
    <w:rsid w:val="006055D4"/>
    <w:rsid w:val="00606DFC"/>
    <w:rsid w:val="00610ED7"/>
    <w:rsid w:val="00612CAB"/>
    <w:rsid w:val="006158A9"/>
    <w:rsid w:val="00617A0A"/>
    <w:rsid w:val="00620CE3"/>
    <w:rsid w:val="00621086"/>
    <w:rsid w:val="00626E51"/>
    <w:rsid w:val="00635771"/>
    <w:rsid w:val="006365A1"/>
    <w:rsid w:val="00636AA2"/>
    <w:rsid w:val="00636AD4"/>
    <w:rsid w:val="0065051C"/>
    <w:rsid w:val="00653944"/>
    <w:rsid w:val="0066281F"/>
    <w:rsid w:val="00666764"/>
    <w:rsid w:val="0066694B"/>
    <w:rsid w:val="00667DB6"/>
    <w:rsid w:val="00670048"/>
    <w:rsid w:val="00673BC1"/>
    <w:rsid w:val="0067563C"/>
    <w:rsid w:val="006771E8"/>
    <w:rsid w:val="00677C01"/>
    <w:rsid w:val="006839B1"/>
    <w:rsid w:val="00683CC7"/>
    <w:rsid w:val="00685446"/>
    <w:rsid w:val="00692CA5"/>
    <w:rsid w:val="006932D7"/>
    <w:rsid w:val="006964C5"/>
    <w:rsid w:val="006B06A2"/>
    <w:rsid w:val="006C02E7"/>
    <w:rsid w:val="006C0A74"/>
    <w:rsid w:val="006C3D37"/>
    <w:rsid w:val="006C6376"/>
    <w:rsid w:val="006D2172"/>
    <w:rsid w:val="006D6C35"/>
    <w:rsid w:val="006D6FF5"/>
    <w:rsid w:val="006F1B19"/>
    <w:rsid w:val="006F1E46"/>
    <w:rsid w:val="006F29ED"/>
    <w:rsid w:val="006F4B40"/>
    <w:rsid w:val="006F4B57"/>
    <w:rsid w:val="006F4F77"/>
    <w:rsid w:val="0070147C"/>
    <w:rsid w:val="00704281"/>
    <w:rsid w:val="00707D08"/>
    <w:rsid w:val="007123C6"/>
    <w:rsid w:val="00714FD6"/>
    <w:rsid w:val="00716F1F"/>
    <w:rsid w:val="00717608"/>
    <w:rsid w:val="00717DBB"/>
    <w:rsid w:val="00720496"/>
    <w:rsid w:val="00722040"/>
    <w:rsid w:val="007265F7"/>
    <w:rsid w:val="00731487"/>
    <w:rsid w:val="00731894"/>
    <w:rsid w:val="00733E0A"/>
    <w:rsid w:val="00734D83"/>
    <w:rsid w:val="00735672"/>
    <w:rsid w:val="007453AE"/>
    <w:rsid w:val="00746796"/>
    <w:rsid w:val="00746D91"/>
    <w:rsid w:val="00750805"/>
    <w:rsid w:val="00754EDD"/>
    <w:rsid w:val="0075598A"/>
    <w:rsid w:val="00756BD8"/>
    <w:rsid w:val="00761813"/>
    <w:rsid w:val="007635CD"/>
    <w:rsid w:val="00771B85"/>
    <w:rsid w:val="00775DA6"/>
    <w:rsid w:val="00775F9A"/>
    <w:rsid w:val="0078044E"/>
    <w:rsid w:val="00781296"/>
    <w:rsid w:val="0078170A"/>
    <w:rsid w:val="0078588F"/>
    <w:rsid w:val="00786E17"/>
    <w:rsid w:val="0079035E"/>
    <w:rsid w:val="00790956"/>
    <w:rsid w:val="0079310A"/>
    <w:rsid w:val="0079502D"/>
    <w:rsid w:val="00797827"/>
    <w:rsid w:val="00797990"/>
    <w:rsid w:val="007A0755"/>
    <w:rsid w:val="007A31D9"/>
    <w:rsid w:val="007A74F9"/>
    <w:rsid w:val="007B4300"/>
    <w:rsid w:val="007B7E4D"/>
    <w:rsid w:val="007C1048"/>
    <w:rsid w:val="007C6EB0"/>
    <w:rsid w:val="007D41A1"/>
    <w:rsid w:val="007D771C"/>
    <w:rsid w:val="007E156E"/>
    <w:rsid w:val="008033D0"/>
    <w:rsid w:val="00803FB6"/>
    <w:rsid w:val="008059EF"/>
    <w:rsid w:val="008119DA"/>
    <w:rsid w:val="00812702"/>
    <w:rsid w:val="008128F7"/>
    <w:rsid w:val="00812938"/>
    <w:rsid w:val="00813ECA"/>
    <w:rsid w:val="00816AA6"/>
    <w:rsid w:val="008247EC"/>
    <w:rsid w:val="008273CA"/>
    <w:rsid w:val="00827B71"/>
    <w:rsid w:val="00830DAC"/>
    <w:rsid w:val="0083134C"/>
    <w:rsid w:val="008325F9"/>
    <w:rsid w:val="00832F51"/>
    <w:rsid w:val="008337EB"/>
    <w:rsid w:val="00843100"/>
    <w:rsid w:val="00847054"/>
    <w:rsid w:val="00850F25"/>
    <w:rsid w:val="008534AA"/>
    <w:rsid w:val="0085464A"/>
    <w:rsid w:val="00860B9B"/>
    <w:rsid w:val="00861287"/>
    <w:rsid w:val="0087166E"/>
    <w:rsid w:val="008719C2"/>
    <w:rsid w:val="00873FBF"/>
    <w:rsid w:val="008806E8"/>
    <w:rsid w:val="00881FCC"/>
    <w:rsid w:val="00883BD8"/>
    <w:rsid w:val="00884FF7"/>
    <w:rsid w:val="00894ACE"/>
    <w:rsid w:val="00897E5A"/>
    <w:rsid w:val="00897E7C"/>
    <w:rsid w:val="008A2C3B"/>
    <w:rsid w:val="008A6579"/>
    <w:rsid w:val="008B19D9"/>
    <w:rsid w:val="008B1FD3"/>
    <w:rsid w:val="008B204B"/>
    <w:rsid w:val="008B3666"/>
    <w:rsid w:val="008B400B"/>
    <w:rsid w:val="008C49AE"/>
    <w:rsid w:val="008C59F7"/>
    <w:rsid w:val="008E381B"/>
    <w:rsid w:val="008E7687"/>
    <w:rsid w:val="008F0E3C"/>
    <w:rsid w:val="008F11FA"/>
    <w:rsid w:val="008F33AE"/>
    <w:rsid w:val="008F4ACA"/>
    <w:rsid w:val="00903D2B"/>
    <w:rsid w:val="00912F98"/>
    <w:rsid w:val="00917FBB"/>
    <w:rsid w:val="009219CA"/>
    <w:rsid w:val="009223D3"/>
    <w:rsid w:val="00923928"/>
    <w:rsid w:val="009258EC"/>
    <w:rsid w:val="009274BC"/>
    <w:rsid w:val="00931D7A"/>
    <w:rsid w:val="00933253"/>
    <w:rsid w:val="00935D8D"/>
    <w:rsid w:val="00941950"/>
    <w:rsid w:val="009420BD"/>
    <w:rsid w:val="00942FE8"/>
    <w:rsid w:val="009440FF"/>
    <w:rsid w:val="009458BC"/>
    <w:rsid w:val="00957E70"/>
    <w:rsid w:val="00965706"/>
    <w:rsid w:val="009664B2"/>
    <w:rsid w:val="00970DAB"/>
    <w:rsid w:val="0097321D"/>
    <w:rsid w:val="00984A4C"/>
    <w:rsid w:val="00985BD2"/>
    <w:rsid w:val="00992531"/>
    <w:rsid w:val="00995CD5"/>
    <w:rsid w:val="009A1787"/>
    <w:rsid w:val="009A2BB4"/>
    <w:rsid w:val="009A4F5A"/>
    <w:rsid w:val="009B08C2"/>
    <w:rsid w:val="009B1F44"/>
    <w:rsid w:val="009B4573"/>
    <w:rsid w:val="009B793E"/>
    <w:rsid w:val="009C002A"/>
    <w:rsid w:val="009C1DAA"/>
    <w:rsid w:val="009C35E4"/>
    <w:rsid w:val="009C72A1"/>
    <w:rsid w:val="009C7EBB"/>
    <w:rsid w:val="009D08D8"/>
    <w:rsid w:val="009D222E"/>
    <w:rsid w:val="009D39FC"/>
    <w:rsid w:val="009D4DAA"/>
    <w:rsid w:val="009E278C"/>
    <w:rsid w:val="009E5125"/>
    <w:rsid w:val="009F582B"/>
    <w:rsid w:val="009F6EDC"/>
    <w:rsid w:val="00A00DA8"/>
    <w:rsid w:val="00A01182"/>
    <w:rsid w:val="00A0163D"/>
    <w:rsid w:val="00A0256C"/>
    <w:rsid w:val="00A035CE"/>
    <w:rsid w:val="00A0537F"/>
    <w:rsid w:val="00A05C39"/>
    <w:rsid w:val="00A0602E"/>
    <w:rsid w:val="00A06C1F"/>
    <w:rsid w:val="00A07FFA"/>
    <w:rsid w:val="00A11FB4"/>
    <w:rsid w:val="00A13BA2"/>
    <w:rsid w:val="00A1550B"/>
    <w:rsid w:val="00A17DDF"/>
    <w:rsid w:val="00A253C3"/>
    <w:rsid w:val="00A33B07"/>
    <w:rsid w:val="00A34ED9"/>
    <w:rsid w:val="00A35782"/>
    <w:rsid w:val="00A362F9"/>
    <w:rsid w:val="00A43EE6"/>
    <w:rsid w:val="00A45B95"/>
    <w:rsid w:val="00A50787"/>
    <w:rsid w:val="00A54479"/>
    <w:rsid w:val="00A60F49"/>
    <w:rsid w:val="00A61E15"/>
    <w:rsid w:val="00A61ED0"/>
    <w:rsid w:val="00A6337E"/>
    <w:rsid w:val="00A66F91"/>
    <w:rsid w:val="00A66FB8"/>
    <w:rsid w:val="00A70229"/>
    <w:rsid w:val="00A73750"/>
    <w:rsid w:val="00A73B0B"/>
    <w:rsid w:val="00A74FF4"/>
    <w:rsid w:val="00A86026"/>
    <w:rsid w:val="00A918D1"/>
    <w:rsid w:val="00A93A9A"/>
    <w:rsid w:val="00A97597"/>
    <w:rsid w:val="00AA5C16"/>
    <w:rsid w:val="00AB26AA"/>
    <w:rsid w:val="00AB48F3"/>
    <w:rsid w:val="00AB603F"/>
    <w:rsid w:val="00AC31D4"/>
    <w:rsid w:val="00AC5515"/>
    <w:rsid w:val="00AC608B"/>
    <w:rsid w:val="00AC6098"/>
    <w:rsid w:val="00AC6545"/>
    <w:rsid w:val="00AC7FE4"/>
    <w:rsid w:val="00AD3B26"/>
    <w:rsid w:val="00AD3DD5"/>
    <w:rsid w:val="00AD6773"/>
    <w:rsid w:val="00AE0190"/>
    <w:rsid w:val="00AE2BF6"/>
    <w:rsid w:val="00AE3370"/>
    <w:rsid w:val="00AE64CA"/>
    <w:rsid w:val="00AF7092"/>
    <w:rsid w:val="00B03156"/>
    <w:rsid w:val="00B1324D"/>
    <w:rsid w:val="00B157E2"/>
    <w:rsid w:val="00B17767"/>
    <w:rsid w:val="00B24A45"/>
    <w:rsid w:val="00B25B92"/>
    <w:rsid w:val="00B26948"/>
    <w:rsid w:val="00B306E8"/>
    <w:rsid w:val="00B30989"/>
    <w:rsid w:val="00B31E0C"/>
    <w:rsid w:val="00B32A34"/>
    <w:rsid w:val="00B34D51"/>
    <w:rsid w:val="00B36A0E"/>
    <w:rsid w:val="00B36BA1"/>
    <w:rsid w:val="00B40334"/>
    <w:rsid w:val="00B40952"/>
    <w:rsid w:val="00B40D67"/>
    <w:rsid w:val="00B43352"/>
    <w:rsid w:val="00B43C45"/>
    <w:rsid w:val="00B45A18"/>
    <w:rsid w:val="00B558F0"/>
    <w:rsid w:val="00B55EE8"/>
    <w:rsid w:val="00B56E6C"/>
    <w:rsid w:val="00B60C20"/>
    <w:rsid w:val="00B6213F"/>
    <w:rsid w:val="00B63D0E"/>
    <w:rsid w:val="00B673D8"/>
    <w:rsid w:val="00B72069"/>
    <w:rsid w:val="00B75D14"/>
    <w:rsid w:val="00B83039"/>
    <w:rsid w:val="00B85FE0"/>
    <w:rsid w:val="00B860F7"/>
    <w:rsid w:val="00B866EF"/>
    <w:rsid w:val="00BA050D"/>
    <w:rsid w:val="00BA49AA"/>
    <w:rsid w:val="00BA5B00"/>
    <w:rsid w:val="00BB09AD"/>
    <w:rsid w:val="00BB1A07"/>
    <w:rsid w:val="00BB5C42"/>
    <w:rsid w:val="00BB6DAD"/>
    <w:rsid w:val="00BB7346"/>
    <w:rsid w:val="00BB7659"/>
    <w:rsid w:val="00BC1555"/>
    <w:rsid w:val="00BC60A9"/>
    <w:rsid w:val="00BC69E0"/>
    <w:rsid w:val="00BC6F86"/>
    <w:rsid w:val="00BD11D9"/>
    <w:rsid w:val="00BD542D"/>
    <w:rsid w:val="00BE0C8A"/>
    <w:rsid w:val="00BE1E31"/>
    <w:rsid w:val="00BE334D"/>
    <w:rsid w:val="00BE4988"/>
    <w:rsid w:val="00BF1C24"/>
    <w:rsid w:val="00BF31F1"/>
    <w:rsid w:val="00BF4ED5"/>
    <w:rsid w:val="00BF549A"/>
    <w:rsid w:val="00BF5E73"/>
    <w:rsid w:val="00BF6766"/>
    <w:rsid w:val="00BF6A22"/>
    <w:rsid w:val="00C01647"/>
    <w:rsid w:val="00C01D7B"/>
    <w:rsid w:val="00C04117"/>
    <w:rsid w:val="00C06488"/>
    <w:rsid w:val="00C06939"/>
    <w:rsid w:val="00C07947"/>
    <w:rsid w:val="00C124F8"/>
    <w:rsid w:val="00C21795"/>
    <w:rsid w:val="00C21E3B"/>
    <w:rsid w:val="00C237D6"/>
    <w:rsid w:val="00C27CB1"/>
    <w:rsid w:val="00C322FD"/>
    <w:rsid w:val="00C34EF5"/>
    <w:rsid w:val="00C35B1A"/>
    <w:rsid w:val="00C36E02"/>
    <w:rsid w:val="00C37C7B"/>
    <w:rsid w:val="00C41C7D"/>
    <w:rsid w:val="00C43946"/>
    <w:rsid w:val="00C520F7"/>
    <w:rsid w:val="00C63023"/>
    <w:rsid w:val="00C63743"/>
    <w:rsid w:val="00C7450C"/>
    <w:rsid w:val="00C76C6C"/>
    <w:rsid w:val="00C76E31"/>
    <w:rsid w:val="00C80EC5"/>
    <w:rsid w:val="00C855D9"/>
    <w:rsid w:val="00C86BB9"/>
    <w:rsid w:val="00C8772C"/>
    <w:rsid w:val="00C87BC5"/>
    <w:rsid w:val="00C961B0"/>
    <w:rsid w:val="00C96A10"/>
    <w:rsid w:val="00CA3EE1"/>
    <w:rsid w:val="00CA43FD"/>
    <w:rsid w:val="00CA4519"/>
    <w:rsid w:val="00CA7A34"/>
    <w:rsid w:val="00CB0E1D"/>
    <w:rsid w:val="00CB18EB"/>
    <w:rsid w:val="00CB43A9"/>
    <w:rsid w:val="00CB441E"/>
    <w:rsid w:val="00CB533E"/>
    <w:rsid w:val="00CC6360"/>
    <w:rsid w:val="00CC72E9"/>
    <w:rsid w:val="00CD0463"/>
    <w:rsid w:val="00CD25C2"/>
    <w:rsid w:val="00CD4D4E"/>
    <w:rsid w:val="00CE24E5"/>
    <w:rsid w:val="00CE362B"/>
    <w:rsid w:val="00CE41DB"/>
    <w:rsid w:val="00CE4D96"/>
    <w:rsid w:val="00CF5B35"/>
    <w:rsid w:val="00D01C16"/>
    <w:rsid w:val="00D03A19"/>
    <w:rsid w:val="00D052D2"/>
    <w:rsid w:val="00D05669"/>
    <w:rsid w:val="00D078C4"/>
    <w:rsid w:val="00D132C1"/>
    <w:rsid w:val="00D15EA5"/>
    <w:rsid w:val="00D20415"/>
    <w:rsid w:val="00D2100B"/>
    <w:rsid w:val="00D24220"/>
    <w:rsid w:val="00D3089E"/>
    <w:rsid w:val="00D31D7A"/>
    <w:rsid w:val="00D33E60"/>
    <w:rsid w:val="00D36034"/>
    <w:rsid w:val="00D371E9"/>
    <w:rsid w:val="00D430AD"/>
    <w:rsid w:val="00D450B7"/>
    <w:rsid w:val="00D45F10"/>
    <w:rsid w:val="00D460E7"/>
    <w:rsid w:val="00D54C93"/>
    <w:rsid w:val="00D63ABC"/>
    <w:rsid w:val="00D64DBE"/>
    <w:rsid w:val="00D675F1"/>
    <w:rsid w:val="00D73B96"/>
    <w:rsid w:val="00D80807"/>
    <w:rsid w:val="00D8094E"/>
    <w:rsid w:val="00D81051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A53C2"/>
    <w:rsid w:val="00DB308D"/>
    <w:rsid w:val="00DB460F"/>
    <w:rsid w:val="00DB5F40"/>
    <w:rsid w:val="00DC0E22"/>
    <w:rsid w:val="00DC2D06"/>
    <w:rsid w:val="00DC38AA"/>
    <w:rsid w:val="00DC7385"/>
    <w:rsid w:val="00DC7766"/>
    <w:rsid w:val="00DD1E47"/>
    <w:rsid w:val="00DD4B3F"/>
    <w:rsid w:val="00DD61A9"/>
    <w:rsid w:val="00DD6EF1"/>
    <w:rsid w:val="00DE0EEE"/>
    <w:rsid w:val="00DE4958"/>
    <w:rsid w:val="00DF096F"/>
    <w:rsid w:val="00DF1A18"/>
    <w:rsid w:val="00DF5702"/>
    <w:rsid w:val="00E02384"/>
    <w:rsid w:val="00E04361"/>
    <w:rsid w:val="00E0491A"/>
    <w:rsid w:val="00E04AF7"/>
    <w:rsid w:val="00E064FD"/>
    <w:rsid w:val="00E1053A"/>
    <w:rsid w:val="00E14AC7"/>
    <w:rsid w:val="00E268DB"/>
    <w:rsid w:val="00E26AF3"/>
    <w:rsid w:val="00E276E0"/>
    <w:rsid w:val="00E314EA"/>
    <w:rsid w:val="00E33FDA"/>
    <w:rsid w:val="00E3450C"/>
    <w:rsid w:val="00E373D6"/>
    <w:rsid w:val="00E406D5"/>
    <w:rsid w:val="00E4289F"/>
    <w:rsid w:val="00E43D35"/>
    <w:rsid w:val="00E56475"/>
    <w:rsid w:val="00E56701"/>
    <w:rsid w:val="00E57FB7"/>
    <w:rsid w:val="00E613B0"/>
    <w:rsid w:val="00E62754"/>
    <w:rsid w:val="00E64D2D"/>
    <w:rsid w:val="00E67180"/>
    <w:rsid w:val="00E726FD"/>
    <w:rsid w:val="00E74503"/>
    <w:rsid w:val="00E7580C"/>
    <w:rsid w:val="00E86B53"/>
    <w:rsid w:val="00E9110B"/>
    <w:rsid w:val="00E95B08"/>
    <w:rsid w:val="00EA1B10"/>
    <w:rsid w:val="00EA2B6F"/>
    <w:rsid w:val="00EA5D23"/>
    <w:rsid w:val="00EB0781"/>
    <w:rsid w:val="00EB3478"/>
    <w:rsid w:val="00EB4B39"/>
    <w:rsid w:val="00EB6FE3"/>
    <w:rsid w:val="00EC44C4"/>
    <w:rsid w:val="00ED5B3F"/>
    <w:rsid w:val="00ED6D55"/>
    <w:rsid w:val="00EE0F65"/>
    <w:rsid w:val="00EE6455"/>
    <w:rsid w:val="00F01BF7"/>
    <w:rsid w:val="00F06A77"/>
    <w:rsid w:val="00F07049"/>
    <w:rsid w:val="00F205B7"/>
    <w:rsid w:val="00F246A1"/>
    <w:rsid w:val="00F247EA"/>
    <w:rsid w:val="00F3171B"/>
    <w:rsid w:val="00F3252B"/>
    <w:rsid w:val="00F33767"/>
    <w:rsid w:val="00F34DFF"/>
    <w:rsid w:val="00F36368"/>
    <w:rsid w:val="00F37917"/>
    <w:rsid w:val="00F42AC2"/>
    <w:rsid w:val="00F52869"/>
    <w:rsid w:val="00F5513E"/>
    <w:rsid w:val="00F56687"/>
    <w:rsid w:val="00F623CA"/>
    <w:rsid w:val="00F63F3F"/>
    <w:rsid w:val="00F66FA5"/>
    <w:rsid w:val="00F71678"/>
    <w:rsid w:val="00F71A70"/>
    <w:rsid w:val="00F72986"/>
    <w:rsid w:val="00F730E3"/>
    <w:rsid w:val="00F73D95"/>
    <w:rsid w:val="00F741A5"/>
    <w:rsid w:val="00F755E9"/>
    <w:rsid w:val="00F909CD"/>
    <w:rsid w:val="00F974D1"/>
    <w:rsid w:val="00FA16E0"/>
    <w:rsid w:val="00FA5BC2"/>
    <w:rsid w:val="00FB3ACC"/>
    <w:rsid w:val="00FC1059"/>
    <w:rsid w:val="00FC332F"/>
    <w:rsid w:val="00FC4397"/>
    <w:rsid w:val="00FC58F6"/>
    <w:rsid w:val="00FC672F"/>
    <w:rsid w:val="00FC7EC3"/>
    <w:rsid w:val="00FD05AD"/>
    <w:rsid w:val="00FD0666"/>
    <w:rsid w:val="00FD504A"/>
    <w:rsid w:val="00FD557D"/>
    <w:rsid w:val="00FD7295"/>
    <w:rsid w:val="00FE2187"/>
    <w:rsid w:val="00FE320C"/>
    <w:rsid w:val="00FE6836"/>
    <w:rsid w:val="00FF0D77"/>
    <w:rsid w:val="00FF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A2233F3E4944680940A23181104C6" ma:contentTypeVersion="3" ma:contentTypeDescription="Create a new document." ma:contentTypeScope="" ma:versionID="e5a4c91b7f29a51a500400f7f96f5542">
  <xsd:schema xmlns:xsd="http://www.w3.org/2001/XMLSchema" xmlns:xs="http://www.w3.org/2001/XMLSchema" xmlns:p="http://schemas.microsoft.com/office/2006/metadata/properties" xmlns:ns2="7f6dd7f9-6fd0-4821-a2a1-71e293d0fbb3" targetNamespace="http://schemas.microsoft.com/office/2006/metadata/properties" ma:root="true" ma:fieldsID="b924a148652780379de296db0ba5bede" ns2:_="">
    <xsd:import namespace="7f6dd7f9-6fd0-4821-a2a1-71e293d0fb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dd7f9-6fd0-4821-a2a1-71e293d0f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550914-D24D-458A-86DD-6740F65541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dd7f9-6fd0-4821-a2a1-71e293d0fb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5</Pages>
  <Words>1526</Words>
  <Characters>8703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Krittayawan Kungmarerng</cp:lastModifiedBy>
  <cp:revision>2</cp:revision>
  <cp:lastPrinted>2026-02-19T07:41:00Z</cp:lastPrinted>
  <dcterms:created xsi:type="dcterms:W3CDTF">2026-02-26T10:16:00Z</dcterms:created>
  <dcterms:modified xsi:type="dcterms:W3CDTF">2026-02-26T10:16:00Z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0x010100974A2233F3E4944680940A23181104C6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1401600</vt:r8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