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269"/>
        <w:gridCol w:w="7838"/>
      </w:tblGrid>
      <w:tr w:rsidR="001940B5" w:rsidRPr="00CA5F92" w14:paraId="593643BE" w14:textId="77777777" w:rsidTr="000F0E75">
        <w:trPr>
          <w:tblHeader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28AFE47F" w14:textId="36942A76" w:rsidR="001940B5" w:rsidRPr="00CA5F92" w:rsidRDefault="001940B5" w:rsidP="006F2F32">
            <w:pPr>
              <w:pStyle w:val="TOC2"/>
              <w:spacing w:before="0" w:after="100" w:afterAutospacing="1" w:line="240" w:lineRule="auto"/>
              <w:ind w:right="-16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5F92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EDD9AD9" w14:textId="77777777" w:rsidR="001940B5" w:rsidRPr="00CA5F92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8" w:type="dxa"/>
            <w:tcBorders>
              <w:top w:val="nil"/>
              <w:left w:val="nil"/>
              <w:bottom w:val="nil"/>
              <w:right w:val="nil"/>
            </w:tcBorders>
          </w:tcPr>
          <w:p w14:paraId="168A7850" w14:textId="77777777" w:rsidR="001940B5" w:rsidRPr="00CA5F92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1940B5" w:rsidRPr="00CA5F92" w14:paraId="6ADF35BE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1" w:type="dxa"/>
          </w:tcPr>
          <w:p w14:paraId="11D1B016" w14:textId="77777777" w:rsidR="001940B5" w:rsidRPr="00CA5F92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45CEA39" w14:textId="77777777" w:rsidR="001940B5" w:rsidRPr="00CA5F92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6B926951" w14:textId="77777777" w:rsidR="001940B5" w:rsidRPr="00CA5F92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900D9" w:rsidRPr="00CA5F92" w14:paraId="01459A6A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1" w:type="dxa"/>
          </w:tcPr>
          <w:p w14:paraId="7E2B6DA8" w14:textId="37BB0304" w:rsidR="00D900D9" w:rsidRPr="00CA5F92" w:rsidRDefault="00D900D9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31AB825" w14:textId="77777777" w:rsidR="00D900D9" w:rsidRPr="00CA5F92" w:rsidRDefault="00D900D9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131755DC" w14:textId="3A131D89" w:rsidR="00D900D9" w:rsidRPr="00CA5F92" w:rsidRDefault="00D900D9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40B5" w:rsidRPr="00CA5F92" w14:paraId="16B6D1E9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4B19B947" w14:textId="7B743CE5" w:rsidR="001940B5" w:rsidRPr="00CA5F92" w:rsidRDefault="001940B5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4E5C331" w14:textId="77777777" w:rsidR="001940B5" w:rsidRPr="00CA5F92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6D7E05F1" w14:textId="77777777" w:rsidR="001940B5" w:rsidRPr="00CA5F92" w:rsidRDefault="002222E4" w:rsidP="00952B83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E221D" w:rsidRPr="00CA5F92" w14:paraId="602BAF63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625438CC" w14:textId="1C6F9070" w:rsidR="002E221D" w:rsidRPr="00CA5F92" w:rsidRDefault="002E221D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413CAFE" w14:textId="77777777" w:rsidR="002E221D" w:rsidRPr="00CA5F92" w:rsidRDefault="002E221D" w:rsidP="002E221D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165F46CC" w14:textId="03556E24" w:rsidR="002E221D" w:rsidRPr="00CA5F92" w:rsidRDefault="000F44D6" w:rsidP="002E221D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723BF5" w:rsidRPr="00CA5F92" w14:paraId="25175C5A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7E9F85B9" w14:textId="7F04E64F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8D9FF3F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6E21E33C" w14:textId="591DAC5E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23BF5" w:rsidRPr="00CA5F92" w14:paraId="7A71ABB3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0C3E9D60" w14:textId="7A046BCB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9281396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718445AB" w14:textId="626A6983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723BF5" w:rsidRPr="00CA5F92" w14:paraId="6E88A98B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75D4F885" w14:textId="16A837C5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64F0852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20FEEAF6" w14:textId="782E0DB4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723BF5" w:rsidRPr="00CA5F92" w14:paraId="1E8E6BBE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0BDD32F5" w14:textId="4E703F22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FF8A56A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40EEA721" w14:textId="260D8026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ลูกหนี้ตามสัญญาเช่า</w:t>
            </w:r>
          </w:p>
        </w:tc>
      </w:tr>
      <w:tr w:rsidR="00723BF5" w:rsidRPr="00CA5F92" w14:paraId="3A198D0A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1BB933E0" w14:textId="4332C887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B07CBDA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65243BDD" w14:textId="06FFC8C0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723BF5" w:rsidRPr="00CA5F92" w14:paraId="3F794E8D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59CF99F1" w14:textId="583635D3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C5197EF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313E5616" w14:textId="6D4F670F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723BF5" w:rsidRPr="00CA5F92" w14:paraId="3FE585AD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037CF91F" w14:textId="32BBBB4A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C6DCC16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4B3B602D" w14:textId="28C553C3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723BF5" w:rsidRPr="00CA5F92" w14:paraId="651E2C4D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634603D4" w14:textId="670CE557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00DCEE2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7CC67908" w14:textId="54B2AC81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23BF5" w:rsidRPr="00CA5F92" w14:paraId="5B3DF986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5BC3210E" w14:textId="16C3CFEE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7D7FE9C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644F8F6B" w14:textId="7D7A80A2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23BF5" w:rsidRPr="00CA5F92" w14:paraId="00E1048A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739A7AF8" w14:textId="710CA16B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86C6E83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42D85927" w14:textId="77BDBFCA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723BF5" w:rsidRPr="00CA5F92" w14:paraId="1A18DE5F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5377CDAA" w14:textId="0C997C69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19E10E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19DBA36A" w14:textId="00FD757B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723BF5" w:rsidRPr="00CA5F92" w14:paraId="23B0E036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28CF6CAC" w14:textId="68123CA3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888D08F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73B5E220" w14:textId="4893C090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23BF5" w:rsidRPr="00CA5F92" w14:paraId="0433F893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75B18457" w14:textId="77777777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2F066D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45165126" w14:textId="57CF1E26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723BF5" w:rsidRPr="00CA5F92" w14:paraId="7D495A94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58FF354A" w14:textId="018FE279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1AC4E32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5A40A6BC" w14:textId="1896B28D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723BF5" w:rsidRPr="00CA5F92" w14:paraId="67A9EB45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048C1B5E" w14:textId="212EB23C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E028A64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1283DC5F" w14:textId="07EFF1FB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23BF5" w:rsidRPr="00CA5F92" w14:paraId="1D8494D1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038DEA00" w14:textId="77777777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656BA45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7834D2B6" w14:textId="70C50C38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34D7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การดำเนินงานที่ยกเลิก</w:t>
            </w:r>
          </w:p>
        </w:tc>
      </w:tr>
      <w:tr w:rsidR="00723BF5" w:rsidRPr="00CA5F92" w14:paraId="17D23266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7CB3B032" w14:textId="17787E28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47B7137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5EB318FB" w14:textId="4A6C9ED6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723BF5" w:rsidRPr="00CA5F92" w14:paraId="41E3B7F1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75E42507" w14:textId="048C71E7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C6D83AA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2060EFFE" w14:textId="22F4D5B3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723BF5" w:rsidRPr="00CA5F92" w14:paraId="2D1E51EA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58147C21" w14:textId="1AFA70F1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4EAE731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62B3F72D" w14:textId="25B6F405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23BF5" w:rsidRPr="00CA5F92" w14:paraId="36E03B9D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7F394C4E" w14:textId="14CB8A5C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431456B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01410818" w14:textId="2D531E5D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</w:t>
            </w:r>
          </w:p>
        </w:tc>
      </w:tr>
      <w:tr w:rsidR="00723BF5" w:rsidRPr="00CA5F92" w14:paraId="2EF89CC7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5E84D288" w14:textId="77777777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88DA5D7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5D1FFB4D" w14:textId="308A8924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702B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23BF5" w:rsidRPr="00CA5F92" w14:paraId="69E79C52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535BC708" w14:textId="5F879B1D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2EF70C6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36C620DD" w14:textId="0FB82B7F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23BF5" w:rsidRPr="00CA5F92" w14:paraId="404FABBC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7564E50E" w14:textId="705685C1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B4402C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300EBC04" w14:textId="0FF9C862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723BF5" w:rsidRPr="00CA5F92" w14:paraId="0C4B14B3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4B7C33AC" w14:textId="425639F2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6D7284B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3731CB25" w14:textId="30CB4C51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23BF5" w:rsidRPr="00CA5F92" w14:paraId="6F96E8BA" w14:textId="77777777" w:rsidTr="000F0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3765CABB" w14:textId="00F9C412" w:rsidR="00723BF5" w:rsidRPr="00CA5F92" w:rsidRDefault="00723BF5" w:rsidP="00723BF5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71F2825" w14:textId="77777777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615406D4" w14:textId="435C9869" w:rsidR="00723BF5" w:rsidRPr="00CA5F92" w:rsidRDefault="00723BF5" w:rsidP="00723BF5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</w:tbl>
    <w:p w14:paraId="6DD3D1A0" w14:textId="77777777" w:rsidR="00723BF5" w:rsidRDefault="00723BF5" w:rsidP="003E70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63244C" w14:textId="77777777" w:rsidR="00CF3367" w:rsidRDefault="00CF3367" w:rsidP="003E70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4130430" w14:textId="103F7763" w:rsidR="003E7076" w:rsidRPr="00CD5B9D" w:rsidRDefault="003E7076" w:rsidP="003E70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D5B9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8949934" w14:textId="77777777" w:rsidR="003E7076" w:rsidRPr="00723BF5" w:rsidRDefault="003E7076" w:rsidP="003E7076">
      <w:pPr>
        <w:spacing w:line="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7C62BCC" w14:textId="53E06109" w:rsidR="00661CC0" w:rsidRPr="00CD5B9D" w:rsidRDefault="00661CC0" w:rsidP="003E70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D5B9D">
        <w:rPr>
          <w:rFonts w:ascii="Angsana New" w:hAnsi="Angsana New"/>
          <w:sz w:val="30"/>
          <w:szCs w:val="30"/>
          <w:cs/>
        </w:rPr>
        <w:t>งบการเงิน</w:t>
      </w:r>
      <w:r w:rsidR="00E61283" w:rsidRPr="00CD5B9D">
        <w:rPr>
          <w:rFonts w:ascii="Angsana New" w:hAnsi="Angsana New"/>
          <w:sz w:val="30"/>
          <w:szCs w:val="30"/>
          <w:cs/>
        </w:rPr>
        <w:t>นี้</w:t>
      </w:r>
      <w:r w:rsidRPr="00CD5B9D">
        <w:rPr>
          <w:rFonts w:ascii="Angsana New" w:hAnsi="Angsana New"/>
          <w:sz w:val="30"/>
          <w:szCs w:val="30"/>
          <w:cs/>
        </w:rPr>
        <w:t>ได้รับอนุมัติ</w:t>
      </w:r>
      <w:r w:rsidR="00492A47" w:rsidRPr="00CD5B9D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CD5B9D">
        <w:rPr>
          <w:rFonts w:ascii="Angsana New" w:hAnsi="Angsana New"/>
          <w:sz w:val="30"/>
          <w:szCs w:val="30"/>
          <w:cs/>
        </w:rPr>
        <w:t>จาก</w:t>
      </w:r>
      <w:r w:rsidR="006A5927" w:rsidRPr="00CD5B9D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CD5B9D">
        <w:rPr>
          <w:rFonts w:ascii="Angsana New" w:hAnsi="Angsana New"/>
          <w:sz w:val="30"/>
          <w:szCs w:val="30"/>
          <w:cs/>
        </w:rPr>
        <w:t>เมื่อ</w:t>
      </w:r>
      <w:r w:rsidR="008704F5" w:rsidRPr="00CD5B9D">
        <w:rPr>
          <w:rFonts w:ascii="Angsana New" w:hAnsi="Angsana New"/>
          <w:sz w:val="30"/>
          <w:szCs w:val="30"/>
          <w:cs/>
        </w:rPr>
        <w:t>วันที่</w:t>
      </w:r>
      <w:r w:rsidR="00CB3E12" w:rsidRPr="00CD5B9D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27</w:t>
      </w:r>
      <w:r w:rsidR="003E7076" w:rsidRPr="00CD5B9D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="000242CC" w:rsidRPr="00CD5B9D">
        <w:rPr>
          <w:rFonts w:ascii="Angsana New" w:hAnsi="Angsana New"/>
          <w:sz w:val="30"/>
          <w:szCs w:val="30"/>
          <w:cs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2569</w:t>
      </w:r>
    </w:p>
    <w:p w14:paraId="422C5ED2" w14:textId="3B3E6C37" w:rsidR="00D900D9" w:rsidRPr="00723BF5" w:rsidRDefault="00D900D9" w:rsidP="003E7076">
      <w:pPr>
        <w:spacing w:line="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DA0CE6" w14:textId="77777777" w:rsidR="00D900D9" w:rsidRPr="00CD5B9D" w:rsidRDefault="00D900D9" w:rsidP="003608E5">
      <w:pPr>
        <w:pStyle w:val="ListParagraph"/>
        <w:numPr>
          <w:ilvl w:val="0"/>
          <w:numId w:val="18"/>
        </w:num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5B9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12DA288" w14:textId="77777777" w:rsidR="00D900D9" w:rsidRPr="00723BF5" w:rsidRDefault="00D900D9" w:rsidP="00D900D9">
      <w:p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  <w:cs/>
        </w:rPr>
      </w:pPr>
    </w:p>
    <w:p w14:paraId="0EC1001E" w14:textId="1DB875CE" w:rsidR="00D900D9" w:rsidRPr="00CD5B9D" w:rsidRDefault="00D900D9" w:rsidP="00D900D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D5B9D">
        <w:rPr>
          <w:rFonts w:ascii="Angsana New" w:hAnsi="Angsana New"/>
          <w:sz w:val="30"/>
          <w:szCs w:val="30"/>
          <w:cs/>
        </w:rPr>
        <w:t xml:space="preserve">บริษัท สแกน อินเตอร์ จำกัด (มหาชน) </w:t>
      </w:r>
      <w:r w:rsidRPr="00CD5B9D">
        <w:rPr>
          <w:rFonts w:ascii="Angsana New" w:hAnsi="Angsana New"/>
          <w:sz w:val="30"/>
          <w:szCs w:val="30"/>
        </w:rPr>
        <w:t>“</w:t>
      </w:r>
      <w:r w:rsidRPr="00CD5B9D">
        <w:rPr>
          <w:rFonts w:ascii="Angsana New" w:hAnsi="Angsana New"/>
          <w:sz w:val="30"/>
          <w:szCs w:val="30"/>
          <w:cs/>
        </w:rPr>
        <w:t>บริษัท</w:t>
      </w:r>
      <w:r w:rsidRPr="00CD5B9D">
        <w:rPr>
          <w:rFonts w:ascii="Angsana New" w:hAnsi="Angsana New"/>
          <w:sz w:val="30"/>
          <w:szCs w:val="30"/>
        </w:rPr>
        <w:t>”</w:t>
      </w:r>
      <w:r w:rsidRPr="00CD5B9D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 เมื่อวันที่ </w:t>
      </w:r>
      <w:r w:rsidR="00E537CC" w:rsidRPr="00E537CC">
        <w:rPr>
          <w:rFonts w:ascii="Angsana New" w:hAnsi="Angsana New"/>
          <w:sz w:val="30"/>
          <w:szCs w:val="30"/>
        </w:rPr>
        <w:t>23</w:t>
      </w:r>
      <w:r w:rsidRPr="00CD5B9D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E537CC" w:rsidRPr="00E537CC">
        <w:rPr>
          <w:rFonts w:ascii="Angsana New" w:hAnsi="Angsana New"/>
          <w:sz w:val="30"/>
          <w:szCs w:val="30"/>
        </w:rPr>
        <w:t>2558</w:t>
      </w:r>
      <w:r w:rsidRPr="00CD5B9D">
        <w:rPr>
          <w:rFonts w:ascii="Angsana New" w:hAnsi="Angsana New"/>
          <w:sz w:val="30"/>
          <w:szCs w:val="30"/>
          <w:cs/>
        </w:rPr>
        <w:t xml:space="preserve"> โดยมีที่อยู่จดทะเบียนของบริษัทตั้งอยู่ เลขที่ </w:t>
      </w:r>
      <w:r w:rsidR="00E537CC" w:rsidRPr="00E537CC">
        <w:rPr>
          <w:rFonts w:ascii="Angsana New" w:hAnsi="Angsana New"/>
          <w:sz w:val="30"/>
          <w:szCs w:val="30"/>
        </w:rPr>
        <w:t>355</w:t>
      </w:r>
      <w:r w:rsidRPr="00CD5B9D">
        <w:rPr>
          <w:rFonts w:ascii="Angsana New" w:hAnsi="Angsana New"/>
          <w:sz w:val="30"/>
          <w:szCs w:val="30"/>
          <w:cs/>
        </w:rPr>
        <w:t xml:space="preserve"> ถนนบอนด์สตรีท ตำบลบางพูด อำเภอปากเกร็ด จังหวัดนนทบุรี ประเทศไทย</w:t>
      </w:r>
    </w:p>
    <w:p w14:paraId="1D2E4808" w14:textId="77777777" w:rsidR="00D900D9" w:rsidRPr="00723BF5" w:rsidRDefault="00D900D9" w:rsidP="00D900D9">
      <w:pPr>
        <w:tabs>
          <w:tab w:val="left" w:pos="2340"/>
        </w:tabs>
        <w:spacing w:line="240" w:lineRule="auto"/>
        <w:ind w:left="2700" w:hanging="2160"/>
        <w:jc w:val="thaiDistribute"/>
        <w:rPr>
          <w:rFonts w:ascii="Angsana New" w:hAnsi="Angsana New"/>
          <w:sz w:val="24"/>
          <w:szCs w:val="24"/>
        </w:rPr>
      </w:pPr>
    </w:p>
    <w:p w14:paraId="138E192D" w14:textId="77777777" w:rsidR="00D900D9" w:rsidRPr="00CD5B9D" w:rsidRDefault="00D900D9" w:rsidP="00D900D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D5B9D">
        <w:rPr>
          <w:rFonts w:ascii="Angsana New" w:hAnsi="Angsana New"/>
          <w:sz w:val="30"/>
          <w:szCs w:val="30"/>
          <w:cs/>
        </w:rPr>
        <w:t>ผู้ถือหุ้นรายใหญ่ในระหว่างปีคือ ครอบครัวกิจพิพิธ</w:t>
      </w:r>
    </w:p>
    <w:p w14:paraId="4D6884A6" w14:textId="77777777" w:rsidR="00D900D9" w:rsidRPr="00723BF5" w:rsidRDefault="00D900D9" w:rsidP="00D900D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DB5C213" w14:textId="5B6C9B3D" w:rsidR="00D900D9" w:rsidRPr="00CD5B9D" w:rsidRDefault="00D900D9" w:rsidP="00D900D9">
      <w:pPr>
        <w:tabs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D5B9D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493B5E" w:rsidRPr="00CD5B9D">
        <w:rPr>
          <w:rFonts w:ascii="Angsana New" w:hAnsi="Angsana New"/>
          <w:sz w:val="30"/>
          <w:szCs w:val="30"/>
        </w:rPr>
        <w:t xml:space="preserve"> </w:t>
      </w:r>
      <w:r w:rsidR="00FA1675" w:rsidRPr="00CD5B9D">
        <w:rPr>
          <w:rFonts w:ascii="Angsana New" w:hAnsi="Angsana New" w:hint="cs"/>
          <w:sz w:val="30"/>
          <w:szCs w:val="30"/>
          <w:cs/>
        </w:rPr>
        <w:t xml:space="preserve">การดำเนินงานร่วมกัน </w:t>
      </w:r>
      <w:r w:rsidRPr="00CD5B9D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CD5B9D">
        <w:rPr>
          <w:rFonts w:ascii="Angsana New" w:hAnsi="Angsana New"/>
          <w:sz w:val="30"/>
          <w:szCs w:val="30"/>
        </w:rPr>
        <w:t>“</w:t>
      </w:r>
      <w:r w:rsidRPr="00CD5B9D">
        <w:rPr>
          <w:rFonts w:ascii="Angsana New" w:hAnsi="Angsana New"/>
          <w:sz w:val="30"/>
          <w:szCs w:val="30"/>
          <w:cs/>
        </w:rPr>
        <w:t>กลุ่มบริษัท</w:t>
      </w:r>
      <w:r w:rsidRPr="00CD5B9D">
        <w:rPr>
          <w:rFonts w:ascii="Angsana New" w:hAnsi="Angsana New"/>
          <w:sz w:val="30"/>
          <w:szCs w:val="30"/>
        </w:rPr>
        <w:t>”</w:t>
      </w:r>
      <w:r w:rsidRPr="00CD5B9D">
        <w:rPr>
          <w:rFonts w:ascii="Angsana New" w:hAnsi="Angsana New"/>
          <w:sz w:val="30"/>
          <w:szCs w:val="30"/>
          <w:cs/>
        </w:rPr>
        <w:t>) ดำเนินธุรกิจหลักในธุรกิจการค้าก๊าซธรรมชาติสำหรับยานยนต์ (</w:t>
      </w:r>
      <w:r w:rsidRPr="00CD5B9D">
        <w:rPr>
          <w:rFonts w:ascii="Angsana New" w:hAnsi="Angsana New"/>
          <w:sz w:val="30"/>
          <w:szCs w:val="30"/>
        </w:rPr>
        <w:t>NGV)</w:t>
      </w:r>
      <w:r w:rsidRPr="00CD5B9D">
        <w:rPr>
          <w:rFonts w:ascii="Angsana New" w:hAnsi="Angsana New"/>
          <w:sz w:val="30"/>
          <w:szCs w:val="30"/>
          <w:cs/>
        </w:rPr>
        <w:t xml:space="preserve"> ธุรกิจโรงไฟฟ้าพลังงานแสงอาทิตย์ และ</w:t>
      </w:r>
      <w:r w:rsidRPr="00CD5B9D">
        <w:rPr>
          <w:rFonts w:ascii="Angsana New" w:hAnsi="Angsana New" w:hint="cs"/>
          <w:sz w:val="30"/>
          <w:szCs w:val="30"/>
          <w:cs/>
        </w:rPr>
        <w:t>อื่น ๆ</w:t>
      </w:r>
    </w:p>
    <w:p w14:paraId="00E330B7" w14:textId="77777777" w:rsidR="00D900D9" w:rsidRPr="00723BF5" w:rsidRDefault="00D900D9" w:rsidP="00D900D9">
      <w:pPr>
        <w:tabs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6D09FD8" w14:textId="42D31E75" w:rsidR="00D900D9" w:rsidRPr="00CD5B9D" w:rsidRDefault="00D900D9" w:rsidP="00D900D9">
      <w:pPr>
        <w:tabs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D5B9D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E537CC" w:rsidRPr="00E537CC">
        <w:rPr>
          <w:rFonts w:ascii="Angsana New" w:hAnsi="Angsana New"/>
          <w:sz w:val="30"/>
          <w:szCs w:val="30"/>
        </w:rPr>
        <w:t>31</w:t>
      </w:r>
      <w:r w:rsidRPr="00CD5B9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="00723BF5">
        <w:rPr>
          <w:rFonts w:ascii="Angsana New" w:hAnsi="Angsana New"/>
          <w:sz w:val="30"/>
          <w:szCs w:val="30"/>
        </w:rPr>
        <w:t xml:space="preserve"> </w:t>
      </w:r>
      <w:r w:rsidR="00723BF5">
        <w:rPr>
          <w:rFonts w:ascii="Angsana New" w:hAnsi="Angsana New" w:hint="cs"/>
          <w:sz w:val="30"/>
          <w:szCs w:val="30"/>
          <w:cs/>
        </w:rPr>
        <w:t xml:space="preserve">และ </w:t>
      </w:r>
      <w:r w:rsidR="00E537CC" w:rsidRPr="00E537CC">
        <w:rPr>
          <w:rFonts w:ascii="Angsana New" w:hAnsi="Angsana New"/>
          <w:sz w:val="30"/>
          <w:szCs w:val="30"/>
        </w:rPr>
        <w:t>2567</w:t>
      </w:r>
      <w:r w:rsidR="00723BF5">
        <w:rPr>
          <w:rFonts w:ascii="Angsana New" w:hAnsi="Angsana New"/>
          <w:sz w:val="30"/>
          <w:szCs w:val="30"/>
        </w:rPr>
        <w:t xml:space="preserve"> </w:t>
      </w:r>
      <w:r w:rsidR="00723BF5"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ได้เปิดเผยไว้ในหมายเหตุข้อ </w:t>
      </w:r>
      <w:r w:rsidR="00E537CC" w:rsidRPr="00E537CC">
        <w:rPr>
          <w:rFonts w:ascii="Angsana New" w:hAnsi="Angsana New"/>
          <w:sz w:val="30"/>
          <w:szCs w:val="30"/>
        </w:rPr>
        <w:t>11</w:t>
      </w:r>
    </w:p>
    <w:p w14:paraId="35B803FE" w14:textId="77777777" w:rsidR="00B97DBE" w:rsidRPr="00723BF5" w:rsidRDefault="00B97DBE" w:rsidP="00B97DBE">
      <w:pPr>
        <w:rPr>
          <w:rFonts w:asciiTheme="majorBidi" w:hAnsiTheme="majorBidi" w:cstheme="majorBidi"/>
          <w:sz w:val="24"/>
          <w:szCs w:val="24"/>
          <w:cs/>
        </w:rPr>
      </w:pPr>
    </w:p>
    <w:p w14:paraId="39DDBF16" w14:textId="77777777" w:rsidR="00661CC0" w:rsidRPr="000F6845" w:rsidRDefault="002D7611" w:rsidP="00067062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F6845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0AF89054" w14:textId="77777777" w:rsidR="00661CC0" w:rsidRPr="00723BF5" w:rsidRDefault="00661CC0" w:rsidP="00F62590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61B2219" w14:textId="704203F9" w:rsidR="00D45F24" w:rsidRPr="000F6845" w:rsidRDefault="000F017F" w:rsidP="00176A0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974222">
        <w:rPr>
          <w:rFonts w:ascii="Angsana New" w:hAnsi="Angsana New"/>
          <w:sz w:val="30"/>
          <w:szCs w:val="30"/>
        </w:rPr>
        <w:t xml:space="preserve">       </w:t>
      </w:r>
      <w:r w:rsidRPr="000F6845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15120" w:rsidRPr="000F6845">
        <w:rPr>
          <w:rFonts w:ascii="Angsana New" w:hAnsi="Angsana New" w:hint="cs"/>
          <w:sz w:val="30"/>
          <w:szCs w:val="30"/>
          <w:cs/>
        </w:rPr>
        <w:t xml:space="preserve"> </w:t>
      </w:r>
      <w:r w:rsidR="00974222">
        <w:rPr>
          <w:rFonts w:ascii="Angsana New" w:hAnsi="Angsana New"/>
          <w:sz w:val="30"/>
          <w:szCs w:val="30"/>
        </w:rPr>
        <w:t xml:space="preserve">           </w:t>
      </w:r>
      <w:r w:rsidR="008E7863" w:rsidRPr="000F6845">
        <w:rPr>
          <w:rFonts w:ascii="Angsana New" w:hAnsi="Angsana New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690CFE">
        <w:rPr>
          <w:rFonts w:ascii="Angsana New" w:hAnsi="Angsana New" w:hint="cs"/>
          <w:sz w:val="30"/>
          <w:szCs w:val="30"/>
          <w:cs/>
        </w:rPr>
        <w:t>นโยบายการบัญชีที่</w:t>
      </w:r>
      <w:r w:rsidR="008E7863" w:rsidRPr="000F6845">
        <w:rPr>
          <w:rFonts w:ascii="Angsana New" w:hAnsi="Angsana New"/>
          <w:sz w:val="30"/>
          <w:szCs w:val="30"/>
          <w:cs/>
        </w:rPr>
        <w:t>เปิดเผยในหมายเหตุ</w:t>
      </w:r>
      <w:r w:rsidR="00FE4042" w:rsidRPr="000F6845">
        <w:rPr>
          <w:rFonts w:ascii="Angsana New" w:hAnsi="Angsana New" w:hint="cs"/>
          <w:sz w:val="30"/>
          <w:szCs w:val="30"/>
          <w:cs/>
        </w:rPr>
        <w:t xml:space="preserve">ข้อ </w:t>
      </w:r>
      <w:r w:rsidR="00E537CC" w:rsidRPr="00E537CC">
        <w:rPr>
          <w:rFonts w:ascii="Angsana New" w:hAnsi="Angsana New"/>
          <w:sz w:val="30"/>
          <w:szCs w:val="30"/>
        </w:rPr>
        <w:t>3</w:t>
      </w:r>
      <w:r w:rsidR="00FE4042" w:rsidRPr="000F6845">
        <w:rPr>
          <w:rFonts w:ascii="Angsana New" w:hAnsi="Angsana New"/>
          <w:sz w:val="30"/>
          <w:szCs w:val="30"/>
        </w:rPr>
        <w:t xml:space="preserve"> </w:t>
      </w:r>
      <w:r w:rsidR="008E7863" w:rsidRPr="000F6845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8E7863" w:rsidRPr="000F684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A45B0C4" w14:textId="77777777" w:rsidR="008709C5" w:rsidRPr="00723BF5" w:rsidRDefault="008709C5" w:rsidP="00176A0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C3ADE92" w14:textId="4D604F45" w:rsidR="00684AEF" w:rsidRDefault="0086491C" w:rsidP="00176A0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="008E7863" w:rsidRPr="000F6845">
        <w:rPr>
          <w:rFonts w:ascii="Angsana New" w:hAnsi="Angsana New" w:hint="cs"/>
          <w:sz w:val="30"/>
          <w:szCs w:val="30"/>
          <w:cs/>
        </w:rPr>
        <w:t xml:space="preserve"> </w:t>
      </w:r>
      <w:r w:rsidRPr="000F6845">
        <w:rPr>
          <w:rFonts w:ascii="Angsana New" w:hAnsi="Angsana New"/>
          <w:sz w:val="30"/>
          <w:szCs w:val="30"/>
          <w:cs/>
        </w:rPr>
        <w:t>และการดำเนินงานร่วมกัน</w:t>
      </w:r>
      <w:r w:rsidRPr="000F6845">
        <w:rPr>
          <w:rFonts w:ascii="Angsana New" w:hAnsi="Angsana New"/>
          <w:sz w:val="30"/>
          <w:szCs w:val="30"/>
        </w:rPr>
        <w:t xml:space="preserve"> (</w:t>
      </w:r>
      <w:r w:rsidRPr="000F6845">
        <w:rPr>
          <w:rFonts w:ascii="Angsana New" w:hAnsi="Angsana New"/>
          <w:sz w:val="30"/>
          <w:szCs w:val="30"/>
          <w:cs/>
        </w:rPr>
        <w:t>รวมกันเรียกว่า</w:t>
      </w:r>
      <w:r w:rsidR="00C607C0">
        <w:rPr>
          <w:rFonts w:ascii="Angsana New" w:hAnsi="Angsana New"/>
          <w:sz w:val="30"/>
          <w:szCs w:val="30"/>
        </w:rPr>
        <w:t xml:space="preserve">     </w:t>
      </w:r>
      <w:r w:rsidR="00175BFE">
        <w:rPr>
          <w:rFonts w:ascii="Angsana New" w:hAnsi="Angsana New"/>
          <w:sz w:val="30"/>
          <w:szCs w:val="30"/>
        </w:rPr>
        <w:t>“</w:t>
      </w:r>
      <w:r w:rsidRPr="000F6845">
        <w:rPr>
          <w:rFonts w:ascii="Angsana New" w:hAnsi="Angsana New"/>
          <w:sz w:val="30"/>
          <w:szCs w:val="30"/>
          <w:cs/>
        </w:rPr>
        <w:t>กลุ่มบริษัท</w:t>
      </w:r>
      <w:r w:rsidR="00175BFE">
        <w:rPr>
          <w:rFonts w:ascii="Angsana New" w:hAnsi="Angsana New"/>
          <w:sz w:val="30"/>
          <w:szCs w:val="30"/>
        </w:rPr>
        <w:t>”</w:t>
      </w:r>
      <w:r w:rsidRPr="000F6845">
        <w:rPr>
          <w:rFonts w:ascii="Angsana New" w:hAnsi="Angsana New"/>
          <w:sz w:val="30"/>
          <w:szCs w:val="30"/>
        </w:rPr>
        <w:t xml:space="preserve">) </w:t>
      </w:r>
      <w:r w:rsidRPr="000F6845">
        <w:rPr>
          <w:rFonts w:ascii="Angsana New" w:hAnsi="Angsana New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  <w:r w:rsidR="001C55D2" w:rsidRPr="000F6845">
        <w:rPr>
          <w:rFonts w:ascii="Angsana New" w:hAnsi="Angsana New"/>
          <w:sz w:val="30"/>
          <w:szCs w:val="30"/>
        </w:rPr>
        <w:t xml:space="preserve"> </w:t>
      </w:r>
      <w:r w:rsidR="00FC76BE" w:rsidRPr="000F6845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06189A" w:rsidRPr="000F6845">
        <w:rPr>
          <w:rFonts w:ascii="Angsana New" w:hAnsi="Angsana New"/>
          <w:sz w:val="30"/>
          <w:szCs w:val="30"/>
          <w:cs/>
        </w:rPr>
        <w:t>ให้</w:t>
      </w:r>
      <w:r w:rsidR="00FC76BE" w:rsidRPr="000F6845">
        <w:rPr>
          <w:rFonts w:ascii="Angsana New" w:hAnsi="Angsana New"/>
          <w:sz w:val="30"/>
          <w:szCs w:val="30"/>
          <w:cs/>
        </w:rPr>
        <w:t>เป็นไปตามมาตรฐานการรายงานทา</w:t>
      </w:r>
      <w:r w:rsidR="00F15120" w:rsidRPr="000F6845">
        <w:rPr>
          <w:rFonts w:ascii="Angsana New" w:hAnsi="Angsana New" w:hint="cs"/>
          <w:sz w:val="30"/>
          <w:szCs w:val="30"/>
          <w:cs/>
        </w:rPr>
        <w:t>ง</w:t>
      </w:r>
      <w:r w:rsidR="00FC76BE" w:rsidRPr="000F6845">
        <w:rPr>
          <w:rFonts w:ascii="Angsana New" w:hAnsi="Angsana New"/>
          <w:sz w:val="30"/>
          <w:szCs w:val="30"/>
          <w:cs/>
        </w:rPr>
        <w:t>การเงิน ผู้บริหารใช้</w:t>
      </w:r>
      <w:r w:rsidR="00EE2525" w:rsidRPr="000F6845">
        <w:rPr>
          <w:rFonts w:ascii="Angsana New" w:hAnsi="Angsana New"/>
          <w:sz w:val="30"/>
          <w:szCs w:val="30"/>
          <w:cs/>
        </w:rPr>
        <w:t>วิจารณญาณ</w:t>
      </w:r>
      <w:r w:rsidR="002270A6" w:rsidRPr="000F6845">
        <w:rPr>
          <w:rFonts w:ascii="Angsana New" w:hAnsi="Angsana New"/>
          <w:sz w:val="30"/>
          <w:szCs w:val="30"/>
          <w:cs/>
        </w:rPr>
        <w:t>การประมาณ</w:t>
      </w:r>
      <w:r w:rsidR="00532D6A" w:rsidRPr="000F6845">
        <w:rPr>
          <w:rFonts w:ascii="Angsana New" w:hAnsi="Angsana New"/>
          <w:sz w:val="30"/>
          <w:szCs w:val="30"/>
          <w:cs/>
        </w:rPr>
        <w:t>การ</w:t>
      </w:r>
      <w:r w:rsidR="002270A6" w:rsidRPr="000F6845">
        <w:rPr>
          <w:rFonts w:ascii="Angsana New" w:hAnsi="Angsana New"/>
          <w:sz w:val="30"/>
          <w:szCs w:val="30"/>
          <w:cs/>
        </w:rPr>
        <w:t>และข้อสมมติ</w:t>
      </w:r>
      <w:r w:rsidR="00FC76BE" w:rsidRPr="000F6845">
        <w:rPr>
          <w:rFonts w:ascii="Angsana New" w:hAnsi="Angsana New"/>
          <w:sz w:val="30"/>
          <w:szCs w:val="30"/>
          <w:cs/>
        </w:rPr>
        <w:t>หลายประการ</w:t>
      </w:r>
      <w:r w:rsidR="00D47D20" w:rsidRPr="000F6845">
        <w:rPr>
          <w:rFonts w:ascii="Angsana New" w:hAnsi="Angsana New" w:hint="cs"/>
          <w:sz w:val="30"/>
          <w:szCs w:val="30"/>
          <w:cs/>
        </w:rPr>
        <w:t xml:space="preserve"> </w:t>
      </w:r>
      <w:r w:rsidR="00C82948">
        <w:rPr>
          <w:rFonts w:ascii="Angsana New" w:hAnsi="Angsana New"/>
          <w:sz w:val="30"/>
          <w:szCs w:val="30"/>
        </w:rPr>
        <w:t xml:space="preserve">                  </w:t>
      </w:r>
      <w:r w:rsidR="00196C2D">
        <w:rPr>
          <w:rFonts w:ascii="Angsana New" w:hAnsi="Angsana New"/>
          <w:sz w:val="30"/>
          <w:szCs w:val="30"/>
        </w:rPr>
        <w:t xml:space="preserve"> </w:t>
      </w:r>
      <w:r w:rsidR="00FC76BE" w:rsidRPr="000F6845">
        <w:rPr>
          <w:rFonts w:ascii="Angsana New" w:hAnsi="Angsana New"/>
          <w:sz w:val="30"/>
          <w:szCs w:val="30"/>
          <w:cs/>
        </w:rPr>
        <w:t>ซึ่งมีผลกระทบต่อการ</w:t>
      </w:r>
      <w:r w:rsidR="00E27755" w:rsidRPr="000F6845">
        <w:rPr>
          <w:rFonts w:ascii="Angsana New" w:hAnsi="Angsana New"/>
          <w:sz w:val="30"/>
          <w:szCs w:val="30"/>
          <w:cs/>
        </w:rPr>
        <w:t>ปฏิบัติตาม</w:t>
      </w:r>
      <w:r w:rsidR="00FC76BE" w:rsidRPr="000F6845">
        <w:rPr>
          <w:rFonts w:ascii="Angsana New" w:hAnsi="Angsana New"/>
          <w:sz w:val="30"/>
          <w:szCs w:val="30"/>
          <w:cs/>
        </w:rPr>
        <w:t>นโยบายการบัญชี</w:t>
      </w:r>
      <w:r w:rsidR="00EB06F2" w:rsidRPr="000F6845">
        <w:rPr>
          <w:rFonts w:ascii="Angsana New" w:hAnsi="Angsana New"/>
          <w:sz w:val="30"/>
          <w:szCs w:val="30"/>
          <w:cs/>
        </w:rPr>
        <w:t>ของ</w:t>
      </w:r>
      <w:r w:rsidR="006F291E" w:rsidRPr="000F6845">
        <w:rPr>
          <w:rFonts w:ascii="Angsana New" w:hAnsi="Angsana New"/>
          <w:sz w:val="30"/>
          <w:szCs w:val="30"/>
          <w:cs/>
        </w:rPr>
        <w:t>กลุ่มบริษัท</w:t>
      </w:r>
      <w:r w:rsidR="00EB06F2" w:rsidRPr="000F6845">
        <w:rPr>
          <w:rFonts w:ascii="Angsana New" w:hAnsi="Angsana New"/>
          <w:sz w:val="30"/>
          <w:szCs w:val="30"/>
          <w:cs/>
        </w:rPr>
        <w:t xml:space="preserve"> ทั้งนี้</w:t>
      </w:r>
      <w:r w:rsidR="00B60682" w:rsidRPr="000F6845">
        <w:rPr>
          <w:rFonts w:ascii="Angsana New" w:hAnsi="Angsana New"/>
          <w:sz w:val="30"/>
          <w:szCs w:val="30"/>
          <w:cs/>
        </w:rPr>
        <w:t xml:space="preserve"> </w:t>
      </w:r>
      <w:r w:rsidR="00FC76BE" w:rsidRPr="000F6845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="00690CFE">
        <w:rPr>
          <w:rFonts w:ascii="Angsana New" w:hAnsi="Angsana New" w:hint="cs"/>
          <w:sz w:val="30"/>
          <w:szCs w:val="30"/>
          <w:cs/>
        </w:rPr>
        <w:t>การ</w:t>
      </w:r>
      <w:r w:rsidR="00FC76BE" w:rsidRPr="000F6845">
        <w:rPr>
          <w:rFonts w:ascii="Angsana New" w:hAnsi="Angsana New"/>
          <w:sz w:val="30"/>
          <w:szCs w:val="30"/>
          <w:cs/>
        </w:rPr>
        <w:t>ไว้</w:t>
      </w:r>
      <w:r w:rsidR="00324C5A" w:rsidRPr="000F6845">
        <w:rPr>
          <w:rFonts w:ascii="Angsana New" w:hAnsi="Angsana New"/>
          <w:sz w:val="30"/>
          <w:szCs w:val="30"/>
          <w:cs/>
        </w:rPr>
        <w:t xml:space="preserve"> </w:t>
      </w:r>
      <w:r w:rsidR="00684AEF" w:rsidRPr="000F6845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690CFE">
        <w:rPr>
          <w:rFonts w:ascii="Angsana New" w:hAnsi="Angsana New" w:hint="cs"/>
          <w:sz w:val="30"/>
          <w:szCs w:val="30"/>
          <w:cs/>
        </w:rPr>
        <w:t>ซึ่งเปิดเผยในหมายเหตุแต่ละข้อจะ</w:t>
      </w:r>
      <w:r w:rsidR="00684AEF" w:rsidRPr="000F6845">
        <w:rPr>
          <w:rFonts w:ascii="Angsana New" w:hAnsi="Angsana New"/>
          <w:sz w:val="30"/>
          <w:szCs w:val="30"/>
          <w:cs/>
        </w:rPr>
        <w:t>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F25B4AA" w14:textId="77777777" w:rsidR="00285E0A" w:rsidRPr="00723BF5" w:rsidRDefault="00285E0A" w:rsidP="00176A0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F9BF68E" w14:textId="6F5D93C5" w:rsidR="007F74DB" w:rsidRDefault="00285E0A" w:rsidP="00285E0A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85E0A">
        <w:rPr>
          <w:rFonts w:ascii="Angsana New" w:hAnsi="Angsana New"/>
          <w:sz w:val="30"/>
          <w:szCs w:val="30"/>
          <w:cs/>
        </w:rPr>
        <w:t xml:space="preserve">บริษัทไม่ได้นำมาตรฐานการรายงานทางการเงินที่ออกและ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="00E537CC" w:rsidRPr="00E537CC">
        <w:rPr>
          <w:rFonts w:ascii="Angsana New" w:hAnsi="Angsana New"/>
          <w:sz w:val="30"/>
          <w:szCs w:val="30"/>
        </w:rPr>
        <w:t>1</w:t>
      </w:r>
      <w:r w:rsidRPr="00285E0A">
        <w:rPr>
          <w:rFonts w:ascii="Angsana New" w:hAnsi="Angsana New"/>
          <w:sz w:val="30"/>
          <w:szCs w:val="30"/>
          <w:cs/>
        </w:rPr>
        <w:t xml:space="preserve"> มกราคม </w:t>
      </w:r>
      <w:r w:rsidR="00E537CC" w:rsidRPr="00E537CC">
        <w:rPr>
          <w:rFonts w:ascii="Angsana New" w:hAnsi="Angsana New"/>
          <w:sz w:val="30"/>
          <w:szCs w:val="30"/>
        </w:rPr>
        <w:t>2569</w:t>
      </w:r>
      <w:r w:rsidRPr="00285E0A">
        <w:rPr>
          <w:rFonts w:ascii="Angsana New" w:hAnsi="Angsana New"/>
          <w:sz w:val="30"/>
          <w:szCs w:val="30"/>
          <w:cs/>
        </w:rPr>
        <w:t xml:space="preserve"> เป็นต้นไปมาถือปฏิบัติในการจัดทำงบการเงินนี้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85E0A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เห็นว่าไม่มีผลกระทบที่มีสาระสำคัญต่องบการเงินในงวดที่ถือปฏิบัติ</w:t>
      </w:r>
    </w:p>
    <w:p w14:paraId="5E8A2BC7" w14:textId="25E8C273" w:rsidR="00224F65" w:rsidRPr="000F6845" w:rsidRDefault="000F44D6" w:rsidP="00224F65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0F684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นโยบายการบัญชีที่มีสาระสำคัญ</w:t>
      </w:r>
    </w:p>
    <w:p w14:paraId="653ECA9B" w14:textId="77777777" w:rsidR="00224F65" w:rsidRPr="008D31E3" w:rsidRDefault="00224F65" w:rsidP="00224F65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5366D89" w14:textId="77777777" w:rsidR="00731749" w:rsidRPr="000F6845" w:rsidRDefault="00731749" w:rsidP="00676384">
      <w:pPr>
        <w:pStyle w:val="Heading8"/>
        <w:numPr>
          <w:ilvl w:val="1"/>
          <w:numId w:val="21"/>
        </w:numPr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F684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54150D7D" w14:textId="3FA24D5E" w:rsidR="00731749" w:rsidRPr="008D31E3" w:rsidRDefault="00731749" w:rsidP="00731749">
      <w:pPr>
        <w:tabs>
          <w:tab w:val="left" w:pos="540"/>
        </w:tabs>
        <w:ind w:left="540"/>
        <w:jc w:val="both"/>
        <w:rPr>
          <w:rFonts w:ascii="Angsana New" w:hAnsi="Angsana New"/>
          <w:sz w:val="20"/>
          <w:szCs w:val="20"/>
          <w:highlight w:val="yellow"/>
        </w:rPr>
      </w:pPr>
    </w:p>
    <w:p w14:paraId="6E476E84" w14:textId="6E817483" w:rsidR="00F12B6F" w:rsidRPr="000F6845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การดำเนินงานร่วมกัน</w:t>
      </w:r>
      <w:r w:rsidR="00B312B1">
        <w:rPr>
          <w:rFonts w:ascii="Angsana New" w:hAnsi="Angsana New" w:hint="cs"/>
          <w:sz w:val="30"/>
          <w:szCs w:val="30"/>
          <w:cs/>
        </w:rPr>
        <w:t xml:space="preserve"> </w:t>
      </w:r>
      <w:r w:rsidR="00B312B1" w:rsidRPr="00B312B1">
        <w:rPr>
          <w:rFonts w:ascii="Angsana New" w:hAnsi="Angsana New"/>
          <w:sz w:val="30"/>
          <w:szCs w:val="30"/>
          <w:cs/>
        </w:rPr>
        <w:t>(รวมกันเรียกว่า             “กลุ่มบริษัท”)</w:t>
      </w:r>
      <w:r w:rsidRPr="000F6845">
        <w:rPr>
          <w:rFonts w:ascii="Angsana New" w:hAnsi="Angsana New"/>
          <w:sz w:val="30"/>
          <w:szCs w:val="30"/>
          <w:cs/>
        </w:rPr>
        <w:t xml:space="preserve"> และส่วนได้เสียของกลุ่มบริษัทในบริษัทร่วมและการร่วมค้า</w:t>
      </w:r>
    </w:p>
    <w:p w14:paraId="67CAFD4A" w14:textId="133FCB57" w:rsidR="00976498" w:rsidRPr="008D31E3" w:rsidRDefault="00976498" w:rsidP="00F12B6F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1AB090E" w14:textId="77777777" w:rsidR="005A7425" w:rsidRPr="000F6845" w:rsidRDefault="00976498" w:rsidP="005A742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F6845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16E9E187" w14:textId="33E6BF1C" w:rsidR="006D54CE" w:rsidRDefault="00F12B6F" w:rsidP="004D41C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35D75D33" w14:textId="77777777" w:rsidR="008D31E3" w:rsidRPr="0040163C" w:rsidRDefault="008D31E3" w:rsidP="004D41CE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2D68D9E7" w14:textId="77777777" w:rsidR="00BB6B07" w:rsidRPr="00BB6B07" w:rsidRDefault="00F12B6F" w:rsidP="00BB6B0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pacing w:val="8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</w:t>
      </w:r>
      <w:r w:rsidRPr="00BB6B07">
        <w:rPr>
          <w:rFonts w:ascii="Angsana New" w:hAnsi="Angsana New"/>
          <w:sz w:val="30"/>
          <w:szCs w:val="30"/>
          <w:cs/>
        </w:rPr>
        <w:t xml:space="preserve">ที่ได้มาจากผู้ถูกซื้อ </w:t>
      </w:r>
    </w:p>
    <w:p w14:paraId="41454D77" w14:textId="77777777" w:rsidR="00BB6B07" w:rsidRPr="00BB6B07" w:rsidRDefault="00BB6B07" w:rsidP="00BB6B07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1DFDC6A4" w14:textId="2F03D669" w:rsidR="000E49B5" w:rsidRPr="00BB6B07" w:rsidRDefault="00F12B6F" w:rsidP="00BB6B0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</w:t>
      </w:r>
      <w:r w:rsidRPr="000F6845">
        <w:rPr>
          <w:rFonts w:ascii="Angsana New" w:hAnsi="Angsana New" w:hint="cs"/>
          <w:sz w:val="30"/>
          <w:szCs w:val="30"/>
          <w:cs/>
        </w:rPr>
        <w:t xml:space="preserve"> </w:t>
      </w:r>
      <w:r w:rsidRPr="000F6845">
        <w:rPr>
          <w:rFonts w:ascii="Angsana New" w:hAnsi="Angsana New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0F6845">
        <w:rPr>
          <w:rFonts w:ascii="Angsana New" w:hAnsi="Angsana New" w:hint="cs"/>
          <w:sz w:val="30"/>
          <w:szCs w:val="30"/>
          <w:cs/>
        </w:rPr>
        <w:t>หรือ</w:t>
      </w:r>
      <w:r w:rsidRPr="000F6845">
        <w:rPr>
          <w:rFonts w:ascii="Angsana New" w:hAnsi="Angsana New"/>
          <w:sz w:val="30"/>
          <w:szCs w:val="30"/>
          <w:cs/>
        </w:rPr>
        <w:t>ส่วนต่ำกว่าทุนอื่นในส่วนของเจ้าของ</w:t>
      </w:r>
    </w:p>
    <w:p w14:paraId="146A8678" w14:textId="77777777" w:rsidR="003F1E59" w:rsidRPr="00BB6B07" w:rsidRDefault="003F1E59" w:rsidP="005A7425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259FDD13" w14:textId="024ACC5E" w:rsidR="00F12B6F" w:rsidRPr="000F6845" w:rsidRDefault="00F12B6F" w:rsidP="00D15B4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0F0DD66" w14:textId="77777777" w:rsidR="00F12B6F" w:rsidRPr="00BB6B07" w:rsidRDefault="00F12B6F" w:rsidP="00F12B6F">
      <w:pPr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B63789A" w14:textId="77777777" w:rsidR="00CE7E2D" w:rsidRPr="000F6845" w:rsidRDefault="00CE7E2D" w:rsidP="00CE7E2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F6845">
        <w:rPr>
          <w:rFonts w:ascii="Angsana New" w:hAnsi="Angsana New" w:hint="cs"/>
          <w:i/>
          <w:iCs/>
          <w:sz w:val="30"/>
          <w:szCs w:val="30"/>
          <w:cs/>
        </w:rPr>
        <w:t>บริษัทร่วมและการร่วมค้า</w:t>
      </w:r>
    </w:p>
    <w:p w14:paraId="336A4E13" w14:textId="28436DF6" w:rsidR="00F12B6F" w:rsidRPr="000F6845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t>บริษัทร่วม</w:t>
      </w:r>
      <w:r w:rsidR="002C396C" w:rsidRPr="000F6845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0F6845">
        <w:rPr>
          <w:rFonts w:ascii="Angsana New" w:hAnsi="Angsana New"/>
          <w:sz w:val="30"/>
          <w:szCs w:val="30"/>
          <w:cs/>
        </w:rPr>
        <w:t xml:space="preserve">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 </w:t>
      </w:r>
    </w:p>
    <w:p w14:paraId="1041F557" w14:textId="77777777" w:rsidR="00F12B6F" w:rsidRPr="00BB6B07" w:rsidRDefault="00F12B6F" w:rsidP="00F12B6F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4D6DBFB1" w14:textId="1961A04B" w:rsidR="00F12B6F" w:rsidRPr="000F6845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t xml:space="preserve"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 </w:t>
      </w:r>
    </w:p>
    <w:p w14:paraId="514F15E4" w14:textId="77777777" w:rsidR="00504A9A" w:rsidRPr="000F6845" w:rsidRDefault="00504A9A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E45C838" w14:textId="2C432E5D" w:rsidR="002D2616" w:rsidRPr="000F6845" w:rsidRDefault="00504A9A" w:rsidP="0022608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lastRenderedPageBreak/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190C1311" w14:textId="77777777" w:rsidR="009E480D" w:rsidRPr="000F6845" w:rsidRDefault="009E480D" w:rsidP="0022608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07EF640" w14:textId="49357B1F" w:rsidR="009E480D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9717CE5" w14:textId="77777777" w:rsidR="00593132" w:rsidRPr="000F6845" w:rsidRDefault="00593132" w:rsidP="00F12B6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6AFF36D" w14:textId="77777777" w:rsidR="00015288" w:rsidRPr="00DF2FD5" w:rsidRDefault="00015288" w:rsidP="00676384">
      <w:pPr>
        <w:pStyle w:val="Heading8"/>
        <w:numPr>
          <w:ilvl w:val="1"/>
          <w:numId w:val="21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F2FD5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เงินลงทุนในบริษัทย่อย บริษัทร่วมและการร่วมค้า</w:t>
      </w:r>
    </w:p>
    <w:p w14:paraId="07DD9FF8" w14:textId="113DCF29" w:rsidR="008C54B4" w:rsidRPr="00DF2FD5" w:rsidRDefault="008C54B4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B41157D" w14:textId="03FBFDAA" w:rsidR="0080348B" w:rsidRPr="00DF2FD5" w:rsidRDefault="0080348B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DF2FD5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 </w:t>
      </w:r>
    </w:p>
    <w:p w14:paraId="2F4E74B4" w14:textId="77777777" w:rsidR="0080348B" w:rsidRPr="00DF2FD5" w:rsidRDefault="0080348B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94CD759" w14:textId="77777777" w:rsidR="00731749" w:rsidRPr="00DF2FD5" w:rsidRDefault="00731749" w:rsidP="00676384">
      <w:pPr>
        <w:pStyle w:val="Heading8"/>
        <w:numPr>
          <w:ilvl w:val="1"/>
          <w:numId w:val="21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F2FD5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เงินตราต่างประเทศ </w:t>
      </w:r>
    </w:p>
    <w:p w14:paraId="73EE4C98" w14:textId="4D8E9E8E" w:rsidR="00AE4B4B" w:rsidRPr="00DF2FD5" w:rsidRDefault="00AE4B4B" w:rsidP="003C1046">
      <w:pPr>
        <w:tabs>
          <w:tab w:val="left" w:pos="540"/>
        </w:tabs>
        <w:ind w:left="540"/>
        <w:jc w:val="both"/>
        <w:rPr>
          <w:rFonts w:ascii="Angsana New" w:eastAsia="EucrosiaUPCBold" w:hAnsi="Angsana New"/>
          <w:sz w:val="30"/>
          <w:szCs w:val="30"/>
        </w:rPr>
      </w:pPr>
    </w:p>
    <w:p w14:paraId="73658D57" w14:textId="2A158939" w:rsidR="0080348B" w:rsidRPr="00DF2FD5" w:rsidRDefault="0080348B" w:rsidP="00E24CB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DF2FD5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Pr="00DF2FD5">
        <w:rPr>
          <w:rFonts w:ascii="Angsana New" w:hAnsi="Angsana New" w:hint="cs"/>
          <w:sz w:val="30"/>
          <w:szCs w:val="30"/>
          <w:cs/>
        </w:rPr>
        <w:t xml:space="preserve"> </w:t>
      </w:r>
      <w:r w:rsidRPr="00DF2FD5">
        <w:rPr>
          <w:rFonts w:ascii="Angsana New" w:hAnsi="Angsana New"/>
          <w:sz w:val="30"/>
          <w:szCs w:val="30"/>
          <w:cs/>
        </w:rPr>
        <w:t xml:space="preserve">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 </w:t>
      </w:r>
    </w:p>
    <w:p w14:paraId="58559884" w14:textId="77777777" w:rsidR="00E24CBA" w:rsidRPr="00DF2FD5" w:rsidRDefault="00E24CBA" w:rsidP="00E24CBA">
      <w:pPr>
        <w:spacing w:line="240" w:lineRule="auto"/>
        <w:rPr>
          <w:rFonts w:ascii="Angsana New" w:eastAsia="EucrosiaUPCBold" w:hAnsi="Angsana New"/>
          <w:sz w:val="30"/>
          <w:szCs w:val="30"/>
        </w:rPr>
      </w:pPr>
    </w:p>
    <w:p w14:paraId="4EA5D8F0" w14:textId="053EE14A" w:rsidR="002E5CD6" w:rsidRPr="00C557F3" w:rsidRDefault="002E5CD6" w:rsidP="00E24CBA">
      <w:pPr>
        <w:spacing w:line="240" w:lineRule="auto"/>
        <w:ind w:firstLine="540"/>
        <w:rPr>
          <w:rFonts w:ascii="Angsana New" w:eastAsia="EucrosiaUPCBold" w:hAnsi="Angsana New"/>
          <w:sz w:val="30"/>
          <w:szCs w:val="30"/>
        </w:rPr>
      </w:pPr>
      <w:r w:rsidRPr="00C557F3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01E217F1" w14:textId="1F048433" w:rsidR="002E5CD6" w:rsidRPr="00C557F3" w:rsidRDefault="002E5CD6" w:rsidP="002E5CD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57F3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</w:t>
      </w:r>
      <w:r w:rsidR="007E5AC5" w:rsidRPr="00C557F3">
        <w:rPr>
          <w:rFonts w:ascii="Angsana New" w:hAnsi="Angsana New"/>
          <w:sz w:val="30"/>
          <w:szCs w:val="30"/>
        </w:rPr>
        <w:t xml:space="preserve"> </w:t>
      </w:r>
      <w:r w:rsidRPr="00C557F3">
        <w:rPr>
          <w:rFonts w:ascii="Angsana New" w:hAnsi="Angsana New"/>
          <w:sz w:val="30"/>
          <w:szCs w:val="30"/>
          <w:cs/>
        </w:rPr>
        <w:t xml:space="preserve">แปลงค่าเป็นเงินบาทโดยใช้อัตราแลกเปลี่ยนที่ใกล้เคียงกับอัตราแลกเปลี่ยน ณ วันที่เกิดรายการ  </w:t>
      </w:r>
    </w:p>
    <w:p w14:paraId="22A6CCCC" w14:textId="4A898B84" w:rsidR="00B71678" w:rsidRPr="00C557F3" w:rsidRDefault="00CA0D32" w:rsidP="00B7167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57F3">
        <w:rPr>
          <w:rFonts w:ascii="Angsana New" w:hAnsi="Angsana New"/>
          <w:sz w:val="30"/>
          <w:szCs w:val="30"/>
          <w:cs/>
        </w:rPr>
        <w:lastRenderedPageBreak/>
        <w:t>ผลต่างจากอัตราแลกเปลี่ยนที่เกิดจากการแปลงค่า</w:t>
      </w:r>
      <w:r w:rsidR="00B71678" w:rsidRPr="00C557F3">
        <w:rPr>
          <w:rFonts w:ascii="Angsana New" w:hAnsi="Angsana New"/>
          <w:sz w:val="30"/>
          <w:szCs w:val="30"/>
          <w:cs/>
        </w:rPr>
        <w:t>ของผลต่างจากเงินตราต่างประเทศซึ่งเกิดในหน่วยงานต่างประเทศ</w:t>
      </w:r>
      <w:r w:rsidR="00B71678" w:rsidRPr="00C557F3">
        <w:rPr>
          <w:rFonts w:ascii="Angsana New" w:hAnsi="Angsana New" w:hint="cs"/>
          <w:sz w:val="30"/>
          <w:szCs w:val="30"/>
          <w:cs/>
        </w:rPr>
        <w:t xml:space="preserve"> </w:t>
      </w:r>
      <w:r w:rsidR="00B71678" w:rsidRPr="00C557F3">
        <w:rPr>
          <w:rFonts w:ascii="Angsana New" w:hAnsi="Angsana New"/>
          <w:sz w:val="30"/>
          <w:szCs w:val="30"/>
          <w:cs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78C76E51" w14:textId="77777777" w:rsidR="00B71678" w:rsidRPr="00327AF0" w:rsidRDefault="00B71678" w:rsidP="00B71678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40A4E835" w14:textId="31EA3F59" w:rsidR="00FE1F75" w:rsidRDefault="00FE1F75" w:rsidP="00FE1F7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57F3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C557F3">
        <w:rPr>
          <w:rFonts w:ascii="Angsana New" w:hAnsi="Angsana New"/>
          <w:sz w:val="30"/>
          <w:szCs w:val="30"/>
        </w:rPr>
        <w:t xml:space="preserve"> </w:t>
      </w:r>
      <w:r w:rsidRPr="00C557F3">
        <w:rPr>
          <w:rFonts w:ascii="Angsana New" w:hAnsi="Angsana New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</w:t>
      </w:r>
      <w:r w:rsidRPr="00C557F3">
        <w:rPr>
          <w:rFonts w:ascii="Angsana New" w:hAnsi="Angsana New"/>
          <w:sz w:val="30"/>
          <w:szCs w:val="30"/>
        </w:rPr>
        <w:t xml:space="preserve"> </w:t>
      </w:r>
      <w:r w:rsidRPr="00C557F3">
        <w:rPr>
          <w:rFonts w:ascii="Angsana New" w:hAnsi="Angsana New"/>
          <w:sz w:val="30"/>
          <w:szCs w:val="30"/>
          <w:cs/>
        </w:rPr>
        <w:t>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 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</w:t>
      </w:r>
      <w:r w:rsidRPr="00C557F3">
        <w:rPr>
          <w:rFonts w:ascii="Angsana New" w:hAnsi="Angsana New" w:hint="cs"/>
          <w:sz w:val="30"/>
          <w:szCs w:val="30"/>
          <w:cs/>
        </w:rPr>
        <w:t>น</w:t>
      </w:r>
    </w:p>
    <w:p w14:paraId="16C307CC" w14:textId="77777777" w:rsidR="007C6E10" w:rsidRPr="00327AF0" w:rsidRDefault="007C6E10" w:rsidP="00FE1F75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2F68B1D3" w14:textId="001240DF" w:rsidR="00FE1F75" w:rsidRDefault="00FE1F75" w:rsidP="00FE1F7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57F3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และแสดงเป็นสำรองการแปลงค่างบการเงินในส่วนของผู้ถือหุ้นจนกว่าจะมีการจำหน่ายเงินลงทุนนั้นออกไป</w:t>
      </w:r>
    </w:p>
    <w:p w14:paraId="256B5912" w14:textId="77777777" w:rsidR="00FE1F75" w:rsidRPr="00327AF0" w:rsidRDefault="00FE1F75" w:rsidP="00FE1F75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5A6FBC13" w14:textId="4D1E0428" w:rsidR="005C3D9A" w:rsidRPr="00B019E1" w:rsidRDefault="005C3D9A" w:rsidP="00FE1F75">
      <w:pPr>
        <w:pStyle w:val="Heading8"/>
        <w:numPr>
          <w:ilvl w:val="1"/>
          <w:numId w:val="21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E1F75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เครื่องมือ</w:t>
      </w:r>
      <w:r w:rsidRPr="00B019E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ทางการเงิน</w:t>
      </w:r>
    </w:p>
    <w:p w14:paraId="078A3157" w14:textId="5B9395B2" w:rsidR="005E68FF" w:rsidRPr="00327AF0" w:rsidRDefault="005E68FF" w:rsidP="005E68F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6FA642E5" w14:textId="74C9D69C" w:rsidR="00EA797A" w:rsidRPr="00B019E1" w:rsidRDefault="00EA797A" w:rsidP="00325103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</w:rPr>
      </w:pPr>
      <w:r w:rsidRPr="00B019E1">
        <w:rPr>
          <w:rFonts w:ascii="Angsana New" w:hAnsi="Angsana New"/>
          <w:i/>
          <w:iCs/>
          <w:sz w:val="30"/>
          <w:szCs w:val="30"/>
        </w:rPr>
        <w:t>(</w:t>
      </w:r>
      <w:r w:rsidRPr="00B019E1">
        <w:rPr>
          <w:rFonts w:ascii="Angsana New" w:hAnsi="Angsana New"/>
          <w:i/>
          <w:iCs/>
          <w:sz w:val="30"/>
          <w:szCs w:val="30"/>
          <w:cs/>
        </w:rPr>
        <w:t>ง</w:t>
      </w:r>
      <w:r w:rsidRPr="00B019E1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1</w:t>
      </w:r>
      <w:r w:rsidRPr="00B019E1">
        <w:rPr>
          <w:rFonts w:ascii="Angsana New" w:hAnsi="Angsana New"/>
          <w:i/>
          <w:iCs/>
          <w:sz w:val="30"/>
          <w:szCs w:val="30"/>
        </w:rPr>
        <w:t>)</w:t>
      </w:r>
      <w:r w:rsidR="00B60682" w:rsidRPr="00B019E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019E1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14:paraId="43396D89" w14:textId="0CA9E626" w:rsidR="00B60EE3" w:rsidRPr="00B019E1" w:rsidRDefault="00B17C50" w:rsidP="003A5670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B019E1">
        <w:rPr>
          <w:rFonts w:ascii="Angsana New" w:hAnsi="Angsana New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</w:t>
      </w:r>
      <w:r w:rsidRPr="00B019E1">
        <w:rPr>
          <w:rFonts w:ascii="Angsana New" w:hAnsi="Angsana New" w:hint="cs"/>
          <w:sz w:val="30"/>
          <w:szCs w:val="30"/>
          <w:cs/>
        </w:rPr>
        <w:t xml:space="preserve"> </w:t>
      </w:r>
      <w:r w:rsidR="00B60EE3" w:rsidRPr="00B019E1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 w:rsidR="003A5670" w:rsidRPr="00B019E1">
        <w:rPr>
          <w:rFonts w:ascii="Angsana New" w:hAnsi="Angsana New" w:hint="cs"/>
          <w:sz w:val="30"/>
          <w:szCs w:val="30"/>
          <w:cs/>
        </w:rPr>
        <w:t xml:space="preserve"> (</w:t>
      </w:r>
      <w:r w:rsidR="00B60EE3" w:rsidRPr="00B019E1">
        <w:rPr>
          <w:rFonts w:ascii="Angsana New" w:hAnsi="Angsana New"/>
          <w:sz w:val="30"/>
          <w:szCs w:val="30"/>
          <w:cs/>
        </w:rPr>
        <w:t>นอกเหนือจากลูกหนี้การค้า (ดูหมายเหตุข้อ</w:t>
      </w:r>
      <w:r w:rsidR="003A5670" w:rsidRPr="00B019E1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3</w:t>
      </w:r>
      <w:r w:rsidR="00E51493" w:rsidRPr="00B019E1">
        <w:rPr>
          <w:rFonts w:ascii="Angsana New" w:hAnsi="Angsana New" w:hint="cs"/>
          <w:sz w:val="30"/>
          <w:szCs w:val="30"/>
          <w:cs/>
        </w:rPr>
        <w:t>(ฉ</w:t>
      </w:r>
      <w:r w:rsidR="00B60EE3" w:rsidRPr="00B019E1">
        <w:rPr>
          <w:rFonts w:ascii="Angsana New" w:hAnsi="Angsana New"/>
          <w:sz w:val="30"/>
          <w:szCs w:val="30"/>
          <w:cs/>
        </w:rPr>
        <w:t>))</w:t>
      </w:r>
      <w:r w:rsidR="00B21C6E">
        <w:rPr>
          <w:rFonts w:ascii="Angsana New" w:hAnsi="Angsana New"/>
          <w:sz w:val="30"/>
          <w:szCs w:val="30"/>
        </w:rPr>
        <w:t xml:space="preserve">) </w:t>
      </w:r>
      <w:r w:rsidR="00B60EE3" w:rsidRPr="00B019E1">
        <w:rPr>
          <w:rFonts w:ascii="Angsana New" w:hAnsi="Angsana New"/>
          <w:sz w:val="30"/>
          <w:szCs w:val="30"/>
          <w:cs/>
        </w:rPr>
        <w:t>รับรู้รายการเมื่อเริ่มแรกเมื่อ</w:t>
      </w:r>
      <w:r w:rsidR="006F291E" w:rsidRPr="00B019E1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B019E1">
        <w:rPr>
          <w:rFonts w:ascii="Angsana New" w:hAnsi="Angsana New"/>
          <w:sz w:val="30"/>
          <w:szCs w:val="30"/>
          <w:cs/>
        </w:rPr>
        <w:t>เป็นคู่สัญญาตามข้อกำหนดของเครื่องมือทางการเงินนั้น และวัดมูลค่าด้วยมูลค่า</w:t>
      </w:r>
      <w:r w:rsidR="00CA6002" w:rsidRPr="00B019E1">
        <w:rPr>
          <w:rFonts w:ascii="Angsana New" w:hAnsi="Angsana New" w:hint="cs"/>
          <w:sz w:val="30"/>
          <w:szCs w:val="30"/>
          <w:cs/>
        </w:rPr>
        <w:t>เมื่อเริ่มแรกด้วยมูลค่า</w:t>
      </w:r>
      <w:r w:rsidR="00B60EE3" w:rsidRPr="00B019E1">
        <w:rPr>
          <w:rFonts w:ascii="Angsana New" w:hAnsi="Angsana New"/>
          <w:sz w:val="30"/>
          <w:szCs w:val="30"/>
          <w:cs/>
        </w:rPr>
        <w:t>ยุติธรรม</w:t>
      </w:r>
      <w:r w:rsidR="00CA6002" w:rsidRPr="00B019E1">
        <w:rPr>
          <w:rFonts w:ascii="Angsana New" w:hAnsi="Angsana New" w:hint="cs"/>
          <w:sz w:val="30"/>
          <w:szCs w:val="30"/>
          <w:cs/>
        </w:rPr>
        <w:t xml:space="preserve">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</w:t>
      </w:r>
      <w:r w:rsidR="00B60EE3" w:rsidRPr="00B019E1">
        <w:rPr>
          <w:rFonts w:ascii="Angsana New" w:hAnsi="Angsana New"/>
          <w:sz w:val="30"/>
          <w:szCs w:val="30"/>
          <w:cs/>
        </w:rPr>
        <w:t>รวม</w:t>
      </w:r>
      <w:r w:rsidR="00CA6002" w:rsidRPr="00B019E1">
        <w:rPr>
          <w:rFonts w:ascii="Angsana New" w:hAnsi="Angsana New" w:hint="cs"/>
          <w:sz w:val="30"/>
          <w:szCs w:val="30"/>
          <w:cs/>
        </w:rPr>
        <w:t>หรือหัก</w:t>
      </w:r>
      <w:r w:rsidR="00B60EE3" w:rsidRPr="00B019E1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CA6002" w:rsidRPr="00B019E1">
        <w:rPr>
          <w:rFonts w:ascii="Angsana New" w:hAnsi="Angsana New" w:hint="cs"/>
          <w:sz w:val="30"/>
          <w:szCs w:val="30"/>
          <w:cs/>
        </w:rPr>
        <w:t>ด้วย</w:t>
      </w:r>
      <w:r w:rsidR="00B60EE3" w:rsidRPr="00B019E1">
        <w:rPr>
          <w:rFonts w:ascii="Angsana New" w:hAnsi="Angsana New"/>
          <w:sz w:val="30"/>
          <w:szCs w:val="30"/>
          <w:cs/>
        </w:rPr>
        <w:t xml:space="preserve"> </w:t>
      </w:r>
    </w:p>
    <w:p w14:paraId="0D2BFFEF" w14:textId="77777777" w:rsidR="00B60EE3" w:rsidRPr="00327AF0" w:rsidRDefault="00B60EE3" w:rsidP="00B60EE3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6C061B29" w14:textId="3E5F8022" w:rsidR="00B60EE3" w:rsidRPr="00B019E1" w:rsidRDefault="00B60EE3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019E1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815B3A" w:rsidRPr="00B019E1">
        <w:rPr>
          <w:rFonts w:ascii="Angsana New" w:hAnsi="Angsana New" w:hint="cs"/>
          <w:sz w:val="30"/>
          <w:szCs w:val="30"/>
          <w:cs/>
        </w:rPr>
        <w:t xml:space="preserve"> </w:t>
      </w:r>
      <w:r w:rsidR="006F291E" w:rsidRPr="00B019E1">
        <w:rPr>
          <w:rFonts w:ascii="Angsana New" w:hAnsi="Angsana New"/>
          <w:sz w:val="30"/>
          <w:szCs w:val="30"/>
          <w:cs/>
        </w:rPr>
        <w:t>กลุ่มบริษัท</w:t>
      </w:r>
      <w:r w:rsidRPr="00B019E1">
        <w:rPr>
          <w:rFonts w:ascii="Angsana New" w:hAnsi="Angsana New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B2C6742" w14:textId="65F0AC52" w:rsidR="00B60EE3" w:rsidRPr="00B019E1" w:rsidRDefault="00B60EE3" w:rsidP="00B87422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019E1">
        <w:rPr>
          <w:rFonts w:ascii="Angsana New" w:hAnsi="Angsana New"/>
          <w:sz w:val="30"/>
          <w:szCs w:val="30"/>
          <w:cs/>
        </w:rPr>
        <w:lastRenderedPageBreak/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3DCACD45" w14:textId="77777777" w:rsidR="00CE7E2D" w:rsidRPr="001F3CEA" w:rsidRDefault="00CE7E2D" w:rsidP="00321967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18215C8" w14:textId="110667DA" w:rsidR="00B60EE3" w:rsidRPr="00B019E1" w:rsidRDefault="00B60EE3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019E1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6C287314" w14:textId="3545DC13" w:rsidR="00BB4B48" w:rsidRPr="001F3CEA" w:rsidRDefault="00BB4B48" w:rsidP="00321967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27C7411" w14:textId="09B8DE39" w:rsidR="001F3CEA" w:rsidRPr="001F3CEA" w:rsidRDefault="001F3CEA" w:rsidP="001F3CE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1F3CEA">
        <w:rPr>
          <w:rFonts w:ascii="Angsana New" w:hAnsi="Angsana New"/>
          <w:sz w:val="30"/>
          <w:szCs w:val="30"/>
          <w:cs/>
        </w:rPr>
        <w:t>เงินลงทุนในตราสารทุนที่ไม่อยู่ในความต้องการของตลาดที่วัดมูลค่าด้วยมูลค่ายุติธรรมผ่านกำไรขาดทุน 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</w:t>
      </w:r>
    </w:p>
    <w:p w14:paraId="7CCAEE9A" w14:textId="77777777" w:rsidR="001F3CEA" w:rsidRPr="001F3CEA" w:rsidRDefault="001F3CEA" w:rsidP="00321967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6D3C737" w14:textId="63B0B5F1" w:rsidR="00B60EE3" w:rsidRPr="00B019E1" w:rsidRDefault="0020117E" w:rsidP="0020117E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</w:rPr>
      </w:pPr>
      <w:r w:rsidRPr="00B019E1">
        <w:rPr>
          <w:rFonts w:ascii="Angsana New" w:hAnsi="Angsana New"/>
          <w:i/>
          <w:iCs/>
          <w:sz w:val="30"/>
          <w:szCs w:val="30"/>
        </w:rPr>
        <w:t>(</w:t>
      </w:r>
      <w:r w:rsidRPr="00B019E1">
        <w:rPr>
          <w:rFonts w:ascii="Angsana New" w:hAnsi="Angsana New"/>
          <w:i/>
          <w:iCs/>
          <w:sz w:val="30"/>
          <w:szCs w:val="30"/>
          <w:cs/>
        </w:rPr>
        <w:t>ง</w:t>
      </w:r>
      <w:r w:rsidRPr="00B019E1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2</w:t>
      </w:r>
      <w:r w:rsidRPr="00B019E1">
        <w:rPr>
          <w:rFonts w:ascii="Angsana New" w:hAnsi="Angsana New"/>
          <w:i/>
          <w:iCs/>
          <w:sz w:val="30"/>
          <w:szCs w:val="30"/>
        </w:rPr>
        <w:t>)</w:t>
      </w:r>
      <w:r w:rsidRPr="00B019E1">
        <w:rPr>
          <w:rFonts w:ascii="Angsana New" w:hAnsi="Angsana New"/>
          <w:i/>
          <w:iCs/>
          <w:sz w:val="30"/>
          <w:szCs w:val="30"/>
          <w:cs/>
        </w:rPr>
        <w:t xml:space="preserve"> การตัดรายการออกจากบัญชีและการหักกลบ</w:t>
      </w:r>
    </w:p>
    <w:p w14:paraId="658E7A0C" w14:textId="08EE70E3" w:rsidR="00B60EE3" w:rsidRPr="00B019E1" w:rsidRDefault="006F291E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019E1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B019E1">
        <w:rPr>
          <w:rFonts w:ascii="Angsana New" w:hAnsi="Angsana New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B019E1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B019E1">
        <w:rPr>
          <w:rFonts w:ascii="Angsana New" w:hAnsi="Angsana New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5ECFBDF" w14:textId="77777777" w:rsidR="00B60EE3" w:rsidRPr="001F3CEA" w:rsidRDefault="00B60EE3" w:rsidP="00321967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0F8767DE" w14:textId="1301C4E3" w:rsidR="00B60EE3" w:rsidRPr="00B019E1" w:rsidRDefault="006F291E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019E1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B019E1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B019E1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B019E1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58A8588F" w14:textId="77777777" w:rsidR="00B60EE3" w:rsidRPr="001F3CEA" w:rsidRDefault="00B60EE3" w:rsidP="00321967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D5A4688" w14:textId="7915B2F7" w:rsidR="00B60EE3" w:rsidRPr="00B019E1" w:rsidRDefault="00B60EE3" w:rsidP="0020117E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019E1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1B50AE6B" w14:textId="77777777" w:rsidR="00B60EE3" w:rsidRPr="001F3CEA" w:rsidRDefault="00B60EE3" w:rsidP="00321967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24687A8" w14:textId="6D78F9BC" w:rsidR="00F40099" w:rsidRPr="00B019E1" w:rsidRDefault="00B60EE3" w:rsidP="00815B3A">
      <w:pPr>
        <w:pStyle w:val="BodyText2"/>
        <w:tabs>
          <w:tab w:val="left" w:pos="1350"/>
        </w:tabs>
        <w:ind w:left="990" w:right="43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B019E1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09546E" w:rsidRPr="00B019E1">
        <w:rPr>
          <w:rFonts w:ascii="Angsana New" w:hAnsi="Angsana New"/>
          <w:sz w:val="30"/>
          <w:szCs w:val="30"/>
          <w:cs/>
        </w:rPr>
        <w:t>งบฐานะการเงิน</w:t>
      </w:r>
      <w:r w:rsidRPr="00B019E1">
        <w:rPr>
          <w:rFonts w:ascii="Angsana New" w:hAnsi="Angsana New"/>
          <w:sz w:val="30"/>
          <w:szCs w:val="30"/>
          <w:cs/>
        </w:rPr>
        <w:t>ด้วยจำนวนสุทธิก็ต่อเมื่อ</w:t>
      </w:r>
      <w:r w:rsidR="006F291E" w:rsidRPr="00B019E1">
        <w:rPr>
          <w:rFonts w:ascii="Angsana New" w:hAnsi="Angsana New"/>
          <w:sz w:val="30"/>
          <w:szCs w:val="30"/>
          <w:cs/>
        </w:rPr>
        <w:t>กลุ่มบริษัท</w:t>
      </w:r>
      <w:r w:rsidRPr="00B019E1">
        <w:rPr>
          <w:rFonts w:ascii="Angsana New" w:hAnsi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6F291E" w:rsidRPr="00B019E1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B019E1">
        <w:rPr>
          <w:rFonts w:ascii="Angsana New" w:hAnsi="Angsana New"/>
          <w:spacing w:val="-2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49DF8D1" w14:textId="77777777" w:rsidR="00BB4B48" w:rsidRPr="001F3CEA" w:rsidRDefault="00BB4B48" w:rsidP="00321967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511A4DAC" w14:textId="26CF7921" w:rsidR="0020117E" w:rsidRPr="00B019E1" w:rsidRDefault="0020117E" w:rsidP="00E24E66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019E1">
        <w:rPr>
          <w:rFonts w:ascii="Angsana New" w:hAnsi="Angsana New"/>
          <w:i/>
          <w:iCs/>
          <w:sz w:val="30"/>
          <w:szCs w:val="30"/>
        </w:rPr>
        <w:t>(</w:t>
      </w:r>
      <w:r w:rsidRPr="00B019E1">
        <w:rPr>
          <w:rFonts w:ascii="Angsana New" w:hAnsi="Angsana New"/>
          <w:i/>
          <w:iCs/>
          <w:sz w:val="30"/>
          <w:szCs w:val="30"/>
          <w:cs/>
        </w:rPr>
        <w:t>ง</w:t>
      </w:r>
      <w:r w:rsidRPr="00B019E1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3</w:t>
      </w:r>
      <w:r w:rsidRPr="00B019E1">
        <w:rPr>
          <w:rFonts w:ascii="Angsana New" w:hAnsi="Angsana New"/>
          <w:i/>
          <w:iCs/>
          <w:sz w:val="30"/>
          <w:szCs w:val="30"/>
        </w:rPr>
        <w:t>)</w:t>
      </w:r>
      <w:r w:rsidRPr="00B019E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019E1">
        <w:rPr>
          <w:rFonts w:ascii="Angsana New" w:hAnsi="Angsana New" w:hint="cs"/>
          <w:i/>
          <w:iCs/>
          <w:sz w:val="30"/>
          <w:szCs w:val="30"/>
          <w:cs/>
        </w:rPr>
        <w:t>อนุพันธ์</w:t>
      </w:r>
    </w:p>
    <w:p w14:paraId="403D3120" w14:textId="14DA8CDC" w:rsidR="007F10E0" w:rsidRPr="00B019E1" w:rsidRDefault="0020117E" w:rsidP="0020117E">
      <w:pPr>
        <w:tabs>
          <w:tab w:val="left" w:pos="144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B019E1">
        <w:rPr>
          <w:rFonts w:ascii="Angsana New" w:hAnsi="Angsana New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3872E13" w14:textId="0C4F5C27" w:rsidR="007C68B8" w:rsidRPr="00B019E1" w:rsidRDefault="007C68B8" w:rsidP="00E24E66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019E1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B019E1">
        <w:rPr>
          <w:rFonts w:ascii="Angsana New" w:hAnsi="Angsana New"/>
          <w:i/>
          <w:iCs/>
          <w:sz w:val="30"/>
          <w:szCs w:val="30"/>
          <w:cs/>
        </w:rPr>
        <w:t>ง</w:t>
      </w:r>
      <w:r w:rsidRPr="00B019E1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4</w:t>
      </w:r>
      <w:r w:rsidRPr="00B019E1">
        <w:rPr>
          <w:rFonts w:ascii="Angsana New" w:hAnsi="Angsana New"/>
          <w:i/>
          <w:iCs/>
          <w:sz w:val="30"/>
          <w:szCs w:val="30"/>
        </w:rPr>
        <w:t>)</w:t>
      </w:r>
      <w:r w:rsidRPr="00B019E1">
        <w:rPr>
          <w:rFonts w:ascii="Angsana New" w:hAnsi="Angsana New"/>
          <w:i/>
          <w:iCs/>
          <w:sz w:val="30"/>
          <w:szCs w:val="30"/>
          <w:cs/>
        </w:rPr>
        <w:t xml:space="preserve"> การด้อยค่าของสินทรัพย์ทางการเงินนอกเหนือจากลูกหนี้การค้า</w:t>
      </w:r>
    </w:p>
    <w:p w14:paraId="1A950273" w14:textId="73C5A680" w:rsidR="00B019E1" w:rsidRDefault="009D24A9" w:rsidP="00080E39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019E1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F8246D">
        <w:rPr>
          <w:rFonts w:ascii="Angsana New" w:hAnsi="Angsana New" w:hint="cs"/>
          <w:sz w:val="30"/>
          <w:szCs w:val="30"/>
          <w:cs/>
        </w:rPr>
        <w:t>และ</w:t>
      </w:r>
      <w:r w:rsidRPr="00B019E1">
        <w:rPr>
          <w:rFonts w:ascii="Angsana New" w:hAnsi="Angsana New"/>
          <w:sz w:val="30"/>
          <w:szCs w:val="30"/>
          <w:cs/>
        </w:rPr>
        <w:t>ลูกหนี้สัญญาเช่า</w:t>
      </w:r>
    </w:p>
    <w:p w14:paraId="78E5B281" w14:textId="77777777" w:rsidR="004D41CE" w:rsidRPr="004E10F1" w:rsidRDefault="004D41CE" w:rsidP="00226EE5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EA15E1C" w14:textId="074AA1DE" w:rsidR="003A5670" w:rsidRPr="00080E39" w:rsidRDefault="006F291E" w:rsidP="00080E39">
      <w:pPr>
        <w:pStyle w:val="BodyText2"/>
        <w:tabs>
          <w:tab w:val="left" w:pos="990"/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กลุ่มบริษัท</w:t>
      </w:r>
      <w:r w:rsidR="003A5670" w:rsidRPr="00080E39">
        <w:rPr>
          <w:rFonts w:ascii="Angsana New" w:hAnsi="Angsana New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6E41B5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12</w:t>
      </w:r>
      <w:r w:rsidR="003A5670" w:rsidRPr="00080E39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3241594" w14:textId="33E6B485" w:rsidR="00E24CBA" w:rsidRPr="004E10F1" w:rsidRDefault="00E24CBA" w:rsidP="00226EE5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B7833BC" w14:textId="57115A24" w:rsidR="003A5670" w:rsidRPr="00080E39" w:rsidRDefault="003A5670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D95BC7">
        <w:rPr>
          <w:rFonts w:ascii="Angsana New" w:hAnsi="Angsana New"/>
          <w:sz w:val="30"/>
          <w:szCs w:val="30"/>
        </w:rPr>
        <w:t xml:space="preserve">              </w:t>
      </w:r>
      <w:r w:rsidRPr="00080E39">
        <w:rPr>
          <w:rFonts w:ascii="Angsana New" w:hAnsi="Angsana New"/>
          <w:sz w:val="30"/>
          <w:szCs w:val="30"/>
          <w:cs/>
        </w:rPr>
        <w:t xml:space="preserve"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D657B61" w14:textId="77777777" w:rsidR="003A5670" w:rsidRPr="004E10F1" w:rsidRDefault="003A5670" w:rsidP="00226EE5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8B02C44" w14:textId="3C74FC0B" w:rsidR="003A5670" w:rsidRPr="00080E39" w:rsidRDefault="006F291E" w:rsidP="0046043E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กลุ่มบริษัท</w:t>
      </w:r>
      <w:r w:rsidR="003A5670" w:rsidRPr="00080E39">
        <w:rPr>
          <w:rFonts w:ascii="Angsana New" w:hAnsi="Angsana New"/>
          <w:sz w:val="30"/>
          <w:szCs w:val="30"/>
          <w:cs/>
        </w:rPr>
        <w:t xml:space="preserve">พิจารณาว่าสินทรัพย์ทางการเงินมีความเสี่ยงด้านเครดิตต่ำเมื่อมีความน่าเชื่อถืออยู่ใน ‘ระดับที่น่าลงทุน’ ซึ่งเป็นการจัดอันดับที่เข้าใจในระดับสากล </w:t>
      </w:r>
      <w:r w:rsidR="00852C88" w:rsidRPr="00080E39">
        <w:rPr>
          <w:rFonts w:ascii="Angsana New" w:hAnsi="Angsana New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844DAE" w:rsidRPr="00080E39">
        <w:rPr>
          <w:rFonts w:ascii="Angsana New" w:hAnsi="Angsana New"/>
          <w:sz w:val="30"/>
          <w:szCs w:val="30"/>
        </w:rPr>
        <w:t xml:space="preserve"> </w:t>
      </w:r>
      <w:r w:rsidR="00080E39">
        <w:rPr>
          <w:rFonts w:ascii="Angsana New" w:hAnsi="Angsana New"/>
          <w:sz w:val="30"/>
          <w:szCs w:val="30"/>
        </w:rPr>
        <w:t xml:space="preserve">     </w:t>
      </w:r>
      <w:r w:rsidR="00E537CC" w:rsidRPr="00E537CC">
        <w:rPr>
          <w:rFonts w:ascii="Angsana New" w:hAnsi="Angsana New"/>
          <w:sz w:val="30"/>
          <w:szCs w:val="30"/>
        </w:rPr>
        <w:t>12</w:t>
      </w:r>
      <w:r w:rsidR="00852C88" w:rsidRPr="00080E39">
        <w:rPr>
          <w:rFonts w:ascii="Angsana New" w:hAnsi="Angsana New"/>
          <w:sz w:val="30"/>
          <w:szCs w:val="30"/>
        </w:rPr>
        <w:t xml:space="preserve"> </w:t>
      </w:r>
      <w:r w:rsidR="00852C88" w:rsidRPr="00080E39">
        <w:rPr>
          <w:rFonts w:ascii="Angsana New" w:hAnsi="Angsana New"/>
          <w:sz w:val="30"/>
          <w:szCs w:val="30"/>
          <w:cs/>
        </w:rPr>
        <w:t>เดือนข้างหน้า</w:t>
      </w:r>
    </w:p>
    <w:p w14:paraId="5159BB59" w14:textId="77777777" w:rsidR="00DE0ACC" w:rsidRPr="004E10F1" w:rsidRDefault="00DE0ACC" w:rsidP="00226EE5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25BA7C4" w14:textId="009E9B17" w:rsidR="008F27D8" w:rsidRPr="00080E39" w:rsidRDefault="006F291E" w:rsidP="003D170C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กลุ่มบริษัท</w:t>
      </w:r>
      <w:r w:rsidR="003A5670" w:rsidRPr="00080E39">
        <w:rPr>
          <w:rFonts w:ascii="Angsana New" w:hAnsi="Angsana New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E537CC" w:rsidRPr="00E537CC">
        <w:rPr>
          <w:rFonts w:ascii="Angsana New" w:hAnsi="Angsana New"/>
          <w:sz w:val="30"/>
          <w:szCs w:val="30"/>
        </w:rPr>
        <w:t>30</w:t>
      </w:r>
      <w:r w:rsidR="003A5670" w:rsidRPr="00080E39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</w:t>
      </w:r>
      <w:r w:rsidR="00016B19" w:rsidRPr="00080E39">
        <w:rPr>
          <w:rFonts w:ascii="Angsana New" w:hAnsi="Angsana New" w:hint="cs"/>
          <w:sz w:val="30"/>
          <w:szCs w:val="30"/>
          <w:cs/>
        </w:rPr>
        <w:t xml:space="preserve"> </w:t>
      </w:r>
      <w:r w:rsidR="003A5670" w:rsidRPr="00080E39">
        <w:rPr>
          <w:rFonts w:ascii="Angsana New" w:hAnsi="Angsana New"/>
          <w:sz w:val="30"/>
          <w:szCs w:val="30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080E39">
        <w:rPr>
          <w:rFonts w:ascii="Angsana New" w:hAnsi="Angsana New"/>
          <w:sz w:val="30"/>
          <w:szCs w:val="30"/>
          <w:cs/>
        </w:rPr>
        <w:t>กลุ่มบริษัท</w:t>
      </w:r>
    </w:p>
    <w:p w14:paraId="0EF4789D" w14:textId="77777777" w:rsidR="00112560" w:rsidRPr="004E10F1" w:rsidRDefault="00112560" w:rsidP="00226EE5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2236195" w14:textId="0B6A7AC4" w:rsidR="003A5670" w:rsidRPr="00080E39" w:rsidRDefault="006F291E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กลุ่มบริษัท</w:t>
      </w:r>
      <w:r w:rsidR="003A5670" w:rsidRPr="00080E39">
        <w:rPr>
          <w:rFonts w:ascii="Angsana New" w:hAnsi="Angsana New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72635C21" w14:textId="296A4083" w:rsidR="003A5670" w:rsidRPr="00080E39" w:rsidRDefault="003A5670" w:rsidP="00AC25A4">
      <w:pPr>
        <w:pStyle w:val="BodyText2"/>
        <w:tabs>
          <w:tab w:val="left" w:pos="1260"/>
          <w:tab w:val="left" w:pos="1350"/>
        </w:tabs>
        <w:ind w:left="1152" w:right="43" w:hanging="162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-</w:t>
      </w:r>
      <w:r w:rsidRPr="00080E39">
        <w:rPr>
          <w:rFonts w:ascii="Angsana New" w:hAnsi="Angsana New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="006F291E" w:rsidRPr="00080E39">
        <w:rPr>
          <w:rFonts w:ascii="Angsana New" w:hAnsi="Angsana New"/>
          <w:sz w:val="30"/>
          <w:szCs w:val="30"/>
          <w:cs/>
        </w:rPr>
        <w:t>กลุ่มบริษัท</w:t>
      </w:r>
      <w:r w:rsidRPr="00080E39">
        <w:rPr>
          <w:rFonts w:ascii="Angsana New" w:hAnsi="Angsana New"/>
          <w:sz w:val="30"/>
          <w:szCs w:val="30"/>
          <w:cs/>
        </w:rPr>
        <w:t>ได้เต็มจำนวน อีกทั้ง</w:t>
      </w:r>
      <w:r w:rsidR="008F27D8" w:rsidRPr="00080E39">
        <w:rPr>
          <w:rFonts w:ascii="Angsana New" w:hAnsi="Angsana New"/>
          <w:sz w:val="30"/>
          <w:szCs w:val="30"/>
          <w:cs/>
        </w:rPr>
        <w:t>กลุ่มบริษัท</w:t>
      </w:r>
      <w:r w:rsidRPr="00080E39">
        <w:rPr>
          <w:rFonts w:ascii="Angsana New" w:hAnsi="Angsana New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2AC7EA7D" w14:textId="7899FE81" w:rsidR="00006A67" w:rsidRPr="00080E39" w:rsidRDefault="003A5670" w:rsidP="00DE0ACC">
      <w:pPr>
        <w:pStyle w:val="BodyText2"/>
        <w:tabs>
          <w:tab w:val="left" w:pos="1260"/>
          <w:tab w:val="left" w:pos="1350"/>
        </w:tabs>
        <w:ind w:left="1152" w:right="43" w:hanging="162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-</w:t>
      </w:r>
      <w:r w:rsidRPr="00080E39">
        <w:rPr>
          <w:rFonts w:ascii="Angsana New" w:hAnsi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E537CC" w:rsidRPr="00E537CC">
        <w:rPr>
          <w:rFonts w:ascii="Angsana New" w:hAnsi="Angsana New"/>
          <w:sz w:val="30"/>
          <w:szCs w:val="30"/>
        </w:rPr>
        <w:t>90</w:t>
      </w:r>
      <w:r w:rsidRPr="00080E39">
        <w:rPr>
          <w:rFonts w:ascii="Angsana New" w:hAnsi="Angsana New"/>
          <w:sz w:val="30"/>
          <w:szCs w:val="30"/>
          <w:cs/>
        </w:rPr>
        <w:t xml:space="preserve"> วัน</w:t>
      </w:r>
    </w:p>
    <w:p w14:paraId="0BDA0B38" w14:textId="0F520821" w:rsidR="004E10F1" w:rsidRDefault="004E10F1">
      <w:pPr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178FFC04" w14:textId="7A5A3F9D" w:rsidR="008F27D8" w:rsidRPr="00080E39" w:rsidRDefault="008F27D8" w:rsidP="00E24E66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80E39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080E39">
        <w:rPr>
          <w:rFonts w:ascii="Angsana New" w:hAnsi="Angsana New"/>
          <w:i/>
          <w:iCs/>
          <w:sz w:val="30"/>
          <w:szCs w:val="30"/>
          <w:cs/>
        </w:rPr>
        <w:t>ง</w:t>
      </w:r>
      <w:r w:rsidRPr="00080E39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5</w:t>
      </w:r>
      <w:r w:rsidRPr="00080E39">
        <w:rPr>
          <w:rFonts w:ascii="Angsana New" w:hAnsi="Angsana New"/>
          <w:i/>
          <w:iCs/>
          <w:sz w:val="30"/>
          <w:szCs w:val="30"/>
        </w:rPr>
        <w:t>)</w:t>
      </w:r>
      <w:r w:rsidRPr="00080E39">
        <w:rPr>
          <w:rFonts w:ascii="Angsana New" w:hAnsi="Angsana New"/>
          <w:i/>
          <w:iCs/>
          <w:sz w:val="30"/>
          <w:szCs w:val="30"/>
          <w:cs/>
        </w:rPr>
        <w:t xml:space="preserve"> การตัดจำหน่าย </w:t>
      </w:r>
    </w:p>
    <w:p w14:paraId="7E21D81A" w14:textId="09DDCBA3" w:rsidR="003A5670" w:rsidRDefault="003A5670" w:rsidP="00815B3A">
      <w:pPr>
        <w:pStyle w:val="BodyText2"/>
        <w:tabs>
          <w:tab w:val="left" w:pos="117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6F291E" w:rsidRPr="00080E39">
        <w:rPr>
          <w:rFonts w:ascii="Angsana New" w:hAnsi="Angsana New"/>
          <w:sz w:val="30"/>
          <w:szCs w:val="30"/>
          <w:cs/>
        </w:rPr>
        <w:t>กลุ่มบริษัท</w:t>
      </w:r>
      <w:r w:rsidRPr="00080E39">
        <w:rPr>
          <w:rFonts w:ascii="Angsana New" w:hAnsi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32116CD" w14:textId="77777777" w:rsidR="00FD62B9" w:rsidRPr="000B32E0" w:rsidRDefault="00FD62B9" w:rsidP="00815B3A">
      <w:pPr>
        <w:pStyle w:val="BodyText2"/>
        <w:tabs>
          <w:tab w:val="left" w:pos="1170"/>
        </w:tabs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7F851B2C" w14:textId="4397CD54" w:rsidR="008F27D8" w:rsidRPr="00080E39" w:rsidRDefault="008F27D8" w:rsidP="008F27D8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80E39">
        <w:rPr>
          <w:rFonts w:ascii="Angsana New" w:hAnsi="Angsana New"/>
          <w:i/>
          <w:iCs/>
          <w:sz w:val="30"/>
          <w:szCs w:val="30"/>
        </w:rPr>
        <w:t>(</w:t>
      </w:r>
      <w:r w:rsidRPr="00080E39">
        <w:rPr>
          <w:rFonts w:ascii="Angsana New" w:hAnsi="Angsana New"/>
          <w:i/>
          <w:iCs/>
          <w:sz w:val="30"/>
          <w:szCs w:val="30"/>
          <w:cs/>
        </w:rPr>
        <w:t>ง</w:t>
      </w:r>
      <w:r w:rsidRPr="00080E39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6</w:t>
      </w:r>
      <w:r w:rsidRPr="00080E39">
        <w:rPr>
          <w:rFonts w:ascii="Angsana New" w:hAnsi="Angsana New"/>
          <w:i/>
          <w:iCs/>
          <w:sz w:val="30"/>
          <w:szCs w:val="30"/>
        </w:rPr>
        <w:t>)</w:t>
      </w:r>
      <w:r w:rsidRPr="00080E3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80E39">
        <w:rPr>
          <w:rFonts w:ascii="Angsana New" w:hAnsi="Angsana New" w:hint="cs"/>
          <w:i/>
          <w:iCs/>
          <w:sz w:val="30"/>
          <w:szCs w:val="30"/>
          <w:cs/>
        </w:rPr>
        <w:t>ดอกเบี้ย</w:t>
      </w:r>
      <w:r w:rsidRPr="00080E3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7E4406CF" w14:textId="40B47B9E" w:rsidR="003A5670" w:rsidRPr="00080E39" w:rsidRDefault="003A5670" w:rsidP="00815B3A">
      <w:pPr>
        <w:pStyle w:val="BodyText2"/>
        <w:tabs>
          <w:tab w:val="left" w:pos="135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46043E">
        <w:rPr>
          <w:rFonts w:ascii="Angsana New" w:hAnsi="Angsana New"/>
          <w:sz w:val="30"/>
          <w:szCs w:val="30"/>
        </w:rPr>
        <w:t xml:space="preserve">   </w:t>
      </w:r>
      <w:r w:rsidRPr="00080E39">
        <w:rPr>
          <w:rFonts w:ascii="Angsana New" w:hAnsi="Angsana New"/>
          <w:sz w:val="30"/>
          <w:szCs w:val="30"/>
          <w:cs/>
        </w:rPr>
        <w:t xml:space="preserve">การด้อยค่าด้านเครดิต) หรือราคาทุนตัดจำหน่ายของหนี้สิน </w:t>
      </w:r>
    </w:p>
    <w:p w14:paraId="7278657C" w14:textId="77777777" w:rsidR="004D41CE" w:rsidRPr="000B32E0" w:rsidRDefault="004D41CE" w:rsidP="00815B3A">
      <w:pPr>
        <w:pStyle w:val="BodyText2"/>
        <w:tabs>
          <w:tab w:val="left" w:pos="1350"/>
        </w:tabs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0B8AD1B4" w14:textId="77777777" w:rsidR="00731749" w:rsidRPr="00080E39" w:rsidRDefault="00731749" w:rsidP="00676384">
      <w:pPr>
        <w:pStyle w:val="Heading8"/>
        <w:numPr>
          <w:ilvl w:val="1"/>
          <w:numId w:val="21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80E3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79BADDF" w14:textId="77777777" w:rsidR="00731749" w:rsidRPr="000B32E0" w:rsidRDefault="00731749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8"/>
          <w:szCs w:val="28"/>
        </w:rPr>
      </w:pPr>
    </w:p>
    <w:p w14:paraId="291BE914" w14:textId="1B0EDC35" w:rsidR="0063118D" w:rsidRPr="00080E39" w:rsidRDefault="0063118D" w:rsidP="0063118D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3CE9C947" w14:textId="7E923869" w:rsidR="005B4F3C" w:rsidRPr="000B32E0" w:rsidRDefault="005B4F3C" w:rsidP="0063118D">
      <w:pPr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16FE5314" w14:textId="77777777" w:rsidR="00731749" w:rsidRPr="00080E39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80E3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ลูกหนี้การค้าและลูกหนี้</w:t>
      </w:r>
      <w:r w:rsidR="00853858" w:rsidRPr="00080E3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หมุนเวียน</w:t>
      </w:r>
      <w:r w:rsidRPr="00080E3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อื่น</w:t>
      </w:r>
    </w:p>
    <w:p w14:paraId="35C5DE76" w14:textId="7D836345" w:rsidR="00731749" w:rsidRPr="000B32E0" w:rsidRDefault="00731749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8"/>
          <w:szCs w:val="28"/>
        </w:rPr>
      </w:pPr>
    </w:p>
    <w:p w14:paraId="3BEB086B" w14:textId="2C535B63" w:rsidR="005B4F3C" w:rsidRPr="00080E39" w:rsidRDefault="005B4F3C" w:rsidP="005B4F3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ลูกหนี้การค้า</w:t>
      </w:r>
      <w:r w:rsidR="00AE2CCB">
        <w:rPr>
          <w:rFonts w:ascii="Angsana New" w:hAnsi="Angsana New" w:hint="cs"/>
          <w:sz w:val="30"/>
          <w:szCs w:val="30"/>
          <w:cs/>
        </w:rPr>
        <w:t>และลูกหนี้หมุนเวียนอื่น</w:t>
      </w:r>
      <w:r w:rsidRPr="00080E39">
        <w:rPr>
          <w:rFonts w:ascii="Angsana New" w:hAnsi="Angsana New"/>
          <w:sz w:val="30"/>
          <w:szCs w:val="30"/>
          <w:cs/>
        </w:rPr>
        <w:t>รับรู้เมื่อ</w:t>
      </w:r>
      <w:r w:rsidR="006F291E" w:rsidRPr="00080E39">
        <w:rPr>
          <w:rFonts w:ascii="Angsana New" w:hAnsi="Angsana New"/>
          <w:sz w:val="30"/>
          <w:szCs w:val="30"/>
          <w:cs/>
        </w:rPr>
        <w:t>กลุ่มบริษัท</w:t>
      </w:r>
      <w:r w:rsidRPr="00080E39">
        <w:rPr>
          <w:rFonts w:ascii="Angsana New" w:hAnsi="Angsana New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</w:t>
      </w:r>
      <w:r w:rsidR="00CB10C2">
        <w:rPr>
          <w:rFonts w:ascii="Angsana New" w:hAnsi="Angsana New" w:hint="cs"/>
          <w:sz w:val="30"/>
          <w:szCs w:val="30"/>
          <w:cs/>
        </w:rPr>
        <w:t>และ</w:t>
      </w:r>
      <w:r w:rsidRPr="00080E39">
        <w:rPr>
          <w:rFonts w:ascii="Angsana New" w:hAnsi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</w:t>
      </w:r>
      <w:r w:rsidR="008630C5" w:rsidRPr="008630C5">
        <w:rPr>
          <w:rFonts w:ascii="Angsana New" w:hAnsi="Angsana New"/>
          <w:sz w:val="30"/>
          <w:szCs w:val="30"/>
          <w:cs/>
        </w:rPr>
        <w:t>เมื่อกลุ่มบริษัทไม่สามารถคาดการณ์ได้อย่างสมเหตุสมผลว่าจะได้รับคืนเงิน</w:t>
      </w:r>
    </w:p>
    <w:p w14:paraId="42AED008" w14:textId="77777777" w:rsidR="005B4F3C" w:rsidRPr="000B32E0" w:rsidRDefault="005B4F3C" w:rsidP="005B4F3C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309C8E4A" w14:textId="23A9F018" w:rsidR="00E24CBA" w:rsidRPr="00080E39" w:rsidRDefault="006F291E" w:rsidP="003D170C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080E39">
        <w:rPr>
          <w:rFonts w:ascii="Angsana New" w:hAnsi="Angsana New"/>
          <w:sz w:val="30"/>
          <w:szCs w:val="30"/>
          <w:cs/>
        </w:rPr>
        <w:t>กลุ่มบริษัท</w:t>
      </w:r>
      <w:r w:rsidR="005B4F3C" w:rsidRPr="00080E39">
        <w:rPr>
          <w:rFonts w:ascii="Angsana New" w:hAnsi="Angsana New"/>
          <w:sz w:val="30"/>
          <w:szCs w:val="30"/>
          <w:cs/>
        </w:rPr>
        <w:t xml:space="preserve"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46043E">
        <w:rPr>
          <w:rFonts w:ascii="Angsana New" w:hAnsi="Angsana New"/>
          <w:sz w:val="30"/>
          <w:szCs w:val="30"/>
        </w:rPr>
        <w:t xml:space="preserve">                </w:t>
      </w:r>
      <w:r w:rsidR="005B4F3C" w:rsidRPr="00080E39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3D9F5EA" w14:textId="77777777" w:rsidR="00112560" w:rsidRPr="000B32E0" w:rsidRDefault="00112560" w:rsidP="00294897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8"/>
          <w:szCs w:val="28"/>
        </w:rPr>
      </w:pPr>
    </w:p>
    <w:p w14:paraId="457D51A6" w14:textId="53C3D67B" w:rsidR="00731749" w:rsidRPr="00080E39" w:rsidRDefault="00731749" w:rsidP="00112560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80E3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73B237DA" w14:textId="14CF223E" w:rsidR="00731749" w:rsidRPr="000B32E0" w:rsidRDefault="00731749" w:rsidP="00731749">
      <w:pPr>
        <w:tabs>
          <w:tab w:val="left" w:pos="540"/>
        </w:tabs>
        <w:ind w:left="540"/>
        <w:jc w:val="both"/>
        <w:rPr>
          <w:rFonts w:ascii="Angsana New" w:hAnsi="Angsana New"/>
          <w:sz w:val="28"/>
          <w:szCs w:val="28"/>
          <w:highlight w:val="yellow"/>
        </w:rPr>
      </w:pPr>
    </w:p>
    <w:p w14:paraId="152EA289" w14:textId="5DE0DA9E" w:rsidR="001C6370" w:rsidRDefault="001C6370" w:rsidP="00A541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80E39">
        <w:rPr>
          <w:rFonts w:ascii="Angsana New" w:hAnsi="Angsana New" w:hint="cs"/>
          <w:sz w:val="30"/>
          <w:szCs w:val="30"/>
          <w:cs/>
        </w:rPr>
        <w:t xml:space="preserve"> </w:t>
      </w:r>
      <w:r w:rsidRPr="00080E39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080E39">
        <w:rPr>
          <w:rFonts w:ascii="Angsana New" w:hAnsi="Angsana New" w:hint="cs"/>
          <w:sz w:val="30"/>
          <w:szCs w:val="30"/>
          <w:cs/>
        </w:rPr>
        <w:t xml:space="preserve"> </w:t>
      </w:r>
      <w:r w:rsidRPr="00080E39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2C6AFEED" w14:textId="373FB7E1" w:rsidR="002A3F0C" w:rsidRPr="00080E39" w:rsidRDefault="002A3F0C" w:rsidP="002A3F0C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80E3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สิน</w:t>
      </w: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ทรัพย์ไม่หมุนเวียน</w:t>
      </w:r>
      <w:r w:rsidR="00395D3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ที่จัดประเภทเป็นสินทรัพย์ที่ถือไว้เพื่อขาย</w:t>
      </w:r>
    </w:p>
    <w:p w14:paraId="6176CA55" w14:textId="77777777" w:rsidR="00392C5D" w:rsidRPr="000B32E0" w:rsidRDefault="00392C5D" w:rsidP="00A541FD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96651AB" w14:textId="136CC21E" w:rsidR="002A3F0C" w:rsidRPr="002A3F0C" w:rsidRDefault="002A3F0C" w:rsidP="002A3F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3F0C">
        <w:rPr>
          <w:rFonts w:ascii="Angsana New" w:hAnsi="Angsana New"/>
          <w:sz w:val="30"/>
          <w:szCs w:val="30"/>
          <w:cs/>
        </w:rPr>
        <w:t>สินทรัพย์ไม่หมุนเวียน</w:t>
      </w:r>
      <w:r w:rsidR="00CA2AD5">
        <w:rPr>
          <w:rFonts w:ascii="Angsana New" w:hAnsi="Angsana New" w:hint="cs"/>
          <w:sz w:val="30"/>
          <w:szCs w:val="30"/>
          <w:cs/>
        </w:rPr>
        <w:t xml:space="preserve"> </w:t>
      </w:r>
      <w:r w:rsidR="00B83DC9">
        <w:rPr>
          <w:rFonts w:ascii="Angsana New" w:hAnsi="Angsana New"/>
          <w:sz w:val="30"/>
          <w:szCs w:val="30"/>
        </w:rPr>
        <w:t>(</w:t>
      </w:r>
      <w:r w:rsidR="00CA2AD5">
        <w:rPr>
          <w:rFonts w:ascii="Angsana New" w:hAnsi="Angsana New" w:hint="cs"/>
          <w:sz w:val="30"/>
          <w:szCs w:val="30"/>
          <w:cs/>
        </w:rPr>
        <w:t>หรือกลุ่มสินทรัพย์ที่ยกเลิกซึ่งประกอบด้วยสินทรัพย์และหนี้สิน</w:t>
      </w:r>
      <w:r w:rsidR="00B83DC9">
        <w:rPr>
          <w:rFonts w:ascii="Angsana New" w:hAnsi="Angsana New"/>
          <w:sz w:val="30"/>
          <w:szCs w:val="30"/>
        </w:rPr>
        <w:t>)</w:t>
      </w:r>
      <w:r w:rsidR="00B83DC9">
        <w:rPr>
          <w:rFonts w:ascii="Angsana New" w:hAnsi="Angsana New" w:hint="cs"/>
          <w:sz w:val="30"/>
          <w:szCs w:val="30"/>
          <w:cs/>
        </w:rPr>
        <w:t xml:space="preserve"> </w:t>
      </w:r>
      <w:r w:rsidRPr="002A3F0C">
        <w:rPr>
          <w:rFonts w:ascii="Angsana New" w:hAnsi="Angsana New"/>
          <w:sz w:val="30"/>
          <w:szCs w:val="30"/>
          <w:cs/>
        </w:rPr>
        <w:t>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</w:t>
      </w:r>
      <w:r w:rsidR="002B413E">
        <w:rPr>
          <w:rFonts w:ascii="Angsana New" w:hAnsi="Angsana New" w:hint="cs"/>
          <w:sz w:val="30"/>
          <w:szCs w:val="30"/>
          <w:cs/>
        </w:rPr>
        <w:t xml:space="preserve"> </w:t>
      </w:r>
      <w:r w:rsidR="002B413E">
        <w:rPr>
          <w:rFonts w:ascii="Angsana New" w:hAnsi="Angsana New"/>
          <w:sz w:val="30"/>
          <w:szCs w:val="30"/>
        </w:rPr>
        <w:t>(</w:t>
      </w:r>
      <w:r w:rsidR="002B413E">
        <w:rPr>
          <w:rFonts w:ascii="Angsana New" w:hAnsi="Angsana New" w:hint="cs"/>
          <w:sz w:val="30"/>
          <w:szCs w:val="30"/>
          <w:cs/>
        </w:rPr>
        <w:t>หรือส่วนประกอบของกลุ่มสินทรัพย์ที่ยกเลิก</w:t>
      </w:r>
      <w:r w:rsidR="002B413E">
        <w:rPr>
          <w:rFonts w:ascii="Angsana New" w:hAnsi="Angsana New"/>
          <w:sz w:val="30"/>
          <w:szCs w:val="30"/>
        </w:rPr>
        <w:t xml:space="preserve">) </w:t>
      </w:r>
      <w:r w:rsidRPr="002A3F0C">
        <w:rPr>
          <w:rFonts w:ascii="Angsana New" w:hAnsi="Angsana New"/>
          <w:sz w:val="30"/>
          <w:szCs w:val="30"/>
          <w:cs/>
        </w:rPr>
        <w:t xml:space="preserve">วัดมูลค่าด้วยจำนวนที่ต่ำกว่าระหว่างมูลค่าตามบัญชีกับมูลค่ายุติธรรมหักต้นทุนในการขาย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3557AFF7" w14:textId="77777777" w:rsidR="002A3F0C" w:rsidRPr="000B32E0" w:rsidRDefault="002A3F0C" w:rsidP="002A3F0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445E128" w14:textId="00065BF8" w:rsidR="00392C5D" w:rsidRDefault="002A3F0C" w:rsidP="002A3F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3F0C">
        <w:rPr>
          <w:rFonts w:ascii="Angsana New" w:hAnsi="Angsana New"/>
          <w:sz w:val="30"/>
          <w:szCs w:val="3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297F2F9B" w14:textId="77777777" w:rsidR="004E10F1" w:rsidRPr="000B32E0" w:rsidRDefault="004E10F1" w:rsidP="002A3F0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181B719" w14:textId="5F57192B" w:rsidR="00731749" w:rsidRPr="00080E39" w:rsidRDefault="00731749" w:rsidP="00E24CBA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80E3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859FD37" w14:textId="116F49EA" w:rsidR="00731749" w:rsidRPr="000B32E0" w:rsidRDefault="00731749" w:rsidP="00A56B75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176D4E6" w14:textId="46D22ECE" w:rsidR="004D41CE" w:rsidRDefault="0045169F" w:rsidP="004D41C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1F29FE">
        <w:rPr>
          <w:rFonts w:ascii="Angsana New" w:hAnsi="Angsana New" w:hint="cs"/>
          <w:sz w:val="30"/>
          <w:szCs w:val="30"/>
          <w:cs/>
        </w:rPr>
        <w:t xml:space="preserve"> </w:t>
      </w:r>
      <w:r w:rsidRPr="00080E39">
        <w:rPr>
          <w:rFonts w:ascii="Angsana New" w:hAnsi="Angsana New"/>
          <w:sz w:val="30"/>
          <w:szCs w:val="30"/>
          <w:cs/>
        </w:rPr>
        <w:t xml:space="preserve">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ต้นทุนการก่อสร้างสินทรัพย์ที่กิจการก่อสร้างเองรวมถึงต้นทุนการกู้ยืม </w:t>
      </w:r>
    </w:p>
    <w:p w14:paraId="11B92FF3" w14:textId="77777777" w:rsidR="004D41CE" w:rsidRPr="000B32E0" w:rsidRDefault="004D41CE" w:rsidP="004D41CE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991A023" w14:textId="54DB6689" w:rsidR="0045169F" w:rsidRPr="00932FDB" w:rsidRDefault="0045169F" w:rsidP="004516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32FDB">
        <w:rPr>
          <w:rFonts w:ascii="Angsana New" w:hAnsi="Angsana New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และรับรู้ในกำไรหรือขาดทุน ทั้งนี้ </w:t>
      </w:r>
      <w:r w:rsidR="006F291E" w:rsidRPr="00932FDB">
        <w:rPr>
          <w:rFonts w:ascii="Angsana New" w:hAnsi="Angsana New"/>
          <w:sz w:val="30"/>
          <w:szCs w:val="30"/>
          <w:cs/>
        </w:rPr>
        <w:t>กลุ่มบริษัท</w:t>
      </w:r>
      <w:r w:rsidRPr="00932FDB">
        <w:rPr>
          <w:rFonts w:ascii="Angsana New" w:hAnsi="Angsana New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 </w:t>
      </w:r>
    </w:p>
    <w:p w14:paraId="65DC3AB5" w14:textId="77777777" w:rsidR="001840A5" w:rsidRPr="000B32E0" w:rsidRDefault="001840A5" w:rsidP="004D41CE">
      <w:pPr>
        <w:jc w:val="thaiDistribute"/>
        <w:rPr>
          <w:rFonts w:ascii="Angsana New" w:hAnsi="Angsana New"/>
          <w:sz w:val="24"/>
          <w:szCs w:val="24"/>
        </w:rPr>
      </w:pPr>
    </w:p>
    <w:p w14:paraId="7C0BAF64" w14:textId="62A5D119" w:rsidR="004D41CE" w:rsidRDefault="0045169F" w:rsidP="004D41C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32FDB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0B5A8991" w14:textId="77777777" w:rsidR="000A1097" w:rsidRPr="000B32E0" w:rsidRDefault="000A1097" w:rsidP="00B243D3">
      <w:pPr>
        <w:jc w:val="thaiDistribute"/>
        <w:rPr>
          <w:rFonts w:ascii="Angsana New" w:hAnsi="Angsana New"/>
          <w:sz w:val="24"/>
          <w:szCs w:val="24"/>
        </w:rPr>
      </w:pPr>
    </w:p>
    <w:p w14:paraId="205B41D9" w14:textId="77777777" w:rsidR="00731749" w:rsidRPr="00932FDB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32FD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67F9D335" w14:textId="77777777" w:rsidR="00731749" w:rsidRPr="000B32E0" w:rsidRDefault="00731749" w:rsidP="00A56B75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6158BA7" w14:textId="2371886F" w:rsidR="00731749" w:rsidRPr="00932FDB" w:rsidRDefault="00731749" w:rsidP="0073174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32FDB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="006B1C0D" w:rsidRPr="00932FDB">
        <w:rPr>
          <w:rFonts w:ascii="Angsana New" w:hAnsi="Angsana New"/>
          <w:sz w:val="30"/>
          <w:szCs w:val="30"/>
          <w:cs/>
        </w:rPr>
        <w:t>ขา</w:t>
      </w:r>
      <w:r w:rsidRPr="00932FDB">
        <w:rPr>
          <w:rFonts w:ascii="Angsana New" w:hAnsi="Angsana New"/>
          <w:sz w:val="30"/>
          <w:szCs w:val="30"/>
          <w:cs/>
        </w:rPr>
        <w:t>ดทุนจากการด้อย</w:t>
      </w:r>
      <w:r w:rsidR="005E1132" w:rsidRPr="00932FDB">
        <w:rPr>
          <w:rFonts w:ascii="Angsana New" w:hAnsi="Angsana New"/>
          <w:sz w:val="30"/>
          <w:szCs w:val="30"/>
          <w:cs/>
        </w:rPr>
        <w:t>ค่า</w:t>
      </w:r>
    </w:p>
    <w:p w14:paraId="44CFF918" w14:textId="371EAA6C" w:rsidR="00B7574A" w:rsidRPr="000B32E0" w:rsidRDefault="00B7574A" w:rsidP="0073174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45D5B73" w14:textId="2B0552B1" w:rsidR="006F6C01" w:rsidRPr="00932FDB" w:rsidRDefault="006F6C01" w:rsidP="003D170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32FDB">
        <w:rPr>
          <w:rFonts w:ascii="Angsana New" w:hAnsi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407D8113" w14:textId="77777777" w:rsidR="00D14CE3" w:rsidRPr="000B32E0" w:rsidRDefault="00D14CE3" w:rsidP="00D47D2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5FFDBF7" w14:textId="4B275F3D" w:rsidR="006F6C01" w:rsidRPr="00932FDB" w:rsidRDefault="006F6C01" w:rsidP="00D47D2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32FDB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5B8E8684" w14:textId="6BA0322F" w:rsidR="0000365E" w:rsidRPr="00932FDB" w:rsidRDefault="0000365E" w:rsidP="0000365E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32FDB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23C51314" w14:textId="5244286D" w:rsidR="0000365E" w:rsidRPr="00932FDB" w:rsidRDefault="0000365E" w:rsidP="0000365E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932FDB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</w:t>
      </w:r>
      <w:r w:rsidR="006F291E" w:rsidRPr="00932FDB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Pr="00932FDB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932FDB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932FDB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932FDB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932FDB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7E57A8BA" w14:textId="31D466AD" w:rsidR="006B541A" w:rsidRPr="00C045C7" w:rsidRDefault="006B541A">
      <w:pPr>
        <w:rPr>
          <w:rFonts w:ascii="Angsana New" w:hAnsi="Angsana New"/>
          <w:sz w:val="30"/>
          <w:szCs w:val="30"/>
        </w:rPr>
      </w:pPr>
    </w:p>
    <w:p w14:paraId="67C6021E" w14:textId="4D86743A" w:rsidR="0000365E" w:rsidRPr="00932FDB" w:rsidRDefault="0000365E" w:rsidP="00D47D20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32FDB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C7E9970" w14:textId="3A1969B4" w:rsidR="00D82483" w:rsidRDefault="0000365E" w:rsidP="0000365E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932FDB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</w:t>
      </w:r>
      <w:r w:rsidR="006F291E" w:rsidRPr="00932FDB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Pr="00932FDB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 </w:t>
      </w:r>
    </w:p>
    <w:p w14:paraId="02B7AB13" w14:textId="46ED2AC0" w:rsidR="00B243D3" w:rsidRPr="00C045C7" w:rsidRDefault="00B243D3">
      <w:pPr>
        <w:rPr>
          <w:rFonts w:ascii="Angsana New" w:hAnsi="Angsana New"/>
          <w:sz w:val="30"/>
          <w:szCs w:val="30"/>
        </w:rPr>
      </w:pPr>
    </w:p>
    <w:p w14:paraId="78E50284" w14:textId="3BCA62B7" w:rsidR="00D874F9" w:rsidRPr="00932FDB" w:rsidRDefault="00D874F9" w:rsidP="007317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932FDB">
        <w:rPr>
          <w:rFonts w:ascii="Angsana New" w:eastAsia="Times New Roman" w:hAnsi="Angsana New" w:cs="Angsana New"/>
          <w:color w:val="auto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26A77752" w14:textId="77777777" w:rsidR="001D5FCA" w:rsidRPr="00C045C7" w:rsidRDefault="001D5FCA" w:rsidP="007317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tbl>
      <w:tblPr>
        <w:tblW w:w="9170" w:type="dxa"/>
        <w:tblInd w:w="450" w:type="dxa"/>
        <w:tblLook w:val="0000" w:firstRow="0" w:lastRow="0" w:firstColumn="0" w:lastColumn="0" w:noHBand="0" w:noVBand="0"/>
      </w:tblPr>
      <w:tblGrid>
        <w:gridCol w:w="6809"/>
        <w:gridCol w:w="1509"/>
        <w:gridCol w:w="852"/>
      </w:tblGrid>
      <w:tr w:rsidR="00731749" w:rsidRPr="00932FDB" w14:paraId="14349DCA" w14:textId="77777777" w:rsidTr="003A4315">
        <w:trPr>
          <w:trHeight w:val="398"/>
        </w:trPr>
        <w:tc>
          <w:tcPr>
            <w:tcW w:w="6809" w:type="dxa"/>
            <w:vAlign w:val="bottom"/>
          </w:tcPr>
          <w:p w14:paraId="534F829F" w14:textId="77777777" w:rsidR="00731749" w:rsidRPr="00932FDB" w:rsidRDefault="00300784" w:rsidP="00D8398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</w:tcPr>
          <w:p w14:paraId="2C52E2CF" w14:textId="012186F8" w:rsidR="00731749" w:rsidRPr="00932FDB" w:rsidRDefault="00731749" w:rsidP="00D83982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2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932FDB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52" w:type="dxa"/>
          </w:tcPr>
          <w:p w14:paraId="02D3D8E6" w14:textId="77777777" w:rsidR="00731749" w:rsidRPr="00932FDB" w:rsidRDefault="00731749" w:rsidP="00D83982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932FDB" w14:paraId="605BB8D5" w14:textId="77777777" w:rsidTr="003A4315">
        <w:trPr>
          <w:trHeight w:val="388"/>
        </w:trPr>
        <w:tc>
          <w:tcPr>
            <w:tcW w:w="6809" w:type="dxa"/>
            <w:vAlign w:val="bottom"/>
          </w:tcPr>
          <w:p w14:paraId="419604A2" w14:textId="77777777" w:rsidR="00731749" w:rsidRPr="00932FDB" w:rsidRDefault="00300784" w:rsidP="00D8398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09" w:type="dxa"/>
          </w:tcPr>
          <w:p w14:paraId="333C98D0" w14:textId="5D443086" w:rsidR="00731749" w:rsidRPr="00932FDB" w:rsidRDefault="00731749" w:rsidP="00D83982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932FDB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52" w:type="dxa"/>
          </w:tcPr>
          <w:p w14:paraId="36BF34DC" w14:textId="77777777" w:rsidR="00731749" w:rsidRPr="00932FDB" w:rsidRDefault="00731749" w:rsidP="00D83982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00784" w:rsidRPr="00932FDB" w14:paraId="22F7A607" w14:textId="77777777" w:rsidTr="003A4315">
        <w:trPr>
          <w:trHeight w:val="351"/>
        </w:trPr>
        <w:tc>
          <w:tcPr>
            <w:tcW w:w="6809" w:type="dxa"/>
            <w:vAlign w:val="bottom"/>
          </w:tcPr>
          <w:p w14:paraId="39CEA636" w14:textId="77777777" w:rsidR="00300784" w:rsidRPr="00932FDB" w:rsidRDefault="00300784" w:rsidP="00300784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เครื่องมือและอุปกรณ์โรงงาน</w:t>
            </w:r>
          </w:p>
        </w:tc>
        <w:tc>
          <w:tcPr>
            <w:tcW w:w="1509" w:type="dxa"/>
          </w:tcPr>
          <w:p w14:paraId="47CB2F7F" w14:textId="3B98A3A9" w:rsidR="00300784" w:rsidRPr="00932FDB" w:rsidRDefault="00B7595A" w:rsidP="00300784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32FDB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52" w:type="dxa"/>
          </w:tcPr>
          <w:p w14:paraId="58E9F8B9" w14:textId="77777777" w:rsidR="00300784" w:rsidRPr="00932FDB" w:rsidRDefault="00300784" w:rsidP="00300784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00784" w:rsidRPr="00932FDB" w14:paraId="1DC069C6" w14:textId="77777777" w:rsidTr="003A4315">
        <w:trPr>
          <w:trHeight w:val="351"/>
        </w:trPr>
        <w:tc>
          <w:tcPr>
            <w:tcW w:w="6809" w:type="dxa"/>
            <w:vAlign w:val="bottom"/>
          </w:tcPr>
          <w:p w14:paraId="11A925B3" w14:textId="77777777" w:rsidR="00300784" w:rsidRPr="00932FDB" w:rsidRDefault="00300784" w:rsidP="0034079C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 w:rsidR="0034079C" w:rsidRPr="00932FDB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  <w:r w:rsidRPr="00932FDB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509" w:type="dxa"/>
          </w:tcPr>
          <w:p w14:paraId="2117FEA0" w14:textId="3B219FD9" w:rsidR="00300784" w:rsidRPr="00932FDB" w:rsidRDefault="00300784" w:rsidP="00B7595A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932FDB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52" w:type="dxa"/>
          </w:tcPr>
          <w:p w14:paraId="308FF540" w14:textId="77777777" w:rsidR="00300784" w:rsidRPr="00932FDB" w:rsidRDefault="00300784" w:rsidP="00300784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932FDB" w14:paraId="6F011241" w14:textId="77777777" w:rsidTr="003A4315">
        <w:trPr>
          <w:trHeight w:val="398"/>
        </w:trPr>
        <w:tc>
          <w:tcPr>
            <w:tcW w:w="6809" w:type="dxa"/>
            <w:vAlign w:val="bottom"/>
          </w:tcPr>
          <w:p w14:paraId="79A69C61" w14:textId="77777777" w:rsidR="00731749" w:rsidRPr="00932FDB" w:rsidRDefault="00731749" w:rsidP="00D8398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09" w:type="dxa"/>
          </w:tcPr>
          <w:p w14:paraId="07CA3213" w14:textId="1741D674" w:rsidR="00731749" w:rsidRPr="00932FDB" w:rsidRDefault="00731749" w:rsidP="00B7595A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932FDB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52" w:type="dxa"/>
          </w:tcPr>
          <w:p w14:paraId="72EFA7B0" w14:textId="77777777" w:rsidR="00731749" w:rsidRPr="00932FDB" w:rsidRDefault="00731749" w:rsidP="00D83982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A4C55AC" w14:textId="77777777" w:rsidR="00BE2F54" w:rsidRPr="00C045C7" w:rsidRDefault="00BE2F54" w:rsidP="00EE5C9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5721C8D" w14:textId="6AD84829" w:rsidR="00233BBC" w:rsidRPr="00932FDB" w:rsidRDefault="00233BBC" w:rsidP="00233BBC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32FD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ค่าความนิยม</w:t>
      </w:r>
    </w:p>
    <w:p w14:paraId="5EBCFB67" w14:textId="13058E5E" w:rsidR="00233BBC" w:rsidRPr="00C045C7" w:rsidRDefault="00233BBC" w:rsidP="00EE5C9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A3F86BB" w14:textId="3BBBEBB3" w:rsidR="00FE0184" w:rsidRPr="00932FDB" w:rsidRDefault="00233BBC" w:rsidP="003F594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32FDB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34DF5C3" w14:textId="77777777" w:rsidR="00112560" w:rsidRPr="00C045C7" w:rsidRDefault="00112560" w:rsidP="003F594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0948CA8" w14:textId="77777777" w:rsidR="009D24A9" w:rsidRPr="00932FDB" w:rsidRDefault="009D24A9" w:rsidP="009D24A9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932FD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รายจ่ายในการวิจัยและพัฒนา</w:t>
      </w:r>
    </w:p>
    <w:p w14:paraId="0C1A3663" w14:textId="4EFEA23B" w:rsidR="009D24A9" w:rsidRPr="00C045C7" w:rsidRDefault="009D24A9" w:rsidP="009D24A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08DA79A" w14:textId="4DA22D3B" w:rsidR="009D24A9" w:rsidRPr="00932FDB" w:rsidRDefault="009D24A9" w:rsidP="003D170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32FDB">
        <w:rPr>
          <w:rFonts w:ascii="Angsana New" w:hAnsi="Angsana New"/>
          <w:sz w:val="30"/>
          <w:szCs w:val="30"/>
          <w:cs/>
        </w:rPr>
        <w:t xml:space="preserve"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 </w:t>
      </w:r>
    </w:p>
    <w:p w14:paraId="2EBDBC58" w14:textId="77777777" w:rsidR="00703AAA" w:rsidRPr="00C045C7" w:rsidRDefault="00703AAA" w:rsidP="009D24A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9A28548" w14:textId="2DE36EAB" w:rsidR="009D24A9" w:rsidRDefault="009D24A9" w:rsidP="009D24A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32FDB">
        <w:rPr>
          <w:rFonts w:ascii="Angsana New" w:hAnsi="Angsana New"/>
          <w:sz w:val="30"/>
          <w:szCs w:val="30"/>
          <w:cs/>
        </w:rPr>
        <w:lastRenderedPageBreak/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630076A6" w14:textId="77777777" w:rsidR="0097270D" w:rsidRPr="00F8499C" w:rsidRDefault="0097270D" w:rsidP="009D24A9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A7A8864" w14:textId="1174D5D5" w:rsidR="00731749" w:rsidRPr="00932FDB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32FD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2FFBB5AA" w14:textId="6D494AC9" w:rsidR="007C0834" w:rsidRPr="00F8499C" w:rsidRDefault="007C0834" w:rsidP="007D2DCB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C1BB112" w14:textId="21349489" w:rsidR="00BB593C" w:rsidRDefault="0082650B" w:rsidP="00986BE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32FDB">
        <w:rPr>
          <w:rFonts w:ascii="Angsana New" w:hAnsi="Angsana New"/>
          <w:sz w:val="30"/>
          <w:szCs w:val="30"/>
          <w:cs/>
        </w:rPr>
        <w:t xml:space="preserve">สินทรัพย์ไม่มีตัวตนวัดมูลค่าด้วยยราคาทุนหักค่าตัดจำหน่ายสะสมและขาดทุนจากการด้อยค่า </w:t>
      </w:r>
      <w:r w:rsidR="00CE7E2D" w:rsidRPr="00932FDB">
        <w:rPr>
          <w:rFonts w:ascii="Angsana New" w:hAnsi="Angsana New" w:hint="cs"/>
          <w:sz w:val="30"/>
          <w:szCs w:val="30"/>
          <w:cs/>
        </w:rPr>
        <w:t>ค่าใช้จ่าย</w:t>
      </w:r>
      <w:r w:rsidRPr="00932FDB">
        <w:rPr>
          <w:rFonts w:ascii="Angsana New" w:hAnsi="Angsana New"/>
          <w:sz w:val="30"/>
          <w:szCs w:val="30"/>
          <w:cs/>
        </w:rPr>
        <w:t>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D7C2F99" w14:textId="77777777" w:rsidR="00BB03B1" w:rsidRPr="00F8499C" w:rsidRDefault="00BB03B1" w:rsidP="0082650B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2FC6E7F9" w14:textId="59592F66" w:rsidR="0082650B" w:rsidRPr="00986BEC" w:rsidRDefault="0082650B" w:rsidP="0082650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34A73D8E" w14:textId="77777777" w:rsidR="007E2508" w:rsidRPr="00F8499C" w:rsidRDefault="007E2508" w:rsidP="0082650B">
      <w:pPr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61" w:type="dxa"/>
        <w:tblInd w:w="450" w:type="dxa"/>
        <w:tblLook w:val="01E0" w:firstRow="1" w:lastRow="1" w:firstColumn="1" w:lastColumn="1" w:noHBand="0" w:noVBand="0"/>
      </w:tblPr>
      <w:tblGrid>
        <w:gridCol w:w="6695"/>
        <w:gridCol w:w="1386"/>
        <w:gridCol w:w="1080"/>
      </w:tblGrid>
      <w:tr w:rsidR="00731749" w:rsidRPr="00986BEC" w14:paraId="044A789F" w14:textId="77777777" w:rsidTr="003A4315">
        <w:trPr>
          <w:trHeight w:val="404"/>
        </w:trPr>
        <w:tc>
          <w:tcPr>
            <w:tcW w:w="6695" w:type="dxa"/>
          </w:tcPr>
          <w:p w14:paraId="5B8CD118" w14:textId="77777777" w:rsidR="00731749" w:rsidRPr="00986BEC" w:rsidRDefault="009964E9" w:rsidP="00D8398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86BE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386" w:type="dxa"/>
          </w:tcPr>
          <w:p w14:paraId="443E5BD0" w14:textId="0D6E0739" w:rsidR="00731749" w:rsidRPr="00986BEC" w:rsidRDefault="00E537CC" w:rsidP="00D839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3</w:t>
            </w:r>
            <w:r w:rsidR="001D1116" w:rsidRPr="00986B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5530" w:rsidRPr="00986BEC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986B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37C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27550917" w14:textId="77777777" w:rsidR="00731749" w:rsidRPr="00986BEC" w:rsidRDefault="00731749" w:rsidP="00D8398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86B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986BEC" w14:paraId="12CC057E" w14:textId="77777777" w:rsidTr="003A4315">
        <w:trPr>
          <w:trHeight w:val="395"/>
        </w:trPr>
        <w:tc>
          <w:tcPr>
            <w:tcW w:w="6695" w:type="dxa"/>
          </w:tcPr>
          <w:p w14:paraId="38022741" w14:textId="77777777" w:rsidR="00731749" w:rsidRPr="00986BEC" w:rsidRDefault="003F4336" w:rsidP="00D8398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BEC">
              <w:rPr>
                <w:rFonts w:ascii="Angsana New" w:hAnsi="Angsana New"/>
                <w:sz w:val="30"/>
                <w:szCs w:val="30"/>
                <w:cs/>
              </w:rPr>
              <w:t>สิทธิในสัญญาการประกอบธุรกิจสถานีบริการก๊าซธรรมชาติ</w:t>
            </w:r>
          </w:p>
        </w:tc>
        <w:tc>
          <w:tcPr>
            <w:tcW w:w="1386" w:type="dxa"/>
            <w:vAlign w:val="bottom"/>
          </w:tcPr>
          <w:p w14:paraId="45A8CAFE" w14:textId="2C9880A9" w:rsidR="00731749" w:rsidRPr="00986BEC" w:rsidRDefault="00E537CC" w:rsidP="008043D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8</w:t>
            </w:r>
            <w:r w:rsidR="001D1116" w:rsidRPr="00986B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5530" w:rsidRPr="00986BEC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986B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37CC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080" w:type="dxa"/>
            <w:vAlign w:val="bottom"/>
          </w:tcPr>
          <w:p w14:paraId="77805F11" w14:textId="77777777" w:rsidR="00731749" w:rsidRPr="00986BEC" w:rsidRDefault="00731749" w:rsidP="008043D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6B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F4336" w:rsidRPr="00986BEC" w14:paraId="601A2762" w14:textId="77777777" w:rsidTr="003A4315">
        <w:trPr>
          <w:trHeight w:val="404"/>
        </w:trPr>
        <w:tc>
          <w:tcPr>
            <w:tcW w:w="6695" w:type="dxa"/>
          </w:tcPr>
          <w:p w14:paraId="37FB5F0F" w14:textId="77777777" w:rsidR="003F4336" w:rsidRPr="00986BEC" w:rsidRDefault="003F4336" w:rsidP="003F43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BEC">
              <w:rPr>
                <w:rFonts w:ascii="Angsana New" w:hAnsi="Angsana New"/>
                <w:sz w:val="30"/>
                <w:szCs w:val="30"/>
                <w:cs/>
              </w:rPr>
              <w:t>สิทธิในการขายไฟฟ้า</w:t>
            </w:r>
          </w:p>
        </w:tc>
        <w:tc>
          <w:tcPr>
            <w:tcW w:w="1386" w:type="dxa"/>
          </w:tcPr>
          <w:p w14:paraId="417A8356" w14:textId="743B21EE" w:rsidR="003F4336" w:rsidRPr="00986BEC" w:rsidRDefault="00E537CC" w:rsidP="003F433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80" w:type="dxa"/>
          </w:tcPr>
          <w:p w14:paraId="140D5FA0" w14:textId="77777777" w:rsidR="003F4336" w:rsidRPr="00986BEC" w:rsidRDefault="003F4336" w:rsidP="003F43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B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F4336" w:rsidRPr="00986BEC" w14:paraId="403C780A" w14:textId="77777777" w:rsidTr="003A4315">
        <w:trPr>
          <w:trHeight w:val="395"/>
        </w:trPr>
        <w:tc>
          <w:tcPr>
            <w:tcW w:w="6695" w:type="dxa"/>
          </w:tcPr>
          <w:p w14:paraId="6665C586" w14:textId="77777777" w:rsidR="003F4336" w:rsidRPr="00986BEC" w:rsidRDefault="003F4336" w:rsidP="003F43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BEC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1386" w:type="dxa"/>
          </w:tcPr>
          <w:p w14:paraId="6957873C" w14:textId="65B08A13" w:rsidR="003F4336" w:rsidRPr="00986BEC" w:rsidRDefault="00E537CC" w:rsidP="003F433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5DEBF5AB" w14:textId="77777777" w:rsidR="003F4336" w:rsidRPr="00986BEC" w:rsidRDefault="003F4336" w:rsidP="003F43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B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5D16B71" w14:textId="77777777" w:rsidR="009F2499" w:rsidRPr="00F8499C" w:rsidRDefault="009F2499">
      <w:pPr>
        <w:rPr>
          <w:rFonts w:asciiTheme="majorBidi" w:hAnsiTheme="majorBidi" w:cstheme="majorBidi"/>
          <w:sz w:val="28"/>
          <w:szCs w:val="28"/>
          <w:cs/>
        </w:rPr>
      </w:pPr>
    </w:p>
    <w:p w14:paraId="55559971" w14:textId="796F8904" w:rsidR="002C3395" w:rsidRPr="00986BEC" w:rsidRDefault="002C3395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98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14:paraId="46E855AA" w14:textId="19D43B8A" w:rsidR="00676A04" w:rsidRPr="00F8499C" w:rsidRDefault="00676A04" w:rsidP="00CE7E2D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5B958438" w14:textId="62838B67" w:rsidR="008820A5" w:rsidRPr="00986BEC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 w:rsidR="006F291E" w:rsidRPr="00986BEC">
        <w:rPr>
          <w:rFonts w:ascii="Angsana New" w:hAnsi="Angsana New"/>
          <w:sz w:val="30"/>
          <w:szCs w:val="30"/>
        </w:rPr>
        <w:t xml:space="preserve"> 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="00A229CC" w:rsidRPr="00986BEC">
        <w:rPr>
          <w:rFonts w:ascii="Angsana New" w:hAnsi="Angsana New" w:hint="cs"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1FE3449" w14:textId="37FFA515" w:rsidR="008820A5" w:rsidRPr="00F8499C" w:rsidRDefault="008820A5" w:rsidP="00CE7E2D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FF485A2" w14:textId="77777777" w:rsidR="00D21575" w:rsidRPr="00986BEC" w:rsidRDefault="00D21575" w:rsidP="00D21575">
      <w:pPr>
        <w:pStyle w:val="BodyText"/>
        <w:spacing w:after="0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986BEC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12B789AC" w14:textId="77777777" w:rsidR="00D21575" w:rsidRPr="00986BEC" w:rsidRDefault="00D21575" w:rsidP="00D21575">
      <w:pPr>
        <w:pStyle w:val="BodyText"/>
        <w:spacing w:after="0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 </w:t>
      </w:r>
    </w:p>
    <w:p w14:paraId="0E78DA48" w14:textId="77777777" w:rsidR="008B17F9" w:rsidRPr="00F8499C" w:rsidRDefault="008B17F9" w:rsidP="00D21575">
      <w:pPr>
        <w:pStyle w:val="BodyText"/>
        <w:spacing w:after="0"/>
        <w:ind w:left="518"/>
        <w:jc w:val="thaiDistribute"/>
        <w:rPr>
          <w:rFonts w:ascii="Angsana New" w:hAnsi="Angsana New"/>
          <w:sz w:val="28"/>
          <w:szCs w:val="28"/>
        </w:rPr>
      </w:pPr>
    </w:p>
    <w:p w14:paraId="26293BAA" w14:textId="5E37670A" w:rsidR="00D21575" w:rsidRDefault="00D21575" w:rsidP="00D2157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E2BABB" w14:textId="77777777" w:rsidR="00D21575" w:rsidRPr="00F8499C" w:rsidRDefault="00D21575" w:rsidP="00D21575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376243EF" w14:textId="77777777" w:rsidR="00C15004" w:rsidRDefault="00D21575" w:rsidP="00D2157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</w:t>
      </w:r>
    </w:p>
    <w:p w14:paraId="132266D6" w14:textId="793312B9" w:rsidR="00D21575" w:rsidRDefault="00D21575" w:rsidP="00D2157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lastRenderedPageBreak/>
        <w:t>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990A55D" w14:textId="77777777" w:rsidR="00A455D6" w:rsidRPr="00986BEC" w:rsidRDefault="00A455D6" w:rsidP="00D2157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670AB4D" w14:textId="77777777" w:rsidR="00D21575" w:rsidRPr="00986BEC" w:rsidRDefault="00D21575" w:rsidP="00D2157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986BEC">
        <w:rPr>
          <w:rFonts w:ascii="Angsana New" w:hAnsi="Angsana New"/>
          <w:sz w:val="30"/>
          <w:szCs w:val="30"/>
        </w:rPr>
        <w:t xml:space="preserve"> </w:t>
      </w:r>
    </w:p>
    <w:p w14:paraId="4B6866DD" w14:textId="77777777" w:rsidR="00D21575" w:rsidRPr="00373233" w:rsidRDefault="00D21575" w:rsidP="0037323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F3F0778" w14:textId="77777777" w:rsidR="00D21575" w:rsidRPr="00986BEC" w:rsidRDefault="00D21575" w:rsidP="00D2157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 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CB968C0" w14:textId="77777777" w:rsidR="00D21575" w:rsidRPr="00373233" w:rsidRDefault="00D21575" w:rsidP="00CE7E2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B5B17E4" w14:textId="77777777" w:rsidR="00E042F6" w:rsidRPr="00986BEC" w:rsidRDefault="00E042F6" w:rsidP="00E042F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86BEC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2F3810E6" w14:textId="7E474353" w:rsidR="00E042F6" w:rsidRPr="00986BEC" w:rsidRDefault="00E042F6" w:rsidP="00E042F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="00F41405" w:rsidRPr="00986BEC">
        <w:rPr>
          <w:rFonts w:ascii="Angsana New" w:hAnsi="Angsana New" w:hint="cs"/>
          <w:sz w:val="30"/>
          <w:szCs w:val="30"/>
          <w:cs/>
        </w:rPr>
        <w:t>กลุ่ม</w:t>
      </w:r>
      <w:r w:rsidRPr="00986BEC">
        <w:rPr>
          <w:rFonts w:ascii="Angsana New" w:hAnsi="Angsana New"/>
          <w:sz w:val="30"/>
          <w:szCs w:val="30"/>
          <w:cs/>
        </w:rPr>
        <w:t>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14ED11BD" w14:textId="77777777" w:rsidR="00E042F6" w:rsidRPr="00373233" w:rsidRDefault="00E042F6" w:rsidP="00E042F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5CE2C64" w14:textId="76C216B5" w:rsidR="00E042F6" w:rsidRPr="00986BEC" w:rsidRDefault="00E042F6" w:rsidP="00E042F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 w:rsidR="00D510CA">
        <w:rPr>
          <w:rFonts w:ascii="Angsana New" w:hAnsi="Angsana New" w:hint="cs"/>
          <w:sz w:val="30"/>
          <w:szCs w:val="30"/>
          <w:cs/>
        </w:rPr>
        <w:t>ให้</w:t>
      </w:r>
      <w:r w:rsidRPr="00986BEC">
        <w:rPr>
          <w:rFonts w:ascii="Angsana New" w:hAnsi="Angsana New"/>
          <w:sz w:val="30"/>
          <w:szCs w:val="30"/>
          <w:cs/>
        </w:rPr>
        <w:t xml:space="preserve">เช่า </w:t>
      </w:r>
      <w:r w:rsidR="00C14609" w:rsidRPr="00986BEC">
        <w:rPr>
          <w:rFonts w:ascii="Angsana New" w:hAnsi="Angsana New" w:hint="cs"/>
          <w:sz w:val="30"/>
          <w:szCs w:val="30"/>
          <w:cs/>
        </w:rPr>
        <w:t>กลุ่ม</w:t>
      </w:r>
      <w:r w:rsidRPr="00986BEC">
        <w:rPr>
          <w:rFonts w:ascii="Angsana New" w:hAnsi="Angsana New"/>
          <w:sz w:val="30"/>
          <w:szCs w:val="30"/>
          <w:cs/>
        </w:rPr>
        <w:t xml:space="preserve"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3189E307" w14:textId="77777777" w:rsidR="00E042F6" w:rsidRPr="00373233" w:rsidRDefault="00E042F6" w:rsidP="00E042F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1D75033" w14:textId="26450C5F" w:rsidR="00E042F6" w:rsidRPr="00986BEC" w:rsidRDefault="009071E7" w:rsidP="00E042F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 w:hint="cs"/>
          <w:sz w:val="30"/>
          <w:szCs w:val="30"/>
          <w:cs/>
        </w:rPr>
        <w:t>กลุ่ม</w:t>
      </w:r>
      <w:r w:rsidR="00E042F6" w:rsidRPr="00986BEC">
        <w:rPr>
          <w:rFonts w:ascii="Angsana New" w:hAnsi="Angsana New"/>
          <w:sz w:val="30"/>
          <w:szCs w:val="30"/>
          <w:cs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986BEC">
        <w:rPr>
          <w:rFonts w:ascii="Angsana New" w:hAnsi="Angsana New" w:hint="cs"/>
          <w:sz w:val="30"/>
          <w:szCs w:val="30"/>
          <w:cs/>
        </w:rPr>
        <w:t>กลุ่ม</w:t>
      </w:r>
      <w:r w:rsidR="00E042F6" w:rsidRPr="00986BEC">
        <w:rPr>
          <w:rFonts w:ascii="Angsana New" w:hAnsi="Angsana New"/>
          <w:sz w:val="30"/>
          <w:szCs w:val="30"/>
          <w:cs/>
        </w:rPr>
        <w:t>บริษัทที่ได้จากเงินลงทุนสุทธิคงเหลือตามสัญญาเช่า</w:t>
      </w:r>
    </w:p>
    <w:p w14:paraId="0C2C610A" w14:textId="212A604D" w:rsidR="006B541A" w:rsidRPr="00373233" w:rsidRDefault="006B541A">
      <w:pPr>
        <w:rPr>
          <w:rFonts w:ascii="Angsana New" w:hAnsi="Angsana New"/>
          <w:sz w:val="30"/>
          <w:szCs w:val="30"/>
        </w:rPr>
      </w:pPr>
    </w:p>
    <w:p w14:paraId="656CF1BD" w14:textId="3F54D392" w:rsidR="00E042F6" w:rsidRDefault="009071E7" w:rsidP="00E042F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 w:hint="cs"/>
          <w:sz w:val="30"/>
          <w:szCs w:val="30"/>
          <w:cs/>
        </w:rPr>
        <w:t>กลุ่ม</w:t>
      </w:r>
      <w:r w:rsidR="00E042F6" w:rsidRPr="00986BEC">
        <w:rPr>
          <w:rFonts w:ascii="Angsana New" w:hAnsi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9509A2D" w14:textId="7E13CB2D" w:rsidR="00A71095" w:rsidRPr="00F90E40" w:rsidRDefault="00A71095">
      <w:pPr>
        <w:rPr>
          <w:rFonts w:ascii="Angsana New" w:hAnsi="Angsana New"/>
          <w:sz w:val="30"/>
          <w:szCs w:val="30"/>
        </w:rPr>
      </w:pPr>
    </w:p>
    <w:p w14:paraId="7EE0AAAB" w14:textId="6B2302F8" w:rsidR="009B71FE" w:rsidRPr="00986BEC" w:rsidRDefault="002E2738" w:rsidP="009B71FE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86BE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การด้อยค่าสินทรัพย์ที่ไม่ใช่สินทรัพย์ทางการเงิน</w:t>
      </w:r>
    </w:p>
    <w:p w14:paraId="5531C840" w14:textId="00702869" w:rsidR="00E20338" w:rsidRPr="00466ED3" w:rsidRDefault="00E20338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1882C6" w14:textId="5E3DF7A4" w:rsidR="001D4472" w:rsidRDefault="009B71FE" w:rsidP="001D447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B50B97" w:rsidRPr="00986BEC">
        <w:rPr>
          <w:rFonts w:ascii="Angsana New" w:hAnsi="Angsana New"/>
          <w:sz w:val="30"/>
          <w:szCs w:val="30"/>
        </w:rPr>
        <w:t xml:space="preserve">    </w:t>
      </w:r>
      <w:r w:rsidRPr="00986BEC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 </w:t>
      </w:r>
    </w:p>
    <w:p w14:paraId="3B68B6B8" w14:textId="77777777" w:rsidR="008D31E3" w:rsidRPr="00466ED3" w:rsidRDefault="008D31E3" w:rsidP="001D447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2C4994" w14:textId="688C9E69" w:rsidR="009B71FE" w:rsidRPr="00986BEC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B80023" w:rsidRPr="00986BEC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986BEC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</w:t>
      </w:r>
      <w:r w:rsidR="00B80023" w:rsidRPr="00986BEC">
        <w:rPr>
          <w:rFonts w:ascii="Angsana New" w:hAnsi="Angsana New" w:hint="cs"/>
          <w:sz w:val="30"/>
          <w:szCs w:val="30"/>
          <w:cs/>
        </w:rPr>
        <w:t>พย์</w:t>
      </w:r>
      <w:r w:rsidRPr="00986BEC">
        <w:rPr>
          <w:rFonts w:ascii="Angsana New" w:hAnsi="Angsana New"/>
          <w:sz w:val="30"/>
          <w:szCs w:val="30"/>
          <w:cs/>
        </w:rPr>
        <w:t xml:space="preserve">ที่ก่อให้เกิดเงินสดสูงกว่ามูลค่าที่จะได้รับคืน </w:t>
      </w:r>
    </w:p>
    <w:p w14:paraId="5F0F748D" w14:textId="070413A4" w:rsidR="00466ED3" w:rsidRDefault="00466ED3" w:rsidP="001D5A9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64818A" w14:textId="1D3192F9" w:rsidR="009B71FE" w:rsidRPr="00986BEC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ด้วยต้นทุนในการขายแล้วแต่มูลค่าใดจะสูงกว่า ในการประเมินมูลค่าจากการใช้ของสินทรัพย์</w:t>
      </w:r>
      <w:r w:rsidR="00970336" w:rsidRPr="00986BEC">
        <w:rPr>
          <w:rFonts w:ascii="Angsana New" w:hAnsi="Angsana New"/>
          <w:sz w:val="30"/>
          <w:szCs w:val="30"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6CA68CC" w14:textId="77777777" w:rsidR="009B71FE" w:rsidRPr="00466ED3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CAE243" w14:textId="688CBA9D" w:rsidR="00FC498F" w:rsidRPr="00986BEC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5F3482" w:rsidRPr="00986BEC">
        <w:rPr>
          <w:rFonts w:ascii="Angsana New" w:hAnsi="Angsana New" w:hint="cs"/>
          <w:sz w:val="30"/>
          <w:szCs w:val="30"/>
          <w:cs/>
        </w:rPr>
        <w:t>ยกเว้น</w:t>
      </w:r>
      <w:r w:rsidR="005F3482" w:rsidRPr="00986BEC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ขาดทุนจากการด้อยค่าของค่าความนิยมจะไม่มีการปรับปรุงกลับรายการ </w:t>
      </w:r>
      <w:r w:rsidRPr="00986BEC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83A1ADB" w14:textId="1E86F191" w:rsidR="009C5752" w:rsidRPr="00466ED3" w:rsidRDefault="009C5752">
      <w:pPr>
        <w:rPr>
          <w:rFonts w:ascii="Angsana New" w:hAnsi="Angsana New"/>
          <w:sz w:val="30"/>
          <w:szCs w:val="30"/>
          <w:highlight w:val="yellow"/>
        </w:rPr>
      </w:pPr>
    </w:p>
    <w:p w14:paraId="455BB0C3" w14:textId="062C4D34" w:rsidR="00731749" w:rsidRPr="00986BEC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8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986BEC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98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พนักงาน </w:t>
      </w:r>
      <w:r w:rsidRPr="00986BEC">
        <w:rPr>
          <w:rFonts w:ascii="Angsana New" w:hAnsi="Angsana New" w:cs="Angsana New"/>
          <w:b w:val="0"/>
          <w:bCs w:val="0"/>
          <w:i/>
          <w:i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6999140F" w14:textId="77777777" w:rsidR="00731749" w:rsidRPr="00466ED3" w:rsidRDefault="00731749" w:rsidP="00731749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0A380E1" w14:textId="77777777" w:rsidR="00731749" w:rsidRPr="00986BEC" w:rsidRDefault="00731749" w:rsidP="00551E4D">
      <w:pPr>
        <w:ind w:left="540"/>
        <w:jc w:val="both"/>
        <w:rPr>
          <w:rFonts w:ascii="Angsana New" w:hAnsi="Angsana New"/>
          <w:iCs/>
          <w:sz w:val="30"/>
          <w:szCs w:val="30"/>
        </w:rPr>
      </w:pPr>
      <w:r w:rsidRPr="00986BEC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1BFB8BD" w14:textId="71752B46" w:rsidR="006A14C0" w:rsidRPr="00986BEC" w:rsidRDefault="006A14C0" w:rsidP="006A14C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86BEC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986BE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986BEC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</w:t>
      </w:r>
      <w:r w:rsidR="00057EB6" w:rsidRPr="00986BEC">
        <w:rPr>
          <w:rFonts w:asciiTheme="majorBidi" w:hAnsiTheme="majorBidi" w:cstheme="majorBidi" w:hint="cs"/>
          <w:i/>
          <w:sz w:val="30"/>
          <w:szCs w:val="30"/>
          <w:cs/>
        </w:rPr>
        <w:t>ลุ่มบริษัท</w:t>
      </w:r>
    </w:p>
    <w:p w14:paraId="67639DAB" w14:textId="6360ABA1" w:rsidR="00BE63BA" w:rsidRPr="00466ED3" w:rsidRDefault="00BE63BA" w:rsidP="00E042F6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AEBDA63" w14:textId="3CB6A032" w:rsidR="00052C43" w:rsidRPr="00986BEC" w:rsidRDefault="00052C43" w:rsidP="00E01010">
      <w:pPr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986BEC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C1E5C82" w14:textId="2E858EE8" w:rsidR="009A6608" w:rsidRDefault="009A6608" w:rsidP="009A66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</w:t>
      </w:r>
      <w:r w:rsidRPr="00986BEC">
        <w:rPr>
          <w:rFonts w:ascii="Angsana New" w:hAnsi="Angsana New"/>
          <w:sz w:val="30"/>
          <w:szCs w:val="30"/>
          <w:cs/>
        </w:rPr>
        <w:t>อนาคตที่เกิดจากการทำงานของพนักงานในงวดปัจจุบันและงวดก่อน</w:t>
      </w:r>
      <w:r w:rsidR="00B50B97" w:rsidRPr="00986BEC">
        <w:rPr>
          <w:rFonts w:ascii="Angsana New" w:hAnsi="Angsana New"/>
          <w:sz w:val="30"/>
          <w:szCs w:val="30"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Pr="00986BEC">
        <w:rPr>
          <w:rFonts w:ascii="Angsana New" w:hAnsi="Angsana New"/>
          <w:sz w:val="30"/>
          <w:szCs w:val="30"/>
          <w:cs/>
          <w:lang w:val="en-GB"/>
        </w:rPr>
        <w:t>ซึ่ง</w:t>
      </w:r>
      <w:r w:rsidRPr="00986BEC">
        <w:rPr>
          <w:rFonts w:ascii="Angsana New" w:hAnsi="Angsana New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1151CB44" w14:textId="77777777" w:rsidR="00DF39E5" w:rsidRPr="00466ED3" w:rsidRDefault="00DF39E5" w:rsidP="009A6608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5E4960A2" w14:textId="0E514476" w:rsidR="00E042F6" w:rsidRDefault="009A6608" w:rsidP="00E042F6">
      <w:pPr>
        <w:tabs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86BEC">
        <w:rPr>
          <w:rFonts w:ascii="Angsana New" w:hAnsi="Angsana New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986BEC">
        <w:rPr>
          <w:rFonts w:ascii="Angsana New" w:hAnsi="Angsana New"/>
          <w:i/>
          <w:sz w:val="30"/>
          <w:szCs w:val="30"/>
        </w:rPr>
        <w:t xml:space="preserve"> </w:t>
      </w:r>
      <w:r w:rsidRPr="00986BEC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Pr="00986BEC">
        <w:rPr>
          <w:rFonts w:ascii="Angsana New" w:hAnsi="Angsana New"/>
          <w:sz w:val="30"/>
          <w:szCs w:val="30"/>
          <w:cs/>
        </w:rPr>
        <w:t>ทันที</w:t>
      </w:r>
      <w:r w:rsidR="00E64E60" w:rsidRPr="00986BEC">
        <w:rPr>
          <w:rFonts w:ascii="Angsana New" w:hAnsi="Angsana New" w:hint="cs"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i/>
          <w:sz w:val="30"/>
          <w:szCs w:val="30"/>
          <w:cs/>
        </w:rPr>
        <w:t>กำหนดดอกเบี้ยจ่ายของ</w:t>
      </w:r>
      <w:r w:rsidRPr="00986BEC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</w:t>
      </w:r>
      <w:r w:rsidR="00B421DA" w:rsidRPr="00986BEC">
        <w:rPr>
          <w:rFonts w:ascii="Angsana New" w:hAnsi="Angsana New" w:hint="cs"/>
          <w:i/>
          <w:spacing w:val="-2"/>
          <w:sz w:val="30"/>
          <w:szCs w:val="30"/>
          <w:cs/>
        </w:rPr>
        <w:t>น</w:t>
      </w:r>
      <w:r w:rsidRPr="00986BEC">
        <w:rPr>
          <w:rFonts w:ascii="Angsana New" w:hAnsi="Angsana New"/>
          <w:i/>
          <w:spacing w:val="-2"/>
          <w:sz w:val="30"/>
          <w:szCs w:val="30"/>
          <w:cs/>
        </w:rPr>
        <w:t>ปี</w:t>
      </w:r>
      <w:r w:rsidR="00406905" w:rsidRPr="00986BE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4C1CB4" w:rsidRPr="00986BE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i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777B21EA" w14:textId="77777777" w:rsidR="008D31E3" w:rsidRPr="00466ED3" w:rsidRDefault="008D31E3" w:rsidP="00E042F6">
      <w:pPr>
        <w:tabs>
          <w:tab w:val="left" w:pos="54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76330DE1" w14:textId="4F924ADC" w:rsidR="009A6608" w:rsidRDefault="009A6608" w:rsidP="009A660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86BEC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F9D945C" w14:textId="77777777" w:rsidR="00886DE4" w:rsidRPr="00986BEC" w:rsidRDefault="00886DE4" w:rsidP="009A660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1824CBCA" w14:textId="58ACB621" w:rsidR="009A6608" w:rsidRPr="00986BEC" w:rsidRDefault="009A6608" w:rsidP="00DF39E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86BEC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DC073E" w:rsidRPr="00986BE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i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F960EDC" w14:textId="77777777" w:rsidR="009F2499" w:rsidRPr="00553D8E" w:rsidRDefault="009F2499" w:rsidP="00DF39E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00AEC90E" w14:textId="342AB88A" w:rsidR="00DF39E5" w:rsidRDefault="009A6608" w:rsidP="00DF39E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86BEC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</w:t>
      </w:r>
      <w:r w:rsidRPr="00DF39E5">
        <w:rPr>
          <w:rFonts w:ascii="Angsana New" w:hAnsi="Angsana New"/>
          <w:i/>
          <w:sz w:val="30"/>
          <w:szCs w:val="30"/>
          <w:cs/>
        </w:rPr>
        <w:t>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644817" w:rsidRPr="00DF39E5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6B541A">
        <w:rPr>
          <w:rFonts w:ascii="Angsana New" w:hAnsi="Angsana New"/>
          <w:i/>
          <w:sz w:val="30"/>
          <w:szCs w:val="30"/>
        </w:rPr>
        <w:br/>
      </w:r>
      <w:r w:rsidRPr="00986BEC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E537CC" w:rsidRPr="00E537CC">
        <w:rPr>
          <w:rFonts w:ascii="Angsana New" w:hAnsi="Angsana New"/>
          <w:iCs/>
          <w:sz w:val="30"/>
          <w:szCs w:val="30"/>
        </w:rPr>
        <w:t>12</w:t>
      </w:r>
      <w:r w:rsidRPr="00986BEC">
        <w:rPr>
          <w:rFonts w:ascii="Angsana New" w:hAnsi="Angsana New"/>
          <w:i/>
          <w:sz w:val="30"/>
          <w:szCs w:val="30"/>
        </w:rPr>
        <w:t xml:space="preserve"> </w:t>
      </w:r>
      <w:r w:rsidRPr="00986BEC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C8251F4" w14:textId="77777777" w:rsidR="00DF39E5" w:rsidRPr="00DF39E5" w:rsidRDefault="00DF39E5" w:rsidP="00DF39E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1F6A1A" w14:textId="4C63D229" w:rsidR="00FD2AD2" w:rsidRPr="00986BEC" w:rsidRDefault="009A6608" w:rsidP="00DF39E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86BEC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86BEC">
        <w:rPr>
          <w:rFonts w:ascii="Angsana New" w:hAnsi="Angsana New"/>
          <w:i/>
          <w:sz w:val="30"/>
          <w:szCs w:val="30"/>
        </w:rPr>
        <w:t xml:space="preserve"> </w:t>
      </w:r>
      <w:r w:rsidRPr="00986BEC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D1CC5DF" w14:textId="52E25E4B" w:rsidR="00BE63BA" w:rsidRPr="00DF39E5" w:rsidRDefault="00BE63BA" w:rsidP="00DF39E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BE0F17" w14:textId="5BC15054" w:rsidR="00731749" w:rsidRPr="00986BEC" w:rsidRDefault="00731749" w:rsidP="00676384">
      <w:pPr>
        <w:pStyle w:val="Heading8"/>
        <w:numPr>
          <w:ilvl w:val="1"/>
          <w:numId w:val="21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8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555D080" w14:textId="77777777" w:rsidR="00731749" w:rsidRPr="00DF39E5" w:rsidRDefault="00731749" w:rsidP="000D6896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82CB4F6" w14:textId="113F2496" w:rsidR="008268E7" w:rsidRPr="00986BEC" w:rsidRDefault="00731749" w:rsidP="000D6896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</w:t>
      </w:r>
      <w:r w:rsidR="00416FA3" w:rsidRPr="00986BEC">
        <w:rPr>
          <w:rFonts w:ascii="Angsana New" w:hAnsi="Angsana New"/>
          <w:sz w:val="30"/>
          <w:szCs w:val="30"/>
          <w:cs/>
        </w:rPr>
        <w:t>ดังกล่าว</w:t>
      </w:r>
      <w:r w:rsidRPr="00986BEC">
        <w:rPr>
          <w:rFonts w:ascii="Angsana New" w:hAnsi="Angsana New"/>
          <w:sz w:val="30"/>
          <w:szCs w:val="30"/>
          <w:cs/>
        </w:rPr>
        <w:t xml:space="preserve">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</w:t>
      </w:r>
      <w:r w:rsidR="00611F86" w:rsidRPr="00986BEC">
        <w:rPr>
          <w:rFonts w:ascii="Angsana New" w:hAnsi="Angsana New"/>
          <w:sz w:val="30"/>
          <w:szCs w:val="30"/>
          <w:cs/>
        </w:rPr>
        <w:t xml:space="preserve">นได้ </w:t>
      </w:r>
      <w:r w:rsidRPr="00986BEC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611F86" w:rsidRPr="00986BEC">
        <w:rPr>
          <w:rFonts w:ascii="Angsana New" w:hAnsi="Angsana New"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0C1FF47" w14:textId="77777777" w:rsidR="006371F0" w:rsidRDefault="006371F0" w:rsidP="000D6896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64B666A" w14:textId="0DCFF9FB" w:rsidR="007D5D83" w:rsidRPr="00986BEC" w:rsidRDefault="007D5D83" w:rsidP="007D5D83">
      <w:pPr>
        <w:pStyle w:val="BodyText"/>
        <w:spacing w:after="0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  <w:r w:rsidRPr="00986BEC">
        <w:rPr>
          <w:rFonts w:ascii="Angsana New" w:hAnsi="Angsana New"/>
          <w:iCs/>
          <w:sz w:val="30"/>
          <w:szCs w:val="30"/>
          <w:cs/>
        </w:rPr>
        <w:lastRenderedPageBreak/>
        <w:t>ประมาณการค่าประกันความเสียหาย</w:t>
      </w:r>
    </w:p>
    <w:p w14:paraId="50690DAE" w14:textId="132CDA0E" w:rsidR="007D5D83" w:rsidRDefault="007D5D83" w:rsidP="007D5D83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</w:t>
      </w:r>
      <w:r w:rsidR="00802AF8" w:rsidRPr="00986BEC">
        <w:rPr>
          <w:rFonts w:ascii="Angsana New" w:hAnsi="Angsana New"/>
          <w:sz w:val="30"/>
          <w:szCs w:val="30"/>
          <w:cs/>
        </w:rPr>
        <w:t xml:space="preserve">แก่ลูกค้าแล้ว </w:t>
      </w:r>
      <w:r w:rsidRPr="00986BEC">
        <w:rPr>
          <w:rFonts w:ascii="Angsana New" w:hAnsi="Angsana New"/>
          <w:sz w:val="30"/>
          <w:szCs w:val="30"/>
          <w:cs/>
        </w:rPr>
        <w:t>ประมาณการค่าใช้จ่ายพิจารณาจากประวัติการจ่ายค่า</w:t>
      </w:r>
      <w:r w:rsidR="00802AF8" w:rsidRPr="00986BEC">
        <w:rPr>
          <w:rFonts w:ascii="Angsana New" w:hAnsi="Angsana New"/>
          <w:sz w:val="30"/>
          <w:szCs w:val="30"/>
          <w:cs/>
        </w:rPr>
        <w:t>ประกันความเสียหาย</w:t>
      </w:r>
      <w:r w:rsidRPr="00986BEC">
        <w:rPr>
          <w:rFonts w:ascii="Angsana New" w:hAnsi="Angsana New"/>
          <w:sz w:val="30"/>
          <w:szCs w:val="30"/>
          <w:cs/>
        </w:rPr>
        <w:t xml:space="preserve"> และปัจจัยต่าง</w:t>
      </w:r>
      <w:r w:rsidR="002178C8" w:rsidRPr="00986BEC">
        <w:rPr>
          <w:rFonts w:ascii="Angsana New" w:hAnsi="Angsana New"/>
          <w:sz w:val="30"/>
          <w:szCs w:val="30"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 xml:space="preserve">ๆ ที่อาจเกี่ยวข้องกับความน่าจะเป็นที่จะเกิดความเสียหายดังกล่าว </w:t>
      </w:r>
    </w:p>
    <w:p w14:paraId="66415C48" w14:textId="77777777" w:rsidR="000F729D" w:rsidRPr="00DF39E5" w:rsidRDefault="000F729D" w:rsidP="007D5D83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CF5933F" w14:textId="65C0D364" w:rsidR="00043A2B" w:rsidRPr="00986BEC" w:rsidRDefault="00043A2B" w:rsidP="00B678C1">
      <w:pPr>
        <w:pStyle w:val="Heading8"/>
        <w:numPr>
          <w:ilvl w:val="1"/>
          <w:numId w:val="21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8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การวัดมูลค่ายุติธรรม </w:t>
      </w:r>
    </w:p>
    <w:p w14:paraId="641E9E2B" w14:textId="77777777" w:rsidR="00043A2B" w:rsidRPr="00DF39E5" w:rsidRDefault="00043A2B" w:rsidP="00043A2B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E022CFE" w14:textId="522E8BD7" w:rsidR="00466ED3" w:rsidRDefault="00043A2B" w:rsidP="00466ED3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1F014B8" w14:textId="77777777" w:rsidR="00F90E40" w:rsidRDefault="00F90E40" w:rsidP="00466ED3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1D203F50" w14:textId="5AC4C8BD" w:rsidR="00043A2B" w:rsidRPr="00986BEC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 xml:space="preserve"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929AA3D" w14:textId="073163E3" w:rsidR="00043A2B" w:rsidRPr="00986BEC" w:rsidRDefault="00043A2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-</w:t>
      </w:r>
      <w:r w:rsidRPr="00986BEC">
        <w:rPr>
          <w:rFonts w:ascii="Angsana New" w:hAnsi="Angsana New"/>
          <w:sz w:val="30"/>
          <w:szCs w:val="30"/>
          <w:cs/>
        </w:rPr>
        <w:tab/>
        <w:t xml:space="preserve">ข้อมูลระดับ </w:t>
      </w:r>
      <w:r w:rsidR="00E537CC" w:rsidRPr="00E537CC">
        <w:rPr>
          <w:rFonts w:ascii="Angsana New" w:hAnsi="Angsana New"/>
          <w:sz w:val="30"/>
          <w:szCs w:val="30"/>
        </w:rPr>
        <w:t>1</w:t>
      </w:r>
      <w:r w:rsidRPr="00986BEC">
        <w:rPr>
          <w:rFonts w:ascii="Angsana New" w:hAnsi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E74DF9E" w14:textId="35E11B3F" w:rsidR="00043A2B" w:rsidRPr="00986BEC" w:rsidRDefault="00043A2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-</w:t>
      </w:r>
      <w:r w:rsidRPr="00986BEC">
        <w:rPr>
          <w:rFonts w:ascii="Angsana New" w:hAnsi="Angsana New"/>
          <w:sz w:val="30"/>
          <w:szCs w:val="30"/>
          <w:cs/>
        </w:rPr>
        <w:tab/>
        <w:t xml:space="preserve">ข้อมูลระดับ </w:t>
      </w:r>
      <w:r w:rsidR="00E537CC" w:rsidRPr="00E537CC">
        <w:rPr>
          <w:rFonts w:ascii="Angsana New" w:hAnsi="Angsana New"/>
          <w:sz w:val="30"/>
          <w:szCs w:val="30"/>
        </w:rPr>
        <w:t>2</w:t>
      </w:r>
      <w:r w:rsidRPr="00986BEC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</w:t>
      </w:r>
      <w:r w:rsidRPr="00986BEC">
        <w:rPr>
          <w:rFonts w:ascii="Angsana New" w:hAnsi="Angsana New"/>
          <w:sz w:val="30"/>
          <w:szCs w:val="30"/>
        </w:rPr>
        <w:t xml:space="preserve"> </w:t>
      </w:r>
    </w:p>
    <w:p w14:paraId="74B39B2B" w14:textId="622B90FD" w:rsidR="00043A2B" w:rsidRPr="00986BEC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</w:rPr>
        <w:t xml:space="preserve">      </w:t>
      </w:r>
      <w:r w:rsidRPr="00986BEC">
        <w:rPr>
          <w:rFonts w:ascii="Angsana New" w:hAnsi="Angsana New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="00E537CC" w:rsidRPr="00E537CC">
        <w:rPr>
          <w:rFonts w:ascii="Angsana New" w:hAnsi="Angsana New"/>
          <w:sz w:val="30"/>
          <w:szCs w:val="30"/>
        </w:rPr>
        <w:t>1</w:t>
      </w:r>
    </w:p>
    <w:p w14:paraId="2954BA9B" w14:textId="1A768BC3" w:rsidR="00043A2B" w:rsidRPr="00986BEC" w:rsidRDefault="00043A2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-</w:t>
      </w:r>
      <w:r w:rsidRPr="00986BEC">
        <w:rPr>
          <w:rFonts w:ascii="Angsana New" w:hAnsi="Angsana New"/>
          <w:sz w:val="30"/>
          <w:szCs w:val="30"/>
          <w:cs/>
        </w:rPr>
        <w:tab/>
        <w:t xml:space="preserve">ข้อมูลระดับ </w:t>
      </w:r>
      <w:r w:rsidR="00E537CC" w:rsidRPr="00E537CC">
        <w:rPr>
          <w:rFonts w:ascii="Angsana New" w:hAnsi="Angsana New"/>
          <w:sz w:val="30"/>
          <w:szCs w:val="30"/>
        </w:rPr>
        <w:t>3</w:t>
      </w:r>
      <w:r w:rsidRPr="00986BEC">
        <w:rPr>
          <w:rFonts w:ascii="Angsana New" w:hAnsi="Angsana New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51B2AA0F" w14:textId="77777777" w:rsidR="007D2DCB" w:rsidRPr="00986BEC" w:rsidRDefault="007D2DC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754649F" w14:textId="74507C12" w:rsidR="00043A2B" w:rsidRPr="00986BEC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7D1958" w:rsidRPr="00986BEC">
        <w:rPr>
          <w:rFonts w:ascii="Angsana New" w:hAnsi="Angsana New" w:hint="cs"/>
          <w:sz w:val="30"/>
          <w:szCs w:val="30"/>
          <w:cs/>
        </w:rPr>
        <w:t xml:space="preserve"> 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BA4D6E5" w14:textId="32D142DB" w:rsidR="005B6D4F" w:rsidRPr="00986BEC" w:rsidRDefault="005B6D4F">
      <w:pPr>
        <w:rPr>
          <w:rFonts w:ascii="Angsana New" w:hAnsi="Angsana New"/>
          <w:sz w:val="30"/>
          <w:szCs w:val="30"/>
        </w:rPr>
      </w:pPr>
    </w:p>
    <w:p w14:paraId="56B52675" w14:textId="373B23FD" w:rsidR="00E042F6" w:rsidRDefault="00043A2B" w:rsidP="008D31E3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E537CC" w:rsidRPr="00E537CC">
        <w:rPr>
          <w:rFonts w:ascii="Angsana New" w:hAnsi="Angsana New"/>
          <w:sz w:val="30"/>
          <w:szCs w:val="30"/>
        </w:rPr>
        <w:t>3</w:t>
      </w:r>
      <w:r w:rsidRPr="00986BEC">
        <w:rPr>
          <w:rFonts w:ascii="Angsana New" w:hAnsi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EF929F8" w14:textId="77777777" w:rsidR="008D31E3" w:rsidRPr="00986BEC" w:rsidRDefault="008D31E3" w:rsidP="008D31E3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7356EC6" w14:textId="23D40CF3" w:rsidR="00731749" w:rsidRPr="00986BEC" w:rsidRDefault="00731749" w:rsidP="00B678C1">
      <w:pPr>
        <w:pStyle w:val="Heading8"/>
        <w:numPr>
          <w:ilvl w:val="1"/>
          <w:numId w:val="21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8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รายได้</w:t>
      </w:r>
      <w:r w:rsidR="00144AC7" w:rsidRPr="00986BE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67E77446" w14:textId="2FA48965" w:rsidR="00731749" w:rsidRPr="00886DE4" w:rsidRDefault="00731749" w:rsidP="00466ED3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16"/>
          <w:szCs w:val="16"/>
        </w:rPr>
      </w:pPr>
    </w:p>
    <w:p w14:paraId="70ABDC44" w14:textId="4FB0FFB5" w:rsidR="00D20DDB" w:rsidRPr="00986BEC" w:rsidRDefault="00D20DDB" w:rsidP="00D20DDB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86BEC">
        <w:rPr>
          <w:rFonts w:ascii="Angsana New" w:hAnsi="Angsana New"/>
          <w:i/>
          <w:iCs/>
          <w:sz w:val="30"/>
          <w:szCs w:val="30"/>
          <w:cs/>
        </w:rPr>
        <w:t xml:space="preserve">การรับรู้รายได้ </w:t>
      </w:r>
    </w:p>
    <w:p w14:paraId="62EB6E73" w14:textId="02245B41" w:rsidR="00E92D64" w:rsidRPr="00986BEC" w:rsidRDefault="00E92D64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</w:t>
      </w:r>
      <w:r w:rsidR="00B82B80" w:rsidRPr="00986BEC">
        <w:rPr>
          <w:rFonts w:ascii="Angsana New" w:hAnsi="Angsana New"/>
          <w:sz w:val="30"/>
          <w:szCs w:val="30"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>ๆ</w:t>
      </w:r>
      <w:r w:rsidR="009A5C7C" w:rsidRPr="00986BEC">
        <w:rPr>
          <w:rFonts w:ascii="Angsana New" w:hAnsi="Angsana New" w:hint="cs"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 xml:space="preserve">และแสดงสุทธิจากส่วนลดการค้าและส่วนลดตามปริมาณ </w:t>
      </w:r>
    </w:p>
    <w:p w14:paraId="492ABF1C" w14:textId="77777777" w:rsidR="000E1E02" w:rsidRPr="00886DE4" w:rsidRDefault="000E1E02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4AC8DB37" w14:textId="193DC7FD" w:rsidR="00E92D64" w:rsidRPr="00986BEC" w:rsidRDefault="00E92D64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</w:t>
      </w:r>
      <w:r w:rsidR="00F741A0" w:rsidRPr="00986BEC">
        <w:rPr>
          <w:rFonts w:ascii="Angsana New" w:hAnsi="Angsana New"/>
          <w:sz w:val="30"/>
          <w:szCs w:val="30"/>
        </w:rPr>
        <w:t xml:space="preserve"> </w:t>
      </w:r>
      <w:r w:rsidR="00407AD0" w:rsidRPr="00986BEC">
        <w:rPr>
          <w:rFonts w:ascii="Angsana New" w:hAnsi="Angsana New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5724A683" w14:textId="03BC2AD1" w:rsidR="00001EA7" w:rsidRPr="00886DE4" w:rsidRDefault="00001EA7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3FF406F9" w14:textId="4E1F63A7" w:rsidR="007101DF" w:rsidRDefault="007101DF" w:rsidP="00553D8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 w:hint="cs"/>
          <w:sz w:val="30"/>
          <w:szCs w:val="30"/>
          <w:cs/>
        </w:rPr>
        <w:t>รายได้จากการ</w:t>
      </w:r>
      <w:r w:rsidR="009B7D8A" w:rsidRPr="00986BEC">
        <w:rPr>
          <w:rFonts w:ascii="Angsana New" w:hAnsi="Angsana New" w:hint="cs"/>
          <w:sz w:val="30"/>
          <w:szCs w:val="30"/>
          <w:cs/>
        </w:rPr>
        <w:t>จำหน่ายกระแสไฟฟ้าตามสัญญาเช่ารับรู้ในกำไรหรือขาดทุนโดยวิธีอัตราดอกเบี้ยที่แท้จริงตลอดอายุสัญญาซื้อขายไฟฟ้า</w:t>
      </w:r>
    </w:p>
    <w:p w14:paraId="6D28E82F" w14:textId="77777777" w:rsidR="00886DE4" w:rsidRPr="00886DE4" w:rsidRDefault="00886DE4" w:rsidP="00553D8E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68E99A3" w14:textId="3AB5C9F3" w:rsidR="004B27CC" w:rsidRPr="00986BEC" w:rsidRDefault="00E92D64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="00A94438" w:rsidRPr="00986BEC">
        <w:rPr>
          <w:rFonts w:ascii="Angsana New" w:hAnsi="Angsana New" w:hint="cs"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>ขั้นความสำเร็จของงานประเมินโดยใช้วิธีการสำรวจงานที่ได้ทำแล้ว</w:t>
      </w:r>
      <w:r w:rsidR="00A94438" w:rsidRPr="00986BEC">
        <w:rPr>
          <w:rFonts w:ascii="Angsana New" w:hAnsi="Angsana New" w:hint="cs"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 xml:space="preserve">ต้นทุนที่เกี่ยวข้องรับรู้ในกำไรหรือขาดทุนเมื่อเกิดขึ้น </w:t>
      </w:r>
    </w:p>
    <w:p w14:paraId="6B115421" w14:textId="77777777" w:rsidR="00F76A82" w:rsidRPr="00886DE4" w:rsidRDefault="00F76A82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D43C501" w14:textId="4EB4BB12" w:rsidR="00E92D64" w:rsidRPr="00986BEC" w:rsidRDefault="00E92D64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86BEC">
        <w:rPr>
          <w:rFonts w:ascii="Angsana New" w:hAnsi="Angsana New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="007609B0" w:rsidRPr="00986BEC">
        <w:rPr>
          <w:rFonts w:ascii="Angsana New" w:hAnsi="Angsana New" w:hint="cs"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</w:t>
      </w:r>
      <w:r w:rsidR="00001EA7" w:rsidRPr="00986BEC">
        <w:rPr>
          <w:rFonts w:ascii="Angsana New" w:hAnsi="Angsana New" w:hint="cs"/>
          <w:sz w:val="30"/>
          <w:szCs w:val="30"/>
          <w:cs/>
        </w:rPr>
        <w:t>นั้น</w:t>
      </w:r>
    </w:p>
    <w:p w14:paraId="71F01959" w14:textId="1BCA5BB6" w:rsidR="00DC319C" w:rsidRPr="00886DE4" w:rsidRDefault="00DC319C">
      <w:pPr>
        <w:rPr>
          <w:rFonts w:ascii="Angsana New" w:hAnsi="Angsana New"/>
          <w:sz w:val="16"/>
          <w:szCs w:val="16"/>
          <w:highlight w:val="yellow"/>
        </w:rPr>
      </w:pPr>
    </w:p>
    <w:p w14:paraId="77F8D17B" w14:textId="5D1F74E1" w:rsidR="00731749" w:rsidRPr="00986BEC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8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1F89445C" w14:textId="51411603" w:rsidR="00731749" w:rsidRPr="00886DE4" w:rsidRDefault="00731749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17003A1" w14:textId="732EE408" w:rsidR="00A32FD6" w:rsidRPr="00986BEC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 </w:t>
      </w:r>
    </w:p>
    <w:p w14:paraId="7929A850" w14:textId="77777777" w:rsidR="000E1E02" w:rsidRPr="00886DE4" w:rsidRDefault="000E1E02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920461D" w14:textId="09AA7156" w:rsidR="00E042F6" w:rsidRDefault="00A32FD6" w:rsidP="008D31E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541FD" w:rsidRPr="00986BEC">
        <w:rPr>
          <w:rFonts w:ascii="Angsana New" w:hAnsi="Angsana New"/>
          <w:sz w:val="30"/>
          <w:szCs w:val="30"/>
        </w:rPr>
        <w:t xml:space="preserve"> </w:t>
      </w:r>
      <w:r w:rsidR="008B0C06" w:rsidRPr="00986BEC">
        <w:rPr>
          <w:rFonts w:ascii="Angsana New" w:hAnsi="Angsana New" w:hint="cs"/>
          <w:sz w:val="30"/>
          <w:szCs w:val="30"/>
          <w:cs/>
        </w:rPr>
        <w:t>ๆ</w:t>
      </w:r>
    </w:p>
    <w:p w14:paraId="7DE2F9E3" w14:textId="77777777" w:rsidR="008D31E3" w:rsidRPr="00886DE4" w:rsidRDefault="008D31E3" w:rsidP="008D31E3">
      <w:pPr>
        <w:pStyle w:val="BodyText"/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2EE6B0D" w14:textId="0ED5A971" w:rsidR="00A32FD6" w:rsidRPr="00986BEC" w:rsidRDefault="00A32FD6" w:rsidP="00DC319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216496">
        <w:rPr>
          <w:rFonts w:ascii="Angsana New" w:hAnsi="Angsana New" w:hint="cs"/>
          <w:sz w:val="30"/>
          <w:szCs w:val="30"/>
          <w:cs/>
        </w:rPr>
        <w:t>หรือไม่ส่งผลกระทบ</w:t>
      </w:r>
      <w:r w:rsidR="007D5E61">
        <w:rPr>
          <w:rFonts w:ascii="Angsana New" w:hAnsi="Angsana New" w:hint="cs"/>
          <w:sz w:val="30"/>
          <w:szCs w:val="30"/>
          <w:cs/>
        </w:rPr>
        <w:t>ต่อกำไรขาดทุนทางบัญชีและทางภาษี ณ วันที่เกิดรายการนั้น และไม่ทำให้</w:t>
      </w:r>
      <w:r w:rsidR="002B4404">
        <w:rPr>
          <w:rFonts w:ascii="Angsana New" w:hAnsi="Angsana New" w:hint="cs"/>
          <w:sz w:val="30"/>
          <w:szCs w:val="30"/>
          <w:cs/>
        </w:rPr>
        <w:t xml:space="preserve">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986BEC">
        <w:rPr>
          <w:rFonts w:ascii="Angsana New" w:hAnsi="Angsana New"/>
          <w:sz w:val="30"/>
          <w:szCs w:val="30"/>
          <w:cs/>
        </w:rPr>
        <w:t>และ</w:t>
      </w:r>
      <w:r w:rsidR="001071AA">
        <w:rPr>
          <w:rFonts w:ascii="Angsana New" w:hAnsi="Angsana New" w:hint="cs"/>
          <w:sz w:val="30"/>
          <w:szCs w:val="30"/>
          <w:cs/>
        </w:rPr>
        <w:t>ผลแตกต่างที่เกี่ยวข้องกับ</w:t>
      </w:r>
      <w:r w:rsidR="002D37FD">
        <w:rPr>
          <w:rFonts w:ascii="Angsana New" w:hAnsi="Angsana New" w:hint="cs"/>
          <w:sz w:val="30"/>
          <w:szCs w:val="30"/>
          <w:cs/>
        </w:rPr>
        <w:t>เงินลงทุนในบริษัทย่อยและการร่วมค้า</w:t>
      </w:r>
      <w:r w:rsidRPr="00986BEC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783DCD84" w14:textId="5AAB516D" w:rsidR="00A32FD6" w:rsidRPr="00986BEC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</w:t>
      </w:r>
      <w:r w:rsidR="00DF39E5">
        <w:rPr>
          <w:rFonts w:ascii="Angsana New" w:hAnsi="Angsana New"/>
          <w:sz w:val="30"/>
          <w:szCs w:val="30"/>
        </w:rPr>
        <w:br/>
      </w:r>
      <w:r w:rsidRPr="00986BEC">
        <w:rPr>
          <w:rFonts w:ascii="Angsana New" w:hAnsi="Angsana New"/>
          <w:sz w:val="30"/>
          <w:szCs w:val="30"/>
          <w:cs/>
        </w:rPr>
        <w:t xml:space="preserve">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6024426" w14:textId="77777777" w:rsidR="00A32FD6" w:rsidRPr="00986BEC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F64E73" w14:textId="07E8045B" w:rsidR="00A32FD6" w:rsidRPr="00986BEC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</w:t>
      </w:r>
      <w:r w:rsidR="00272683" w:rsidRPr="00986BEC">
        <w:rPr>
          <w:rFonts w:ascii="Angsana New" w:hAnsi="Angsana New" w:hint="cs"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>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08D5047" w14:textId="77777777" w:rsidR="00F07A18" w:rsidRPr="00986BEC" w:rsidRDefault="00F07A18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DE2915" w14:textId="77777777" w:rsidR="00BB6B07" w:rsidRDefault="00BB6B07" w:rsidP="00BB6B07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98789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การดำเนินงานที่ยกเลิก</w:t>
      </w:r>
    </w:p>
    <w:p w14:paraId="0C1D94B2" w14:textId="77777777" w:rsidR="00BB6B07" w:rsidRDefault="00BB6B07" w:rsidP="00F90E40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CB90AF" w14:textId="654679BD" w:rsidR="005D6239" w:rsidRDefault="005D6239" w:rsidP="00F90E40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D6239">
        <w:rPr>
          <w:rFonts w:ascii="Angsana New" w:hAnsi="Angsana New"/>
          <w:sz w:val="30"/>
          <w:szCs w:val="30"/>
          <w:cs/>
        </w:rPr>
        <w:t>การดำเนินงานที่ยกเลิกเป็นส่วนประกอบของธุรกิจของกลุ่มบริษัท เป็นสายงานธุรกิจที่สำคัญที่ยกเลิกหรือถือไว้เพื่อขาย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3A0AAB3D" w14:textId="77777777" w:rsidR="005D6239" w:rsidRPr="00F90E40" w:rsidRDefault="005D6239" w:rsidP="00F90E40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91FF6F" w14:textId="746CC710" w:rsidR="00731749" w:rsidRPr="00986BEC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8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กำไร</w:t>
      </w:r>
      <w:r w:rsidR="009F249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C921C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(ขาดทุน)</w:t>
      </w:r>
      <w:r w:rsidR="009F249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Pr="0098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ต่อหุ้น </w:t>
      </w:r>
    </w:p>
    <w:p w14:paraId="2F01187F" w14:textId="1DDFA6AD" w:rsidR="00731749" w:rsidRPr="00986BEC" w:rsidRDefault="00731749" w:rsidP="006F1C6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A6BAC2" w14:textId="70FF4DA1" w:rsidR="008931F7" w:rsidRPr="00986BEC" w:rsidRDefault="008931F7" w:rsidP="00D14CE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8931F7">
        <w:rPr>
          <w:rFonts w:ascii="Angsana New" w:hAnsi="Angsana New"/>
          <w:b/>
          <w:sz w:val="30"/>
          <w:szCs w:val="30"/>
          <w:cs/>
        </w:rPr>
        <w:t>การคำนวณกำไร</w:t>
      </w:r>
      <w:r w:rsidR="009F249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C921CF">
        <w:rPr>
          <w:rFonts w:ascii="Angsana New" w:hAnsi="Angsana New" w:hint="cs"/>
          <w:b/>
          <w:sz w:val="30"/>
          <w:szCs w:val="30"/>
          <w:cs/>
        </w:rPr>
        <w:t>(ขาดทุน)</w:t>
      </w:r>
      <w:r w:rsidR="009F249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8931F7">
        <w:rPr>
          <w:rFonts w:ascii="Angsana New" w:hAnsi="Angsana New"/>
          <w:b/>
          <w:sz w:val="30"/>
          <w:szCs w:val="30"/>
          <w:cs/>
        </w:rPr>
        <w:t>ต่อหุ้นขั้นพื้นฐานและกำไรต่อหุ้นปรับลดมาจากกำไรของผู้ถือหุ้นสามัญของบริษัทกับจำนวน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5E0B3B86" w14:textId="781D6429" w:rsidR="006719E1" w:rsidRDefault="006719E1">
      <w:pPr>
        <w:rPr>
          <w:rFonts w:asciiTheme="majorBidi" w:hAnsiTheme="majorBidi" w:cstheme="majorBidi"/>
          <w:bCs/>
          <w:sz w:val="30"/>
          <w:szCs w:val="30"/>
        </w:rPr>
      </w:pPr>
    </w:p>
    <w:p w14:paraId="443293B2" w14:textId="1C8B04DE" w:rsidR="00C45EB9" w:rsidRPr="00754852" w:rsidRDefault="00C45EB9" w:rsidP="00FB7597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5485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6358E9D4" w14:textId="6B87CE06" w:rsidR="00F62590" w:rsidRPr="006719E1" w:rsidRDefault="00F62590" w:rsidP="00F6259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3F7B3B0" w14:textId="35F72A5E" w:rsidR="00A229CC" w:rsidRPr="006414B1" w:rsidRDefault="00A229CC" w:rsidP="00F6259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414B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8A4B460" w14:textId="77777777" w:rsidR="00A229CC" w:rsidRPr="006719E1" w:rsidRDefault="00A229CC" w:rsidP="00F6259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6C2E4D2F" w14:textId="26256990" w:rsidR="008C02A6" w:rsidRPr="006414B1" w:rsidRDefault="00CA1997" w:rsidP="00F6259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pacing w:val="2"/>
          <w:sz w:val="30"/>
          <w:szCs w:val="30"/>
          <w:cs/>
        </w:rPr>
      </w:pPr>
      <w:r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>ความสัมพันธ์ที่มีกับบริษัทย่อย</w:t>
      </w:r>
      <w:r w:rsidR="00FD3F23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="00B607B3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>บริษัทร่วม</w:t>
      </w:r>
      <w:r w:rsidR="00FD3F23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</w:t>
      </w:r>
      <w:r w:rsidR="00B85B43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>การร่วมค้าได้เปิดเผยในหมายเหตุ</w:t>
      </w:r>
      <w:r w:rsidR="00B85B43" w:rsidRPr="00A00564">
        <w:rPr>
          <w:rFonts w:asciiTheme="majorBidi" w:hAnsiTheme="majorBidi" w:cstheme="majorBidi"/>
          <w:b/>
          <w:spacing w:val="2"/>
          <w:sz w:val="30"/>
          <w:szCs w:val="30"/>
          <w:cs/>
        </w:rPr>
        <w:t>ข้อ</w:t>
      </w:r>
      <w:r w:rsidR="00A00564" w:rsidRPr="00A00564">
        <w:rPr>
          <w:rFonts w:asciiTheme="majorBidi" w:hAnsiTheme="majorBidi" w:cstheme="majorBidi"/>
          <w:bCs/>
          <w:spacing w:val="2"/>
          <w:sz w:val="30"/>
          <w:szCs w:val="30"/>
        </w:rPr>
        <w:t xml:space="preserve"> </w:t>
      </w:r>
      <w:r w:rsidR="00E537CC" w:rsidRPr="00E537CC">
        <w:rPr>
          <w:rFonts w:asciiTheme="majorBidi" w:hAnsiTheme="majorBidi" w:cstheme="majorBidi"/>
          <w:bCs/>
          <w:spacing w:val="2"/>
          <w:sz w:val="30"/>
          <w:szCs w:val="30"/>
        </w:rPr>
        <w:t>9</w:t>
      </w:r>
      <w:r w:rsidR="0081408B" w:rsidRPr="00A00564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="00B85B43" w:rsidRPr="00A00564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</w:t>
      </w:r>
      <w:r w:rsidR="004661FF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="00E537CC" w:rsidRPr="00E537CC">
        <w:rPr>
          <w:rFonts w:asciiTheme="majorBidi" w:hAnsiTheme="majorBidi" w:cstheme="majorBidi"/>
          <w:bCs/>
          <w:spacing w:val="2"/>
          <w:sz w:val="30"/>
          <w:szCs w:val="30"/>
        </w:rPr>
        <w:t>11</w:t>
      </w:r>
      <w:r w:rsidR="0081408B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="00B17C50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>สำหรับ</w:t>
      </w:r>
      <w:r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>บุคคลหรือกิจก</w:t>
      </w:r>
      <w:r w:rsidR="00BD2589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>ารที่เกี่ยวข้องกัน</w:t>
      </w:r>
      <w:r w:rsidR="00B85B43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>ที่มีรายการระหว่างกันที่มีนัยสำคัญกับ</w:t>
      </w:r>
      <w:r w:rsidR="006F291E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>กลุ่มบริษัท</w:t>
      </w:r>
      <w:r w:rsidR="00B85B43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ในระหว่างปีมีดังต่อไปนี้</w:t>
      </w:r>
    </w:p>
    <w:p w14:paraId="64977BE9" w14:textId="76AB4F33" w:rsidR="00144AC7" w:rsidRPr="006719E1" w:rsidRDefault="00144AC7">
      <w:pPr>
        <w:spacing w:line="240" w:lineRule="auto"/>
        <w:rPr>
          <w:rFonts w:asciiTheme="majorBidi" w:hAnsiTheme="majorBidi" w:cstheme="majorBidi"/>
          <w:bCs/>
          <w:spacing w:val="2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250"/>
        <w:gridCol w:w="5400"/>
      </w:tblGrid>
      <w:tr w:rsidR="00FA6B9A" w:rsidRPr="006414B1" w14:paraId="7F0C5E9A" w14:textId="77777777" w:rsidTr="000F03CA">
        <w:trPr>
          <w:tblHeader/>
        </w:trPr>
        <w:tc>
          <w:tcPr>
            <w:tcW w:w="1980" w:type="dxa"/>
          </w:tcPr>
          <w:p w14:paraId="7835C329" w14:textId="5E1872B6" w:rsidR="00FA6B9A" w:rsidRPr="006414B1" w:rsidRDefault="00EF7E27" w:rsidP="002C284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br w:type="page"/>
            </w:r>
            <w:r w:rsidR="005C5FDA" w:rsidRPr="00641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="00FA6B9A"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250" w:type="dxa"/>
          </w:tcPr>
          <w:p w14:paraId="418D0204" w14:textId="33774B1B" w:rsidR="00FA6B9A" w:rsidRPr="006414B1" w:rsidRDefault="00FA6B9A" w:rsidP="000F03CA">
            <w:pPr>
              <w:spacing w:line="240" w:lineRule="auto"/>
              <w:ind w:left="-108" w:right="-108" w:hanging="1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B60682"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EC12F5" w:rsidRPr="00641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0F03CA" w:rsidRPr="00641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C12F5"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400" w:type="dxa"/>
          </w:tcPr>
          <w:p w14:paraId="599332B0" w14:textId="77777777" w:rsidR="00FA6B9A" w:rsidRPr="006414B1" w:rsidRDefault="00FA6B9A" w:rsidP="002C284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D442B" w:rsidRPr="006414B1" w14:paraId="7092944E" w14:textId="77777777" w:rsidTr="000F03CA">
        <w:tc>
          <w:tcPr>
            <w:tcW w:w="1980" w:type="dxa"/>
          </w:tcPr>
          <w:p w14:paraId="6D18BFE4" w14:textId="77777777" w:rsidR="009D442B" w:rsidRPr="006414B1" w:rsidRDefault="00B316D5" w:rsidP="008549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ครอบครัวกิจพิพิธ</w:t>
            </w:r>
          </w:p>
        </w:tc>
        <w:tc>
          <w:tcPr>
            <w:tcW w:w="2250" w:type="dxa"/>
          </w:tcPr>
          <w:p w14:paraId="6986838A" w14:textId="77777777" w:rsidR="009D442B" w:rsidRPr="006414B1" w:rsidRDefault="00B316D5" w:rsidP="0085490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</w:tcPr>
          <w:p w14:paraId="5F5F92E0" w14:textId="66211BA8" w:rsidR="00B316D5" w:rsidRPr="006414B1" w:rsidRDefault="00B316D5" w:rsidP="00A229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ผู้ถือหุ้นรายใหญ่ของกลุ่มกิจการ</w:t>
            </w:r>
          </w:p>
        </w:tc>
      </w:tr>
    </w:tbl>
    <w:p w14:paraId="7A480CCF" w14:textId="1A2C8E51" w:rsidR="00144AC7" w:rsidRPr="006414B1" w:rsidRDefault="00144AC7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40" w:firstRow="0" w:lastRow="1" w:firstColumn="0" w:lastColumn="0" w:noHBand="0" w:noVBand="0"/>
      </w:tblPr>
      <w:tblGrid>
        <w:gridCol w:w="3868"/>
        <w:gridCol w:w="340"/>
        <w:gridCol w:w="9"/>
        <w:gridCol w:w="11"/>
        <w:gridCol w:w="1154"/>
        <w:gridCol w:w="11"/>
        <w:gridCol w:w="263"/>
        <w:gridCol w:w="11"/>
        <w:gridCol w:w="1156"/>
        <w:gridCol w:w="15"/>
        <w:gridCol w:w="237"/>
        <w:gridCol w:w="33"/>
        <w:gridCol w:w="1114"/>
        <w:gridCol w:w="48"/>
        <w:gridCol w:w="190"/>
        <w:gridCol w:w="87"/>
        <w:gridCol w:w="1070"/>
        <w:gridCol w:w="13"/>
      </w:tblGrid>
      <w:tr w:rsidR="00EF30A7" w:rsidRPr="006414B1" w14:paraId="48067A3F" w14:textId="77777777" w:rsidTr="009F2499">
        <w:trPr>
          <w:gridAfter w:val="1"/>
          <w:wAfter w:w="13" w:type="dxa"/>
          <w:tblHeader/>
        </w:trPr>
        <w:tc>
          <w:tcPr>
            <w:tcW w:w="4217" w:type="dxa"/>
            <w:gridSpan w:val="3"/>
          </w:tcPr>
          <w:p w14:paraId="4DE570ED" w14:textId="7F7AC09E" w:rsidR="00EF30A7" w:rsidRPr="006414B1" w:rsidRDefault="00144AC7" w:rsidP="000B1D42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310B21" w:rsidRPr="00641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21" w:type="dxa"/>
            <w:gridSpan w:val="7"/>
          </w:tcPr>
          <w:p w14:paraId="762A0578" w14:textId="77777777" w:rsidR="00EF30A7" w:rsidRPr="006414B1" w:rsidRDefault="00EF30A7" w:rsidP="000B1D42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520B079" w14:textId="77777777" w:rsidR="00EF30A7" w:rsidRPr="006414B1" w:rsidRDefault="00EF30A7" w:rsidP="000B1D42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2" w:type="dxa"/>
            <w:gridSpan w:val="6"/>
          </w:tcPr>
          <w:p w14:paraId="121EF0BF" w14:textId="77777777" w:rsidR="00EF30A7" w:rsidRPr="006414B1" w:rsidRDefault="00EF30A7" w:rsidP="000B1D42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18DC" w:rsidRPr="006414B1" w14:paraId="158197EB" w14:textId="77777777" w:rsidTr="009F2499">
        <w:trPr>
          <w:gridAfter w:val="1"/>
          <w:wAfter w:w="13" w:type="dxa"/>
          <w:tblHeader/>
        </w:trPr>
        <w:tc>
          <w:tcPr>
            <w:tcW w:w="4217" w:type="dxa"/>
            <w:gridSpan w:val="3"/>
          </w:tcPr>
          <w:p w14:paraId="3B8C98D4" w14:textId="28FA279D" w:rsidR="007C18DC" w:rsidRPr="006414B1" w:rsidRDefault="007C18DC" w:rsidP="007C18DC">
            <w:pPr>
              <w:pStyle w:val="BodyText"/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E537CC" w:rsidRPr="00E53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41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6" w:type="dxa"/>
            <w:gridSpan w:val="3"/>
          </w:tcPr>
          <w:p w14:paraId="1BCFE3F8" w14:textId="3D7FA13A" w:rsidR="007C18DC" w:rsidRPr="006414B1" w:rsidRDefault="00E537CC" w:rsidP="007C18DC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4" w:type="dxa"/>
            <w:gridSpan w:val="2"/>
          </w:tcPr>
          <w:p w14:paraId="11696A9A" w14:textId="77777777" w:rsidR="007C18DC" w:rsidRPr="006414B1" w:rsidRDefault="007C18DC" w:rsidP="007C18DC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142B50B1" w14:textId="4B2BC4E1" w:rsidR="007C18DC" w:rsidRPr="006414B1" w:rsidRDefault="00E537CC" w:rsidP="007C18DC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5CC3595C" w14:textId="77777777" w:rsidR="007C18DC" w:rsidRPr="006414B1" w:rsidRDefault="007C18DC" w:rsidP="007C18DC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D480E11" w14:textId="466EC8DE" w:rsidR="007C18DC" w:rsidRPr="006414B1" w:rsidRDefault="00E537CC" w:rsidP="007C18DC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  <w:gridSpan w:val="2"/>
          </w:tcPr>
          <w:p w14:paraId="60506E60" w14:textId="77777777" w:rsidR="007C18DC" w:rsidRPr="006414B1" w:rsidRDefault="007C18DC" w:rsidP="007C18DC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08A74EAA" w14:textId="7753BD09" w:rsidR="007C18DC" w:rsidRPr="006414B1" w:rsidRDefault="00E537CC" w:rsidP="007C18DC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F30A7" w:rsidRPr="006414B1" w14:paraId="78F623BB" w14:textId="77777777" w:rsidTr="009F2499">
        <w:trPr>
          <w:gridAfter w:val="1"/>
          <w:wAfter w:w="13" w:type="dxa"/>
          <w:trHeight w:val="290"/>
          <w:tblHeader/>
        </w:trPr>
        <w:tc>
          <w:tcPr>
            <w:tcW w:w="4217" w:type="dxa"/>
            <w:gridSpan w:val="3"/>
          </w:tcPr>
          <w:p w14:paraId="27ADC2C7" w14:textId="77777777" w:rsidR="00EF30A7" w:rsidRPr="006414B1" w:rsidRDefault="00EF30A7" w:rsidP="000B1D42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14"/>
          </w:tcPr>
          <w:p w14:paraId="50160CCE" w14:textId="77777777" w:rsidR="00EF30A7" w:rsidRPr="006414B1" w:rsidRDefault="00EF30A7" w:rsidP="000B1D42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0ED" w:rsidRPr="006414B1" w14:paraId="375F5DB4" w14:textId="77777777" w:rsidTr="009F2499">
        <w:trPr>
          <w:gridAfter w:val="1"/>
          <w:wAfter w:w="13" w:type="dxa"/>
          <w:trHeight w:val="344"/>
        </w:trPr>
        <w:tc>
          <w:tcPr>
            <w:tcW w:w="4217" w:type="dxa"/>
            <w:gridSpan w:val="3"/>
          </w:tcPr>
          <w:p w14:paraId="15C5C887" w14:textId="77777777" w:rsidR="00BB60ED" w:rsidRPr="006414B1" w:rsidRDefault="005F2B0C" w:rsidP="00BB60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="00CB0B10"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6" w:type="dxa"/>
            <w:gridSpan w:val="3"/>
          </w:tcPr>
          <w:p w14:paraId="5FAAA5CD" w14:textId="77777777" w:rsidR="00BB60ED" w:rsidRPr="006414B1" w:rsidRDefault="00BB60ED" w:rsidP="0037533E">
            <w:pPr>
              <w:pStyle w:val="BodyText"/>
              <w:tabs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30A7A39B" w14:textId="77777777" w:rsidR="00BB60ED" w:rsidRPr="006414B1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A3C4DFF" w14:textId="77777777" w:rsidR="00BB60ED" w:rsidRPr="006414B1" w:rsidRDefault="00BB60ED" w:rsidP="0037533E">
            <w:pPr>
              <w:pStyle w:val="BodyText"/>
              <w:tabs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688FD8F" w14:textId="77777777" w:rsidR="00BB60ED" w:rsidRPr="006414B1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3074538E" w14:textId="77777777" w:rsidR="00BB60ED" w:rsidRPr="006414B1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79B64B0B" w14:textId="77777777" w:rsidR="00BB60ED" w:rsidRPr="006414B1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6169EABE" w14:textId="77777777" w:rsidR="00BB60ED" w:rsidRPr="006414B1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C18DC" w:rsidRPr="006414B1" w14:paraId="41B565D4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09AA4B2" w14:textId="77777777" w:rsidR="007C18DC" w:rsidRPr="006414B1" w:rsidRDefault="007C18DC" w:rsidP="007C1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76" w:type="dxa"/>
            <w:gridSpan w:val="3"/>
          </w:tcPr>
          <w:p w14:paraId="27AD267E" w14:textId="0B87E850" w:rsidR="007C18DC" w:rsidRPr="006414B1" w:rsidRDefault="00A92E90" w:rsidP="007C18D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8AA83D8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0090C7AB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D48A890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7777740D" w14:textId="78381A17" w:rsidR="007C18DC" w:rsidRPr="006414B1" w:rsidRDefault="00E537CC" w:rsidP="007C18D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92E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238" w:type="dxa"/>
            <w:gridSpan w:val="2"/>
          </w:tcPr>
          <w:p w14:paraId="3CAC16ED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30F853D8" w14:textId="4A2A40D6" w:rsidR="007C18DC" w:rsidRPr="006414B1" w:rsidRDefault="00E537CC" w:rsidP="007C18D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C18DC"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501</w:t>
            </w:r>
          </w:p>
        </w:tc>
      </w:tr>
      <w:tr w:rsidR="007C18DC" w:rsidRPr="006414B1" w14:paraId="1D9B26ED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710401E" w14:textId="77777777" w:rsidR="007C18DC" w:rsidRPr="006414B1" w:rsidRDefault="007C18DC" w:rsidP="007C1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6" w:type="dxa"/>
            <w:gridSpan w:val="3"/>
          </w:tcPr>
          <w:p w14:paraId="7578B163" w14:textId="77E80B1E" w:rsidR="007C18DC" w:rsidRPr="006414B1" w:rsidRDefault="00A92E90" w:rsidP="007C18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23A11C9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8C9185E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5B8D1DF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2E583E71" w14:textId="17BEA2D5" w:rsidR="007C18DC" w:rsidRPr="006414B1" w:rsidRDefault="00E537CC" w:rsidP="007C18D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A92E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238" w:type="dxa"/>
            <w:gridSpan w:val="2"/>
          </w:tcPr>
          <w:p w14:paraId="0A603425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27BD20AC" w14:textId="02BEF3BF" w:rsidR="007C18DC" w:rsidRPr="006414B1" w:rsidRDefault="00E537CC" w:rsidP="007C18D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C18DC"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</w:t>
            </w:r>
          </w:p>
        </w:tc>
      </w:tr>
      <w:tr w:rsidR="007C18DC" w:rsidRPr="006414B1" w14:paraId="552B903E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4310DAA" w14:textId="77777777" w:rsidR="007C18DC" w:rsidRPr="006414B1" w:rsidRDefault="007C18DC" w:rsidP="007C1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6" w:type="dxa"/>
            <w:gridSpan w:val="3"/>
          </w:tcPr>
          <w:p w14:paraId="48E61C1B" w14:textId="1BFF77BC" w:rsidR="007C18DC" w:rsidRPr="006414B1" w:rsidRDefault="00A92E90" w:rsidP="007C18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ED1207C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7D8055E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552DC90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6E44C11" w14:textId="4B653861" w:rsidR="007C18DC" w:rsidRPr="006414B1" w:rsidRDefault="00E537CC" w:rsidP="007C18D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A92E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38" w:type="dxa"/>
            <w:gridSpan w:val="2"/>
          </w:tcPr>
          <w:p w14:paraId="3F46F427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20115D0D" w14:textId="3C853D68" w:rsidR="007C18DC" w:rsidRPr="006414B1" w:rsidRDefault="00E537CC" w:rsidP="007C18D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C18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664</w:t>
            </w:r>
          </w:p>
        </w:tc>
      </w:tr>
      <w:tr w:rsidR="007C18DC" w:rsidRPr="006414B1" w14:paraId="2F106283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349702C" w14:textId="77777777" w:rsidR="007C18DC" w:rsidRPr="006414B1" w:rsidRDefault="007C18DC" w:rsidP="007C1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6" w:type="dxa"/>
            <w:gridSpan w:val="3"/>
          </w:tcPr>
          <w:p w14:paraId="3360ECB3" w14:textId="32A12843" w:rsidR="007C18DC" w:rsidRPr="006414B1" w:rsidRDefault="00A92E90" w:rsidP="007C18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28656905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557AB510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F811541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761954C6" w14:textId="0715A2F7" w:rsidR="007C18DC" w:rsidRPr="006414B1" w:rsidRDefault="00E537CC" w:rsidP="007C18D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38" w:type="dxa"/>
            <w:gridSpan w:val="2"/>
          </w:tcPr>
          <w:p w14:paraId="44D61AED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64D3DE9F" w14:textId="356A4172" w:rsidR="007C18DC" w:rsidRPr="006414B1" w:rsidRDefault="00E537CC" w:rsidP="007C18D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</w:tr>
      <w:tr w:rsidR="007C18DC" w:rsidRPr="006414B1" w14:paraId="49681CF6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3526879C" w14:textId="34A569F1" w:rsidR="007C18DC" w:rsidRPr="006414B1" w:rsidRDefault="007C18DC" w:rsidP="007C1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1176" w:type="dxa"/>
            <w:gridSpan w:val="3"/>
          </w:tcPr>
          <w:p w14:paraId="222D3507" w14:textId="6B925852" w:rsidR="007C18DC" w:rsidRPr="006414B1" w:rsidRDefault="00A92E90" w:rsidP="007C18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B5820B7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EEBD7C9" w14:textId="16A246A3" w:rsidR="007C18DC" w:rsidRPr="006414B1" w:rsidRDefault="007C18DC" w:rsidP="007C18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8C2028C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5E8AE78" w14:textId="278A9502" w:rsidR="007C18DC" w:rsidRPr="006414B1" w:rsidRDefault="00A92E90" w:rsidP="00B92267">
            <w:pPr>
              <w:pStyle w:val="acctfourfigures"/>
              <w:tabs>
                <w:tab w:val="clear" w:pos="765"/>
                <w:tab w:val="decimal" w:pos="587"/>
              </w:tabs>
              <w:spacing w:after="100" w:afterAutospacing="1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0A7A03F2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05F5FFEF" w14:textId="4E4B0035" w:rsidR="007C18DC" w:rsidRPr="006414B1" w:rsidRDefault="00E537CC" w:rsidP="007C18D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</w:tr>
      <w:tr w:rsidR="007C18DC" w:rsidRPr="006414B1" w14:paraId="7806D5A9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3989B2AB" w14:textId="12255BF6" w:rsidR="007C18DC" w:rsidRPr="006414B1" w:rsidRDefault="007C18DC" w:rsidP="007C1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6" w:type="dxa"/>
            <w:gridSpan w:val="3"/>
          </w:tcPr>
          <w:p w14:paraId="72982AB3" w14:textId="685334A7" w:rsidR="007C18DC" w:rsidRPr="006414B1" w:rsidRDefault="00A92E90" w:rsidP="007C18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52AB1A66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0920A130" w14:textId="3E45B0DA" w:rsidR="007C18DC" w:rsidRPr="006414B1" w:rsidRDefault="007C18DC" w:rsidP="007C18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3D451A7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34D5BBE" w14:textId="5BB948BC" w:rsidR="007C18DC" w:rsidRPr="006414B1" w:rsidRDefault="00E537CC" w:rsidP="007C18D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A92E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238" w:type="dxa"/>
            <w:gridSpan w:val="2"/>
          </w:tcPr>
          <w:p w14:paraId="09C56D55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75FFF92B" w14:textId="331B9E8B" w:rsidR="007C18DC" w:rsidRPr="006414B1" w:rsidRDefault="00E537CC" w:rsidP="007C18D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7C18DC" w:rsidRPr="006414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753</w:t>
            </w:r>
          </w:p>
        </w:tc>
      </w:tr>
      <w:tr w:rsidR="007C18DC" w:rsidRPr="006414B1" w14:paraId="6FFDA473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461621D" w14:textId="77777777" w:rsidR="007C18DC" w:rsidRPr="006414B1" w:rsidRDefault="007C18DC" w:rsidP="007C1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6" w:type="dxa"/>
            <w:gridSpan w:val="3"/>
          </w:tcPr>
          <w:p w14:paraId="06FDDF7C" w14:textId="5B17D60A" w:rsidR="007C18DC" w:rsidRPr="006414B1" w:rsidRDefault="00A92E90" w:rsidP="007C18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54734F91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66C05E5E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CF11D2D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8F9502B" w14:textId="1AE17316" w:rsidR="007C18DC" w:rsidRPr="006414B1" w:rsidRDefault="00E537CC" w:rsidP="007C18D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8" w:type="dxa"/>
            <w:gridSpan w:val="2"/>
          </w:tcPr>
          <w:p w14:paraId="1F854F2D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583B24BF" w14:textId="4EE78EC2" w:rsidR="007C18DC" w:rsidRPr="006414B1" w:rsidRDefault="00E537CC" w:rsidP="007C18D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288</w:t>
            </w:r>
          </w:p>
        </w:tc>
      </w:tr>
      <w:tr w:rsidR="007C18DC" w:rsidRPr="006414B1" w14:paraId="7F69586E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709AD3A6" w14:textId="77777777" w:rsidR="007C18DC" w:rsidRPr="006414B1" w:rsidRDefault="007C18DC" w:rsidP="007C1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1176" w:type="dxa"/>
            <w:gridSpan w:val="3"/>
          </w:tcPr>
          <w:p w14:paraId="7EB67B84" w14:textId="3C7B22A3" w:rsidR="007C18DC" w:rsidRPr="006414B1" w:rsidRDefault="00A92E90" w:rsidP="007C18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9AD6CAB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4D2E9D62" w14:textId="3AB60DF8" w:rsidR="007C18DC" w:rsidRPr="006414B1" w:rsidRDefault="007C18DC" w:rsidP="007C18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10589A76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322A5CE3" w14:textId="61CBF81C" w:rsidR="007C18DC" w:rsidRPr="006414B1" w:rsidRDefault="00E537CC" w:rsidP="007C18D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="00A92E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238" w:type="dxa"/>
            <w:gridSpan w:val="2"/>
          </w:tcPr>
          <w:p w14:paraId="1E3A36E6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3A58E581" w14:textId="79C113E5" w:rsidR="007C18DC" w:rsidRPr="006414B1" w:rsidRDefault="00E537CC" w:rsidP="007C18D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="007C18DC"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384</w:t>
            </w:r>
          </w:p>
        </w:tc>
      </w:tr>
      <w:tr w:rsidR="007C18DC" w:rsidRPr="006414B1" w14:paraId="21E82260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7727A9C" w14:textId="77777777" w:rsidR="007C18DC" w:rsidRPr="006414B1" w:rsidRDefault="007C18DC" w:rsidP="007C1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6" w:type="dxa"/>
            <w:gridSpan w:val="3"/>
          </w:tcPr>
          <w:p w14:paraId="4DD675E2" w14:textId="5AEC9B5C" w:rsidR="007C18DC" w:rsidRPr="006414B1" w:rsidRDefault="00A92E90" w:rsidP="007C18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7753652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6B1ABC0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916B4ED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727A936" w14:textId="1A197CE0" w:rsidR="007C18DC" w:rsidRPr="006414B1" w:rsidRDefault="00E537CC" w:rsidP="007C18D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92E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38" w:type="dxa"/>
            <w:gridSpan w:val="2"/>
          </w:tcPr>
          <w:p w14:paraId="57935089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49858264" w14:textId="5917D060" w:rsidR="007C18DC" w:rsidRPr="006414B1" w:rsidRDefault="00E537CC" w:rsidP="007C18D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C18DC"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</w:t>
            </w:r>
          </w:p>
        </w:tc>
      </w:tr>
      <w:tr w:rsidR="007C18DC" w:rsidRPr="006414B1" w14:paraId="732C5646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56975CFA" w14:textId="77777777" w:rsidR="007C18DC" w:rsidRPr="006414B1" w:rsidRDefault="007C18DC" w:rsidP="007C1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gridSpan w:val="3"/>
          </w:tcPr>
          <w:p w14:paraId="07D6D504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57B6A709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1532E109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BEFC4CC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185DBE99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5F65AA0E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5A39B6F2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C18DC" w:rsidRPr="006414B1" w14:paraId="3CE23CC0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BDADCB7" w14:textId="0BD9163B" w:rsidR="007C18DC" w:rsidRPr="006414B1" w:rsidRDefault="007C18DC" w:rsidP="007C18D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  <w:gridSpan w:val="3"/>
          </w:tcPr>
          <w:p w14:paraId="46523A7D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5B9A975D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54ADAF57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262C6D4E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116A14DE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2DAF3FB9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372C6317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C18DC" w:rsidRPr="006414B1" w14:paraId="4C459BEE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5DD13567" w14:textId="77552191" w:rsidR="007C18DC" w:rsidRPr="006414B1" w:rsidRDefault="007C18DC" w:rsidP="007C1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6" w:type="dxa"/>
            <w:gridSpan w:val="3"/>
          </w:tcPr>
          <w:p w14:paraId="3DFAA54E" w14:textId="6740D603" w:rsidR="007C18DC" w:rsidRPr="006414B1" w:rsidRDefault="00E537CC" w:rsidP="007C18D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A92E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274" w:type="dxa"/>
            <w:gridSpan w:val="2"/>
          </w:tcPr>
          <w:p w14:paraId="53A488F6" w14:textId="0AEC0651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6A272739" w14:textId="529DC4AE" w:rsidR="007C18DC" w:rsidRPr="006414B1" w:rsidRDefault="00E537CC" w:rsidP="007C18D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7C18DC"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237" w:type="dxa"/>
          </w:tcPr>
          <w:p w14:paraId="7B189816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798F70C9" w14:textId="060D11C7" w:rsidR="007C18DC" w:rsidRPr="006414B1" w:rsidRDefault="00E537CC" w:rsidP="007C18D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A92E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238" w:type="dxa"/>
            <w:gridSpan w:val="2"/>
          </w:tcPr>
          <w:p w14:paraId="0EE6C556" w14:textId="77777777" w:rsidR="007C18DC" w:rsidRPr="006414B1" w:rsidRDefault="007C18DC" w:rsidP="007C18D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462D2086" w14:textId="51615380" w:rsidR="007C18DC" w:rsidRPr="006414B1" w:rsidRDefault="00E537CC" w:rsidP="007C18D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7C18DC"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</w:tr>
      <w:tr w:rsidR="002B0AEC" w:rsidRPr="006414B1" w14:paraId="1876457F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76A28D8" w14:textId="77777777" w:rsidR="002B0AEC" w:rsidRPr="006414B1" w:rsidRDefault="002B0AEC" w:rsidP="002B0A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gridSpan w:val="3"/>
          </w:tcPr>
          <w:p w14:paraId="0EADA377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3664BA2A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51469DFF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D281715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260A3322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70586329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09E10480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B0AEC" w:rsidRPr="006414B1" w14:paraId="47A6408A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1875F9B6" w14:textId="77777777" w:rsidR="002B0AEC" w:rsidRPr="006414B1" w:rsidRDefault="002B0AEC" w:rsidP="002B0A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6" w:type="dxa"/>
            <w:gridSpan w:val="3"/>
          </w:tcPr>
          <w:p w14:paraId="00F98586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7F842750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0BE52CC4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1F30E3A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1475BBA9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03AD0E27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210493C9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01C93" w:rsidRPr="006414B1" w14:paraId="6902C7E6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367E8407" w14:textId="2E726011" w:rsidR="00D01C93" w:rsidRPr="006414B1" w:rsidRDefault="00D01C93" w:rsidP="00D01C9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1B8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176" w:type="dxa"/>
            <w:gridSpan w:val="3"/>
          </w:tcPr>
          <w:p w14:paraId="2E9BCA59" w14:textId="64C09493" w:rsidR="00D01C93" w:rsidRPr="00481B81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37</w:t>
            </w:r>
            <w:r w:rsidR="00A92E9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992</w:t>
            </w:r>
          </w:p>
        </w:tc>
        <w:tc>
          <w:tcPr>
            <w:tcW w:w="274" w:type="dxa"/>
            <w:gridSpan w:val="2"/>
          </w:tcPr>
          <w:p w14:paraId="29AE8EF3" w14:textId="764A09FB" w:rsidR="00D01C93" w:rsidRPr="00481B81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1" w:type="dxa"/>
            <w:gridSpan w:val="2"/>
          </w:tcPr>
          <w:p w14:paraId="28AED938" w14:textId="5D06DA80" w:rsidR="00D01C93" w:rsidRPr="00481B81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  <w:r w:rsidR="00D01C93" w:rsidRPr="00481B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237" w:type="dxa"/>
          </w:tcPr>
          <w:p w14:paraId="56D0041F" w14:textId="77777777" w:rsidR="00D01C93" w:rsidRPr="00481B81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gridSpan w:val="2"/>
          </w:tcPr>
          <w:p w14:paraId="053AFDBF" w14:textId="7FD8EACD" w:rsidR="00D01C93" w:rsidRPr="00481B81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37</w:t>
            </w:r>
            <w:r w:rsidR="00A92E9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992</w:t>
            </w:r>
          </w:p>
        </w:tc>
        <w:tc>
          <w:tcPr>
            <w:tcW w:w="238" w:type="dxa"/>
            <w:gridSpan w:val="2"/>
          </w:tcPr>
          <w:p w14:paraId="43252BC1" w14:textId="77777777" w:rsidR="00D01C93" w:rsidRPr="00481B81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gridSpan w:val="2"/>
          </w:tcPr>
          <w:p w14:paraId="040C5AC4" w14:textId="10931164" w:rsidR="00D01C93" w:rsidRPr="00481B81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  <w:r w:rsidR="00D01C93" w:rsidRPr="00481B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298</w:t>
            </w:r>
          </w:p>
        </w:tc>
      </w:tr>
      <w:tr w:rsidR="00D01C93" w:rsidRPr="00AB1762" w14:paraId="5DF21208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3523F449" w14:textId="74DC35D4" w:rsidR="00D01C93" w:rsidRPr="00AB1762" w:rsidRDefault="00D01C93" w:rsidP="00D01C9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6" w:type="dxa"/>
            <w:gridSpan w:val="3"/>
          </w:tcPr>
          <w:p w14:paraId="3F5F722E" w14:textId="59449976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A92E9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891</w:t>
            </w:r>
          </w:p>
        </w:tc>
        <w:tc>
          <w:tcPr>
            <w:tcW w:w="274" w:type="dxa"/>
            <w:gridSpan w:val="2"/>
          </w:tcPr>
          <w:p w14:paraId="4BAC2A7F" w14:textId="498E7C19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26E73789" w14:textId="5EFBD7CC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D01C93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644</w:t>
            </w:r>
          </w:p>
        </w:tc>
        <w:tc>
          <w:tcPr>
            <w:tcW w:w="237" w:type="dxa"/>
          </w:tcPr>
          <w:p w14:paraId="0F4A3DBE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2E2F53A1" w14:textId="5F8E4271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A92E9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891</w:t>
            </w:r>
          </w:p>
        </w:tc>
        <w:tc>
          <w:tcPr>
            <w:tcW w:w="238" w:type="dxa"/>
            <w:gridSpan w:val="2"/>
          </w:tcPr>
          <w:p w14:paraId="68A80467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10BDD71C" w14:textId="57278040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D01C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644</w:t>
            </w:r>
          </w:p>
        </w:tc>
      </w:tr>
      <w:tr w:rsidR="00D01C93" w:rsidRPr="00AB1762" w14:paraId="4A9510FF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1885AFE" w14:textId="53CF83D5" w:rsidR="00D01C93" w:rsidRPr="00AB1762" w:rsidRDefault="00D01C93" w:rsidP="00D01C9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76" w:type="dxa"/>
            <w:gridSpan w:val="3"/>
          </w:tcPr>
          <w:p w14:paraId="67177885" w14:textId="73570C70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A92E9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274" w:type="dxa"/>
            <w:gridSpan w:val="2"/>
          </w:tcPr>
          <w:p w14:paraId="0A7773A4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239C1A0B" w14:textId="4B0C0607" w:rsidR="00D01C93" w:rsidRPr="00AB1762" w:rsidRDefault="00E537CC" w:rsidP="00D01C93">
            <w:pPr>
              <w:pStyle w:val="acctfourfigures"/>
              <w:tabs>
                <w:tab w:val="clear" w:pos="765"/>
                <w:tab w:val="decimal" w:pos="940"/>
              </w:tabs>
              <w:spacing w:after="100" w:afterAutospacing="1"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D01C93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237" w:type="dxa"/>
          </w:tcPr>
          <w:p w14:paraId="369FEC11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30301A60" w14:textId="4ACDD52A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A92E9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238" w:type="dxa"/>
            <w:gridSpan w:val="2"/>
          </w:tcPr>
          <w:p w14:paraId="40709251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39AA052B" w14:textId="73E6400F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D01C93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</w:tr>
      <w:tr w:rsidR="00D01C93" w:rsidRPr="00AB1762" w14:paraId="0D12BE61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2754B8D7" w14:textId="1E354401" w:rsidR="00D01C93" w:rsidRPr="0053217D" w:rsidRDefault="00D01C93" w:rsidP="00D01C9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3217D">
              <w:rPr>
                <w:rFonts w:ascii="Angsana New" w:hAnsi="Angsana New"/>
                <w:sz w:val="28"/>
                <w:szCs w:val="28"/>
                <w:cs/>
              </w:rPr>
              <w:t>การรับบริการ</w:t>
            </w:r>
          </w:p>
        </w:tc>
        <w:tc>
          <w:tcPr>
            <w:tcW w:w="1176" w:type="dxa"/>
            <w:gridSpan w:val="3"/>
          </w:tcPr>
          <w:p w14:paraId="7843E5BF" w14:textId="12DD2DD1" w:rsidR="00D01C93" w:rsidRPr="0053217D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274" w:type="dxa"/>
            <w:gridSpan w:val="2"/>
          </w:tcPr>
          <w:p w14:paraId="5FD1C1D4" w14:textId="77777777" w:rsidR="00D01C93" w:rsidRPr="0053217D" w:rsidRDefault="00D01C93" w:rsidP="00D01C93">
            <w:pPr>
              <w:pStyle w:val="acctfourfigures"/>
              <w:tabs>
                <w:tab w:val="clear" w:pos="765"/>
                <w:tab w:val="decimal" w:pos="608"/>
                <w:tab w:val="decimal" w:pos="76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1" w:type="dxa"/>
            <w:gridSpan w:val="2"/>
          </w:tcPr>
          <w:p w14:paraId="0D05BC28" w14:textId="2FD6CB91" w:rsidR="00D01C93" w:rsidRPr="0053217D" w:rsidRDefault="00E537CC" w:rsidP="00D01C93">
            <w:pPr>
              <w:pStyle w:val="acctfourfigures"/>
              <w:tabs>
                <w:tab w:val="clear" w:pos="765"/>
                <w:tab w:val="decimal" w:pos="940"/>
              </w:tabs>
              <w:spacing w:after="100" w:afterAutospacing="1"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01C93" w:rsidRPr="005321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890</w:t>
            </w:r>
          </w:p>
        </w:tc>
        <w:tc>
          <w:tcPr>
            <w:tcW w:w="237" w:type="dxa"/>
          </w:tcPr>
          <w:p w14:paraId="301011B7" w14:textId="77777777" w:rsidR="00D01C93" w:rsidRPr="0053217D" w:rsidRDefault="00D01C93" w:rsidP="00D01C93">
            <w:pPr>
              <w:pStyle w:val="acctfourfigures"/>
              <w:tabs>
                <w:tab w:val="clear" w:pos="765"/>
                <w:tab w:val="decimal" w:pos="760"/>
                <w:tab w:val="decimal" w:pos="93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gridSpan w:val="2"/>
          </w:tcPr>
          <w:p w14:paraId="73846262" w14:textId="3387DB40" w:rsidR="00D01C93" w:rsidRPr="0053217D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238" w:type="dxa"/>
            <w:gridSpan w:val="2"/>
          </w:tcPr>
          <w:p w14:paraId="38BF3FB0" w14:textId="77777777" w:rsidR="00D01C93" w:rsidRPr="0053217D" w:rsidRDefault="00D01C93" w:rsidP="00D01C93">
            <w:pPr>
              <w:pStyle w:val="acctfourfigures"/>
              <w:tabs>
                <w:tab w:val="clear" w:pos="765"/>
                <w:tab w:val="decimal" w:pos="760"/>
                <w:tab w:val="decimal" w:pos="93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gridSpan w:val="2"/>
          </w:tcPr>
          <w:p w14:paraId="1BFB26F8" w14:textId="2D4FED1D" w:rsidR="00D01C93" w:rsidRPr="0053217D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01C93" w:rsidRPr="005321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890</w:t>
            </w:r>
          </w:p>
        </w:tc>
      </w:tr>
      <w:tr w:rsidR="00D01C93" w:rsidRPr="00AB1762" w14:paraId="60357EED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9CE677B" w14:textId="0E56D5EB" w:rsidR="00D01C93" w:rsidRPr="00AB1762" w:rsidRDefault="00D01C93" w:rsidP="00D01C9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B176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6" w:type="dxa"/>
            <w:gridSpan w:val="3"/>
          </w:tcPr>
          <w:p w14:paraId="2E64CAC0" w14:textId="5E1F156C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274" w:type="dxa"/>
            <w:gridSpan w:val="2"/>
          </w:tcPr>
          <w:p w14:paraId="6BC30542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33ADA931" w14:textId="5B3D3D37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after="100" w:afterAutospacing="1"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D01C93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237" w:type="dxa"/>
          </w:tcPr>
          <w:p w14:paraId="28408C27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gridSpan w:val="2"/>
          </w:tcPr>
          <w:p w14:paraId="4F4D755B" w14:textId="4B894228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238" w:type="dxa"/>
            <w:gridSpan w:val="2"/>
          </w:tcPr>
          <w:p w14:paraId="699BFEF2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gridSpan w:val="2"/>
          </w:tcPr>
          <w:p w14:paraId="2090706B" w14:textId="5D2EA7EA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D01C93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</w:tr>
      <w:tr w:rsidR="00D01C93" w:rsidRPr="00AB1762" w14:paraId="22265130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1B81F96A" w14:textId="52622765" w:rsidR="00D01C93" w:rsidRPr="00AB1762" w:rsidRDefault="00D01C93" w:rsidP="00D01C9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3"/>
          </w:tcPr>
          <w:p w14:paraId="644A1E3D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0A76F5FC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10C786A3" w14:textId="4ED4BCF7" w:rsidR="00D01C93" w:rsidRPr="00AB1762" w:rsidRDefault="00D01C93" w:rsidP="00D01C9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5184D6A2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702AE043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37EA5B42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34BBC2A0" w14:textId="199A484F" w:rsidR="00D01C93" w:rsidRPr="00AB1762" w:rsidRDefault="00D01C93" w:rsidP="00D01C9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01C93" w:rsidRPr="00AB1762" w14:paraId="4380064A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32EE418" w14:textId="50B825A6" w:rsidR="00D01C93" w:rsidRPr="00AB1762" w:rsidRDefault="00D01C93" w:rsidP="00D01C9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6" w:type="dxa"/>
            <w:gridSpan w:val="3"/>
          </w:tcPr>
          <w:p w14:paraId="38F118C7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14505CA5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69FEE1F5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722F60CC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1EA1686C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312FC9E2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1160A3FE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01C93" w:rsidRPr="00AB1762" w14:paraId="785DDEB1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1CB535F" w14:textId="01B3EFBD" w:rsidR="00D01C93" w:rsidRPr="00AB1762" w:rsidRDefault="00D01C93" w:rsidP="00D01C93">
            <w:pPr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Pr="00AB1762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76" w:type="dxa"/>
            <w:gridSpan w:val="3"/>
          </w:tcPr>
          <w:p w14:paraId="704A12A4" w14:textId="218820A8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A92E9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861</w:t>
            </w:r>
          </w:p>
        </w:tc>
        <w:tc>
          <w:tcPr>
            <w:tcW w:w="274" w:type="dxa"/>
            <w:gridSpan w:val="2"/>
          </w:tcPr>
          <w:p w14:paraId="64BA0115" w14:textId="54D1CAAC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4EC87BF0" w14:textId="4F63B631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</w:t>
            </w:r>
            <w:r w:rsidR="00D01C93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861</w:t>
            </w:r>
          </w:p>
        </w:tc>
        <w:tc>
          <w:tcPr>
            <w:tcW w:w="237" w:type="dxa"/>
          </w:tcPr>
          <w:p w14:paraId="7C4782F2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5E77792B" w14:textId="3093B3C8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A92E9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861</w:t>
            </w:r>
          </w:p>
        </w:tc>
        <w:tc>
          <w:tcPr>
            <w:tcW w:w="238" w:type="dxa"/>
            <w:gridSpan w:val="2"/>
          </w:tcPr>
          <w:p w14:paraId="28705F2F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7A004B83" w14:textId="0F3842FD" w:rsidR="00D01C93" w:rsidRPr="00AB1762" w:rsidRDefault="00E537CC" w:rsidP="00D01C93">
            <w:pPr>
              <w:pStyle w:val="acctfourfigures"/>
              <w:tabs>
                <w:tab w:val="clear" w:pos="765"/>
                <w:tab w:val="decimal" w:pos="94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D01C93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861</w:t>
            </w:r>
          </w:p>
        </w:tc>
      </w:tr>
      <w:tr w:rsidR="00D01C93" w:rsidRPr="00AB1762" w14:paraId="00F761DB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BEF918D" w14:textId="77777777" w:rsidR="00D01C93" w:rsidRPr="00AB1762" w:rsidRDefault="00D01C93" w:rsidP="00D01C9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3"/>
          </w:tcPr>
          <w:p w14:paraId="00AF7B8F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6723CC4D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63619E62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3305F6EF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06DF06CB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351456AA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684D8515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E78CF" w:rsidRPr="00AB1762" w14:paraId="60BEF47B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52887254" w14:textId="77777777" w:rsidR="008E78CF" w:rsidRPr="00AB1762" w:rsidRDefault="008E78CF" w:rsidP="00D01C9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3"/>
          </w:tcPr>
          <w:p w14:paraId="5796D003" w14:textId="77777777" w:rsidR="008E78CF" w:rsidRPr="00AB1762" w:rsidRDefault="008E78CF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4FB6F894" w14:textId="77777777" w:rsidR="008E78CF" w:rsidRPr="00AB1762" w:rsidRDefault="008E78CF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396B186A" w14:textId="77777777" w:rsidR="008E78CF" w:rsidRPr="00AB1762" w:rsidRDefault="008E78CF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5C945B65" w14:textId="77777777" w:rsidR="008E78CF" w:rsidRPr="00AB1762" w:rsidRDefault="008E78CF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42831712" w14:textId="77777777" w:rsidR="008E78CF" w:rsidRPr="00AB1762" w:rsidRDefault="008E78CF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3A18DE2A" w14:textId="77777777" w:rsidR="008E78CF" w:rsidRPr="00AB1762" w:rsidRDefault="008E78CF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670FB5D1" w14:textId="77777777" w:rsidR="008E78CF" w:rsidRPr="00AB1762" w:rsidRDefault="008E78CF" w:rsidP="00D01C9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E78CF" w:rsidRPr="00AB1762" w14:paraId="036D3571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5F9F5D97" w14:textId="77777777" w:rsidR="008E78CF" w:rsidRPr="00AB1762" w:rsidRDefault="008E78CF" w:rsidP="00D01C9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3"/>
          </w:tcPr>
          <w:p w14:paraId="7FD66389" w14:textId="77777777" w:rsidR="008E78CF" w:rsidRPr="00AB1762" w:rsidRDefault="008E78CF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5EB589D6" w14:textId="77777777" w:rsidR="008E78CF" w:rsidRPr="00AB1762" w:rsidRDefault="008E78CF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7575B560" w14:textId="77777777" w:rsidR="008E78CF" w:rsidRPr="00AB1762" w:rsidRDefault="008E78CF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3FBC0D86" w14:textId="77777777" w:rsidR="008E78CF" w:rsidRPr="00AB1762" w:rsidRDefault="008E78CF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2C5FAC04" w14:textId="77777777" w:rsidR="008E78CF" w:rsidRPr="00AB1762" w:rsidRDefault="008E78CF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6D56E33A" w14:textId="77777777" w:rsidR="008E78CF" w:rsidRPr="00AB1762" w:rsidRDefault="008E78CF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395816BD" w14:textId="77777777" w:rsidR="008E78CF" w:rsidRPr="00AB1762" w:rsidRDefault="008E78CF" w:rsidP="00D01C9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B5866" w:rsidRPr="00AB1762" w14:paraId="5440A0C5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3FB2076B" w14:textId="77777777" w:rsidR="003B5866" w:rsidRPr="00AB1762" w:rsidRDefault="003B5866" w:rsidP="00D01C9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3"/>
          </w:tcPr>
          <w:p w14:paraId="2BD36D7D" w14:textId="77777777" w:rsidR="003B5866" w:rsidRPr="00AB1762" w:rsidRDefault="003B5866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691C112D" w14:textId="77777777" w:rsidR="003B5866" w:rsidRPr="00AB1762" w:rsidRDefault="003B5866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74CBD119" w14:textId="77777777" w:rsidR="003B5866" w:rsidRPr="00AB1762" w:rsidRDefault="003B5866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4A219F8C" w14:textId="77777777" w:rsidR="003B5866" w:rsidRPr="00AB1762" w:rsidRDefault="003B5866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06F29441" w14:textId="77777777" w:rsidR="003B5866" w:rsidRPr="00AB1762" w:rsidRDefault="003B5866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232E45A6" w14:textId="77777777" w:rsidR="003B5866" w:rsidRPr="00AB1762" w:rsidRDefault="003B5866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4132C872" w14:textId="77777777" w:rsidR="003B5866" w:rsidRPr="00AB1762" w:rsidRDefault="003B5866" w:rsidP="00D01C9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01C93" w:rsidRPr="00AB1762" w14:paraId="2ACFB510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64E3611" w14:textId="2E537350" w:rsidR="00D01C93" w:rsidRPr="00AB1762" w:rsidRDefault="00D01C93" w:rsidP="00D01C9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1176" w:type="dxa"/>
            <w:gridSpan w:val="3"/>
          </w:tcPr>
          <w:p w14:paraId="017CCB39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2B8D0128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5B721EE4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4418017C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67FDBC60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0C308FE9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3E0D99BD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01C93" w:rsidRPr="00AB1762" w14:paraId="47FBC6EF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3EA0A30A" w14:textId="09100AA7" w:rsidR="00D01C93" w:rsidRPr="00AB1762" w:rsidRDefault="00D01C93" w:rsidP="00D01C9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sz w:val="28"/>
                <w:szCs w:val="28"/>
                <w:cs/>
              </w:rPr>
              <w:t xml:space="preserve">ค่าตอบแทนผู้บริหารสำคัญ  </w:t>
            </w:r>
          </w:p>
        </w:tc>
        <w:tc>
          <w:tcPr>
            <w:tcW w:w="1176" w:type="dxa"/>
            <w:gridSpan w:val="3"/>
          </w:tcPr>
          <w:p w14:paraId="339B9AF6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7394B185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2A6B3992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6E8C726C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1D0E9804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53EA91D1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68E8D9E3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01C93" w:rsidRPr="00AB1762" w14:paraId="5A0DA6F5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23472269" w14:textId="1A3FAD28" w:rsidR="00D01C93" w:rsidRPr="00AB1762" w:rsidRDefault="00D01C93" w:rsidP="00D01C93">
            <w:pPr>
              <w:spacing w:line="240" w:lineRule="auto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6" w:type="dxa"/>
            <w:gridSpan w:val="3"/>
          </w:tcPr>
          <w:p w14:paraId="7AFFE065" w14:textId="23554976" w:rsidR="00D01C93" w:rsidRPr="00AB1762" w:rsidRDefault="00E537CC" w:rsidP="00D01C9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A92E9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064</w:t>
            </w:r>
          </w:p>
        </w:tc>
        <w:tc>
          <w:tcPr>
            <w:tcW w:w="274" w:type="dxa"/>
            <w:gridSpan w:val="2"/>
          </w:tcPr>
          <w:p w14:paraId="4550831E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3CC2FCA0" w14:textId="5314EA40" w:rsidR="00D01C93" w:rsidRPr="00AB1762" w:rsidRDefault="00E537CC" w:rsidP="00D01C9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  <w:r w:rsidR="00D01C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237" w:type="dxa"/>
          </w:tcPr>
          <w:p w14:paraId="1F626117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1C337677" w14:textId="383CD373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A92E9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358</w:t>
            </w:r>
          </w:p>
        </w:tc>
        <w:tc>
          <w:tcPr>
            <w:tcW w:w="238" w:type="dxa"/>
            <w:gridSpan w:val="2"/>
          </w:tcPr>
          <w:p w14:paraId="7D54752A" w14:textId="38F59993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2C1FC678" w14:textId="35A84E65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 w:rsidR="00D01C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597</w:t>
            </w:r>
          </w:p>
        </w:tc>
      </w:tr>
      <w:tr w:rsidR="00D01C93" w:rsidRPr="00AB1762" w14:paraId="765AADE9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355E31E6" w14:textId="60553DBE" w:rsidR="00D01C93" w:rsidRPr="00AB1762" w:rsidRDefault="00D01C93" w:rsidP="00D01C93">
            <w:pPr>
              <w:spacing w:line="240" w:lineRule="auto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1176" w:type="dxa"/>
            <w:gridSpan w:val="3"/>
          </w:tcPr>
          <w:p w14:paraId="79AD091C" w14:textId="31CCDFE1" w:rsidR="00D01C93" w:rsidRPr="00584372" w:rsidRDefault="00A92E90" w:rsidP="00DF2A9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7E437F17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7E6F825F" w14:textId="2CEE256E" w:rsidR="00D01C93" w:rsidRPr="00584372" w:rsidRDefault="00E537CC" w:rsidP="00892FA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D01C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213</w:t>
            </w:r>
          </w:p>
        </w:tc>
        <w:tc>
          <w:tcPr>
            <w:tcW w:w="237" w:type="dxa"/>
          </w:tcPr>
          <w:p w14:paraId="16E981CE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17258917" w14:textId="1348C1A2" w:rsidR="00D01C93" w:rsidRPr="00584372" w:rsidRDefault="00A92E90" w:rsidP="00DF2A9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1608F540" w14:textId="393622C6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70B54D12" w14:textId="7FE358FD" w:rsidR="00D01C93" w:rsidRPr="0058437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D01C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213</w:t>
            </w:r>
          </w:p>
        </w:tc>
      </w:tr>
      <w:tr w:rsidR="00D01C93" w:rsidRPr="00AB1762" w14:paraId="389825CB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2A2A489C" w14:textId="3EB84955" w:rsidR="00D01C93" w:rsidRPr="00AB1762" w:rsidRDefault="00D01C93" w:rsidP="00D01C93">
            <w:pPr>
              <w:spacing w:line="240" w:lineRule="auto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6" w:type="dxa"/>
            <w:gridSpan w:val="3"/>
            <w:tcBorders>
              <w:bottom w:val="single" w:sz="4" w:space="0" w:color="auto"/>
            </w:tcBorders>
          </w:tcPr>
          <w:p w14:paraId="333064AF" w14:textId="7656B22C" w:rsidR="00D01C93" w:rsidRPr="00AB1762" w:rsidRDefault="00E537CC" w:rsidP="00D01C9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A92E9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274" w:type="dxa"/>
            <w:gridSpan w:val="2"/>
          </w:tcPr>
          <w:p w14:paraId="62936982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</w:tcPr>
          <w:p w14:paraId="4C439B8F" w14:textId="13FE9499" w:rsidR="00D01C93" w:rsidRPr="00AB1762" w:rsidRDefault="00E537CC" w:rsidP="00D01C9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01C93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E537CC">
              <w:rPr>
                <w:rFonts w:ascii="Angsana New" w:hAnsi="Angsana New" w:hint="cs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37" w:type="dxa"/>
          </w:tcPr>
          <w:p w14:paraId="58B3960A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</w:tcPr>
          <w:p w14:paraId="7C8FD658" w14:textId="53F2B7C6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A92E9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559</w:t>
            </w:r>
          </w:p>
        </w:tc>
        <w:tc>
          <w:tcPr>
            <w:tcW w:w="238" w:type="dxa"/>
            <w:gridSpan w:val="2"/>
          </w:tcPr>
          <w:p w14:paraId="351EF092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</w:tcPr>
          <w:p w14:paraId="7EFFDB97" w14:textId="0B46D5D3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01C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816</w:t>
            </w:r>
          </w:p>
        </w:tc>
      </w:tr>
      <w:tr w:rsidR="00D01C93" w:rsidRPr="00AB1762" w14:paraId="403FC00E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  <w:vAlign w:val="bottom"/>
          </w:tcPr>
          <w:p w14:paraId="77552F24" w14:textId="19C925D7" w:rsidR="00D01C93" w:rsidRPr="00AB1762" w:rsidRDefault="00D01C93" w:rsidP="00D01C93">
            <w:pPr>
              <w:spacing w:line="240" w:lineRule="auto"/>
              <w:ind w:left="166" w:hanging="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176" w:type="dxa"/>
            <w:gridSpan w:val="3"/>
            <w:tcBorders>
              <w:bottom w:val="single" w:sz="4" w:space="0" w:color="auto"/>
            </w:tcBorders>
          </w:tcPr>
          <w:p w14:paraId="19FE7BE1" w14:textId="21D37B53" w:rsidR="00D01C93" w:rsidRPr="00AB1762" w:rsidRDefault="00E537CC" w:rsidP="00D01C9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</w:t>
            </w:r>
            <w:r w:rsidR="00A92E9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274" w:type="dxa"/>
            <w:gridSpan w:val="2"/>
          </w:tcPr>
          <w:p w14:paraId="52E32DB2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</w:tcPr>
          <w:p w14:paraId="705CE006" w14:textId="6F4BFD1D" w:rsidR="00D01C93" w:rsidRPr="00AB1762" w:rsidRDefault="00E537CC" w:rsidP="00892FA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</w:t>
            </w:r>
            <w:r w:rsidR="00D01C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237" w:type="dxa"/>
          </w:tcPr>
          <w:p w14:paraId="360B48A1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</w:tcPr>
          <w:p w14:paraId="69EE2B77" w14:textId="3EE2707B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</w:t>
            </w:r>
            <w:r w:rsidR="00A92E9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238" w:type="dxa"/>
            <w:gridSpan w:val="2"/>
          </w:tcPr>
          <w:p w14:paraId="71067268" w14:textId="77777777" w:rsidR="00D01C93" w:rsidRPr="00AB1762" w:rsidRDefault="00D01C93" w:rsidP="00D01C9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</w:tcPr>
          <w:p w14:paraId="1F5FFB7D" w14:textId="64CA6675" w:rsidR="00D01C93" w:rsidRPr="00AB1762" w:rsidRDefault="00E537CC" w:rsidP="00D01C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</w:t>
            </w:r>
            <w:r w:rsidR="00D01C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626</w:t>
            </w:r>
          </w:p>
        </w:tc>
      </w:tr>
      <w:tr w:rsidR="00CC46EE" w:rsidRPr="008E78CF" w14:paraId="3BDC8C94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6B9339B" w14:textId="77777777" w:rsidR="00CC46EE" w:rsidRPr="008E78CF" w:rsidRDefault="00CC46EE" w:rsidP="00CC46EE">
            <w:pPr>
              <w:spacing w:line="240" w:lineRule="auto"/>
              <w:ind w:left="166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76" w:type="dxa"/>
            <w:gridSpan w:val="3"/>
            <w:tcBorders>
              <w:top w:val="double" w:sz="4" w:space="0" w:color="auto"/>
            </w:tcBorders>
          </w:tcPr>
          <w:p w14:paraId="09FD78D6" w14:textId="77777777" w:rsidR="00CC46EE" w:rsidRPr="008E78CF" w:rsidRDefault="00CC46EE" w:rsidP="00CC46E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5C114DB5" w14:textId="77777777" w:rsidR="00CC46EE" w:rsidRPr="008E78CF" w:rsidRDefault="00CC46EE" w:rsidP="00CC46E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</w:tcBorders>
          </w:tcPr>
          <w:p w14:paraId="1EDEF9CA" w14:textId="77777777" w:rsidR="00CC46EE" w:rsidRPr="008E78CF" w:rsidRDefault="00CC46EE" w:rsidP="00CC46E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37" w:type="dxa"/>
          </w:tcPr>
          <w:p w14:paraId="6B217679" w14:textId="77777777" w:rsidR="00CC46EE" w:rsidRPr="008E78CF" w:rsidRDefault="00CC46EE" w:rsidP="00CC46E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47" w:type="dxa"/>
            <w:gridSpan w:val="2"/>
            <w:tcBorders>
              <w:top w:val="double" w:sz="4" w:space="0" w:color="auto"/>
            </w:tcBorders>
          </w:tcPr>
          <w:p w14:paraId="7DCAF3B8" w14:textId="77777777" w:rsidR="00CC46EE" w:rsidRPr="008E78CF" w:rsidRDefault="00CC46EE" w:rsidP="00CC46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6DF4CC1B" w14:textId="77777777" w:rsidR="00CC46EE" w:rsidRPr="008E78CF" w:rsidRDefault="00CC46EE" w:rsidP="00CC46E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57" w:type="dxa"/>
            <w:gridSpan w:val="2"/>
            <w:tcBorders>
              <w:top w:val="double" w:sz="4" w:space="0" w:color="auto"/>
            </w:tcBorders>
          </w:tcPr>
          <w:p w14:paraId="63472829" w14:textId="77777777" w:rsidR="00CC46EE" w:rsidRPr="008E78CF" w:rsidRDefault="00CC46EE" w:rsidP="00CC46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</w:tr>
      <w:tr w:rsidR="00CC46EE" w:rsidRPr="00AB1762" w14:paraId="5F3B2F5D" w14:textId="77777777" w:rsidTr="009F2499">
        <w:trPr>
          <w:tblHeader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E2A2F" w14:textId="4E3D3485" w:rsidR="00CC46EE" w:rsidRPr="00AB1762" w:rsidRDefault="00CC46EE" w:rsidP="00CC46EE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6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75460C" w14:textId="77777777" w:rsidR="00CC46EE" w:rsidRPr="00AB1762" w:rsidRDefault="00CC46EE" w:rsidP="00CC46EE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7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D0AFC" w14:textId="77777777" w:rsidR="00CC46EE" w:rsidRPr="00AB1762" w:rsidRDefault="00CC46EE" w:rsidP="00CC46E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96B2A1B" w14:textId="77777777" w:rsidR="00CC46EE" w:rsidRPr="00AB1762" w:rsidRDefault="00CC46EE" w:rsidP="00CC46EE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7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1A59" w:rsidRPr="00AB1762" w14:paraId="6A02C89A" w14:textId="77777777" w:rsidTr="009F2499">
        <w:trPr>
          <w:tblHeader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4EFA7" w14:textId="1F2EAE63" w:rsidR="00051A59" w:rsidRPr="00AB1762" w:rsidRDefault="00051A59" w:rsidP="00051A59">
            <w:pPr>
              <w:ind w:right="-16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AB17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AD6F2" w14:textId="7AE43236" w:rsidR="00051A59" w:rsidRPr="00AB1762" w:rsidRDefault="00E537CC" w:rsidP="00051A59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4F6BA" w14:textId="77777777" w:rsidR="00051A59" w:rsidRPr="00AB1762" w:rsidRDefault="00051A59" w:rsidP="00051A59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A1E4E" w14:textId="31236511" w:rsidR="00051A59" w:rsidRPr="00AB1762" w:rsidRDefault="00E537CC" w:rsidP="00051A59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95CEB" w14:textId="77777777" w:rsidR="00051A59" w:rsidRPr="00AB1762" w:rsidRDefault="00051A59" w:rsidP="00051A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E8141" w14:textId="538F127D" w:rsidR="00051A59" w:rsidRPr="00AB1762" w:rsidRDefault="00E537CC" w:rsidP="00051A59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18B4F" w14:textId="759A12F7" w:rsidR="00051A59" w:rsidRPr="00AB1762" w:rsidRDefault="00051A59" w:rsidP="00051A59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A105E" w14:textId="47282887" w:rsidR="00051A59" w:rsidRPr="00AB1762" w:rsidRDefault="00E537CC" w:rsidP="00051A59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C46EE" w:rsidRPr="00AB1762" w14:paraId="7F947EA3" w14:textId="77777777" w:rsidTr="009F2499">
        <w:trPr>
          <w:trHeight w:val="434"/>
          <w:tblHeader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6AFDD" w14:textId="77777777" w:rsidR="00CC46EE" w:rsidRPr="00AB1762" w:rsidRDefault="00CC46EE" w:rsidP="00CC46EE">
            <w:pPr>
              <w:ind w:right="-16"/>
              <w:jc w:val="both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542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522564AF" w14:textId="77777777" w:rsidR="00CC46EE" w:rsidRPr="00AB1762" w:rsidRDefault="00CC46EE" w:rsidP="00CC46EE">
            <w:pPr>
              <w:ind w:right="-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B176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B17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AB176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C46EE" w:rsidRPr="00AB1762" w14:paraId="7C521CE6" w14:textId="77777777" w:rsidTr="009F2499">
        <w:trPr>
          <w:trHeight w:val="434"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97494" w14:textId="23113F70" w:rsidR="00CC46EE" w:rsidRPr="00AB1762" w:rsidRDefault="00CC46EE" w:rsidP="00CC46EE">
            <w:pPr>
              <w:ind w:right="-1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22" w:type="dxa"/>
            <w:gridSpan w:val="16"/>
            <w:tcBorders>
              <w:top w:val="nil"/>
              <w:left w:val="nil"/>
              <w:right w:val="nil"/>
            </w:tcBorders>
          </w:tcPr>
          <w:p w14:paraId="063A0EB0" w14:textId="77777777" w:rsidR="00CC46EE" w:rsidRPr="00AB1762" w:rsidRDefault="00CC46EE" w:rsidP="00CC46EE">
            <w:pPr>
              <w:ind w:right="-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1A59" w:rsidRPr="00AB1762" w14:paraId="4BC0EA4E" w14:textId="77777777" w:rsidTr="009F2499"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431B3" w14:textId="43C7D5BA" w:rsidR="00051A59" w:rsidRPr="00AB1762" w:rsidRDefault="00051A59" w:rsidP="00051A59">
            <w:pPr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4" w:type="dxa"/>
            <w:gridSpan w:val="3"/>
            <w:tcBorders>
              <w:left w:val="nil"/>
              <w:right w:val="nil"/>
            </w:tcBorders>
          </w:tcPr>
          <w:p w14:paraId="63437359" w14:textId="1F5904C3" w:rsidR="00051A59" w:rsidRPr="00AB1762" w:rsidRDefault="00A92E90" w:rsidP="00051A59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2DACF693" w14:textId="77777777" w:rsidR="00051A59" w:rsidRPr="00AB1762" w:rsidRDefault="00051A59" w:rsidP="00051A59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left w:val="nil"/>
              <w:right w:val="nil"/>
            </w:tcBorders>
          </w:tcPr>
          <w:p w14:paraId="5F7C25B0" w14:textId="19641AAB" w:rsidR="00051A59" w:rsidRPr="00AB1762" w:rsidRDefault="00051A59" w:rsidP="00051A59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17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38BECB4C" w14:textId="77777777" w:rsidR="00051A59" w:rsidRPr="00AB1762" w:rsidRDefault="00051A59" w:rsidP="00051A59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</w:tcPr>
          <w:p w14:paraId="0A89EDD7" w14:textId="19415268" w:rsidR="00051A59" w:rsidRPr="00AB1762" w:rsidRDefault="00E537CC" w:rsidP="00051A59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197</w:t>
            </w:r>
            <w:r w:rsidR="00A92E9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972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</w:tcPr>
          <w:p w14:paraId="687612AA" w14:textId="77777777" w:rsidR="00051A59" w:rsidRPr="00AB1762" w:rsidRDefault="00051A59" w:rsidP="00051A59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14B7017E" w14:textId="126A05D8" w:rsidR="00051A59" w:rsidRPr="00AB1762" w:rsidRDefault="00E537CC" w:rsidP="00051A59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216</w:t>
            </w:r>
            <w:r w:rsidR="00051A59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205</w:t>
            </w:r>
          </w:p>
        </w:tc>
      </w:tr>
      <w:tr w:rsidR="00051A59" w:rsidRPr="00AB1762" w14:paraId="47BE8DDB" w14:textId="77777777" w:rsidTr="009F2499"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07C00" w14:textId="6DB34DAB" w:rsidR="00051A59" w:rsidRPr="00AB1762" w:rsidRDefault="00051A59" w:rsidP="00051A59">
            <w:pPr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1762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11CDF1" w14:textId="4E85A43D" w:rsidR="00051A59" w:rsidRPr="00AB1762" w:rsidRDefault="00E537CC" w:rsidP="00051A59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A92E9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5B164409" w14:textId="77777777" w:rsidR="00051A59" w:rsidRPr="00AB1762" w:rsidRDefault="00051A59" w:rsidP="00051A59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3CE191" w14:textId="50D0BA76" w:rsidR="00051A59" w:rsidRPr="00AB1762" w:rsidRDefault="00E537CC" w:rsidP="00051A59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051A59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3AA6386A" w14:textId="77777777" w:rsidR="00051A59" w:rsidRPr="00AB1762" w:rsidRDefault="00051A59" w:rsidP="00051A59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CF11F4" w14:textId="6526FFFF" w:rsidR="00051A59" w:rsidRPr="00AB1762" w:rsidRDefault="00E537CC" w:rsidP="00051A59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A92E9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</w:tcPr>
          <w:p w14:paraId="43F07E87" w14:textId="77777777" w:rsidR="00051A59" w:rsidRPr="00AB1762" w:rsidRDefault="00051A59" w:rsidP="00051A59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C32E66B" w14:textId="536F2339" w:rsidR="00051A59" w:rsidRPr="00AB1762" w:rsidRDefault="00E537CC" w:rsidP="00051A59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051A59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448</w:t>
            </w:r>
          </w:p>
        </w:tc>
      </w:tr>
      <w:tr w:rsidR="00051A59" w:rsidRPr="00AB1762" w14:paraId="41FA61CB" w14:textId="77777777" w:rsidTr="009F2499"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A209" w14:textId="76C7D6EF" w:rsidR="00051A59" w:rsidRPr="00AB1762" w:rsidRDefault="00051A59" w:rsidP="00051A59">
            <w:pPr>
              <w:spacing w:after="100" w:afterAutospacing="1"/>
              <w:ind w:right="-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8004C" w14:textId="07ED20FF" w:rsidR="00051A59" w:rsidRPr="00AB1762" w:rsidRDefault="00E537CC" w:rsidP="00051A59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="00A92E9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C4032F5" w14:textId="77777777" w:rsidR="00051A59" w:rsidRPr="00AB1762" w:rsidRDefault="00051A59" w:rsidP="00051A59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EFC88D" w14:textId="4C3D0B7F" w:rsidR="00051A59" w:rsidRPr="00AB1762" w:rsidRDefault="00E537CC" w:rsidP="00051A59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051A59" w:rsidRPr="00AB17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  <w:vAlign w:val="bottom"/>
          </w:tcPr>
          <w:p w14:paraId="0AEDCAA1" w14:textId="77777777" w:rsidR="00051A59" w:rsidRPr="00AB1762" w:rsidRDefault="00051A59" w:rsidP="00051A59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832A46" w14:textId="4050AE95" w:rsidR="00051A59" w:rsidRPr="00AB1762" w:rsidRDefault="00E537CC" w:rsidP="00051A59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209</w:t>
            </w:r>
            <w:r w:rsidR="00A92E9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095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vAlign w:val="bottom"/>
          </w:tcPr>
          <w:p w14:paraId="45F9AA94" w14:textId="77777777" w:rsidR="00051A59" w:rsidRPr="00AB1762" w:rsidRDefault="00051A59" w:rsidP="00051A59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1BFDE" w14:textId="755CB97F" w:rsidR="00051A59" w:rsidRPr="00AB1762" w:rsidRDefault="00E537CC" w:rsidP="00051A59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226</w:t>
            </w:r>
            <w:r w:rsidR="00051A59" w:rsidRPr="00AB17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653</w:t>
            </w:r>
          </w:p>
        </w:tc>
      </w:tr>
      <w:tr w:rsidR="00051A59" w:rsidRPr="00DF39E5" w14:paraId="3A821FE6" w14:textId="77777777" w:rsidTr="009F2499"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A2C80" w14:textId="351AA870" w:rsidR="00051A59" w:rsidRPr="00DF39E5" w:rsidRDefault="00051A59" w:rsidP="00051A59">
            <w:pPr>
              <w:spacing w:after="100" w:afterAutospacing="1"/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  <w:r w:rsidRPr="00DF39E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DF39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DF39E5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DF39E5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3A0529" w14:textId="5BDF9F30" w:rsidR="00051A59" w:rsidRPr="00DF39E5" w:rsidRDefault="00A92E90" w:rsidP="006D6C5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575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71E4EDDA" w14:textId="77777777" w:rsidR="00051A59" w:rsidRPr="00DF39E5" w:rsidRDefault="00051A59" w:rsidP="00051A59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85BCFA" w14:textId="655256E6" w:rsidR="00051A59" w:rsidRPr="00DF39E5" w:rsidRDefault="00051A59" w:rsidP="00051A59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39E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  <w:vAlign w:val="bottom"/>
          </w:tcPr>
          <w:p w14:paraId="03AFBB89" w14:textId="77777777" w:rsidR="00051A59" w:rsidRPr="00DF39E5" w:rsidRDefault="00051A59" w:rsidP="00051A59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BA1BDD" w14:textId="3B933A77" w:rsidR="00051A59" w:rsidRPr="00DF39E5" w:rsidRDefault="00A92E90" w:rsidP="00051A59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right="-3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47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299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vAlign w:val="bottom"/>
          </w:tcPr>
          <w:p w14:paraId="09CB9D65" w14:textId="77777777" w:rsidR="00051A59" w:rsidRPr="00DF39E5" w:rsidRDefault="00051A59" w:rsidP="00051A59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61D054" w14:textId="1FFF348A" w:rsidR="00051A59" w:rsidRPr="00DF39E5" w:rsidRDefault="00051A59" w:rsidP="00051A59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right="-3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39E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E537CC" w:rsidRPr="00E537CC">
              <w:rPr>
                <w:rFonts w:ascii="Angsana New" w:hAnsi="Angsana New" w:hint="cs"/>
                <w:sz w:val="28"/>
                <w:szCs w:val="28"/>
                <w:lang w:val="en-US" w:bidi="th-TH"/>
              </w:rPr>
              <w:t>44</w:t>
            </w:r>
            <w:r w:rsidRPr="00DF39E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  <w:r w:rsidRPr="00DF39E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051A59" w:rsidRPr="00AB1762" w14:paraId="7B76602D" w14:textId="77777777" w:rsidTr="009F2499"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38282" w14:textId="52BE2D8C" w:rsidR="00051A59" w:rsidRPr="00AB1762" w:rsidRDefault="00051A59" w:rsidP="00051A59">
            <w:pPr>
              <w:spacing w:after="100" w:afterAutospacing="1"/>
              <w:ind w:right="-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17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F27A3C" w14:textId="3BFBAE03" w:rsidR="00051A59" w:rsidRPr="00AB1762" w:rsidRDefault="00E537CC" w:rsidP="00051A59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A92E9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2E4834CD" w14:textId="77777777" w:rsidR="00051A59" w:rsidRPr="00AB1762" w:rsidRDefault="00051A59" w:rsidP="00051A59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1E709F" w14:textId="23BD665B" w:rsidR="00051A59" w:rsidRPr="00AB1762" w:rsidRDefault="00E537CC" w:rsidP="00051A59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051A59" w:rsidRPr="00AB17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  <w:vAlign w:val="bottom"/>
          </w:tcPr>
          <w:p w14:paraId="61D33690" w14:textId="77777777" w:rsidR="00051A59" w:rsidRPr="00AB1762" w:rsidRDefault="00051A59" w:rsidP="00051A59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E111FE" w14:textId="43430E12" w:rsidR="00051A59" w:rsidRPr="00AB1762" w:rsidRDefault="00E537CC" w:rsidP="00051A59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161</w:t>
            </w:r>
            <w:r w:rsidR="00A92E9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796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vAlign w:val="bottom"/>
          </w:tcPr>
          <w:p w14:paraId="1B7C3BC1" w14:textId="77777777" w:rsidR="00051A59" w:rsidRPr="00AB1762" w:rsidRDefault="00051A59" w:rsidP="00051A59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0D25F8" w14:textId="02096EF7" w:rsidR="00051A59" w:rsidRPr="00AB1762" w:rsidRDefault="00E537CC" w:rsidP="00051A59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181</w:t>
            </w:r>
            <w:r w:rsidR="00051A59" w:rsidRPr="00AB17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928</w:t>
            </w:r>
          </w:p>
        </w:tc>
      </w:tr>
      <w:tr w:rsidR="00CC46EE" w:rsidRPr="008E78CF" w14:paraId="1B0DDFC6" w14:textId="77777777" w:rsidTr="008E78CF">
        <w:trPr>
          <w:trHeight w:val="179"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1A62D" w14:textId="0DA4D5D5" w:rsidR="00CC46EE" w:rsidRPr="008E78CF" w:rsidRDefault="00CC46EE" w:rsidP="00CC46EE">
            <w:pPr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615" w:type="dxa"/>
            <w:gridSpan w:val="7"/>
            <w:tcBorders>
              <w:left w:val="nil"/>
              <w:right w:val="nil"/>
            </w:tcBorders>
          </w:tcPr>
          <w:p w14:paraId="2890DC4C" w14:textId="77777777" w:rsidR="00CC46EE" w:rsidRPr="008E78CF" w:rsidRDefault="00CC46EE" w:rsidP="00CC46EE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5860222E" w14:textId="77777777" w:rsidR="00CC46EE" w:rsidRPr="008E78CF" w:rsidRDefault="00CC46EE" w:rsidP="00CC46EE">
            <w:pPr>
              <w:ind w:left="-108" w:right="-10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522" w:type="dxa"/>
            <w:gridSpan w:val="6"/>
            <w:tcBorders>
              <w:left w:val="nil"/>
              <w:right w:val="nil"/>
            </w:tcBorders>
          </w:tcPr>
          <w:p w14:paraId="7B0C1EFE" w14:textId="77777777" w:rsidR="00CC46EE" w:rsidRPr="008E78CF" w:rsidRDefault="00CC46EE" w:rsidP="00CC46EE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</w:tr>
      <w:tr w:rsidR="00CC46EE" w:rsidRPr="00AB1762" w14:paraId="0133B303" w14:textId="77777777" w:rsidTr="009F2499">
        <w:trPr>
          <w:trHeight w:val="353"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AC87C" w14:textId="3767368F" w:rsidR="00CC46EE" w:rsidRPr="008D658C" w:rsidRDefault="00CC46EE" w:rsidP="00CC46EE">
            <w:pPr>
              <w:ind w:righ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4" w:type="dxa"/>
            <w:gridSpan w:val="3"/>
            <w:tcBorders>
              <w:left w:val="nil"/>
              <w:right w:val="nil"/>
            </w:tcBorders>
          </w:tcPr>
          <w:p w14:paraId="3DD9E343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6AF04D3D" w14:textId="77777777" w:rsidR="00CC46EE" w:rsidRPr="008D658C" w:rsidRDefault="00CC46EE" w:rsidP="00CC46EE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left w:val="nil"/>
              <w:right w:val="nil"/>
            </w:tcBorders>
          </w:tcPr>
          <w:p w14:paraId="1FD01D71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0E062A55" w14:textId="77777777" w:rsidR="00CC46EE" w:rsidRPr="008D658C" w:rsidRDefault="00CC46EE" w:rsidP="00CC46EE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</w:tcPr>
          <w:p w14:paraId="1D92ADC9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</w:tcPr>
          <w:p w14:paraId="1F21C69F" w14:textId="77777777" w:rsidR="00CC46EE" w:rsidRPr="008D658C" w:rsidRDefault="00CC46EE" w:rsidP="00CC46EE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6DCD89FD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B64CD" w:rsidRPr="00AB1762" w14:paraId="317148D8" w14:textId="77777777" w:rsidTr="009F2499">
        <w:trPr>
          <w:trHeight w:val="353"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26ADC" w14:textId="7ECA4BD2" w:rsidR="007B64CD" w:rsidRPr="008D658C" w:rsidRDefault="007B64CD" w:rsidP="007B64CD">
            <w:pPr>
              <w:ind w:righ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gridSpan w:val="3"/>
            <w:tcBorders>
              <w:left w:val="nil"/>
              <w:right w:val="nil"/>
            </w:tcBorders>
          </w:tcPr>
          <w:p w14:paraId="6A2A4FF0" w14:textId="6FB4A34C" w:rsidR="007B64CD" w:rsidRPr="008D658C" w:rsidRDefault="00991368" w:rsidP="007B64CD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7449981B" w14:textId="77777777" w:rsidR="007B64CD" w:rsidRPr="008D658C" w:rsidRDefault="007B64CD" w:rsidP="007B64CD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left w:val="nil"/>
              <w:right w:val="nil"/>
            </w:tcBorders>
          </w:tcPr>
          <w:p w14:paraId="465D2F8E" w14:textId="5E05FD9A" w:rsidR="007B64CD" w:rsidRPr="008D658C" w:rsidRDefault="007B64CD" w:rsidP="007B64CD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7FF63C37" w14:textId="77777777" w:rsidR="007B64CD" w:rsidRPr="008D658C" w:rsidRDefault="007B64CD" w:rsidP="007B64CD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</w:tcPr>
          <w:p w14:paraId="2470FDD2" w14:textId="1955C58D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991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</w:tcPr>
          <w:p w14:paraId="1DC6343D" w14:textId="77777777" w:rsidR="007B64CD" w:rsidRPr="008D658C" w:rsidRDefault="007B64CD" w:rsidP="007B64CD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57CEBE8F" w14:textId="2F2DC4A1" w:rsidR="007B64CD" w:rsidRPr="008D658C" w:rsidRDefault="00E537CC" w:rsidP="007B64C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7B64CD" w:rsidRPr="008D6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</w:tr>
      <w:tr w:rsidR="007B64CD" w:rsidRPr="00AB1762" w14:paraId="278CD042" w14:textId="77777777" w:rsidTr="009F2499">
        <w:trPr>
          <w:trHeight w:val="353"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A60BD" w14:textId="5D36E7B0" w:rsidR="007B64CD" w:rsidRPr="008D658C" w:rsidRDefault="007B64CD" w:rsidP="007B64CD">
            <w:pPr>
              <w:ind w:righ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4" w:type="dxa"/>
            <w:gridSpan w:val="3"/>
            <w:tcBorders>
              <w:left w:val="nil"/>
              <w:right w:val="nil"/>
            </w:tcBorders>
          </w:tcPr>
          <w:p w14:paraId="28DE0442" w14:textId="7F3098D2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9913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68562A65" w14:textId="77777777" w:rsidR="007B64CD" w:rsidRPr="008D658C" w:rsidRDefault="007B64CD" w:rsidP="007B64CD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left w:val="nil"/>
              <w:right w:val="nil"/>
            </w:tcBorders>
          </w:tcPr>
          <w:p w14:paraId="4CA55D67" w14:textId="042D6ADE" w:rsidR="007B64CD" w:rsidRPr="008D658C" w:rsidRDefault="00E537CC" w:rsidP="007B64C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B64CD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7EFD03CB" w14:textId="77777777" w:rsidR="007B64CD" w:rsidRPr="008D658C" w:rsidRDefault="007B64CD" w:rsidP="007B64CD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</w:tcPr>
          <w:p w14:paraId="4B87789C" w14:textId="398502CD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9913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</w:tcPr>
          <w:p w14:paraId="272AC7DF" w14:textId="77777777" w:rsidR="007B64CD" w:rsidRPr="008D658C" w:rsidRDefault="007B64CD" w:rsidP="007B64CD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2F428FA1" w14:textId="2FB60F5F" w:rsidR="007B64CD" w:rsidRPr="008D658C" w:rsidRDefault="00E537CC" w:rsidP="007B64C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B64CD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</w:tr>
      <w:tr w:rsidR="007B64CD" w:rsidRPr="00AB1762" w14:paraId="032488F0" w14:textId="77777777" w:rsidTr="009F2499">
        <w:trPr>
          <w:trHeight w:val="353"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45897" w14:textId="6CB60C43" w:rsidR="007B64CD" w:rsidRPr="008D658C" w:rsidRDefault="007B64CD" w:rsidP="007B64CD">
            <w:pPr>
              <w:ind w:righ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BC775B1" w14:textId="4C60B3D5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913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0DFAE32B" w14:textId="77777777" w:rsidR="007B64CD" w:rsidRPr="008D658C" w:rsidRDefault="007B64CD" w:rsidP="007B64CD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CE99041" w14:textId="09178D1B" w:rsidR="007B64CD" w:rsidRPr="008D658C" w:rsidRDefault="00E537CC" w:rsidP="007B64C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B64CD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57501130" w14:textId="77777777" w:rsidR="007B64CD" w:rsidRPr="008D658C" w:rsidRDefault="007B64CD" w:rsidP="007B64CD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B036C7" w14:textId="6FC3134A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9913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</w:tcPr>
          <w:p w14:paraId="4432500D" w14:textId="77777777" w:rsidR="007B64CD" w:rsidRPr="008D658C" w:rsidRDefault="007B64CD" w:rsidP="007B64CD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935E1CE" w14:textId="78A4E126" w:rsidR="007B64CD" w:rsidRPr="008D658C" w:rsidRDefault="00E537CC" w:rsidP="007B64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B64CD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</w:tr>
      <w:tr w:rsidR="007B64CD" w:rsidRPr="00AB1762" w14:paraId="0025FD32" w14:textId="77777777" w:rsidTr="009F2499"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5C046" w14:textId="1A1DECCD" w:rsidR="007B64CD" w:rsidRPr="008D658C" w:rsidRDefault="007B64CD" w:rsidP="007B64CD">
            <w:pPr>
              <w:spacing w:after="100" w:afterAutospacing="1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6E2414" w14:textId="4859AF13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991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E6B0D9F" w14:textId="77777777" w:rsidR="007B64CD" w:rsidRPr="008D658C" w:rsidRDefault="007B64CD" w:rsidP="007B64CD">
            <w:pPr>
              <w:tabs>
                <w:tab w:val="decimal" w:pos="792"/>
              </w:tabs>
              <w:spacing w:after="100" w:afterAutospacing="1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F67E6E" w14:textId="3E393CA7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7B64CD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538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  <w:vAlign w:val="bottom"/>
          </w:tcPr>
          <w:p w14:paraId="5A5D0A91" w14:textId="77777777" w:rsidR="007B64CD" w:rsidRPr="008D658C" w:rsidRDefault="007B64CD" w:rsidP="007B64CD">
            <w:pPr>
              <w:tabs>
                <w:tab w:val="decimal" w:pos="792"/>
              </w:tabs>
              <w:spacing w:after="100" w:afterAutospacing="1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6B36E4" w14:textId="2CFAC3D7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  <w:r w:rsidR="009913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vAlign w:val="bottom"/>
          </w:tcPr>
          <w:p w14:paraId="322596FB" w14:textId="77777777" w:rsidR="007B64CD" w:rsidRPr="008D658C" w:rsidRDefault="007B64CD" w:rsidP="007B64CD">
            <w:pPr>
              <w:tabs>
                <w:tab w:val="decimal" w:pos="792"/>
              </w:tabs>
              <w:spacing w:after="100" w:afterAutospacing="1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1DDFF7" w14:textId="7550C090" w:rsidR="007B64CD" w:rsidRPr="008D658C" w:rsidRDefault="00E537CC" w:rsidP="007B64CD">
            <w:pPr>
              <w:pStyle w:val="acctfourfigures"/>
              <w:tabs>
                <w:tab w:val="clear" w:pos="765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7B64CD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821</w:t>
            </w:r>
          </w:p>
        </w:tc>
      </w:tr>
      <w:tr w:rsidR="00CC46EE" w:rsidRPr="008E78CF" w14:paraId="63BDB252" w14:textId="77777777" w:rsidTr="00EA2C29">
        <w:trPr>
          <w:trHeight w:val="40"/>
        </w:trPr>
        <w:tc>
          <w:tcPr>
            <w:tcW w:w="3868" w:type="dxa"/>
            <w:vAlign w:val="bottom"/>
          </w:tcPr>
          <w:p w14:paraId="06E38091" w14:textId="769150E5" w:rsidR="00CC46EE" w:rsidRPr="008E78CF" w:rsidRDefault="00CC46EE" w:rsidP="00CC46EE">
            <w:pPr>
              <w:spacing w:after="100" w:afterAutospacing="1" w:line="240" w:lineRule="auto"/>
              <w:ind w:left="-114" w:right="-288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360" w:type="dxa"/>
            <w:gridSpan w:val="3"/>
          </w:tcPr>
          <w:p w14:paraId="59E4DE9F" w14:textId="77777777" w:rsidR="00CC46EE" w:rsidRPr="008E78CF" w:rsidRDefault="00CC46EE" w:rsidP="00CC46E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54" w:type="dxa"/>
            <w:vAlign w:val="bottom"/>
          </w:tcPr>
          <w:p w14:paraId="3C3D631D" w14:textId="5DDCE4C8" w:rsidR="00CC46EE" w:rsidRPr="008E78CF" w:rsidRDefault="00CC46EE" w:rsidP="00CC46E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  <w:gridSpan w:val="2"/>
          </w:tcPr>
          <w:p w14:paraId="1A1011D9" w14:textId="77777777" w:rsidR="00CC46EE" w:rsidRPr="008E78CF" w:rsidRDefault="00CC46EE" w:rsidP="00CC46EE">
            <w:pPr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82" w:type="dxa"/>
            <w:gridSpan w:val="3"/>
            <w:vAlign w:val="bottom"/>
          </w:tcPr>
          <w:p w14:paraId="75898227" w14:textId="644FA0E9" w:rsidR="00CC46EE" w:rsidRPr="008E78CF" w:rsidRDefault="00CC46EE" w:rsidP="00CC46EE">
            <w:pPr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37530795" w14:textId="77777777" w:rsidR="00CC46EE" w:rsidRPr="008E78CF" w:rsidRDefault="00CC46EE" w:rsidP="00CC46EE">
            <w:pPr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62" w:type="dxa"/>
            <w:gridSpan w:val="2"/>
          </w:tcPr>
          <w:p w14:paraId="0756AAE3" w14:textId="71EE76C7" w:rsidR="00CC46EE" w:rsidRPr="008E78CF" w:rsidRDefault="00CC46EE" w:rsidP="00CC46EE">
            <w:pPr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7" w:type="dxa"/>
            <w:gridSpan w:val="2"/>
            <w:vAlign w:val="bottom"/>
          </w:tcPr>
          <w:p w14:paraId="22E66C15" w14:textId="77777777" w:rsidR="00CC46EE" w:rsidRPr="008E78CF" w:rsidRDefault="00CC46EE" w:rsidP="00CC46EE">
            <w:pPr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7CCD1C25" w14:textId="6400133A" w:rsidR="00CC46EE" w:rsidRPr="008E78CF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CC46EE" w:rsidRPr="00AB1762" w14:paraId="06326A30" w14:textId="77777777" w:rsidTr="009F2499">
        <w:trPr>
          <w:trHeight w:val="362"/>
        </w:trPr>
        <w:tc>
          <w:tcPr>
            <w:tcW w:w="3868" w:type="dxa"/>
          </w:tcPr>
          <w:p w14:paraId="7F6EEFCB" w14:textId="58030157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360" w:type="dxa"/>
            <w:gridSpan w:val="3"/>
          </w:tcPr>
          <w:p w14:paraId="2F2F7B94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14"/>
          </w:tcPr>
          <w:p w14:paraId="4BA4A3F2" w14:textId="7E41BA33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B64CD" w:rsidRPr="00AB1762" w14:paraId="04FC10AA" w14:textId="77777777" w:rsidTr="009F2499">
        <w:trPr>
          <w:trHeight w:val="341"/>
        </w:trPr>
        <w:tc>
          <w:tcPr>
            <w:tcW w:w="3868" w:type="dxa"/>
          </w:tcPr>
          <w:p w14:paraId="57205CCC" w14:textId="77777777" w:rsidR="007B64CD" w:rsidRPr="008D658C" w:rsidRDefault="007B64CD" w:rsidP="007B64CD">
            <w:pPr>
              <w:ind w:righ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  <w:gridSpan w:val="3"/>
          </w:tcPr>
          <w:p w14:paraId="0E9EE6ED" w14:textId="77777777" w:rsidR="007B64CD" w:rsidRPr="008D658C" w:rsidRDefault="007B64CD" w:rsidP="007B64C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10DCB46" w14:textId="7DC64DA2" w:rsidR="007B64CD" w:rsidRPr="008D658C" w:rsidRDefault="00991368" w:rsidP="007B64C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093BE040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</w:tcPr>
          <w:p w14:paraId="5916A3FB" w14:textId="02E1574D" w:rsidR="007B64CD" w:rsidRPr="008D658C" w:rsidRDefault="007B64CD" w:rsidP="007B64CD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49DCA62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4469ECDD" w14:textId="5AE6302F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913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277" w:type="dxa"/>
            <w:gridSpan w:val="2"/>
          </w:tcPr>
          <w:p w14:paraId="2EB0BD44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4D59B185" w14:textId="07E2EA5C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B64CD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7B64CD" w:rsidRPr="00AB1762" w14:paraId="1E9BC76F" w14:textId="77777777" w:rsidTr="009F2499">
        <w:trPr>
          <w:trHeight w:val="341"/>
        </w:trPr>
        <w:tc>
          <w:tcPr>
            <w:tcW w:w="3868" w:type="dxa"/>
          </w:tcPr>
          <w:p w14:paraId="5A41DDB3" w14:textId="301027E8" w:rsidR="007B64CD" w:rsidRPr="008D658C" w:rsidRDefault="007B64CD" w:rsidP="007B64CD">
            <w:pPr>
              <w:ind w:righ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gridSpan w:val="3"/>
          </w:tcPr>
          <w:p w14:paraId="2BE2FD23" w14:textId="77777777" w:rsidR="007B64CD" w:rsidRPr="008D658C" w:rsidRDefault="007B64CD" w:rsidP="007B64C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3E15EAC7" w14:textId="3B9D479F" w:rsidR="007B64CD" w:rsidRPr="008D658C" w:rsidRDefault="00991368" w:rsidP="007B64C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69DC9D92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  <w:tcBorders>
              <w:bottom w:val="double" w:sz="4" w:space="0" w:color="auto"/>
            </w:tcBorders>
          </w:tcPr>
          <w:p w14:paraId="4F95DC9B" w14:textId="19DECD10" w:rsidR="007B64CD" w:rsidRPr="008D658C" w:rsidRDefault="007B64CD" w:rsidP="007B64CD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33CF5BC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tcBorders>
              <w:bottom w:val="double" w:sz="4" w:space="0" w:color="auto"/>
            </w:tcBorders>
          </w:tcPr>
          <w:p w14:paraId="14ABF575" w14:textId="32CB5094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913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277" w:type="dxa"/>
            <w:gridSpan w:val="2"/>
          </w:tcPr>
          <w:p w14:paraId="23F439E9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tcBorders>
              <w:bottom w:val="double" w:sz="4" w:space="0" w:color="auto"/>
            </w:tcBorders>
          </w:tcPr>
          <w:p w14:paraId="6B5E6028" w14:textId="52E4A626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7B64CD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CC46EE" w:rsidRPr="008E78CF" w14:paraId="0E7C1090" w14:textId="77777777" w:rsidTr="00EA2C29">
        <w:trPr>
          <w:trHeight w:val="40"/>
        </w:trPr>
        <w:tc>
          <w:tcPr>
            <w:tcW w:w="3868" w:type="dxa"/>
          </w:tcPr>
          <w:p w14:paraId="691E601D" w14:textId="77777777" w:rsidR="00CC46EE" w:rsidRPr="008E78CF" w:rsidRDefault="00CC46EE" w:rsidP="00CC46EE">
            <w:pPr>
              <w:spacing w:line="240" w:lineRule="auto"/>
              <w:ind w:left="-114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360" w:type="dxa"/>
            <w:gridSpan w:val="3"/>
          </w:tcPr>
          <w:p w14:paraId="4D5A1A9E" w14:textId="77777777" w:rsidR="00CC46EE" w:rsidRPr="008E78CF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14BBF053" w14:textId="77777777" w:rsidR="00CC46EE" w:rsidRPr="008E78CF" w:rsidRDefault="00CC46EE" w:rsidP="00CC46E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  <w:gridSpan w:val="2"/>
          </w:tcPr>
          <w:p w14:paraId="08FF5A3A" w14:textId="77777777" w:rsidR="00CC46EE" w:rsidRPr="008E78CF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</w:tcBorders>
          </w:tcPr>
          <w:p w14:paraId="47350DC8" w14:textId="77777777" w:rsidR="00CC46EE" w:rsidRPr="008E78CF" w:rsidRDefault="00CC46EE" w:rsidP="00CC46E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595E79A9" w14:textId="77777777" w:rsidR="00CC46EE" w:rsidRPr="008E78CF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</w:tcBorders>
          </w:tcPr>
          <w:p w14:paraId="186E3797" w14:textId="77777777" w:rsidR="00CC46EE" w:rsidRPr="008E78CF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7" w:type="dxa"/>
            <w:gridSpan w:val="2"/>
          </w:tcPr>
          <w:p w14:paraId="5757649C" w14:textId="77777777" w:rsidR="00CC46EE" w:rsidRPr="008E78CF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</w:tcPr>
          <w:p w14:paraId="4EBB9CD2" w14:textId="77777777" w:rsidR="00CC46EE" w:rsidRPr="008E78CF" w:rsidRDefault="00CC46EE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CC46EE" w:rsidRPr="00AB1762" w14:paraId="2A30245E" w14:textId="77777777" w:rsidTr="009F2499">
        <w:trPr>
          <w:trHeight w:val="341"/>
        </w:trPr>
        <w:tc>
          <w:tcPr>
            <w:tcW w:w="3868" w:type="dxa"/>
          </w:tcPr>
          <w:p w14:paraId="0C1A0A55" w14:textId="4046C64D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ลูกหนี้สัญญาเช่าการเงิน</w:t>
            </w:r>
          </w:p>
        </w:tc>
        <w:tc>
          <w:tcPr>
            <w:tcW w:w="360" w:type="dxa"/>
            <w:gridSpan w:val="3"/>
          </w:tcPr>
          <w:p w14:paraId="5E0B1919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ACEB317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16B95F7C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</w:tcPr>
          <w:p w14:paraId="6090E1B3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12F7F13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</w:tcPr>
          <w:p w14:paraId="062AB6BA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2"/>
          </w:tcPr>
          <w:p w14:paraId="2FB0A13D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</w:tcPr>
          <w:p w14:paraId="26266652" w14:textId="77777777" w:rsidR="00CC46EE" w:rsidRPr="008D658C" w:rsidRDefault="00CC46EE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6EE" w:rsidRPr="00AB1762" w14:paraId="26D3001B" w14:textId="77777777" w:rsidTr="009F2499">
        <w:trPr>
          <w:trHeight w:val="341"/>
        </w:trPr>
        <w:tc>
          <w:tcPr>
            <w:tcW w:w="3868" w:type="dxa"/>
          </w:tcPr>
          <w:p w14:paraId="67BBCE51" w14:textId="10DDC8F3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60" w:type="dxa"/>
            <w:gridSpan w:val="3"/>
          </w:tcPr>
          <w:p w14:paraId="2AE6DCB5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5ADD914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296DBF7D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</w:tcPr>
          <w:p w14:paraId="7257F58D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3740594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</w:tcPr>
          <w:p w14:paraId="0506D337" w14:textId="77777777" w:rsidR="00CC46EE" w:rsidRPr="008D658C" w:rsidRDefault="00CC46EE" w:rsidP="005F3866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2"/>
          </w:tcPr>
          <w:p w14:paraId="71E18D4A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</w:tcPr>
          <w:p w14:paraId="74F64571" w14:textId="77777777" w:rsidR="00CC46EE" w:rsidRPr="008D658C" w:rsidRDefault="00CC46EE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64CD" w:rsidRPr="00AB1762" w14:paraId="6D3434DE" w14:textId="77777777" w:rsidTr="009F2499">
        <w:trPr>
          <w:trHeight w:val="341"/>
        </w:trPr>
        <w:tc>
          <w:tcPr>
            <w:tcW w:w="3868" w:type="dxa"/>
          </w:tcPr>
          <w:p w14:paraId="79919FDE" w14:textId="0CFB82B0" w:rsidR="007B64CD" w:rsidRPr="008D658C" w:rsidRDefault="007B64CD" w:rsidP="007B64CD">
            <w:pPr>
              <w:pStyle w:val="ListParagraph"/>
              <w:numPr>
                <w:ilvl w:val="0"/>
                <w:numId w:val="40"/>
              </w:numPr>
              <w:spacing w:line="240" w:lineRule="auto"/>
              <w:ind w:left="5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60" w:type="dxa"/>
            <w:gridSpan w:val="3"/>
          </w:tcPr>
          <w:p w14:paraId="62AF0EF8" w14:textId="77777777" w:rsidR="007B64CD" w:rsidRPr="008D658C" w:rsidRDefault="007B64CD" w:rsidP="007B64C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0DE1BBA" w14:textId="23973884" w:rsidR="007B64CD" w:rsidRPr="008D658C" w:rsidRDefault="00EC3F5C" w:rsidP="007B64C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13DAB465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</w:tcPr>
          <w:p w14:paraId="48474A0D" w14:textId="04F48AD9" w:rsidR="007B64CD" w:rsidRPr="008D658C" w:rsidRDefault="007B64CD" w:rsidP="007B64CD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1F0B9E0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</w:tcPr>
          <w:p w14:paraId="3B17A875" w14:textId="73E8CAE3" w:rsidR="007B64CD" w:rsidRPr="008D658C" w:rsidRDefault="00EC3F5C" w:rsidP="005F3866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</w:tcPr>
          <w:p w14:paraId="15A66181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</w:tcPr>
          <w:p w14:paraId="2AF752E7" w14:textId="6EE348C2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B64CD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7B64CD" w:rsidRPr="00AB1762" w14:paraId="0F3E0FCE" w14:textId="77777777" w:rsidTr="009F2499">
        <w:trPr>
          <w:trHeight w:val="341"/>
        </w:trPr>
        <w:tc>
          <w:tcPr>
            <w:tcW w:w="3868" w:type="dxa"/>
          </w:tcPr>
          <w:p w14:paraId="3F09CFED" w14:textId="798E1FF3" w:rsidR="007B64CD" w:rsidRPr="008D658C" w:rsidRDefault="007B64CD" w:rsidP="007B64CD">
            <w:pPr>
              <w:ind w:right="-1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gridSpan w:val="3"/>
          </w:tcPr>
          <w:p w14:paraId="767A8C70" w14:textId="77777777" w:rsidR="007B64CD" w:rsidRPr="008D658C" w:rsidRDefault="007B64CD" w:rsidP="007B64C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566AA09E" w14:textId="27CBA2CA" w:rsidR="007B64CD" w:rsidRPr="008D658C" w:rsidRDefault="00EC3F5C" w:rsidP="007B64C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53A0B805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</w:tcBorders>
          </w:tcPr>
          <w:p w14:paraId="57C083DD" w14:textId="168445AF" w:rsidR="007B64CD" w:rsidRPr="008D658C" w:rsidRDefault="007B64CD" w:rsidP="007B64CD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F8F8C48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  <w:vAlign w:val="bottom"/>
          </w:tcPr>
          <w:p w14:paraId="11055537" w14:textId="06CA8D31" w:rsidR="007B64CD" w:rsidRPr="005F3866" w:rsidRDefault="00EC3F5C" w:rsidP="005F3866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F3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</w:tcPr>
          <w:p w14:paraId="14A2D528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vAlign w:val="bottom"/>
          </w:tcPr>
          <w:p w14:paraId="45D81F85" w14:textId="4B4FA733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B64CD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CC46EE" w:rsidRPr="00EA2C29" w14:paraId="493F6A61" w14:textId="77777777" w:rsidTr="00EA2C29">
        <w:trPr>
          <w:trHeight w:val="40"/>
        </w:trPr>
        <w:tc>
          <w:tcPr>
            <w:tcW w:w="3868" w:type="dxa"/>
          </w:tcPr>
          <w:p w14:paraId="6FF78231" w14:textId="77777777" w:rsidR="00CC46EE" w:rsidRPr="00EA2C29" w:rsidRDefault="00CC46EE" w:rsidP="00CC46EE">
            <w:pPr>
              <w:spacing w:line="240" w:lineRule="auto"/>
              <w:ind w:left="-1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0" w:type="dxa"/>
            <w:gridSpan w:val="3"/>
          </w:tcPr>
          <w:p w14:paraId="054A83FF" w14:textId="77777777" w:rsidR="00CC46EE" w:rsidRPr="00EA2C29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16B67A39" w14:textId="77777777" w:rsidR="00CC46EE" w:rsidRPr="00EA2C29" w:rsidRDefault="00CC46EE" w:rsidP="00CC46E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4" w:type="dxa"/>
            <w:gridSpan w:val="2"/>
          </w:tcPr>
          <w:p w14:paraId="717B931A" w14:textId="77777777" w:rsidR="00CC46EE" w:rsidRPr="00EA2C29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</w:tcBorders>
          </w:tcPr>
          <w:p w14:paraId="2CC747B4" w14:textId="77777777" w:rsidR="00CC46EE" w:rsidRPr="00EA2C29" w:rsidRDefault="00CC46EE" w:rsidP="00CC46E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74169696" w14:textId="77777777" w:rsidR="00CC46EE" w:rsidRPr="00EA2C29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</w:tcBorders>
          </w:tcPr>
          <w:p w14:paraId="219BDC4D" w14:textId="77777777" w:rsidR="00CC46EE" w:rsidRPr="00EA2C29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7" w:type="dxa"/>
            <w:gridSpan w:val="2"/>
          </w:tcPr>
          <w:p w14:paraId="735F2759" w14:textId="77777777" w:rsidR="00CC46EE" w:rsidRPr="00EA2C29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</w:tcPr>
          <w:p w14:paraId="24757613" w14:textId="77777777" w:rsidR="00CC46EE" w:rsidRPr="00EA2C29" w:rsidRDefault="00CC46EE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</w:rPr>
            </w:pPr>
          </w:p>
        </w:tc>
      </w:tr>
      <w:tr w:rsidR="00CC46EE" w:rsidRPr="00AB1762" w14:paraId="0DA63307" w14:textId="77777777" w:rsidTr="009F2499">
        <w:trPr>
          <w:trHeight w:val="341"/>
        </w:trPr>
        <w:tc>
          <w:tcPr>
            <w:tcW w:w="3868" w:type="dxa"/>
          </w:tcPr>
          <w:p w14:paraId="30839994" w14:textId="4182C034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</w:p>
        </w:tc>
        <w:tc>
          <w:tcPr>
            <w:tcW w:w="360" w:type="dxa"/>
            <w:gridSpan w:val="3"/>
          </w:tcPr>
          <w:p w14:paraId="43A794BD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F01E590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56D0830D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</w:tcPr>
          <w:p w14:paraId="18407D57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15307E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</w:tcPr>
          <w:p w14:paraId="30F25353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2"/>
          </w:tcPr>
          <w:p w14:paraId="5B73733D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</w:tcPr>
          <w:p w14:paraId="7718CE10" w14:textId="77777777" w:rsidR="00CC46EE" w:rsidRPr="008D658C" w:rsidRDefault="00CC46EE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64CD" w:rsidRPr="00AB1762" w14:paraId="43C8CE93" w14:textId="77777777" w:rsidTr="009F2499">
        <w:trPr>
          <w:trHeight w:val="341"/>
        </w:trPr>
        <w:tc>
          <w:tcPr>
            <w:tcW w:w="3868" w:type="dxa"/>
          </w:tcPr>
          <w:p w14:paraId="31C7FD1A" w14:textId="50147104" w:rsidR="007B64CD" w:rsidRPr="008D658C" w:rsidRDefault="007B64CD" w:rsidP="007B64CD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  <w:gridSpan w:val="3"/>
          </w:tcPr>
          <w:p w14:paraId="60458B49" w14:textId="77777777" w:rsidR="007B64CD" w:rsidRPr="008D658C" w:rsidRDefault="007B64CD" w:rsidP="007B64C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6FD5C3D" w14:textId="53C062A3" w:rsidR="007B64CD" w:rsidRPr="008D658C" w:rsidRDefault="003E75AD" w:rsidP="007B64C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20C87F81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</w:tcPr>
          <w:p w14:paraId="46D04E8E" w14:textId="5BDCFBC6" w:rsidR="007B64CD" w:rsidRPr="008D658C" w:rsidRDefault="007B64CD" w:rsidP="007B64CD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0627D7F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</w:tcPr>
          <w:p w14:paraId="1D7537CC" w14:textId="63501386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  <w:r w:rsidR="003E75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277" w:type="dxa"/>
            <w:gridSpan w:val="2"/>
          </w:tcPr>
          <w:p w14:paraId="34EA4B9A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</w:tcPr>
          <w:p w14:paraId="1B631928" w14:textId="794F4E6B" w:rsidR="007B64CD" w:rsidRPr="008D658C" w:rsidRDefault="00E537CC" w:rsidP="007B64CD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="007B64CD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</w:tr>
      <w:tr w:rsidR="007B64CD" w:rsidRPr="00AB1762" w14:paraId="3CF340D0" w14:textId="77777777" w:rsidTr="009F2499">
        <w:trPr>
          <w:trHeight w:val="396"/>
        </w:trPr>
        <w:tc>
          <w:tcPr>
            <w:tcW w:w="3868" w:type="dxa"/>
          </w:tcPr>
          <w:p w14:paraId="5517F8F6" w14:textId="77777777" w:rsidR="007B64CD" w:rsidRPr="008D658C" w:rsidRDefault="007B64CD" w:rsidP="007B64CD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60" w:type="dxa"/>
            <w:gridSpan w:val="3"/>
          </w:tcPr>
          <w:p w14:paraId="2B7D3CA7" w14:textId="77777777" w:rsidR="007B64CD" w:rsidRPr="008D658C" w:rsidRDefault="007B64CD" w:rsidP="007B64C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E8C8FE2" w14:textId="1E59D79B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  <w:r w:rsidR="003E75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74" w:type="dxa"/>
            <w:gridSpan w:val="2"/>
          </w:tcPr>
          <w:p w14:paraId="7178BA4C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3F8FF6B6" w14:textId="60233C3D" w:rsidR="007B64CD" w:rsidRPr="008D658C" w:rsidRDefault="00E537CC" w:rsidP="007B64C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333</w:t>
            </w:r>
            <w:r w:rsidR="007B64CD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70" w:type="dxa"/>
            <w:gridSpan w:val="2"/>
          </w:tcPr>
          <w:p w14:paraId="10F87CC3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27D6F3BF" w14:textId="7AC51BDF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  <w:r w:rsidR="003E75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77" w:type="dxa"/>
            <w:gridSpan w:val="2"/>
          </w:tcPr>
          <w:p w14:paraId="7C51B4FC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65991624" w14:textId="6ECCD2FB" w:rsidR="007B64CD" w:rsidRPr="008D658C" w:rsidRDefault="00E537CC" w:rsidP="007B64CD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333</w:t>
            </w:r>
            <w:r w:rsidR="007B64CD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</w:tr>
      <w:tr w:rsidR="007B64CD" w:rsidRPr="00AB1762" w14:paraId="2497B1DC" w14:textId="77777777" w:rsidTr="009F2499">
        <w:trPr>
          <w:trHeight w:val="351"/>
        </w:trPr>
        <w:tc>
          <w:tcPr>
            <w:tcW w:w="3868" w:type="dxa"/>
          </w:tcPr>
          <w:p w14:paraId="50C01239" w14:textId="2907ECB2" w:rsidR="007B64CD" w:rsidRPr="008D658C" w:rsidRDefault="007B64CD" w:rsidP="007B64CD">
            <w:pPr>
              <w:ind w:right="-1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gridSpan w:val="3"/>
          </w:tcPr>
          <w:p w14:paraId="4526E80F" w14:textId="77777777" w:rsidR="007B64CD" w:rsidRPr="008D658C" w:rsidRDefault="007B64CD" w:rsidP="007B64C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00A16065" w14:textId="633A57A0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330</w:t>
            </w:r>
            <w:r w:rsidR="003E75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74" w:type="dxa"/>
            <w:gridSpan w:val="2"/>
          </w:tcPr>
          <w:p w14:paraId="49FBA71B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6469B4A" w14:textId="54609AB8" w:rsidR="007B64CD" w:rsidRPr="008D658C" w:rsidRDefault="00E537CC" w:rsidP="007B64C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333</w:t>
            </w:r>
            <w:r w:rsidR="007B64CD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70" w:type="dxa"/>
            <w:gridSpan w:val="2"/>
          </w:tcPr>
          <w:p w14:paraId="6DC03B13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A735E7" w14:textId="7129C894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  <w:r w:rsidR="003E75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277" w:type="dxa"/>
            <w:gridSpan w:val="2"/>
          </w:tcPr>
          <w:p w14:paraId="63CB84E8" w14:textId="77777777" w:rsidR="007B64CD" w:rsidRPr="008D658C" w:rsidRDefault="007B64CD" w:rsidP="007B64CD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B695A6" w14:textId="18E9CA9B" w:rsidR="007B64CD" w:rsidRPr="008D658C" w:rsidRDefault="00E537CC" w:rsidP="007B64CD">
            <w:pPr>
              <w:tabs>
                <w:tab w:val="decimal" w:pos="783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</w:t>
            </w:r>
            <w:r w:rsidR="007B64CD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</w:p>
        </w:tc>
      </w:tr>
      <w:tr w:rsidR="00CC46EE" w:rsidRPr="00827D42" w14:paraId="6B406588" w14:textId="77777777" w:rsidTr="00EA2C29">
        <w:trPr>
          <w:trHeight w:val="40"/>
        </w:trPr>
        <w:tc>
          <w:tcPr>
            <w:tcW w:w="3868" w:type="dxa"/>
          </w:tcPr>
          <w:p w14:paraId="706E608B" w14:textId="77777777" w:rsidR="00CC46EE" w:rsidRPr="00827D42" w:rsidRDefault="00CC46EE" w:rsidP="00EA2C29">
            <w:pPr>
              <w:ind w:left="-11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60" w:type="dxa"/>
            <w:gridSpan w:val="3"/>
          </w:tcPr>
          <w:p w14:paraId="557A98AD" w14:textId="77777777" w:rsidR="00CC46EE" w:rsidRPr="00827D42" w:rsidRDefault="00CC46EE" w:rsidP="00EA2C29">
            <w:pPr>
              <w:ind w:left="-1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5B3FF924" w14:textId="77777777" w:rsidR="00CC46EE" w:rsidRPr="00827D42" w:rsidRDefault="00CC46EE" w:rsidP="00EA2C29">
            <w:pPr>
              <w:ind w:left="-1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gridSpan w:val="2"/>
          </w:tcPr>
          <w:p w14:paraId="4045C12E" w14:textId="77777777" w:rsidR="00CC46EE" w:rsidRPr="00827D42" w:rsidRDefault="00CC46EE" w:rsidP="00EA2C29">
            <w:pPr>
              <w:ind w:left="-1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</w:tcBorders>
          </w:tcPr>
          <w:p w14:paraId="4F10D927" w14:textId="77777777" w:rsidR="00CC46EE" w:rsidRPr="00827D42" w:rsidRDefault="00CC46EE" w:rsidP="00EA2C29">
            <w:pPr>
              <w:ind w:left="-1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4678608" w14:textId="77777777" w:rsidR="00CC46EE" w:rsidRPr="00827D42" w:rsidRDefault="00CC46EE" w:rsidP="00EA2C29">
            <w:pPr>
              <w:ind w:left="-1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</w:tcBorders>
          </w:tcPr>
          <w:p w14:paraId="228DCB15" w14:textId="77777777" w:rsidR="00CC46EE" w:rsidRPr="00827D42" w:rsidRDefault="00CC46EE" w:rsidP="00EA2C29">
            <w:pPr>
              <w:ind w:left="-1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  <w:gridSpan w:val="2"/>
          </w:tcPr>
          <w:p w14:paraId="34B4A6DE" w14:textId="77777777" w:rsidR="00CC46EE" w:rsidRPr="00827D42" w:rsidRDefault="00CC46EE" w:rsidP="00EA2C29">
            <w:pPr>
              <w:ind w:left="-1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</w:tcPr>
          <w:p w14:paraId="11725C02" w14:textId="77777777" w:rsidR="00CC46EE" w:rsidRPr="00827D42" w:rsidRDefault="00CC46EE" w:rsidP="00EA2C29">
            <w:pPr>
              <w:ind w:left="-1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46EE" w:rsidRPr="00AB1762" w14:paraId="4D8995EF" w14:textId="77777777" w:rsidTr="009F2499">
        <w:tc>
          <w:tcPr>
            <w:tcW w:w="4228" w:type="dxa"/>
            <w:gridSpan w:val="4"/>
          </w:tcPr>
          <w:p w14:paraId="34846648" w14:textId="06B5C9F1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54" w:type="dxa"/>
          </w:tcPr>
          <w:p w14:paraId="5654A4CF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08436C13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1D95C456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599C9E6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47E327F0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7080028B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79EE7EF6" w14:textId="77777777" w:rsidR="00CC46EE" w:rsidRPr="008D658C" w:rsidRDefault="00CC46EE" w:rsidP="00CC46EE">
            <w:pPr>
              <w:pStyle w:val="BodyText"/>
              <w:tabs>
                <w:tab w:val="left" w:pos="470"/>
              </w:tabs>
              <w:spacing w:after="0" w:line="240" w:lineRule="auto"/>
              <w:ind w:left="-95" w:right="-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64CD" w:rsidRPr="00AB1762" w14:paraId="2C5AF894" w14:textId="77777777" w:rsidTr="009F2499">
        <w:tc>
          <w:tcPr>
            <w:tcW w:w="4228" w:type="dxa"/>
            <w:gridSpan w:val="4"/>
          </w:tcPr>
          <w:p w14:paraId="0ACA326F" w14:textId="0621605E" w:rsidR="007B64CD" w:rsidRPr="008D658C" w:rsidRDefault="007B64CD" w:rsidP="007B64CD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09FD8533" w14:textId="5F1E7FEB" w:rsidR="007B64CD" w:rsidRPr="008D658C" w:rsidRDefault="003E75AD" w:rsidP="007B64C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5DEBA3D5" w14:textId="77777777" w:rsidR="007B64CD" w:rsidRPr="008D658C" w:rsidRDefault="007B64CD" w:rsidP="007B64CD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33F905F6" w14:textId="292EC282" w:rsidR="007B64CD" w:rsidRPr="008D658C" w:rsidRDefault="007B64CD" w:rsidP="007B64CD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3667133" w14:textId="77777777" w:rsidR="007B64CD" w:rsidRPr="008D658C" w:rsidRDefault="007B64CD" w:rsidP="007B64CD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3C11B2A1" w14:textId="2EE0839F" w:rsidR="007B64CD" w:rsidRPr="008D658C" w:rsidRDefault="00E537CC" w:rsidP="006D6C5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E75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7" w:type="dxa"/>
            <w:gridSpan w:val="2"/>
          </w:tcPr>
          <w:p w14:paraId="0DFEA322" w14:textId="77777777" w:rsidR="007B64CD" w:rsidRPr="008D658C" w:rsidRDefault="007B64CD" w:rsidP="007B64CD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7CC4FE41" w14:textId="316284D0" w:rsidR="007B64CD" w:rsidRPr="008D658C" w:rsidRDefault="00E537CC" w:rsidP="007B64CD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B64CD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</w:tr>
      <w:tr w:rsidR="007B64CD" w:rsidRPr="00AB1762" w14:paraId="6560DB54" w14:textId="77777777" w:rsidTr="009F2499">
        <w:tc>
          <w:tcPr>
            <w:tcW w:w="4228" w:type="dxa"/>
            <w:gridSpan w:val="4"/>
          </w:tcPr>
          <w:p w14:paraId="34F0A9F9" w14:textId="33CAAFE7" w:rsidR="007B64CD" w:rsidRPr="008D658C" w:rsidRDefault="007B64CD" w:rsidP="007B64CD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FB58ACE" w14:textId="1ED245DC" w:rsidR="007B64CD" w:rsidRPr="008D658C" w:rsidRDefault="00E537CC" w:rsidP="006D6C5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4" w:type="dxa"/>
            <w:gridSpan w:val="2"/>
          </w:tcPr>
          <w:p w14:paraId="429AB00A" w14:textId="77777777" w:rsidR="007B64CD" w:rsidRPr="008D658C" w:rsidRDefault="007B64CD" w:rsidP="007B64CD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</w:tcPr>
          <w:p w14:paraId="43605A1B" w14:textId="5A0C3FFA" w:rsidR="007B64CD" w:rsidRPr="007B64CD" w:rsidRDefault="007B64CD" w:rsidP="007B64CD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64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26D9BEB" w14:textId="77777777" w:rsidR="007B64CD" w:rsidRPr="008D658C" w:rsidRDefault="007B64CD" w:rsidP="007B64CD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2203659B" w14:textId="2DB99FBF" w:rsidR="007B64CD" w:rsidRPr="008D658C" w:rsidRDefault="00E537CC" w:rsidP="006D6C5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7" w:type="dxa"/>
            <w:gridSpan w:val="2"/>
          </w:tcPr>
          <w:p w14:paraId="775DBFF9" w14:textId="77777777" w:rsidR="007B64CD" w:rsidRPr="008D658C" w:rsidRDefault="007B64CD" w:rsidP="007B64CD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629ABD66" w14:textId="0D40E88B" w:rsidR="007B64CD" w:rsidRPr="008D658C" w:rsidRDefault="007B64CD" w:rsidP="00892FAB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B64CD" w:rsidRPr="00AB1762" w14:paraId="06AA20C3" w14:textId="77777777" w:rsidTr="009F2499">
        <w:tc>
          <w:tcPr>
            <w:tcW w:w="4228" w:type="dxa"/>
            <w:gridSpan w:val="4"/>
          </w:tcPr>
          <w:p w14:paraId="3242ACA2" w14:textId="6473DD4D" w:rsidR="007B64CD" w:rsidRPr="008D658C" w:rsidRDefault="007B64CD" w:rsidP="007B64CD">
            <w:pPr>
              <w:ind w:right="-1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2E5A216" w14:textId="2E91848B" w:rsidR="007B64CD" w:rsidRPr="008D658C" w:rsidRDefault="00E537CC" w:rsidP="006D6C5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4" w:type="dxa"/>
            <w:gridSpan w:val="2"/>
          </w:tcPr>
          <w:p w14:paraId="7E87FAA8" w14:textId="77777777" w:rsidR="007B64CD" w:rsidRPr="008D658C" w:rsidRDefault="007B64CD" w:rsidP="007B64CD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1A808F9" w14:textId="36A0FE36" w:rsidR="007B64CD" w:rsidRPr="007B64CD" w:rsidRDefault="007B64CD" w:rsidP="007B64CD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66D21BB" w14:textId="77777777" w:rsidR="007B64CD" w:rsidRPr="008D658C" w:rsidRDefault="007B64CD" w:rsidP="007B64CD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B3E4A5" w14:textId="76DF11BD" w:rsidR="007B64CD" w:rsidRPr="008D658C" w:rsidRDefault="00E537CC" w:rsidP="007B64C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3E75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622</w:t>
            </w:r>
          </w:p>
        </w:tc>
        <w:tc>
          <w:tcPr>
            <w:tcW w:w="277" w:type="dxa"/>
            <w:gridSpan w:val="2"/>
          </w:tcPr>
          <w:p w14:paraId="27573C06" w14:textId="77777777" w:rsidR="007B64CD" w:rsidRPr="008D658C" w:rsidRDefault="007B64CD" w:rsidP="007B64CD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A680DA" w14:textId="7FE23EE1" w:rsidR="007B64CD" w:rsidRPr="008D658C" w:rsidRDefault="00E537CC" w:rsidP="007B64CD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B64CD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098</w:t>
            </w:r>
          </w:p>
        </w:tc>
      </w:tr>
      <w:tr w:rsidR="006D6C5E" w:rsidRPr="00827D42" w14:paraId="6B3DAB2E" w14:textId="77777777" w:rsidTr="00EA2C29">
        <w:trPr>
          <w:trHeight w:val="40"/>
        </w:trPr>
        <w:tc>
          <w:tcPr>
            <w:tcW w:w="4228" w:type="dxa"/>
            <w:gridSpan w:val="4"/>
          </w:tcPr>
          <w:p w14:paraId="1B1CC6C2" w14:textId="77777777" w:rsidR="006D6C5E" w:rsidRPr="00827D42" w:rsidRDefault="006D6C5E" w:rsidP="00CC46EE">
            <w:pPr>
              <w:ind w:left="-11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4" w:type="dxa"/>
          </w:tcPr>
          <w:p w14:paraId="3A01C9FB" w14:textId="77777777" w:rsidR="006D6C5E" w:rsidRPr="00827D42" w:rsidRDefault="006D6C5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71AE834A" w14:textId="77777777" w:rsidR="006D6C5E" w:rsidRPr="00827D42" w:rsidRDefault="006D6C5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gridSpan w:val="3"/>
          </w:tcPr>
          <w:p w14:paraId="4EEF974E" w14:textId="77777777" w:rsidR="006D6C5E" w:rsidRPr="00827D42" w:rsidRDefault="006D6C5E" w:rsidP="00CC46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88C7B0E" w14:textId="77777777" w:rsidR="006D6C5E" w:rsidRPr="00827D42" w:rsidRDefault="006D6C5E" w:rsidP="00CC46EE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gridSpan w:val="2"/>
          </w:tcPr>
          <w:p w14:paraId="20599B42" w14:textId="77777777" w:rsidR="006D6C5E" w:rsidRPr="00827D42" w:rsidRDefault="006D6C5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28A5FE48" w14:textId="77777777" w:rsidR="006D6C5E" w:rsidRPr="00827D42" w:rsidRDefault="006D6C5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gridSpan w:val="2"/>
          </w:tcPr>
          <w:p w14:paraId="0318D8B1" w14:textId="77777777" w:rsidR="006D6C5E" w:rsidRPr="00827D42" w:rsidRDefault="006D6C5E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46EE" w:rsidRPr="008D658C" w14:paraId="19B57B60" w14:textId="77777777" w:rsidTr="009F2499">
        <w:tc>
          <w:tcPr>
            <w:tcW w:w="4228" w:type="dxa"/>
            <w:gridSpan w:val="4"/>
          </w:tcPr>
          <w:p w14:paraId="358E36FC" w14:textId="0FD960CD" w:rsidR="00CC46EE" w:rsidRPr="008D658C" w:rsidRDefault="00820EAC" w:rsidP="00CC46EE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4" w:type="dxa"/>
          </w:tcPr>
          <w:p w14:paraId="2BE034B8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53534225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3C1D7456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104DA7D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423EBFAE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7C4C60FB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1931772B" w14:textId="77777777" w:rsidR="00CC46EE" w:rsidRPr="008D658C" w:rsidRDefault="00CC46EE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0EAC" w:rsidRPr="008D658C" w14:paraId="68E5736B" w14:textId="77777777" w:rsidTr="009F2499">
        <w:tc>
          <w:tcPr>
            <w:tcW w:w="4228" w:type="dxa"/>
            <w:gridSpan w:val="4"/>
          </w:tcPr>
          <w:p w14:paraId="62093590" w14:textId="6825A0AE" w:rsidR="00820EAC" w:rsidRPr="004015CC" w:rsidRDefault="00820EAC" w:rsidP="00CC46EE">
            <w:pPr>
              <w:ind w:right="-1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15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1658B034" w14:textId="77777777" w:rsidR="00820EAC" w:rsidRPr="008D658C" w:rsidRDefault="00820EAC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636C7B07" w14:textId="77777777" w:rsidR="00820EAC" w:rsidRPr="008D658C" w:rsidRDefault="00820EAC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53B8A7F7" w14:textId="77777777" w:rsidR="00820EAC" w:rsidRPr="008D658C" w:rsidRDefault="00820EAC" w:rsidP="00CC46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E108233" w14:textId="77777777" w:rsidR="00820EAC" w:rsidRPr="008D658C" w:rsidRDefault="00820EAC" w:rsidP="00CC46EE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0A5FC5B5" w14:textId="77777777" w:rsidR="00820EAC" w:rsidRPr="008D658C" w:rsidRDefault="00820EAC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173068E1" w14:textId="77777777" w:rsidR="00820EAC" w:rsidRPr="008D658C" w:rsidRDefault="00820EAC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37343517" w14:textId="77777777" w:rsidR="00820EAC" w:rsidRPr="008D658C" w:rsidRDefault="00820EAC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15CC" w:rsidRPr="008D658C" w14:paraId="4B5668A4" w14:textId="77777777" w:rsidTr="009F2499">
        <w:tc>
          <w:tcPr>
            <w:tcW w:w="4228" w:type="dxa"/>
            <w:gridSpan w:val="4"/>
          </w:tcPr>
          <w:p w14:paraId="175B53B5" w14:textId="1CA0E4C0" w:rsidR="004015CC" w:rsidRPr="004015CC" w:rsidRDefault="004015CC" w:rsidP="004015CC">
            <w:pPr>
              <w:pStyle w:val="ListParagraph"/>
              <w:numPr>
                <w:ilvl w:val="0"/>
                <w:numId w:val="40"/>
              </w:numPr>
              <w:ind w:left="700"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15C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54" w:type="dxa"/>
          </w:tcPr>
          <w:p w14:paraId="25A71521" w14:textId="1EE20E41" w:rsidR="004015CC" w:rsidRPr="008D658C" w:rsidRDefault="004015CC" w:rsidP="004015C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15E26CAE" w14:textId="2D394FD1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2A7012F3" w14:textId="614E1B4C" w:rsidR="004015CC" w:rsidRPr="008D658C" w:rsidRDefault="004015CC" w:rsidP="004015C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893AF8C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44C25B56" w14:textId="1E6B44E7" w:rsidR="004015CC" w:rsidRPr="008D658C" w:rsidRDefault="00E537CC" w:rsidP="004015C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277" w:type="dxa"/>
            <w:gridSpan w:val="2"/>
          </w:tcPr>
          <w:p w14:paraId="6F36C509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2331DF76" w14:textId="0417FEB9" w:rsidR="004015CC" w:rsidRPr="008D658C" w:rsidRDefault="00E537CC" w:rsidP="004015C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</w:tr>
      <w:tr w:rsidR="004015CC" w:rsidRPr="008D658C" w14:paraId="08DC3531" w14:textId="77777777" w:rsidTr="004015CC">
        <w:tc>
          <w:tcPr>
            <w:tcW w:w="4228" w:type="dxa"/>
            <w:gridSpan w:val="4"/>
          </w:tcPr>
          <w:p w14:paraId="1215B5BC" w14:textId="3F35942D" w:rsidR="004015CC" w:rsidRPr="004015CC" w:rsidRDefault="004015CC" w:rsidP="004015CC">
            <w:pPr>
              <w:pStyle w:val="ListParagraph"/>
              <w:numPr>
                <w:ilvl w:val="0"/>
                <w:numId w:val="40"/>
              </w:numPr>
              <w:ind w:left="700"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15C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4015CC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5E9A711" w14:textId="6149A50F" w:rsidR="004015CC" w:rsidRPr="008D658C" w:rsidRDefault="004015CC" w:rsidP="004015C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4FBB12BD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</w:tcPr>
          <w:p w14:paraId="56CAB526" w14:textId="0C7A0D33" w:rsidR="004015CC" w:rsidRPr="008D658C" w:rsidRDefault="004015CC" w:rsidP="004015C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9946080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0C46E558" w14:textId="5112219D" w:rsidR="004015CC" w:rsidRPr="008D658C" w:rsidRDefault="00E537CC" w:rsidP="004015C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4015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77" w:type="dxa"/>
            <w:gridSpan w:val="2"/>
          </w:tcPr>
          <w:p w14:paraId="16D92874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23F1A88F" w14:textId="66E5B3CB" w:rsidR="004015CC" w:rsidRPr="008D658C" w:rsidRDefault="00E537CC" w:rsidP="004015C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4015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</w:tr>
      <w:tr w:rsidR="004015CC" w:rsidRPr="008D658C" w14:paraId="289D9524" w14:textId="77777777" w:rsidTr="004015CC">
        <w:tc>
          <w:tcPr>
            <w:tcW w:w="4228" w:type="dxa"/>
            <w:gridSpan w:val="4"/>
          </w:tcPr>
          <w:p w14:paraId="26304B85" w14:textId="308AAA72" w:rsidR="004015CC" w:rsidRPr="008D658C" w:rsidRDefault="004C752E" w:rsidP="004015CC">
            <w:pPr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262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25CDE597" w14:textId="14665D14" w:rsidR="004015CC" w:rsidRPr="004015CC" w:rsidRDefault="004015CC" w:rsidP="004015C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15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66ED9524" w14:textId="77777777" w:rsidR="004015CC" w:rsidRPr="004015CC" w:rsidRDefault="004015CC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37F6443" w14:textId="41592828" w:rsidR="004015CC" w:rsidRPr="004015CC" w:rsidRDefault="004015CC" w:rsidP="004015C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15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936448C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F0590C" w14:textId="501518C7" w:rsidR="004015CC" w:rsidRPr="00DA4383" w:rsidRDefault="00E537CC" w:rsidP="004015C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4015CC" w:rsidRPr="00DA43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989</w:t>
            </w:r>
          </w:p>
        </w:tc>
        <w:tc>
          <w:tcPr>
            <w:tcW w:w="277" w:type="dxa"/>
            <w:gridSpan w:val="2"/>
          </w:tcPr>
          <w:p w14:paraId="7C94DEF2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39F5F4" w14:textId="65AE329A" w:rsidR="004015CC" w:rsidRPr="004015CC" w:rsidRDefault="00E537CC" w:rsidP="004015C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4015CC" w:rsidRPr="00401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</w:tr>
      <w:tr w:rsidR="00827D42" w:rsidRPr="00827D42" w14:paraId="62DBBAED" w14:textId="77777777" w:rsidTr="00827D42">
        <w:tc>
          <w:tcPr>
            <w:tcW w:w="4228" w:type="dxa"/>
            <w:gridSpan w:val="4"/>
          </w:tcPr>
          <w:p w14:paraId="293F0FED" w14:textId="77777777" w:rsidR="00827D42" w:rsidRPr="00827D42" w:rsidRDefault="00827D42" w:rsidP="004015CC">
            <w:pPr>
              <w:ind w:right="-1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7352B1EA" w14:textId="77777777" w:rsidR="00827D42" w:rsidRPr="00827D42" w:rsidRDefault="00827D42" w:rsidP="004015C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46804E66" w14:textId="77777777" w:rsidR="00827D42" w:rsidRPr="00827D42" w:rsidRDefault="00827D42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</w:tcBorders>
          </w:tcPr>
          <w:p w14:paraId="434C8A94" w14:textId="77777777" w:rsidR="00827D42" w:rsidRPr="00827D42" w:rsidRDefault="00827D42" w:rsidP="004015C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A6D1C57" w14:textId="77777777" w:rsidR="00827D42" w:rsidRPr="00827D42" w:rsidRDefault="00827D42" w:rsidP="004015C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</w:tcPr>
          <w:p w14:paraId="76E527DE" w14:textId="77777777" w:rsidR="00827D42" w:rsidRPr="00827D42" w:rsidRDefault="00827D42" w:rsidP="004015C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50376FED" w14:textId="77777777" w:rsidR="00827D42" w:rsidRPr="00827D42" w:rsidRDefault="00827D42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</w:tcPr>
          <w:p w14:paraId="79CDAFBC" w14:textId="77777777" w:rsidR="00827D42" w:rsidRPr="00827D42" w:rsidRDefault="00827D42" w:rsidP="004015C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015CC" w:rsidRPr="008D658C" w14:paraId="68174ED8" w14:textId="77777777" w:rsidTr="009F2499">
        <w:tc>
          <w:tcPr>
            <w:tcW w:w="4228" w:type="dxa"/>
            <w:gridSpan w:val="4"/>
          </w:tcPr>
          <w:p w14:paraId="43A90665" w14:textId="6E227C7A" w:rsidR="004015CC" w:rsidRPr="008D658C" w:rsidRDefault="004015CC" w:rsidP="004015CC">
            <w:pPr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54" w:type="dxa"/>
          </w:tcPr>
          <w:p w14:paraId="46671819" w14:textId="77777777" w:rsidR="004015CC" w:rsidRPr="008D658C" w:rsidRDefault="004015CC" w:rsidP="004015C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7C1454E4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3309988E" w14:textId="77777777" w:rsidR="004015CC" w:rsidRPr="008D658C" w:rsidRDefault="004015CC" w:rsidP="004015C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22E3E74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131EAAD4" w14:textId="77777777" w:rsidR="004015CC" w:rsidRPr="008D658C" w:rsidRDefault="004015CC" w:rsidP="004015C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1A8C53D2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147859BC" w14:textId="77777777" w:rsidR="004015CC" w:rsidRPr="008D658C" w:rsidRDefault="004015CC" w:rsidP="004015C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15CC" w:rsidRPr="008D658C" w14:paraId="7405B0C8" w14:textId="77777777" w:rsidTr="009F2499">
        <w:tc>
          <w:tcPr>
            <w:tcW w:w="4228" w:type="dxa"/>
            <w:gridSpan w:val="4"/>
          </w:tcPr>
          <w:p w14:paraId="0866952C" w14:textId="06A97A8A" w:rsidR="004015CC" w:rsidRPr="008D658C" w:rsidRDefault="004015CC" w:rsidP="004015CC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62757C58" w14:textId="58DF7CAE" w:rsidR="004015CC" w:rsidRPr="008D658C" w:rsidRDefault="004015CC" w:rsidP="004015C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5030211F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61738457" w14:textId="5BB08B3A" w:rsidR="004015CC" w:rsidRPr="008D658C" w:rsidRDefault="004015CC" w:rsidP="004015C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7A8F4E5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17C7AF43" w14:textId="0D3A52FE" w:rsidR="004015CC" w:rsidRPr="008D658C" w:rsidRDefault="00E537CC" w:rsidP="004015C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015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060</w:t>
            </w:r>
          </w:p>
        </w:tc>
        <w:tc>
          <w:tcPr>
            <w:tcW w:w="277" w:type="dxa"/>
            <w:gridSpan w:val="2"/>
          </w:tcPr>
          <w:p w14:paraId="629B6E69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7FE7A083" w14:textId="429947A0" w:rsidR="004015CC" w:rsidRPr="008D658C" w:rsidRDefault="00E537CC" w:rsidP="004015CC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4015CC" w:rsidRPr="008D658C" w14:paraId="00F9FE80" w14:textId="77777777" w:rsidTr="009F2499">
        <w:tc>
          <w:tcPr>
            <w:tcW w:w="4228" w:type="dxa"/>
            <w:gridSpan w:val="4"/>
          </w:tcPr>
          <w:p w14:paraId="72E274B0" w14:textId="2C385162" w:rsidR="004015CC" w:rsidRPr="008D658C" w:rsidRDefault="004015CC" w:rsidP="004015CC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658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4A37D3E" w14:textId="19AC3ABF" w:rsidR="004015CC" w:rsidRPr="008D658C" w:rsidRDefault="00E537CC" w:rsidP="004015C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4" w:type="dxa"/>
            <w:gridSpan w:val="2"/>
          </w:tcPr>
          <w:p w14:paraId="3F08B6B9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</w:tcPr>
          <w:p w14:paraId="4C56B325" w14:textId="2F339060" w:rsidR="004015CC" w:rsidRPr="003351C3" w:rsidRDefault="004015CC" w:rsidP="004015C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51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5236769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2A43003C" w14:textId="30C43FD2" w:rsidR="004015CC" w:rsidRPr="008D658C" w:rsidRDefault="00E537CC" w:rsidP="004015C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7" w:type="dxa"/>
            <w:gridSpan w:val="2"/>
          </w:tcPr>
          <w:p w14:paraId="676CD683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556E3BD3" w14:textId="3CD082C4" w:rsidR="004015CC" w:rsidRPr="00892FAB" w:rsidRDefault="004015CC" w:rsidP="00892FAB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F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015CC" w:rsidRPr="0012623A" w14:paraId="25E9D435" w14:textId="77777777" w:rsidTr="009F2499">
        <w:tc>
          <w:tcPr>
            <w:tcW w:w="4228" w:type="dxa"/>
            <w:gridSpan w:val="4"/>
          </w:tcPr>
          <w:p w14:paraId="5BBA56B1" w14:textId="041BD6E6" w:rsidR="004015CC" w:rsidRPr="0012623A" w:rsidRDefault="004015CC" w:rsidP="004015CC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62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169C9D52" w14:textId="3960A226" w:rsidR="004015CC" w:rsidRPr="0012623A" w:rsidRDefault="00E537CC" w:rsidP="004015C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4" w:type="dxa"/>
            <w:gridSpan w:val="2"/>
          </w:tcPr>
          <w:p w14:paraId="114BFE2D" w14:textId="77777777" w:rsidR="004015CC" w:rsidRPr="0012623A" w:rsidRDefault="004015CC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B62BE58" w14:textId="0F457FB7" w:rsidR="004015CC" w:rsidRPr="003351C3" w:rsidRDefault="004015CC" w:rsidP="004015C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51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62D0014" w14:textId="77777777" w:rsidR="004015CC" w:rsidRPr="0012623A" w:rsidRDefault="004015CC" w:rsidP="004015C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68A509" w14:textId="27959142" w:rsidR="004015CC" w:rsidRPr="0012623A" w:rsidRDefault="00E537CC" w:rsidP="004015C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015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062</w:t>
            </w:r>
          </w:p>
        </w:tc>
        <w:tc>
          <w:tcPr>
            <w:tcW w:w="277" w:type="dxa"/>
            <w:gridSpan w:val="2"/>
          </w:tcPr>
          <w:p w14:paraId="548FEC5C" w14:textId="77777777" w:rsidR="004015CC" w:rsidRPr="0012623A" w:rsidRDefault="004015CC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6B7810" w14:textId="5C604183" w:rsidR="004015CC" w:rsidRPr="0012623A" w:rsidRDefault="00E537CC" w:rsidP="004015CC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243</w:t>
            </w:r>
          </w:p>
        </w:tc>
      </w:tr>
      <w:tr w:rsidR="004015CC" w:rsidRPr="00827D42" w14:paraId="454044B1" w14:textId="77777777" w:rsidTr="009F2499">
        <w:tc>
          <w:tcPr>
            <w:tcW w:w="4228" w:type="dxa"/>
            <w:gridSpan w:val="4"/>
          </w:tcPr>
          <w:p w14:paraId="1FBA34E1" w14:textId="77777777" w:rsidR="004015CC" w:rsidRPr="00827D42" w:rsidRDefault="004015CC" w:rsidP="004015CC">
            <w:pPr>
              <w:ind w:left="-114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458B5A27" w14:textId="77777777" w:rsidR="004015CC" w:rsidRPr="00827D42" w:rsidRDefault="004015CC" w:rsidP="004015C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0E0E6FC6" w14:textId="77777777" w:rsidR="004015CC" w:rsidRPr="00827D42" w:rsidRDefault="004015CC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</w:tcBorders>
          </w:tcPr>
          <w:p w14:paraId="5AE2BE18" w14:textId="77777777" w:rsidR="004015CC" w:rsidRPr="00827D42" w:rsidRDefault="004015CC" w:rsidP="004015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7A37D47" w14:textId="77777777" w:rsidR="004015CC" w:rsidRPr="00827D42" w:rsidRDefault="004015CC" w:rsidP="004015C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</w:tcBorders>
          </w:tcPr>
          <w:p w14:paraId="6609EF79" w14:textId="77777777" w:rsidR="004015CC" w:rsidRPr="00827D42" w:rsidRDefault="004015CC" w:rsidP="004015C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2634D744" w14:textId="77777777" w:rsidR="004015CC" w:rsidRPr="00827D42" w:rsidRDefault="004015CC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</w:tcPr>
          <w:p w14:paraId="54330B2B" w14:textId="77777777" w:rsidR="004015CC" w:rsidRPr="00827D42" w:rsidRDefault="004015CC" w:rsidP="004015CC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015CC" w:rsidRPr="008D658C" w14:paraId="353571DB" w14:textId="77777777" w:rsidTr="009F2499">
        <w:tc>
          <w:tcPr>
            <w:tcW w:w="4228" w:type="dxa"/>
            <w:gridSpan w:val="4"/>
          </w:tcPr>
          <w:p w14:paraId="48E4286C" w14:textId="69E06E94" w:rsidR="004015CC" w:rsidRPr="008D658C" w:rsidRDefault="004015CC" w:rsidP="004015CC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8D65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154" w:type="dxa"/>
          </w:tcPr>
          <w:p w14:paraId="73EF8E13" w14:textId="77777777" w:rsidR="004015CC" w:rsidRPr="008D658C" w:rsidRDefault="004015CC" w:rsidP="004015C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482A5CBF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1C34F051" w14:textId="77777777" w:rsidR="004015CC" w:rsidRPr="008D658C" w:rsidRDefault="004015CC" w:rsidP="004015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5F4209A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7193913A" w14:textId="77777777" w:rsidR="004015CC" w:rsidRPr="008D658C" w:rsidRDefault="004015CC" w:rsidP="004015C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453763BE" w14:textId="77777777" w:rsidR="004015CC" w:rsidRPr="008D658C" w:rsidRDefault="004015CC" w:rsidP="004015C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78FA4BA8" w14:textId="77777777" w:rsidR="004015CC" w:rsidRPr="008D658C" w:rsidRDefault="004015CC" w:rsidP="004015CC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15CC" w:rsidRPr="008D658C" w14:paraId="47B34D66" w14:textId="77777777" w:rsidTr="009F2499">
        <w:trPr>
          <w:trHeight w:val="403"/>
        </w:trPr>
        <w:tc>
          <w:tcPr>
            <w:tcW w:w="3868" w:type="dxa"/>
          </w:tcPr>
          <w:p w14:paraId="2FF4EDBF" w14:textId="77777777" w:rsidR="004015CC" w:rsidRPr="008D658C" w:rsidRDefault="004015CC" w:rsidP="004015CC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658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  <w:gridSpan w:val="3"/>
          </w:tcPr>
          <w:p w14:paraId="0B2F04CE" w14:textId="77777777" w:rsidR="004015CC" w:rsidRPr="008D658C" w:rsidRDefault="004015CC" w:rsidP="004015CC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25D7F9A7" w14:textId="3F681EA4" w:rsidR="004015CC" w:rsidRPr="008D658C" w:rsidRDefault="004015CC" w:rsidP="004015C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69913297" w14:textId="77777777" w:rsidR="004015CC" w:rsidRPr="008D658C" w:rsidRDefault="004015CC" w:rsidP="004015CC">
            <w:pPr>
              <w:pStyle w:val="BodyText"/>
              <w:tabs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024EAA2B" w14:textId="7B9AD8A6" w:rsidR="004015CC" w:rsidRPr="008D658C" w:rsidRDefault="004015CC" w:rsidP="004015C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D658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EE2E8E6" w14:textId="77777777" w:rsidR="004015CC" w:rsidRPr="008D658C" w:rsidRDefault="004015CC" w:rsidP="004015CC">
            <w:pPr>
              <w:pStyle w:val="BodyText"/>
              <w:tabs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020D78A8" w14:textId="7CCB8137" w:rsidR="004015CC" w:rsidRPr="008D658C" w:rsidRDefault="00E537CC" w:rsidP="004015C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4015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7" w:type="dxa"/>
            <w:gridSpan w:val="2"/>
          </w:tcPr>
          <w:p w14:paraId="59DA78E1" w14:textId="77777777" w:rsidR="004015CC" w:rsidRPr="008D658C" w:rsidRDefault="004015CC" w:rsidP="004015CC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2D5C4441" w14:textId="36E38A04" w:rsidR="004015CC" w:rsidRPr="008D658C" w:rsidRDefault="00E537CC" w:rsidP="004015C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27</w:t>
            </w:r>
            <w:r w:rsidR="004015CC" w:rsidRPr="008D658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4015CC" w:rsidRPr="008D658C" w14:paraId="4FFCDC83" w14:textId="77777777" w:rsidTr="009F2499">
        <w:trPr>
          <w:trHeight w:val="403"/>
        </w:trPr>
        <w:tc>
          <w:tcPr>
            <w:tcW w:w="3868" w:type="dxa"/>
          </w:tcPr>
          <w:p w14:paraId="75E683AE" w14:textId="77777777" w:rsidR="004015CC" w:rsidRPr="008D658C" w:rsidRDefault="004015CC" w:rsidP="004015CC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gridSpan w:val="3"/>
          </w:tcPr>
          <w:p w14:paraId="65C2FD65" w14:textId="77777777" w:rsidR="004015CC" w:rsidRPr="008D658C" w:rsidRDefault="004015CC" w:rsidP="004015CC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047FEB4E" w14:textId="43A9E527" w:rsidR="004015CC" w:rsidRPr="008D658C" w:rsidRDefault="00892FAB" w:rsidP="00892FAB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A72BA1F" w14:textId="77777777" w:rsidR="004015CC" w:rsidRPr="008D658C" w:rsidRDefault="004015CC" w:rsidP="004015CC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E5B063C" w14:textId="4E5AD17C" w:rsidR="004015CC" w:rsidRPr="003351C3" w:rsidRDefault="004015CC" w:rsidP="004015C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351C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50B16DE" w14:textId="77777777" w:rsidR="004015CC" w:rsidRPr="008D658C" w:rsidRDefault="004015CC" w:rsidP="004015CC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793224" w14:textId="0F332C36" w:rsidR="004015CC" w:rsidRPr="008D658C" w:rsidRDefault="00E537CC" w:rsidP="004015C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="004015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7" w:type="dxa"/>
            <w:gridSpan w:val="2"/>
          </w:tcPr>
          <w:p w14:paraId="458573B5" w14:textId="77777777" w:rsidR="004015CC" w:rsidRPr="008D658C" w:rsidRDefault="004015CC" w:rsidP="004015CC">
            <w:pPr>
              <w:tabs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B4BE7F" w14:textId="796B11DB" w:rsidR="004015CC" w:rsidRPr="008D658C" w:rsidRDefault="00E537CC" w:rsidP="004015C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4015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</w:tr>
      <w:tr w:rsidR="004015CC" w:rsidRPr="00827D42" w14:paraId="67D0B17C" w14:textId="77777777" w:rsidTr="009F2499">
        <w:trPr>
          <w:trHeight w:val="403"/>
        </w:trPr>
        <w:tc>
          <w:tcPr>
            <w:tcW w:w="3868" w:type="dxa"/>
          </w:tcPr>
          <w:p w14:paraId="3719D448" w14:textId="77777777" w:rsidR="004015CC" w:rsidRPr="00827D42" w:rsidRDefault="004015CC" w:rsidP="004015CC">
            <w:pPr>
              <w:ind w:right="-1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0" w:type="dxa"/>
            <w:gridSpan w:val="3"/>
          </w:tcPr>
          <w:p w14:paraId="74F1A6CB" w14:textId="77777777" w:rsidR="004015CC" w:rsidRPr="00827D42" w:rsidRDefault="004015CC" w:rsidP="004015CC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7598B560" w14:textId="77777777" w:rsidR="004015CC" w:rsidRPr="00827D42" w:rsidRDefault="004015CC" w:rsidP="004015C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7E7318FC" w14:textId="77777777" w:rsidR="004015CC" w:rsidRPr="00827D42" w:rsidRDefault="004015CC" w:rsidP="004015CC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</w:tcBorders>
          </w:tcPr>
          <w:p w14:paraId="20927828" w14:textId="77777777" w:rsidR="004015CC" w:rsidRPr="00827D42" w:rsidRDefault="004015CC" w:rsidP="004015C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E184CB5" w14:textId="77777777" w:rsidR="004015CC" w:rsidRPr="00827D42" w:rsidRDefault="004015CC" w:rsidP="004015CC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</w:tcBorders>
          </w:tcPr>
          <w:p w14:paraId="75437BBD" w14:textId="77777777" w:rsidR="004015CC" w:rsidRPr="00827D42" w:rsidRDefault="004015CC" w:rsidP="004015C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38EF0682" w14:textId="77777777" w:rsidR="004015CC" w:rsidRPr="00827D42" w:rsidRDefault="004015CC" w:rsidP="004015CC">
            <w:pPr>
              <w:tabs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</w:tcPr>
          <w:p w14:paraId="44D98504" w14:textId="77777777" w:rsidR="004015CC" w:rsidRPr="00827D42" w:rsidRDefault="004015CC" w:rsidP="004015C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015CC" w:rsidRPr="008D658C" w14:paraId="57EEA13A" w14:textId="77777777" w:rsidTr="00892FAB">
        <w:trPr>
          <w:trHeight w:val="403"/>
        </w:trPr>
        <w:tc>
          <w:tcPr>
            <w:tcW w:w="3868" w:type="dxa"/>
          </w:tcPr>
          <w:p w14:paraId="4C35C361" w14:textId="5C4A6749" w:rsidR="004015CC" w:rsidRPr="008D658C" w:rsidRDefault="004015CC" w:rsidP="004015CC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8D65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360" w:type="dxa"/>
            <w:gridSpan w:val="3"/>
          </w:tcPr>
          <w:p w14:paraId="45953834" w14:textId="77777777" w:rsidR="004015CC" w:rsidRPr="008D658C" w:rsidRDefault="004015CC" w:rsidP="004015CC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089A062D" w14:textId="77777777" w:rsidR="004015CC" w:rsidRDefault="004015CC" w:rsidP="004015C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17EB9350" w14:textId="77777777" w:rsidR="004015CC" w:rsidRPr="008D658C" w:rsidRDefault="004015CC" w:rsidP="004015CC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437F28EC" w14:textId="77777777" w:rsidR="004015CC" w:rsidRPr="0053217D" w:rsidRDefault="004015CC" w:rsidP="004015C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051BCCE" w14:textId="77777777" w:rsidR="004015CC" w:rsidRPr="008D658C" w:rsidRDefault="004015CC" w:rsidP="004015CC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5AC4E0DC" w14:textId="77777777" w:rsidR="004015CC" w:rsidRDefault="004015CC" w:rsidP="004015C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4DF33057" w14:textId="77777777" w:rsidR="004015CC" w:rsidRPr="008D658C" w:rsidRDefault="004015CC" w:rsidP="004015CC">
            <w:pPr>
              <w:tabs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0592485C" w14:textId="77777777" w:rsidR="004015CC" w:rsidRPr="0053217D" w:rsidRDefault="004015CC" w:rsidP="004015C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15CC" w:rsidRPr="008D658C" w14:paraId="40DBF607" w14:textId="77777777" w:rsidTr="00892FAB">
        <w:trPr>
          <w:trHeight w:val="403"/>
        </w:trPr>
        <w:tc>
          <w:tcPr>
            <w:tcW w:w="3868" w:type="dxa"/>
          </w:tcPr>
          <w:p w14:paraId="78AC038F" w14:textId="4C868347" w:rsidR="004015CC" w:rsidRPr="008D658C" w:rsidRDefault="004015CC" w:rsidP="004015CC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360" w:type="dxa"/>
            <w:gridSpan w:val="3"/>
          </w:tcPr>
          <w:p w14:paraId="7A118ED0" w14:textId="77777777" w:rsidR="004015CC" w:rsidRPr="008D658C" w:rsidRDefault="004015CC" w:rsidP="004015CC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0EA0CA29" w14:textId="16C68B57" w:rsidR="004015CC" w:rsidRPr="00154F62" w:rsidRDefault="004015CC" w:rsidP="004015C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49783F77" w14:textId="77777777" w:rsidR="004015CC" w:rsidRPr="00154F62" w:rsidRDefault="004015CC" w:rsidP="004015CC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25279764" w14:textId="19FCEAC0" w:rsidR="004015CC" w:rsidRPr="00154F62" w:rsidRDefault="004015CC" w:rsidP="004015C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AE7A507" w14:textId="77777777" w:rsidR="004015CC" w:rsidRPr="003351C3" w:rsidRDefault="004015CC" w:rsidP="004015C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23B2E53F" w14:textId="4F55647D" w:rsidR="004015CC" w:rsidRPr="00154F62" w:rsidRDefault="004015CC" w:rsidP="004015C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2111645A" w14:textId="77777777" w:rsidR="004015CC" w:rsidRPr="003351C3" w:rsidRDefault="004015CC" w:rsidP="004015C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33438898" w14:textId="6BFC765B" w:rsidR="004015CC" w:rsidRPr="00154F62" w:rsidRDefault="004015CC" w:rsidP="004015C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2FAB" w:rsidRPr="008D658C" w14:paraId="388E5B79" w14:textId="77777777" w:rsidTr="00892FAB">
        <w:tc>
          <w:tcPr>
            <w:tcW w:w="4228" w:type="dxa"/>
            <w:gridSpan w:val="4"/>
          </w:tcPr>
          <w:p w14:paraId="0591EDF3" w14:textId="77777777" w:rsidR="00892FAB" w:rsidRPr="004015CC" w:rsidRDefault="00892FAB" w:rsidP="001B627B">
            <w:pPr>
              <w:pStyle w:val="ListParagraph"/>
              <w:numPr>
                <w:ilvl w:val="0"/>
                <w:numId w:val="40"/>
              </w:numPr>
              <w:ind w:left="700"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15C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54" w:type="dxa"/>
          </w:tcPr>
          <w:p w14:paraId="4A624331" w14:textId="5BEF027F" w:rsidR="00892FAB" w:rsidRPr="00892FAB" w:rsidRDefault="00E537CC" w:rsidP="00892FA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="00892FA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4" w:type="dxa"/>
            <w:gridSpan w:val="2"/>
          </w:tcPr>
          <w:p w14:paraId="36B88651" w14:textId="77777777" w:rsidR="00892FAB" w:rsidRPr="008D658C" w:rsidRDefault="00892FAB" w:rsidP="001B627B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6005B142" w14:textId="77777777" w:rsidR="00892FAB" w:rsidRPr="000F3817" w:rsidRDefault="00892FAB" w:rsidP="000F3817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38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56E1707" w14:textId="77777777" w:rsidR="00892FAB" w:rsidRPr="008D658C" w:rsidRDefault="00892FAB" w:rsidP="001B627B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7B765084" w14:textId="5471BEEB" w:rsidR="00892FAB" w:rsidRPr="008D658C" w:rsidRDefault="00E537CC" w:rsidP="001B627B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892FAB" w:rsidRPr="00892F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7" w:type="dxa"/>
            <w:gridSpan w:val="2"/>
          </w:tcPr>
          <w:p w14:paraId="04FBC427" w14:textId="77777777" w:rsidR="00892FAB" w:rsidRPr="008D658C" w:rsidRDefault="00892FAB" w:rsidP="001B627B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49A0CABC" w14:textId="24A5C089" w:rsidR="00892FAB" w:rsidRPr="00892FAB" w:rsidRDefault="00892FAB" w:rsidP="00892FAB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F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92FAB" w:rsidRPr="008D658C" w14:paraId="5B2A13B2" w14:textId="77777777" w:rsidTr="001B627B">
        <w:tc>
          <w:tcPr>
            <w:tcW w:w="4228" w:type="dxa"/>
            <w:gridSpan w:val="4"/>
          </w:tcPr>
          <w:p w14:paraId="48580E3E" w14:textId="77777777" w:rsidR="00892FAB" w:rsidRPr="004015CC" w:rsidRDefault="00892FAB" w:rsidP="001B627B">
            <w:pPr>
              <w:pStyle w:val="ListParagraph"/>
              <w:numPr>
                <w:ilvl w:val="0"/>
                <w:numId w:val="40"/>
              </w:numPr>
              <w:ind w:left="700"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15C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4015CC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5273FD4" w14:textId="5B411B65" w:rsidR="00892FAB" w:rsidRPr="00892FAB" w:rsidRDefault="00E537CC" w:rsidP="00892FA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303</w:t>
            </w:r>
            <w:r w:rsidR="00892FA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4" w:type="dxa"/>
            <w:gridSpan w:val="2"/>
          </w:tcPr>
          <w:p w14:paraId="7DC8AA03" w14:textId="77777777" w:rsidR="00892FAB" w:rsidRPr="008D658C" w:rsidRDefault="00892FAB" w:rsidP="001B627B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</w:tcPr>
          <w:p w14:paraId="162F3AFD" w14:textId="78424C41" w:rsidR="00892FAB" w:rsidRPr="008D658C" w:rsidRDefault="00E537CC" w:rsidP="00892FA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  <w:r w:rsidR="00892FAB" w:rsidRPr="00892F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gridSpan w:val="2"/>
          </w:tcPr>
          <w:p w14:paraId="2CF6C62A" w14:textId="77777777" w:rsidR="00892FAB" w:rsidRPr="008D658C" w:rsidRDefault="00892FAB" w:rsidP="001B627B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121D1353" w14:textId="658C6E53" w:rsidR="00892FAB" w:rsidRPr="008D658C" w:rsidRDefault="00E537CC" w:rsidP="001B627B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  <w:r w:rsidR="00892FAB" w:rsidRPr="00892F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7" w:type="dxa"/>
            <w:gridSpan w:val="2"/>
          </w:tcPr>
          <w:p w14:paraId="007B175F" w14:textId="77777777" w:rsidR="00892FAB" w:rsidRPr="008D658C" w:rsidRDefault="00892FAB" w:rsidP="001B627B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0D3C3E2E" w14:textId="3200BECC" w:rsidR="00892FAB" w:rsidRPr="008D658C" w:rsidRDefault="00E537CC" w:rsidP="001B627B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301</w:t>
            </w:r>
            <w:r w:rsidR="00892FAB" w:rsidRPr="00154F62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4015CC" w:rsidRPr="008D658C" w14:paraId="0871EF6F" w14:textId="77777777" w:rsidTr="00154F62">
        <w:trPr>
          <w:trHeight w:val="403"/>
        </w:trPr>
        <w:tc>
          <w:tcPr>
            <w:tcW w:w="3868" w:type="dxa"/>
          </w:tcPr>
          <w:p w14:paraId="517A36F8" w14:textId="455111EA" w:rsidR="004015CC" w:rsidRPr="008D658C" w:rsidRDefault="004015CC" w:rsidP="004015CC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gridSpan w:val="3"/>
          </w:tcPr>
          <w:p w14:paraId="589BAC6C" w14:textId="77777777" w:rsidR="004015CC" w:rsidRPr="008D658C" w:rsidRDefault="004015CC" w:rsidP="004015CC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7328D63" w14:textId="78AC5760" w:rsidR="004015CC" w:rsidRPr="00154F62" w:rsidRDefault="00E537CC" w:rsidP="004015C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403</w:t>
            </w:r>
            <w:r w:rsidR="004015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4" w:type="dxa"/>
            <w:gridSpan w:val="2"/>
          </w:tcPr>
          <w:p w14:paraId="19670D39" w14:textId="77777777" w:rsidR="004015CC" w:rsidRPr="00154F62" w:rsidRDefault="004015CC" w:rsidP="004015CC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172F9A8" w14:textId="66ADD4B3" w:rsidR="004015CC" w:rsidRPr="003351C3" w:rsidRDefault="00E537CC" w:rsidP="000F3817">
            <w:pPr>
              <w:tabs>
                <w:tab w:val="decimal" w:pos="927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  <w:r w:rsidR="004015CC" w:rsidRPr="003351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  <w:gridSpan w:val="2"/>
          </w:tcPr>
          <w:p w14:paraId="52E0737A" w14:textId="77777777" w:rsidR="004015CC" w:rsidRPr="003351C3" w:rsidRDefault="004015CC" w:rsidP="004015C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BAFA2C" w14:textId="0196E758" w:rsidR="004015CC" w:rsidRPr="003351C3" w:rsidRDefault="00E537CC" w:rsidP="000F3817">
            <w:pPr>
              <w:tabs>
                <w:tab w:val="decimal" w:pos="916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403</w:t>
            </w:r>
            <w:r w:rsidR="004015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7" w:type="dxa"/>
            <w:gridSpan w:val="2"/>
          </w:tcPr>
          <w:p w14:paraId="2B1C1E36" w14:textId="77777777" w:rsidR="004015CC" w:rsidRPr="003351C3" w:rsidRDefault="004015CC" w:rsidP="004015C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BFC83E" w14:textId="4A5DB2AF" w:rsidR="004015CC" w:rsidRPr="003351C3" w:rsidRDefault="00E537CC" w:rsidP="004015C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  <w:r w:rsidR="004015CC" w:rsidRPr="003351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</w:tbl>
    <w:p w14:paraId="0DFD408C" w14:textId="48E9ECC5" w:rsidR="002B1B12" w:rsidRPr="008D658C" w:rsidRDefault="002B1B12" w:rsidP="00DB550A">
      <w:pPr>
        <w:spacing w:line="240" w:lineRule="auto"/>
        <w:ind w:left="531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8D658C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สัญญาสำคัญกับกิจการที่เกี่ยวข้องกัน</w:t>
      </w:r>
      <w:r w:rsidR="001513D9" w:rsidRPr="008D658C">
        <w:rPr>
          <w:rFonts w:ascii="Angsana New" w:hAnsi="Angsana New"/>
          <w:b/>
          <w:i/>
          <w:iCs/>
          <w:color w:val="FF0000"/>
          <w:sz w:val="30"/>
          <w:szCs w:val="30"/>
        </w:rPr>
        <w:t xml:space="preserve"> </w:t>
      </w:r>
    </w:p>
    <w:p w14:paraId="47A1EFC2" w14:textId="77777777" w:rsidR="002B1B12" w:rsidRPr="008E78CF" w:rsidRDefault="002B1B12" w:rsidP="00AF6B4E">
      <w:pPr>
        <w:spacing w:line="240" w:lineRule="auto"/>
        <w:ind w:left="531"/>
        <w:jc w:val="thaiDistribute"/>
        <w:rPr>
          <w:rFonts w:ascii="Angsana New" w:hAnsi="Angsana New"/>
          <w:bCs/>
          <w:sz w:val="24"/>
          <w:szCs w:val="24"/>
        </w:rPr>
      </w:pPr>
    </w:p>
    <w:p w14:paraId="2983CA82" w14:textId="55250B2C" w:rsidR="00C921CF" w:rsidRPr="005F3866" w:rsidRDefault="00C921CF" w:rsidP="00AF6B4E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  <w:cs/>
        </w:rPr>
      </w:pPr>
      <w:r w:rsidRPr="005F3866">
        <w:rPr>
          <w:rFonts w:ascii="Angsana New" w:hAnsi="Angsana New" w:hint="cs"/>
          <w:b/>
          <w:sz w:val="30"/>
          <w:szCs w:val="30"/>
          <w:cs/>
        </w:rPr>
        <w:t>ณ วันที่</w:t>
      </w:r>
      <w:r w:rsidRPr="005F3866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E537CC" w:rsidRPr="00E537CC">
        <w:rPr>
          <w:rFonts w:ascii="Angsana New" w:hAnsi="Angsana New"/>
          <w:bCs/>
          <w:sz w:val="30"/>
          <w:szCs w:val="30"/>
        </w:rPr>
        <w:t>31</w:t>
      </w:r>
      <w:r w:rsidRPr="005F3866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 w:rsidR="00E537CC" w:rsidRPr="00E537CC">
        <w:rPr>
          <w:rFonts w:ascii="Angsana New" w:hAnsi="Angsana New"/>
          <w:bCs/>
          <w:sz w:val="30"/>
          <w:szCs w:val="30"/>
        </w:rPr>
        <w:t>2568</w:t>
      </w:r>
      <w:r w:rsidRPr="005F3866">
        <w:rPr>
          <w:rFonts w:ascii="Angsana New" w:hAnsi="Angsana New"/>
          <w:b/>
          <w:sz w:val="30"/>
          <w:szCs w:val="30"/>
        </w:rPr>
        <w:t xml:space="preserve"> </w:t>
      </w:r>
      <w:r w:rsidRPr="005F3866">
        <w:rPr>
          <w:rFonts w:ascii="Angsana New" w:hAnsi="Angsana New" w:hint="cs"/>
          <w:b/>
          <w:sz w:val="30"/>
          <w:szCs w:val="30"/>
          <w:cs/>
        </w:rPr>
        <w:t>กลุ่มบริษัทมีสัญญาที่ทำกับกิจการที่เกี่ยวข้องกัน มีดังนี้</w:t>
      </w:r>
    </w:p>
    <w:p w14:paraId="318BB137" w14:textId="77777777" w:rsidR="00C921CF" w:rsidRPr="008E78CF" w:rsidRDefault="00C921CF" w:rsidP="00AF6B4E">
      <w:pPr>
        <w:spacing w:line="240" w:lineRule="auto"/>
        <w:ind w:left="531"/>
        <w:jc w:val="thaiDistribute"/>
        <w:rPr>
          <w:rFonts w:ascii="Angsana New" w:hAnsi="Angsana New"/>
          <w:bCs/>
          <w:sz w:val="24"/>
          <w:szCs w:val="24"/>
        </w:rPr>
      </w:pPr>
    </w:p>
    <w:p w14:paraId="4BF6252B" w14:textId="2CFA4027" w:rsidR="007A1F4D" w:rsidRPr="00DA4383" w:rsidRDefault="007A1F4D" w:rsidP="007A1F4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Cs/>
          <w:spacing w:val="2"/>
          <w:sz w:val="30"/>
          <w:szCs w:val="30"/>
        </w:rPr>
      </w:pPr>
      <w:r w:rsidRPr="005F3866">
        <w:rPr>
          <w:rFonts w:asciiTheme="majorBidi" w:hAnsiTheme="majorBidi" w:cstheme="majorBidi"/>
          <w:b/>
          <w:spacing w:val="2"/>
          <w:sz w:val="30"/>
          <w:szCs w:val="30"/>
          <w:cs/>
        </w:rPr>
        <w:t>บริษัทได้ทำสัญญาว่าจ้างจัดหาบุคลากร พนักงานขับรถ พนักงานประจำรถบรรทุกหัวลากกับกิจการที่เกี่ยวข้องกันแห่งหนึ่ง โดยมีอัตราค่าบริการตามที่กำหนดในสัญญา โดยสัญญาจะสิ้นสุดในเดือน</w:t>
      </w:r>
      <w:r w:rsidR="005F3866" w:rsidRPr="00DA4383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กรกฎาคม </w:t>
      </w:r>
      <w:r w:rsidR="00E537CC" w:rsidRPr="00E537CC">
        <w:rPr>
          <w:rFonts w:asciiTheme="majorBidi" w:hAnsiTheme="majorBidi" w:cstheme="majorBidi"/>
          <w:bCs/>
          <w:spacing w:val="2"/>
          <w:sz w:val="30"/>
          <w:szCs w:val="30"/>
        </w:rPr>
        <w:t>2569</w:t>
      </w:r>
    </w:p>
    <w:p w14:paraId="3CFCB0D9" w14:textId="77777777" w:rsidR="007A1F4D" w:rsidRPr="008E78CF" w:rsidRDefault="007A1F4D" w:rsidP="003608F2">
      <w:pPr>
        <w:spacing w:line="240" w:lineRule="auto"/>
        <w:ind w:left="531"/>
        <w:jc w:val="thaiDistribute"/>
        <w:rPr>
          <w:rFonts w:ascii="Angsana New" w:hAnsi="Angsana New"/>
          <w:bCs/>
          <w:sz w:val="24"/>
          <w:szCs w:val="24"/>
        </w:rPr>
      </w:pPr>
    </w:p>
    <w:p w14:paraId="74CF8677" w14:textId="04401F1B" w:rsidR="007A1F4D" w:rsidRDefault="007A1F4D" w:rsidP="0062074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Cs/>
          <w:spacing w:val="2"/>
          <w:sz w:val="30"/>
          <w:szCs w:val="30"/>
        </w:rPr>
      </w:pPr>
      <w:r w:rsidRPr="005F3866">
        <w:rPr>
          <w:rFonts w:asciiTheme="majorBidi" w:hAnsiTheme="majorBidi" w:cstheme="majorBidi"/>
          <w:b/>
          <w:spacing w:val="2"/>
          <w:sz w:val="30"/>
          <w:szCs w:val="30"/>
          <w:cs/>
        </w:rPr>
        <w:t>ในเดือนมกราคม</w:t>
      </w:r>
      <w:r w:rsidR="005F3866" w:rsidRPr="005F3866">
        <w:rPr>
          <w:rFonts w:asciiTheme="majorBidi" w:hAnsiTheme="majorBidi" w:cstheme="majorBidi"/>
          <w:bCs/>
          <w:spacing w:val="2"/>
          <w:sz w:val="30"/>
          <w:szCs w:val="30"/>
        </w:rPr>
        <w:t xml:space="preserve"> </w:t>
      </w:r>
      <w:r w:rsidR="00E537CC" w:rsidRPr="00E537CC">
        <w:rPr>
          <w:rFonts w:asciiTheme="majorBidi" w:hAnsiTheme="majorBidi" w:cstheme="majorBidi"/>
          <w:bCs/>
          <w:spacing w:val="2"/>
          <w:sz w:val="30"/>
          <w:szCs w:val="30"/>
        </w:rPr>
        <w:t>2567</w:t>
      </w:r>
      <w:r w:rsidR="005F3866" w:rsidRPr="005F3866">
        <w:rPr>
          <w:rFonts w:asciiTheme="majorBidi" w:hAnsiTheme="majorBidi" w:cstheme="majorBidi"/>
          <w:bCs/>
          <w:spacing w:val="2"/>
          <w:sz w:val="30"/>
          <w:szCs w:val="30"/>
        </w:rPr>
        <w:t xml:space="preserve"> </w:t>
      </w:r>
      <w:r w:rsidRPr="005F3866">
        <w:rPr>
          <w:rFonts w:asciiTheme="majorBidi" w:hAnsiTheme="majorBidi" w:cstheme="majorBidi"/>
          <w:b/>
          <w:spacing w:val="2"/>
          <w:sz w:val="30"/>
          <w:szCs w:val="30"/>
          <w:cs/>
        </w:rPr>
        <w:t>บริษัทได้ทำสัญญาเงินกู้ยืมระยะยาวจากกรรมการโดยมีวงเงินกู้ยืมจำนวน</w:t>
      </w:r>
      <w:r w:rsidRPr="005F3866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E537CC" w:rsidRPr="00E537CC">
        <w:rPr>
          <w:rFonts w:asciiTheme="majorBidi" w:hAnsiTheme="majorBidi" w:cstheme="majorBidi"/>
          <w:bCs/>
          <w:spacing w:val="2"/>
          <w:sz w:val="30"/>
          <w:szCs w:val="30"/>
        </w:rPr>
        <w:t>201</w:t>
      </w:r>
      <w:r w:rsidRPr="005F3866">
        <w:rPr>
          <w:rFonts w:asciiTheme="majorBidi" w:hAnsiTheme="majorBidi" w:cstheme="majorBidi"/>
          <w:bCs/>
          <w:spacing w:val="2"/>
          <w:sz w:val="30"/>
          <w:szCs w:val="30"/>
        </w:rPr>
        <w:t>.</w:t>
      </w:r>
      <w:r w:rsidR="00E537CC" w:rsidRPr="00E537CC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5F3866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Pr="005F3866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ล้านบาท ซึ่งมีอัตราดอกเบี้ยร้อยละ </w:t>
      </w:r>
      <w:r w:rsidR="00E537CC" w:rsidRPr="00E537CC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5F3866">
        <w:rPr>
          <w:rFonts w:asciiTheme="majorBidi" w:hAnsiTheme="majorBidi" w:cstheme="majorBidi"/>
          <w:bCs/>
          <w:spacing w:val="2"/>
          <w:sz w:val="30"/>
          <w:szCs w:val="30"/>
        </w:rPr>
        <w:t>.</w:t>
      </w:r>
      <w:r w:rsidR="00E537CC" w:rsidRPr="00E537CC">
        <w:rPr>
          <w:rFonts w:asciiTheme="majorBidi" w:hAnsiTheme="majorBidi" w:cstheme="majorBidi"/>
          <w:bCs/>
          <w:spacing w:val="2"/>
          <w:sz w:val="30"/>
          <w:szCs w:val="30"/>
        </w:rPr>
        <w:t>33</w:t>
      </w:r>
      <w:r w:rsidRPr="005F3866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ต่อปี โดยมีกำหนดชำระคืนในเดือนมกราคม </w:t>
      </w:r>
      <w:r w:rsidR="00E537CC" w:rsidRPr="00E537CC">
        <w:rPr>
          <w:rFonts w:asciiTheme="majorBidi" w:hAnsiTheme="majorBidi" w:cstheme="majorBidi"/>
          <w:bCs/>
          <w:spacing w:val="2"/>
          <w:sz w:val="30"/>
          <w:szCs w:val="30"/>
        </w:rPr>
        <w:t>2569</w:t>
      </w:r>
      <w:r w:rsidR="005F3866" w:rsidRPr="005F3866">
        <w:rPr>
          <w:rFonts w:asciiTheme="majorBidi" w:hAnsiTheme="majorBidi" w:cstheme="majorBidi"/>
          <w:bCs/>
          <w:spacing w:val="2"/>
          <w:sz w:val="30"/>
          <w:szCs w:val="30"/>
        </w:rPr>
        <w:t xml:space="preserve"> </w:t>
      </w:r>
      <w:r w:rsidR="005F3866" w:rsidRPr="005F3866">
        <w:rPr>
          <w:rFonts w:asciiTheme="majorBidi" w:hAnsiTheme="majorBidi"/>
          <w:b/>
          <w:spacing w:val="2"/>
          <w:sz w:val="30"/>
          <w:szCs w:val="30"/>
          <w:cs/>
        </w:rPr>
        <w:t xml:space="preserve">ต่อมาในเดือนธันวาคม </w:t>
      </w:r>
      <w:r w:rsidR="00E537CC" w:rsidRPr="00E537CC">
        <w:rPr>
          <w:rFonts w:asciiTheme="majorBidi" w:hAnsiTheme="majorBidi" w:cstheme="majorBidi"/>
          <w:bCs/>
          <w:spacing w:val="2"/>
          <w:sz w:val="30"/>
          <w:szCs w:val="30"/>
        </w:rPr>
        <w:t>2568</w:t>
      </w:r>
      <w:r w:rsidR="005F3866" w:rsidRPr="005F3866">
        <w:rPr>
          <w:rFonts w:asciiTheme="majorBidi" w:hAnsiTheme="majorBidi" w:cstheme="majorBidi"/>
          <w:bCs/>
          <w:spacing w:val="2"/>
          <w:sz w:val="30"/>
          <w:szCs w:val="30"/>
        </w:rPr>
        <w:t xml:space="preserve"> </w:t>
      </w:r>
      <w:r w:rsidR="005F3866" w:rsidRPr="005F3866">
        <w:rPr>
          <w:rFonts w:asciiTheme="majorBidi" w:hAnsiTheme="majorBidi"/>
          <w:b/>
          <w:spacing w:val="2"/>
          <w:sz w:val="30"/>
          <w:szCs w:val="30"/>
          <w:cs/>
        </w:rPr>
        <w:t xml:space="preserve">บริษัทได้ลงนามแก้ไขสัญญากู้ยืมดังกล่าว โดยขยายระยะเวลาชำระคืนออกไป </w:t>
      </w:r>
      <w:r w:rsidR="00E537CC" w:rsidRPr="00E537CC">
        <w:rPr>
          <w:rFonts w:asciiTheme="majorBidi" w:hAnsiTheme="majorBidi" w:cstheme="majorBidi"/>
          <w:bCs/>
          <w:spacing w:val="2"/>
          <w:sz w:val="30"/>
          <w:szCs w:val="30"/>
        </w:rPr>
        <w:t>1</w:t>
      </w:r>
      <w:r w:rsidR="005F3866" w:rsidRPr="005F3866">
        <w:rPr>
          <w:rFonts w:asciiTheme="majorBidi" w:hAnsiTheme="majorBidi" w:cstheme="majorBidi"/>
          <w:bCs/>
          <w:spacing w:val="2"/>
          <w:sz w:val="30"/>
          <w:szCs w:val="30"/>
        </w:rPr>
        <w:t xml:space="preserve"> </w:t>
      </w:r>
      <w:r w:rsidR="005F3866" w:rsidRPr="005F3866">
        <w:rPr>
          <w:rFonts w:asciiTheme="majorBidi" w:hAnsiTheme="majorBidi"/>
          <w:b/>
          <w:spacing w:val="2"/>
          <w:sz w:val="30"/>
          <w:szCs w:val="30"/>
          <w:cs/>
        </w:rPr>
        <w:t xml:space="preserve">ปี โดยมีกำหนดชำระคืนในเดือนมกราคม </w:t>
      </w:r>
      <w:r w:rsidR="00E537CC" w:rsidRPr="00E537CC">
        <w:rPr>
          <w:rFonts w:asciiTheme="majorBidi" w:hAnsiTheme="majorBidi" w:cstheme="majorBidi"/>
          <w:bCs/>
          <w:spacing w:val="2"/>
          <w:sz w:val="30"/>
          <w:szCs w:val="30"/>
        </w:rPr>
        <w:t>2570</w:t>
      </w:r>
    </w:p>
    <w:p w14:paraId="155E23F8" w14:textId="77777777" w:rsidR="005B563F" w:rsidRPr="008E78CF" w:rsidRDefault="005B563F" w:rsidP="003608F2">
      <w:pPr>
        <w:spacing w:line="240" w:lineRule="auto"/>
        <w:ind w:left="531"/>
        <w:jc w:val="thaiDistribute"/>
        <w:rPr>
          <w:rFonts w:ascii="Angsana New" w:hAnsi="Angsana New"/>
          <w:bCs/>
          <w:sz w:val="24"/>
          <w:szCs w:val="24"/>
        </w:rPr>
      </w:pPr>
    </w:p>
    <w:p w14:paraId="1BD7C80A" w14:textId="3D37FFDF" w:rsidR="0062074E" w:rsidRDefault="007A1F4D" w:rsidP="0062074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Cs/>
          <w:spacing w:val="2"/>
          <w:sz w:val="30"/>
          <w:szCs w:val="30"/>
        </w:rPr>
      </w:pPr>
      <w:r w:rsidRPr="005F3866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ในระหว่างปี </w:t>
      </w:r>
      <w:r w:rsidR="00E537CC" w:rsidRPr="00E537CC">
        <w:rPr>
          <w:rFonts w:asciiTheme="majorBidi" w:hAnsiTheme="majorBidi" w:cstheme="majorBidi"/>
          <w:bCs/>
          <w:spacing w:val="2"/>
          <w:sz w:val="30"/>
          <w:szCs w:val="30"/>
        </w:rPr>
        <w:t>2567</w:t>
      </w:r>
      <w:r w:rsidRPr="005F3866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5F3866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บริษัทได้ทำสัญญาเงินกู้ยืมระยะยาวจากกรรมการโดยมีวงเงินกู้ยืมจำนวน </w:t>
      </w:r>
      <w:r w:rsidR="00E537CC" w:rsidRPr="00E537CC">
        <w:rPr>
          <w:rFonts w:asciiTheme="majorBidi" w:hAnsiTheme="majorBidi" w:cstheme="majorBidi"/>
          <w:bCs/>
          <w:spacing w:val="2"/>
          <w:sz w:val="30"/>
          <w:szCs w:val="30"/>
        </w:rPr>
        <w:t>250</w:t>
      </w:r>
      <w:r w:rsidRPr="005F3866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5F3866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ล้านบาท ซึ่งมีอัตราดอกเบี้ยร้อยละ </w:t>
      </w:r>
      <w:r w:rsidR="00E537CC" w:rsidRPr="00E537CC">
        <w:rPr>
          <w:rFonts w:asciiTheme="majorBidi" w:hAnsiTheme="majorBidi" w:cstheme="majorBidi"/>
          <w:bCs/>
          <w:spacing w:val="2"/>
          <w:sz w:val="30"/>
          <w:szCs w:val="30"/>
        </w:rPr>
        <w:t>6</w:t>
      </w:r>
      <w:r w:rsidRPr="005F3866">
        <w:rPr>
          <w:rFonts w:asciiTheme="majorBidi" w:hAnsiTheme="majorBidi" w:cstheme="majorBidi"/>
          <w:bCs/>
          <w:spacing w:val="2"/>
          <w:sz w:val="30"/>
          <w:szCs w:val="30"/>
        </w:rPr>
        <w:t>.</w:t>
      </w:r>
      <w:r w:rsidR="00E537CC" w:rsidRPr="00E537CC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5F3866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5F3866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ต่อปี โดยมีกำหนดชำระคืนในเดือนกันยายน </w:t>
      </w:r>
      <w:r w:rsidR="00E537CC" w:rsidRPr="00E537CC">
        <w:rPr>
          <w:rFonts w:asciiTheme="majorBidi" w:hAnsiTheme="majorBidi" w:cstheme="majorBidi"/>
          <w:bCs/>
          <w:spacing w:val="2"/>
          <w:sz w:val="30"/>
          <w:szCs w:val="30"/>
        </w:rPr>
        <w:t>2569</w:t>
      </w:r>
    </w:p>
    <w:p w14:paraId="26CF04DD" w14:textId="77777777" w:rsidR="005B563F" w:rsidRPr="008E78CF" w:rsidRDefault="005B563F" w:rsidP="0062074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Cs/>
          <w:spacing w:val="2"/>
          <w:sz w:val="24"/>
          <w:szCs w:val="24"/>
        </w:rPr>
      </w:pPr>
    </w:p>
    <w:p w14:paraId="2876A071" w14:textId="4DE5F24A" w:rsidR="00723E80" w:rsidRPr="001B7699" w:rsidRDefault="00723E80" w:rsidP="0062074E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8D658C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6A0ED76" w14:textId="77777777" w:rsidR="001B7699" w:rsidRPr="008E78CF" w:rsidRDefault="001B7699" w:rsidP="001B7699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lang w:val="th-TH"/>
        </w:rPr>
      </w:pPr>
    </w:p>
    <w:tbl>
      <w:tblPr>
        <w:tblW w:w="9631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0"/>
        <w:gridCol w:w="236"/>
        <w:gridCol w:w="1204"/>
        <w:gridCol w:w="270"/>
        <w:gridCol w:w="1170"/>
        <w:gridCol w:w="270"/>
        <w:gridCol w:w="1171"/>
      </w:tblGrid>
      <w:tr w:rsidR="00723E80" w:rsidRPr="008D658C" w14:paraId="1288EE8A" w14:textId="77777777" w:rsidTr="002B0AEC">
        <w:trPr>
          <w:tblHeader/>
        </w:trPr>
        <w:tc>
          <w:tcPr>
            <w:tcW w:w="4050" w:type="dxa"/>
          </w:tcPr>
          <w:p w14:paraId="69F5CF0A" w14:textId="77777777" w:rsidR="00723E80" w:rsidRPr="008D658C" w:rsidRDefault="00723E80" w:rsidP="00E054B3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614911F" w14:textId="77777777" w:rsidR="00723E80" w:rsidRPr="008D658C" w:rsidRDefault="00723E80" w:rsidP="00E054B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D658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10079D" w14:textId="77777777" w:rsidR="00723E80" w:rsidRPr="008D658C" w:rsidRDefault="00723E80" w:rsidP="00E054B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3800D21A" w14:textId="77777777" w:rsidR="00723E80" w:rsidRPr="008D658C" w:rsidRDefault="00723E80" w:rsidP="00E054B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D658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731C" w:rsidRPr="008D658C" w14:paraId="34EA0F9A" w14:textId="77777777" w:rsidTr="00FA4BD0">
        <w:trPr>
          <w:tblHeader/>
        </w:trPr>
        <w:tc>
          <w:tcPr>
            <w:tcW w:w="4050" w:type="dxa"/>
          </w:tcPr>
          <w:p w14:paraId="2A33D55D" w14:textId="77777777" w:rsidR="00A9731C" w:rsidRPr="008D658C" w:rsidRDefault="00A9731C" w:rsidP="00A9731C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8D113A" w14:textId="03FF1E74" w:rsidR="00A9731C" w:rsidRPr="008D658C" w:rsidRDefault="00E537CC" w:rsidP="00A9731C">
            <w:pPr>
              <w:ind w:right="-6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BDA99A4" w14:textId="77777777" w:rsidR="00A9731C" w:rsidRPr="008D658C" w:rsidRDefault="00A9731C" w:rsidP="00A9731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C44EB90" w14:textId="22BBED0F" w:rsidR="00A9731C" w:rsidRPr="008D658C" w:rsidRDefault="00E537CC" w:rsidP="00A9731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B0DDBFE" w14:textId="77777777" w:rsidR="00A9731C" w:rsidRPr="008D658C" w:rsidRDefault="00A9731C" w:rsidP="00A9731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BD493C" w14:textId="4B3A2758" w:rsidR="00A9731C" w:rsidRPr="008D658C" w:rsidRDefault="00E537CC" w:rsidP="00A9731C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1AF51D8" w14:textId="77777777" w:rsidR="00A9731C" w:rsidRPr="008D658C" w:rsidRDefault="00A9731C" w:rsidP="00A9731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4DE3BD82" w14:textId="7F01C9E7" w:rsidR="00A9731C" w:rsidRPr="008D658C" w:rsidRDefault="00E537CC" w:rsidP="00A9731C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23E80" w:rsidRPr="008D658C" w14:paraId="6500C961" w14:textId="77777777" w:rsidTr="002B0AEC">
        <w:trPr>
          <w:tblHeader/>
        </w:trPr>
        <w:tc>
          <w:tcPr>
            <w:tcW w:w="4050" w:type="dxa"/>
          </w:tcPr>
          <w:p w14:paraId="12654597" w14:textId="77777777" w:rsidR="00723E80" w:rsidRPr="008D658C" w:rsidRDefault="00723E80" w:rsidP="00E054B3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1" w:type="dxa"/>
            <w:gridSpan w:val="7"/>
          </w:tcPr>
          <w:p w14:paraId="522B5FA3" w14:textId="77777777" w:rsidR="00723E80" w:rsidRPr="008D658C" w:rsidRDefault="00723E80" w:rsidP="00723E80">
            <w:pPr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D658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731C" w:rsidRPr="008D658C" w14:paraId="04750C43" w14:textId="77777777" w:rsidTr="00FA4BD0">
        <w:tc>
          <w:tcPr>
            <w:tcW w:w="4050" w:type="dxa"/>
          </w:tcPr>
          <w:p w14:paraId="6A3A6DEB" w14:textId="77777777" w:rsidR="00A9731C" w:rsidRPr="008D658C" w:rsidRDefault="00A9731C" w:rsidP="00A973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658C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5E97CED9" w14:textId="64B5B090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D36B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36" w:type="dxa"/>
          </w:tcPr>
          <w:p w14:paraId="00E74C0E" w14:textId="77777777" w:rsidR="00A9731C" w:rsidRPr="008D658C" w:rsidRDefault="00A9731C" w:rsidP="00A9731C">
            <w:pPr>
              <w:pStyle w:val="acctfourfigures"/>
              <w:tabs>
                <w:tab w:val="decimal" w:pos="731"/>
              </w:tabs>
              <w:spacing w:line="240" w:lineRule="auto"/>
              <w:ind w:left="-560" w:right="11" w:firstLine="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45D53CE" w14:textId="0D69F057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9731C" w:rsidRPr="008D658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372</w:t>
            </w:r>
          </w:p>
        </w:tc>
        <w:tc>
          <w:tcPr>
            <w:tcW w:w="270" w:type="dxa"/>
          </w:tcPr>
          <w:p w14:paraId="4B64F1CF" w14:textId="77777777" w:rsidR="00A9731C" w:rsidRPr="008D658C" w:rsidRDefault="00A9731C" w:rsidP="00A9731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9D6DAF" w14:textId="6BC09FF8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270" w:type="dxa"/>
          </w:tcPr>
          <w:p w14:paraId="0485CA77" w14:textId="77777777" w:rsidR="00A9731C" w:rsidRPr="008D658C" w:rsidRDefault="00A9731C" w:rsidP="00A9731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1BB4DC53" w14:textId="5D2225E4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845</w:t>
            </w:r>
          </w:p>
        </w:tc>
      </w:tr>
      <w:tr w:rsidR="00A9731C" w:rsidRPr="008D658C" w14:paraId="4C997CC4" w14:textId="77777777" w:rsidTr="001555A9">
        <w:tc>
          <w:tcPr>
            <w:tcW w:w="4050" w:type="dxa"/>
          </w:tcPr>
          <w:p w14:paraId="19640AFC" w14:textId="757906D1" w:rsidR="00A9731C" w:rsidRPr="008D658C" w:rsidRDefault="00A9731C" w:rsidP="00A973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658C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061235" w14:textId="146D8074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7D36BE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571</w:t>
            </w:r>
          </w:p>
        </w:tc>
        <w:tc>
          <w:tcPr>
            <w:tcW w:w="236" w:type="dxa"/>
          </w:tcPr>
          <w:p w14:paraId="39F5389F" w14:textId="77777777" w:rsidR="00A9731C" w:rsidRPr="008D658C" w:rsidRDefault="00A9731C" w:rsidP="00A9731C">
            <w:pPr>
              <w:pStyle w:val="acctfourfigures"/>
              <w:tabs>
                <w:tab w:val="decimal" w:pos="731"/>
              </w:tabs>
              <w:spacing w:line="240" w:lineRule="auto"/>
              <w:ind w:left="-560" w:right="11" w:firstLine="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F89FC8A" w14:textId="192CE574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tLeast"/>
              <w:ind w:left="-126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A9731C" w:rsidRPr="008D658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70" w:type="dxa"/>
          </w:tcPr>
          <w:p w14:paraId="3BA9E644" w14:textId="77777777" w:rsidR="00A9731C" w:rsidRPr="008D658C" w:rsidRDefault="00A9731C" w:rsidP="00A9731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F39804" w14:textId="4DFFDC31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D36B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270" w:type="dxa"/>
          </w:tcPr>
          <w:p w14:paraId="3F1BBF13" w14:textId="77777777" w:rsidR="00A9731C" w:rsidRPr="008D658C" w:rsidRDefault="00A9731C" w:rsidP="00A9731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67E0BDA" w14:textId="6A17A312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9731C" w:rsidRPr="008D658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782</w:t>
            </w:r>
          </w:p>
        </w:tc>
      </w:tr>
      <w:tr w:rsidR="00A9731C" w:rsidRPr="008D658C" w14:paraId="480A3E76" w14:textId="77777777" w:rsidTr="001555A9">
        <w:tc>
          <w:tcPr>
            <w:tcW w:w="4050" w:type="dxa"/>
          </w:tcPr>
          <w:p w14:paraId="7DF09EC3" w14:textId="77777777" w:rsidR="00A9731C" w:rsidRPr="008D658C" w:rsidRDefault="00A9731C" w:rsidP="00A9731C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6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79B26" w14:textId="1D71D1C4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7D36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806</w:t>
            </w:r>
          </w:p>
        </w:tc>
        <w:tc>
          <w:tcPr>
            <w:tcW w:w="236" w:type="dxa"/>
            <w:vAlign w:val="bottom"/>
          </w:tcPr>
          <w:p w14:paraId="25D7C178" w14:textId="77777777" w:rsidR="00A9731C" w:rsidRPr="008D658C" w:rsidRDefault="00A9731C" w:rsidP="00A9731C">
            <w:pPr>
              <w:pStyle w:val="acctfourfigures"/>
              <w:tabs>
                <w:tab w:val="decimal" w:pos="731"/>
              </w:tabs>
              <w:spacing w:line="240" w:lineRule="auto"/>
              <w:ind w:left="-560" w:right="11" w:firstLine="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5E911" w14:textId="4FC7E539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A9731C" w:rsidRPr="008D65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  <w:vAlign w:val="bottom"/>
          </w:tcPr>
          <w:p w14:paraId="066B0E2A" w14:textId="77777777" w:rsidR="00A9731C" w:rsidRPr="008D658C" w:rsidRDefault="00A9731C" w:rsidP="00A9731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B24B1" w14:textId="3348A656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tLeast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D36B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999</w:t>
            </w:r>
          </w:p>
        </w:tc>
        <w:tc>
          <w:tcPr>
            <w:tcW w:w="270" w:type="dxa"/>
            <w:vAlign w:val="bottom"/>
          </w:tcPr>
          <w:p w14:paraId="4A8B866C" w14:textId="77777777" w:rsidR="00A9731C" w:rsidRPr="008D658C" w:rsidRDefault="00A9731C" w:rsidP="00A9731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0BB31" w14:textId="08601978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tLeast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9731C" w:rsidRPr="008D65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627</w:t>
            </w:r>
          </w:p>
        </w:tc>
      </w:tr>
    </w:tbl>
    <w:p w14:paraId="5FFE6E64" w14:textId="77777777" w:rsidR="001555A9" w:rsidRPr="008E78CF" w:rsidRDefault="001555A9" w:rsidP="00C03C99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4C5A3465" w14:textId="34E0D72A" w:rsidR="002B4831" w:rsidRPr="001B7699" w:rsidRDefault="00BF0A24" w:rsidP="0062074E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D65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</w:t>
      </w:r>
      <w:r w:rsidR="002B4831" w:rsidRPr="008D65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การค้า</w:t>
      </w:r>
      <w:r w:rsidR="007360B0" w:rsidRPr="008D65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และลูกหนี้หมุนเวียนอื่น</w:t>
      </w:r>
    </w:p>
    <w:p w14:paraId="6FE87AC8" w14:textId="77777777" w:rsidR="001B7699" w:rsidRPr="008E78CF" w:rsidRDefault="001B7699" w:rsidP="00C03C99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lang w:val="th-TH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55"/>
        <w:gridCol w:w="1079"/>
        <w:gridCol w:w="1176"/>
        <w:gridCol w:w="271"/>
        <w:gridCol w:w="1169"/>
        <w:gridCol w:w="278"/>
        <w:gridCol w:w="1162"/>
        <w:gridCol w:w="270"/>
        <w:gridCol w:w="1170"/>
      </w:tblGrid>
      <w:tr w:rsidR="00C350CB" w:rsidRPr="008D658C" w14:paraId="3EA26A21" w14:textId="77777777" w:rsidTr="00610501">
        <w:trPr>
          <w:cantSplit/>
        </w:trPr>
        <w:tc>
          <w:tcPr>
            <w:tcW w:w="3055" w:type="dxa"/>
            <w:vAlign w:val="bottom"/>
            <w:hideMark/>
          </w:tcPr>
          <w:p w14:paraId="074851F1" w14:textId="77777777" w:rsidR="00C350CB" w:rsidRPr="008D658C" w:rsidRDefault="00C350CB" w:rsidP="00C92A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C7C3B8D" w14:textId="77777777" w:rsidR="00C350CB" w:rsidRPr="008D658C" w:rsidRDefault="00C350CB" w:rsidP="00C92A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4505887C" w14:textId="77777777" w:rsidR="00C350CB" w:rsidRPr="008D658C" w:rsidRDefault="00C350CB" w:rsidP="00C92A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D658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8" w:type="dxa"/>
          </w:tcPr>
          <w:p w14:paraId="0051C50F" w14:textId="77777777" w:rsidR="00C350CB" w:rsidRPr="008D658C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02" w:type="dxa"/>
            <w:gridSpan w:val="3"/>
            <w:vAlign w:val="bottom"/>
          </w:tcPr>
          <w:p w14:paraId="5C0172EA" w14:textId="77777777" w:rsidR="00C350CB" w:rsidRPr="008D658C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9731C" w:rsidRPr="008D658C" w14:paraId="28D3218A" w14:textId="77777777" w:rsidTr="00610501">
        <w:trPr>
          <w:cantSplit/>
        </w:trPr>
        <w:tc>
          <w:tcPr>
            <w:tcW w:w="3055" w:type="dxa"/>
            <w:vAlign w:val="bottom"/>
          </w:tcPr>
          <w:p w14:paraId="77CE4429" w14:textId="77777777" w:rsidR="00A9731C" w:rsidRPr="008D658C" w:rsidRDefault="00A9731C" w:rsidP="00A9731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9F5D081" w14:textId="77777777" w:rsidR="00A9731C" w:rsidRPr="008D658C" w:rsidRDefault="00A9731C" w:rsidP="00A97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8D658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76" w:type="dxa"/>
          </w:tcPr>
          <w:p w14:paraId="0CCC0812" w14:textId="32E82057" w:rsidR="00A9731C" w:rsidRPr="00A9731C" w:rsidRDefault="00E537CC" w:rsidP="00A97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1" w:type="dxa"/>
          </w:tcPr>
          <w:p w14:paraId="0A5E4B8C" w14:textId="77777777" w:rsidR="00A9731C" w:rsidRPr="00A9731C" w:rsidRDefault="00A9731C" w:rsidP="00A97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5E84E564" w14:textId="30E6AEE7" w:rsidR="00A9731C" w:rsidRPr="00A9731C" w:rsidRDefault="00E537CC" w:rsidP="00A9731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537C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8" w:type="dxa"/>
          </w:tcPr>
          <w:p w14:paraId="2B611BA0" w14:textId="77777777" w:rsidR="00A9731C" w:rsidRPr="00A9731C" w:rsidRDefault="00A9731C" w:rsidP="00A97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76D8AFD" w14:textId="03467C05" w:rsidR="00A9731C" w:rsidRPr="00A9731C" w:rsidRDefault="00E537CC" w:rsidP="00A97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079D8C9" w14:textId="77777777" w:rsidR="00A9731C" w:rsidRPr="00A9731C" w:rsidRDefault="00A9731C" w:rsidP="00A973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7E7ECB" w14:textId="085CAE8E" w:rsidR="00A9731C" w:rsidRPr="00A9731C" w:rsidRDefault="00E537CC" w:rsidP="00A9731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537C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C350CB" w:rsidRPr="008D658C" w14:paraId="42209D59" w14:textId="77777777" w:rsidTr="00610501">
        <w:trPr>
          <w:cantSplit/>
          <w:trHeight w:val="335"/>
        </w:trPr>
        <w:tc>
          <w:tcPr>
            <w:tcW w:w="3055" w:type="dxa"/>
            <w:vAlign w:val="bottom"/>
            <w:hideMark/>
          </w:tcPr>
          <w:p w14:paraId="46BA8545" w14:textId="77777777" w:rsidR="00C350CB" w:rsidRPr="008D658C" w:rsidRDefault="00C350CB" w:rsidP="00C92A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7C97959C" w14:textId="77777777" w:rsidR="00C350CB" w:rsidRPr="008D658C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6" w:type="dxa"/>
            <w:gridSpan w:val="7"/>
            <w:vAlign w:val="bottom"/>
            <w:hideMark/>
          </w:tcPr>
          <w:p w14:paraId="5E5370F0" w14:textId="77777777" w:rsidR="00C350CB" w:rsidRPr="008D658C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350CB" w:rsidRPr="008D658C" w14:paraId="1B8FB542" w14:textId="77777777" w:rsidTr="00610501">
        <w:trPr>
          <w:cantSplit/>
        </w:trPr>
        <w:tc>
          <w:tcPr>
            <w:tcW w:w="3055" w:type="dxa"/>
            <w:hideMark/>
          </w:tcPr>
          <w:p w14:paraId="78414A54" w14:textId="77777777" w:rsidR="00C350CB" w:rsidRPr="008D658C" w:rsidRDefault="00C350CB" w:rsidP="00C92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79" w:type="dxa"/>
          </w:tcPr>
          <w:p w14:paraId="7BCD610A" w14:textId="60A1FA48" w:rsidR="00C350CB" w:rsidRPr="008D658C" w:rsidRDefault="00E537CC" w:rsidP="00C92AEA">
            <w:pPr>
              <w:pStyle w:val="acctfourfigures"/>
              <w:tabs>
                <w:tab w:val="clear" w:pos="765"/>
              </w:tabs>
              <w:spacing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76" w:type="dxa"/>
          </w:tcPr>
          <w:p w14:paraId="1110A576" w14:textId="77777777" w:rsidR="00C350CB" w:rsidRPr="008D658C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6A857D7" w14:textId="77777777" w:rsidR="00C350CB" w:rsidRPr="008D658C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33EA0E2" w14:textId="77777777" w:rsidR="00C350CB" w:rsidRPr="008D658C" w:rsidRDefault="00C350CB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54AEC668" w14:textId="77777777" w:rsidR="00C350CB" w:rsidRPr="008D658C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FFE687C" w14:textId="77777777" w:rsidR="00C350CB" w:rsidRPr="008D658C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B3BAE" w14:textId="77777777" w:rsidR="00C350CB" w:rsidRPr="008D658C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2D6BDC" w14:textId="77777777" w:rsidR="00C350CB" w:rsidRPr="008D658C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731C" w:rsidRPr="008D658C" w14:paraId="69D50D83" w14:textId="77777777" w:rsidTr="00610501">
        <w:trPr>
          <w:cantSplit/>
        </w:trPr>
        <w:tc>
          <w:tcPr>
            <w:tcW w:w="3055" w:type="dxa"/>
          </w:tcPr>
          <w:p w14:paraId="732972C0" w14:textId="77777777" w:rsidR="00A9731C" w:rsidRPr="008D658C" w:rsidRDefault="00A9731C" w:rsidP="00A973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18241E6C" w14:textId="77777777" w:rsidR="00A9731C" w:rsidRPr="008D658C" w:rsidRDefault="00A9731C" w:rsidP="00A9731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3CAFD3A6" w14:textId="67B69977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7D36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  <w:tc>
          <w:tcPr>
            <w:tcW w:w="271" w:type="dxa"/>
          </w:tcPr>
          <w:p w14:paraId="40576CE8" w14:textId="77777777" w:rsidR="00A9731C" w:rsidRPr="008D658C" w:rsidRDefault="00A9731C" w:rsidP="00A9731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4F9E5CE" w14:textId="0F7CE014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A9731C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</w:p>
        </w:tc>
        <w:tc>
          <w:tcPr>
            <w:tcW w:w="278" w:type="dxa"/>
          </w:tcPr>
          <w:p w14:paraId="31F214C3" w14:textId="77777777" w:rsidR="00A9731C" w:rsidRPr="008D658C" w:rsidRDefault="00A9731C" w:rsidP="00A9731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2F13394F" w14:textId="2B86D3B2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  <w:r w:rsidR="007D3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095</w:t>
            </w:r>
          </w:p>
        </w:tc>
        <w:tc>
          <w:tcPr>
            <w:tcW w:w="270" w:type="dxa"/>
          </w:tcPr>
          <w:p w14:paraId="0F8A5595" w14:textId="77777777" w:rsidR="00A9731C" w:rsidRPr="008D658C" w:rsidRDefault="00A9731C" w:rsidP="00A973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01EC5A" w14:textId="034119C7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  <w:r w:rsidR="00A9731C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</w:t>
            </w:r>
          </w:p>
        </w:tc>
      </w:tr>
      <w:tr w:rsidR="00A9731C" w:rsidRPr="008D658C" w14:paraId="3A287BFC" w14:textId="77777777" w:rsidTr="00610501">
        <w:trPr>
          <w:cantSplit/>
        </w:trPr>
        <w:tc>
          <w:tcPr>
            <w:tcW w:w="3055" w:type="dxa"/>
          </w:tcPr>
          <w:p w14:paraId="2D744C1C" w14:textId="77777777" w:rsidR="00A9731C" w:rsidRPr="008D658C" w:rsidRDefault="00A9731C" w:rsidP="00A973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8D6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619888C4" w14:textId="77777777" w:rsidR="00A9731C" w:rsidRPr="008D658C" w:rsidRDefault="00A9731C" w:rsidP="00A9731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3C3A2B1" w14:textId="75599534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7D36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  <w:tc>
          <w:tcPr>
            <w:tcW w:w="271" w:type="dxa"/>
          </w:tcPr>
          <w:p w14:paraId="734531D2" w14:textId="77777777" w:rsidR="00A9731C" w:rsidRPr="008D658C" w:rsidRDefault="00A9731C" w:rsidP="00A9731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095371B" w14:textId="2FBB20C7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A9731C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  <w:tc>
          <w:tcPr>
            <w:tcW w:w="278" w:type="dxa"/>
          </w:tcPr>
          <w:p w14:paraId="376FDD5A" w14:textId="77777777" w:rsidR="00A9731C" w:rsidRPr="008D658C" w:rsidRDefault="00A9731C" w:rsidP="00A9731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98B97AA" w14:textId="510682EF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7D3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270" w:type="dxa"/>
          </w:tcPr>
          <w:p w14:paraId="5B464A05" w14:textId="77777777" w:rsidR="00A9731C" w:rsidRPr="008D658C" w:rsidRDefault="00A9731C" w:rsidP="00A973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9285EC" w14:textId="4E283739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A9731C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821</w:t>
            </w:r>
          </w:p>
        </w:tc>
      </w:tr>
      <w:tr w:rsidR="00A9731C" w:rsidRPr="008D658C" w14:paraId="6BE2B201" w14:textId="77777777" w:rsidTr="00610501">
        <w:trPr>
          <w:cantSplit/>
        </w:trPr>
        <w:tc>
          <w:tcPr>
            <w:tcW w:w="3055" w:type="dxa"/>
          </w:tcPr>
          <w:p w14:paraId="3E2956CD" w14:textId="77777777" w:rsidR="00A9731C" w:rsidRPr="008D658C" w:rsidRDefault="00A9731C" w:rsidP="00A973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52F3D1A9" w14:textId="77777777" w:rsidR="00A9731C" w:rsidRPr="008D658C" w:rsidRDefault="00A9731C" w:rsidP="00A9731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6EBF1C67" w14:textId="32CF1580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7D3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619</w:t>
            </w:r>
          </w:p>
        </w:tc>
        <w:tc>
          <w:tcPr>
            <w:tcW w:w="271" w:type="dxa"/>
          </w:tcPr>
          <w:p w14:paraId="34B19DB8" w14:textId="77777777" w:rsidR="00A9731C" w:rsidRPr="008D658C" w:rsidRDefault="00A9731C" w:rsidP="00A9731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CFC70E4" w14:textId="2A2D52F5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A9731C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986</w:t>
            </w:r>
          </w:p>
        </w:tc>
        <w:tc>
          <w:tcPr>
            <w:tcW w:w="278" w:type="dxa"/>
          </w:tcPr>
          <w:p w14:paraId="1B839487" w14:textId="77777777" w:rsidR="00A9731C" w:rsidRPr="008D658C" w:rsidRDefault="00A9731C" w:rsidP="00A9731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1E5AD47" w14:textId="2E3AB397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</w:t>
            </w:r>
            <w:r w:rsidR="007D3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70" w:type="dxa"/>
          </w:tcPr>
          <w:p w14:paraId="0335330C" w14:textId="77777777" w:rsidR="00A9731C" w:rsidRPr="008D658C" w:rsidRDefault="00A9731C" w:rsidP="00A9731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F3F3F4" w14:textId="318A85CC" w:rsidR="00A9731C" w:rsidRPr="008D658C" w:rsidRDefault="00E537CC" w:rsidP="00A9731C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258</w:t>
            </w:r>
            <w:r w:rsidR="00A9731C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474</w:t>
            </w:r>
          </w:p>
        </w:tc>
      </w:tr>
      <w:tr w:rsidR="00610501" w:rsidRPr="008D658C" w14:paraId="2A3C5668" w14:textId="77777777" w:rsidTr="0088496F">
        <w:trPr>
          <w:cantSplit/>
        </w:trPr>
        <w:tc>
          <w:tcPr>
            <w:tcW w:w="3055" w:type="dxa"/>
            <w:vAlign w:val="bottom"/>
          </w:tcPr>
          <w:p w14:paraId="7040082D" w14:textId="77777777" w:rsidR="00610501" w:rsidRPr="008D658C" w:rsidRDefault="00610501" w:rsidP="006105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6386A726" w14:textId="77777777" w:rsidR="00610501" w:rsidRPr="008D658C" w:rsidRDefault="00610501" w:rsidP="00610501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64CC8FDD" w14:textId="77742D7C" w:rsidR="00610501" w:rsidRPr="00610501" w:rsidRDefault="00610501" w:rsidP="006105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8" w:type="dxa"/>
          </w:tcPr>
          <w:p w14:paraId="16B80DF8" w14:textId="77777777" w:rsidR="00610501" w:rsidRPr="00610501" w:rsidRDefault="00610501" w:rsidP="006105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02" w:type="dxa"/>
            <w:gridSpan w:val="3"/>
          </w:tcPr>
          <w:p w14:paraId="40738183" w14:textId="0B85DE17" w:rsidR="00610501" w:rsidRPr="00610501" w:rsidRDefault="00610501" w:rsidP="006105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501" w:rsidRPr="008D658C" w14:paraId="507E76C2" w14:textId="77777777" w:rsidTr="00E4168F">
        <w:trPr>
          <w:cantSplit/>
        </w:trPr>
        <w:tc>
          <w:tcPr>
            <w:tcW w:w="3055" w:type="dxa"/>
            <w:vAlign w:val="bottom"/>
          </w:tcPr>
          <w:p w14:paraId="59828053" w14:textId="77777777" w:rsidR="00610501" w:rsidRPr="008D658C" w:rsidRDefault="00610501" w:rsidP="006105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7E81DD8B" w14:textId="5C8A8035" w:rsidR="00610501" w:rsidRPr="00610501" w:rsidRDefault="00610501" w:rsidP="006105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571D2531" w14:textId="4E6563A0" w:rsidR="00610501" w:rsidRPr="00610501" w:rsidRDefault="00E537CC" w:rsidP="0061050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1" w:type="dxa"/>
          </w:tcPr>
          <w:p w14:paraId="1428A0D8" w14:textId="77777777" w:rsidR="00610501" w:rsidRPr="00610501" w:rsidRDefault="00610501" w:rsidP="0061050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75AF425A" w14:textId="0E495AB3" w:rsidR="00610501" w:rsidRPr="00610501" w:rsidRDefault="00E537CC" w:rsidP="0061050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8" w:type="dxa"/>
          </w:tcPr>
          <w:p w14:paraId="5F916643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80D0402" w14:textId="3373B8F5" w:rsidR="00610501" w:rsidRPr="00610501" w:rsidRDefault="00E537CC" w:rsidP="0061050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65FC19A" w14:textId="77777777" w:rsidR="00610501" w:rsidRPr="00610501" w:rsidRDefault="00610501" w:rsidP="0061050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2931AF8" w14:textId="5E7A3B3A" w:rsidR="00610501" w:rsidRPr="00610501" w:rsidRDefault="00E537CC" w:rsidP="0061050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610501" w:rsidRPr="008D658C" w14:paraId="79C536ED" w14:textId="77777777" w:rsidTr="00BC2787">
        <w:trPr>
          <w:cantSplit/>
        </w:trPr>
        <w:tc>
          <w:tcPr>
            <w:tcW w:w="3055" w:type="dxa"/>
            <w:vAlign w:val="bottom"/>
          </w:tcPr>
          <w:p w14:paraId="3D923C53" w14:textId="77777777" w:rsidR="00610501" w:rsidRPr="008D658C" w:rsidRDefault="00610501" w:rsidP="006105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E21098E" w14:textId="77777777" w:rsidR="00610501" w:rsidRPr="008D658C" w:rsidRDefault="00610501" w:rsidP="00610501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6" w:type="dxa"/>
            <w:gridSpan w:val="7"/>
            <w:vAlign w:val="bottom"/>
          </w:tcPr>
          <w:p w14:paraId="478CA5E6" w14:textId="7B334FC7" w:rsidR="00610501" w:rsidRPr="00610501" w:rsidRDefault="00610501" w:rsidP="006105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D65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10501" w:rsidRPr="008D658C" w14:paraId="3C8AD1DE" w14:textId="77777777" w:rsidTr="00610501">
        <w:trPr>
          <w:cantSplit/>
        </w:trPr>
        <w:tc>
          <w:tcPr>
            <w:tcW w:w="3055" w:type="dxa"/>
            <w:hideMark/>
          </w:tcPr>
          <w:p w14:paraId="40C3962B" w14:textId="77777777" w:rsidR="00610501" w:rsidRPr="008D658C" w:rsidRDefault="00610501" w:rsidP="006105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 ๆ</w:t>
            </w:r>
          </w:p>
        </w:tc>
        <w:tc>
          <w:tcPr>
            <w:tcW w:w="1079" w:type="dxa"/>
          </w:tcPr>
          <w:p w14:paraId="2A64BAB3" w14:textId="77777777" w:rsidR="00610501" w:rsidRPr="008D658C" w:rsidRDefault="00610501" w:rsidP="00610501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55B3F03" w14:textId="77777777" w:rsidR="00610501" w:rsidRPr="008D658C" w:rsidRDefault="00610501" w:rsidP="00610501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88D5C10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211A2F5" w14:textId="77777777" w:rsidR="00610501" w:rsidRPr="008D658C" w:rsidRDefault="00610501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</w:tcPr>
          <w:p w14:paraId="29A58658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E1FA2D4" w14:textId="77777777" w:rsidR="00610501" w:rsidRPr="008D658C" w:rsidRDefault="00610501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B67615" w14:textId="77777777" w:rsidR="00610501" w:rsidRPr="008D658C" w:rsidRDefault="00610501" w:rsidP="00610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DCE004" w14:textId="77777777" w:rsidR="00610501" w:rsidRPr="008D658C" w:rsidRDefault="00610501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10501" w:rsidRPr="008D658C" w14:paraId="1241D68E" w14:textId="77777777" w:rsidTr="00610501">
        <w:trPr>
          <w:cantSplit/>
        </w:trPr>
        <w:tc>
          <w:tcPr>
            <w:tcW w:w="3055" w:type="dxa"/>
          </w:tcPr>
          <w:p w14:paraId="34A21860" w14:textId="77777777" w:rsidR="00610501" w:rsidRPr="008D658C" w:rsidRDefault="00610501" w:rsidP="006105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498DF5D6" w14:textId="77777777" w:rsidR="00610501" w:rsidRPr="008D658C" w:rsidRDefault="00610501" w:rsidP="00610501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61D0036" w14:textId="183DC730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  <w:r w:rsidR="006105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</w:p>
        </w:tc>
        <w:tc>
          <w:tcPr>
            <w:tcW w:w="271" w:type="dxa"/>
          </w:tcPr>
          <w:p w14:paraId="019DFFEC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56FAE38" w14:textId="03B389EA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  <w:r w:rsidR="00610501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  <w:tc>
          <w:tcPr>
            <w:tcW w:w="278" w:type="dxa"/>
          </w:tcPr>
          <w:p w14:paraId="487B57A3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EDDDD85" w14:textId="29BF59E4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</w:t>
            </w:r>
            <w:r w:rsidR="006105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270" w:type="dxa"/>
          </w:tcPr>
          <w:p w14:paraId="60881C9E" w14:textId="77777777" w:rsidR="00610501" w:rsidRPr="008D658C" w:rsidRDefault="00610501" w:rsidP="00610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BEC96A" w14:textId="65B358F2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  <w:r w:rsidR="00610501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</w:p>
        </w:tc>
      </w:tr>
      <w:tr w:rsidR="00610501" w:rsidRPr="008D658C" w14:paraId="37FF6870" w14:textId="77777777" w:rsidTr="00610501">
        <w:trPr>
          <w:cantSplit/>
        </w:trPr>
        <w:tc>
          <w:tcPr>
            <w:tcW w:w="3055" w:type="dxa"/>
          </w:tcPr>
          <w:p w14:paraId="65B60700" w14:textId="4C03D5FA" w:rsidR="00610501" w:rsidRPr="008D658C" w:rsidRDefault="00610501" w:rsidP="006105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079" w:type="dxa"/>
          </w:tcPr>
          <w:p w14:paraId="13378762" w14:textId="77777777" w:rsidR="00610501" w:rsidRPr="008D658C" w:rsidRDefault="00610501" w:rsidP="00610501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4518228" w14:textId="61BA1586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6105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  <w:tc>
          <w:tcPr>
            <w:tcW w:w="271" w:type="dxa"/>
          </w:tcPr>
          <w:p w14:paraId="55FB2447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EAB9947" w14:textId="71E1B436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610501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</w:p>
        </w:tc>
        <w:tc>
          <w:tcPr>
            <w:tcW w:w="278" w:type="dxa"/>
          </w:tcPr>
          <w:p w14:paraId="3823F855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6FAAFEA" w14:textId="68185E8A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105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052</w:t>
            </w:r>
          </w:p>
        </w:tc>
        <w:tc>
          <w:tcPr>
            <w:tcW w:w="270" w:type="dxa"/>
          </w:tcPr>
          <w:p w14:paraId="6A3B9872" w14:textId="77777777" w:rsidR="00610501" w:rsidRPr="008D658C" w:rsidRDefault="00610501" w:rsidP="00610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43199" w14:textId="3EE67D9F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610501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798</w:t>
            </w:r>
          </w:p>
        </w:tc>
      </w:tr>
      <w:tr w:rsidR="00610501" w:rsidRPr="008D658C" w14:paraId="2A09A265" w14:textId="77777777" w:rsidTr="00610501">
        <w:trPr>
          <w:cantSplit/>
        </w:trPr>
        <w:tc>
          <w:tcPr>
            <w:tcW w:w="3055" w:type="dxa"/>
          </w:tcPr>
          <w:p w14:paraId="1FD26A92" w14:textId="72C19E34" w:rsidR="00610501" w:rsidRPr="008D658C" w:rsidRDefault="00610501" w:rsidP="006105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079" w:type="dxa"/>
          </w:tcPr>
          <w:p w14:paraId="664F1F0E" w14:textId="77777777" w:rsidR="00610501" w:rsidRPr="008D658C" w:rsidRDefault="00610501" w:rsidP="00610501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46748E3" w14:textId="3B00F120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6105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045</w:t>
            </w:r>
          </w:p>
        </w:tc>
        <w:tc>
          <w:tcPr>
            <w:tcW w:w="271" w:type="dxa"/>
          </w:tcPr>
          <w:p w14:paraId="0963D60E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617834B" w14:textId="0E46CF71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610501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  <w:tc>
          <w:tcPr>
            <w:tcW w:w="278" w:type="dxa"/>
          </w:tcPr>
          <w:p w14:paraId="5F14B487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85E888B" w14:textId="737B9173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105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1DA90CBF" w14:textId="77777777" w:rsidR="00610501" w:rsidRPr="008D658C" w:rsidRDefault="00610501" w:rsidP="00610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5AC377" w14:textId="092C60FB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10501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731</w:t>
            </w:r>
          </w:p>
        </w:tc>
      </w:tr>
      <w:tr w:rsidR="00610501" w:rsidRPr="008D658C" w14:paraId="18DD1CD1" w14:textId="77777777" w:rsidTr="00610501">
        <w:trPr>
          <w:cantSplit/>
        </w:trPr>
        <w:tc>
          <w:tcPr>
            <w:tcW w:w="3055" w:type="dxa"/>
          </w:tcPr>
          <w:p w14:paraId="02D0C069" w14:textId="77777777" w:rsidR="00610501" w:rsidRPr="008D658C" w:rsidRDefault="00610501" w:rsidP="006105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079" w:type="dxa"/>
          </w:tcPr>
          <w:p w14:paraId="1D721FD0" w14:textId="77777777" w:rsidR="00610501" w:rsidRPr="008D658C" w:rsidRDefault="00610501" w:rsidP="00610501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E3B33B9" w14:textId="6B99B922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105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665</w:t>
            </w:r>
          </w:p>
        </w:tc>
        <w:tc>
          <w:tcPr>
            <w:tcW w:w="271" w:type="dxa"/>
          </w:tcPr>
          <w:p w14:paraId="003C23CA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E35BF39" w14:textId="47DF8C02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10501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</w:p>
        </w:tc>
        <w:tc>
          <w:tcPr>
            <w:tcW w:w="278" w:type="dxa"/>
          </w:tcPr>
          <w:p w14:paraId="0EF5A216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057E696" w14:textId="2A3DBB19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70" w:type="dxa"/>
          </w:tcPr>
          <w:p w14:paraId="4735ABA2" w14:textId="77777777" w:rsidR="00610501" w:rsidRPr="008D658C" w:rsidRDefault="00610501" w:rsidP="00610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0646F5" w14:textId="28290799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</w:tr>
      <w:tr w:rsidR="00610501" w:rsidRPr="008D658C" w14:paraId="7A9055BD" w14:textId="77777777" w:rsidTr="00610501">
        <w:trPr>
          <w:cantSplit/>
        </w:trPr>
        <w:tc>
          <w:tcPr>
            <w:tcW w:w="3055" w:type="dxa"/>
          </w:tcPr>
          <w:p w14:paraId="618134B1" w14:textId="77777777" w:rsidR="00610501" w:rsidRPr="008D658C" w:rsidRDefault="00610501" w:rsidP="006105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079" w:type="dxa"/>
          </w:tcPr>
          <w:p w14:paraId="34CF5D3E" w14:textId="77777777" w:rsidR="00610501" w:rsidRPr="008D658C" w:rsidRDefault="00610501" w:rsidP="00610501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1238DF6E" w14:textId="618AC99A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105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271" w:type="dxa"/>
          </w:tcPr>
          <w:p w14:paraId="2AE03283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14:paraId="75FEA43A" w14:textId="52AB5932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278" w:type="dxa"/>
          </w:tcPr>
          <w:p w14:paraId="44EF40B4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9920824" w14:textId="3F91EF33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105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270" w:type="dxa"/>
          </w:tcPr>
          <w:p w14:paraId="624F233E" w14:textId="77777777" w:rsidR="00610501" w:rsidRPr="008D658C" w:rsidRDefault="00610501" w:rsidP="00610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7FD62" w14:textId="1939D4F6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</w:p>
        </w:tc>
      </w:tr>
      <w:tr w:rsidR="00610501" w:rsidRPr="008D658C" w14:paraId="6B263AA1" w14:textId="77777777" w:rsidTr="00610501">
        <w:trPr>
          <w:cantSplit/>
        </w:trPr>
        <w:tc>
          <w:tcPr>
            <w:tcW w:w="3055" w:type="dxa"/>
          </w:tcPr>
          <w:p w14:paraId="0E363C42" w14:textId="77777777" w:rsidR="00610501" w:rsidRPr="008D658C" w:rsidRDefault="00610501" w:rsidP="006105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8D6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51B2688C" w14:textId="77777777" w:rsidR="00610501" w:rsidRPr="008D658C" w:rsidRDefault="00610501" w:rsidP="00610501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461A205" w14:textId="4F78EF5C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6105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  <w:tc>
          <w:tcPr>
            <w:tcW w:w="271" w:type="dxa"/>
          </w:tcPr>
          <w:p w14:paraId="70916784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53D1AA8" w14:textId="71099A31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610501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</w:p>
        </w:tc>
        <w:tc>
          <w:tcPr>
            <w:tcW w:w="278" w:type="dxa"/>
          </w:tcPr>
          <w:p w14:paraId="6434617E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88CFD08" w14:textId="7E3005DA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6105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270" w:type="dxa"/>
          </w:tcPr>
          <w:p w14:paraId="63D40913" w14:textId="77777777" w:rsidR="00610501" w:rsidRPr="008D658C" w:rsidRDefault="00610501" w:rsidP="00610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6D10B1" w14:textId="33EDB7D6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610501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801</w:t>
            </w:r>
          </w:p>
        </w:tc>
      </w:tr>
      <w:tr w:rsidR="00610501" w:rsidRPr="008D658C" w14:paraId="5034C855" w14:textId="77777777" w:rsidTr="00610501">
        <w:trPr>
          <w:cantSplit/>
        </w:trPr>
        <w:tc>
          <w:tcPr>
            <w:tcW w:w="3055" w:type="dxa"/>
          </w:tcPr>
          <w:p w14:paraId="34A414A5" w14:textId="77777777" w:rsidR="00610501" w:rsidRPr="008D658C" w:rsidRDefault="00610501" w:rsidP="006105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5B8D5FC" w14:textId="77777777" w:rsidR="00610501" w:rsidRPr="008D658C" w:rsidRDefault="00610501" w:rsidP="00610501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6EF5E86E" w14:textId="56F642A7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375</w:t>
            </w:r>
            <w:r w:rsidR="006105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760</w:t>
            </w:r>
          </w:p>
        </w:tc>
        <w:tc>
          <w:tcPr>
            <w:tcW w:w="271" w:type="dxa"/>
          </w:tcPr>
          <w:p w14:paraId="6AE2B387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60E2DB8" w14:textId="36575E83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413</w:t>
            </w:r>
            <w:r w:rsidR="00610501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78" w:type="dxa"/>
          </w:tcPr>
          <w:p w14:paraId="38FCA012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4E959D2B" w14:textId="52A6E2EB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312</w:t>
            </w:r>
            <w:r w:rsidR="006105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70" w:type="dxa"/>
          </w:tcPr>
          <w:p w14:paraId="5CBB5129" w14:textId="77777777" w:rsidR="00610501" w:rsidRPr="008D658C" w:rsidRDefault="00610501" w:rsidP="0061050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258A3B" w14:textId="038011FB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</w:t>
            </w:r>
            <w:r w:rsidR="00610501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948</w:t>
            </w:r>
          </w:p>
        </w:tc>
      </w:tr>
      <w:tr w:rsidR="00610501" w:rsidRPr="008D658C" w14:paraId="53597FAF" w14:textId="77777777" w:rsidTr="00610501">
        <w:trPr>
          <w:cantSplit/>
        </w:trPr>
        <w:tc>
          <w:tcPr>
            <w:tcW w:w="3055" w:type="dxa"/>
            <w:hideMark/>
          </w:tcPr>
          <w:p w14:paraId="108A0564" w14:textId="77777777" w:rsidR="00610501" w:rsidRPr="008D658C" w:rsidRDefault="00610501" w:rsidP="006105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</w:tcPr>
          <w:p w14:paraId="19FD7D36" w14:textId="77777777" w:rsidR="00610501" w:rsidRPr="008D658C" w:rsidRDefault="00610501" w:rsidP="00610501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2CB936B8" w14:textId="715317F3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405</w:t>
            </w:r>
            <w:r w:rsidR="006105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271" w:type="dxa"/>
          </w:tcPr>
          <w:p w14:paraId="5874E9DD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183CA5E5" w14:textId="195AA558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440</w:t>
            </w:r>
            <w:r w:rsidR="00610501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278" w:type="dxa"/>
          </w:tcPr>
          <w:p w14:paraId="69B4F72A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5E7AF034" w14:textId="3A480A2E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558</w:t>
            </w:r>
            <w:r w:rsidR="006105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70" w:type="dxa"/>
          </w:tcPr>
          <w:p w14:paraId="2D5DF4F3" w14:textId="77777777" w:rsidR="00610501" w:rsidRPr="008D658C" w:rsidRDefault="00610501" w:rsidP="0061050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AE400" w14:textId="48CFA33F" w:rsidR="00610501" w:rsidRPr="008D658C" w:rsidRDefault="00E537CC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584</w:t>
            </w:r>
            <w:r w:rsidR="00610501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422</w:t>
            </w:r>
          </w:p>
        </w:tc>
      </w:tr>
      <w:tr w:rsidR="00610501" w:rsidRPr="008D658C" w14:paraId="1087648D" w14:textId="77777777" w:rsidTr="00391DF4">
        <w:trPr>
          <w:cantSplit/>
        </w:trPr>
        <w:tc>
          <w:tcPr>
            <w:tcW w:w="3055" w:type="dxa"/>
          </w:tcPr>
          <w:p w14:paraId="2B843272" w14:textId="77777777" w:rsidR="00610501" w:rsidRPr="00030ABD" w:rsidRDefault="00610501" w:rsidP="00030A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AB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079" w:type="dxa"/>
          </w:tcPr>
          <w:p w14:paraId="098FF90A" w14:textId="77777777" w:rsidR="00610501" w:rsidRPr="008D658C" w:rsidRDefault="00610501" w:rsidP="00610501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73519BE4" w14:textId="77777777" w:rsidR="00610501" w:rsidRPr="008D658C" w:rsidRDefault="00610501" w:rsidP="00610501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CD680ED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6C1CCAC1" w14:textId="77777777" w:rsidR="00610501" w:rsidRPr="008D658C" w:rsidRDefault="00610501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</w:tcPr>
          <w:p w14:paraId="279B32F8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07FF1A75" w14:textId="77777777" w:rsidR="00610501" w:rsidRPr="008D658C" w:rsidRDefault="00610501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A69D1E" w14:textId="77777777" w:rsidR="00610501" w:rsidRPr="008D658C" w:rsidRDefault="00610501" w:rsidP="0061050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E684F3" w14:textId="77777777" w:rsidR="00610501" w:rsidRPr="008D658C" w:rsidRDefault="00610501" w:rsidP="006105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10501" w:rsidRPr="008D658C" w14:paraId="16B79644" w14:textId="77777777" w:rsidTr="00391DF4">
        <w:trPr>
          <w:cantSplit/>
        </w:trPr>
        <w:tc>
          <w:tcPr>
            <w:tcW w:w="3055" w:type="dxa"/>
            <w:hideMark/>
          </w:tcPr>
          <w:p w14:paraId="35293BE2" w14:textId="7155871A" w:rsidR="00610501" w:rsidRPr="008D658C" w:rsidRDefault="00610501" w:rsidP="00610501">
            <w:pPr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1079" w:type="dxa"/>
          </w:tcPr>
          <w:p w14:paraId="09EB0B98" w14:textId="77777777" w:rsidR="00610501" w:rsidRPr="008D658C" w:rsidRDefault="00610501" w:rsidP="00610501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19288C6E" w14:textId="177EA909" w:rsidR="00610501" w:rsidRPr="008D658C" w:rsidRDefault="00610501" w:rsidP="00610501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3A01301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F05EC4B" w14:textId="60F7A4EB" w:rsidR="00610501" w:rsidRPr="008D658C" w:rsidRDefault="00610501" w:rsidP="00610501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</w:tcPr>
          <w:p w14:paraId="5146FEC5" w14:textId="77777777" w:rsidR="00610501" w:rsidRPr="008D658C" w:rsidRDefault="00610501" w:rsidP="006105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BA8996B" w14:textId="0DCF3381" w:rsidR="00610501" w:rsidRPr="008D658C" w:rsidRDefault="00610501" w:rsidP="00610501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126D24" w14:textId="77777777" w:rsidR="00610501" w:rsidRPr="008D658C" w:rsidRDefault="00610501" w:rsidP="00610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20507" w14:textId="3BFA5658" w:rsidR="00610501" w:rsidRPr="008D658C" w:rsidRDefault="00610501" w:rsidP="00610501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91DF4" w:rsidRPr="008D658C" w14:paraId="18D8079F" w14:textId="77777777" w:rsidTr="00CD401C">
        <w:trPr>
          <w:cantSplit/>
        </w:trPr>
        <w:tc>
          <w:tcPr>
            <w:tcW w:w="3055" w:type="dxa"/>
          </w:tcPr>
          <w:p w14:paraId="1E2D51DB" w14:textId="0C275BC2" w:rsidR="00391DF4" w:rsidRPr="00C11B19" w:rsidRDefault="00030ABD" w:rsidP="00030ABD">
            <w:pPr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391DF4" w:rsidRPr="00030AB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9" w:type="dxa"/>
          </w:tcPr>
          <w:p w14:paraId="4BAA0A63" w14:textId="77777777" w:rsidR="00391DF4" w:rsidRPr="008D658C" w:rsidRDefault="00391DF4" w:rsidP="00391DF4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55D4AE9" w14:textId="5B927F20" w:rsidR="00391DF4" w:rsidRDefault="00391DF4" w:rsidP="00391DF4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1D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91D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  <w:r w:rsidRPr="00391D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vAlign w:val="bottom"/>
          </w:tcPr>
          <w:p w14:paraId="770FA967" w14:textId="77777777" w:rsidR="00391DF4" w:rsidRPr="008D658C" w:rsidRDefault="00391DF4" w:rsidP="00391D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EE2CFAD" w14:textId="4707504C" w:rsidR="00391DF4" w:rsidRPr="008D658C" w:rsidRDefault="00391DF4" w:rsidP="008539E2">
            <w:pPr>
              <w:pStyle w:val="acctfourfigures"/>
              <w:tabs>
                <w:tab w:val="clear" w:pos="765"/>
              </w:tabs>
              <w:spacing w:line="240" w:lineRule="auto"/>
              <w:ind w:left="-166" w:right="323" w:hanging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vAlign w:val="bottom"/>
          </w:tcPr>
          <w:p w14:paraId="4E45F20B" w14:textId="77777777" w:rsidR="00391DF4" w:rsidRPr="008D658C" w:rsidRDefault="00391DF4" w:rsidP="00391D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6C6373CC" w14:textId="50AB1776" w:rsidR="00391DF4" w:rsidRDefault="00391DF4" w:rsidP="00391DF4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39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Pr="008539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</w:t>
            </w:r>
            <w:r w:rsidRPr="008539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E5E5737" w14:textId="77777777" w:rsidR="00391DF4" w:rsidRPr="008D658C" w:rsidRDefault="00391DF4" w:rsidP="00391D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44A76E" w14:textId="4DE127A8" w:rsidR="00391DF4" w:rsidRPr="008D658C" w:rsidRDefault="00391DF4" w:rsidP="00391DF4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39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8539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725</w:t>
            </w:r>
            <w:r w:rsidRPr="008539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94DAE" w:rsidRPr="008D658C" w14:paraId="36D9523B" w14:textId="77777777" w:rsidTr="00647605">
        <w:trPr>
          <w:cantSplit/>
        </w:trPr>
        <w:tc>
          <w:tcPr>
            <w:tcW w:w="3055" w:type="dxa"/>
          </w:tcPr>
          <w:p w14:paraId="72919FEB" w14:textId="518E9216" w:rsidR="00D94DAE" w:rsidRPr="00C11B19" w:rsidRDefault="00030ABD" w:rsidP="00030ABD">
            <w:pPr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D94DAE" w:rsidRPr="00030AB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79" w:type="dxa"/>
          </w:tcPr>
          <w:p w14:paraId="57B0E538" w14:textId="77777777" w:rsidR="00D94DAE" w:rsidRPr="008D658C" w:rsidRDefault="00D94DAE" w:rsidP="00D94DA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8567015" w14:textId="6633D36B" w:rsidR="00D94DAE" w:rsidRDefault="00D94DAE" w:rsidP="00D94DAE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  <w:r w:rsidRPr="00D94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  <w:r w:rsidRPr="00D94D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vAlign w:val="bottom"/>
          </w:tcPr>
          <w:p w14:paraId="6716AE31" w14:textId="77777777" w:rsidR="00D94DAE" w:rsidRPr="008D658C" w:rsidRDefault="00D94DAE" w:rsidP="00D94D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C258276" w14:textId="32699A93" w:rsidR="00D94DAE" w:rsidRPr="008D658C" w:rsidRDefault="00D94DAE" w:rsidP="00D94DAE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  <w:r w:rsidRPr="00D94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 w:rsidRPr="00D94D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8" w:type="dxa"/>
            <w:vAlign w:val="bottom"/>
          </w:tcPr>
          <w:p w14:paraId="760AE1F3" w14:textId="77777777" w:rsidR="00D94DAE" w:rsidRPr="008D658C" w:rsidRDefault="00D94DAE" w:rsidP="00D94DA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1A8B1580" w14:textId="15B843B7" w:rsidR="00D94DAE" w:rsidRDefault="00D94DAE" w:rsidP="00D94DAE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  <w:r w:rsidRPr="00D94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  <w:r w:rsidRPr="00D94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4C48A77" w14:textId="77777777" w:rsidR="00D94DAE" w:rsidRPr="008D658C" w:rsidRDefault="00D94DAE" w:rsidP="00D94D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00F58F" w14:textId="4F802483" w:rsidR="00D94DAE" w:rsidRPr="008D658C" w:rsidRDefault="00D94DAE" w:rsidP="00D94DAE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</w:t>
            </w:r>
            <w:r w:rsidRPr="00D94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  <w:r w:rsidRPr="00D94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94DAE" w:rsidRPr="008D658C" w14:paraId="793E4CAD" w14:textId="77777777" w:rsidTr="00610501">
        <w:trPr>
          <w:cantSplit/>
        </w:trPr>
        <w:tc>
          <w:tcPr>
            <w:tcW w:w="3055" w:type="dxa"/>
          </w:tcPr>
          <w:p w14:paraId="7B70D213" w14:textId="77777777" w:rsidR="00D94DAE" w:rsidRPr="008D658C" w:rsidRDefault="00D94DAE" w:rsidP="00D94DAE">
            <w:pPr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32381013" w14:textId="77777777" w:rsidR="00D94DAE" w:rsidRPr="008D658C" w:rsidRDefault="00D94DAE" w:rsidP="00D94DA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BCD7568" w14:textId="4FD0251F" w:rsidR="00D94DAE" w:rsidRDefault="00D94DAE" w:rsidP="00D94DAE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041DDBB8" w14:textId="77777777" w:rsidR="00D94DAE" w:rsidRPr="008D658C" w:rsidRDefault="00D94DAE" w:rsidP="00D94D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882D985" w14:textId="0A0B01C8" w:rsidR="00D94DAE" w:rsidRPr="008D658C" w:rsidRDefault="00D94DAE" w:rsidP="00D94DAE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  <w:r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 w:rsidRPr="008D658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8" w:type="dxa"/>
          </w:tcPr>
          <w:p w14:paraId="1EDF7539" w14:textId="77777777" w:rsidR="00D94DAE" w:rsidRPr="008D658C" w:rsidRDefault="00D94DAE" w:rsidP="00D94DA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DA0BE21" w14:textId="5331359A" w:rsidR="00D94DAE" w:rsidRDefault="00D94DAE" w:rsidP="00D94DAE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AAB018F" w14:textId="77777777" w:rsidR="00D94DAE" w:rsidRPr="008D658C" w:rsidRDefault="00D94DAE" w:rsidP="00D94D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67914F" w14:textId="1069EFCD" w:rsidR="00D94DAE" w:rsidRPr="008D658C" w:rsidRDefault="00D94DAE" w:rsidP="00D94DAE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  <w:r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227</w:t>
            </w:r>
            <w:r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94DAE" w:rsidRPr="008D658C" w14:paraId="5297DB51" w14:textId="77777777" w:rsidTr="00610501">
        <w:trPr>
          <w:cantSplit/>
        </w:trPr>
        <w:tc>
          <w:tcPr>
            <w:tcW w:w="3055" w:type="dxa"/>
            <w:hideMark/>
          </w:tcPr>
          <w:p w14:paraId="1C0C7570" w14:textId="77777777" w:rsidR="00D94DAE" w:rsidRPr="008D658C" w:rsidRDefault="00D94DAE" w:rsidP="00D94D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</w:tcPr>
          <w:p w14:paraId="25020F26" w14:textId="77777777" w:rsidR="00D94DAE" w:rsidRPr="008D658C" w:rsidRDefault="00D94DAE" w:rsidP="00D94DA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5B0BE6E4" w14:textId="78129D7D" w:rsidR="00D94DAE" w:rsidRPr="008D658C" w:rsidRDefault="00E537CC" w:rsidP="00D94DAE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</w:t>
            </w:r>
            <w:r w:rsidR="00D94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093</w:t>
            </w:r>
          </w:p>
        </w:tc>
        <w:tc>
          <w:tcPr>
            <w:tcW w:w="271" w:type="dxa"/>
          </w:tcPr>
          <w:p w14:paraId="72A59A9B" w14:textId="57EEAE2F" w:rsidR="00D94DAE" w:rsidRPr="008D658C" w:rsidRDefault="00D94DAE" w:rsidP="00D94D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6292E15" w14:textId="5080E8F9" w:rsidR="00D94DAE" w:rsidRPr="008D658C" w:rsidRDefault="00E537CC" w:rsidP="00D94DAE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296</w:t>
            </w:r>
            <w:r w:rsidR="00D94DAE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438</w:t>
            </w:r>
          </w:p>
        </w:tc>
        <w:tc>
          <w:tcPr>
            <w:tcW w:w="278" w:type="dxa"/>
          </w:tcPr>
          <w:p w14:paraId="04D9CC8D" w14:textId="77777777" w:rsidR="00D94DAE" w:rsidRPr="008D658C" w:rsidRDefault="00D94DAE" w:rsidP="00D94DA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3288E66F" w14:textId="6A6FB839" w:rsidR="00D94DAE" w:rsidRPr="008D658C" w:rsidRDefault="00E537CC" w:rsidP="00D94DA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9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</w:t>
            </w:r>
            <w:r w:rsidR="00D94D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693</w:t>
            </w:r>
          </w:p>
        </w:tc>
        <w:tc>
          <w:tcPr>
            <w:tcW w:w="270" w:type="dxa"/>
          </w:tcPr>
          <w:p w14:paraId="48FD066B" w14:textId="77777777" w:rsidR="00D94DAE" w:rsidRPr="008D658C" w:rsidRDefault="00D94DAE" w:rsidP="00D94DA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EC0566" w14:textId="773E832E" w:rsidR="00D94DAE" w:rsidRPr="008D658C" w:rsidRDefault="00E537CC" w:rsidP="00D94DA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398</w:t>
            </w:r>
            <w:r w:rsidR="00D94DAE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195</w:t>
            </w:r>
          </w:p>
        </w:tc>
      </w:tr>
    </w:tbl>
    <w:p w14:paraId="489BC80D" w14:textId="77777777" w:rsidR="00C03C99" w:rsidRPr="00577643" w:rsidRDefault="00C03C99" w:rsidP="00FE4670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55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4"/>
        <w:gridCol w:w="1176"/>
        <w:gridCol w:w="271"/>
        <w:gridCol w:w="1169"/>
        <w:gridCol w:w="278"/>
        <w:gridCol w:w="1162"/>
        <w:gridCol w:w="270"/>
        <w:gridCol w:w="1096"/>
      </w:tblGrid>
      <w:tr w:rsidR="002B4831" w:rsidRPr="00E23970" w14:paraId="338B1574" w14:textId="77777777" w:rsidTr="002C082C">
        <w:trPr>
          <w:cantSplit/>
        </w:trPr>
        <w:tc>
          <w:tcPr>
            <w:tcW w:w="4134" w:type="dxa"/>
            <w:vAlign w:val="bottom"/>
            <w:hideMark/>
          </w:tcPr>
          <w:p w14:paraId="1E1DB855" w14:textId="7E0A4551" w:rsidR="00553D8E" w:rsidRPr="00E23970" w:rsidRDefault="00553D8E" w:rsidP="00553D8E">
            <w:pPr>
              <w:pStyle w:val="acctfourfigures"/>
              <w:tabs>
                <w:tab w:val="left" w:pos="72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75355158" w14:textId="37CED316" w:rsidR="002B4831" w:rsidRPr="00E23970" w:rsidRDefault="002B4831" w:rsidP="0022336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2397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197E8D37" w14:textId="77777777" w:rsidR="002B4831" w:rsidRPr="00E23970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8" w:type="dxa"/>
            <w:gridSpan w:val="3"/>
            <w:vAlign w:val="bottom"/>
          </w:tcPr>
          <w:p w14:paraId="26FC2E5B" w14:textId="7E3A18E0" w:rsidR="002B4831" w:rsidRPr="00E23970" w:rsidRDefault="002B4831" w:rsidP="0022336F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27CB" w:rsidRPr="00E23970" w14:paraId="16C7D9D6" w14:textId="77777777" w:rsidTr="002C082C">
        <w:trPr>
          <w:cantSplit/>
        </w:trPr>
        <w:tc>
          <w:tcPr>
            <w:tcW w:w="4134" w:type="dxa"/>
            <w:vAlign w:val="bottom"/>
          </w:tcPr>
          <w:p w14:paraId="79C2C60C" w14:textId="77777777" w:rsidR="00D627CB" w:rsidRPr="00E23970" w:rsidRDefault="00D627CB" w:rsidP="00D627C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E239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1176" w:type="dxa"/>
            <w:vAlign w:val="bottom"/>
          </w:tcPr>
          <w:p w14:paraId="4313CA68" w14:textId="72F45DA7" w:rsidR="00D627CB" w:rsidRPr="00E23970" w:rsidRDefault="00E537CC" w:rsidP="00D627C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E537CC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1" w:type="dxa"/>
            <w:vAlign w:val="bottom"/>
          </w:tcPr>
          <w:p w14:paraId="6948C674" w14:textId="77777777" w:rsidR="00D627CB" w:rsidRPr="00E23970" w:rsidRDefault="00D627CB" w:rsidP="00D627C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7F245B4" w14:textId="2E8FBDC9" w:rsidR="00D627CB" w:rsidRPr="00E23970" w:rsidRDefault="00E537CC" w:rsidP="00D627C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E537CC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8" w:type="dxa"/>
          </w:tcPr>
          <w:p w14:paraId="1468E402" w14:textId="77777777" w:rsidR="00D627CB" w:rsidRPr="00E23970" w:rsidRDefault="00D627CB" w:rsidP="00D627C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6FFDD7F" w14:textId="2A6E2F80" w:rsidR="00D627CB" w:rsidRPr="00E23970" w:rsidRDefault="00E537CC" w:rsidP="00D627C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70E11086" w14:textId="77777777" w:rsidR="00D627CB" w:rsidRPr="00E23970" w:rsidRDefault="00D627CB" w:rsidP="00D627C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0543D826" w14:textId="0AD8E847" w:rsidR="00D627CB" w:rsidRPr="00E23970" w:rsidRDefault="00E537CC" w:rsidP="00D627C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E537CC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2567</w:t>
            </w:r>
          </w:p>
        </w:tc>
      </w:tr>
      <w:tr w:rsidR="002B4831" w:rsidRPr="00E23970" w14:paraId="179664AF" w14:textId="77777777" w:rsidTr="002C082C">
        <w:trPr>
          <w:cantSplit/>
        </w:trPr>
        <w:tc>
          <w:tcPr>
            <w:tcW w:w="4134" w:type="dxa"/>
            <w:vAlign w:val="bottom"/>
            <w:hideMark/>
          </w:tcPr>
          <w:p w14:paraId="0BFCAAC8" w14:textId="77777777" w:rsidR="002B4831" w:rsidRPr="00E23970" w:rsidRDefault="002B4831" w:rsidP="003746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22" w:type="dxa"/>
            <w:gridSpan w:val="7"/>
            <w:vAlign w:val="bottom"/>
            <w:hideMark/>
          </w:tcPr>
          <w:p w14:paraId="77306B6E" w14:textId="77777777" w:rsidR="002B4831" w:rsidRPr="00E23970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2397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239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B4831" w:rsidRPr="00E23970" w14:paraId="5E5C711A" w14:textId="77777777" w:rsidTr="002C082C">
        <w:trPr>
          <w:cantSplit/>
        </w:trPr>
        <w:tc>
          <w:tcPr>
            <w:tcW w:w="4134" w:type="dxa"/>
            <w:vAlign w:val="bottom"/>
          </w:tcPr>
          <w:p w14:paraId="7FA13BA7" w14:textId="77777777" w:rsidR="002B4831" w:rsidRPr="00E23970" w:rsidRDefault="002B4831" w:rsidP="003746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E2397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22" w:type="dxa"/>
            <w:gridSpan w:val="7"/>
            <w:vAlign w:val="bottom"/>
          </w:tcPr>
          <w:p w14:paraId="677A6AB4" w14:textId="77777777" w:rsidR="002B4831" w:rsidRPr="00E23970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627CB" w:rsidRPr="00E23970" w14:paraId="67FD1B56" w14:textId="77777777" w:rsidTr="002C082C">
        <w:trPr>
          <w:cantSplit/>
        </w:trPr>
        <w:tc>
          <w:tcPr>
            <w:tcW w:w="4134" w:type="dxa"/>
            <w:hideMark/>
          </w:tcPr>
          <w:p w14:paraId="1B6BDA00" w14:textId="77777777" w:rsidR="00D627CB" w:rsidRPr="00E23970" w:rsidRDefault="00D627CB" w:rsidP="00D627C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6" w:type="dxa"/>
          </w:tcPr>
          <w:p w14:paraId="1396E687" w14:textId="650887C9" w:rsidR="00D627CB" w:rsidRPr="00E23970" w:rsidRDefault="00E537CC" w:rsidP="00D627CB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1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7D36BE" w:rsidRPr="00E239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271" w:type="dxa"/>
          </w:tcPr>
          <w:p w14:paraId="1F16892F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E999622" w14:textId="3397D95A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D627CB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  <w:tc>
          <w:tcPr>
            <w:tcW w:w="278" w:type="dxa"/>
          </w:tcPr>
          <w:p w14:paraId="252169D3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DE58478" w14:textId="69B16A4E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7D36BE" w:rsidRPr="00E239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270" w:type="dxa"/>
          </w:tcPr>
          <w:p w14:paraId="3917A7A4" w14:textId="77777777" w:rsidR="00D627CB" w:rsidRPr="00E23970" w:rsidRDefault="00D627CB" w:rsidP="00D62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5B871352" w14:textId="60BCBA40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D627CB" w:rsidRPr="00E239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</w:tr>
      <w:tr w:rsidR="00D627CB" w:rsidRPr="00E23970" w14:paraId="7E847E49" w14:textId="77777777" w:rsidTr="002C082C">
        <w:trPr>
          <w:cantSplit/>
        </w:trPr>
        <w:tc>
          <w:tcPr>
            <w:tcW w:w="4134" w:type="dxa"/>
            <w:hideMark/>
          </w:tcPr>
          <w:p w14:paraId="740E9751" w14:textId="77777777" w:rsidR="00D627CB" w:rsidRPr="00E23970" w:rsidRDefault="00D627CB" w:rsidP="00D627C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6" w:type="dxa"/>
          </w:tcPr>
          <w:p w14:paraId="6ECFFFE6" w14:textId="77777777" w:rsidR="00D627CB" w:rsidRPr="00E23970" w:rsidRDefault="00D627CB" w:rsidP="00D627CB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C9915F6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7EC5E80" w14:textId="77777777" w:rsidR="00D627CB" w:rsidRPr="00E23970" w:rsidRDefault="00D627CB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21F23011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32AAE4D" w14:textId="7BE06AEC" w:rsidR="00D627CB" w:rsidRPr="00E23970" w:rsidRDefault="00D627CB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76DADAA" w14:textId="77777777" w:rsidR="00D627CB" w:rsidRPr="00E23970" w:rsidRDefault="00D627CB" w:rsidP="00D62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45AC4FF7" w14:textId="77777777" w:rsidR="00D627CB" w:rsidRPr="00E23970" w:rsidRDefault="00D627CB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27CB" w:rsidRPr="00E23970" w14:paraId="391BD18E" w14:textId="77777777" w:rsidTr="002C082C">
        <w:trPr>
          <w:cantSplit/>
        </w:trPr>
        <w:tc>
          <w:tcPr>
            <w:tcW w:w="4134" w:type="dxa"/>
            <w:hideMark/>
          </w:tcPr>
          <w:p w14:paraId="3BEDA244" w14:textId="48F1AA58" w:rsidR="00D627CB" w:rsidRPr="00E23970" w:rsidRDefault="00D627CB" w:rsidP="00D627CB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="Angsana New" w:hAnsi="Angsana New"/>
                <w:sz w:val="28"/>
                <w:szCs w:val="28"/>
                <w:cs/>
              </w:rPr>
              <w:t xml:space="preserve">   น้อยกว่า </w:t>
            </w:r>
            <w:r w:rsidR="00E537CC" w:rsidRPr="00E537CC">
              <w:rPr>
                <w:rFonts w:ascii="Angsana New" w:hAnsi="Angsana New"/>
                <w:sz w:val="28"/>
                <w:szCs w:val="28"/>
              </w:rPr>
              <w:t>3</w:t>
            </w:r>
            <w:r w:rsidRPr="00E2397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676EC56" w14:textId="1E139A82" w:rsidR="00D627CB" w:rsidRPr="00E23970" w:rsidRDefault="007D36BE" w:rsidP="00D627CB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4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3B556CB8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738A1A3" w14:textId="1D828881" w:rsidR="00D627CB" w:rsidRPr="00E23970" w:rsidRDefault="00D627CB" w:rsidP="00D627CB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4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329DDF67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D904F8D" w14:textId="461C7021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D36BE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</w:p>
        </w:tc>
        <w:tc>
          <w:tcPr>
            <w:tcW w:w="270" w:type="dxa"/>
          </w:tcPr>
          <w:p w14:paraId="5448CBF5" w14:textId="77777777" w:rsidR="00D627CB" w:rsidRPr="00E23970" w:rsidRDefault="00D627CB" w:rsidP="00D62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7C55A09" w14:textId="05BC0EAD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</w:tr>
      <w:tr w:rsidR="00D627CB" w:rsidRPr="00E23970" w14:paraId="7AE25B43" w14:textId="77777777" w:rsidTr="002C082C">
        <w:trPr>
          <w:cantSplit/>
        </w:trPr>
        <w:tc>
          <w:tcPr>
            <w:tcW w:w="4134" w:type="dxa"/>
            <w:hideMark/>
          </w:tcPr>
          <w:p w14:paraId="7B42F698" w14:textId="1637AC46" w:rsidR="00D627CB" w:rsidRPr="00E23970" w:rsidRDefault="00D627CB" w:rsidP="00D627CB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E537CC" w:rsidRPr="00E537C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2397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E537CC" w:rsidRPr="00E537CC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E2397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52FB2665" w14:textId="5FF35DAF" w:rsidR="00D627CB" w:rsidRPr="00E23970" w:rsidRDefault="006750AF" w:rsidP="006750AF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4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07FCD03B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8CD0B41" w14:textId="474525B9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78" w:type="dxa"/>
          </w:tcPr>
          <w:p w14:paraId="3D356959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5173FAB" w14:textId="69605732" w:rsidR="00D627CB" w:rsidRPr="00E23970" w:rsidRDefault="007D36BE" w:rsidP="00D627CB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4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F24FC6" w14:textId="77777777" w:rsidR="00D627CB" w:rsidRPr="00E23970" w:rsidRDefault="00D627CB" w:rsidP="00D62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15EB31CE" w14:textId="7BF05BE1" w:rsidR="00D627CB" w:rsidRPr="00E23970" w:rsidRDefault="00D627CB" w:rsidP="00D627CB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4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27CB" w:rsidRPr="00E23970" w14:paraId="6B513D24" w14:textId="77777777" w:rsidTr="002C082C">
        <w:trPr>
          <w:cantSplit/>
        </w:trPr>
        <w:tc>
          <w:tcPr>
            <w:tcW w:w="4134" w:type="dxa"/>
            <w:hideMark/>
          </w:tcPr>
          <w:p w14:paraId="58D418B7" w14:textId="1CA9017B" w:rsidR="00D627CB" w:rsidRPr="00E23970" w:rsidRDefault="00D627CB" w:rsidP="00D627CB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E537CC" w:rsidRPr="00E537CC">
              <w:rPr>
                <w:rFonts w:ascii="Angsana New" w:hAnsi="Angsana New"/>
                <w:sz w:val="28"/>
                <w:szCs w:val="28"/>
              </w:rPr>
              <w:t>6</w:t>
            </w:r>
            <w:r w:rsidRPr="00E239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3970">
              <w:rPr>
                <w:rFonts w:ascii="Angsana New" w:hAnsi="Angsana New"/>
                <w:sz w:val="28"/>
                <w:szCs w:val="28"/>
              </w:rPr>
              <w:t>-</w:t>
            </w:r>
            <w:r w:rsidRPr="00E239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537CC" w:rsidRPr="00E537CC">
              <w:rPr>
                <w:rFonts w:ascii="Angsana New" w:hAnsi="Angsana New"/>
                <w:sz w:val="28"/>
                <w:szCs w:val="28"/>
              </w:rPr>
              <w:t>12</w:t>
            </w:r>
            <w:r w:rsidRPr="00E2397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5BC51C97" w14:textId="2EB48871" w:rsidR="00D627CB" w:rsidRPr="00E23970" w:rsidRDefault="006750AF" w:rsidP="00D627CB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33E6AD37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38FE116" w14:textId="76D044EE" w:rsidR="00D627CB" w:rsidRPr="00E23970" w:rsidRDefault="00D627CB" w:rsidP="00D627C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31BAD51F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78ECEB7" w14:textId="2FFE12B3" w:rsidR="00D627CB" w:rsidRPr="00E23970" w:rsidRDefault="007D36BE" w:rsidP="006750AF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4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9D351E" w14:textId="77777777" w:rsidR="00D627CB" w:rsidRPr="00E23970" w:rsidRDefault="00D627CB" w:rsidP="00D62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60BBCA7" w14:textId="2A0152BB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D627CB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</w:tr>
      <w:tr w:rsidR="00D627CB" w:rsidRPr="00E23970" w14:paraId="23806911" w14:textId="77777777" w:rsidTr="002C082C">
        <w:trPr>
          <w:cantSplit/>
        </w:trPr>
        <w:tc>
          <w:tcPr>
            <w:tcW w:w="4134" w:type="dxa"/>
            <w:hideMark/>
          </w:tcPr>
          <w:p w14:paraId="26A36C31" w14:textId="3AF6BCC6" w:rsidR="00D627CB" w:rsidRPr="00E23970" w:rsidRDefault="00D627CB" w:rsidP="00D627CB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2397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E537CC" w:rsidRPr="00E537CC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E2397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A4CAB" w14:textId="37829B11" w:rsidR="00D627CB" w:rsidRPr="00E23970" w:rsidRDefault="00E537CC" w:rsidP="00D627CB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1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D36BE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</w:p>
        </w:tc>
        <w:tc>
          <w:tcPr>
            <w:tcW w:w="271" w:type="dxa"/>
          </w:tcPr>
          <w:p w14:paraId="7CDC3726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CB6C0" w14:textId="5951BA70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627CB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</w:p>
        </w:tc>
        <w:tc>
          <w:tcPr>
            <w:tcW w:w="278" w:type="dxa"/>
          </w:tcPr>
          <w:p w14:paraId="5F3BA6A9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5831B" w14:textId="293E6A4E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  <w:r w:rsidR="007D36BE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</w:t>
            </w:r>
          </w:p>
        </w:tc>
        <w:tc>
          <w:tcPr>
            <w:tcW w:w="270" w:type="dxa"/>
          </w:tcPr>
          <w:p w14:paraId="4D3350E4" w14:textId="77777777" w:rsidR="00D627CB" w:rsidRPr="00E23970" w:rsidRDefault="00D627CB" w:rsidP="00D62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30981" w14:textId="17F53626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  <w:r w:rsidR="00D627CB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</w:tr>
      <w:tr w:rsidR="00D627CB" w:rsidRPr="00E23970" w14:paraId="385A4822" w14:textId="77777777" w:rsidTr="002C082C">
        <w:trPr>
          <w:cantSplit/>
        </w:trPr>
        <w:tc>
          <w:tcPr>
            <w:tcW w:w="4134" w:type="dxa"/>
            <w:hideMark/>
          </w:tcPr>
          <w:p w14:paraId="104B646E" w14:textId="77777777" w:rsidR="00D627CB" w:rsidRPr="00E23970" w:rsidRDefault="00D627CB" w:rsidP="00D627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88CBB" w14:textId="2AA966B0" w:rsidR="00D627CB" w:rsidRPr="00E23970" w:rsidRDefault="00E537CC" w:rsidP="00D627CB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1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7D36BE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123</w:t>
            </w:r>
          </w:p>
        </w:tc>
        <w:tc>
          <w:tcPr>
            <w:tcW w:w="271" w:type="dxa"/>
          </w:tcPr>
          <w:p w14:paraId="5B1BA152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8BA41" w14:textId="510991B8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D627CB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448</w:t>
            </w:r>
          </w:p>
        </w:tc>
        <w:tc>
          <w:tcPr>
            <w:tcW w:w="278" w:type="dxa"/>
          </w:tcPr>
          <w:p w14:paraId="3FDE25EE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1FEE4" w14:textId="593B4D08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209</w:t>
            </w:r>
            <w:r w:rsidR="007D36BE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095</w:t>
            </w:r>
          </w:p>
        </w:tc>
        <w:tc>
          <w:tcPr>
            <w:tcW w:w="270" w:type="dxa"/>
          </w:tcPr>
          <w:p w14:paraId="727C4C17" w14:textId="77777777" w:rsidR="00D627CB" w:rsidRPr="00E23970" w:rsidRDefault="00D627CB" w:rsidP="00D627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FF156" w14:textId="1A2FAC8D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226</w:t>
            </w:r>
            <w:r w:rsidR="00D627CB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653</w:t>
            </w:r>
          </w:p>
        </w:tc>
      </w:tr>
      <w:tr w:rsidR="00D627CB" w:rsidRPr="00E23970" w14:paraId="1099F4BA" w14:textId="77777777" w:rsidTr="002C082C">
        <w:trPr>
          <w:cantSplit/>
          <w:trHeight w:val="71"/>
        </w:trPr>
        <w:tc>
          <w:tcPr>
            <w:tcW w:w="4134" w:type="dxa"/>
            <w:vAlign w:val="bottom"/>
            <w:hideMark/>
          </w:tcPr>
          <w:p w14:paraId="7A8E1CA9" w14:textId="77777777" w:rsidR="00D627CB" w:rsidRPr="00E23970" w:rsidRDefault="00D627CB" w:rsidP="00D627CB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239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E7735" w14:textId="3C2B2990" w:rsidR="00D627CB" w:rsidRPr="00E23970" w:rsidRDefault="007D36BE" w:rsidP="006750AF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1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575</w:t>
            </w:r>
            <w:r w:rsidRPr="00E239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vAlign w:val="bottom"/>
          </w:tcPr>
          <w:p w14:paraId="2F5FF0D1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63D1F" w14:textId="6C731C78" w:rsidR="00D627CB" w:rsidRPr="00E23970" w:rsidRDefault="00D627CB" w:rsidP="00D627CB">
            <w:pPr>
              <w:pStyle w:val="acctfourfigures"/>
              <w:tabs>
                <w:tab w:val="clear" w:pos="765"/>
                <w:tab w:val="decimal" w:pos="285"/>
                <w:tab w:val="decimal" w:pos="55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vAlign w:val="bottom"/>
          </w:tcPr>
          <w:p w14:paraId="1A8394C6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F207C" w14:textId="68BD9467" w:rsidR="00D627CB" w:rsidRPr="00E23970" w:rsidRDefault="007D36BE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-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  <w:r w:rsidRPr="00E239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4BE0380" w14:textId="77777777" w:rsidR="00D627CB" w:rsidRPr="00E23970" w:rsidRDefault="00D627CB" w:rsidP="00D627C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8FFCC" w14:textId="2AE8D5D1" w:rsidR="00D627CB" w:rsidRPr="00E23970" w:rsidRDefault="00D627CB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-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  <w:r w:rsidRPr="00E239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627CB" w:rsidRPr="00E23970" w14:paraId="2C7C1B17" w14:textId="77777777" w:rsidTr="002C082C">
        <w:trPr>
          <w:cantSplit/>
        </w:trPr>
        <w:tc>
          <w:tcPr>
            <w:tcW w:w="4134" w:type="dxa"/>
            <w:hideMark/>
          </w:tcPr>
          <w:p w14:paraId="7D4E3F36" w14:textId="77777777" w:rsidR="00D627CB" w:rsidRPr="00E23970" w:rsidRDefault="00D627CB" w:rsidP="00D627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BEAEF" w14:textId="15C9C6B6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after="100" w:afterAutospacing="1"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7D36BE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548</w:t>
            </w:r>
          </w:p>
        </w:tc>
        <w:tc>
          <w:tcPr>
            <w:tcW w:w="271" w:type="dxa"/>
          </w:tcPr>
          <w:p w14:paraId="38D0B774" w14:textId="54BBA2EF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1AB4CF" w14:textId="382796A1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D627CB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448</w:t>
            </w:r>
          </w:p>
        </w:tc>
        <w:tc>
          <w:tcPr>
            <w:tcW w:w="278" w:type="dxa"/>
          </w:tcPr>
          <w:p w14:paraId="2D97309B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0881F" w14:textId="49726A91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161</w:t>
            </w:r>
            <w:r w:rsidR="007D36BE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796</w:t>
            </w:r>
          </w:p>
        </w:tc>
        <w:tc>
          <w:tcPr>
            <w:tcW w:w="270" w:type="dxa"/>
          </w:tcPr>
          <w:p w14:paraId="0CE2D0A0" w14:textId="77777777" w:rsidR="00D627CB" w:rsidRPr="00E23970" w:rsidRDefault="00D627CB" w:rsidP="00D627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A48E9" w14:textId="51D97676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181</w:t>
            </w:r>
            <w:r w:rsidR="00D627CB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928</w:t>
            </w:r>
          </w:p>
        </w:tc>
      </w:tr>
    </w:tbl>
    <w:p w14:paraId="332A7A8B" w14:textId="77777777" w:rsidR="000C2ADD" w:rsidRDefault="000C2ADD"/>
    <w:tbl>
      <w:tblPr>
        <w:tblW w:w="955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4"/>
        <w:gridCol w:w="1176"/>
        <w:gridCol w:w="263"/>
        <w:gridCol w:w="8"/>
        <w:gridCol w:w="1169"/>
        <w:gridCol w:w="278"/>
        <w:gridCol w:w="1162"/>
        <w:gridCol w:w="270"/>
        <w:gridCol w:w="1079"/>
        <w:gridCol w:w="17"/>
      </w:tblGrid>
      <w:tr w:rsidR="002C082C" w:rsidRPr="00E23970" w14:paraId="137ED032" w14:textId="77777777" w:rsidTr="002C082C">
        <w:trPr>
          <w:cantSplit/>
        </w:trPr>
        <w:tc>
          <w:tcPr>
            <w:tcW w:w="4134" w:type="dxa"/>
            <w:vAlign w:val="bottom"/>
            <w:hideMark/>
          </w:tcPr>
          <w:p w14:paraId="78410619" w14:textId="77777777" w:rsidR="002C082C" w:rsidRPr="00E23970" w:rsidRDefault="002C082C" w:rsidP="00D36620">
            <w:pPr>
              <w:pStyle w:val="acctfourfigures"/>
              <w:tabs>
                <w:tab w:val="left" w:pos="72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16" w:type="dxa"/>
            <w:gridSpan w:val="4"/>
            <w:vAlign w:val="bottom"/>
          </w:tcPr>
          <w:p w14:paraId="7193ED6E" w14:textId="77777777" w:rsidR="002C082C" w:rsidRPr="00E23970" w:rsidRDefault="002C082C" w:rsidP="00D366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2397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53089B02" w14:textId="77777777" w:rsidR="002C082C" w:rsidRPr="00E23970" w:rsidRDefault="002C082C" w:rsidP="00D3662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8" w:type="dxa"/>
            <w:gridSpan w:val="4"/>
            <w:vAlign w:val="bottom"/>
          </w:tcPr>
          <w:p w14:paraId="0C2F73EC" w14:textId="77777777" w:rsidR="002C082C" w:rsidRPr="00E23970" w:rsidRDefault="002C082C" w:rsidP="00D36620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082C" w:rsidRPr="00E23970" w14:paraId="75199159" w14:textId="77777777" w:rsidTr="002C082C">
        <w:trPr>
          <w:cantSplit/>
        </w:trPr>
        <w:tc>
          <w:tcPr>
            <w:tcW w:w="4134" w:type="dxa"/>
            <w:vAlign w:val="bottom"/>
          </w:tcPr>
          <w:p w14:paraId="0305CF22" w14:textId="77777777" w:rsidR="002C082C" w:rsidRPr="00E23970" w:rsidRDefault="002C082C" w:rsidP="00D3662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E239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1176" w:type="dxa"/>
            <w:vAlign w:val="bottom"/>
          </w:tcPr>
          <w:p w14:paraId="10E7EAF9" w14:textId="76A17FF5" w:rsidR="002C082C" w:rsidRPr="00E23970" w:rsidRDefault="00E537CC" w:rsidP="00D3662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E537CC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1" w:type="dxa"/>
            <w:gridSpan w:val="2"/>
            <w:vAlign w:val="bottom"/>
          </w:tcPr>
          <w:p w14:paraId="2C2E1EF6" w14:textId="77777777" w:rsidR="002C082C" w:rsidRPr="00E23970" w:rsidRDefault="002C082C" w:rsidP="00D3662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0669F4F" w14:textId="3790809C" w:rsidR="002C082C" w:rsidRPr="00E23970" w:rsidRDefault="00E537CC" w:rsidP="00D3662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E537CC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8" w:type="dxa"/>
          </w:tcPr>
          <w:p w14:paraId="7BFA484D" w14:textId="77777777" w:rsidR="002C082C" w:rsidRPr="00E23970" w:rsidRDefault="002C082C" w:rsidP="00D3662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BB4B16D" w14:textId="7D98F81A" w:rsidR="002C082C" w:rsidRPr="00E23970" w:rsidRDefault="00E537CC" w:rsidP="00D3662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6E0789C5" w14:textId="77777777" w:rsidR="002C082C" w:rsidRPr="00E23970" w:rsidRDefault="002C082C" w:rsidP="00D366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323D4F57" w14:textId="2402C5FC" w:rsidR="002C082C" w:rsidRPr="00E23970" w:rsidRDefault="00E537CC" w:rsidP="00D3662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E537CC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2567</w:t>
            </w:r>
          </w:p>
        </w:tc>
      </w:tr>
      <w:tr w:rsidR="002C082C" w:rsidRPr="00E23970" w14:paraId="14ECADDC" w14:textId="77777777" w:rsidTr="002C082C">
        <w:trPr>
          <w:cantSplit/>
        </w:trPr>
        <w:tc>
          <w:tcPr>
            <w:tcW w:w="4134" w:type="dxa"/>
            <w:vAlign w:val="bottom"/>
            <w:hideMark/>
          </w:tcPr>
          <w:p w14:paraId="70E9EDE1" w14:textId="77777777" w:rsidR="002C082C" w:rsidRPr="00E23970" w:rsidRDefault="002C082C" w:rsidP="00D3662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22" w:type="dxa"/>
            <w:gridSpan w:val="9"/>
            <w:vAlign w:val="bottom"/>
            <w:hideMark/>
          </w:tcPr>
          <w:p w14:paraId="5957B5F7" w14:textId="77777777" w:rsidR="002C082C" w:rsidRPr="00E23970" w:rsidRDefault="002C082C" w:rsidP="00D3662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2397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239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A11CE" w:rsidRPr="00E23970" w14:paraId="1853971C" w14:textId="77777777" w:rsidTr="002C082C">
        <w:trPr>
          <w:gridAfter w:val="1"/>
          <w:wAfter w:w="17" w:type="dxa"/>
          <w:cantSplit/>
        </w:trPr>
        <w:tc>
          <w:tcPr>
            <w:tcW w:w="4134" w:type="dxa"/>
            <w:vAlign w:val="bottom"/>
          </w:tcPr>
          <w:p w14:paraId="271EE81C" w14:textId="77777777" w:rsidR="002A11CE" w:rsidRPr="00E23970" w:rsidRDefault="002A11CE" w:rsidP="002A11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239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5405" w:type="dxa"/>
            <w:gridSpan w:val="8"/>
            <w:vAlign w:val="bottom"/>
          </w:tcPr>
          <w:p w14:paraId="67BB525D" w14:textId="77777777" w:rsidR="002A11CE" w:rsidRPr="00E23970" w:rsidRDefault="002A11CE" w:rsidP="002A11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627CB" w:rsidRPr="00E23970" w14:paraId="15B29B03" w14:textId="77777777" w:rsidTr="002C082C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59D8DCBF" w14:textId="77777777" w:rsidR="00D627CB" w:rsidRPr="00E23970" w:rsidRDefault="00D627CB" w:rsidP="00D627C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6" w:type="dxa"/>
          </w:tcPr>
          <w:p w14:paraId="6F99617A" w14:textId="576A9E01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="007D36BE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</w:p>
        </w:tc>
        <w:tc>
          <w:tcPr>
            <w:tcW w:w="263" w:type="dxa"/>
          </w:tcPr>
          <w:p w14:paraId="6A3D7A35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53862AE1" w14:textId="2DDA019C" w:rsidR="00D627CB" w:rsidRPr="00E23970" w:rsidRDefault="00E537CC" w:rsidP="00D627CB">
            <w:pPr>
              <w:pStyle w:val="acctfourfigures"/>
              <w:tabs>
                <w:tab w:val="decimal" w:pos="701"/>
                <w:tab w:val="left" w:pos="86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  <w:r w:rsidR="00D627CB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</w:p>
        </w:tc>
        <w:tc>
          <w:tcPr>
            <w:tcW w:w="278" w:type="dxa"/>
          </w:tcPr>
          <w:p w14:paraId="5D27DB98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D203899" w14:textId="05F91A5E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="007D36BE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270" w:type="dxa"/>
          </w:tcPr>
          <w:p w14:paraId="38283261" w14:textId="77777777" w:rsidR="00D627CB" w:rsidRPr="00E23970" w:rsidRDefault="00D627CB" w:rsidP="00D62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921832F" w14:textId="170D175E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  <w:r w:rsidR="00D627CB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</w:tr>
      <w:tr w:rsidR="00D627CB" w:rsidRPr="00E23970" w14:paraId="2183FC4B" w14:textId="77777777" w:rsidTr="002C082C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7FF17C28" w14:textId="77777777" w:rsidR="00D627CB" w:rsidRPr="00E23970" w:rsidRDefault="00D627CB" w:rsidP="00D627C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6" w:type="dxa"/>
          </w:tcPr>
          <w:p w14:paraId="6E3501F7" w14:textId="77777777" w:rsidR="00D627CB" w:rsidRPr="00E23970" w:rsidRDefault="00D627CB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02994F41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4E822117" w14:textId="77777777" w:rsidR="00D627CB" w:rsidRPr="00E23970" w:rsidRDefault="00D627CB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713C5D33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3D0694F" w14:textId="77777777" w:rsidR="00D627CB" w:rsidRPr="00E23970" w:rsidRDefault="00D627CB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64D83C" w14:textId="77777777" w:rsidR="00D627CB" w:rsidRPr="00E23970" w:rsidRDefault="00D627CB" w:rsidP="00D62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0C85C27" w14:textId="77777777" w:rsidR="00D627CB" w:rsidRPr="00E23970" w:rsidRDefault="00D627CB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27CB" w:rsidRPr="00E23970" w14:paraId="2061B762" w14:textId="77777777" w:rsidTr="002C082C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5F727E98" w14:textId="34BD4916" w:rsidR="00D627CB" w:rsidRPr="00E23970" w:rsidRDefault="00D627CB" w:rsidP="00D627CB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="Angsana New" w:hAnsi="Angsana New"/>
                <w:sz w:val="28"/>
                <w:szCs w:val="28"/>
                <w:cs/>
              </w:rPr>
              <w:t xml:space="preserve">   น้อยกว่า </w:t>
            </w:r>
            <w:r w:rsidR="00E537CC" w:rsidRPr="00E537CC">
              <w:rPr>
                <w:rFonts w:ascii="Angsana New" w:hAnsi="Angsana New"/>
                <w:sz w:val="28"/>
                <w:szCs w:val="28"/>
              </w:rPr>
              <w:t>3</w:t>
            </w:r>
            <w:r w:rsidRPr="00E2397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466F7F26" w14:textId="66314829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7D36BE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  <w:tc>
          <w:tcPr>
            <w:tcW w:w="263" w:type="dxa"/>
          </w:tcPr>
          <w:p w14:paraId="3E6DA295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0F02F670" w14:textId="6A4CB403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D627CB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</w:p>
        </w:tc>
        <w:tc>
          <w:tcPr>
            <w:tcW w:w="278" w:type="dxa"/>
          </w:tcPr>
          <w:p w14:paraId="7FB4E506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9C31C2D" w14:textId="5D8CD68A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D36BE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</w:p>
        </w:tc>
        <w:tc>
          <w:tcPr>
            <w:tcW w:w="270" w:type="dxa"/>
          </w:tcPr>
          <w:p w14:paraId="2D1CD413" w14:textId="77777777" w:rsidR="00D627CB" w:rsidRPr="00E23970" w:rsidRDefault="00D627CB" w:rsidP="00D62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6009BB1" w14:textId="28CCEEF7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627CB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</w:tr>
      <w:tr w:rsidR="00D627CB" w:rsidRPr="00E23970" w14:paraId="4BCC158C" w14:textId="77777777" w:rsidTr="002C082C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5FC4FB86" w14:textId="1E17B85F" w:rsidR="00D627CB" w:rsidRPr="00E23970" w:rsidRDefault="00D627CB" w:rsidP="00D627CB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E537CC" w:rsidRPr="00E537C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2397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E537CC" w:rsidRPr="00E537CC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E2397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2F2241D" w14:textId="5FA7DE2D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7D36BE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003</w:t>
            </w:r>
          </w:p>
        </w:tc>
        <w:tc>
          <w:tcPr>
            <w:tcW w:w="263" w:type="dxa"/>
          </w:tcPr>
          <w:p w14:paraId="3E603D9C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0D2851AE" w14:textId="0C23C348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D627CB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</w:p>
        </w:tc>
        <w:tc>
          <w:tcPr>
            <w:tcW w:w="278" w:type="dxa"/>
          </w:tcPr>
          <w:p w14:paraId="5ED2490A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448F3C0" w14:textId="057E28BA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7D36BE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003</w:t>
            </w:r>
          </w:p>
        </w:tc>
        <w:tc>
          <w:tcPr>
            <w:tcW w:w="270" w:type="dxa"/>
          </w:tcPr>
          <w:p w14:paraId="3DBBF4E7" w14:textId="77777777" w:rsidR="00D627CB" w:rsidRPr="00E23970" w:rsidRDefault="00D627CB" w:rsidP="00D62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EAF07D3" w14:textId="5CAB0C7C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D627CB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</w:p>
        </w:tc>
      </w:tr>
      <w:tr w:rsidR="00D627CB" w:rsidRPr="00E23970" w14:paraId="5DD0B7F4" w14:textId="77777777" w:rsidTr="002C082C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6F638B46" w14:textId="4847E325" w:rsidR="00D627CB" w:rsidRPr="00E23970" w:rsidRDefault="00D627CB" w:rsidP="00D627CB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E537CC" w:rsidRPr="00E537CC">
              <w:rPr>
                <w:rFonts w:ascii="Angsana New" w:hAnsi="Angsana New"/>
                <w:sz w:val="28"/>
                <w:szCs w:val="28"/>
              </w:rPr>
              <w:t>6</w:t>
            </w:r>
            <w:r w:rsidRPr="00E239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3970">
              <w:rPr>
                <w:rFonts w:ascii="Angsana New" w:hAnsi="Angsana New"/>
                <w:sz w:val="28"/>
                <w:szCs w:val="28"/>
              </w:rPr>
              <w:t>-</w:t>
            </w:r>
            <w:r w:rsidRPr="00E239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537CC" w:rsidRPr="00E537CC">
              <w:rPr>
                <w:rFonts w:ascii="Angsana New" w:hAnsi="Angsana New"/>
                <w:sz w:val="28"/>
                <w:szCs w:val="28"/>
              </w:rPr>
              <w:t>12</w:t>
            </w:r>
            <w:r w:rsidRPr="00E2397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58E30074" w14:textId="50CB4E2F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D36BE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</w:p>
        </w:tc>
        <w:tc>
          <w:tcPr>
            <w:tcW w:w="263" w:type="dxa"/>
          </w:tcPr>
          <w:p w14:paraId="17953E15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537B5A3C" w14:textId="2288B160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D627CB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</w:p>
        </w:tc>
        <w:tc>
          <w:tcPr>
            <w:tcW w:w="278" w:type="dxa"/>
          </w:tcPr>
          <w:p w14:paraId="3E4188E3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32D452D" w14:textId="1403B987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D36BE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470</w:t>
            </w:r>
          </w:p>
        </w:tc>
        <w:tc>
          <w:tcPr>
            <w:tcW w:w="270" w:type="dxa"/>
          </w:tcPr>
          <w:p w14:paraId="2AC3D1F3" w14:textId="77777777" w:rsidR="00D627CB" w:rsidRPr="00E23970" w:rsidRDefault="00D627CB" w:rsidP="00D62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55A21D5" w14:textId="21ED4BE9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D627CB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</w:p>
        </w:tc>
      </w:tr>
      <w:tr w:rsidR="00D627CB" w:rsidRPr="00E23970" w14:paraId="3BDF3900" w14:textId="77777777" w:rsidTr="002C082C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2B2DE1BC" w14:textId="2B9E12DC" w:rsidR="00D627CB" w:rsidRPr="00E23970" w:rsidRDefault="00D627CB" w:rsidP="00D627CB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2397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E537CC" w:rsidRPr="00E537CC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E2397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9B7D3" w14:textId="5A3990F7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  <w:r w:rsidR="007D36BE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</w:p>
        </w:tc>
        <w:tc>
          <w:tcPr>
            <w:tcW w:w="263" w:type="dxa"/>
          </w:tcPr>
          <w:p w14:paraId="334DDAEA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424DD" w14:textId="0B3FDF2A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D627CB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719</w:t>
            </w:r>
          </w:p>
        </w:tc>
        <w:tc>
          <w:tcPr>
            <w:tcW w:w="278" w:type="dxa"/>
          </w:tcPr>
          <w:p w14:paraId="019714AC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0AA8E" w14:textId="0BF6B770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  <w:r w:rsidR="007D36BE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70" w:type="dxa"/>
          </w:tcPr>
          <w:p w14:paraId="609BD989" w14:textId="77777777" w:rsidR="00D627CB" w:rsidRPr="00E23970" w:rsidRDefault="00D627CB" w:rsidP="00D62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53AD7" w14:textId="1FDFE2BB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D627CB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</w:tr>
      <w:tr w:rsidR="00D627CB" w:rsidRPr="00E23970" w14:paraId="2A021259" w14:textId="77777777" w:rsidTr="002C082C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7D9A883E" w14:textId="77777777" w:rsidR="00D627CB" w:rsidRPr="00E23970" w:rsidRDefault="00D627CB" w:rsidP="00D627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9AB29" w14:textId="757E581A" w:rsidR="00D627CB" w:rsidRPr="00E23970" w:rsidRDefault="00E537CC" w:rsidP="00D627CB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319</w:t>
            </w:r>
            <w:r w:rsidR="007D36BE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807</w:t>
            </w:r>
          </w:p>
        </w:tc>
        <w:tc>
          <w:tcPr>
            <w:tcW w:w="263" w:type="dxa"/>
          </w:tcPr>
          <w:p w14:paraId="6CD80874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92BB3" w14:textId="2240F1BE" w:rsidR="00D627CB" w:rsidRPr="00E23970" w:rsidRDefault="00E537CC" w:rsidP="00D627CB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338</w:t>
            </w:r>
            <w:r w:rsidR="00D627CB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950</w:t>
            </w:r>
          </w:p>
        </w:tc>
        <w:tc>
          <w:tcPr>
            <w:tcW w:w="278" w:type="dxa"/>
          </w:tcPr>
          <w:p w14:paraId="5E9E38AF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1766D" w14:textId="10A3FE34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275</w:t>
            </w:r>
            <w:r w:rsidR="007D36BE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215</w:t>
            </w:r>
          </w:p>
        </w:tc>
        <w:tc>
          <w:tcPr>
            <w:tcW w:w="270" w:type="dxa"/>
          </w:tcPr>
          <w:p w14:paraId="2859202C" w14:textId="77777777" w:rsidR="00D627CB" w:rsidRPr="00E23970" w:rsidRDefault="00D627CB" w:rsidP="00D627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3F319" w14:textId="543A3B08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285</w:t>
            </w:r>
            <w:r w:rsidR="00D627CB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861</w:t>
            </w:r>
          </w:p>
        </w:tc>
      </w:tr>
      <w:tr w:rsidR="00D627CB" w:rsidRPr="00E23970" w14:paraId="2EF556DD" w14:textId="77777777" w:rsidTr="002C082C">
        <w:trPr>
          <w:gridAfter w:val="1"/>
          <w:wAfter w:w="17" w:type="dxa"/>
          <w:cantSplit/>
          <w:trHeight w:val="71"/>
        </w:trPr>
        <w:tc>
          <w:tcPr>
            <w:tcW w:w="4134" w:type="dxa"/>
            <w:vAlign w:val="bottom"/>
            <w:hideMark/>
          </w:tcPr>
          <w:p w14:paraId="2C86BB5F" w14:textId="77777777" w:rsidR="00D627CB" w:rsidRPr="00E23970" w:rsidRDefault="00D627CB" w:rsidP="00D627CB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239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EF996" w14:textId="7EECC7B1" w:rsidR="00D627CB" w:rsidRPr="00E23970" w:rsidRDefault="007D36BE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  <w:r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  <w:r w:rsidRPr="00E239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3" w:type="dxa"/>
            <w:vAlign w:val="bottom"/>
          </w:tcPr>
          <w:p w14:paraId="6A49D3AB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A41B5" w14:textId="45A919D1" w:rsidR="00D627CB" w:rsidRPr="00E23970" w:rsidRDefault="00D627CB" w:rsidP="00C07891">
            <w:pPr>
              <w:pStyle w:val="acctfourfigures"/>
              <w:tabs>
                <w:tab w:val="clear" w:pos="765"/>
              </w:tabs>
              <w:spacing w:line="240" w:lineRule="auto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  <w:r w:rsidRPr="00E239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8" w:type="dxa"/>
            <w:vAlign w:val="bottom"/>
          </w:tcPr>
          <w:p w14:paraId="14C77687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ACE3E" w14:textId="3AB17B47" w:rsidR="00D627CB" w:rsidRPr="00E23970" w:rsidRDefault="007D36BE" w:rsidP="00E320FB">
            <w:pPr>
              <w:pStyle w:val="acctfourfigures"/>
              <w:tabs>
                <w:tab w:val="decimal" w:pos="701"/>
              </w:tabs>
              <w:spacing w:after="100" w:afterAutospacing="1"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  <w:r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  <w:r w:rsidRPr="00E239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666F903" w14:textId="77777777" w:rsidR="00D627CB" w:rsidRPr="00E23970" w:rsidRDefault="00D627CB" w:rsidP="00D627C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BD5C8" w14:textId="7C1F0536" w:rsidR="00D627CB" w:rsidRPr="00E23970" w:rsidRDefault="00D627CB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 w:rsidRPr="00E239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627CB" w:rsidRPr="00E23970" w14:paraId="72FA827C" w14:textId="77777777" w:rsidTr="002C082C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151223C5" w14:textId="77777777" w:rsidR="00D627CB" w:rsidRPr="00E23970" w:rsidRDefault="00D627CB" w:rsidP="00D627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2FAFB" w14:textId="3E083855" w:rsidR="00D627CB" w:rsidRPr="00E23970" w:rsidRDefault="00E537CC" w:rsidP="00D627CB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131</w:t>
            </w:r>
            <w:r w:rsidR="007D36BE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263" w:type="dxa"/>
          </w:tcPr>
          <w:p w14:paraId="4B9354C9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28888B" w14:textId="4DB4B851" w:rsidR="00D627CB" w:rsidRPr="00E23970" w:rsidRDefault="00E537CC" w:rsidP="00D627CB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194</w:t>
            </w:r>
            <w:r w:rsidR="00D627CB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802</w:t>
            </w:r>
          </w:p>
        </w:tc>
        <w:tc>
          <w:tcPr>
            <w:tcW w:w="278" w:type="dxa"/>
          </w:tcPr>
          <w:p w14:paraId="240B416C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D988B3" w14:textId="6063F8A4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</w:t>
            </w:r>
            <w:r w:rsidR="007D36BE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042</w:t>
            </w:r>
          </w:p>
        </w:tc>
        <w:tc>
          <w:tcPr>
            <w:tcW w:w="270" w:type="dxa"/>
          </w:tcPr>
          <w:p w14:paraId="5A5E2B45" w14:textId="77777777" w:rsidR="00D627CB" w:rsidRPr="00E23970" w:rsidRDefault="00D627CB" w:rsidP="00D627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ED3A6" w14:textId="0AE386C3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144</w:t>
            </w:r>
            <w:r w:rsidR="00D627CB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359</w:t>
            </w:r>
          </w:p>
        </w:tc>
      </w:tr>
      <w:tr w:rsidR="00D627CB" w:rsidRPr="008E78CF" w14:paraId="4FCD421D" w14:textId="77777777" w:rsidTr="002C082C">
        <w:trPr>
          <w:gridAfter w:val="1"/>
          <w:wAfter w:w="17" w:type="dxa"/>
          <w:cantSplit/>
        </w:trPr>
        <w:tc>
          <w:tcPr>
            <w:tcW w:w="4134" w:type="dxa"/>
          </w:tcPr>
          <w:p w14:paraId="0F6CC091" w14:textId="77777777" w:rsidR="00D627CB" w:rsidRPr="008E78CF" w:rsidRDefault="00D627CB" w:rsidP="00D627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</w:tcPr>
          <w:p w14:paraId="5A243558" w14:textId="77777777" w:rsidR="00D627CB" w:rsidRPr="008E78CF" w:rsidRDefault="00D627CB" w:rsidP="00D627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63" w:type="dxa"/>
          </w:tcPr>
          <w:p w14:paraId="3A1F536D" w14:textId="77777777" w:rsidR="00D627CB" w:rsidRPr="008E78CF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ED049FF" w14:textId="77777777" w:rsidR="00D627CB" w:rsidRPr="008E78CF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8" w:type="dxa"/>
          </w:tcPr>
          <w:p w14:paraId="77B3ADD3" w14:textId="77777777" w:rsidR="00D627CB" w:rsidRPr="008E78CF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</w:tcPr>
          <w:p w14:paraId="432070F6" w14:textId="77777777" w:rsidR="00D627CB" w:rsidRPr="008E78CF" w:rsidRDefault="00D627CB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0" w:type="dxa"/>
          </w:tcPr>
          <w:p w14:paraId="4E9A6A34" w14:textId="77777777" w:rsidR="00D627CB" w:rsidRPr="008E78CF" w:rsidRDefault="00D627CB" w:rsidP="00D627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14E928C1" w14:textId="77777777" w:rsidR="00D627CB" w:rsidRPr="008E78CF" w:rsidRDefault="00D627CB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D627CB" w:rsidRPr="00E23970" w14:paraId="25E76EE3" w14:textId="77777777" w:rsidTr="002C082C">
        <w:trPr>
          <w:gridAfter w:val="1"/>
          <w:wAfter w:w="17" w:type="dxa"/>
          <w:cantSplit/>
        </w:trPr>
        <w:tc>
          <w:tcPr>
            <w:tcW w:w="4134" w:type="dxa"/>
          </w:tcPr>
          <w:p w14:paraId="106E2FC0" w14:textId="77777777" w:rsidR="00D627CB" w:rsidRPr="00E23970" w:rsidRDefault="00D627CB" w:rsidP="00D627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39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tcBorders>
              <w:left w:val="nil"/>
              <w:bottom w:val="double" w:sz="4" w:space="0" w:color="auto"/>
              <w:right w:val="nil"/>
            </w:tcBorders>
          </w:tcPr>
          <w:p w14:paraId="6E2A8ABA" w14:textId="3304E610" w:rsidR="00D627CB" w:rsidRPr="00E23970" w:rsidRDefault="00E537CC" w:rsidP="00D627CB">
            <w:pPr>
              <w:pStyle w:val="acctfourfigures"/>
              <w:tabs>
                <w:tab w:val="decimal" w:pos="465"/>
              </w:tabs>
              <w:spacing w:line="240" w:lineRule="auto"/>
              <w:ind w:left="-83" w:right="73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139</w:t>
            </w:r>
            <w:r w:rsidR="001605CD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644</w:t>
            </w:r>
          </w:p>
        </w:tc>
        <w:tc>
          <w:tcPr>
            <w:tcW w:w="263" w:type="dxa"/>
          </w:tcPr>
          <w:p w14:paraId="7118E153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28932BF" w14:textId="15F9E2B0" w:rsidR="00D627CB" w:rsidRPr="00E23970" w:rsidRDefault="00E537CC" w:rsidP="00D627CB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205</w:t>
            </w:r>
            <w:r w:rsidR="00D627CB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</w:t>
            </w:r>
          </w:p>
        </w:tc>
        <w:tc>
          <w:tcPr>
            <w:tcW w:w="278" w:type="dxa"/>
          </w:tcPr>
          <w:p w14:paraId="446CC47E" w14:textId="77777777" w:rsidR="00D627CB" w:rsidRPr="00E23970" w:rsidRDefault="00D627CB" w:rsidP="00D6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left w:val="nil"/>
              <w:bottom w:val="double" w:sz="4" w:space="0" w:color="auto"/>
              <w:right w:val="nil"/>
            </w:tcBorders>
          </w:tcPr>
          <w:p w14:paraId="1BBB0053" w14:textId="139E0DED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251</w:t>
            </w:r>
            <w:r w:rsidR="001605CD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270" w:type="dxa"/>
          </w:tcPr>
          <w:p w14:paraId="70082EDD" w14:textId="77777777" w:rsidR="00D627CB" w:rsidRPr="00E23970" w:rsidRDefault="00D627CB" w:rsidP="00D627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</w:tcPr>
          <w:p w14:paraId="04FAD5C4" w14:textId="70732730" w:rsidR="00D627CB" w:rsidRPr="00E23970" w:rsidRDefault="00E537CC" w:rsidP="00D6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326</w:t>
            </w:r>
            <w:r w:rsidR="00D627CB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287</w:t>
            </w:r>
          </w:p>
        </w:tc>
      </w:tr>
      <w:tr w:rsidR="002A11CE" w:rsidRPr="00D00105" w14:paraId="02A9D4DD" w14:textId="77777777" w:rsidTr="002C082C">
        <w:trPr>
          <w:gridAfter w:val="1"/>
          <w:wAfter w:w="17" w:type="dxa"/>
          <w:cantSplit/>
        </w:trPr>
        <w:tc>
          <w:tcPr>
            <w:tcW w:w="4134" w:type="dxa"/>
          </w:tcPr>
          <w:p w14:paraId="72CAC775" w14:textId="77777777" w:rsidR="002A11CE" w:rsidRPr="00D00105" w:rsidRDefault="002A11CE" w:rsidP="002A11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</w:tcPr>
          <w:p w14:paraId="6852C4F1" w14:textId="77777777" w:rsidR="002A11CE" w:rsidRPr="00D00105" w:rsidRDefault="002A11CE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A5A520D" w14:textId="77777777" w:rsidR="002A11CE" w:rsidRPr="00D00105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60AAA46" w14:textId="77777777" w:rsidR="002A11CE" w:rsidRPr="00D00105" w:rsidRDefault="002A11CE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6232E1F8" w14:textId="77777777" w:rsidR="002A11CE" w:rsidRPr="00D00105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</w:tcPr>
          <w:p w14:paraId="5513DD2E" w14:textId="77777777" w:rsidR="002A11CE" w:rsidRPr="00D00105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1911BD" w14:textId="77777777" w:rsidR="002A11CE" w:rsidRPr="00D00105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ACA6C4F" w14:textId="77777777" w:rsidR="002A11CE" w:rsidRPr="00D00105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A11CE" w:rsidRPr="00E23970" w14:paraId="6A15FC6B" w14:textId="77777777" w:rsidTr="002C082C">
        <w:trPr>
          <w:gridAfter w:val="1"/>
          <w:wAfter w:w="17" w:type="dxa"/>
          <w:cantSplit/>
        </w:trPr>
        <w:tc>
          <w:tcPr>
            <w:tcW w:w="4134" w:type="dxa"/>
            <w:vAlign w:val="bottom"/>
          </w:tcPr>
          <w:p w14:paraId="4602238D" w14:textId="4DC06D72" w:rsidR="002A11CE" w:rsidRPr="00E23970" w:rsidRDefault="002A11CE" w:rsidP="002A11CE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E2397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16" w:type="dxa"/>
            <w:gridSpan w:val="4"/>
            <w:vAlign w:val="bottom"/>
          </w:tcPr>
          <w:p w14:paraId="5B1ABA61" w14:textId="77777777" w:rsidR="002A11CE" w:rsidRPr="00E23970" w:rsidRDefault="002A11CE" w:rsidP="002A11C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23970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2B6CF321" w14:textId="77777777" w:rsidR="002A11CE" w:rsidRPr="00E23970" w:rsidRDefault="002A11CE" w:rsidP="002A11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0DB8154E" w14:textId="77777777" w:rsidR="002A11CE" w:rsidRPr="00E23970" w:rsidRDefault="002A11CE" w:rsidP="002A11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2397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01B72" w:rsidRPr="00E23970" w14:paraId="7E80B8FD" w14:textId="77777777" w:rsidTr="002C082C">
        <w:trPr>
          <w:gridAfter w:val="1"/>
          <w:wAfter w:w="17" w:type="dxa"/>
          <w:cantSplit/>
        </w:trPr>
        <w:tc>
          <w:tcPr>
            <w:tcW w:w="4134" w:type="dxa"/>
            <w:vAlign w:val="bottom"/>
          </w:tcPr>
          <w:p w14:paraId="68817FB7" w14:textId="1A313C65" w:rsidR="00001B72" w:rsidRPr="00E23970" w:rsidRDefault="00001B72" w:rsidP="00001B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176" w:type="dxa"/>
            <w:vAlign w:val="bottom"/>
          </w:tcPr>
          <w:p w14:paraId="4B0D906F" w14:textId="570FDBAB" w:rsidR="00001B72" w:rsidRPr="00E23970" w:rsidRDefault="00E537CC" w:rsidP="00001B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537C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3" w:type="dxa"/>
            <w:vAlign w:val="bottom"/>
          </w:tcPr>
          <w:p w14:paraId="626ABCF3" w14:textId="77777777" w:rsidR="00001B72" w:rsidRPr="00E23970" w:rsidRDefault="00001B72" w:rsidP="00001B7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33DFB32F" w14:textId="006EBD96" w:rsidR="00001B72" w:rsidRPr="00E23970" w:rsidRDefault="00E537CC" w:rsidP="00001B7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537C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8" w:type="dxa"/>
          </w:tcPr>
          <w:p w14:paraId="27E9E40C" w14:textId="77777777" w:rsidR="00001B72" w:rsidRPr="00E23970" w:rsidRDefault="00001B72" w:rsidP="00001B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2DE6F42" w14:textId="27A78479" w:rsidR="00001B72" w:rsidRPr="00E23970" w:rsidRDefault="00E537CC" w:rsidP="00001B7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537CC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3A5F1B15" w14:textId="77777777" w:rsidR="00001B72" w:rsidRPr="00E23970" w:rsidRDefault="00001B72" w:rsidP="00001B7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D9EC1E1" w14:textId="4D7E5E9C" w:rsidR="00001B72" w:rsidRPr="00E23970" w:rsidRDefault="00E537CC" w:rsidP="00001B7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537C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2A11CE" w:rsidRPr="00E23970" w14:paraId="520F8454" w14:textId="77777777" w:rsidTr="002C082C">
        <w:trPr>
          <w:gridAfter w:val="1"/>
          <w:wAfter w:w="17" w:type="dxa"/>
          <w:cantSplit/>
        </w:trPr>
        <w:tc>
          <w:tcPr>
            <w:tcW w:w="4134" w:type="dxa"/>
            <w:vAlign w:val="bottom"/>
            <w:hideMark/>
          </w:tcPr>
          <w:p w14:paraId="2B45C39D" w14:textId="77777777" w:rsidR="002A11CE" w:rsidRPr="00E23970" w:rsidRDefault="002A11CE" w:rsidP="002A11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5" w:type="dxa"/>
            <w:gridSpan w:val="8"/>
            <w:vAlign w:val="bottom"/>
            <w:hideMark/>
          </w:tcPr>
          <w:p w14:paraId="2E6E21B2" w14:textId="77777777" w:rsidR="002A11CE" w:rsidRPr="00E23970" w:rsidRDefault="002A11CE" w:rsidP="002A11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2397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01B72" w:rsidRPr="00E23970" w14:paraId="7215A5FD" w14:textId="77777777" w:rsidTr="002C082C">
        <w:trPr>
          <w:gridAfter w:val="1"/>
          <w:wAfter w:w="17" w:type="dxa"/>
          <w:cantSplit/>
        </w:trPr>
        <w:tc>
          <w:tcPr>
            <w:tcW w:w="4134" w:type="dxa"/>
          </w:tcPr>
          <w:p w14:paraId="38545C1D" w14:textId="38C1E9F3" w:rsidR="00001B72" w:rsidRPr="00E23970" w:rsidRDefault="00001B72" w:rsidP="00001B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9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E537CC" w:rsidRPr="00E537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239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6" w:type="dxa"/>
          </w:tcPr>
          <w:p w14:paraId="175E96F6" w14:textId="599517AF" w:rsidR="00001B72" w:rsidRPr="00E23970" w:rsidRDefault="00E537CC" w:rsidP="00001B7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  <w:r w:rsidR="00001B72" w:rsidRPr="00E239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</w:t>
            </w:r>
          </w:p>
        </w:tc>
        <w:tc>
          <w:tcPr>
            <w:tcW w:w="263" w:type="dxa"/>
          </w:tcPr>
          <w:p w14:paraId="22D2075A" w14:textId="77777777" w:rsidR="00001B72" w:rsidRPr="00E23970" w:rsidRDefault="00001B72" w:rsidP="00001B7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6E70D312" w14:textId="4944A002" w:rsidR="00001B72" w:rsidRPr="00E23970" w:rsidRDefault="00E537CC" w:rsidP="00001B7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001B72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  <w:tc>
          <w:tcPr>
            <w:tcW w:w="278" w:type="dxa"/>
          </w:tcPr>
          <w:p w14:paraId="795E4F66" w14:textId="77777777" w:rsidR="00001B72" w:rsidRPr="00E23970" w:rsidRDefault="00001B72" w:rsidP="00001B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218F19E" w14:textId="5A6C192A" w:rsidR="00001B72" w:rsidRPr="00E23970" w:rsidRDefault="00E537CC" w:rsidP="00001B7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  <w:r w:rsidR="00001B72" w:rsidRPr="00E239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270" w:type="dxa"/>
          </w:tcPr>
          <w:p w14:paraId="01FA1417" w14:textId="77777777" w:rsidR="00001B72" w:rsidRPr="00E23970" w:rsidRDefault="00001B72" w:rsidP="00001B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1E17A17" w14:textId="7A6E08CD" w:rsidR="00001B72" w:rsidRPr="00E23970" w:rsidRDefault="00E537CC" w:rsidP="00001B7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="00001B72" w:rsidRPr="00E239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756</w:t>
            </w:r>
          </w:p>
        </w:tc>
      </w:tr>
      <w:tr w:rsidR="00001B72" w:rsidRPr="00E23970" w14:paraId="3471E0F7" w14:textId="77777777" w:rsidTr="002C082C">
        <w:trPr>
          <w:gridAfter w:val="1"/>
          <w:wAfter w:w="17" w:type="dxa"/>
          <w:cantSplit/>
        </w:trPr>
        <w:tc>
          <w:tcPr>
            <w:tcW w:w="4134" w:type="dxa"/>
          </w:tcPr>
          <w:p w14:paraId="161B2D56" w14:textId="163EC11A" w:rsidR="00001B72" w:rsidRPr="00E23970" w:rsidRDefault="00001B72" w:rsidP="00001B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97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6" w:type="dxa"/>
          </w:tcPr>
          <w:p w14:paraId="2BA6EE4C" w14:textId="3E6CF085" w:rsidR="00001B72" w:rsidRPr="00E23970" w:rsidRDefault="00E537CC" w:rsidP="00001B7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8F7F95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</w:p>
        </w:tc>
        <w:tc>
          <w:tcPr>
            <w:tcW w:w="263" w:type="dxa"/>
          </w:tcPr>
          <w:p w14:paraId="3E1099F9" w14:textId="77777777" w:rsidR="00001B72" w:rsidRPr="00E23970" w:rsidRDefault="00001B72" w:rsidP="00001B7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1DEFC06C" w14:textId="4B0F6552" w:rsidR="00001B72" w:rsidRPr="00E23970" w:rsidRDefault="00E537CC" w:rsidP="00001B7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001B72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785</w:t>
            </w:r>
          </w:p>
        </w:tc>
        <w:tc>
          <w:tcPr>
            <w:tcW w:w="278" w:type="dxa"/>
          </w:tcPr>
          <w:p w14:paraId="11B5B658" w14:textId="77777777" w:rsidR="00001B72" w:rsidRPr="00E23970" w:rsidRDefault="00001B72" w:rsidP="00001B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3210FE9" w14:textId="6B81DD49" w:rsidR="00001B72" w:rsidRPr="00E23970" w:rsidRDefault="00E537CC" w:rsidP="00001B7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8F7F95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</w:p>
        </w:tc>
        <w:tc>
          <w:tcPr>
            <w:tcW w:w="270" w:type="dxa"/>
          </w:tcPr>
          <w:p w14:paraId="266C0B21" w14:textId="77777777" w:rsidR="00001B72" w:rsidRPr="00E23970" w:rsidRDefault="00001B72" w:rsidP="00001B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9F3AE49" w14:textId="54B8A653" w:rsidR="00001B72" w:rsidRPr="00E23970" w:rsidRDefault="00E537CC" w:rsidP="00001B7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001B72" w:rsidRPr="00E23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3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</w:p>
        </w:tc>
      </w:tr>
      <w:tr w:rsidR="00001B72" w:rsidRPr="00E23970" w14:paraId="606DDF43" w14:textId="77777777" w:rsidTr="002C082C">
        <w:trPr>
          <w:gridAfter w:val="1"/>
          <w:wAfter w:w="17" w:type="dxa"/>
          <w:cantSplit/>
        </w:trPr>
        <w:tc>
          <w:tcPr>
            <w:tcW w:w="4134" w:type="dxa"/>
          </w:tcPr>
          <w:p w14:paraId="664D1AD9" w14:textId="34644037" w:rsidR="00001B72" w:rsidRPr="00E23970" w:rsidRDefault="00001B72" w:rsidP="00001B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39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E2397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239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E2397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239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370BE80D" w14:textId="68250166" w:rsidR="00001B72" w:rsidRPr="00E23970" w:rsidRDefault="00E537CC" w:rsidP="00001B7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191</w:t>
            </w:r>
            <w:r w:rsidR="008F7F95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286</w:t>
            </w:r>
          </w:p>
        </w:tc>
        <w:tc>
          <w:tcPr>
            <w:tcW w:w="263" w:type="dxa"/>
          </w:tcPr>
          <w:p w14:paraId="5ED1FFCE" w14:textId="77777777" w:rsidR="00001B72" w:rsidRPr="00E23970" w:rsidRDefault="00001B72" w:rsidP="00001B7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4F6DCF" w14:textId="5DD0540C" w:rsidR="00001B72" w:rsidRPr="00E23970" w:rsidRDefault="00E537CC" w:rsidP="00001B7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144</w:t>
            </w:r>
            <w:r w:rsidR="00001B72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148</w:t>
            </w:r>
          </w:p>
        </w:tc>
        <w:tc>
          <w:tcPr>
            <w:tcW w:w="278" w:type="dxa"/>
          </w:tcPr>
          <w:p w14:paraId="37346E39" w14:textId="77777777" w:rsidR="00001B72" w:rsidRPr="00E23970" w:rsidRDefault="00001B72" w:rsidP="00001B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71755A3E" w14:textId="777ADD6B" w:rsidR="00001B72" w:rsidRPr="00E23970" w:rsidRDefault="00E537CC" w:rsidP="00001B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232</w:t>
            </w:r>
            <w:r w:rsidR="008F7F95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472</w:t>
            </w:r>
          </w:p>
        </w:tc>
        <w:tc>
          <w:tcPr>
            <w:tcW w:w="270" w:type="dxa"/>
          </w:tcPr>
          <w:p w14:paraId="3E13FF0D" w14:textId="77777777" w:rsidR="00001B72" w:rsidRPr="00E23970" w:rsidRDefault="00001B72" w:rsidP="00001B7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02C5963" w14:textId="41DF72D3" w:rsidR="00001B72" w:rsidRPr="00E23970" w:rsidRDefault="00E537CC" w:rsidP="00001B7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186</w:t>
            </w:r>
            <w:r w:rsidR="00001B72" w:rsidRPr="00E23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227</w:t>
            </w:r>
          </w:p>
        </w:tc>
      </w:tr>
    </w:tbl>
    <w:p w14:paraId="70ADD508" w14:textId="77777777" w:rsidR="00E23970" w:rsidRPr="000F3817" w:rsidRDefault="00802238" w:rsidP="0080223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F3817">
        <w:rPr>
          <w:rFonts w:asciiTheme="majorBidi" w:hAnsiTheme="majorBidi" w:cstheme="majorBidi"/>
          <w:sz w:val="30"/>
          <w:szCs w:val="30"/>
        </w:rPr>
        <w:tab/>
      </w:r>
    </w:p>
    <w:p w14:paraId="2567F085" w14:textId="2723FBE9" w:rsidR="00E94831" w:rsidRPr="00802238" w:rsidRDefault="005468F9" w:rsidP="0080223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highlight w:val="yellow"/>
        </w:rPr>
        <w:sectPr w:rsidR="00E94831" w:rsidRPr="00802238" w:rsidSect="009A1F82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5"/>
          <w:cols w:space="708"/>
          <w:docGrid w:linePitch="360"/>
        </w:sectPr>
      </w:pPr>
      <w:r w:rsidRPr="00802238">
        <w:rPr>
          <w:rFonts w:asciiTheme="majorBidi" w:hAnsiTheme="majorBidi" w:cstheme="majorBidi" w:hint="cs"/>
          <w:sz w:val="26"/>
          <w:szCs w:val="26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E537CC" w:rsidRPr="00E537CC">
        <w:rPr>
          <w:rFonts w:asciiTheme="majorBidi" w:hAnsiTheme="majorBidi" w:cstheme="majorBidi"/>
          <w:sz w:val="26"/>
          <w:szCs w:val="26"/>
        </w:rPr>
        <w:t>25</w:t>
      </w:r>
      <w:r w:rsidR="00CD3DF4" w:rsidRPr="00802238">
        <w:rPr>
          <w:rFonts w:asciiTheme="majorBidi" w:hAnsiTheme="majorBidi" w:cstheme="majorBidi"/>
          <w:sz w:val="26"/>
          <w:szCs w:val="26"/>
          <w:highlight w:val="yellow"/>
        </w:rPr>
        <w:br w:type="page"/>
      </w:r>
    </w:p>
    <w:p w14:paraId="1E78E216" w14:textId="1F571BFB" w:rsidR="002B4831" w:rsidRPr="009A5B79" w:rsidRDefault="002B4831" w:rsidP="00067062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9A5B7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ลูกหนี้ตามสัญญาเช่า</w:t>
      </w:r>
    </w:p>
    <w:p w14:paraId="6BD935B0" w14:textId="1D2037DF" w:rsidR="00E00AF2" w:rsidRPr="0022336F" w:rsidRDefault="00E00AF2" w:rsidP="00E00AF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236"/>
        <w:gridCol w:w="1024"/>
        <w:gridCol w:w="241"/>
        <w:gridCol w:w="1019"/>
        <w:gridCol w:w="236"/>
        <w:gridCol w:w="1024"/>
        <w:gridCol w:w="236"/>
        <w:gridCol w:w="934"/>
        <w:gridCol w:w="236"/>
        <w:gridCol w:w="934"/>
        <w:gridCol w:w="262"/>
        <w:gridCol w:w="998"/>
        <w:gridCol w:w="236"/>
        <w:gridCol w:w="1024"/>
        <w:gridCol w:w="236"/>
        <w:gridCol w:w="934"/>
        <w:gridCol w:w="236"/>
        <w:gridCol w:w="1024"/>
      </w:tblGrid>
      <w:tr w:rsidR="003F6B24" w:rsidRPr="009A5B79" w14:paraId="29659E0F" w14:textId="77777777" w:rsidTr="002D6E83">
        <w:trPr>
          <w:trHeight w:val="381"/>
        </w:trPr>
        <w:tc>
          <w:tcPr>
            <w:tcW w:w="2160" w:type="dxa"/>
          </w:tcPr>
          <w:p w14:paraId="01692E17" w14:textId="77777777" w:rsidR="003F6B24" w:rsidRPr="009A5B79" w:rsidRDefault="003F6B24" w:rsidP="00141CE6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0" w:type="dxa"/>
            <w:gridSpan w:val="19"/>
            <w:vAlign w:val="bottom"/>
          </w:tcPr>
          <w:p w14:paraId="6FCD132D" w14:textId="251CCA93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9A5B79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</w:tr>
      <w:tr w:rsidR="003F6B24" w:rsidRPr="009A5B79" w14:paraId="5CCC40D5" w14:textId="77777777" w:rsidTr="00141CE6">
        <w:trPr>
          <w:trHeight w:val="381"/>
        </w:trPr>
        <w:tc>
          <w:tcPr>
            <w:tcW w:w="2160" w:type="dxa"/>
          </w:tcPr>
          <w:p w14:paraId="6768226D" w14:textId="77777777" w:rsidR="003F6B24" w:rsidRPr="009A5B79" w:rsidRDefault="003F6B24" w:rsidP="00141CE6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0FDA7B6" w14:textId="77777777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B7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</w:t>
            </w:r>
            <w:r w:rsidRPr="009A5B7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ช่า</w:t>
            </w:r>
          </w:p>
        </w:tc>
        <w:tc>
          <w:tcPr>
            <w:tcW w:w="241" w:type="dxa"/>
            <w:vAlign w:val="bottom"/>
          </w:tcPr>
          <w:p w14:paraId="3E17AB1D" w14:textId="77777777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9" w:type="dxa"/>
            <w:gridSpan w:val="3"/>
            <w:vAlign w:val="bottom"/>
          </w:tcPr>
          <w:p w14:paraId="2D0C41A4" w14:textId="77777777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B7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236" w:type="dxa"/>
            <w:vAlign w:val="bottom"/>
          </w:tcPr>
          <w:p w14:paraId="4A3EFCB4" w14:textId="77777777" w:rsidR="003F6B24" w:rsidRPr="009A5B79" w:rsidRDefault="003F6B24" w:rsidP="00141CE6">
            <w:pPr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vAlign w:val="bottom"/>
          </w:tcPr>
          <w:p w14:paraId="6D717435" w14:textId="77777777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B7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262" w:type="dxa"/>
          </w:tcPr>
          <w:p w14:paraId="348407E5" w14:textId="77777777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258" w:type="dxa"/>
            <w:gridSpan w:val="3"/>
          </w:tcPr>
          <w:p w14:paraId="482FB2BC" w14:textId="77777777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B7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68E8A844" w14:textId="77777777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194" w:type="dxa"/>
            <w:gridSpan w:val="3"/>
            <w:vAlign w:val="bottom"/>
          </w:tcPr>
          <w:p w14:paraId="408C2DF7" w14:textId="77777777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B7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สุทธิ</w:t>
            </w:r>
          </w:p>
        </w:tc>
      </w:tr>
      <w:tr w:rsidR="00442002" w:rsidRPr="009A5B79" w14:paraId="5ADBA977" w14:textId="77777777" w:rsidTr="00141CE6">
        <w:trPr>
          <w:trHeight w:val="60"/>
        </w:trPr>
        <w:tc>
          <w:tcPr>
            <w:tcW w:w="2160" w:type="dxa"/>
          </w:tcPr>
          <w:p w14:paraId="22E01EFF" w14:textId="77777777" w:rsidR="00442002" w:rsidRPr="009A5B79" w:rsidRDefault="00442002" w:rsidP="00442002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11DA88" w14:textId="515E7132" w:rsidR="00442002" w:rsidRPr="009A5B79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6F9483B" w14:textId="77777777" w:rsidR="00442002" w:rsidRPr="009A5B79" w:rsidRDefault="00442002" w:rsidP="004420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54DB72" w14:textId="50821634" w:rsidR="00442002" w:rsidRPr="009A5B79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2673805A" w14:textId="77777777" w:rsidR="00442002" w:rsidRPr="009A5B79" w:rsidRDefault="00442002" w:rsidP="0044200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380FD1AA" w14:textId="62AD022E" w:rsidR="00442002" w:rsidRPr="009A5B79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1EB3FD9" w14:textId="77777777" w:rsidR="00442002" w:rsidRPr="009A5B79" w:rsidRDefault="00442002" w:rsidP="004420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8FD408C" w14:textId="2BB2597F" w:rsidR="00442002" w:rsidRPr="009A5B79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6A21719" w14:textId="77777777" w:rsidR="00442002" w:rsidRPr="009A5B79" w:rsidRDefault="00442002" w:rsidP="00442002">
            <w:pPr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035CE491" w14:textId="1384975F" w:rsidR="00442002" w:rsidRPr="009A5B79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1DB930EC" w14:textId="77777777" w:rsidR="00442002" w:rsidRPr="009A5B79" w:rsidRDefault="00442002" w:rsidP="004420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4968195" w14:textId="104664E3" w:rsidR="00442002" w:rsidRPr="009A5B79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2" w:type="dxa"/>
          </w:tcPr>
          <w:p w14:paraId="7CF625A4" w14:textId="77777777" w:rsidR="00442002" w:rsidRPr="009A5B79" w:rsidRDefault="00442002" w:rsidP="004420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A0EEFBB" w14:textId="51B50CF9" w:rsidR="00442002" w:rsidRPr="009A5B79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A0F82D1" w14:textId="77777777" w:rsidR="00442002" w:rsidRPr="009A5B79" w:rsidRDefault="00442002" w:rsidP="004420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1A7A5F" w14:textId="46C4DEB4" w:rsidR="00442002" w:rsidRPr="009A5B79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2D55E76" w14:textId="77777777" w:rsidR="00442002" w:rsidRPr="009A5B79" w:rsidRDefault="00442002" w:rsidP="004420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E95A770" w14:textId="323F926A" w:rsidR="00442002" w:rsidRPr="009A5B79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2E4553F9" w14:textId="77777777" w:rsidR="00442002" w:rsidRPr="009A5B79" w:rsidRDefault="00442002" w:rsidP="004420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4B33A98" w14:textId="6CED1761" w:rsidR="00442002" w:rsidRPr="009A5B79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F6B24" w:rsidRPr="009A5B79" w14:paraId="639058F0" w14:textId="77777777" w:rsidTr="00141CE6">
        <w:trPr>
          <w:trHeight w:val="60"/>
        </w:trPr>
        <w:tc>
          <w:tcPr>
            <w:tcW w:w="2160" w:type="dxa"/>
          </w:tcPr>
          <w:p w14:paraId="380128AD" w14:textId="77777777" w:rsidR="003F6B24" w:rsidRPr="009A5B79" w:rsidRDefault="003F6B24" w:rsidP="00141CE6">
            <w:pPr>
              <w:spacing w:line="240" w:lineRule="auto"/>
              <w:ind w:left="157" w:right="-110" w:hanging="1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0" w:type="dxa"/>
            <w:gridSpan w:val="19"/>
            <w:vAlign w:val="center"/>
          </w:tcPr>
          <w:p w14:paraId="1F8244A6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A5B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3F6B24" w:rsidRPr="009A5B79" w14:paraId="3E66E47D" w14:textId="77777777" w:rsidTr="00141CE6">
        <w:trPr>
          <w:trHeight w:val="60"/>
        </w:trPr>
        <w:tc>
          <w:tcPr>
            <w:tcW w:w="2160" w:type="dxa"/>
          </w:tcPr>
          <w:p w14:paraId="33B0D7B7" w14:textId="77777777" w:rsidR="003F6B24" w:rsidRPr="009A5B79" w:rsidRDefault="003F6B24" w:rsidP="00141CE6">
            <w:pPr>
              <w:spacing w:line="240" w:lineRule="auto"/>
              <w:ind w:left="157" w:right="-110" w:hanging="14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9A5B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990" w:type="dxa"/>
            <w:vAlign w:val="bottom"/>
          </w:tcPr>
          <w:p w14:paraId="225049DE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D2EA0F0" w14:textId="77777777" w:rsidR="003F6B24" w:rsidRPr="009A5B79" w:rsidRDefault="003F6B24" w:rsidP="00141CE6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0E1087C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540F22BC" w14:textId="77777777" w:rsidR="003F6B24" w:rsidRPr="009A5B79" w:rsidRDefault="003F6B24" w:rsidP="00141CE6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63B46E26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BF283AB" w14:textId="77777777" w:rsidR="003F6B24" w:rsidRPr="009A5B79" w:rsidRDefault="003F6B24" w:rsidP="00141CE6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1B2051F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57B5378" w14:textId="77777777" w:rsidR="003F6B24" w:rsidRPr="009A5B79" w:rsidRDefault="003F6B24" w:rsidP="00141CE6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73E214C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590405E" w14:textId="77777777" w:rsidR="003F6B24" w:rsidRPr="009A5B79" w:rsidRDefault="003F6B24" w:rsidP="00141CE6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A02353B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1C10588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8" w:type="dxa"/>
          </w:tcPr>
          <w:p w14:paraId="24FDF7DE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E1AC1BC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23872B15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38C79AE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34" w:type="dxa"/>
          </w:tcPr>
          <w:p w14:paraId="0F24D2C5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2B678C8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7D444062" w14:textId="035EE712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442002" w:rsidRPr="009A5B79" w14:paraId="146B95A7" w14:textId="77777777" w:rsidTr="00CA5E7C">
        <w:trPr>
          <w:trHeight w:val="60"/>
        </w:trPr>
        <w:tc>
          <w:tcPr>
            <w:tcW w:w="2160" w:type="dxa"/>
          </w:tcPr>
          <w:p w14:paraId="0C58770A" w14:textId="7B864EDB" w:rsidR="00442002" w:rsidRPr="009A5B79" w:rsidRDefault="00442002" w:rsidP="00442002">
            <w:pPr>
              <w:spacing w:line="240" w:lineRule="auto"/>
              <w:ind w:left="157" w:right="-171" w:hanging="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B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5B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38DB7620" w14:textId="77DC5EBF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 w:rsidR="005843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236" w:type="dxa"/>
            <w:vAlign w:val="bottom"/>
          </w:tcPr>
          <w:p w14:paraId="564F8C01" w14:textId="77777777" w:rsidR="00442002" w:rsidRPr="009A5B79" w:rsidRDefault="00442002" w:rsidP="00442002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4BAEF29" w14:textId="7A9CA75D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144</w:t>
            </w:r>
            <w:r w:rsidR="00442002"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41" w:type="dxa"/>
            <w:vAlign w:val="bottom"/>
          </w:tcPr>
          <w:p w14:paraId="5275C7D8" w14:textId="77777777" w:rsidR="00442002" w:rsidRPr="009A5B79" w:rsidRDefault="00442002" w:rsidP="00442002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  <w:vAlign w:val="center"/>
          </w:tcPr>
          <w:p w14:paraId="0B807C0B" w14:textId="7815F7D5" w:rsidR="00442002" w:rsidRPr="009A5B79" w:rsidRDefault="00584327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555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B236BEA" w14:textId="77777777" w:rsidR="00442002" w:rsidRPr="009A5B79" w:rsidRDefault="00442002" w:rsidP="0044200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8EFD981" w14:textId="16C0BE2C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565</w:t>
            </w: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478207A" w14:textId="77777777" w:rsidR="00442002" w:rsidRPr="009A5B79" w:rsidRDefault="00442002" w:rsidP="00442002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F82B07A" w14:textId="3DA6A1F5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5843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36" w:type="dxa"/>
            <w:vAlign w:val="bottom"/>
          </w:tcPr>
          <w:p w14:paraId="43B90F16" w14:textId="77777777" w:rsidR="00442002" w:rsidRPr="009A5B79" w:rsidRDefault="00442002" w:rsidP="0044200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D84A5DF" w14:textId="7FD34B9D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442002" w:rsidRPr="009A5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62" w:type="dxa"/>
          </w:tcPr>
          <w:p w14:paraId="54DC1E8C" w14:textId="77777777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</w:tcPr>
          <w:p w14:paraId="1B8CC617" w14:textId="059B607A" w:rsidR="00442002" w:rsidRPr="009A5B79" w:rsidRDefault="00584327" w:rsidP="001A38FA">
            <w:pPr>
              <w:pStyle w:val="acctfourfigures"/>
              <w:tabs>
                <w:tab w:val="clear" w:pos="765"/>
              </w:tabs>
              <w:spacing w:line="240" w:lineRule="atLeast"/>
              <w:ind w:left="-6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298230C" w14:textId="77777777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218529CD" w14:textId="31F7EE70" w:rsidR="00442002" w:rsidRPr="00592C8F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673</w:t>
            </w:r>
            <w:r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CA157EC" w14:textId="77777777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24B6B6ED" w14:textId="6209771B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="005843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36" w:type="dxa"/>
            <w:vAlign w:val="bottom"/>
          </w:tcPr>
          <w:p w14:paraId="109472CC" w14:textId="77777777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2A04C7A4" w14:textId="596F38F2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442002" w:rsidRPr="009A5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</w:tr>
      <w:tr w:rsidR="00442002" w:rsidRPr="009A5B79" w14:paraId="3C4E666A" w14:textId="77777777" w:rsidTr="00CA5E7C">
        <w:trPr>
          <w:trHeight w:val="60"/>
        </w:trPr>
        <w:tc>
          <w:tcPr>
            <w:tcW w:w="2160" w:type="dxa"/>
            <w:vAlign w:val="bottom"/>
          </w:tcPr>
          <w:p w14:paraId="7E58EE8C" w14:textId="64674E5C" w:rsidR="00442002" w:rsidRPr="009A5B79" w:rsidRDefault="00442002" w:rsidP="00442002">
            <w:pPr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B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5B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5B7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A5B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A5B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34C46A9E" w14:textId="4A0D7398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217</w:t>
            </w:r>
            <w:r w:rsidR="005843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236" w:type="dxa"/>
            <w:vAlign w:val="bottom"/>
          </w:tcPr>
          <w:p w14:paraId="6E3B0FAE" w14:textId="77777777" w:rsidR="00442002" w:rsidRPr="009A5B79" w:rsidRDefault="00442002" w:rsidP="00442002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6AD56FB5" w14:textId="64ED9DA3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  <w:r w:rsidR="00442002"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241" w:type="dxa"/>
            <w:vAlign w:val="bottom"/>
          </w:tcPr>
          <w:p w14:paraId="192B695E" w14:textId="77777777" w:rsidR="00442002" w:rsidRPr="009A5B79" w:rsidRDefault="00442002" w:rsidP="00442002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  <w:vAlign w:val="center"/>
          </w:tcPr>
          <w:p w14:paraId="3176034E" w14:textId="34F46AEC" w:rsidR="00442002" w:rsidRPr="009A5B79" w:rsidRDefault="00584327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149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224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7699E1B" w14:textId="77777777" w:rsidR="00442002" w:rsidRPr="009A5B79" w:rsidRDefault="00442002" w:rsidP="0044200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9E33252" w14:textId="15C3F47A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612</w:t>
            </w: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C0E5CB1" w14:textId="77777777" w:rsidR="00442002" w:rsidRPr="009A5B79" w:rsidRDefault="00442002" w:rsidP="00442002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3E06B12B" w14:textId="3D5F2C14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="005843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236" w:type="dxa"/>
            <w:vAlign w:val="bottom"/>
          </w:tcPr>
          <w:p w14:paraId="21C7814F" w14:textId="77777777" w:rsidR="00442002" w:rsidRPr="009A5B79" w:rsidRDefault="00442002" w:rsidP="0044200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DB8807F" w14:textId="019D066C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318</w:t>
            </w:r>
            <w:r w:rsidR="00442002" w:rsidRPr="009A5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62" w:type="dxa"/>
          </w:tcPr>
          <w:p w14:paraId="2A268F4F" w14:textId="77777777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</w:tcPr>
          <w:p w14:paraId="24549741" w14:textId="34D0DFEB" w:rsidR="00442002" w:rsidRPr="009A5B79" w:rsidRDefault="00584327" w:rsidP="001A38FA">
            <w:pPr>
              <w:pStyle w:val="acctfourfigures"/>
              <w:tabs>
                <w:tab w:val="clear" w:pos="765"/>
              </w:tabs>
              <w:spacing w:line="240" w:lineRule="atLeast"/>
              <w:ind w:left="-6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3B4C03" w14:textId="77777777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69E00028" w14:textId="2A929BA8" w:rsidR="00442002" w:rsidRPr="00592C8F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672</w:t>
            </w:r>
            <w:r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172DC0B" w14:textId="77777777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3E705FD9" w14:textId="10BA046F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  <w:r w:rsidR="005843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236" w:type="dxa"/>
            <w:vAlign w:val="bottom"/>
          </w:tcPr>
          <w:p w14:paraId="7819D71A" w14:textId="77777777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125E0765" w14:textId="71F3E5CC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</w:t>
            </w:r>
            <w:r w:rsidR="00442002" w:rsidRPr="009A5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541</w:t>
            </w:r>
          </w:p>
        </w:tc>
      </w:tr>
      <w:tr w:rsidR="00442002" w:rsidRPr="009A5B79" w14:paraId="355044E1" w14:textId="77777777" w:rsidTr="00CA5E7C">
        <w:trPr>
          <w:trHeight w:val="60"/>
        </w:trPr>
        <w:tc>
          <w:tcPr>
            <w:tcW w:w="2160" w:type="dxa"/>
          </w:tcPr>
          <w:p w14:paraId="26BBB73E" w14:textId="519F2E79" w:rsidR="00442002" w:rsidRPr="009A5B79" w:rsidRDefault="00442002" w:rsidP="00442002">
            <w:pPr>
              <w:tabs>
                <w:tab w:val="left" w:pos="219"/>
              </w:tabs>
              <w:spacing w:line="240" w:lineRule="auto"/>
              <w:ind w:left="310" w:right="-171" w:hanging="33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B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A5B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718AFC" w14:textId="420B13CD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389</w:t>
            </w:r>
            <w:r w:rsidR="005843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36" w:type="dxa"/>
            <w:vAlign w:val="bottom"/>
          </w:tcPr>
          <w:p w14:paraId="40EDA7A2" w14:textId="77777777" w:rsidR="00442002" w:rsidRPr="009A5B79" w:rsidRDefault="00442002" w:rsidP="00442002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844D3A1" w14:textId="0BE5EB29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952</w:t>
            </w:r>
            <w:r w:rsidR="00442002"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41" w:type="dxa"/>
            <w:vAlign w:val="bottom"/>
          </w:tcPr>
          <w:p w14:paraId="0377C945" w14:textId="77777777" w:rsidR="00442002" w:rsidRPr="009A5B79" w:rsidRDefault="00442002" w:rsidP="00442002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25710042" w14:textId="4820D4A9" w:rsidR="00442002" w:rsidRPr="009A5B79" w:rsidRDefault="00584327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249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695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B23B38C" w14:textId="77777777" w:rsidR="00442002" w:rsidRPr="009A5B79" w:rsidRDefault="00442002" w:rsidP="0044200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3ABFE51" w14:textId="2ABEF58F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744</w:t>
            </w: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8483807" w14:textId="77777777" w:rsidR="00442002" w:rsidRPr="009A5B79" w:rsidRDefault="00442002" w:rsidP="00442002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59A2CC7" w14:textId="01AFA573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  <w:r w:rsidR="005843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36" w:type="dxa"/>
            <w:vAlign w:val="bottom"/>
          </w:tcPr>
          <w:p w14:paraId="26B485AB" w14:textId="77777777" w:rsidR="00442002" w:rsidRPr="009A5B79" w:rsidRDefault="00442002" w:rsidP="00442002">
            <w:pPr>
              <w:tabs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678AD83" w14:textId="09491A1A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</w:t>
            </w:r>
            <w:r w:rsidR="00442002" w:rsidRPr="009A5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62" w:type="dxa"/>
          </w:tcPr>
          <w:p w14:paraId="0EA563DE" w14:textId="77777777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9F4F710" w14:textId="4C2B0BAB" w:rsidR="00442002" w:rsidRPr="009A5B79" w:rsidRDefault="00584327" w:rsidP="001A38FA">
            <w:pPr>
              <w:pStyle w:val="acctfourfigures"/>
              <w:tabs>
                <w:tab w:val="clear" w:pos="765"/>
              </w:tabs>
              <w:spacing w:line="240" w:lineRule="atLeast"/>
              <w:ind w:left="-6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B72297" w14:textId="77777777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DB6C569" w14:textId="614FDDB6" w:rsidR="00442002" w:rsidRPr="00592C8F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  <w:r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7C01CB9" w14:textId="77777777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01A94EF" w14:textId="7BB3A213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139</w:t>
            </w:r>
            <w:r w:rsidR="005843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36" w:type="dxa"/>
            <w:vAlign w:val="bottom"/>
          </w:tcPr>
          <w:p w14:paraId="46D089B6" w14:textId="77777777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93FF2BE" w14:textId="628E1FA0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497</w:t>
            </w:r>
            <w:r w:rsidR="00442002" w:rsidRPr="009A5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</w:tr>
      <w:tr w:rsidR="00442002" w:rsidRPr="009A5B79" w14:paraId="2904B57E" w14:textId="77777777" w:rsidTr="00CA5E7C">
        <w:trPr>
          <w:trHeight w:val="70"/>
        </w:trPr>
        <w:tc>
          <w:tcPr>
            <w:tcW w:w="2160" w:type="dxa"/>
            <w:vAlign w:val="bottom"/>
          </w:tcPr>
          <w:p w14:paraId="636F4E1E" w14:textId="77777777" w:rsidR="00442002" w:rsidRPr="009A5B79" w:rsidRDefault="00442002" w:rsidP="00442002">
            <w:pPr>
              <w:spacing w:line="240" w:lineRule="auto"/>
              <w:ind w:left="157" w:right="-171" w:hanging="1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14C1B2" w14:textId="36E5DBAD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677</w:t>
            </w:r>
            <w:r w:rsidR="005843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36" w:type="dxa"/>
            <w:vAlign w:val="bottom"/>
          </w:tcPr>
          <w:p w14:paraId="7757999C" w14:textId="77777777" w:rsidR="00442002" w:rsidRPr="009A5B79" w:rsidRDefault="00442002" w:rsidP="00442002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6ACEE9A" w14:textId="626B84B7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42002" w:rsidRPr="009A5B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739</w:t>
            </w:r>
            <w:r w:rsidR="00442002" w:rsidRPr="009A5B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241" w:type="dxa"/>
            <w:vAlign w:val="bottom"/>
          </w:tcPr>
          <w:p w14:paraId="634A90BD" w14:textId="77777777" w:rsidR="00442002" w:rsidRPr="009A5B79" w:rsidRDefault="00442002" w:rsidP="00442002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F9A2C" w14:textId="1730CB17" w:rsidR="00442002" w:rsidRPr="009A5B79" w:rsidRDefault="00584327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BEA58F6" w14:textId="77777777" w:rsidR="00442002" w:rsidRPr="009A5B79" w:rsidRDefault="00442002" w:rsidP="0044200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39A14" w14:textId="075A3E2C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90" w:right="-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A5B7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864</w:t>
            </w:r>
            <w:r w:rsidRPr="009A5B7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921</w:t>
            </w:r>
            <w:r w:rsidRPr="009A5B7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01ABA65" w14:textId="77777777" w:rsidR="00442002" w:rsidRPr="009A5B79" w:rsidRDefault="00442002" w:rsidP="00442002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D9951" w14:textId="311FC3D5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237</w:t>
            </w:r>
            <w:r w:rsidR="005843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657</w:t>
            </w:r>
          </w:p>
        </w:tc>
        <w:tc>
          <w:tcPr>
            <w:tcW w:w="236" w:type="dxa"/>
            <w:vAlign w:val="bottom"/>
          </w:tcPr>
          <w:p w14:paraId="139FB675" w14:textId="77777777" w:rsidR="00442002" w:rsidRPr="009A5B79" w:rsidRDefault="00442002" w:rsidP="00442002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76E0F" w14:textId="6A422FFE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874</w:t>
            </w:r>
            <w:r w:rsidR="00442002" w:rsidRPr="009A5B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62" w:type="dxa"/>
          </w:tcPr>
          <w:p w14:paraId="10B62133" w14:textId="77777777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6245CCC" w14:textId="2A6B7C09" w:rsidR="00442002" w:rsidRPr="009A5B79" w:rsidRDefault="00584327" w:rsidP="001A38FA">
            <w:pPr>
              <w:pStyle w:val="acctfourfigures"/>
              <w:tabs>
                <w:tab w:val="clear" w:pos="765"/>
              </w:tabs>
              <w:spacing w:line="240" w:lineRule="atLeast"/>
              <w:ind w:left="-6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C08CB96" w14:textId="77777777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8770C49" w14:textId="77A3D95C" w:rsidR="00442002" w:rsidRPr="00592C8F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A5B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Pr="009A5B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</w:t>
            </w:r>
            <w:r w:rsidRPr="009A5B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A1F41B5" w14:textId="77777777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899E3" w14:textId="37332143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237</w:t>
            </w:r>
            <w:r w:rsidR="005843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657</w:t>
            </w:r>
          </w:p>
        </w:tc>
        <w:tc>
          <w:tcPr>
            <w:tcW w:w="236" w:type="dxa"/>
            <w:vAlign w:val="bottom"/>
          </w:tcPr>
          <w:p w14:paraId="1CA49134" w14:textId="77777777" w:rsidR="00442002" w:rsidRPr="009A5B79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33567" w14:textId="3CE3629D" w:rsidR="00442002" w:rsidRPr="009A5B79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859</w:t>
            </w:r>
            <w:r w:rsidR="00442002" w:rsidRPr="009A5B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</w:t>
            </w:r>
          </w:p>
        </w:tc>
      </w:tr>
    </w:tbl>
    <w:p w14:paraId="780C1716" w14:textId="51EF9211" w:rsidR="003F6B24" w:rsidRPr="0022336F" w:rsidRDefault="003F6B24" w:rsidP="00E00AF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00AB173" w14:textId="121EF9DF" w:rsidR="003F6B24" w:rsidRPr="009A5B79" w:rsidRDefault="00E320FB" w:rsidP="003F6B24">
      <w:pPr>
        <w:pStyle w:val="ListParagraph"/>
        <w:tabs>
          <w:tab w:val="left" w:pos="540"/>
        </w:tabs>
        <w:spacing w:after="100" w:afterAutospacing="1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3F6B24" w:rsidRPr="009A5B79" w:rsidSect="00E94831"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  <w:bookmarkStart w:id="0" w:name="_Hlk69820598"/>
      <w:r>
        <w:rPr>
          <w:rFonts w:asciiTheme="majorBidi" w:hAnsiTheme="majorBidi" w:cstheme="majorBidi" w:hint="cs"/>
          <w:sz w:val="30"/>
          <w:szCs w:val="30"/>
          <w:cs/>
        </w:rPr>
        <w:t>เดิม</w:t>
      </w:r>
      <w:r w:rsidR="003F6B24" w:rsidRPr="009A5B7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F6B24" w:rsidRPr="009A5B79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7202BE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3F6B24" w:rsidRPr="009A5B79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="003F6B24" w:rsidRPr="009A5B79">
        <w:rPr>
          <w:rFonts w:asciiTheme="majorBidi" w:hAnsiTheme="majorBidi" w:cstheme="majorBidi"/>
          <w:sz w:val="30"/>
          <w:szCs w:val="30"/>
          <w:cs/>
        </w:rPr>
        <w:t>ทำสัญญาโครงการระบบผลิตพลังงานไฟฟ้าจากพลังงานแสงอาทิตย์แบบติดตั้งบนหลังคากับบริษัทเอกชนหลายแห่ง โดยสัญญาดังกล่าวมีระยะเวลา</w:t>
      </w:r>
      <w:r w:rsidR="00081E72" w:rsidRPr="009A5B79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="003F6B24" w:rsidRPr="009A5B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537CC" w:rsidRPr="00E537CC">
        <w:rPr>
          <w:rFonts w:asciiTheme="majorBidi" w:hAnsiTheme="majorBidi" w:cstheme="majorBidi"/>
          <w:sz w:val="30"/>
          <w:szCs w:val="30"/>
        </w:rPr>
        <w:t>15</w:t>
      </w:r>
      <w:r w:rsidR="003F6B24" w:rsidRPr="009A5B79">
        <w:rPr>
          <w:rFonts w:asciiTheme="majorBidi" w:hAnsiTheme="majorBidi" w:cstheme="majorBidi"/>
          <w:sz w:val="30"/>
          <w:szCs w:val="30"/>
        </w:rPr>
        <w:t xml:space="preserve"> </w:t>
      </w:r>
      <w:r w:rsidR="00081E72" w:rsidRPr="009A5B79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3F6B24" w:rsidRPr="009A5B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537CC" w:rsidRPr="00E537CC">
        <w:rPr>
          <w:rFonts w:asciiTheme="majorBidi" w:hAnsiTheme="majorBidi" w:cstheme="majorBidi"/>
          <w:sz w:val="30"/>
          <w:szCs w:val="30"/>
        </w:rPr>
        <w:t>20</w:t>
      </w:r>
      <w:r w:rsidR="003F6B24" w:rsidRPr="009A5B79">
        <w:rPr>
          <w:rFonts w:asciiTheme="majorBidi" w:hAnsiTheme="majorBidi" w:cstheme="majorBidi"/>
          <w:sz w:val="30"/>
          <w:szCs w:val="30"/>
          <w:cs/>
        </w:rPr>
        <w:t xml:space="preserve"> ปี</w:t>
      </w:r>
      <w:bookmarkEnd w:id="0"/>
      <w:r>
        <w:rPr>
          <w:rFonts w:asciiTheme="majorBidi" w:hAnsiTheme="majorBidi" w:cstheme="majorBidi" w:hint="cs"/>
          <w:sz w:val="30"/>
          <w:szCs w:val="30"/>
          <w:cs/>
        </w:rPr>
        <w:t>ก่อนจัดประเภทเป็นการดำเนินงานที่ยกเลิก</w:t>
      </w:r>
      <w:r w:rsidR="005A4714">
        <w:rPr>
          <w:rFonts w:asciiTheme="majorBidi" w:hAnsiTheme="majorBidi" w:cstheme="majorBidi" w:hint="cs"/>
          <w:sz w:val="30"/>
          <w:szCs w:val="30"/>
          <w:cs/>
        </w:rPr>
        <w:t>รวมถึงกลุ่มสินทรัพย์และกลุ่มหนี้สินที่ถือไว้เพื่อขาย</w:t>
      </w:r>
      <w:r w:rsidR="004974EA">
        <w:rPr>
          <w:rFonts w:asciiTheme="majorBidi" w:hAnsiTheme="majorBidi" w:cstheme="majorBidi" w:hint="cs"/>
          <w:sz w:val="30"/>
          <w:szCs w:val="30"/>
          <w:cs/>
        </w:rPr>
        <w:t xml:space="preserve"> โดยมีล</w:t>
      </w:r>
      <w:r w:rsidR="001D5A9A">
        <w:rPr>
          <w:rFonts w:asciiTheme="majorBidi" w:hAnsiTheme="majorBidi" w:cstheme="majorBidi" w:hint="cs"/>
          <w:sz w:val="30"/>
          <w:szCs w:val="30"/>
          <w:cs/>
        </w:rPr>
        <w:t>ู</w:t>
      </w:r>
      <w:r w:rsidR="004974EA">
        <w:rPr>
          <w:rFonts w:asciiTheme="majorBidi" w:hAnsiTheme="majorBidi" w:cstheme="majorBidi" w:hint="cs"/>
          <w:sz w:val="30"/>
          <w:szCs w:val="30"/>
          <w:cs/>
        </w:rPr>
        <w:t xml:space="preserve">กหนี้ตามสัญญาเช่าสุทธิ ณ วันที่ </w:t>
      </w:r>
      <w:r w:rsidR="00E537CC" w:rsidRPr="00E537CC">
        <w:rPr>
          <w:rFonts w:asciiTheme="majorBidi" w:hAnsiTheme="majorBidi" w:cstheme="majorBidi"/>
          <w:sz w:val="30"/>
          <w:szCs w:val="30"/>
        </w:rPr>
        <w:t>31</w:t>
      </w:r>
      <w:r w:rsidR="004974EA">
        <w:rPr>
          <w:rFonts w:asciiTheme="majorBidi" w:hAnsiTheme="majorBidi" w:cstheme="majorBidi"/>
          <w:sz w:val="30"/>
          <w:szCs w:val="30"/>
        </w:rPr>
        <w:t xml:space="preserve"> </w:t>
      </w:r>
      <w:r w:rsidR="004974E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537CC" w:rsidRPr="00E537CC">
        <w:rPr>
          <w:rFonts w:asciiTheme="majorBidi" w:hAnsiTheme="majorBidi" w:cstheme="majorBidi"/>
          <w:sz w:val="30"/>
          <w:szCs w:val="30"/>
        </w:rPr>
        <w:t>2568</w:t>
      </w:r>
      <w:r w:rsidR="00A4616D">
        <w:rPr>
          <w:rFonts w:asciiTheme="majorBidi" w:hAnsiTheme="majorBidi" w:cstheme="majorBidi"/>
          <w:sz w:val="30"/>
          <w:szCs w:val="30"/>
        </w:rPr>
        <w:t xml:space="preserve"> </w:t>
      </w:r>
      <w:r w:rsidR="00A4616D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C15004">
        <w:rPr>
          <w:rFonts w:asciiTheme="majorBidi" w:hAnsiTheme="majorBidi" w:cstheme="majorBidi"/>
          <w:sz w:val="30"/>
          <w:szCs w:val="30"/>
        </w:rPr>
        <w:t>482</w:t>
      </w:r>
      <w:r w:rsidR="00A4616D">
        <w:rPr>
          <w:rFonts w:asciiTheme="majorBidi" w:hAnsiTheme="majorBidi" w:cstheme="majorBidi"/>
          <w:sz w:val="30"/>
          <w:szCs w:val="30"/>
        </w:rPr>
        <w:t>.</w:t>
      </w:r>
      <w:r w:rsidR="00C15004">
        <w:rPr>
          <w:rFonts w:asciiTheme="majorBidi" w:hAnsiTheme="majorBidi" w:cstheme="majorBidi"/>
          <w:sz w:val="30"/>
          <w:szCs w:val="30"/>
        </w:rPr>
        <w:t>96</w:t>
      </w:r>
      <w:r w:rsidR="00A4616D">
        <w:rPr>
          <w:rFonts w:asciiTheme="majorBidi" w:hAnsiTheme="majorBidi" w:cstheme="majorBidi"/>
          <w:sz w:val="30"/>
          <w:szCs w:val="30"/>
        </w:rPr>
        <w:t xml:space="preserve"> </w:t>
      </w:r>
      <w:r w:rsidR="00A4616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A4616D">
        <w:rPr>
          <w:rFonts w:asciiTheme="majorBidi" w:hAnsiTheme="majorBidi" w:cstheme="majorBidi"/>
          <w:sz w:val="30"/>
          <w:szCs w:val="30"/>
          <w:cs/>
        </w:rPr>
        <w:br/>
      </w:r>
      <w:r w:rsidR="001356D0" w:rsidRPr="001356D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356D0" w:rsidRPr="001356D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ดูหมายเหตุข้อ </w:t>
      </w:r>
      <w:r w:rsidR="00E537CC" w:rsidRPr="00E537CC">
        <w:rPr>
          <w:rFonts w:asciiTheme="majorBidi" w:hAnsiTheme="majorBidi" w:cstheme="majorBidi"/>
          <w:i/>
          <w:iCs/>
          <w:sz w:val="30"/>
          <w:szCs w:val="30"/>
        </w:rPr>
        <w:t>19</w:t>
      </w:r>
      <w:r w:rsidR="001356D0" w:rsidRPr="001356D0">
        <w:rPr>
          <w:rFonts w:asciiTheme="majorBidi" w:hAnsiTheme="majorBidi" w:cstheme="majorBidi"/>
          <w:i/>
          <w:iCs/>
          <w:sz w:val="30"/>
          <w:szCs w:val="30"/>
        </w:rPr>
        <w:t>)</w:t>
      </w:r>
    </w:p>
    <w:tbl>
      <w:tblPr>
        <w:tblW w:w="986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124"/>
        <w:gridCol w:w="1080"/>
        <w:gridCol w:w="238"/>
        <w:gridCol w:w="1112"/>
        <w:gridCol w:w="259"/>
        <w:gridCol w:w="1181"/>
        <w:gridCol w:w="238"/>
        <w:gridCol w:w="15"/>
        <w:gridCol w:w="1007"/>
        <w:gridCol w:w="259"/>
        <w:gridCol w:w="1091"/>
        <w:gridCol w:w="259"/>
        <w:gridCol w:w="1001"/>
      </w:tblGrid>
      <w:tr w:rsidR="000769A3" w:rsidRPr="00E22EB2" w14:paraId="4A59C341" w14:textId="77777777" w:rsidTr="00E22EB2">
        <w:trPr>
          <w:trHeight w:val="60"/>
        </w:trPr>
        <w:tc>
          <w:tcPr>
            <w:tcW w:w="2124" w:type="dxa"/>
          </w:tcPr>
          <w:p w14:paraId="13B836BB" w14:textId="77777777" w:rsidR="000769A3" w:rsidRPr="00E22EB2" w:rsidRDefault="000769A3" w:rsidP="003D6482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40" w:type="dxa"/>
            <w:gridSpan w:val="12"/>
          </w:tcPr>
          <w:p w14:paraId="1D185AA2" w14:textId="19E05F05" w:rsidR="000769A3" w:rsidRPr="00E22EB2" w:rsidRDefault="00DD495C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0769A3" w:rsidRPr="00E22EB2" w14:paraId="0023166B" w14:textId="77777777" w:rsidTr="00E22EB2">
        <w:trPr>
          <w:trHeight w:val="60"/>
        </w:trPr>
        <w:tc>
          <w:tcPr>
            <w:tcW w:w="2124" w:type="dxa"/>
          </w:tcPr>
          <w:p w14:paraId="70A47C9C" w14:textId="77777777" w:rsidR="000769A3" w:rsidRPr="00E22EB2" w:rsidRDefault="000769A3" w:rsidP="003D6482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14D715E" w14:textId="77777777" w:rsidR="000769A3" w:rsidRPr="00E22EB2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22EB2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</w:t>
            </w:r>
            <w:r w:rsidRPr="00E22EB2">
              <w:rPr>
                <w:rFonts w:ascii="Angsana New" w:hAnsi="Angsana New"/>
                <w:sz w:val="26"/>
                <w:szCs w:val="26"/>
                <w:cs/>
                <w:lang w:val="th-TH"/>
              </w:rPr>
              <w:t>ช่า</w:t>
            </w:r>
          </w:p>
        </w:tc>
        <w:tc>
          <w:tcPr>
            <w:tcW w:w="259" w:type="dxa"/>
          </w:tcPr>
          <w:p w14:paraId="4303175D" w14:textId="77777777" w:rsidR="000769A3" w:rsidRPr="00E22EB2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1" w:type="dxa"/>
            <w:gridSpan w:val="4"/>
            <w:vAlign w:val="bottom"/>
          </w:tcPr>
          <w:p w14:paraId="68A41A22" w14:textId="77777777" w:rsidR="000769A3" w:rsidRPr="00E22EB2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22EB2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259" w:type="dxa"/>
          </w:tcPr>
          <w:p w14:paraId="7A8B71E6" w14:textId="77777777" w:rsidR="000769A3" w:rsidRPr="00E22EB2" w:rsidRDefault="000769A3" w:rsidP="003D6482">
            <w:pPr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351" w:type="dxa"/>
            <w:gridSpan w:val="3"/>
          </w:tcPr>
          <w:p w14:paraId="529D85CE" w14:textId="77777777" w:rsidR="000769A3" w:rsidRPr="00E22EB2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22EB2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สุทธิ</w:t>
            </w:r>
          </w:p>
        </w:tc>
      </w:tr>
      <w:tr w:rsidR="00442002" w:rsidRPr="00E22EB2" w14:paraId="507D00E5" w14:textId="77777777" w:rsidTr="00E22EB2">
        <w:trPr>
          <w:trHeight w:val="60"/>
        </w:trPr>
        <w:tc>
          <w:tcPr>
            <w:tcW w:w="2124" w:type="dxa"/>
          </w:tcPr>
          <w:p w14:paraId="3A807BA8" w14:textId="77777777" w:rsidR="00442002" w:rsidRPr="00E22EB2" w:rsidRDefault="00442002" w:rsidP="00442002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14AF33" w14:textId="5A174601" w:rsidR="00442002" w:rsidRPr="00E22EB2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</w:tcPr>
          <w:p w14:paraId="2A922932" w14:textId="77777777" w:rsidR="00442002" w:rsidRPr="00E22EB2" w:rsidRDefault="00442002" w:rsidP="004420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</w:tcPr>
          <w:p w14:paraId="44432BC5" w14:textId="7029B6E7" w:rsidR="00442002" w:rsidRPr="00E22EB2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9" w:type="dxa"/>
          </w:tcPr>
          <w:p w14:paraId="5FF2FEC7" w14:textId="77777777" w:rsidR="00442002" w:rsidRPr="00E22EB2" w:rsidRDefault="00442002" w:rsidP="0044200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</w:tcPr>
          <w:p w14:paraId="08250CCF" w14:textId="0129396C" w:rsidR="00442002" w:rsidRPr="00E22EB2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</w:tcPr>
          <w:p w14:paraId="106925FD" w14:textId="77777777" w:rsidR="00442002" w:rsidRPr="00E22EB2" w:rsidRDefault="00442002" w:rsidP="004420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2CE304A6" w14:textId="2F077004" w:rsidR="00442002" w:rsidRPr="00E22EB2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9" w:type="dxa"/>
          </w:tcPr>
          <w:p w14:paraId="1C360E74" w14:textId="77777777" w:rsidR="00442002" w:rsidRPr="00E22EB2" w:rsidRDefault="00442002" w:rsidP="00442002">
            <w:pPr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14:paraId="60D529D1" w14:textId="1BD067DF" w:rsidR="00442002" w:rsidRPr="00E22EB2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59" w:type="dxa"/>
          </w:tcPr>
          <w:p w14:paraId="6CB2212C" w14:textId="77777777" w:rsidR="00442002" w:rsidRPr="00E22EB2" w:rsidRDefault="00442002" w:rsidP="004420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08AF848E" w14:textId="66018388" w:rsidR="00442002" w:rsidRPr="00E22EB2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769A3" w:rsidRPr="00E22EB2" w14:paraId="5E84F72B" w14:textId="77777777" w:rsidTr="00BC775A">
        <w:trPr>
          <w:trHeight w:val="420"/>
        </w:trPr>
        <w:tc>
          <w:tcPr>
            <w:tcW w:w="2124" w:type="dxa"/>
            <w:vAlign w:val="bottom"/>
          </w:tcPr>
          <w:p w14:paraId="66982BB4" w14:textId="77777777" w:rsidR="000769A3" w:rsidRPr="00E22EB2" w:rsidRDefault="000769A3" w:rsidP="003D6482">
            <w:pPr>
              <w:tabs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40" w:type="dxa"/>
            <w:gridSpan w:val="12"/>
            <w:vAlign w:val="bottom"/>
          </w:tcPr>
          <w:p w14:paraId="76D18269" w14:textId="77777777" w:rsidR="000769A3" w:rsidRPr="00E22EB2" w:rsidRDefault="000769A3" w:rsidP="003D6482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E22EB2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0769A3" w:rsidRPr="00E22EB2" w14:paraId="2BCFF9F0" w14:textId="77777777" w:rsidTr="00E22EB2">
        <w:trPr>
          <w:trHeight w:val="60"/>
        </w:trPr>
        <w:tc>
          <w:tcPr>
            <w:tcW w:w="2124" w:type="dxa"/>
          </w:tcPr>
          <w:p w14:paraId="2E0B24BC" w14:textId="20B0E86C" w:rsidR="000769A3" w:rsidRPr="00E22EB2" w:rsidRDefault="0076747F" w:rsidP="00E06690">
            <w:pPr>
              <w:tabs>
                <w:tab w:val="decimal" w:pos="39"/>
              </w:tabs>
              <w:spacing w:line="240" w:lineRule="auto"/>
              <w:ind w:left="39" w:right="-171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E22EB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ระยะเวลา</w:t>
            </w:r>
            <w:r w:rsidR="00BC775A" w:rsidRPr="00E22EB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ที่จะครบกำหนด</w:t>
            </w:r>
          </w:p>
        </w:tc>
        <w:tc>
          <w:tcPr>
            <w:tcW w:w="1080" w:type="dxa"/>
            <w:vAlign w:val="bottom"/>
          </w:tcPr>
          <w:p w14:paraId="7C8CFA4A" w14:textId="77777777" w:rsidR="000769A3" w:rsidRPr="00E22EB2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476AD95A" w14:textId="77777777" w:rsidR="000769A3" w:rsidRPr="00E22EB2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vAlign w:val="bottom"/>
          </w:tcPr>
          <w:p w14:paraId="69211DE5" w14:textId="77777777" w:rsidR="000769A3" w:rsidRPr="00E22EB2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9" w:type="dxa"/>
            <w:vAlign w:val="bottom"/>
          </w:tcPr>
          <w:p w14:paraId="3684CFFB" w14:textId="77777777" w:rsidR="000769A3" w:rsidRPr="00E22EB2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202B9858" w14:textId="77777777" w:rsidR="000769A3" w:rsidRPr="00E22EB2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4380185F" w14:textId="77777777" w:rsidR="000769A3" w:rsidRPr="00E22EB2" w:rsidRDefault="000769A3" w:rsidP="003D648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  <w:vAlign w:val="bottom"/>
          </w:tcPr>
          <w:p w14:paraId="2433DB64" w14:textId="77777777" w:rsidR="000769A3" w:rsidRPr="00E22EB2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9" w:type="dxa"/>
            <w:vAlign w:val="bottom"/>
          </w:tcPr>
          <w:p w14:paraId="74744DDD" w14:textId="77777777" w:rsidR="000769A3" w:rsidRPr="00E22EB2" w:rsidRDefault="000769A3" w:rsidP="003D648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  <w:vAlign w:val="bottom"/>
          </w:tcPr>
          <w:p w14:paraId="2CDBFC84" w14:textId="77777777" w:rsidR="000769A3" w:rsidRPr="00E22EB2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9" w:type="dxa"/>
            <w:vAlign w:val="bottom"/>
          </w:tcPr>
          <w:p w14:paraId="0E7316B8" w14:textId="77777777" w:rsidR="000769A3" w:rsidRPr="00E22EB2" w:rsidRDefault="000769A3" w:rsidP="003D648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01" w:type="dxa"/>
            <w:vAlign w:val="bottom"/>
          </w:tcPr>
          <w:p w14:paraId="703B3E3F" w14:textId="77777777" w:rsidR="000769A3" w:rsidRPr="00E22EB2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442002" w:rsidRPr="00E22EB2" w14:paraId="789112BB" w14:textId="77777777" w:rsidTr="00E22EB2">
        <w:trPr>
          <w:trHeight w:val="60"/>
        </w:trPr>
        <w:tc>
          <w:tcPr>
            <w:tcW w:w="2124" w:type="dxa"/>
          </w:tcPr>
          <w:p w14:paraId="64B43A30" w14:textId="22122F2F" w:rsidR="00442002" w:rsidRPr="00E22EB2" w:rsidRDefault="00442002" w:rsidP="00442002">
            <w:pPr>
              <w:spacing w:line="240" w:lineRule="auto"/>
              <w:ind w:left="157" w:right="-171" w:hanging="118"/>
              <w:rPr>
                <w:rFonts w:ascii="Angsana New" w:hAnsi="Angsana New"/>
                <w:sz w:val="26"/>
                <w:szCs w:val="26"/>
                <w:cs/>
              </w:rPr>
            </w:pPr>
            <w:r w:rsidRPr="00E22EB2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 w:rsidRPr="00E22EB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537CC" w:rsidRPr="00E22EB2">
              <w:rPr>
                <w:rFonts w:ascii="Angsana New" w:hAnsi="Angsana New"/>
                <w:sz w:val="26"/>
                <w:szCs w:val="26"/>
              </w:rPr>
              <w:t>1</w:t>
            </w:r>
            <w:r w:rsidRPr="00E22EB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22EB2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712920A5" w14:textId="63968D40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72</w:t>
            </w:r>
            <w:r w:rsidR="00584327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866</w:t>
            </w:r>
          </w:p>
        </w:tc>
        <w:tc>
          <w:tcPr>
            <w:tcW w:w="238" w:type="dxa"/>
            <w:vAlign w:val="bottom"/>
          </w:tcPr>
          <w:p w14:paraId="51D658A5" w14:textId="77777777" w:rsidR="00442002" w:rsidRPr="00E22EB2" w:rsidRDefault="00442002" w:rsidP="0044200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vAlign w:val="bottom"/>
          </w:tcPr>
          <w:p w14:paraId="271391C7" w14:textId="54C78DD5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68</w:t>
            </w:r>
            <w:r w:rsidR="00442002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606</w:t>
            </w:r>
          </w:p>
        </w:tc>
        <w:tc>
          <w:tcPr>
            <w:tcW w:w="259" w:type="dxa"/>
            <w:vAlign w:val="bottom"/>
          </w:tcPr>
          <w:p w14:paraId="34CC3EFC" w14:textId="77777777" w:rsidR="00442002" w:rsidRPr="00E22EB2" w:rsidRDefault="00442002" w:rsidP="0044200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A990C29" w14:textId="40B4DBDD" w:rsidR="00442002" w:rsidRPr="00E22EB2" w:rsidRDefault="00584327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42</w:t>
            </w:r>
            <w:r w:rsidRPr="00E22EB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476</w:t>
            </w:r>
            <w:r w:rsidRPr="00E22EB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53" w:type="dxa"/>
            <w:gridSpan w:val="2"/>
            <w:vAlign w:val="bottom"/>
          </w:tcPr>
          <w:p w14:paraId="7C7446B9" w14:textId="77777777" w:rsidR="00442002" w:rsidRPr="00E22EB2" w:rsidRDefault="00442002" w:rsidP="0044200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  <w:vAlign w:val="bottom"/>
          </w:tcPr>
          <w:p w14:paraId="13CA3280" w14:textId="455F0F4C" w:rsidR="00442002" w:rsidRPr="00E22EB2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45</w:t>
            </w:r>
            <w:r w:rsidRPr="00E22EB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776</w:t>
            </w:r>
            <w:r w:rsidRPr="00E22EB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59" w:type="dxa"/>
            <w:vAlign w:val="bottom"/>
          </w:tcPr>
          <w:p w14:paraId="4F0025C0" w14:textId="77777777" w:rsidR="00442002" w:rsidRPr="00E22EB2" w:rsidRDefault="00442002" w:rsidP="0044200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  <w:vAlign w:val="bottom"/>
          </w:tcPr>
          <w:p w14:paraId="53B51B01" w14:textId="4D1955D0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584327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390</w:t>
            </w:r>
          </w:p>
        </w:tc>
        <w:tc>
          <w:tcPr>
            <w:tcW w:w="259" w:type="dxa"/>
            <w:vAlign w:val="bottom"/>
          </w:tcPr>
          <w:p w14:paraId="65D9D08D" w14:textId="77777777" w:rsidR="00442002" w:rsidRPr="00E22EB2" w:rsidRDefault="00442002" w:rsidP="0044200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01" w:type="dxa"/>
            <w:vAlign w:val="bottom"/>
          </w:tcPr>
          <w:p w14:paraId="70228D3B" w14:textId="397C9810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22</w:t>
            </w:r>
            <w:r w:rsidR="00442002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830</w:t>
            </w:r>
          </w:p>
        </w:tc>
      </w:tr>
      <w:tr w:rsidR="00442002" w:rsidRPr="00E22EB2" w14:paraId="27B6AD24" w14:textId="77777777" w:rsidTr="00E22EB2">
        <w:trPr>
          <w:trHeight w:val="60"/>
        </w:trPr>
        <w:tc>
          <w:tcPr>
            <w:tcW w:w="2124" w:type="dxa"/>
            <w:vAlign w:val="bottom"/>
          </w:tcPr>
          <w:p w14:paraId="7A126FAE" w14:textId="12FE0DEF" w:rsidR="00442002" w:rsidRPr="00E22EB2" w:rsidRDefault="00E537CC" w:rsidP="00442002">
            <w:pPr>
              <w:spacing w:line="240" w:lineRule="auto"/>
              <w:ind w:left="342" w:right="-171" w:hanging="303"/>
              <w:rPr>
                <w:rFonts w:ascii="Angsana New" w:hAnsi="Angsana New"/>
                <w:sz w:val="26"/>
                <w:szCs w:val="26"/>
                <w:cs/>
              </w:rPr>
            </w:pPr>
            <w:r w:rsidRPr="00E22EB2">
              <w:rPr>
                <w:rFonts w:ascii="Angsana New" w:hAnsi="Angsana New"/>
                <w:sz w:val="26"/>
                <w:szCs w:val="26"/>
              </w:rPr>
              <w:t>1</w:t>
            </w:r>
            <w:r w:rsidR="00442002" w:rsidRPr="00E22EB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22EB2">
              <w:rPr>
                <w:rFonts w:ascii="Angsana New" w:hAnsi="Angsana New"/>
                <w:sz w:val="26"/>
                <w:szCs w:val="26"/>
              </w:rPr>
              <w:t>5</w:t>
            </w:r>
            <w:r w:rsidR="00442002" w:rsidRPr="00E22EB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42002" w:rsidRPr="00E22EB2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305365D1" w14:textId="2D0C319B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229</w:t>
            </w:r>
            <w:r w:rsidR="00584327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183</w:t>
            </w:r>
          </w:p>
        </w:tc>
        <w:tc>
          <w:tcPr>
            <w:tcW w:w="238" w:type="dxa"/>
            <w:vAlign w:val="bottom"/>
          </w:tcPr>
          <w:p w14:paraId="0A75C34B" w14:textId="77777777" w:rsidR="00442002" w:rsidRPr="00E22EB2" w:rsidRDefault="00442002" w:rsidP="0044200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vAlign w:val="bottom"/>
          </w:tcPr>
          <w:p w14:paraId="62D1C8D8" w14:textId="0D567B8A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262</w:t>
            </w:r>
            <w:r w:rsidR="00442002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259" w:type="dxa"/>
            <w:vAlign w:val="bottom"/>
          </w:tcPr>
          <w:p w14:paraId="2512F3F1" w14:textId="77777777" w:rsidR="00442002" w:rsidRPr="00E22EB2" w:rsidRDefault="00442002" w:rsidP="0044200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325267C" w14:textId="6D6A683B" w:rsidR="00442002" w:rsidRPr="00E22EB2" w:rsidRDefault="00584327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156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261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vAlign w:val="bottom"/>
          </w:tcPr>
          <w:p w14:paraId="23425D42" w14:textId="77777777" w:rsidR="00442002" w:rsidRPr="00E22EB2" w:rsidRDefault="00442002" w:rsidP="0044200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  <w:vAlign w:val="bottom"/>
          </w:tcPr>
          <w:p w14:paraId="44006A45" w14:textId="3CFFA1D8" w:rsidR="00442002" w:rsidRPr="00E22EB2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163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349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9" w:type="dxa"/>
            <w:vAlign w:val="bottom"/>
          </w:tcPr>
          <w:p w14:paraId="5EF9A2DF" w14:textId="77777777" w:rsidR="00442002" w:rsidRPr="00E22EB2" w:rsidRDefault="00442002" w:rsidP="0044200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  <w:vAlign w:val="bottom"/>
          </w:tcPr>
          <w:p w14:paraId="29EA1BA1" w14:textId="6CB37D07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72</w:t>
            </w:r>
            <w:r w:rsidR="00584327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922</w:t>
            </w:r>
          </w:p>
        </w:tc>
        <w:tc>
          <w:tcPr>
            <w:tcW w:w="259" w:type="dxa"/>
            <w:vAlign w:val="bottom"/>
          </w:tcPr>
          <w:p w14:paraId="1532C86E" w14:textId="77777777" w:rsidR="00442002" w:rsidRPr="00E22EB2" w:rsidRDefault="00442002" w:rsidP="0044200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01" w:type="dxa"/>
            <w:vAlign w:val="bottom"/>
          </w:tcPr>
          <w:p w14:paraId="583FEEBD" w14:textId="4E9A8341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  <w:r w:rsidR="00442002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263</w:t>
            </w:r>
          </w:p>
        </w:tc>
      </w:tr>
      <w:tr w:rsidR="00442002" w:rsidRPr="00E22EB2" w14:paraId="760F3CE4" w14:textId="77777777" w:rsidTr="00E22EB2">
        <w:trPr>
          <w:trHeight w:val="60"/>
        </w:trPr>
        <w:tc>
          <w:tcPr>
            <w:tcW w:w="2124" w:type="dxa"/>
          </w:tcPr>
          <w:p w14:paraId="51F20C1A" w14:textId="344D9485" w:rsidR="00442002" w:rsidRPr="00E22EB2" w:rsidRDefault="00442002" w:rsidP="00442002">
            <w:pPr>
              <w:tabs>
                <w:tab w:val="left" w:pos="123"/>
              </w:tabs>
              <w:spacing w:line="240" w:lineRule="auto"/>
              <w:ind w:left="123" w:right="-171" w:hanging="84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22EB2">
              <w:rPr>
                <w:rFonts w:ascii="Angsana New" w:hAnsi="Angsana New" w:hint="cs"/>
                <w:sz w:val="26"/>
                <w:szCs w:val="26"/>
                <w:cs/>
              </w:rPr>
              <w:t>เกิน</w:t>
            </w:r>
            <w:r w:rsidRPr="00E22EB2">
              <w:rPr>
                <w:rFonts w:ascii="Angsana New" w:hAnsi="Angsana New"/>
                <w:sz w:val="26"/>
                <w:szCs w:val="26"/>
                <w:cs/>
              </w:rPr>
              <w:t>กว่า</w:t>
            </w:r>
            <w:r w:rsidRPr="00E22EB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537CC" w:rsidRPr="00E22EB2">
              <w:rPr>
                <w:rFonts w:ascii="Angsana New" w:hAnsi="Angsana New"/>
                <w:sz w:val="26"/>
                <w:szCs w:val="26"/>
              </w:rPr>
              <w:t>5</w:t>
            </w:r>
            <w:r w:rsidRPr="00E22EB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22EB2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C71E6E" w14:textId="74D2D694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427</w:t>
            </w:r>
            <w:r w:rsidR="00584327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238</w:t>
            </w:r>
          </w:p>
        </w:tc>
        <w:tc>
          <w:tcPr>
            <w:tcW w:w="238" w:type="dxa"/>
            <w:vAlign w:val="bottom"/>
          </w:tcPr>
          <w:p w14:paraId="6AE74BC2" w14:textId="77777777" w:rsidR="00442002" w:rsidRPr="00E22EB2" w:rsidRDefault="00442002" w:rsidP="00442002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46523D99" w14:textId="44B282A9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466</w:t>
            </w:r>
            <w:r w:rsidR="00442002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077</w:t>
            </w:r>
          </w:p>
        </w:tc>
        <w:tc>
          <w:tcPr>
            <w:tcW w:w="259" w:type="dxa"/>
            <w:vAlign w:val="bottom"/>
          </w:tcPr>
          <w:p w14:paraId="5C11F49E" w14:textId="77777777" w:rsidR="00442002" w:rsidRPr="00E22EB2" w:rsidRDefault="00442002" w:rsidP="00442002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7E229AA" w14:textId="3BEEB1E3" w:rsidR="00442002" w:rsidRPr="00E22EB2" w:rsidRDefault="00584327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261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818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vAlign w:val="bottom"/>
          </w:tcPr>
          <w:p w14:paraId="7A65378B" w14:textId="77777777" w:rsidR="00442002" w:rsidRPr="00E22EB2" w:rsidRDefault="00442002" w:rsidP="0044200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1810D911" w14:textId="7D861C23" w:rsidR="00442002" w:rsidRPr="00E22EB2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297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192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9" w:type="dxa"/>
            <w:vAlign w:val="bottom"/>
          </w:tcPr>
          <w:p w14:paraId="59642788" w14:textId="77777777" w:rsidR="00442002" w:rsidRPr="00E22EB2" w:rsidRDefault="00442002" w:rsidP="00442002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24D7BBF" w14:textId="2C0243C1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165</w:t>
            </w:r>
            <w:r w:rsidR="00584327" w:rsidRPr="00E22EB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420</w:t>
            </w:r>
          </w:p>
        </w:tc>
        <w:tc>
          <w:tcPr>
            <w:tcW w:w="259" w:type="dxa"/>
            <w:vAlign w:val="bottom"/>
          </w:tcPr>
          <w:p w14:paraId="21914B72" w14:textId="77777777" w:rsidR="00442002" w:rsidRPr="00E22EB2" w:rsidRDefault="00442002" w:rsidP="00442002">
            <w:pPr>
              <w:tabs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5E080E08" w14:textId="6A4ECB52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168</w:t>
            </w:r>
            <w:r w:rsidR="00442002" w:rsidRPr="00E22EB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885</w:t>
            </w:r>
          </w:p>
        </w:tc>
      </w:tr>
      <w:tr w:rsidR="00442002" w:rsidRPr="00E22EB2" w14:paraId="619992D1" w14:textId="77777777" w:rsidTr="00BC775A">
        <w:trPr>
          <w:trHeight w:val="70"/>
        </w:trPr>
        <w:tc>
          <w:tcPr>
            <w:tcW w:w="2124" w:type="dxa"/>
            <w:vAlign w:val="bottom"/>
          </w:tcPr>
          <w:p w14:paraId="419FFDED" w14:textId="77777777" w:rsidR="00442002" w:rsidRPr="00E22EB2" w:rsidRDefault="00442002" w:rsidP="00442002">
            <w:pPr>
              <w:spacing w:line="240" w:lineRule="auto"/>
              <w:ind w:left="157" w:right="-171" w:hanging="1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D33C2" w14:textId="1D21927E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729</w:t>
            </w:r>
            <w:r w:rsidR="00584327" w:rsidRPr="00E22EB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287</w:t>
            </w:r>
          </w:p>
        </w:tc>
        <w:tc>
          <w:tcPr>
            <w:tcW w:w="238" w:type="dxa"/>
            <w:vAlign w:val="bottom"/>
          </w:tcPr>
          <w:p w14:paraId="0E1757F8" w14:textId="77777777" w:rsidR="00442002" w:rsidRPr="00E22EB2" w:rsidRDefault="00442002" w:rsidP="00442002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68B4E" w14:textId="18951E6F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797</w:t>
            </w:r>
            <w:r w:rsidR="00442002" w:rsidRPr="00E22EB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295</w:t>
            </w:r>
          </w:p>
        </w:tc>
        <w:tc>
          <w:tcPr>
            <w:tcW w:w="259" w:type="dxa"/>
            <w:vAlign w:val="bottom"/>
          </w:tcPr>
          <w:p w14:paraId="1A6AEA62" w14:textId="77777777" w:rsidR="00442002" w:rsidRPr="00E22EB2" w:rsidRDefault="00442002" w:rsidP="00442002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E6A2D" w14:textId="0D9DE80E" w:rsidR="00442002" w:rsidRPr="00E22EB2" w:rsidRDefault="005F3866" w:rsidP="001356D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E537CC"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460</w:t>
            </w:r>
            <w:r w:rsidR="00584327"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E537CC"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555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vAlign w:val="bottom"/>
          </w:tcPr>
          <w:p w14:paraId="482BF925" w14:textId="77777777" w:rsidR="00442002" w:rsidRPr="00E22EB2" w:rsidRDefault="00442002" w:rsidP="0044200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1CE24" w14:textId="3A58DEC0" w:rsidR="00442002" w:rsidRPr="00E22EB2" w:rsidRDefault="00442002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E537CC"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506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E537CC"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317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59" w:type="dxa"/>
            <w:vAlign w:val="bottom"/>
          </w:tcPr>
          <w:p w14:paraId="124E22C8" w14:textId="77777777" w:rsidR="00442002" w:rsidRPr="00E22EB2" w:rsidRDefault="00442002" w:rsidP="00442002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9151E" w14:textId="7FDCFB94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268</w:t>
            </w:r>
            <w:r w:rsidR="00584327"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732</w:t>
            </w:r>
          </w:p>
        </w:tc>
        <w:tc>
          <w:tcPr>
            <w:tcW w:w="259" w:type="dxa"/>
            <w:vAlign w:val="bottom"/>
          </w:tcPr>
          <w:p w14:paraId="3DCBFE29" w14:textId="77777777" w:rsidR="00442002" w:rsidRPr="00E22EB2" w:rsidRDefault="00442002" w:rsidP="00442002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231B3" w14:textId="4D086BD2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290</w:t>
            </w:r>
            <w:r w:rsidR="00442002"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978</w:t>
            </w:r>
          </w:p>
        </w:tc>
      </w:tr>
    </w:tbl>
    <w:p w14:paraId="1A374CBD" w14:textId="22E1C9C7" w:rsidR="00476AC5" w:rsidRPr="0030492D" w:rsidRDefault="00476AC5" w:rsidP="000769A3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p w14:paraId="56945EC9" w14:textId="0E25F730" w:rsidR="000769A3" w:rsidRPr="00B21C6E" w:rsidRDefault="000769A3" w:rsidP="000769A3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B21C6E">
        <w:rPr>
          <w:rFonts w:ascii="Angsana New" w:hAnsi="Angsana New"/>
          <w:sz w:val="30"/>
          <w:szCs w:val="30"/>
          <w:cs/>
        </w:rPr>
        <w:t xml:space="preserve">ในปี </w:t>
      </w:r>
      <w:r w:rsidR="00E537CC" w:rsidRPr="00E537CC">
        <w:rPr>
          <w:rFonts w:ascii="Angsana New" w:hAnsi="Angsana New"/>
          <w:sz w:val="30"/>
          <w:szCs w:val="30"/>
        </w:rPr>
        <w:t>2552</w:t>
      </w:r>
      <w:r w:rsidRPr="00B21C6E">
        <w:rPr>
          <w:rFonts w:ascii="Angsana New" w:hAnsi="Angsana New"/>
          <w:sz w:val="30"/>
          <w:szCs w:val="30"/>
          <w:cs/>
        </w:rPr>
        <w:t xml:space="preserve"> บริษัทได้ทำสัญญากับบริษัทในประเทศแห่งหนึ่งเพื่อให้บริการสร้างสถานีผลิตก๊าซธรรมชาติอัดซึ่งประกอบด้วยสิ่งปลูกสร้างอื่น และให้บริการอัดก๊าซธรรมชาติ โดยสัญญาดังกล่าวมีระยะเวลา </w:t>
      </w:r>
      <w:r w:rsidR="00E537CC" w:rsidRPr="00E537CC">
        <w:rPr>
          <w:rFonts w:ascii="Angsana New" w:hAnsi="Angsana New"/>
          <w:sz w:val="30"/>
          <w:szCs w:val="30"/>
        </w:rPr>
        <w:t>20</w:t>
      </w:r>
      <w:r w:rsidRPr="00B21C6E">
        <w:rPr>
          <w:rFonts w:ascii="Angsana New" w:hAnsi="Angsana New"/>
          <w:sz w:val="30"/>
          <w:szCs w:val="30"/>
          <w:cs/>
        </w:rPr>
        <w:t xml:space="preserve"> ปี และสิ้นสุดอายุสัญญาในปี </w:t>
      </w:r>
      <w:r w:rsidR="00E537CC" w:rsidRPr="00E537CC">
        <w:rPr>
          <w:rFonts w:ascii="Angsana New" w:hAnsi="Angsana New"/>
          <w:sz w:val="30"/>
          <w:szCs w:val="30"/>
        </w:rPr>
        <w:t>2572</w:t>
      </w:r>
      <w:r w:rsidRPr="00B21C6E">
        <w:rPr>
          <w:rFonts w:ascii="Angsana New" w:hAnsi="Angsana New"/>
          <w:sz w:val="30"/>
          <w:szCs w:val="30"/>
          <w:cs/>
        </w:rPr>
        <w:t xml:space="preserve"> ต่อมาในปี </w:t>
      </w:r>
      <w:r w:rsidR="00E537CC" w:rsidRPr="00E537CC">
        <w:rPr>
          <w:rFonts w:ascii="Angsana New" w:hAnsi="Angsana New"/>
          <w:sz w:val="30"/>
          <w:szCs w:val="30"/>
        </w:rPr>
        <w:t>2558</w:t>
      </w:r>
      <w:r w:rsidRPr="00B21C6E">
        <w:rPr>
          <w:rFonts w:ascii="Angsana New" w:hAnsi="Angsana New"/>
          <w:sz w:val="30"/>
          <w:szCs w:val="30"/>
          <w:cs/>
        </w:rPr>
        <w:t xml:space="preserve"> บริษัทได้ทำสัญญาเพิ่มเติมกับบริษัทดังกล่าวเกี่ยวกับบริการอัดก๊าซธรรมชาติ โดยสัญญาเพิ่มเติมดังกล่าวมีระยะเวลา </w:t>
      </w:r>
      <w:r w:rsidR="00E537CC" w:rsidRPr="00E537CC">
        <w:rPr>
          <w:rFonts w:ascii="Angsana New" w:hAnsi="Angsana New"/>
          <w:sz w:val="30"/>
          <w:szCs w:val="30"/>
        </w:rPr>
        <w:t>14</w:t>
      </w:r>
      <w:r w:rsidRPr="00B21C6E">
        <w:rPr>
          <w:rFonts w:ascii="Angsana New" w:hAnsi="Angsana New"/>
          <w:sz w:val="30"/>
          <w:szCs w:val="30"/>
          <w:cs/>
        </w:rPr>
        <w:t xml:space="preserve"> ปี และจะสิ้นสุดสัญญาในปี </w:t>
      </w:r>
      <w:r w:rsidR="00E537CC" w:rsidRPr="00E537CC">
        <w:rPr>
          <w:rFonts w:ascii="Angsana New" w:hAnsi="Angsana New"/>
          <w:sz w:val="30"/>
          <w:szCs w:val="30"/>
        </w:rPr>
        <w:t>2572</w:t>
      </w:r>
      <w:r w:rsidRPr="00B21C6E">
        <w:rPr>
          <w:rFonts w:ascii="Angsana New" w:hAnsi="Angsana New"/>
          <w:sz w:val="30"/>
          <w:szCs w:val="30"/>
          <w:cs/>
        </w:rPr>
        <w:t xml:space="preserve"> </w:t>
      </w:r>
    </w:p>
    <w:p w14:paraId="68696E22" w14:textId="77777777" w:rsidR="00A97710" w:rsidRPr="0030492D" w:rsidRDefault="00A97710" w:rsidP="000769A3">
      <w:pPr>
        <w:spacing w:line="240" w:lineRule="auto"/>
        <w:ind w:left="531"/>
        <w:jc w:val="thaiDistribute"/>
        <w:rPr>
          <w:rFonts w:ascii="Angsana New" w:hAnsi="Angsana New"/>
          <w:sz w:val="20"/>
          <w:szCs w:val="20"/>
        </w:rPr>
      </w:pPr>
    </w:p>
    <w:p w14:paraId="1E0101E9" w14:textId="134B4CEE" w:rsidR="000F32B1" w:rsidRPr="006F3E6C" w:rsidRDefault="000F32B1" w:rsidP="00EC1C3C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  <w:r w:rsidRPr="006F3E6C">
        <w:rPr>
          <w:rFonts w:ascii="Angsana New" w:hAnsi="Angsana New"/>
          <w:b/>
          <w:bCs/>
          <w:sz w:val="28"/>
          <w:szCs w:val="28"/>
          <w:cs/>
          <w:lang w:val="th-TH"/>
        </w:rPr>
        <w:t>สินค้าคงเหลือ</w:t>
      </w:r>
    </w:p>
    <w:p w14:paraId="27B30A2F" w14:textId="77777777" w:rsidR="000F32B1" w:rsidRPr="0030492D" w:rsidRDefault="000F32B1" w:rsidP="000F32B1">
      <w:pPr>
        <w:pStyle w:val="ListParagraph"/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90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270"/>
        <w:gridCol w:w="1350"/>
        <w:gridCol w:w="249"/>
        <w:gridCol w:w="1101"/>
        <w:gridCol w:w="247"/>
        <w:gridCol w:w="1104"/>
      </w:tblGrid>
      <w:tr w:rsidR="00C577F4" w:rsidRPr="00E22EB2" w14:paraId="74D5BCE5" w14:textId="77777777" w:rsidTr="00E22EB2">
        <w:trPr>
          <w:trHeight w:val="60"/>
          <w:tblHeader/>
        </w:trPr>
        <w:tc>
          <w:tcPr>
            <w:tcW w:w="4410" w:type="dxa"/>
          </w:tcPr>
          <w:p w14:paraId="1A9A6BF1" w14:textId="77777777" w:rsidR="00DC2AC8" w:rsidRPr="00E22EB2" w:rsidRDefault="00DC2AC8" w:rsidP="00E054B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hideMark/>
          </w:tcPr>
          <w:p w14:paraId="312BBF3D" w14:textId="77777777" w:rsidR="00DC2AC8" w:rsidRPr="00E22EB2" w:rsidRDefault="00DC2AC8" w:rsidP="00E054B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E22EB2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765453F5" w14:textId="77777777" w:rsidR="00DC2AC8" w:rsidRPr="00E22EB2" w:rsidRDefault="00DC2AC8" w:rsidP="00E054B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2" w:type="dxa"/>
            <w:gridSpan w:val="3"/>
            <w:hideMark/>
          </w:tcPr>
          <w:p w14:paraId="1C25E52D" w14:textId="77777777" w:rsidR="00DC2AC8" w:rsidRPr="00E22EB2" w:rsidRDefault="00DC2AC8" w:rsidP="00E054B3">
            <w:pPr>
              <w:tabs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E22EB2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2002" w:rsidRPr="00E22EB2" w14:paraId="00566CFF" w14:textId="77777777" w:rsidTr="00E22EB2">
        <w:trPr>
          <w:trHeight w:val="155"/>
          <w:tblHeader/>
        </w:trPr>
        <w:tc>
          <w:tcPr>
            <w:tcW w:w="4410" w:type="dxa"/>
          </w:tcPr>
          <w:p w14:paraId="46BC9D52" w14:textId="77777777" w:rsidR="00442002" w:rsidRPr="00E22EB2" w:rsidRDefault="00442002" w:rsidP="00442002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4CEC1DA4" w14:textId="52428403" w:rsidR="00442002" w:rsidRPr="00E22EB2" w:rsidRDefault="00E537CC" w:rsidP="00442002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193A0807" w14:textId="77777777" w:rsidR="00442002" w:rsidRPr="00E22EB2" w:rsidRDefault="00442002" w:rsidP="00442002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6252BA26" w14:textId="7611EF88" w:rsidR="0030492D" w:rsidRPr="00E22EB2" w:rsidRDefault="00E537CC" w:rsidP="00E22EB2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49" w:type="dxa"/>
          </w:tcPr>
          <w:p w14:paraId="1ABC3A32" w14:textId="77777777" w:rsidR="00442002" w:rsidRPr="00E22EB2" w:rsidRDefault="00442002" w:rsidP="00442002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01" w:type="dxa"/>
            <w:hideMark/>
          </w:tcPr>
          <w:p w14:paraId="42114357" w14:textId="172E4E4C" w:rsidR="00442002" w:rsidRPr="00E22EB2" w:rsidRDefault="00E537CC" w:rsidP="00442002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47" w:type="dxa"/>
          </w:tcPr>
          <w:p w14:paraId="2B513CC5" w14:textId="77777777" w:rsidR="00442002" w:rsidRPr="00E22EB2" w:rsidRDefault="00442002" w:rsidP="00442002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04" w:type="dxa"/>
            <w:hideMark/>
          </w:tcPr>
          <w:p w14:paraId="66951513" w14:textId="7A981890" w:rsidR="00442002" w:rsidRPr="00E22EB2" w:rsidRDefault="00E537CC" w:rsidP="00442002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C2AC8" w:rsidRPr="00E22EB2" w14:paraId="0E58F104" w14:textId="77777777" w:rsidTr="0030492D">
        <w:trPr>
          <w:tblHeader/>
        </w:trPr>
        <w:tc>
          <w:tcPr>
            <w:tcW w:w="4410" w:type="dxa"/>
          </w:tcPr>
          <w:p w14:paraId="0EA0261E" w14:textId="77777777" w:rsidR="00DC2AC8" w:rsidRPr="00E22EB2" w:rsidRDefault="00DC2AC8" w:rsidP="00E054B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491" w:type="dxa"/>
            <w:gridSpan w:val="7"/>
            <w:hideMark/>
          </w:tcPr>
          <w:p w14:paraId="30E2F836" w14:textId="77777777" w:rsidR="00DC2AC8" w:rsidRPr="00E22EB2" w:rsidRDefault="001F774B" w:rsidP="001F774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26"/>
                <w:szCs w:val="26"/>
              </w:rPr>
            </w:pPr>
            <w:r w:rsidRPr="00E22EB2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(พั</w:t>
            </w:r>
            <w:r w:rsidR="00DC2AC8" w:rsidRPr="00E22EB2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442002" w:rsidRPr="00E22EB2" w14:paraId="50829E5B" w14:textId="77777777" w:rsidTr="00E22EB2">
        <w:trPr>
          <w:trHeight w:val="60"/>
        </w:trPr>
        <w:tc>
          <w:tcPr>
            <w:tcW w:w="4410" w:type="dxa"/>
            <w:hideMark/>
          </w:tcPr>
          <w:p w14:paraId="0522D164" w14:textId="77777777" w:rsidR="00442002" w:rsidRPr="00E22EB2" w:rsidRDefault="00442002" w:rsidP="00442002">
            <w:pPr>
              <w:ind w:left="-123" w:firstLine="200"/>
              <w:rPr>
                <w:rFonts w:ascii="Angsana New" w:hAnsi="Angsana New"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23C79FE1" w14:textId="4D621BC7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  <w:r w:rsidR="00584327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261</w:t>
            </w:r>
          </w:p>
        </w:tc>
        <w:tc>
          <w:tcPr>
            <w:tcW w:w="270" w:type="dxa"/>
          </w:tcPr>
          <w:p w14:paraId="3C4D3735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4BB621" w14:textId="16E125EE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39</w:t>
            </w:r>
            <w:r w:rsidR="00442002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817</w:t>
            </w:r>
          </w:p>
        </w:tc>
        <w:tc>
          <w:tcPr>
            <w:tcW w:w="249" w:type="dxa"/>
          </w:tcPr>
          <w:p w14:paraId="689713EF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6E4B316" w14:textId="25106D84" w:rsidR="00442002" w:rsidRPr="00E22EB2" w:rsidRDefault="00E537CC" w:rsidP="0044200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  <w:r w:rsidR="00584327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645</w:t>
            </w:r>
          </w:p>
        </w:tc>
        <w:tc>
          <w:tcPr>
            <w:tcW w:w="247" w:type="dxa"/>
          </w:tcPr>
          <w:p w14:paraId="0EB6FEC1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1D57E897" w14:textId="13117738" w:rsidR="00442002" w:rsidRPr="00E22EB2" w:rsidRDefault="00E537CC" w:rsidP="0044200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  <w:r w:rsidR="00442002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264</w:t>
            </w:r>
          </w:p>
        </w:tc>
      </w:tr>
      <w:tr w:rsidR="00442002" w:rsidRPr="00E22EB2" w14:paraId="374CB32B" w14:textId="77777777" w:rsidTr="00E22EB2">
        <w:trPr>
          <w:trHeight w:val="137"/>
        </w:trPr>
        <w:tc>
          <w:tcPr>
            <w:tcW w:w="4410" w:type="dxa"/>
            <w:hideMark/>
          </w:tcPr>
          <w:p w14:paraId="3E01D70F" w14:textId="77777777" w:rsidR="00442002" w:rsidRPr="00E22EB2" w:rsidRDefault="00442002" w:rsidP="00442002">
            <w:pPr>
              <w:ind w:left="-123" w:firstLine="200"/>
              <w:rPr>
                <w:rFonts w:ascii="Angsana New" w:hAnsi="Angsana New"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14:paraId="67A437A8" w14:textId="72744528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24</w:t>
            </w:r>
            <w:r w:rsidR="00584327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611</w:t>
            </w:r>
          </w:p>
        </w:tc>
        <w:tc>
          <w:tcPr>
            <w:tcW w:w="270" w:type="dxa"/>
          </w:tcPr>
          <w:p w14:paraId="21F826BD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F2DA0E" w14:textId="320C5DF1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  <w:r w:rsidR="00442002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995</w:t>
            </w:r>
          </w:p>
        </w:tc>
        <w:tc>
          <w:tcPr>
            <w:tcW w:w="249" w:type="dxa"/>
          </w:tcPr>
          <w:p w14:paraId="4AA42A2B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6F2A0B8" w14:textId="608A1992" w:rsidR="00442002" w:rsidRPr="00E22EB2" w:rsidRDefault="00E537CC" w:rsidP="0044200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22</w:t>
            </w:r>
            <w:r w:rsidR="00584327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868</w:t>
            </w:r>
          </w:p>
        </w:tc>
        <w:tc>
          <w:tcPr>
            <w:tcW w:w="247" w:type="dxa"/>
          </w:tcPr>
          <w:p w14:paraId="750C784D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A700A6B" w14:textId="630D5F64" w:rsidR="00442002" w:rsidRPr="00E22EB2" w:rsidRDefault="00E537CC" w:rsidP="0044200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27</w:t>
            </w:r>
            <w:r w:rsidR="00442002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779</w:t>
            </w:r>
          </w:p>
        </w:tc>
      </w:tr>
      <w:tr w:rsidR="00442002" w:rsidRPr="00E22EB2" w14:paraId="50494E18" w14:textId="77777777" w:rsidTr="00E22EB2">
        <w:tc>
          <w:tcPr>
            <w:tcW w:w="4410" w:type="dxa"/>
            <w:hideMark/>
          </w:tcPr>
          <w:p w14:paraId="14823BAF" w14:textId="77777777" w:rsidR="00442002" w:rsidRPr="00E22EB2" w:rsidRDefault="00442002" w:rsidP="00442002">
            <w:pPr>
              <w:ind w:left="-123" w:firstLine="200"/>
              <w:rPr>
                <w:rFonts w:ascii="Angsana New" w:hAnsi="Angsana New"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70" w:type="dxa"/>
          </w:tcPr>
          <w:p w14:paraId="633871DA" w14:textId="55BC6E34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340</w:t>
            </w:r>
            <w:r w:rsidR="00584327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711</w:t>
            </w:r>
          </w:p>
        </w:tc>
        <w:tc>
          <w:tcPr>
            <w:tcW w:w="270" w:type="dxa"/>
          </w:tcPr>
          <w:p w14:paraId="0774AAC4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C7CA44" w14:textId="0B873431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341</w:t>
            </w:r>
            <w:r w:rsidR="00442002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970</w:t>
            </w:r>
          </w:p>
        </w:tc>
        <w:tc>
          <w:tcPr>
            <w:tcW w:w="249" w:type="dxa"/>
          </w:tcPr>
          <w:p w14:paraId="08A75ADD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75580B1" w14:textId="08C31FF6" w:rsidR="00442002" w:rsidRPr="00E22EB2" w:rsidRDefault="00E537CC" w:rsidP="0044200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336</w:t>
            </w:r>
            <w:r w:rsidR="00584327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485</w:t>
            </w:r>
          </w:p>
        </w:tc>
        <w:tc>
          <w:tcPr>
            <w:tcW w:w="247" w:type="dxa"/>
          </w:tcPr>
          <w:p w14:paraId="4636C6D0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E760276" w14:textId="01458509" w:rsidR="00442002" w:rsidRPr="00E22EB2" w:rsidRDefault="00E537CC" w:rsidP="0044200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337</w:t>
            </w:r>
            <w:r w:rsidR="00442002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797</w:t>
            </w:r>
          </w:p>
        </w:tc>
      </w:tr>
      <w:tr w:rsidR="00442002" w:rsidRPr="00E22EB2" w14:paraId="5E87D2EE" w14:textId="77777777" w:rsidTr="00E22EB2">
        <w:tc>
          <w:tcPr>
            <w:tcW w:w="4410" w:type="dxa"/>
            <w:hideMark/>
          </w:tcPr>
          <w:p w14:paraId="2745D7C5" w14:textId="77777777" w:rsidR="00442002" w:rsidRPr="00E22EB2" w:rsidRDefault="00442002" w:rsidP="00442002">
            <w:pPr>
              <w:ind w:left="-123" w:firstLine="200"/>
              <w:rPr>
                <w:rFonts w:ascii="Angsana New" w:hAnsi="Angsana New"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  <w:cs/>
              </w:rPr>
              <w:t>วัสดุโรงงาน</w:t>
            </w:r>
          </w:p>
        </w:tc>
        <w:tc>
          <w:tcPr>
            <w:tcW w:w="1170" w:type="dxa"/>
          </w:tcPr>
          <w:p w14:paraId="3D736D5E" w14:textId="02F98F66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584327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410</w:t>
            </w:r>
          </w:p>
        </w:tc>
        <w:tc>
          <w:tcPr>
            <w:tcW w:w="270" w:type="dxa"/>
          </w:tcPr>
          <w:p w14:paraId="10378FF6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9A778E" w14:textId="6A9A473A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442002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541</w:t>
            </w:r>
          </w:p>
        </w:tc>
        <w:tc>
          <w:tcPr>
            <w:tcW w:w="249" w:type="dxa"/>
          </w:tcPr>
          <w:p w14:paraId="46E95C5A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188B367" w14:textId="540D054C" w:rsidR="00442002" w:rsidRPr="00E22EB2" w:rsidRDefault="00E537CC" w:rsidP="0044200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584327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019</w:t>
            </w:r>
          </w:p>
        </w:tc>
        <w:tc>
          <w:tcPr>
            <w:tcW w:w="247" w:type="dxa"/>
          </w:tcPr>
          <w:p w14:paraId="74572D90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4F7BE187" w14:textId="178C6D30" w:rsidR="00442002" w:rsidRPr="00E22EB2" w:rsidRDefault="00E537CC" w:rsidP="0044200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442002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055</w:t>
            </w:r>
          </w:p>
        </w:tc>
      </w:tr>
      <w:tr w:rsidR="00442002" w:rsidRPr="00E22EB2" w14:paraId="15C4B970" w14:textId="77777777" w:rsidTr="00E22EB2">
        <w:trPr>
          <w:trHeight w:val="50"/>
        </w:trPr>
        <w:tc>
          <w:tcPr>
            <w:tcW w:w="4410" w:type="dxa"/>
          </w:tcPr>
          <w:p w14:paraId="30263640" w14:textId="77777777" w:rsidR="00442002" w:rsidRPr="00E22EB2" w:rsidRDefault="00442002" w:rsidP="00442002">
            <w:pPr>
              <w:ind w:left="-123" w:firstLine="20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4FBF1B8" w14:textId="1FBC0115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406</w:t>
            </w:r>
            <w:r w:rsidR="00584327"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993</w:t>
            </w:r>
          </w:p>
        </w:tc>
        <w:tc>
          <w:tcPr>
            <w:tcW w:w="270" w:type="dxa"/>
          </w:tcPr>
          <w:p w14:paraId="1074E9BA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0373BCA" w14:textId="4D7C4AEC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424</w:t>
            </w:r>
            <w:r w:rsidR="00442002"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323</w:t>
            </w:r>
          </w:p>
        </w:tc>
        <w:tc>
          <w:tcPr>
            <w:tcW w:w="249" w:type="dxa"/>
          </w:tcPr>
          <w:p w14:paraId="11FDAF91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</w:tcPr>
          <w:p w14:paraId="4C4518D4" w14:textId="44B249D2" w:rsidR="00442002" w:rsidRPr="00E22EB2" w:rsidRDefault="00E537CC" w:rsidP="0044200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394</w:t>
            </w:r>
            <w:r w:rsidR="00584327"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017</w:t>
            </w:r>
          </w:p>
        </w:tc>
        <w:tc>
          <w:tcPr>
            <w:tcW w:w="247" w:type="dxa"/>
          </w:tcPr>
          <w:p w14:paraId="11D65DFA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67DFF4F1" w14:textId="5D54552A" w:rsidR="00442002" w:rsidRPr="00E22EB2" w:rsidRDefault="00E537CC" w:rsidP="0044200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399</w:t>
            </w:r>
            <w:r w:rsidR="00442002"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895</w:t>
            </w:r>
          </w:p>
        </w:tc>
      </w:tr>
      <w:tr w:rsidR="00442002" w:rsidRPr="00E22EB2" w14:paraId="42B38567" w14:textId="77777777" w:rsidTr="00E22EB2">
        <w:trPr>
          <w:trHeight w:val="60"/>
        </w:trPr>
        <w:tc>
          <w:tcPr>
            <w:tcW w:w="4410" w:type="dxa"/>
          </w:tcPr>
          <w:p w14:paraId="33D3408C" w14:textId="7DA46963" w:rsidR="00442002" w:rsidRPr="00E22EB2" w:rsidRDefault="00442002" w:rsidP="00442002">
            <w:pPr>
              <w:ind w:left="-123" w:firstLine="200"/>
              <w:rPr>
                <w:rFonts w:ascii="Angsana New" w:hAnsi="Angsana New"/>
                <w:sz w:val="26"/>
                <w:szCs w:val="26"/>
                <w:cs/>
              </w:rPr>
            </w:pPr>
            <w:r w:rsidRPr="00E22EB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E22EB2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0CDC24E" w14:textId="62FCD260" w:rsidR="00442002" w:rsidRPr="00E22EB2" w:rsidRDefault="00584327" w:rsidP="005F3866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145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413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0A40E11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892A6C7" w14:textId="4234E84F" w:rsidR="00442002" w:rsidRPr="00E22EB2" w:rsidRDefault="00442002" w:rsidP="005F3866">
            <w:pPr>
              <w:pStyle w:val="acctfourfigures"/>
              <w:tabs>
                <w:tab w:val="clear" w:pos="765"/>
              </w:tabs>
              <w:spacing w:line="240" w:lineRule="atLeast"/>
              <w:ind w:right="-2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109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487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9" w:type="dxa"/>
          </w:tcPr>
          <w:p w14:paraId="4D14D33E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</w:tcPr>
          <w:p w14:paraId="10955E51" w14:textId="2163D019" w:rsidR="00442002" w:rsidRPr="00E22EB2" w:rsidRDefault="00584327" w:rsidP="005F386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142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364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7" w:type="dxa"/>
          </w:tcPr>
          <w:p w14:paraId="4D501507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</w:tcPr>
          <w:p w14:paraId="7F42DA09" w14:textId="405C5812" w:rsidR="00442002" w:rsidRPr="00E22EB2" w:rsidRDefault="00442002" w:rsidP="005F3866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-1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104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E537CC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113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442002" w:rsidRPr="00E22EB2" w14:paraId="32E3E028" w14:textId="77777777" w:rsidTr="00E22EB2">
        <w:trPr>
          <w:trHeight w:val="73"/>
        </w:trPr>
        <w:tc>
          <w:tcPr>
            <w:tcW w:w="4410" w:type="dxa"/>
            <w:hideMark/>
          </w:tcPr>
          <w:p w14:paraId="7C119D40" w14:textId="77777777" w:rsidR="00442002" w:rsidRPr="00E22EB2" w:rsidRDefault="00442002" w:rsidP="00442002">
            <w:pPr>
              <w:ind w:left="-123" w:firstLine="20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AA27A" w14:textId="335F4506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261</w:t>
            </w:r>
            <w:r w:rsidR="00584327"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580</w:t>
            </w:r>
          </w:p>
        </w:tc>
        <w:tc>
          <w:tcPr>
            <w:tcW w:w="270" w:type="dxa"/>
          </w:tcPr>
          <w:p w14:paraId="5AC7F078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116BE" w14:textId="1BFD9006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314</w:t>
            </w:r>
            <w:r w:rsidR="00442002"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836</w:t>
            </w:r>
          </w:p>
        </w:tc>
        <w:tc>
          <w:tcPr>
            <w:tcW w:w="249" w:type="dxa"/>
          </w:tcPr>
          <w:p w14:paraId="7EB2471E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F50C6" w14:textId="6D19E9DB" w:rsidR="00442002" w:rsidRPr="00E22EB2" w:rsidRDefault="00E537CC" w:rsidP="0044200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251</w:t>
            </w:r>
            <w:r w:rsidR="00584327"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653</w:t>
            </w:r>
          </w:p>
        </w:tc>
        <w:tc>
          <w:tcPr>
            <w:tcW w:w="247" w:type="dxa"/>
          </w:tcPr>
          <w:p w14:paraId="1BAA6D9C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3BBD8E" w14:textId="3EAFC774" w:rsidR="00442002" w:rsidRPr="00E22EB2" w:rsidRDefault="00E537CC" w:rsidP="005F3866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6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295</w:t>
            </w:r>
            <w:r w:rsidR="00442002"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782</w:t>
            </w:r>
          </w:p>
        </w:tc>
      </w:tr>
      <w:tr w:rsidR="007D7A47" w:rsidRPr="00E12F50" w14:paraId="51781101" w14:textId="77777777" w:rsidTr="00E22EB2">
        <w:trPr>
          <w:trHeight w:val="179"/>
        </w:trPr>
        <w:tc>
          <w:tcPr>
            <w:tcW w:w="4410" w:type="dxa"/>
          </w:tcPr>
          <w:p w14:paraId="780D1B3B" w14:textId="77777777" w:rsidR="007D7A47" w:rsidRPr="00E12F50" w:rsidRDefault="007D7A47" w:rsidP="007D7A47">
            <w:pPr>
              <w:ind w:left="-12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9DA99E6" w14:textId="77777777" w:rsidR="007D7A47" w:rsidRPr="00E12F50" w:rsidRDefault="007D7A4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24EE2F2" w14:textId="77777777" w:rsidR="007D7A47" w:rsidRPr="00E12F50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765484F" w14:textId="77777777" w:rsidR="007D7A47" w:rsidRPr="00E12F50" w:rsidRDefault="007D7A47" w:rsidP="001E1A6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49" w:type="dxa"/>
          </w:tcPr>
          <w:p w14:paraId="3393FC35" w14:textId="77777777" w:rsidR="007D7A47" w:rsidRPr="00E12F50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14:paraId="4F3F3A3F" w14:textId="77777777" w:rsidR="007D7A47" w:rsidRPr="00E12F50" w:rsidRDefault="007D7A47" w:rsidP="001E1A60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47" w:type="dxa"/>
          </w:tcPr>
          <w:p w14:paraId="47AA572E" w14:textId="77777777" w:rsidR="007D7A47" w:rsidRPr="00E12F50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</w:tcPr>
          <w:p w14:paraId="6CDF66CF" w14:textId="77777777" w:rsidR="007D7A47" w:rsidRPr="00E12F50" w:rsidRDefault="007D7A47" w:rsidP="001E1A6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E22EB2" w:rsidRPr="00E22EB2" w14:paraId="2A9896B9" w14:textId="77777777" w:rsidTr="00FF21D0">
        <w:trPr>
          <w:tblHeader/>
        </w:trPr>
        <w:tc>
          <w:tcPr>
            <w:tcW w:w="4410" w:type="dxa"/>
          </w:tcPr>
          <w:p w14:paraId="28191A2B" w14:textId="77777777" w:rsidR="00E22EB2" w:rsidRPr="00E22EB2" w:rsidRDefault="00E22EB2" w:rsidP="00FF21D0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hideMark/>
          </w:tcPr>
          <w:p w14:paraId="660DA2C9" w14:textId="77777777" w:rsidR="00E22EB2" w:rsidRPr="00E22EB2" w:rsidRDefault="00E22EB2" w:rsidP="00FF21D0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E22EB2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342AD795" w14:textId="77777777" w:rsidR="00E22EB2" w:rsidRPr="00E22EB2" w:rsidRDefault="00E22EB2" w:rsidP="00FF21D0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2" w:type="dxa"/>
            <w:gridSpan w:val="3"/>
            <w:hideMark/>
          </w:tcPr>
          <w:p w14:paraId="6A9D2B72" w14:textId="77777777" w:rsidR="00E22EB2" w:rsidRPr="00E22EB2" w:rsidRDefault="00E22EB2" w:rsidP="00FF21D0">
            <w:pPr>
              <w:tabs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E22EB2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2EB2" w:rsidRPr="00E22EB2" w14:paraId="4C21B2A0" w14:textId="77777777" w:rsidTr="00FF21D0">
        <w:trPr>
          <w:tblHeader/>
        </w:trPr>
        <w:tc>
          <w:tcPr>
            <w:tcW w:w="4410" w:type="dxa"/>
          </w:tcPr>
          <w:p w14:paraId="0FE1CEE4" w14:textId="77777777" w:rsidR="00E22EB2" w:rsidRPr="00E22EB2" w:rsidRDefault="00E22EB2" w:rsidP="00FF21D0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64CAC71C" w14:textId="77777777" w:rsidR="00E22EB2" w:rsidRPr="00E22EB2" w:rsidRDefault="00E22EB2" w:rsidP="00FF21D0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5245658C" w14:textId="77777777" w:rsidR="00E22EB2" w:rsidRPr="00E22EB2" w:rsidRDefault="00E22EB2" w:rsidP="00FF21D0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4B5586AC" w14:textId="77777777" w:rsidR="00E22EB2" w:rsidRPr="00E22EB2" w:rsidRDefault="00E22EB2" w:rsidP="00FF21D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</w:rPr>
              <w:t>2567</w:t>
            </w:r>
          </w:p>
          <w:p w14:paraId="2B1C5405" w14:textId="278A14EF" w:rsidR="00E22EB2" w:rsidRPr="00E22EB2" w:rsidRDefault="001C32BC" w:rsidP="00FF21D0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i/>
                <w:iCs/>
                <w:sz w:val="26"/>
                <w:szCs w:val="26"/>
              </w:rPr>
              <w:t>(</w:t>
            </w:r>
            <w:r w:rsidR="00E22EB2" w:rsidRPr="00E22EB2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ปรับปรุงใหม่</w:t>
            </w:r>
            <w:r>
              <w:rPr>
                <w:rFonts w:ascii="Angsana New" w:hAnsi="Angsana New"/>
                <w:b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49" w:type="dxa"/>
          </w:tcPr>
          <w:p w14:paraId="78D00DFE" w14:textId="77777777" w:rsidR="00E22EB2" w:rsidRPr="00E22EB2" w:rsidRDefault="00E22EB2" w:rsidP="00FF21D0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01" w:type="dxa"/>
            <w:hideMark/>
          </w:tcPr>
          <w:p w14:paraId="60B5C2BB" w14:textId="77777777" w:rsidR="00E22EB2" w:rsidRPr="00E22EB2" w:rsidRDefault="00E22EB2" w:rsidP="00FF21D0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47" w:type="dxa"/>
          </w:tcPr>
          <w:p w14:paraId="37FC6AB5" w14:textId="77777777" w:rsidR="00E22EB2" w:rsidRPr="00E22EB2" w:rsidRDefault="00E22EB2" w:rsidP="00FF21D0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04" w:type="dxa"/>
            <w:hideMark/>
          </w:tcPr>
          <w:p w14:paraId="6996755F" w14:textId="77777777" w:rsidR="00E22EB2" w:rsidRPr="00E22EB2" w:rsidRDefault="00E22EB2" w:rsidP="00FF21D0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22EB2" w:rsidRPr="00E22EB2" w14:paraId="41572842" w14:textId="77777777" w:rsidTr="00FF21D0">
        <w:trPr>
          <w:tblHeader/>
        </w:trPr>
        <w:tc>
          <w:tcPr>
            <w:tcW w:w="4410" w:type="dxa"/>
          </w:tcPr>
          <w:p w14:paraId="40984F7D" w14:textId="77777777" w:rsidR="00E22EB2" w:rsidRPr="00E22EB2" w:rsidRDefault="00E22EB2" w:rsidP="00FF21D0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491" w:type="dxa"/>
            <w:gridSpan w:val="7"/>
            <w:hideMark/>
          </w:tcPr>
          <w:p w14:paraId="2E2E4D45" w14:textId="77777777" w:rsidR="00E22EB2" w:rsidRPr="00E22EB2" w:rsidRDefault="00E22EB2" w:rsidP="00FF21D0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26"/>
                <w:szCs w:val="26"/>
              </w:rPr>
            </w:pPr>
            <w:r w:rsidRPr="00E22EB2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D7A47" w:rsidRPr="00E22EB2" w14:paraId="729AB6FC" w14:textId="77777777" w:rsidTr="00E22EB2">
        <w:trPr>
          <w:trHeight w:val="344"/>
        </w:trPr>
        <w:tc>
          <w:tcPr>
            <w:tcW w:w="4410" w:type="dxa"/>
            <w:hideMark/>
          </w:tcPr>
          <w:p w14:paraId="5DC76B70" w14:textId="77777777" w:rsidR="007D7A47" w:rsidRPr="00E22EB2" w:rsidRDefault="007D7A47" w:rsidP="007D7A47">
            <w:pPr>
              <w:ind w:left="147" w:hanging="70"/>
              <w:rPr>
                <w:rFonts w:ascii="Angsana New" w:hAnsi="Angsana New"/>
                <w:b/>
                <w:sz w:val="26"/>
                <w:szCs w:val="26"/>
              </w:rPr>
            </w:pPr>
            <w:r w:rsidRPr="00E22EB2">
              <w:rPr>
                <w:rFonts w:ascii="Angsana New" w:hAnsi="Angsana New"/>
                <w:b/>
                <w:sz w:val="26"/>
                <w:szCs w:val="26"/>
                <w:cs/>
              </w:rPr>
              <w:t>ต้นทุนของสินค้าคงเหลือที่</w:t>
            </w:r>
            <w:r w:rsidRPr="00E22EB2">
              <w:rPr>
                <w:rFonts w:ascii="Angsana New" w:hAnsi="Angsana New" w:hint="cs"/>
                <w:b/>
                <w:sz w:val="26"/>
                <w:szCs w:val="26"/>
                <w:cs/>
              </w:rPr>
              <w:t>บันทึก</w:t>
            </w:r>
            <w:r w:rsidRPr="00E22EB2">
              <w:rPr>
                <w:rFonts w:ascii="Angsana New" w:hAnsi="Angsana New"/>
                <w:b/>
                <w:sz w:val="26"/>
                <w:szCs w:val="26"/>
                <w:cs/>
              </w:rPr>
              <w:t>รวมในบัญชี</w:t>
            </w:r>
          </w:p>
          <w:p w14:paraId="0B3BDE32" w14:textId="68FBE521" w:rsidR="007D7A47" w:rsidRPr="00E22EB2" w:rsidRDefault="007D7A47" w:rsidP="007D7A47">
            <w:pPr>
              <w:ind w:left="147" w:hanging="7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22EB2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  </w:t>
            </w:r>
            <w:r w:rsidRPr="00E22EB2">
              <w:rPr>
                <w:rFonts w:ascii="Angsana New" w:hAnsi="Angsana New"/>
                <w:b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12C7DF83" w14:textId="73C99F7F" w:rsidR="007D7A47" w:rsidRPr="00E22EB2" w:rsidRDefault="007D7A4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8D652AC" w14:textId="77777777" w:rsidR="007D7A47" w:rsidRPr="00E22EB2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2E5F28" w14:textId="77777777" w:rsidR="007D7A47" w:rsidRPr="00E22EB2" w:rsidRDefault="007D7A47" w:rsidP="001E1A6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9" w:type="dxa"/>
          </w:tcPr>
          <w:p w14:paraId="1B057719" w14:textId="77777777" w:rsidR="007D7A47" w:rsidRPr="00E22EB2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14:paraId="3BB6AD69" w14:textId="18F8BC0E" w:rsidR="007D7A47" w:rsidRPr="00E22EB2" w:rsidRDefault="007D7A4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7" w:type="dxa"/>
          </w:tcPr>
          <w:p w14:paraId="6A2758E1" w14:textId="77777777" w:rsidR="007D7A47" w:rsidRPr="00E22EB2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5111025F" w14:textId="77777777" w:rsidR="007D7A47" w:rsidRPr="00E22EB2" w:rsidRDefault="007D7A4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2899160" w14:textId="77777777" w:rsidR="007D7A47" w:rsidRPr="00E22EB2" w:rsidRDefault="007D7A47" w:rsidP="001E1A6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442002" w:rsidRPr="00E22EB2" w14:paraId="576112CC" w14:textId="77777777" w:rsidTr="00E22EB2">
        <w:tc>
          <w:tcPr>
            <w:tcW w:w="4410" w:type="dxa"/>
            <w:hideMark/>
          </w:tcPr>
          <w:p w14:paraId="346ADAB6" w14:textId="77777777" w:rsidR="00442002" w:rsidRPr="00E22EB2" w:rsidRDefault="00442002" w:rsidP="00442002">
            <w:pPr>
              <w:numPr>
                <w:ilvl w:val="0"/>
                <w:numId w:val="38"/>
              </w:numPr>
              <w:ind w:left="437"/>
              <w:rPr>
                <w:rFonts w:ascii="Angsana New" w:hAnsi="Angsana New"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02553796" w14:textId="01812846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730</w:t>
            </w:r>
            <w:r w:rsidR="001471AF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588</w:t>
            </w:r>
          </w:p>
        </w:tc>
        <w:tc>
          <w:tcPr>
            <w:tcW w:w="270" w:type="dxa"/>
          </w:tcPr>
          <w:p w14:paraId="1A422333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4D2DB9" w14:textId="0DBB279C" w:rsidR="00442002" w:rsidRPr="00E22EB2" w:rsidRDefault="0030492D" w:rsidP="00DA0AB7">
            <w:pPr>
              <w:pStyle w:val="acctfourfigures"/>
              <w:tabs>
                <w:tab w:val="clear" w:pos="765"/>
              </w:tabs>
              <w:spacing w:line="240" w:lineRule="atLeast"/>
              <w:ind w:left="-79" w:right="34" w:hanging="12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971,745</w:t>
            </w:r>
          </w:p>
        </w:tc>
        <w:tc>
          <w:tcPr>
            <w:tcW w:w="249" w:type="dxa"/>
          </w:tcPr>
          <w:p w14:paraId="09E00D05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3602133" w14:textId="16BADAB3" w:rsidR="00442002" w:rsidRPr="00E22EB2" w:rsidRDefault="00E537CC" w:rsidP="0044200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265</w:t>
            </w:r>
            <w:r w:rsidR="001471AF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44</w:t>
            </w:r>
            <w:r w:rsidR="00476D14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47" w:type="dxa"/>
          </w:tcPr>
          <w:p w14:paraId="49E69E0F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F4A7B18" w14:textId="68CA14C3" w:rsidR="00442002" w:rsidRPr="00E22EB2" w:rsidRDefault="00E537CC" w:rsidP="0044200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465</w:t>
            </w:r>
            <w:r w:rsidR="00442002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529</w:t>
            </w:r>
          </w:p>
        </w:tc>
      </w:tr>
      <w:tr w:rsidR="00442002" w:rsidRPr="00E22EB2" w14:paraId="4EFAFCE4" w14:textId="77777777" w:rsidTr="003A64B4">
        <w:trPr>
          <w:trHeight w:val="60"/>
        </w:trPr>
        <w:tc>
          <w:tcPr>
            <w:tcW w:w="4410" w:type="dxa"/>
            <w:hideMark/>
          </w:tcPr>
          <w:p w14:paraId="421AF619" w14:textId="51C15944" w:rsidR="00442002" w:rsidRPr="00E22EB2" w:rsidRDefault="0080447F" w:rsidP="00442002">
            <w:pPr>
              <w:numPr>
                <w:ilvl w:val="0"/>
                <w:numId w:val="38"/>
              </w:numPr>
              <w:ind w:left="437"/>
              <w:rPr>
                <w:rFonts w:ascii="Angsana New" w:hAnsi="Angsana New"/>
                <w:sz w:val="26"/>
                <w:szCs w:val="26"/>
              </w:rPr>
            </w:pPr>
            <w:r w:rsidRPr="00E22EB2">
              <w:rPr>
                <w:rFonts w:ascii="Angsana New" w:hAnsi="Angsana New"/>
                <w:sz w:val="26"/>
                <w:szCs w:val="26"/>
                <w:cs/>
              </w:rPr>
              <w:t>การปรับลดมูลค่า</w:t>
            </w:r>
          </w:p>
        </w:tc>
        <w:tc>
          <w:tcPr>
            <w:tcW w:w="1170" w:type="dxa"/>
          </w:tcPr>
          <w:p w14:paraId="406DE373" w14:textId="1E748143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35</w:t>
            </w:r>
            <w:r w:rsidR="00383978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926</w:t>
            </w:r>
          </w:p>
        </w:tc>
        <w:tc>
          <w:tcPr>
            <w:tcW w:w="270" w:type="dxa"/>
          </w:tcPr>
          <w:p w14:paraId="52BB81C0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E6A0C8" w14:textId="418A7209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442002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128</w:t>
            </w:r>
          </w:p>
        </w:tc>
        <w:tc>
          <w:tcPr>
            <w:tcW w:w="249" w:type="dxa"/>
          </w:tcPr>
          <w:p w14:paraId="69B2FD48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14:paraId="5FB945D8" w14:textId="49CA4A3B" w:rsidR="00442002" w:rsidRPr="00E22EB2" w:rsidRDefault="00E537CC" w:rsidP="00442002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38</w:t>
            </w:r>
            <w:r w:rsidR="001471AF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25</w:t>
            </w:r>
            <w:r w:rsidR="00476D1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47" w:type="dxa"/>
          </w:tcPr>
          <w:p w14:paraId="61B94D47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6CF35B1B" w14:textId="7E8951B7" w:rsidR="00442002" w:rsidRPr="00E22EB2" w:rsidRDefault="00E537CC" w:rsidP="0044200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442002"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26"/>
                <w:szCs w:val="26"/>
                <w:lang w:val="en-US" w:bidi="th-TH"/>
              </w:rPr>
              <w:t>964</w:t>
            </w:r>
          </w:p>
        </w:tc>
      </w:tr>
      <w:tr w:rsidR="00442002" w:rsidRPr="00E22EB2" w14:paraId="365B1BF9" w14:textId="77777777" w:rsidTr="00E22EB2">
        <w:tc>
          <w:tcPr>
            <w:tcW w:w="4410" w:type="dxa"/>
            <w:hideMark/>
          </w:tcPr>
          <w:p w14:paraId="0DC487D4" w14:textId="77777777" w:rsidR="00442002" w:rsidRPr="00E22EB2" w:rsidRDefault="00442002" w:rsidP="00442002">
            <w:pPr>
              <w:ind w:left="147" w:hanging="7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B910E" w14:textId="308AA2DB" w:rsidR="00442002" w:rsidRPr="00E22EB2" w:rsidRDefault="00E537CC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766</w:t>
            </w:r>
            <w:r w:rsidR="001471AF"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514</w:t>
            </w:r>
          </w:p>
        </w:tc>
        <w:tc>
          <w:tcPr>
            <w:tcW w:w="270" w:type="dxa"/>
          </w:tcPr>
          <w:p w14:paraId="3618930A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DAF03" w14:textId="731161EB" w:rsidR="00442002" w:rsidRPr="00E22EB2" w:rsidRDefault="0030492D" w:rsidP="0044200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976,873</w:t>
            </w:r>
          </w:p>
        </w:tc>
        <w:tc>
          <w:tcPr>
            <w:tcW w:w="249" w:type="dxa"/>
          </w:tcPr>
          <w:p w14:paraId="58BFF1C3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AA05A" w14:textId="2122EFD8" w:rsidR="00442002" w:rsidRPr="00E22EB2" w:rsidRDefault="00E537CC" w:rsidP="00442002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303</w:t>
            </w:r>
            <w:r w:rsidR="001471AF"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693</w:t>
            </w:r>
          </w:p>
        </w:tc>
        <w:tc>
          <w:tcPr>
            <w:tcW w:w="247" w:type="dxa"/>
          </w:tcPr>
          <w:p w14:paraId="6AD686B7" w14:textId="77777777" w:rsidR="00442002" w:rsidRPr="00E22EB2" w:rsidRDefault="00442002" w:rsidP="00442002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B1B82" w14:textId="4B52E572" w:rsidR="00442002" w:rsidRPr="00E22EB2" w:rsidRDefault="00E537CC" w:rsidP="0044200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470</w:t>
            </w:r>
            <w:r w:rsidR="00442002"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493</w:t>
            </w:r>
          </w:p>
        </w:tc>
      </w:tr>
    </w:tbl>
    <w:p w14:paraId="604CFFD0" w14:textId="77777777" w:rsidR="00DC2AC8" w:rsidRPr="006B07E9" w:rsidRDefault="00DC2AC8" w:rsidP="00DC2AC8">
      <w:pPr>
        <w:tabs>
          <w:tab w:val="left" w:pos="540"/>
        </w:tabs>
        <w:spacing w:line="240" w:lineRule="auto"/>
        <w:ind w:left="547" w:right="-317"/>
        <w:jc w:val="thaiDistribute"/>
        <w:rPr>
          <w:rFonts w:ascii="Angsana New" w:hAnsi="Angsana New"/>
          <w:b/>
          <w:sz w:val="2"/>
          <w:szCs w:val="2"/>
        </w:rPr>
      </w:pPr>
    </w:p>
    <w:p w14:paraId="3BF36209" w14:textId="7148EF5B" w:rsidR="00B607B3" w:rsidRPr="00C35DD8" w:rsidRDefault="00DE5AC1" w:rsidP="000F0E3E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C35DD8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52714027" w14:textId="77777777" w:rsidR="00CB441A" w:rsidRPr="003F77D9" w:rsidRDefault="00CB441A" w:rsidP="00CB441A">
      <w:pPr>
        <w:pStyle w:val="ListParagraph"/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8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9"/>
        <w:gridCol w:w="1161"/>
        <w:gridCol w:w="269"/>
        <w:gridCol w:w="1092"/>
        <w:gridCol w:w="269"/>
        <w:gridCol w:w="1079"/>
        <w:gridCol w:w="265"/>
        <w:gridCol w:w="1083"/>
      </w:tblGrid>
      <w:tr w:rsidR="003579E5" w:rsidRPr="003F77D9" w14:paraId="386F8E68" w14:textId="77777777" w:rsidTr="00591975">
        <w:trPr>
          <w:tblHeader/>
        </w:trPr>
        <w:tc>
          <w:tcPr>
            <w:tcW w:w="2340" w:type="pct"/>
          </w:tcPr>
          <w:p w14:paraId="7F80759D" w14:textId="77777777" w:rsidR="003579E5" w:rsidRPr="003F77D9" w:rsidRDefault="003579E5" w:rsidP="003D648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200C64A2" w14:textId="77777777" w:rsidR="003579E5" w:rsidRPr="003F77D9" w:rsidRDefault="003579E5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7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167D6B67" w14:textId="77777777" w:rsidR="003579E5" w:rsidRPr="003F77D9" w:rsidRDefault="003579E5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pct"/>
            <w:gridSpan w:val="3"/>
          </w:tcPr>
          <w:p w14:paraId="648E0C02" w14:textId="77777777" w:rsidR="003579E5" w:rsidRPr="003F77D9" w:rsidRDefault="003579E5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7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42002" w:rsidRPr="003F77D9" w14:paraId="5E564F9D" w14:textId="77777777" w:rsidTr="00591975">
        <w:trPr>
          <w:tblHeader/>
        </w:trPr>
        <w:tc>
          <w:tcPr>
            <w:tcW w:w="2340" w:type="pct"/>
          </w:tcPr>
          <w:p w14:paraId="28C6207E" w14:textId="2D5E603D" w:rsidR="00442002" w:rsidRPr="003F77D9" w:rsidRDefault="00442002" w:rsidP="00442002">
            <w:pPr>
              <w:pStyle w:val="BodyText"/>
              <w:spacing w:after="0"/>
              <w:ind w:left="-18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476B7872" w14:textId="0EBA47A8" w:rsidR="00442002" w:rsidRPr="003F77D9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7" w:type="pct"/>
          </w:tcPr>
          <w:p w14:paraId="00F89079" w14:textId="77777777" w:rsidR="00442002" w:rsidRPr="003F77D9" w:rsidRDefault="00442002" w:rsidP="004420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ACB2A60" w14:textId="4FD93738" w:rsidR="00442002" w:rsidRPr="003F77D9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7" w:type="pct"/>
          </w:tcPr>
          <w:p w14:paraId="3F259C76" w14:textId="77777777" w:rsidR="00442002" w:rsidRPr="003F77D9" w:rsidRDefault="00442002" w:rsidP="004420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0F03C47" w14:textId="288A237C" w:rsidR="00442002" w:rsidRPr="003F77D9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" w:type="pct"/>
          </w:tcPr>
          <w:p w14:paraId="3B45285D" w14:textId="77777777" w:rsidR="00442002" w:rsidRPr="003F77D9" w:rsidRDefault="00442002" w:rsidP="004420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72A56F1" w14:textId="31C1CAC3" w:rsidR="00442002" w:rsidRPr="003F77D9" w:rsidRDefault="00E537CC" w:rsidP="004420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579E5" w:rsidRPr="003F77D9" w14:paraId="2297947D" w14:textId="77777777" w:rsidTr="00591975">
        <w:trPr>
          <w:tblHeader/>
        </w:trPr>
        <w:tc>
          <w:tcPr>
            <w:tcW w:w="2340" w:type="pct"/>
          </w:tcPr>
          <w:p w14:paraId="303921BD" w14:textId="77777777" w:rsidR="003579E5" w:rsidRPr="003F77D9" w:rsidRDefault="003579E5" w:rsidP="003D6482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0" w:type="pct"/>
            <w:gridSpan w:val="7"/>
          </w:tcPr>
          <w:p w14:paraId="3B540D86" w14:textId="77777777" w:rsidR="003579E5" w:rsidRPr="003F77D9" w:rsidRDefault="003579E5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06D9" w:rsidRPr="003F77D9" w14:paraId="25DFEFD4" w14:textId="77777777" w:rsidTr="004D6E55">
        <w:trPr>
          <w:trHeight w:val="308"/>
        </w:trPr>
        <w:tc>
          <w:tcPr>
            <w:tcW w:w="2340" w:type="pct"/>
          </w:tcPr>
          <w:p w14:paraId="2C284BD7" w14:textId="77777777" w:rsidR="003579E5" w:rsidRPr="003F77D9" w:rsidRDefault="003579E5" w:rsidP="003D6482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7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</w:tcPr>
          <w:p w14:paraId="06EAD5B3" w14:textId="77777777" w:rsidR="003579E5" w:rsidRPr="008D1844" w:rsidRDefault="003579E5" w:rsidP="003D6482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A14E58D" w14:textId="77777777" w:rsidR="003579E5" w:rsidRPr="008D1844" w:rsidRDefault="003579E5" w:rsidP="003D648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</w:tcPr>
          <w:p w14:paraId="0EB754E7" w14:textId="77777777" w:rsidR="003579E5" w:rsidRPr="008D1844" w:rsidRDefault="003579E5" w:rsidP="003D6482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A40CD01" w14:textId="77777777" w:rsidR="003579E5" w:rsidRPr="008D1844" w:rsidRDefault="003579E5" w:rsidP="003D648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</w:tcPr>
          <w:p w14:paraId="130563DA" w14:textId="77777777" w:rsidR="003579E5" w:rsidRPr="008D1844" w:rsidRDefault="003579E5" w:rsidP="003D6482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14:paraId="50D4566B" w14:textId="77777777" w:rsidR="003579E5" w:rsidRPr="008D1844" w:rsidRDefault="003579E5" w:rsidP="003D648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2" w:type="pct"/>
          </w:tcPr>
          <w:p w14:paraId="7D0437DC" w14:textId="77777777" w:rsidR="003579E5" w:rsidRPr="008D1844" w:rsidRDefault="003579E5" w:rsidP="003D6482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42002" w:rsidRPr="003F77D9" w14:paraId="1662A353" w14:textId="77777777" w:rsidTr="00591975">
        <w:tc>
          <w:tcPr>
            <w:tcW w:w="2340" w:type="pct"/>
          </w:tcPr>
          <w:p w14:paraId="1B006A11" w14:textId="1832AB02" w:rsidR="00442002" w:rsidRPr="003F77D9" w:rsidRDefault="00442002" w:rsidP="0044200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Pr="003F77D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92" w:type="pct"/>
          </w:tcPr>
          <w:p w14:paraId="4A069C32" w14:textId="1BC1CAD1" w:rsidR="00442002" w:rsidRPr="00E6086B" w:rsidRDefault="00E537CC" w:rsidP="00442002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="00E6086B" w:rsidRPr="00E6086B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251</w:t>
            </w:r>
            <w:r w:rsidR="00E6086B" w:rsidRPr="00E6086B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137" w:type="pct"/>
          </w:tcPr>
          <w:p w14:paraId="7AA2F7DD" w14:textId="77777777" w:rsidR="00442002" w:rsidRPr="003F77D9" w:rsidRDefault="00442002" w:rsidP="004420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90BC0FC" w14:textId="1278FC78" w:rsidR="00442002" w:rsidRPr="003F77D9" w:rsidRDefault="00E537CC" w:rsidP="0044200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C6ED7" w:rsidRPr="00FC6ED7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  <w:r w:rsidR="00FC6ED7" w:rsidRPr="00FC6ED7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754</w:t>
            </w:r>
          </w:p>
        </w:tc>
        <w:tc>
          <w:tcPr>
            <w:tcW w:w="137" w:type="pct"/>
          </w:tcPr>
          <w:p w14:paraId="32F76C5F" w14:textId="77777777" w:rsidR="00442002" w:rsidRPr="003F77D9" w:rsidRDefault="00442002" w:rsidP="0044200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590556C5" w14:textId="01C8008B" w:rsidR="00442002" w:rsidRPr="00E6086B" w:rsidRDefault="00E537CC" w:rsidP="00442002">
            <w:pPr>
              <w:pStyle w:val="acctfourfigures"/>
              <w:tabs>
                <w:tab w:val="clear" w:pos="765"/>
                <w:tab w:val="left" w:pos="790"/>
              </w:tabs>
              <w:spacing w:after="100" w:afterAutospacing="1" w:line="240" w:lineRule="auto"/>
              <w:ind w:left="-432" w:right="-20" w:hanging="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958</w:t>
            </w:r>
            <w:r w:rsidR="00E6086B" w:rsidRPr="00E6086B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</w:p>
        </w:tc>
        <w:tc>
          <w:tcPr>
            <w:tcW w:w="135" w:type="pct"/>
          </w:tcPr>
          <w:p w14:paraId="3CDEB0BD" w14:textId="77777777" w:rsidR="00442002" w:rsidRPr="003F77D9" w:rsidRDefault="00442002" w:rsidP="004420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462F0F16" w14:textId="0AAE68F2" w:rsidR="00442002" w:rsidRPr="003F77D9" w:rsidRDefault="00E537CC" w:rsidP="00442002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958</w:t>
            </w:r>
            <w:r w:rsidR="00442002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679</w:t>
            </w:r>
          </w:p>
        </w:tc>
      </w:tr>
      <w:tr w:rsidR="00442002" w:rsidRPr="003F77D9" w14:paraId="13B2D636" w14:textId="77777777" w:rsidTr="00591975">
        <w:tc>
          <w:tcPr>
            <w:tcW w:w="2340" w:type="pct"/>
          </w:tcPr>
          <w:p w14:paraId="612062F2" w14:textId="77777777" w:rsidR="00442002" w:rsidRPr="003F77D9" w:rsidRDefault="00442002" w:rsidP="0044200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592" w:type="pct"/>
          </w:tcPr>
          <w:p w14:paraId="0ECB7C27" w14:textId="168258B0" w:rsidR="00442002" w:rsidRPr="003F77D9" w:rsidRDefault="00E537CC" w:rsidP="00442002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9</w:t>
            </w:r>
            <w:r w:rsidR="00545606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37" w:type="pct"/>
          </w:tcPr>
          <w:p w14:paraId="2F668F41" w14:textId="77777777" w:rsidR="00442002" w:rsidRPr="003F77D9" w:rsidRDefault="00442002" w:rsidP="004420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C92751A" w14:textId="76D23D14" w:rsidR="00442002" w:rsidRPr="003F77D9" w:rsidRDefault="00E537CC" w:rsidP="0044200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442002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788</w:t>
            </w:r>
          </w:p>
        </w:tc>
        <w:tc>
          <w:tcPr>
            <w:tcW w:w="137" w:type="pct"/>
          </w:tcPr>
          <w:p w14:paraId="69A31AAB" w14:textId="77777777" w:rsidR="00442002" w:rsidRPr="003F77D9" w:rsidRDefault="00442002" w:rsidP="0044200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143031D" w14:textId="02BE2A64" w:rsidR="00442002" w:rsidRPr="003F77D9" w:rsidRDefault="0021056B" w:rsidP="00442002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2DB4613" w14:textId="77777777" w:rsidR="00442002" w:rsidRPr="003F77D9" w:rsidRDefault="00442002" w:rsidP="004420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11C3F3C" w14:textId="34FDBA24" w:rsidR="00442002" w:rsidRPr="003F77D9" w:rsidRDefault="00442002" w:rsidP="00442002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5606" w:rsidRPr="003F77D9" w14:paraId="3E66D283" w14:textId="77777777" w:rsidTr="00591975">
        <w:tc>
          <w:tcPr>
            <w:tcW w:w="2340" w:type="pct"/>
          </w:tcPr>
          <w:p w14:paraId="6F41E09D" w14:textId="2193CFF5" w:rsidR="00545606" w:rsidRPr="003F77D9" w:rsidRDefault="00545606" w:rsidP="0054560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592" w:type="pct"/>
          </w:tcPr>
          <w:p w14:paraId="7EE2D352" w14:textId="55DCC2C1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184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5ED1FE67" w14:textId="77777777" w:rsidR="00545606" w:rsidRPr="003F77D9" w:rsidRDefault="00545606" w:rsidP="00545606">
            <w:pPr>
              <w:pStyle w:val="BodyText"/>
              <w:tabs>
                <w:tab w:val="decimal" w:pos="58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9199AF2" w14:textId="52270E6C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579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265A147A" w14:textId="77777777" w:rsidR="00545606" w:rsidRPr="003F77D9" w:rsidRDefault="00545606" w:rsidP="0054560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8D048A3" w14:textId="701299B3" w:rsidR="00545606" w:rsidRPr="003F77D9" w:rsidRDefault="00545606" w:rsidP="00545606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97F7786" w14:textId="77777777" w:rsidR="00545606" w:rsidRPr="003F77D9" w:rsidRDefault="00545606" w:rsidP="0054560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4A190F25" w14:textId="6F532682" w:rsidR="00545606" w:rsidRPr="003F77D9" w:rsidRDefault="00545606" w:rsidP="00545606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5606" w:rsidRPr="003F77D9" w14:paraId="7904DEA7" w14:textId="77777777" w:rsidTr="00591975">
        <w:tc>
          <w:tcPr>
            <w:tcW w:w="2340" w:type="pct"/>
          </w:tcPr>
          <w:p w14:paraId="5C4C3853" w14:textId="254BF21C" w:rsidR="00545606" w:rsidRPr="003F77D9" w:rsidRDefault="00545606" w:rsidP="0054560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F7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DE34B58" w14:textId="49229C56" w:rsidR="00545606" w:rsidRPr="003F77D9" w:rsidRDefault="00E537CC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456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  <w:r w:rsidR="005456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137" w:type="pct"/>
          </w:tcPr>
          <w:p w14:paraId="53CE4DC1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2C89B656" w14:textId="21D047D0" w:rsidR="00545606" w:rsidRPr="003F77D9" w:rsidRDefault="00E537CC" w:rsidP="0054560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C6ED7" w:rsidRPr="00FC6E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251</w:t>
            </w:r>
            <w:r w:rsidR="00FC6ED7" w:rsidRPr="00FC6E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963</w:t>
            </w:r>
          </w:p>
        </w:tc>
        <w:tc>
          <w:tcPr>
            <w:tcW w:w="137" w:type="pct"/>
          </w:tcPr>
          <w:p w14:paraId="3A24D730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32600D07" w14:textId="57E566C6" w:rsidR="00545606" w:rsidRPr="003F77D9" w:rsidRDefault="00E537CC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958</w:t>
            </w:r>
            <w:r w:rsidR="005456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135" w:type="pct"/>
          </w:tcPr>
          <w:p w14:paraId="29E08F0D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6DCA078" w14:textId="5077059E" w:rsidR="00545606" w:rsidRPr="003F77D9" w:rsidRDefault="00E537CC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958</w:t>
            </w:r>
            <w:r w:rsidR="00545606" w:rsidRPr="003F7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679</w:t>
            </w:r>
          </w:p>
        </w:tc>
      </w:tr>
      <w:tr w:rsidR="00545606" w:rsidRPr="003F77D9" w14:paraId="523F4DEA" w14:textId="77777777" w:rsidTr="004D6E55">
        <w:tc>
          <w:tcPr>
            <w:tcW w:w="2340" w:type="pct"/>
          </w:tcPr>
          <w:p w14:paraId="41716629" w14:textId="77777777" w:rsidR="00545606" w:rsidRPr="003F77D9" w:rsidRDefault="00545606" w:rsidP="0054560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6690CE2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72019B5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25872C44" w14:textId="77777777" w:rsidR="00545606" w:rsidRPr="00796827" w:rsidRDefault="00545606" w:rsidP="0054560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4DB9FBC1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72FBE6CA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4D1BEC1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3D8FD731" w14:textId="77777777" w:rsidR="00545606" w:rsidRPr="00796827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45606" w:rsidRPr="003F77D9" w14:paraId="46FE3AF5" w14:textId="77777777" w:rsidTr="004D6E55">
        <w:trPr>
          <w:trHeight w:val="125"/>
        </w:trPr>
        <w:tc>
          <w:tcPr>
            <w:tcW w:w="2340" w:type="pct"/>
          </w:tcPr>
          <w:p w14:paraId="6DDBA1E4" w14:textId="77777777" w:rsidR="00545606" w:rsidRPr="003F77D9" w:rsidRDefault="00545606" w:rsidP="00545606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2" w:type="pct"/>
          </w:tcPr>
          <w:p w14:paraId="026B0673" w14:textId="77777777" w:rsidR="00545606" w:rsidRPr="004D6E55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5EE31DC7" w14:textId="77777777" w:rsidR="00545606" w:rsidRPr="004D6E55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</w:tcPr>
          <w:p w14:paraId="49FA3762" w14:textId="77777777" w:rsidR="00545606" w:rsidRPr="004D6E55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1F2B7E26" w14:textId="77777777" w:rsidR="00545606" w:rsidRPr="004D6E55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</w:tcPr>
          <w:p w14:paraId="62933F96" w14:textId="77777777" w:rsidR="00545606" w:rsidRPr="004D6E55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5FB37C8" w14:textId="77777777" w:rsidR="00545606" w:rsidRPr="004D6E55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2" w:type="pct"/>
          </w:tcPr>
          <w:p w14:paraId="5197C8C6" w14:textId="77777777" w:rsidR="00545606" w:rsidRPr="004D6E55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45606" w:rsidRPr="003F77D9" w14:paraId="42962BA4" w14:textId="77777777" w:rsidTr="00591975">
        <w:tc>
          <w:tcPr>
            <w:tcW w:w="2340" w:type="pct"/>
          </w:tcPr>
          <w:p w14:paraId="2228997B" w14:textId="6DA9F866" w:rsidR="00545606" w:rsidRPr="003F77D9" w:rsidRDefault="00545606" w:rsidP="0054560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Pr="003F77D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92" w:type="pct"/>
          </w:tcPr>
          <w:p w14:paraId="06BC2C23" w14:textId="2BFE9D05" w:rsidR="00545606" w:rsidRPr="00547B8B" w:rsidRDefault="00E537CC" w:rsidP="00545606">
            <w:pPr>
              <w:tabs>
                <w:tab w:val="decimal" w:pos="87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400</w:t>
            </w:r>
            <w:r w:rsidR="00545606" w:rsidRPr="00547B8B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137" w:type="pct"/>
          </w:tcPr>
          <w:p w14:paraId="7BF60078" w14:textId="77777777" w:rsidR="00545606" w:rsidRPr="00547B8B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77CFFEB" w14:textId="1BC162A8" w:rsidR="00545606" w:rsidRPr="003F77D9" w:rsidRDefault="00E537CC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397</w:t>
            </w:r>
            <w:r w:rsidR="00545606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137" w:type="pct"/>
          </w:tcPr>
          <w:p w14:paraId="0172ABD3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7365BC6" w14:textId="5847256B" w:rsidR="00545606" w:rsidRPr="00547B8B" w:rsidRDefault="00E537CC" w:rsidP="00545606">
            <w:pPr>
              <w:tabs>
                <w:tab w:val="decimal" w:pos="878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212</w:t>
            </w:r>
            <w:r w:rsidR="00545606" w:rsidRPr="00547B8B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135" w:type="pct"/>
          </w:tcPr>
          <w:p w14:paraId="6B6B9584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1953E573" w14:textId="33CEABB5" w:rsidR="00545606" w:rsidRPr="003F77D9" w:rsidRDefault="00E537CC" w:rsidP="00545606">
            <w:pPr>
              <w:tabs>
                <w:tab w:val="decimal" w:pos="878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212</w:t>
            </w:r>
            <w:r w:rsidR="00545606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670</w:t>
            </w:r>
          </w:p>
        </w:tc>
      </w:tr>
      <w:tr w:rsidR="00967C16" w:rsidRPr="003F77D9" w14:paraId="03CB57B7" w14:textId="77777777" w:rsidTr="00591975">
        <w:tc>
          <w:tcPr>
            <w:tcW w:w="2340" w:type="pct"/>
          </w:tcPr>
          <w:p w14:paraId="16151BA1" w14:textId="7559B073" w:rsidR="00967C16" w:rsidRPr="003F77D9" w:rsidRDefault="00967C16" w:rsidP="00967C16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23113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231131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231131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F77D9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592" w:type="pct"/>
          </w:tcPr>
          <w:p w14:paraId="033143B2" w14:textId="45C87999" w:rsidR="00967C16" w:rsidRPr="003F77D9" w:rsidRDefault="00967C16" w:rsidP="00967C1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941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13FEAADB" w14:textId="77777777" w:rsidR="00967C16" w:rsidRPr="003F77D9" w:rsidRDefault="00967C16" w:rsidP="00967C16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BED46F7" w14:textId="38F7838B" w:rsidR="00967C16" w:rsidRPr="003F77D9" w:rsidRDefault="00E537CC" w:rsidP="00967C1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</w:t>
            </w:r>
            <w:r w:rsidR="00967C16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137" w:type="pct"/>
          </w:tcPr>
          <w:p w14:paraId="48C82D13" w14:textId="77777777" w:rsidR="00967C16" w:rsidRPr="003F77D9" w:rsidRDefault="00967C16" w:rsidP="00967C1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42760659" w14:textId="1F0A977C" w:rsidR="00967C16" w:rsidRPr="003F77D9" w:rsidRDefault="00967C16" w:rsidP="00967C16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44DE5302" w14:textId="77777777" w:rsidR="00967C16" w:rsidRPr="003F77D9" w:rsidRDefault="00967C16" w:rsidP="00967C1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202342EE" w14:textId="0ED19157" w:rsidR="00967C16" w:rsidRPr="003F77D9" w:rsidRDefault="00967C16" w:rsidP="00967C16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7C16" w:rsidRPr="003F77D9" w14:paraId="03466E58" w14:textId="77777777" w:rsidTr="00591975">
        <w:tc>
          <w:tcPr>
            <w:tcW w:w="2340" w:type="pct"/>
          </w:tcPr>
          <w:p w14:paraId="2E2F82BE" w14:textId="29DF5EA1" w:rsidR="00967C16" w:rsidRPr="003F77D9" w:rsidRDefault="00CC1B9D" w:rsidP="0054560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ขาดทุนจากการด้อยค่าเงินลงทุน</w:t>
            </w:r>
          </w:p>
        </w:tc>
        <w:tc>
          <w:tcPr>
            <w:tcW w:w="592" w:type="pct"/>
          </w:tcPr>
          <w:p w14:paraId="6FB77110" w14:textId="1DA98D9C" w:rsidR="00967C16" w:rsidRDefault="003C018C" w:rsidP="003C018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550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6B795BEF" w14:textId="77777777" w:rsidR="00967C16" w:rsidRPr="003F77D9" w:rsidRDefault="00967C16" w:rsidP="00545606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9C8DA09" w14:textId="1E567EA8" w:rsidR="00967C16" w:rsidRPr="00E163B1" w:rsidRDefault="00967C16" w:rsidP="00967C16">
            <w:pPr>
              <w:tabs>
                <w:tab w:val="decimal" w:pos="56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96148A3" w14:textId="77777777" w:rsidR="00967C16" w:rsidRPr="003F77D9" w:rsidRDefault="00967C1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442C65FD" w14:textId="0A9D95F0" w:rsidR="00967C16" w:rsidRDefault="00967C16" w:rsidP="00101F9E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550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76516D67" w14:textId="77777777" w:rsidR="00967C16" w:rsidRPr="003F77D9" w:rsidRDefault="00967C1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2CDF0819" w14:textId="2FC4781C" w:rsidR="00967C16" w:rsidRPr="003F77D9" w:rsidRDefault="004E6426" w:rsidP="00545606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5606" w:rsidRPr="003F77D9" w14:paraId="0C871546" w14:textId="77777777" w:rsidTr="00591975">
        <w:tc>
          <w:tcPr>
            <w:tcW w:w="2340" w:type="pct"/>
          </w:tcPr>
          <w:p w14:paraId="2AB85512" w14:textId="755C9932" w:rsidR="00545606" w:rsidRPr="003F77D9" w:rsidRDefault="00545606" w:rsidP="0054560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F7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B1BF2E0" w14:textId="7FF500AF" w:rsidR="00545606" w:rsidRPr="00A97763" w:rsidRDefault="00E537CC" w:rsidP="00A97763">
            <w:pPr>
              <w:tabs>
                <w:tab w:val="decimal" w:pos="879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  <w:r w:rsidR="00B9185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868</w:t>
            </w:r>
          </w:p>
        </w:tc>
        <w:tc>
          <w:tcPr>
            <w:tcW w:w="137" w:type="pct"/>
          </w:tcPr>
          <w:p w14:paraId="0A415A50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83267DD" w14:textId="56FE0874" w:rsidR="00545606" w:rsidRPr="003F77D9" w:rsidRDefault="00E537CC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  <w:r w:rsidR="005456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137" w:type="pct"/>
          </w:tcPr>
          <w:p w14:paraId="10C730A0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44A12B76" w14:textId="4950A927" w:rsidR="00545606" w:rsidRPr="003F77D9" w:rsidRDefault="00E537CC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210</w:t>
            </w:r>
            <w:r w:rsidR="001E26B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135" w:type="pct"/>
          </w:tcPr>
          <w:p w14:paraId="760D36B0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73F8028F" w14:textId="3B95CE40" w:rsidR="00545606" w:rsidRPr="003F77D9" w:rsidRDefault="00E537CC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212</w:t>
            </w:r>
            <w:r w:rsidR="00545606" w:rsidRPr="003F7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670</w:t>
            </w:r>
          </w:p>
        </w:tc>
      </w:tr>
      <w:tr w:rsidR="00545606" w:rsidRPr="003F77D9" w14:paraId="55D94453" w14:textId="77777777" w:rsidTr="004D6E55">
        <w:tc>
          <w:tcPr>
            <w:tcW w:w="2340" w:type="pct"/>
          </w:tcPr>
          <w:p w14:paraId="52002BEE" w14:textId="77777777" w:rsidR="00545606" w:rsidRPr="003F77D9" w:rsidRDefault="00545606" w:rsidP="0054560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BA22A6A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4742265C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4FC66905" w14:textId="77777777" w:rsidR="00545606" w:rsidRPr="00796827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09B7B73E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67FD7181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0F8539C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51AC30CF" w14:textId="77777777" w:rsidR="00545606" w:rsidRPr="00796827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45606" w:rsidRPr="003F77D9" w14:paraId="496E046E" w14:textId="77777777" w:rsidTr="004D6E55">
        <w:trPr>
          <w:trHeight w:val="290"/>
        </w:trPr>
        <w:tc>
          <w:tcPr>
            <w:tcW w:w="2340" w:type="pct"/>
          </w:tcPr>
          <w:p w14:paraId="60D07229" w14:textId="77777777" w:rsidR="00545606" w:rsidRPr="003F77D9" w:rsidRDefault="00545606" w:rsidP="00545606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</w:tcPr>
          <w:p w14:paraId="3A8DCF56" w14:textId="77777777" w:rsidR="00545606" w:rsidRPr="008D1844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6D57F759" w14:textId="77777777" w:rsidR="00545606" w:rsidRPr="008D1844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</w:tcPr>
          <w:p w14:paraId="62B8FAC1" w14:textId="77777777" w:rsidR="00545606" w:rsidRPr="008D1844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6D78ADD4" w14:textId="77777777" w:rsidR="00545606" w:rsidRPr="008D1844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</w:tcPr>
          <w:p w14:paraId="49B1978D" w14:textId="77777777" w:rsidR="00545606" w:rsidRPr="008D1844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D0FC7AD" w14:textId="77777777" w:rsidR="00545606" w:rsidRPr="008D1844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2" w:type="pct"/>
          </w:tcPr>
          <w:p w14:paraId="216C0E51" w14:textId="77777777" w:rsidR="00545606" w:rsidRPr="008D1844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45606" w:rsidRPr="003F77D9" w14:paraId="31BBE683" w14:textId="77777777" w:rsidTr="00591975">
        <w:tc>
          <w:tcPr>
            <w:tcW w:w="2340" w:type="pct"/>
          </w:tcPr>
          <w:p w14:paraId="1CACC2FC" w14:textId="221BAC80" w:rsidR="00545606" w:rsidRPr="003F77D9" w:rsidRDefault="00545606" w:rsidP="0054560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Pr="003F77D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92" w:type="pct"/>
          </w:tcPr>
          <w:p w14:paraId="4866B3C8" w14:textId="37DF048D" w:rsidR="00545606" w:rsidRPr="00B404F2" w:rsidRDefault="00E537CC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="00545606" w:rsidRPr="00B404F2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652</w:t>
            </w:r>
            <w:r w:rsidR="00545606" w:rsidRPr="00B404F2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137" w:type="pct"/>
          </w:tcPr>
          <w:p w14:paraId="270BD227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B89FB7C" w14:textId="0E2509EC" w:rsidR="00545606" w:rsidRPr="003F77D9" w:rsidRDefault="00E537CC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="001E26BB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620</w:t>
            </w:r>
            <w:r w:rsidR="001E26BB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37" w:type="pct"/>
          </w:tcPr>
          <w:p w14:paraId="47818B4E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4FC9FF35" w14:textId="468DF584" w:rsidR="00545606" w:rsidRPr="00B404F2" w:rsidRDefault="00E537CC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="00E928E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171</w:t>
            </w:r>
            <w:r w:rsidR="00E928E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35" w:type="pct"/>
          </w:tcPr>
          <w:p w14:paraId="13508639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1339F6C0" w14:textId="4B22A45A" w:rsidR="00545606" w:rsidRPr="003F77D9" w:rsidRDefault="00E537CC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="00545606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171</w:t>
            </w:r>
            <w:r w:rsidR="00545606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545606" w:rsidRPr="003F77D9" w14:paraId="0D558D08" w14:textId="77777777" w:rsidTr="00591975">
        <w:tc>
          <w:tcPr>
            <w:tcW w:w="2340" w:type="pct"/>
          </w:tcPr>
          <w:p w14:paraId="1087035D" w14:textId="408BCE3A" w:rsidR="00545606" w:rsidRPr="003F77D9" w:rsidRDefault="00545606" w:rsidP="0054560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  <w:r w:rsidR="00476D1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476D1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</w:tcPr>
          <w:p w14:paraId="4C9BA919" w14:textId="229F4014" w:rsidR="00545606" w:rsidRPr="003F77D9" w:rsidRDefault="00E537CC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37" w:type="pct"/>
          </w:tcPr>
          <w:p w14:paraId="0AB2FA54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F3A1E9E" w14:textId="4301D27B" w:rsidR="00545606" w:rsidRPr="003F77D9" w:rsidRDefault="00E537CC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36</w:t>
            </w:r>
            <w:r w:rsidR="00545606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137" w:type="pct"/>
          </w:tcPr>
          <w:p w14:paraId="43B54C6B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1D41877B" w14:textId="301B9668" w:rsidR="00545606" w:rsidRPr="003F77D9" w:rsidRDefault="00545606" w:rsidP="00545606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5F72EA8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26C5CCFB" w14:textId="10608C2D" w:rsidR="00545606" w:rsidRPr="003F77D9" w:rsidRDefault="00545606" w:rsidP="00545606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D32" w:rsidRPr="003F77D9" w14:paraId="7A9778C2" w14:textId="77777777" w:rsidTr="00591975">
        <w:tc>
          <w:tcPr>
            <w:tcW w:w="2340" w:type="pct"/>
          </w:tcPr>
          <w:p w14:paraId="6B8DB42B" w14:textId="560AD6A9" w:rsidR="006C3D32" w:rsidRPr="003F77D9" w:rsidRDefault="006C3D32" w:rsidP="006C3D3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ขาดทุนจากการด้อยค่าเงินลงทุน</w:t>
            </w:r>
          </w:p>
        </w:tc>
        <w:tc>
          <w:tcPr>
            <w:tcW w:w="592" w:type="pct"/>
          </w:tcPr>
          <w:p w14:paraId="3645D23A" w14:textId="4CAEFCE6" w:rsidR="006C3D32" w:rsidRDefault="006C3D32" w:rsidP="006C3D32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550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2F9ED79C" w14:textId="77777777" w:rsidR="006C3D32" w:rsidRPr="003F77D9" w:rsidRDefault="006C3D32" w:rsidP="006C3D32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7BC23BA8" w14:textId="42373EC1" w:rsidR="006C3D32" w:rsidRPr="00E163B1" w:rsidRDefault="006C3D32" w:rsidP="006C3D32">
            <w:pPr>
              <w:tabs>
                <w:tab w:val="decimal" w:pos="56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577A0E1" w14:textId="77777777" w:rsidR="006C3D32" w:rsidRPr="003F77D9" w:rsidRDefault="006C3D32" w:rsidP="006C3D32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963B387" w14:textId="7CD1642C" w:rsidR="006C3D32" w:rsidRPr="003F77D9" w:rsidRDefault="006C3D32" w:rsidP="006C3D32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550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40EB0913" w14:textId="77777777" w:rsidR="006C3D32" w:rsidRPr="003F77D9" w:rsidRDefault="006C3D32" w:rsidP="006C3D32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13C7FF3D" w14:textId="5C1F170F" w:rsidR="006C3D32" w:rsidRPr="003F77D9" w:rsidRDefault="006C3D32" w:rsidP="006C3D32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5606" w:rsidRPr="003F77D9" w14:paraId="722B74BD" w14:textId="77777777" w:rsidTr="00591975">
        <w:tc>
          <w:tcPr>
            <w:tcW w:w="2340" w:type="pct"/>
          </w:tcPr>
          <w:p w14:paraId="440F51CD" w14:textId="392F0453" w:rsidR="00545606" w:rsidRPr="003F77D9" w:rsidRDefault="00545606" w:rsidP="005456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592" w:type="pct"/>
          </w:tcPr>
          <w:p w14:paraId="1E5E3DE5" w14:textId="4830AD4A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184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207930F7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6458451A" w14:textId="30579C4C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579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295FDA54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5D4780DC" w14:textId="29993F49" w:rsidR="00545606" w:rsidRPr="003F77D9" w:rsidRDefault="00545606" w:rsidP="00545606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B27688B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51E25032" w14:textId="24F85480" w:rsidR="00545606" w:rsidRPr="003F77D9" w:rsidRDefault="00545606" w:rsidP="00545606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5606" w:rsidRPr="003F77D9" w14:paraId="3AF8B66F" w14:textId="77777777" w:rsidTr="00591975">
        <w:tc>
          <w:tcPr>
            <w:tcW w:w="2340" w:type="pct"/>
          </w:tcPr>
          <w:p w14:paraId="5EE21E95" w14:textId="13CAF917" w:rsidR="00545606" w:rsidRPr="003F77D9" w:rsidRDefault="00545606" w:rsidP="0054560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F7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6224B8C" w14:textId="4A996FDE" w:rsidR="00545606" w:rsidRPr="003F77D9" w:rsidRDefault="00E537CC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456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  <w:r w:rsidR="0081228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137" w:type="pct"/>
          </w:tcPr>
          <w:p w14:paraId="6CB8F1E7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E252607" w14:textId="6F04BDBA" w:rsidR="00545606" w:rsidRPr="003F77D9" w:rsidRDefault="00E537CC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456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  <w:r w:rsidR="006827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137" w:type="pct"/>
          </w:tcPr>
          <w:p w14:paraId="42309ECE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5E490A85" w14:textId="72037A41" w:rsidR="00545606" w:rsidRPr="003F77D9" w:rsidRDefault="00E537CC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5456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  <w:r w:rsidR="006C3D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135" w:type="pct"/>
          </w:tcPr>
          <w:p w14:paraId="3325674F" w14:textId="77777777" w:rsidR="00545606" w:rsidRPr="003F77D9" w:rsidRDefault="00545606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3CF9171E" w14:textId="6B63F809" w:rsidR="00545606" w:rsidRPr="003F77D9" w:rsidRDefault="00E537CC" w:rsidP="0054560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45606" w:rsidRPr="003F7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  <w:r w:rsidR="00545606" w:rsidRPr="003F7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349</w:t>
            </w:r>
          </w:p>
        </w:tc>
      </w:tr>
    </w:tbl>
    <w:p w14:paraId="0C222A72" w14:textId="77777777" w:rsidR="0063317B" w:rsidRPr="0069761C" w:rsidRDefault="0063317B" w:rsidP="00037F45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25D2631" w14:textId="77777777" w:rsidR="00E23D4F" w:rsidRPr="003F77D9" w:rsidRDefault="00E23D4F" w:rsidP="00E23D4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  <w:r w:rsidRPr="003F77D9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บริษัทร่วม </w:t>
      </w:r>
    </w:p>
    <w:p w14:paraId="7A8F233A" w14:textId="77777777" w:rsidR="00E23D4F" w:rsidRPr="0069761C" w:rsidRDefault="00E23D4F" w:rsidP="00E23D4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EDF9286" w14:textId="27DBC952" w:rsidR="00E23D4F" w:rsidRPr="003F77D9" w:rsidRDefault="00E23D4F" w:rsidP="00E23D4F">
      <w:pPr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3F77D9">
        <w:rPr>
          <w:rFonts w:ascii="Angsana New" w:hAnsi="Angsana New"/>
          <w:b/>
          <w:sz w:val="30"/>
          <w:szCs w:val="30"/>
          <w:cs/>
        </w:rPr>
        <w:t>บริษัทและผู้ถือหุ้นรายอื่น ๆ ได้นำหุ้นทั้งหมดของบริษัท กรีนเอิร์ธพาวเวอร์ (ไทยแลนด์) จำกัด</w:t>
      </w:r>
      <w:r w:rsidRPr="003F77D9">
        <w:rPr>
          <w:rFonts w:ascii="Angsana New" w:hAnsi="Angsana New"/>
          <w:bCs/>
          <w:sz w:val="30"/>
          <w:szCs w:val="30"/>
          <w:cs/>
        </w:rPr>
        <w:t xml:space="preserve"> </w:t>
      </w:r>
      <w:r w:rsidRPr="003F77D9">
        <w:rPr>
          <w:rFonts w:ascii="Angsana New" w:hAnsi="Angsana New"/>
          <w:bCs/>
          <w:sz w:val="30"/>
          <w:szCs w:val="30"/>
        </w:rPr>
        <w:t>(“GEPT”)</w:t>
      </w:r>
      <w:r w:rsidRPr="003F77D9">
        <w:rPr>
          <w:rFonts w:ascii="Angsana New" w:hAnsi="Angsana New"/>
          <w:b/>
          <w:sz w:val="30"/>
          <w:szCs w:val="30"/>
          <w:cs/>
        </w:rPr>
        <w:t xml:space="preserve"> ไปจำนำต่อผู้รับเหมาก่อสร้าง ภายใต้เงื่อนไขที่ระบุตามสัญญาจำนำหุ้นเพื่อให้เป็นไปตามสัญญารับเหมาก่อสร้าง</w:t>
      </w:r>
    </w:p>
    <w:p w14:paraId="134692DB" w14:textId="77777777" w:rsidR="005363FE" w:rsidRPr="00AB1762" w:rsidRDefault="005363FE" w:rsidP="00BF1A0E">
      <w:pPr>
        <w:tabs>
          <w:tab w:val="center" w:pos="4801"/>
        </w:tabs>
        <w:rPr>
          <w:rFonts w:ascii="Angsana New" w:hAnsi="Angsana New"/>
          <w:sz w:val="16"/>
          <w:szCs w:val="16"/>
        </w:rPr>
        <w:sectPr w:rsidR="005363FE" w:rsidRPr="00AB1762" w:rsidSect="00586A38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157C9A34" w14:textId="7F396333" w:rsidR="009210CB" w:rsidRPr="003F77D9" w:rsidRDefault="00DE5AC1" w:rsidP="00DD262D">
      <w:pPr>
        <w:pStyle w:val="acctfourfigures"/>
        <w:tabs>
          <w:tab w:val="clear" w:pos="765"/>
        </w:tabs>
        <w:spacing w:line="240" w:lineRule="atLeast"/>
        <w:ind w:left="450"/>
        <w:rPr>
          <w:rFonts w:ascii="Angsana New" w:hAnsi="Angsana New"/>
          <w:sz w:val="26"/>
          <w:szCs w:val="26"/>
          <w:lang w:bidi="th-TH"/>
        </w:rPr>
      </w:pPr>
      <w:r w:rsidRPr="003F77D9">
        <w:rPr>
          <w:rFonts w:ascii="Angsana New" w:hAnsi="Angsana New"/>
          <w:sz w:val="26"/>
          <w:szCs w:val="26"/>
          <w:cs/>
          <w:lang w:bidi="th-TH"/>
        </w:rPr>
        <w:lastRenderedPageBreak/>
        <w:t>เงินลงทุนในบริษัทร่วมและการร่วมค้า</w:t>
      </w:r>
      <w:r w:rsidR="009210CB" w:rsidRPr="003F77D9">
        <w:rPr>
          <w:rFonts w:ascii="Angsana New" w:hAnsi="Angsana New"/>
          <w:sz w:val="26"/>
          <w:szCs w:val="26"/>
          <w:rtl/>
          <w:cs/>
        </w:rPr>
        <w:t xml:space="preserve"> </w:t>
      </w:r>
      <w:r w:rsidR="009210CB" w:rsidRPr="003F77D9">
        <w:rPr>
          <w:rFonts w:ascii="Angsana New" w:hAnsi="Angsana New"/>
          <w:sz w:val="26"/>
          <w:szCs w:val="26"/>
          <w:cs/>
          <w:lang w:bidi="th-TH"/>
        </w:rPr>
        <w:t>ณ</w:t>
      </w:r>
      <w:r w:rsidR="009210CB" w:rsidRPr="003F77D9">
        <w:rPr>
          <w:rFonts w:ascii="Angsana New" w:hAnsi="Angsana New"/>
          <w:sz w:val="26"/>
          <w:szCs w:val="26"/>
          <w:rtl/>
          <w:cs/>
        </w:rPr>
        <w:t xml:space="preserve"> </w:t>
      </w:r>
      <w:r w:rsidR="009210CB" w:rsidRPr="003F77D9">
        <w:rPr>
          <w:rFonts w:ascii="Angsana New" w:hAnsi="Angsana New"/>
          <w:sz w:val="26"/>
          <w:szCs w:val="26"/>
          <w:cs/>
          <w:lang w:bidi="th-TH"/>
        </w:rPr>
        <w:t>วันที่</w:t>
      </w:r>
      <w:r w:rsidR="004B0F5F" w:rsidRPr="003F77D9">
        <w:rPr>
          <w:rFonts w:ascii="Angsana New" w:hAnsi="Angsana New"/>
          <w:sz w:val="26"/>
          <w:szCs w:val="26"/>
          <w:cs/>
          <w:lang w:bidi="th-TH"/>
        </w:rPr>
        <w:t xml:space="preserve"> </w:t>
      </w:r>
      <w:r w:rsidR="00E537CC" w:rsidRPr="00E537CC">
        <w:rPr>
          <w:rFonts w:ascii="Angsana New" w:hAnsi="Angsana New"/>
          <w:sz w:val="26"/>
          <w:szCs w:val="26"/>
          <w:lang w:val="en-US" w:bidi="th-TH"/>
        </w:rPr>
        <w:t>31</w:t>
      </w:r>
      <w:r w:rsidR="00D13189" w:rsidRPr="003F77D9">
        <w:rPr>
          <w:rFonts w:ascii="Angsana New" w:hAnsi="Angsana New"/>
          <w:sz w:val="26"/>
          <w:szCs w:val="26"/>
          <w:cs/>
          <w:lang w:bidi="th-TH"/>
        </w:rPr>
        <w:t xml:space="preserve"> </w:t>
      </w:r>
      <w:r w:rsidR="009210CB" w:rsidRPr="003F77D9">
        <w:rPr>
          <w:rFonts w:ascii="Angsana New" w:hAnsi="Angsana New"/>
          <w:sz w:val="26"/>
          <w:szCs w:val="26"/>
          <w:cs/>
          <w:lang w:bidi="th-TH"/>
        </w:rPr>
        <w:t>ธันวาคม และเงินปันผลรับสำหรับ</w:t>
      </w:r>
      <w:r w:rsidR="003132D8" w:rsidRPr="003F77D9">
        <w:rPr>
          <w:rFonts w:ascii="Angsana New" w:hAnsi="Angsana New"/>
          <w:sz w:val="26"/>
          <w:szCs w:val="26"/>
          <w:cs/>
          <w:lang w:bidi="th-TH"/>
        </w:rPr>
        <w:t>แต่ละ</w:t>
      </w:r>
      <w:r w:rsidR="00E82C2E" w:rsidRPr="003F77D9">
        <w:rPr>
          <w:rFonts w:ascii="Angsana New" w:hAnsi="Angsana New"/>
          <w:sz w:val="26"/>
          <w:szCs w:val="26"/>
          <w:cs/>
          <w:lang w:bidi="th-TH"/>
        </w:rPr>
        <w:t>ปี</w:t>
      </w:r>
      <w:r w:rsidR="009210CB" w:rsidRPr="003F77D9">
        <w:rPr>
          <w:rFonts w:ascii="Angsana New" w:hAnsi="Angsana New"/>
          <w:sz w:val="26"/>
          <w:szCs w:val="26"/>
        </w:rPr>
        <w:t xml:space="preserve"> </w:t>
      </w:r>
      <w:r w:rsidR="009210CB" w:rsidRPr="003F77D9">
        <w:rPr>
          <w:rFonts w:ascii="Angsana New" w:hAnsi="Angsana New"/>
          <w:sz w:val="26"/>
          <w:szCs w:val="26"/>
          <w:cs/>
          <w:lang w:bidi="th-TH"/>
        </w:rPr>
        <w:t>มีดังนี้</w:t>
      </w:r>
      <w:r w:rsidR="009210CB" w:rsidRPr="003F77D9">
        <w:rPr>
          <w:rFonts w:ascii="Angsana New" w:hAnsi="Angsana New"/>
          <w:sz w:val="26"/>
          <w:szCs w:val="26"/>
          <w:lang w:bidi="th-TH"/>
        </w:rPr>
        <w:t xml:space="preserve"> </w:t>
      </w:r>
    </w:p>
    <w:p w14:paraId="222DD254" w14:textId="7018765E" w:rsidR="00171168" w:rsidRPr="00CE04D2" w:rsidRDefault="00171168" w:rsidP="00592C8F">
      <w:pPr>
        <w:pStyle w:val="acctfourfigures"/>
        <w:tabs>
          <w:tab w:val="clear" w:pos="765"/>
        </w:tabs>
        <w:spacing w:line="240" w:lineRule="auto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151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6"/>
        <w:gridCol w:w="178"/>
        <w:gridCol w:w="178"/>
        <w:gridCol w:w="178"/>
        <w:gridCol w:w="178"/>
        <w:gridCol w:w="642"/>
        <w:gridCol w:w="639"/>
        <w:gridCol w:w="522"/>
        <w:gridCol w:w="180"/>
        <w:gridCol w:w="486"/>
        <w:gridCol w:w="621"/>
        <w:gridCol w:w="207"/>
        <w:gridCol w:w="612"/>
        <w:gridCol w:w="198"/>
        <w:gridCol w:w="594"/>
        <w:gridCol w:w="216"/>
        <w:gridCol w:w="594"/>
        <w:gridCol w:w="178"/>
        <w:gridCol w:w="632"/>
        <w:gridCol w:w="178"/>
        <w:gridCol w:w="587"/>
        <w:gridCol w:w="178"/>
        <w:gridCol w:w="578"/>
        <w:gridCol w:w="180"/>
        <w:gridCol w:w="597"/>
        <w:gridCol w:w="178"/>
        <w:gridCol w:w="666"/>
        <w:gridCol w:w="207"/>
        <w:gridCol w:w="693"/>
        <w:gridCol w:w="180"/>
        <w:gridCol w:w="630"/>
        <w:gridCol w:w="181"/>
        <w:gridCol w:w="642"/>
      </w:tblGrid>
      <w:tr w:rsidR="00675CE2" w:rsidRPr="00D9188F" w14:paraId="39BDDCE0" w14:textId="77777777" w:rsidTr="009A0E26">
        <w:trPr>
          <w:cantSplit/>
          <w:tblHeader/>
        </w:trPr>
        <w:tc>
          <w:tcPr>
            <w:tcW w:w="2426" w:type="dxa"/>
          </w:tcPr>
          <w:p w14:paraId="395BB347" w14:textId="77777777" w:rsidR="00675CE2" w:rsidRPr="00D9188F" w:rsidRDefault="00675CE2" w:rsidP="002A7EBB">
            <w:pPr>
              <w:tabs>
                <w:tab w:val="left" w:pos="1634"/>
              </w:tabs>
              <w:spacing w:line="240" w:lineRule="auto"/>
              <w:ind w:left="-346" w:right="-173" w:firstLine="3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</w:tcPr>
          <w:p w14:paraId="58372CAA" w14:textId="77777777" w:rsidR="00675CE2" w:rsidRPr="00D9188F" w:rsidRDefault="00675CE2" w:rsidP="002A7E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78" w:type="dxa"/>
          </w:tcPr>
          <w:p w14:paraId="66B45B68" w14:textId="77777777" w:rsidR="00675CE2" w:rsidRPr="00D9188F" w:rsidRDefault="00675CE2" w:rsidP="002A7E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78" w:type="dxa"/>
          </w:tcPr>
          <w:p w14:paraId="3B49DD7D" w14:textId="77777777" w:rsidR="00675CE2" w:rsidRPr="00D9188F" w:rsidRDefault="00675CE2" w:rsidP="002A7E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78" w:type="dxa"/>
          </w:tcPr>
          <w:p w14:paraId="426A63C6" w14:textId="77777777" w:rsidR="00675CE2" w:rsidRPr="00D9188F" w:rsidRDefault="00675CE2" w:rsidP="002A7E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1996" w:type="dxa"/>
            <w:gridSpan w:val="28"/>
            <w:vAlign w:val="bottom"/>
          </w:tcPr>
          <w:p w14:paraId="0DF98DB4" w14:textId="7B9C9E1B" w:rsidR="00675CE2" w:rsidRPr="00D9188F" w:rsidRDefault="00675CE2" w:rsidP="002A7E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ED7BA2" w:rsidRPr="00D9188F" w14:paraId="3FF0ED99" w14:textId="77777777" w:rsidTr="009A0E26">
        <w:trPr>
          <w:cantSplit/>
          <w:tblHeader/>
        </w:trPr>
        <w:tc>
          <w:tcPr>
            <w:tcW w:w="2426" w:type="dxa"/>
          </w:tcPr>
          <w:p w14:paraId="43CF56D7" w14:textId="77777777" w:rsidR="00675CE2" w:rsidRPr="00D9188F" w:rsidRDefault="00675CE2" w:rsidP="002A7EBB">
            <w:pPr>
              <w:tabs>
                <w:tab w:val="left" w:pos="1634"/>
              </w:tabs>
              <w:spacing w:line="240" w:lineRule="auto"/>
              <w:ind w:left="-346" w:right="-173" w:firstLine="3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4" w:type="dxa"/>
            <w:gridSpan w:val="5"/>
            <w:vAlign w:val="bottom"/>
          </w:tcPr>
          <w:p w14:paraId="04434B4E" w14:textId="77777777" w:rsidR="00675CE2" w:rsidRPr="00D9188F" w:rsidRDefault="00675CE2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639" w:type="dxa"/>
          </w:tcPr>
          <w:p w14:paraId="24AC909B" w14:textId="77777777" w:rsidR="00675CE2" w:rsidRPr="00D9188F" w:rsidRDefault="00675CE2" w:rsidP="002A7EBB">
            <w:pPr>
              <w:tabs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ประเทศที่กิจการจัดตั้ง</w:t>
            </w:r>
          </w:p>
        </w:tc>
        <w:tc>
          <w:tcPr>
            <w:tcW w:w="1188" w:type="dxa"/>
            <w:gridSpan w:val="3"/>
          </w:tcPr>
          <w:p w14:paraId="02E133D6" w14:textId="77777777" w:rsidR="008477CB" w:rsidRDefault="008477CB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A1EBB26" w14:textId="49920BF3" w:rsidR="00675CE2" w:rsidRDefault="00675CE2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สัดส่วนความเป็น</w:t>
            </w:r>
          </w:p>
          <w:p w14:paraId="71ED6EC1" w14:textId="7F3B89B4" w:rsidR="00675CE2" w:rsidRPr="00D9188F" w:rsidRDefault="00675CE2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เจ้าของ</w:t>
            </w:r>
          </w:p>
        </w:tc>
        <w:tc>
          <w:tcPr>
            <w:tcW w:w="1440" w:type="dxa"/>
            <w:gridSpan w:val="3"/>
          </w:tcPr>
          <w:p w14:paraId="3CBEC864" w14:textId="77777777" w:rsidR="00675CE2" w:rsidRDefault="00675CE2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FE55557" w14:textId="77777777" w:rsidR="00675CE2" w:rsidRPr="00D9188F" w:rsidRDefault="00675CE2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E1A7BEA" w14:textId="77777777" w:rsidR="00675CE2" w:rsidRPr="00D9188F" w:rsidRDefault="00675CE2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  <w:r w:rsidRPr="00D9188F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198" w:type="dxa"/>
          </w:tcPr>
          <w:p w14:paraId="5910CD2C" w14:textId="77777777" w:rsidR="00675CE2" w:rsidRPr="00D9188F" w:rsidRDefault="00675CE2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404" w:type="dxa"/>
            <w:gridSpan w:val="3"/>
          </w:tcPr>
          <w:p w14:paraId="749BF2EA" w14:textId="77777777" w:rsidR="00675CE2" w:rsidRDefault="00675CE2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42FEDD2" w14:textId="77777777" w:rsidR="00675CE2" w:rsidRPr="00D9188F" w:rsidRDefault="00675CE2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DC2E45C" w14:textId="77777777" w:rsidR="00675CE2" w:rsidRPr="00D9188F" w:rsidRDefault="00675CE2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58BF5FE2" w14:textId="77777777" w:rsidR="00675CE2" w:rsidRPr="00D9188F" w:rsidRDefault="00675CE2" w:rsidP="002A7E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397" w:type="dxa"/>
            <w:gridSpan w:val="3"/>
          </w:tcPr>
          <w:p w14:paraId="013E9148" w14:textId="77777777" w:rsidR="00675CE2" w:rsidRDefault="00675CE2" w:rsidP="002A7E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0CE3F5D" w14:textId="6DC387D3" w:rsidR="00675CE2" w:rsidRPr="00D9188F" w:rsidRDefault="00675CE2" w:rsidP="002A7E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43619998" w14:textId="77777777" w:rsidR="00675CE2" w:rsidRPr="00D9188F" w:rsidRDefault="00675CE2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  <w:r w:rsidRPr="00D9188F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178" w:type="dxa"/>
          </w:tcPr>
          <w:p w14:paraId="42F0AB70" w14:textId="77777777" w:rsidR="00675CE2" w:rsidRPr="00D9188F" w:rsidRDefault="00675CE2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355" w:type="dxa"/>
            <w:gridSpan w:val="3"/>
          </w:tcPr>
          <w:p w14:paraId="40AA08D5" w14:textId="77777777" w:rsidR="00675CE2" w:rsidRPr="00675CE2" w:rsidRDefault="00675CE2" w:rsidP="00675C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6E4D928" w14:textId="77777777" w:rsidR="00675CE2" w:rsidRPr="00675CE2" w:rsidRDefault="00675CE2" w:rsidP="00675C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C1DE648" w14:textId="5621B9E1" w:rsidR="00675CE2" w:rsidRPr="00675CE2" w:rsidRDefault="00675CE2" w:rsidP="00675C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75CE2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589190DF" w14:textId="77777777" w:rsidR="00675CE2" w:rsidRPr="00D9188F" w:rsidRDefault="00675CE2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566" w:type="dxa"/>
            <w:gridSpan w:val="3"/>
          </w:tcPr>
          <w:p w14:paraId="2025307F" w14:textId="77777777" w:rsidR="00675CE2" w:rsidRPr="00675CE2" w:rsidRDefault="00675CE2" w:rsidP="00675C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EE76280" w14:textId="77777777" w:rsidR="00675CE2" w:rsidRPr="00675CE2" w:rsidRDefault="00675CE2" w:rsidP="00675C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AF314F7" w14:textId="669A7028" w:rsidR="00675CE2" w:rsidRPr="00675CE2" w:rsidRDefault="00675CE2" w:rsidP="00675C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75CE2">
              <w:rPr>
                <w:rFonts w:asciiTheme="majorBidi" w:hAnsiTheme="majorBidi" w:cstheme="majorBidi"/>
                <w:sz w:val="20"/>
                <w:cs/>
                <w:lang w:bidi="th-TH"/>
              </w:rPr>
              <w:t>ส่วนได้เสีย - สุทธิ</w:t>
            </w:r>
          </w:p>
        </w:tc>
        <w:tc>
          <w:tcPr>
            <w:tcW w:w="180" w:type="dxa"/>
          </w:tcPr>
          <w:p w14:paraId="124E28A6" w14:textId="57B94E06" w:rsidR="00675CE2" w:rsidRPr="00D9188F" w:rsidRDefault="00675CE2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</w:pPr>
          </w:p>
        </w:tc>
        <w:tc>
          <w:tcPr>
            <w:tcW w:w="1453" w:type="dxa"/>
            <w:gridSpan w:val="3"/>
          </w:tcPr>
          <w:p w14:paraId="419075C9" w14:textId="77777777" w:rsidR="00675CE2" w:rsidRDefault="00675CE2" w:rsidP="000202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3C6B81E" w14:textId="77777777" w:rsidR="008477CB" w:rsidRDefault="008477CB" w:rsidP="000202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81B0738" w14:textId="78507474" w:rsidR="00675CE2" w:rsidRPr="00D9188F" w:rsidRDefault="00675CE2" w:rsidP="000202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</w:t>
            </w: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ปี</w:t>
            </w:r>
          </w:p>
        </w:tc>
      </w:tr>
      <w:tr w:rsidR="00ED7BA2" w:rsidRPr="00D9188F" w14:paraId="25FB594F" w14:textId="77777777" w:rsidTr="009A0E26">
        <w:trPr>
          <w:cantSplit/>
          <w:tblHeader/>
        </w:trPr>
        <w:tc>
          <w:tcPr>
            <w:tcW w:w="2426" w:type="dxa"/>
          </w:tcPr>
          <w:p w14:paraId="07C6A217" w14:textId="77777777" w:rsidR="00366BFF" w:rsidRPr="00D9188F" w:rsidRDefault="00366BFF" w:rsidP="00366BFF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4" w:type="dxa"/>
            <w:gridSpan w:val="5"/>
          </w:tcPr>
          <w:p w14:paraId="6A44F9FC" w14:textId="77777777" w:rsidR="00366BFF" w:rsidRPr="00D9188F" w:rsidRDefault="00366BFF" w:rsidP="00366B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9" w:type="dxa"/>
          </w:tcPr>
          <w:p w14:paraId="73372A23" w14:textId="77777777" w:rsidR="00366BFF" w:rsidRPr="00D9188F" w:rsidRDefault="00366BFF" w:rsidP="00366BF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22" w:type="dxa"/>
            <w:vAlign w:val="bottom"/>
          </w:tcPr>
          <w:p w14:paraId="265868A4" w14:textId="1436765D" w:rsidR="00366BFF" w:rsidRPr="00D9188F" w:rsidRDefault="00E537CC" w:rsidP="00366B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8B33305" w14:textId="77777777" w:rsidR="00366BFF" w:rsidRPr="00D9188F" w:rsidRDefault="00366BFF" w:rsidP="00366B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6" w:type="dxa"/>
            <w:vAlign w:val="bottom"/>
          </w:tcPr>
          <w:p w14:paraId="7DB91FAE" w14:textId="3B48A1B1" w:rsidR="00366BFF" w:rsidRPr="00D9188F" w:rsidRDefault="00E537CC" w:rsidP="00366B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2567</w:t>
            </w:r>
          </w:p>
        </w:tc>
        <w:tc>
          <w:tcPr>
            <w:tcW w:w="621" w:type="dxa"/>
            <w:vAlign w:val="bottom"/>
          </w:tcPr>
          <w:p w14:paraId="42014062" w14:textId="068BD0DE" w:rsidR="00366BFF" w:rsidRPr="00D9188F" w:rsidRDefault="00E537CC" w:rsidP="00366B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207" w:type="dxa"/>
            <w:vAlign w:val="bottom"/>
          </w:tcPr>
          <w:p w14:paraId="450FD847" w14:textId="77777777" w:rsidR="00366BFF" w:rsidRPr="00D9188F" w:rsidRDefault="00366BFF" w:rsidP="00366B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2" w:type="dxa"/>
            <w:vAlign w:val="bottom"/>
          </w:tcPr>
          <w:p w14:paraId="0BE8EC1F" w14:textId="1B18F907" w:rsidR="00366BFF" w:rsidRPr="00D9188F" w:rsidRDefault="00E537CC" w:rsidP="00366B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2567</w:t>
            </w:r>
          </w:p>
        </w:tc>
        <w:tc>
          <w:tcPr>
            <w:tcW w:w="198" w:type="dxa"/>
            <w:vAlign w:val="bottom"/>
          </w:tcPr>
          <w:p w14:paraId="01B709F4" w14:textId="77777777" w:rsidR="00366BFF" w:rsidRPr="00D9188F" w:rsidRDefault="00366BFF" w:rsidP="00366BF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594" w:type="dxa"/>
            <w:vAlign w:val="bottom"/>
          </w:tcPr>
          <w:p w14:paraId="66057AF4" w14:textId="5B2FD6AF" w:rsidR="00366BFF" w:rsidRPr="00D9188F" w:rsidRDefault="00E537CC" w:rsidP="00366B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216" w:type="dxa"/>
            <w:vAlign w:val="bottom"/>
          </w:tcPr>
          <w:p w14:paraId="7B4ACE03" w14:textId="77777777" w:rsidR="00366BFF" w:rsidRPr="00D9188F" w:rsidRDefault="00366BFF" w:rsidP="00366B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dxa"/>
            <w:vAlign w:val="bottom"/>
          </w:tcPr>
          <w:p w14:paraId="7FCE4518" w14:textId="7952B796" w:rsidR="00366BFF" w:rsidRPr="00D9188F" w:rsidRDefault="00E537CC" w:rsidP="00366B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2567</w:t>
            </w:r>
          </w:p>
        </w:tc>
        <w:tc>
          <w:tcPr>
            <w:tcW w:w="178" w:type="dxa"/>
            <w:vAlign w:val="bottom"/>
          </w:tcPr>
          <w:p w14:paraId="273D9B3D" w14:textId="77777777" w:rsidR="00366BFF" w:rsidRPr="00D9188F" w:rsidRDefault="00366BFF" w:rsidP="00366B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2" w:type="dxa"/>
            <w:vAlign w:val="bottom"/>
          </w:tcPr>
          <w:p w14:paraId="01792DD5" w14:textId="57D04B23" w:rsidR="00366BFF" w:rsidRPr="00D9188F" w:rsidRDefault="00E537CC" w:rsidP="00366B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20E00079" w14:textId="77777777" w:rsidR="00366BFF" w:rsidRPr="00D9188F" w:rsidRDefault="00366BFF" w:rsidP="00366B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7" w:type="dxa"/>
            <w:vAlign w:val="bottom"/>
          </w:tcPr>
          <w:p w14:paraId="4C7EEF5C" w14:textId="152856F3" w:rsidR="00366BFF" w:rsidRPr="00D9188F" w:rsidRDefault="00E537CC" w:rsidP="00366B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2567</w:t>
            </w:r>
          </w:p>
        </w:tc>
        <w:tc>
          <w:tcPr>
            <w:tcW w:w="178" w:type="dxa"/>
          </w:tcPr>
          <w:p w14:paraId="51E4F527" w14:textId="77777777" w:rsidR="00366BFF" w:rsidRPr="00D9188F" w:rsidRDefault="00366BFF" w:rsidP="00366BF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578" w:type="dxa"/>
          </w:tcPr>
          <w:p w14:paraId="579DB4E1" w14:textId="50AD030F" w:rsidR="00366BFF" w:rsidRPr="00013398" w:rsidRDefault="00E537CC" w:rsidP="00366BFF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831022A" w14:textId="77777777" w:rsidR="00366BFF" w:rsidRPr="00D9188F" w:rsidRDefault="00366BFF" w:rsidP="00366BF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597" w:type="dxa"/>
          </w:tcPr>
          <w:p w14:paraId="6B2CEAB5" w14:textId="58A05CEF" w:rsidR="00366BFF" w:rsidRPr="00D9188F" w:rsidRDefault="00E537CC" w:rsidP="00366BF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E537CC">
              <w:rPr>
                <w:rFonts w:asciiTheme="majorBidi" w:hAnsiTheme="majorBidi" w:cstheme="majorBidi"/>
                <w:b w:val="0"/>
                <w:bCs/>
                <w:sz w:val="20"/>
                <w:lang w:val="en-US"/>
              </w:rPr>
              <w:t>2567</w:t>
            </w:r>
          </w:p>
        </w:tc>
        <w:tc>
          <w:tcPr>
            <w:tcW w:w="178" w:type="dxa"/>
          </w:tcPr>
          <w:p w14:paraId="4EE7103D" w14:textId="77777777" w:rsidR="00366BFF" w:rsidRPr="00D9188F" w:rsidRDefault="00366BFF" w:rsidP="00366BF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666" w:type="dxa"/>
          </w:tcPr>
          <w:p w14:paraId="13405F05" w14:textId="7BA36C35" w:rsidR="00366BFF" w:rsidRPr="00D9188F" w:rsidRDefault="00E537CC" w:rsidP="00366BF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E537CC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207" w:type="dxa"/>
          </w:tcPr>
          <w:p w14:paraId="09525F04" w14:textId="6A2B1E90" w:rsidR="00366BFF" w:rsidRPr="00D9188F" w:rsidRDefault="00366BFF" w:rsidP="00366BF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693" w:type="dxa"/>
          </w:tcPr>
          <w:p w14:paraId="54D3BD54" w14:textId="5448B964" w:rsidR="00366BFF" w:rsidRPr="00D9188F" w:rsidRDefault="00E537CC" w:rsidP="00366BF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E537CC">
              <w:rPr>
                <w:rFonts w:asciiTheme="majorBidi" w:hAnsiTheme="majorBidi" w:cstheme="majorBidi"/>
                <w:b w:val="0"/>
                <w:bCs/>
                <w:sz w:val="20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3CB173C0" w14:textId="5A78514C" w:rsidR="00366BFF" w:rsidRPr="00D9188F" w:rsidRDefault="00366BFF" w:rsidP="00366BF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630" w:type="dxa"/>
            <w:vAlign w:val="bottom"/>
          </w:tcPr>
          <w:p w14:paraId="7EB26E4E" w14:textId="5D5D5E4C" w:rsidR="00366BFF" w:rsidRPr="00D9188F" w:rsidRDefault="00E537CC" w:rsidP="00366B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1E3E9336" w14:textId="77777777" w:rsidR="00366BFF" w:rsidRPr="00D9188F" w:rsidRDefault="00366BFF" w:rsidP="00366B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2" w:type="dxa"/>
            <w:vAlign w:val="bottom"/>
          </w:tcPr>
          <w:p w14:paraId="61A22F3E" w14:textId="7E79560F" w:rsidR="00366BFF" w:rsidRPr="00D9188F" w:rsidRDefault="00E537CC" w:rsidP="00366B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2567</w:t>
            </w:r>
          </w:p>
        </w:tc>
      </w:tr>
      <w:tr w:rsidR="00366BFF" w:rsidRPr="00D9188F" w14:paraId="2960064C" w14:textId="77777777" w:rsidTr="009A0E26">
        <w:trPr>
          <w:cantSplit/>
          <w:trHeight w:val="270"/>
        </w:trPr>
        <w:tc>
          <w:tcPr>
            <w:tcW w:w="2426" w:type="dxa"/>
          </w:tcPr>
          <w:p w14:paraId="369DE1E0" w14:textId="77777777" w:rsidR="00366BFF" w:rsidRPr="00D9188F" w:rsidRDefault="00366BFF" w:rsidP="00366BFF">
            <w:pPr>
              <w:tabs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4" w:type="dxa"/>
            <w:gridSpan w:val="5"/>
          </w:tcPr>
          <w:p w14:paraId="61EF0E5D" w14:textId="77777777" w:rsidR="00366BFF" w:rsidRPr="00D9188F" w:rsidRDefault="00366BFF" w:rsidP="00366BF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39" w:type="dxa"/>
          </w:tcPr>
          <w:p w14:paraId="2B06E445" w14:textId="77777777" w:rsidR="00366BFF" w:rsidRPr="00D9188F" w:rsidRDefault="00366BFF" w:rsidP="00366BF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88" w:type="dxa"/>
            <w:gridSpan w:val="3"/>
          </w:tcPr>
          <w:p w14:paraId="427006C7" w14:textId="77777777" w:rsidR="00366BFF" w:rsidRPr="00D9188F" w:rsidRDefault="00366BFF" w:rsidP="00366BFF">
            <w:pPr>
              <w:spacing w:line="240" w:lineRule="auto"/>
              <w:ind w:hanging="26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527" w:type="dxa"/>
            <w:gridSpan w:val="23"/>
          </w:tcPr>
          <w:p w14:paraId="5EC0E6B8" w14:textId="1166E4EE" w:rsidR="00366BFF" w:rsidRPr="00D9188F" w:rsidRDefault="00366BFF" w:rsidP="00366B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ED7BA2" w:rsidRPr="00D9188F" w14:paraId="692E9211" w14:textId="77777777" w:rsidTr="009A0E26">
        <w:trPr>
          <w:cantSplit/>
          <w:trHeight w:val="270"/>
        </w:trPr>
        <w:tc>
          <w:tcPr>
            <w:tcW w:w="2426" w:type="dxa"/>
          </w:tcPr>
          <w:p w14:paraId="63DE6933" w14:textId="77777777" w:rsidR="00366BFF" w:rsidRPr="00D9188F" w:rsidRDefault="00366BFF" w:rsidP="00366BFF">
            <w:pPr>
              <w:tabs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4" w:type="dxa"/>
            <w:gridSpan w:val="5"/>
          </w:tcPr>
          <w:p w14:paraId="6676B054" w14:textId="77777777" w:rsidR="00366BFF" w:rsidRPr="00D9188F" w:rsidRDefault="00366BFF" w:rsidP="00366BF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39" w:type="dxa"/>
          </w:tcPr>
          <w:p w14:paraId="72576872" w14:textId="77777777" w:rsidR="00366BFF" w:rsidRPr="00D9188F" w:rsidRDefault="00366BFF" w:rsidP="00366BF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22" w:type="dxa"/>
          </w:tcPr>
          <w:p w14:paraId="1E4EC6C4" w14:textId="77777777" w:rsidR="00366BFF" w:rsidRPr="00D9188F" w:rsidRDefault="00366BFF" w:rsidP="00366BF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4F2C0FAA" w14:textId="77777777" w:rsidR="00366BFF" w:rsidRPr="00D9188F" w:rsidRDefault="00366BFF" w:rsidP="00366BF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486" w:type="dxa"/>
          </w:tcPr>
          <w:p w14:paraId="6861CB04" w14:textId="77777777" w:rsidR="00366BFF" w:rsidRPr="00D9188F" w:rsidRDefault="00366BFF" w:rsidP="00366BF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21" w:type="dxa"/>
          </w:tcPr>
          <w:p w14:paraId="0AB645A1" w14:textId="77777777" w:rsidR="00366BFF" w:rsidRPr="00D9188F" w:rsidRDefault="00366BFF" w:rsidP="00366B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7" w:type="dxa"/>
          </w:tcPr>
          <w:p w14:paraId="0D99D78E" w14:textId="77777777" w:rsidR="00366BFF" w:rsidRPr="00D9188F" w:rsidRDefault="00366BFF" w:rsidP="00366B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2" w:type="dxa"/>
          </w:tcPr>
          <w:p w14:paraId="61EF208D" w14:textId="77777777" w:rsidR="00366BFF" w:rsidRPr="00D9188F" w:rsidRDefault="00366BFF" w:rsidP="00366B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" w:type="dxa"/>
          </w:tcPr>
          <w:p w14:paraId="2DC0A361" w14:textId="77777777" w:rsidR="00366BFF" w:rsidRPr="00D9188F" w:rsidRDefault="00366BFF" w:rsidP="00366B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dxa"/>
          </w:tcPr>
          <w:p w14:paraId="52489821" w14:textId="77777777" w:rsidR="00366BFF" w:rsidRPr="00D9188F" w:rsidRDefault="00366BFF" w:rsidP="00366B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6" w:type="dxa"/>
          </w:tcPr>
          <w:p w14:paraId="4601064D" w14:textId="77777777" w:rsidR="00366BFF" w:rsidRPr="00D9188F" w:rsidRDefault="00366BFF" w:rsidP="00366B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dxa"/>
          </w:tcPr>
          <w:p w14:paraId="305B896C" w14:textId="77777777" w:rsidR="00366BFF" w:rsidRPr="00D9188F" w:rsidRDefault="00366BFF" w:rsidP="00366B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42B3B8B8" w14:textId="77777777" w:rsidR="00366BFF" w:rsidRPr="00D9188F" w:rsidRDefault="00366BFF" w:rsidP="00366B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2" w:type="dxa"/>
          </w:tcPr>
          <w:p w14:paraId="03C24570" w14:textId="77777777" w:rsidR="00366BFF" w:rsidRPr="00366BFF" w:rsidRDefault="00366BFF" w:rsidP="00366B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EEE7DF4" w14:textId="77777777" w:rsidR="00366BFF" w:rsidRPr="00D9188F" w:rsidRDefault="00366BFF" w:rsidP="00366B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7" w:type="dxa"/>
          </w:tcPr>
          <w:p w14:paraId="2E62D02F" w14:textId="77777777" w:rsidR="00366BFF" w:rsidRPr="00D9188F" w:rsidRDefault="00366BFF" w:rsidP="00366BF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1FD96D0C" w14:textId="77777777" w:rsidR="00366BFF" w:rsidRPr="00D9188F" w:rsidRDefault="00366BFF" w:rsidP="00366B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8" w:type="dxa"/>
          </w:tcPr>
          <w:p w14:paraId="2FC93301" w14:textId="77777777" w:rsidR="00366BFF" w:rsidRPr="00D9188F" w:rsidRDefault="00366BFF" w:rsidP="00366B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5B0A6D96" w14:textId="77777777" w:rsidR="00366BFF" w:rsidRPr="00D9188F" w:rsidRDefault="00366BFF" w:rsidP="00366B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7" w:type="dxa"/>
          </w:tcPr>
          <w:p w14:paraId="062B308E" w14:textId="77777777" w:rsidR="00366BFF" w:rsidRPr="00D9188F" w:rsidRDefault="00366BFF" w:rsidP="00366B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39571FA6" w14:textId="77777777" w:rsidR="00366BFF" w:rsidRPr="00D9188F" w:rsidRDefault="00366BFF" w:rsidP="00366B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6" w:type="dxa"/>
          </w:tcPr>
          <w:p w14:paraId="3B2EB01E" w14:textId="67CCDD6A" w:rsidR="00366BFF" w:rsidRPr="00D9188F" w:rsidRDefault="00366BFF" w:rsidP="00366B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7" w:type="dxa"/>
          </w:tcPr>
          <w:p w14:paraId="6872834D" w14:textId="068BC5C4" w:rsidR="00366BFF" w:rsidRPr="00D9188F" w:rsidRDefault="00366BFF" w:rsidP="00366B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3" w:type="dxa"/>
          </w:tcPr>
          <w:p w14:paraId="60EABC92" w14:textId="6A480847" w:rsidR="00366BFF" w:rsidRPr="00D9188F" w:rsidRDefault="00366BFF" w:rsidP="00366B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3FFA58A" w14:textId="7B615AF1" w:rsidR="00366BFF" w:rsidRPr="00D9188F" w:rsidRDefault="00366BFF" w:rsidP="00366B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3393442" w14:textId="18482D54" w:rsidR="00366BFF" w:rsidRPr="00D9188F" w:rsidRDefault="00366BFF" w:rsidP="00366B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</w:tcPr>
          <w:p w14:paraId="7496AC14" w14:textId="77777777" w:rsidR="00366BFF" w:rsidRPr="00D9188F" w:rsidRDefault="00366BFF" w:rsidP="00366B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2" w:type="dxa"/>
          </w:tcPr>
          <w:p w14:paraId="53546EE1" w14:textId="77777777" w:rsidR="00366BFF" w:rsidRPr="00D9188F" w:rsidRDefault="00366BFF" w:rsidP="00366B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1" w:right="11" w:hanging="441"/>
              <w:rPr>
                <w:rFonts w:asciiTheme="majorBidi" w:hAnsiTheme="majorBidi" w:cstheme="majorBidi"/>
                <w:sz w:val="20"/>
              </w:rPr>
            </w:pPr>
          </w:p>
        </w:tc>
      </w:tr>
      <w:tr w:rsidR="00ED7BA2" w:rsidRPr="00D9188F" w14:paraId="3F61B60D" w14:textId="77777777" w:rsidTr="009A0E26">
        <w:trPr>
          <w:cantSplit/>
          <w:trHeight w:val="270"/>
        </w:trPr>
        <w:tc>
          <w:tcPr>
            <w:tcW w:w="2426" w:type="dxa"/>
          </w:tcPr>
          <w:p w14:paraId="3AA67855" w14:textId="77777777" w:rsidR="00FF231F" w:rsidRPr="00D9188F" w:rsidRDefault="00FF231F" w:rsidP="00FF231F">
            <w:pPr>
              <w:tabs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กรีนเอิร์ธพาวเวอร์</w:t>
            </w:r>
            <w:r w:rsidRPr="00D9188F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ไทยแลนด์</w:t>
            </w:r>
            <w:r w:rsidRPr="00D9188F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354" w:type="dxa"/>
            <w:gridSpan w:val="5"/>
            <w:vAlign w:val="bottom"/>
          </w:tcPr>
          <w:p w14:paraId="1F632CC6" w14:textId="77777777" w:rsidR="00FF231F" w:rsidRPr="00D9188F" w:rsidRDefault="00FF231F" w:rsidP="00FF23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639" w:type="dxa"/>
            <w:vAlign w:val="bottom"/>
          </w:tcPr>
          <w:p w14:paraId="3AB95DE1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522" w:type="dxa"/>
            <w:vAlign w:val="bottom"/>
          </w:tcPr>
          <w:p w14:paraId="7453522F" w14:textId="1F2B4221" w:rsidR="00FF231F" w:rsidRPr="00D9188F" w:rsidRDefault="00E537CC" w:rsidP="00FF23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3B84BFEC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6" w:type="dxa"/>
            <w:vAlign w:val="bottom"/>
          </w:tcPr>
          <w:p w14:paraId="6EC39B78" w14:textId="367FA0DA" w:rsidR="00FF231F" w:rsidRPr="00D9188F" w:rsidRDefault="00E537CC" w:rsidP="00FF23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</w:p>
        </w:tc>
        <w:tc>
          <w:tcPr>
            <w:tcW w:w="621" w:type="dxa"/>
            <w:vAlign w:val="bottom"/>
          </w:tcPr>
          <w:p w14:paraId="61304985" w14:textId="37776843" w:rsidR="00FF231F" w:rsidRPr="00D9188F" w:rsidRDefault="00E537CC" w:rsidP="00ED7BA2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6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FF231F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658</w:t>
            </w:r>
            <w:r w:rsidR="00FF231F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290</w:t>
            </w:r>
          </w:p>
        </w:tc>
        <w:tc>
          <w:tcPr>
            <w:tcW w:w="207" w:type="dxa"/>
            <w:vAlign w:val="bottom"/>
          </w:tcPr>
          <w:p w14:paraId="14816822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2" w:type="dxa"/>
            <w:vAlign w:val="bottom"/>
          </w:tcPr>
          <w:p w14:paraId="43849AA5" w14:textId="20E85EE0" w:rsidR="00FF231F" w:rsidRPr="00D9188F" w:rsidRDefault="00E537CC" w:rsidP="00ED7BA2">
            <w:pPr>
              <w:pStyle w:val="acctfourfigures"/>
              <w:tabs>
                <w:tab w:val="clear" w:pos="765"/>
                <w:tab w:val="left" w:pos="100"/>
                <w:tab w:val="decimal" w:pos="465"/>
              </w:tabs>
              <w:spacing w:line="240" w:lineRule="auto"/>
              <w:ind w:right="-260" w:hanging="27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FF231F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658</w:t>
            </w:r>
            <w:r w:rsidR="00FF231F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290</w:t>
            </w:r>
          </w:p>
        </w:tc>
        <w:tc>
          <w:tcPr>
            <w:tcW w:w="198" w:type="dxa"/>
            <w:vAlign w:val="bottom"/>
          </w:tcPr>
          <w:p w14:paraId="512D91EB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dxa"/>
            <w:vAlign w:val="bottom"/>
          </w:tcPr>
          <w:p w14:paraId="5C43C660" w14:textId="3ABADC2E" w:rsidR="00FF231F" w:rsidRPr="00D9188F" w:rsidRDefault="00E537CC" w:rsidP="00ED7BA2">
            <w:pPr>
              <w:pStyle w:val="acctfourfigures"/>
              <w:tabs>
                <w:tab w:val="clear" w:pos="765"/>
                <w:tab w:val="decimal" w:pos="374"/>
                <w:tab w:val="left" w:pos="636"/>
              </w:tabs>
              <w:spacing w:line="240" w:lineRule="auto"/>
              <w:ind w:right="-233" w:hanging="175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958</w:t>
            </w:r>
            <w:r w:rsidR="00FF231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679</w:t>
            </w:r>
          </w:p>
        </w:tc>
        <w:tc>
          <w:tcPr>
            <w:tcW w:w="216" w:type="dxa"/>
            <w:vAlign w:val="bottom"/>
          </w:tcPr>
          <w:p w14:paraId="2F1E4132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  <w:vAlign w:val="bottom"/>
          </w:tcPr>
          <w:p w14:paraId="36B7D95B" w14:textId="6CB74D70" w:rsidR="00FF231F" w:rsidRPr="00D9188F" w:rsidRDefault="00E537CC" w:rsidP="00ED7BA2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958</w:t>
            </w:r>
            <w:r w:rsidR="00FF231F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679</w:t>
            </w:r>
          </w:p>
        </w:tc>
        <w:tc>
          <w:tcPr>
            <w:tcW w:w="178" w:type="dxa"/>
            <w:vAlign w:val="bottom"/>
          </w:tcPr>
          <w:p w14:paraId="461A48C2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79660600" w14:textId="07A557DF" w:rsidR="00FF231F" w:rsidRPr="00FA74ED" w:rsidRDefault="00E537CC" w:rsidP="009A0E2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11" w:right="-54" w:hanging="173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FF231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169</w:t>
            </w:r>
            <w:r w:rsidR="00FF231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948</w:t>
            </w:r>
          </w:p>
        </w:tc>
        <w:tc>
          <w:tcPr>
            <w:tcW w:w="178" w:type="dxa"/>
            <w:vAlign w:val="bottom"/>
          </w:tcPr>
          <w:p w14:paraId="5A0131CC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7" w:type="dxa"/>
            <w:vAlign w:val="bottom"/>
          </w:tcPr>
          <w:p w14:paraId="7AE04C6D" w14:textId="4C193C56" w:rsidR="00FF231F" w:rsidRPr="00D9188F" w:rsidRDefault="00E537CC" w:rsidP="00FF231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36" w:hanging="171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FF231F" w:rsidRPr="00FA74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251</w:t>
            </w:r>
            <w:r w:rsidR="00FF231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963</w:t>
            </w:r>
          </w:p>
        </w:tc>
        <w:tc>
          <w:tcPr>
            <w:tcW w:w="178" w:type="dxa"/>
            <w:vAlign w:val="bottom"/>
          </w:tcPr>
          <w:p w14:paraId="09E0F254" w14:textId="77777777" w:rsidR="00FF231F" w:rsidRPr="00D9188F" w:rsidRDefault="00FF231F" w:rsidP="00FF231F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78" w:type="dxa"/>
          </w:tcPr>
          <w:p w14:paraId="7842B502" w14:textId="29D565EC" w:rsidR="00FF231F" w:rsidRDefault="00FF231F" w:rsidP="009A0E26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51F016" w14:textId="77777777" w:rsidR="00FF231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7" w:type="dxa"/>
          </w:tcPr>
          <w:p w14:paraId="0B9D7B04" w14:textId="64DEAC2D" w:rsidR="00FF231F" w:rsidRDefault="00FF231F" w:rsidP="009A0E26">
            <w:pPr>
              <w:pStyle w:val="acctfourfigures"/>
              <w:tabs>
                <w:tab w:val="clear" w:pos="765"/>
                <w:tab w:val="decimal" w:pos="2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70CA461" w14:textId="77777777" w:rsidR="00FF231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66" w:type="dxa"/>
            <w:vAlign w:val="bottom"/>
          </w:tcPr>
          <w:p w14:paraId="42C53057" w14:textId="3E787BAA" w:rsidR="00FF231F" w:rsidRDefault="00E537CC" w:rsidP="009A0E2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FF231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169</w:t>
            </w:r>
            <w:r w:rsidR="00FF231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948</w:t>
            </w:r>
          </w:p>
        </w:tc>
        <w:tc>
          <w:tcPr>
            <w:tcW w:w="207" w:type="dxa"/>
            <w:vAlign w:val="bottom"/>
          </w:tcPr>
          <w:p w14:paraId="5F78BFC5" w14:textId="0927466B" w:rsidR="00FF231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93" w:type="dxa"/>
            <w:vAlign w:val="bottom"/>
          </w:tcPr>
          <w:p w14:paraId="492B2445" w14:textId="6C9B7B52" w:rsidR="00FF231F" w:rsidRDefault="00E537CC" w:rsidP="009A0E26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325" w:right="14" w:hanging="33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FF231F" w:rsidRPr="00FA74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251</w:t>
            </w:r>
            <w:r w:rsidR="00FF231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963</w:t>
            </w:r>
          </w:p>
        </w:tc>
        <w:tc>
          <w:tcPr>
            <w:tcW w:w="180" w:type="dxa"/>
          </w:tcPr>
          <w:p w14:paraId="0BBD1C97" w14:textId="285111F8" w:rsidR="00FF231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5BD3664" w14:textId="217E778D" w:rsidR="00FF231F" w:rsidRPr="00D9188F" w:rsidRDefault="00FF231F" w:rsidP="009A0E2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6DC64CF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2" w:type="dxa"/>
            <w:vAlign w:val="bottom"/>
          </w:tcPr>
          <w:p w14:paraId="201421CF" w14:textId="36DDF691" w:rsidR="00FF231F" w:rsidRPr="00D9188F" w:rsidRDefault="00FF231F" w:rsidP="009A0E26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81" w:right="11" w:hanging="441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ED7BA2" w:rsidRPr="00D9188F" w14:paraId="63B5E419" w14:textId="77777777" w:rsidTr="009A0E26">
        <w:trPr>
          <w:cantSplit/>
          <w:trHeight w:val="270"/>
        </w:trPr>
        <w:tc>
          <w:tcPr>
            <w:tcW w:w="2426" w:type="dxa"/>
          </w:tcPr>
          <w:p w14:paraId="2291DEE0" w14:textId="77777777" w:rsidR="00FF231F" w:rsidRPr="00D9188F" w:rsidRDefault="00FF231F" w:rsidP="00FF231F">
            <w:pPr>
              <w:tabs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4" w:type="dxa"/>
            <w:gridSpan w:val="5"/>
            <w:vAlign w:val="bottom"/>
          </w:tcPr>
          <w:p w14:paraId="511FFC29" w14:textId="77777777" w:rsidR="00FF231F" w:rsidRPr="00D9188F" w:rsidRDefault="00FF231F" w:rsidP="00FF23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531980FE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22" w:type="dxa"/>
            <w:vAlign w:val="bottom"/>
          </w:tcPr>
          <w:p w14:paraId="147670C9" w14:textId="77777777" w:rsidR="00FF231F" w:rsidRPr="00D9188F" w:rsidRDefault="00FF231F" w:rsidP="00FF23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ED180B3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6" w:type="dxa"/>
            <w:vAlign w:val="bottom"/>
          </w:tcPr>
          <w:p w14:paraId="664316E9" w14:textId="77777777" w:rsidR="00FF231F" w:rsidRPr="00D9188F" w:rsidRDefault="00FF231F" w:rsidP="00FF23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1" w:type="dxa"/>
            <w:vAlign w:val="bottom"/>
          </w:tcPr>
          <w:p w14:paraId="36D2D837" w14:textId="77777777" w:rsidR="00FF231F" w:rsidRPr="00D9188F" w:rsidRDefault="00FF231F" w:rsidP="00ED7BA2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6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07" w:type="dxa"/>
            <w:vAlign w:val="bottom"/>
          </w:tcPr>
          <w:p w14:paraId="51BD7B37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2" w:type="dxa"/>
            <w:vAlign w:val="bottom"/>
          </w:tcPr>
          <w:p w14:paraId="6D2CC086" w14:textId="77777777" w:rsidR="00FF231F" w:rsidRPr="00D9188F" w:rsidRDefault="00FF231F" w:rsidP="00ED7BA2">
            <w:pPr>
              <w:pStyle w:val="acctfourfigures"/>
              <w:tabs>
                <w:tab w:val="clear" w:pos="765"/>
                <w:tab w:val="left" w:pos="100"/>
                <w:tab w:val="decimal" w:pos="465"/>
              </w:tabs>
              <w:spacing w:line="240" w:lineRule="auto"/>
              <w:ind w:right="-260" w:hanging="27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68E2C2D2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dxa"/>
            <w:vAlign w:val="bottom"/>
          </w:tcPr>
          <w:p w14:paraId="5E58F317" w14:textId="77777777" w:rsidR="00FF231F" w:rsidRPr="00D9188F" w:rsidRDefault="00FF231F" w:rsidP="00ED7BA2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17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16" w:type="dxa"/>
            <w:vAlign w:val="bottom"/>
          </w:tcPr>
          <w:p w14:paraId="15729C6A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  <w:vAlign w:val="bottom"/>
          </w:tcPr>
          <w:p w14:paraId="68E746ED" w14:textId="77777777" w:rsidR="00FF231F" w:rsidRPr="00D9188F" w:rsidRDefault="00FF231F" w:rsidP="00ED7BA2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B98E9B0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0449B485" w14:textId="77777777" w:rsidR="00FF231F" w:rsidRPr="00FA74ED" w:rsidRDefault="00FF231F" w:rsidP="00ED7BA2">
            <w:pPr>
              <w:pStyle w:val="acctfourfigures"/>
              <w:tabs>
                <w:tab w:val="clear" w:pos="765"/>
                <w:tab w:val="decimal" w:pos="523"/>
                <w:tab w:val="decimal" w:pos="665"/>
              </w:tabs>
              <w:spacing w:line="240" w:lineRule="auto"/>
              <w:ind w:left="11" w:right="-54" w:hanging="17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A9F12E8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7" w:type="dxa"/>
            <w:vAlign w:val="bottom"/>
          </w:tcPr>
          <w:p w14:paraId="63A517C9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36" w:hanging="17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F8E5B20" w14:textId="77777777" w:rsidR="00FF231F" w:rsidRPr="00D9188F" w:rsidRDefault="00FF231F" w:rsidP="00FF231F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78" w:type="dxa"/>
          </w:tcPr>
          <w:p w14:paraId="2039EA9B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18098E1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7" w:type="dxa"/>
          </w:tcPr>
          <w:p w14:paraId="0E4EDBD2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39ADC5E0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66" w:type="dxa"/>
          </w:tcPr>
          <w:p w14:paraId="1E4E9902" w14:textId="0B0AD583" w:rsidR="00FF231F" w:rsidRPr="00D9188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07" w:type="dxa"/>
          </w:tcPr>
          <w:p w14:paraId="62AA9C13" w14:textId="21DC5FA9" w:rsidR="00FF231F" w:rsidRPr="00D9188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93" w:type="dxa"/>
          </w:tcPr>
          <w:p w14:paraId="0CB38402" w14:textId="3661D810" w:rsidR="00FF231F" w:rsidRPr="00D9188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325" w:right="14" w:hanging="33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EB92C9C" w14:textId="171B485B" w:rsidR="00FF231F" w:rsidRPr="00D9188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34AC40D" w14:textId="70FE8174" w:rsidR="00FF231F" w:rsidRPr="00D9188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64FF002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2" w:type="dxa"/>
            <w:vAlign w:val="bottom"/>
          </w:tcPr>
          <w:p w14:paraId="43B72291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81" w:right="11" w:hanging="44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ED7BA2" w:rsidRPr="00D9188F" w14:paraId="56BC1798" w14:textId="77777777" w:rsidTr="009A0E26">
        <w:trPr>
          <w:cantSplit/>
        </w:trPr>
        <w:tc>
          <w:tcPr>
            <w:tcW w:w="2426" w:type="dxa"/>
          </w:tcPr>
          <w:p w14:paraId="53FC819A" w14:textId="77777777" w:rsidR="00FF231F" w:rsidRPr="00D9188F" w:rsidRDefault="00FF231F" w:rsidP="00FF231F">
            <w:pPr>
              <w:tabs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4" w:type="dxa"/>
            <w:gridSpan w:val="5"/>
            <w:vAlign w:val="bottom"/>
          </w:tcPr>
          <w:p w14:paraId="1904C7B7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676E77FE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22" w:type="dxa"/>
            <w:vAlign w:val="bottom"/>
          </w:tcPr>
          <w:p w14:paraId="13FE342D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A246137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6" w:type="dxa"/>
            <w:vAlign w:val="bottom"/>
          </w:tcPr>
          <w:p w14:paraId="00B23DAC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1" w:type="dxa"/>
            <w:vAlign w:val="bottom"/>
          </w:tcPr>
          <w:p w14:paraId="50F495EC" w14:textId="77777777" w:rsidR="00FF231F" w:rsidRPr="00D9188F" w:rsidRDefault="00FF231F" w:rsidP="00ED7BA2">
            <w:pPr>
              <w:pStyle w:val="acctfourfigures"/>
              <w:tabs>
                <w:tab w:val="clear" w:pos="765"/>
              </w:tabs>
              <w:spacing w:line="240" w:lineRule="auto"/>
              <w:ind w:left="-79" w:right="-68" w:hanging="6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07" w:type="dxa"/>
            <w:vAlign w:val="bottom"/>
          </w:tcPr>
          <w:p w14:paraId="52285F8B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2" w:type="dxa"/>
            <w:vAlign w:val="bottom"/>
          </w:tcPr>
          <w:p w14:paraId="71E63082" w14:textId="77777777" w:rsidR="00FF231F" w:rsidRPr="00D9188F" w:rsidRDefault="00FF231F" w:rsidP="00ED7BA2">
            <w:pPr>
              <w:pStyle w:val="acctfourfigures"/>
              <w:tabs>
                <w:tab w:val="clear" w:pos="765"/>
                <w:tab w:val="decimal" w:pos="465"/>
                <w:tab w:val="left" w:pos="642"/>
              </w:tabs>
              <w:spacing w:line="240" w:lineRule="auto"/>
              <w:ind w:right="-68" w:hanging="27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26DFE357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dxa"/>
            <w:vAlign w:val="bottom"/>
          </w:tcPr>
          <w:p w14:paraId="76213AAC" w14:textId="77777777" w:rsidR="00FF231F" w:rsidRPr="00D9188F" w:rsidRDefault="00FF231F" w:rsidP="00ED7BA2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17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16" w:type="dxa"/>
            <w:vAlign w:val="bottom"/>
          </w:tcPr>
          <w:p w14:paraId="73D4CFEB" w14:textId="77777777" w:rsidR="00FF231F" w:rsidRPr="00D9188F" w:rsidRDefault="00FF231F" w:rsidP="00FF231F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  <w:vAlign w:val="bottom"/>
          </w:tcPr>
          <w:p w14:paraId="463958E4" w14:textId="77777777" w:rsidR="00FF231F" w:rsidRPr="00D9188F" w:rsidRDefault="00FF231F" w:rsidP="00ED7BA2">
            <w:pPr>
              <w:pStyle w:val="acctfourfigures"/>
              <w:tabs>
                <w:tab w:val="clear" w:pos="765"/>
                <w:tab w:val="decimal" w:pos="548"/>
                <w:tab w:val="left" w:pos="642"/>
              </w:tabs>
              <w:spacing w:line="240" w:lineRule="auto"/>
              <w:ind w:right="-68" w:hanging="24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113F9AC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165E02F8" w14:textId="77777777" w:rsidR="00FF231F" w:rsidRPr="00FA74ED" w:rsidRDefault="00FF231F" w:rsidP="00ED7BA2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left="11" w:right="-54" w:hanging="17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FA4A283" w14:textId="77777777" w:rsidR="00FF231F" w:rsidRPr="00D9188F" w:rsidRDefault="00FF231F" w:rsidP="00FF231F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7" w:type="dxa"/>
            <w:vAlign w:val="bottom"/>
          </w:tcPr>
          <w:p w14:paraId="59FB3AD4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36" w:hanging="17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60CBC8C" w14:textId="77777777" w:rsidR="00FF231F" w:rsidRPr="00D9188F" w:rsidRDefault="00FF231F" w:rsidP="00FF231F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78" w:type="dxa"/>
          </w:tcPr>
          <w:p w14:paraId="73B48BC3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8FCD8DF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7" w:type="dxa"/>
          </w:tcPr>
          <w:p w14:paraId="604DAD17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E5B5426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66" w:type="dxa"/>
          </w:tcPr>
          <w:p w14:paraId="5938FDE0" w14:textId="5A8D008F" w:rsidR="00FF231F" w:rsidRPr="00D9188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07" w:type="dxa"/>
          </w:tcPr>
          <w:p w14:paraId="1AD5D23C" w14:textId="4850A78F" w:rsidR="00FF231F" w:rsidRPr="00D9188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93" w:type="dxa"/>
          </w:tcPr>
          <w:p w14:paraId="5A793D75" w14:textId="463282EF" w:rsidR="00FF231F" w:rsidRPr="00D9188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325" w:right="14" w:hanging="33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2F2B83F" w14:textId="5DDBF600" w:rsidR="00FF231F" w:rsidRPr="00D9188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1A9FF0F" w14:textId="50F1450C" w:rsidR="00FF231F" w:rsidRPr="00D9188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1AA9EC4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2" w:type="dxa"/>
            <w:vAlign w:val="bottom"/>
          </w:tcPr>
          <w:p w14:paraId="3999A783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81" w:right="11" w:hanging="44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ED7BA2" w:rsidRPr="00D9188F" w14:paraId="4B64B0EC" w14:textId="77777777" w:rsidTr="009A0E26">
        <w:trPr>
          <w:cantSplit/>
        </w:trPr>
        <w:tc>
          <w:tcPr>
            <w:tcW w:w="2426" w:type="dxa"/>
          </w:tcPr>
          <w:p w14:paraId="08E1F53E" w14:textId="77777777" w:rsidR="00FF231F" w:rsidRPr="00D9188F" w:rsidRDefault="00FF231F" w:rsidP="00FF231F">
            <w:pPr>
              <w:tabs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1354" w:type="dxa"/>
            <w:gridSpan w:val="5"/>
            <w:vAlign w:val="bottom"/>
          </w:tcPr>
          <w:p w14:paraId="5F8A08E3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5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ธุรกิจก๊าซธรรมชาติอัดสำหรั</w:t>
            </w:r>
            <w:r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</w:t>
            </w: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อุตสาหกรรม</w:t>
            </w:r>
          </w:p>
        </w:tc>
        <w:tc>
          <w:tcPr>
            <w:tcW w:w="639" w:type="dxa"/>
            <w:vAlign w:val="bottom"/>
          </w:tcPr>
          <w:p w14:paraId="4D83E39A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522" w:type="dxa"/>
            <w:vAlign w:val="bottom"/>
          </w:tcPr>
          <w:p w14:paraId="57BF5D71" w14:textId="05CBFD3D" w:rsidR="00FF231F" w:rsidRPr="00D9188F" w:rsidRDefault="00E537CC" w:rsidP="00FF23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6370915D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6" w:type="dxa"/>
            <w:vAlign w:val="bottom"/>
          </w:tcPr>
          <w:p w14:paraId="70858A67" w14:textId="17C917B8" w:rsidR="00FF231F" w:rsidRPr="00D9188F" w:rsidRDefault="00E537CC" w:rsidP="00FF23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621" w:type="dxa"/>
            <w:vAlign w:val="bottom"/>
          </w:tcPr>
          <w:p w14:paraId="4E1B87A7" w14:textId="3F94A38E" w:rsidR="00FF231F" w:rsidRPr="00D9188F" w:rsidRDefault="00E537CC" w:rsidP="00ED7BA2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68" w:hanging="6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411</w:t>
            </w:r>
            <w:r w:rsidR="00FF231F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207" w:type="dxa"/>
            <w:vAlign w:val="bottom"/>
          </w:tcPr>
          <w:p w14:paraId="113003C9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2" w:type="dxa"/>
            <w:vAlign w:val="bottom"/>
          </w:tcPr>
          <w:p w14:paraId="7A0E01FE" w14:textId="0CDA4063" w:rsidR="00FF231F" w:rsidRPr="00D9188F" w:rsidRDefault="00E537CC" w:rsidP="00ED7BA2">
            <w:pPr>
              <w:pStyle w:val="acctfourfigures"/>
              <w:tabs>
                <w:tab w:val="clear" w:pos="765"/>
                <w:tab w:val="left" w:pos="100"/>
                <w:tab w:val="decimal" w:pos="465"/>
              </w:tabs>
              <w:spacing w:line="240" w:lineRule="auto"/>
              <w:ind w:right="-260" w:hanging="27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411</w:t>
            </w:r>
            <w:r w:rsidR="00FF231F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98" w:type="dxa"/>
            <w:vAlign w:val="bottom"/>
          </w:tcPr>
          <w:p w14:paraId="066F7486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dxa"/>
            <w:vAlign w:val="bottom"/>
          </w:tcPr>
          <w:p w14:paraId="7CD5E6E8" w14:textId="04BA3296" w:rsidR="00FF231F" w:rsidRPr="00D9188F" w:rsidRDefault="00E537CC" w:rsidP="00ED7BA2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17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379</w:t>
            </w:r>
            <w:r w:rsidR="00FF231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031</w:t>
            </w:r>
          </w:p>
        </w:tc>
        <w:tc>
          <w:tcPr>
            <w:tcW w:w="216" w:type="dxa"/>
            <w:vAlign w:val="bottom"/>
          </w:tcPr>
          <w:p w14:paraId="35085542" w14:textId="77777777" w:rsidR="00FF231F" w:rsidRPr="00D9188F" w:rsidRDefault="00FF231F" w:rsidP="00FF231F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  <w:vAlign w:val="bottom"/>
          </w:tcPr>
          <w:p w14:paraId="1BBB8BF0" w14:textId="2B46D0D1" w:rsidR="00FF231F" w:rsidRPr="00D9188F" w:rsidRDefault="00E537CC" w:rsidP="00ED7BA2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379</w:t>
            </w:r>
            <w:r w:rsidR="00FF231F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031</w:t>
            </w:r>
          </w:p>
        </w:tc>
        <w:tc>
          <w:tcPr>
            <w:tcW w:w="178" w:type="dxa"/>
            <w:vAlign w:val="bottom"/>
          </w:tcPr>
          <w:p w14:paraId="04F42A31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26034F87" w14:textId="46A3E0DD" w:rsidR="00FF231F" w:rsidRPr="00FA74ED" w:rsidRDefault="00E537CC" w:rsidP="009A0E2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11" w:right="-54" w:hanging="173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388</w:t>
            </w:r>
            <w:r w:rsidR="00FF231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868</w:t>
            </w:r>
          </w:p>
        </w:tc>
        <w:tc>
          <w:tcPr>
            <w:tcW w:w="178" w:type="dxa"/>
            <w:vAlign w:val="bottom"/>
          </w:tcPr>
          <w:p w14:paraId="680EAA95" w14:textId="77777777" w:rsidR="00FF231F" w:rsidRPr="00D9188F" w:rsidRDefault="00FF231F" w:rsidP="00FF231F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bidi="th-TH"/>
              </w:rPr>
            </w:pPr>
          </w:p>
        </w:tc>
        <w:tc>
          <w:tcPr>
            <w:tcW w:w="587" w:type="dxa"/>
            <w:vAlign w:val="bottom"/>
          </w:tcPr>
          <w:p w14:paraId="15B30D58" w14:textId="7B061CC5" w:rsidR="00FF231F" w:rsidRPr="00D9188F" w:rsidRDefault="00E537CC" w:rsidP="00FF231F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36" w:hanging="171"/>
              <w:rPr>
                <w:rFonts w:asciiTheme="majorBidi" w:hAnsiTheme="majorBidi" w:cstheme="majorBidi"/>
                <w:sz w:val="20"/>
                <w:highlight w:val="yellow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387</w:t>
            </w:r>
            <w:r w:rsidR="00FF231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988</w:t>
            </w:r>
          </w:p>
        </w:tc>
        <w:tc>
          <w:tcPr>
            <w:tcW w:w="178" w:type="dxa"/>
            <w:vAlign w:val="bottom"/>
          </w:tcPr>
          <w:p w14:paraId="11139C13" w14:textId="77777777" w:rsidR="00FF231F" w:rsidRPr="00D9188F" w:rsidRDefault="00FF231F" w:rsidP="00FF231F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78" w:type="dxa"/>
          </w:tcPr>
          <w:p w14:paraId="76487D59" w14:textId="77777777" w:rsidR="009A0E26" w:rsidRDefault="009A0E26" w:rsidP="009A0E26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6E4E831" w14:textId="4735CEBA" w:rsidR="00FF231F" w:rsidRDefault="00FF231F" w:rsidP="009A0E26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D84B74" w14:textId="77777777" w:rsidR="00FF231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7" w:type="dxa"/>
          </w:tcPr>
          <w:p w14:paraId="02BAFBBF" w14:textId="77777777" w:rsidR="009A0E26" w:rsidRDefault="009A0E26" w:rsidP="009A0E26">
            <w:pPr>
              <w:pStyle w:val="acctfourfigures"/>
              <w:tabs>
                <w:tab w:val="clear" w:pos="765"/>
                <w:tab w:val="decimal" w:pos="2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6B85869" w14:textId="55FDBFFC" w:rsidR="00FF231F" w:rsidRDefault="00FF231F" w:rsidP="009A0E26">
            <w:pPr>
              <w:pStyle w:val="acctfourfigures"/>
              <w:tabs>
                <w:tab w:val="clear" w:pos="765"/>
                <w:tab w:val="decimal" w:pos="2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4984C82" w14:textId="77777777" w:rsidR="00FF231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66" w:type="dxa"/>
            <w:vAlign w:val="bottom"/>
          </w:tcPr>
          <w:p w14:paraId="4635874B" w14:textId="46B238A1" w:rsidR="00FF231F" w:rsidRDefault="00E537CC" w:rsidP="009A0E2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388</w:t>
            </w:r>
            <w:r w:rsidR="00FF231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868</w:t>
            </w:r>
          </w:p>
        </w:tc>
        <w:tc>
          <w:tcPr>
            <w:tcW w:w="207" w:type="dxa"/>
            <w:vAlign w:val="bottom"/>
          </w:tcPr>
          <w:p w14:paraId="46C2D73F" w14:textId="7A706DE9" w:rsidR="00FF231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93" w:type="dxa"/>
            <w:vAlign w:val="bottom"/>
          </w:tcPr>
          <w:p w14:paraId="0845257C" w14:textId="446E8B5F" w:rsidR="00FF231F" w:rsidRDefault="00E537CC" w:rsidP="009A0E26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325" w:right="14" w:hanging="33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387</w:t>
            </w:r>
            <w:r w:rsidR="00FF231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988</w:t>
            </w:r>
          </w:p>
        </w:tc>
        <w:tc>
          <w:tcPr>
            <w:tcW w:w="180" w:type="dxa"/>
          </w:tcPr>
          <w:p w14:paraId="5D8DD562" w14:textId="78379B13" w:rsidR="00FF231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85733BC" w14:textId="44932F63" w:rsidR="00FF231F" w:rsidRPr="00D9188F" w:rsidRDefault="00FF231F" w:rsidP="009A0E2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4687AEF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2" w:type="dxa"/>
            <w:vAlign w:val="bottom"/>
          </w:tcPr>
          <w:p w14:paraId="3740C8D0" w14:textId="161C3D29" w:rsidR="00FF231F" w:rsidRPr="00D9188F" w:rsidRDefault="00FF231F" w:rsidP="009A0E26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81" w:right="11" w:hanging="441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9A0E26" w:rsidRPr="00D9188F" w14:paraId="31BD36EF" w14:textId="77777777" w:rsidTr="009A0E26">
        <w:trPr>
          <w:cantSplit/>
        </w:trPr>
        <w:tc>
          <w:tcPr>
            <w:tcW w:w="2426" w:type="dxa"/>
          </w:tcPr>
          <w:p w14:paraId="70E43402" w14:textId="77777777" w:rsidR="00FF231F" w:rsidRPr="00D9188F" w:rsidRDefault="00FF231F" w:rsidP="00FF231F">
            <w:pPr>
              <w:tabs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1354" w:type="dxa"/>
            <w:gridSpan w:val="5"/>
            <w:vAlign w:val="bottom"/>
          </w:tcPr>
          <w:p w14:paraId="7DAC2E9A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639" w:type="dxa"/>
            <w:vAlign w:val="bottom"/>
          </w:tcPr>
          <w:p w14:paraId="5184D024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522" w:type="dxa"/>
            <w:vAlign w:val="bottom"/>
          </w:tcPr>
          <w:p w14:paraId="6F31DB34" w14:textId="377E7912" w:rsidR="00FF231F" w:rsidRPr="00D9188F" w:rsidRDefault="00E537CC" w:rsidP="00FF231F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="00FF231F" w:rsidRPr="00D9188F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66B349D5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6" w:type="dxa"/>
            <w:vAlign w:val="bottom"/>
          </w:tcPr>
          <w:p w14:paraId="0724589C" w14:textId="76060519" w:rsidR="00FF231F" w:rsidRPr="00D9188F" w:rsidRDefault="00E537CC" w:rsidP="00FF23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="00FF231F" w:rsidRPr="00D9188F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</w:p>
        </w:tc>
        <w:tc>
          <w:tcPr>
            <w:tcW w:w="621" w:type="dxa"/>
            <w:vAlign w:val="bottom"/>
          </w:tcPr>
          <w:p w14:paraId="1867FF30" w14:textId="1B1D3ABD" w:rsidR="00FF231F" w:rsidRPr="00D9188F" w:rsidRDefault="00E537CC" w:rsidP="00ED7BA2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68" w:hanging="6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FF231F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250</w:t>
            </w:r>
          </w:p>
        </w:tc>
        <w:tc>
          <w:tcPr>
            <w:tcW w:w="207" w:type="dxa"/>
            <w:vAlign w:val="bottom"/>
          </w:tcPr>
          <w:p w14:paraId="68B595D9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2" w:type="dxa"/>
            <w:vAlign w:val="bottom"/>
          </w:tcPr>
          <w:p w14:paraId="194295A1" w14:textId="37DA97C3" w:rsidR="00FF231F" w:rsidRPr="00D9188F" w:rsidRDefault="00E537CC" w:rsidP="00ED7BA2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2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FF231F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250</w:t>
            </w:r>
          </w:p>
        </w:tc>
        <w:tc>
          <w:tcPr>
            <w:tcW w:w="198" w:type="dxa"/>
            <w:vAlign w:val="bottom"/>
          </w:tcPr>
          <w:p w14:paraId="2A72F544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1737F8E3" w14:textId="1991EBA8" w:rsidR="00FF231F" w:rsidRPr="00D9188F" w:rsidRDefault="00E537CC" w:rsidP="00ED7BA2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13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24</w:t>
            </w:r>
            <w:r w:rsidR="00FF231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571</w:t>
            </w:r>
          </w:p>
        </w:tc>
        <w:tc>
          <w:tcPr>
            <w:tcW w:w="216" w:type="dxa"/>
            <w:vAlign w:val="bottom"/>
          </w:tcPr>
          <w:p w14:paraId="5953E55E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02933D3D" w14:textId="3BC59DCB" w:rsidR="00FF231F" w:rsidRPr="00D9188F" w:rsidRDefault="00E537CC" w:rsidP="00ED7BA2">
            <w:pPr>
              <w:pStyle w:val="acctfourfigures"/>
              <w:tabs>
                <w:tab w:val="clear" w:pos="765"/>
                <w:tab w:val="left" w:pos="730"/>
              </w:tabs>
              <w:spacing w:line="240" w:lineRule="auto"/>
              <w:ind w:right="-260" w:hanging="24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24</w:t>
            </w:r>
            <w:r w:rsidR="00FF231F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571</w:t>
            </w:r>
          </w:p>
        </w:tc>
        <w:tc>
          <w:tcPr>
            <w:tcW w:w="178" w:type="dxa"/>
            <w:vAlign w:val="bottom"/>
          </w:tcPr>
          <w:p w14:paraId="65A10AD3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6E292D4C" w14:textId="65F47A88" w:rsidR="00FF231F" w:rsidRPr="00FA74ED" w:rsidRDefault="00E537CC" w:rsidP="009A0E2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11" w:right="-54" w:hanging="173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9A0E26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3CBBBBFD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highlight w:val="yellow"/>
                <w:lang w:val="en-US" w:bidi="th-TH"/>
              </w:rPr>
            </w:pPr>
          </w:p>
        </w:tc>
        <w:tc>
          <w:tcPr>
            <w:tcW w:w="587" w:type="dxa"/>
            <w:tcBorders>
              <w:bottom w:val="single" w:sz="4" w:space="0" w:color="auto"/>
            </w:tcBorders>
            <w:vAlign w:val="bottom"/>
          </w:tcPr>
          <w:p w14:paraId="0927AAA9" w14:textId="5BDFE586" w:rsidR="00FF231F" w:rsidRPr="00D9188F" w:rsidRDefault="00E537CC" w:rsidP="00FF231F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36" w:hanging="171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12</w:t>
            </w:r>
            <w:r w:rsidR="00FF231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371</w:t>
            </w:r>
          </w:p>
        </w:tc>
        <w:tc>
          <w:tcPr>
            <w:tcW w:w="178" w:type="dxa"/>
            <w:vAlign w:val="bottom"/>
          </w:tcPr>
          <w:p w14:paraId="51CACF63" w14:textId="77777777" w:rsidR="00FF231F" w:rsidRPr="00D9188F" w:rsidRDefault="00FF231F" w:rsidP="00FF231F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14:paraId="31AC40D7" w14:textId="77777777" w:rsidR="009A0E26" w:rsidRDefault="009A0E26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C1A9B6D" w14:textId="1025EE2B" w:rsidR="00FF231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AEAF7CD" w14:textId="77777777" w:rsidR="00FF231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1632C6FC" w14:textId="77777777" w:rsidR="009A0E26" w:rsidRDefault="009A0E26" w:rsidP="009A0E26">
            <w:pPr>
              <w:pStyle w:val="acctfourfigures"/>
              <w:tabs>
                <w:tab w:val="clear" w:pos="765"/>
                <w:tab w:val="decimal" w:pos="2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E222349" w14:textId="38404F66" w:rsidR="00FF231F" w:rsidRDefault="00FF231F" w:rsidP="009A0E26">
            <w:pPr>
              <w:pStyle w:val="acctfourfigures"/>
              <w:tabs>
                <w:tab w:val="clear" w:pos="765"/>
                <w:tab w:val="decimal" w:pos="2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4ED6A89" w14:textId="77777777" w:rsidR="00FF231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2CADC3C0" w14:textId="77777777" w:rsidR="009A0E26" w:rsidRDefault="009A0E26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4C12E18" w14:textId="53546DAD" w:rsidR="00FF231F" w:rsidRDefault="009A0E26" w:rsidP="009A0E26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07" w:type="dxa"/>
          </w:tcPr>
          <w:p w14:paraId="13A56EB8" w14:textId="0E9427A2" w:rsidR="00FF231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</w:tcPr>
          <w:p w14:paraId="44EB852E" w14:textId="77777777" w:rsidR="009A0E26" w:rsidRDefault="009A0E26" w:rsidP="009A0E26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325" w:right="14" w:hanging="33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2417EE6" w14:textId="27C4CF42" w:rsidR="00FF231F" w:rsidRDefault="00E537CC" w:rsidP="009A0E26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325" w:right="14" w:hanging="33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12</w:t>
            </w:r>
            <w:r w:rsidR="00FF231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371</w:t>
            </w:r>
          </w:p>
        </w:tc>
        <w:tc>
          <w:tcPr>
            <w:tcW w:w="180" w:type="dxa"/>
          </w:tcPr>
          <w:p w14:paraId="24DD2B81" w14:textId="5FBBCA01" w:rsidR="00FF231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C82F96E" w14:textId="25400A70" w:rsidR="00FF231F" w:rsidRPr="00D9188F" w:rsidRDefault="00FF231F" w:rsidP="009A0E2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7A7E373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  <w:vAlign w:val="bottom"/>
          </w:tcPr>
          <w:p w14:paraId="7ECDA198" w14:textId="78C4C250" w:rsidR="00FF231F" w:rsidRPr="00D9188F" w:rsidRDefault="00FF231F" w:rsidP="009A0E26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81" w:right="11" w:hanging="441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9A0E26" w:rsidRPr="00A05E71" w14:paraId="78220611" w14:textId="77777777" w:rsidTr="009A0E26">
        <w:trPr>
          <w:cantSplit/>
          <w:trHeight w:val="54"/>
        </w:trPr>
        <w:tc>
          <w:tcPr>
            <w:tcW w:w="2426" w:type="dxa"/>
          </w:tcPr>
          <w:p w14:paraId="42F14C43" w14:textId="77777777" w:rsidR="00FF231F" w:rsidRPr="00A05E71" w:rsidRDefault="00FF231F" w:rsidP="00FF231F">
            <w:pPr>
              <w:tabs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4" w:type="dxa"/>
            <w:gridSpan w:val="5"/>
            <w:vAlign w:val="bottom"/>
          </w:tcPr>
          <w:p w14:paraId="3E076D39" w14:textId="77777777" w:rsidR="00FF231F" w:rsidRPr="00A05E71" w:rsidRDefault="00FF231F" w:rsidP="00FF231F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3DF5F71A" w14:textId="77777777" w:rsidR="00FF231F" w:rsidRPr="00A05E71" w:rsidRDefault="00FF231F" w:rsidP="00FF23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522" w:type="dxa"/>
            <w:vAlign w:val="bottom"/>
          </w:tcPr>
          <w:p w14:paraId="201580A8" w14:textId="77777777" w:rsidR="00FF231F" w:rsidRPr="00A05E71" w:rsidRDefault="00FF231F" w:rsidP="00FF231F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3F56932" w14:textId="77777777" w:rsidR="00FF231F" w:rsidRPr="00A05E71" w:rsidRDefault="00FF231F" w:rsidP="00FF231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6" w:type="dxa"/>
            <w:vAlign w:val="bottom"/>
          </w:tcPr>
          <w:p w14:paraId="28D19DE6" w14:textId="77777777" w:rsidR="00FF231F" w:rsidRPr="00A05E71" w:rsidRDefault="00FF231F" w:rsidP="00FF23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21" w:type="dxa"/>
            <w:vAlign w:val="bottom"/>
          </w:tcPr>
          <w:p w14:paraId="0CA3486A" w14:textId="77777777" w:rsidR="00FF231F" w:rsidRPr="00A05E71" w:rsidRDefault="00FF231F" w:rsidP="00ED7BA2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68" w:hanging="65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07" w:type="dxa"/>
            <w:vAlign w:val="bottom"/>
          </w:tcPr>
          <w:p w14:paraId="6F1DC566" w14:textId="77777777" w:rsidR="00FF231F" w:rsidRPr="00A05E71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12" w:type="dxa"/>
            <w:vAlign w:val="bottom"/>
          </w:tcPr>
          <w:p w14:paraId="642AD16A" w14:textId="77777777" w:rsidR="00FF231F" w:rsidRPr="00A05E71" w:rsidRDefault="00FF231F" w:rsidP="00ED7BA2">
            <w:pPr>
              <w:pStyle w:val="acctfourfigures"/>
              <w:tabs>
                <w:tab w:val="clear" w:pos="765"/>
                <w:tab w:val="left" w:pos="100"/>
                <w:tab w:val="decimal" w:pos="465"/>
              </w:tabs>
              <w:spacing w:line="240" w:lineRule="auto"/>
              <w:ind w:right="-260" w:hanging="273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59B0B6FC" w14:textId="77777777" w:rsidR="00FF231F" w:rsidRPr="00A05E71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8B577" w14:textId="1AE6D887" w:rsidR="00FF231F" w:rsidRPr="00A05E71" w:rsidRDefault="00E537CC" w:rsidP="00ED7BA2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175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403</w:t>
            </w:r>
            <w:r w:rsidR="00FF231F"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602</w:t>
            </w:r>
          </w:p>
        </w:tc>
        <w:tc>
          <w:tcPr>
            <w:tcW w:w="216" w:type="dxa"/>
            <w:vAlign w:val="bottom"/>
          </w:tcPr>
          <w:p w14:paraId="2B0680DB" w14:textId="77777777" w:rsidR="00FF231F" w:rsidRPr="00A05E71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A1751" w14:textId="0ECF463B" w:rsidR="00FF231F" w:rsidRPr="00A05E71" w:rsidRDefault="00E537CC" w:rsidP="00ED7BA2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170" w:hanging="24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403</w:t>
            </w:r>
            <w:r w:rsidR="00FF231F"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602</w:t>
            </w:r>
          </w:p>
        </w:tc>
        <w:tc>
          <w:tcPr>
            <w:tcW w:w="178" w:type="dxa"/>
            <w:vAlign w:val="bottom"/>
          </w:tcPr>
          <w:p w14:paraId="53AD5C63" w14:textId="77777777" w:rsidR="00FF231F" w:rsidRPr="00A05E71" w:rsidRDefault="00FF231F" w:rsidP="00FF23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E1343" w14:textId="0363691B" w:rsidR="00FF231F" w:rsidRPr="00A05E71" w:rsidRDefault="00E537CC" w:rsidP="009A0E2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11" w:right="-54" w:hanging="173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391</w:t>
            </w:r>
            <w:r w:rsidR="009A0E26"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418</w:t>
            </w:r>
          </w:p>
        </w:tc>
        <w:tc>
          <w:tcPr>
            <w:tcW w:w="178" w:type="dxa"/>
            <w:vAlign w:val="bottom"/>
          </w:tcPr>
          <w:p w14:paraId="62F5CE40" w14:textId="77777777" w:rsidR="00FF231F" w:rsidRPr="00A05E71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65015" w14:textId="53331E02" w:rsidR="00FF231F" w:rsidRPr="00A05E71" w:rsidRDefault="00E537CC" w:rsidP="00FF231F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36" w:hanging="17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400</w:t>
            </w:r>
            <w:r w:rsidR="00FF231F"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359</w:t>
            </w:r>
          </w:p>
        </w:tc>
        <w:tc>
          <w:tcPr>
            <w:tcW w:w="178" w:type="dxa"/>
            <w:vAlign w:val="bottom"/>
          </w:tcPr>
          <w:p w14:paraId="266AFF83" w14:textId="77777777" w:rsidR="00FF231F" w:rsidRPr="00A05E71" w:rsidRDefault="00FF231F" w:rsidP="00FF231F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</w:tcPr>
          <w:p w14:paraId="0A81D5B0" w14:textId="0B9D8A26" w:rsidR="00FF231F" w:rsidRPr="00A05E71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(</w:t>
            </w:r>
            <w:r w:rsidR="00E537CC"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</w:t>
            </w: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E537CC"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550</w:t>
            </w: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821A8C6" w14:textId="77777777" w:rsidR="00FF231F" w:rsidRPr="00A05E71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</w:tcPr>
          <w:p w14:paraId="707CE4D6" w14:textId="3F69F1FC" w:rsidR="00FF231F" w:rsidRPr="00A05E71" w:rsidRDefault="00FF231F" w:rsidP="009A0E26">
            <w:pPr>
              <w:pStyle w:val="acctfourfigures"/>
              <w:tabs>
                <w:tab w:val="clear" w:pos="765"/>
                <w:tab w:val="decimal" w:pos="21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890AFC3" w14:textId="77777777" w:rsidR="00FF231F" w:rsidRPr="00A05E71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14:paraId="6DE44508" w14:textId="02E797D6" w:rsidR="00FF231F" w:rsidRPr="00A05E71" w:rsidRDefault="00E537CC" w:rsidP="009A0E2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388</w:t>
            </w:r>
            <w:r w:rsidR="009A0E26"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868</w:t>
            </w:r>
          </w:p>
        </w:tc>
        <w:tc>
          <w:tcPr>
            <w:tcW w:w="207" w:type="dxa"/>
          </w:tcPr>
          <w:p w14:paraId="12E1D6DB" w14:textId="62122A0E" w:rsidR="00FF231F" w:rsidRPr="00A05E71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64CF77D3" w14:textId="54434EF1" w:rsidR="00FF231F" w:rsidRPr="00A05E71" w:rsidRDefault="00E537CC" w:rsidP="009A0E26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325" w:right="14" w:hanging="33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400</w:t>
            </w:r>
            <w:r w:rsidR="00FF231F"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359</w:t>
            </w:r>
          </w:p>
        </w:tc>
        <w:tc>
          <w:tcPr>
            <w:tcW w:w="180" w:type="dxa"/>
          </w:tcPr>
          <w:p w14:paraId="0701DE64" w14:textId="65AE2507" w:rsidR="00FF231F" w:rsidRPr="00A05E71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8FBCF" w14:textId="53DAABE9" w:rsidR="00FF231F" w:rsidRPr="00A05E71" w:rsidRDefault="00FF231F" w:rsidP="009A0E2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C412F62" w14:textId="77777777" w:rsidR="00FF231F" w:rsidRPr="00A05E71" w:rsidRDefault="00FF231F" w:rsidP="00FF231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38DC1" w14:textId="7CAE7A9A" w:rsidR="00FF231F" w:rsidRPr="00A05E71" w:rsidRDefault="00FF231F" w:rsidP="009A0E26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81" w:right="11" w:hanging="44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9A0E26" w:rsidRPr="00D9188F" w14:paraId="0EF7F7F3" w14:textId="77777777" w:rsidTr="009A0E26">
        <w:trPr>
          <w:cantSplit/>
        </w:trPr>
        <w:tc>
          <w:tcPr>
            <w:tcW w:w="2426" w:type="dxa"/>
          </w:tcPr>
          <w:p w14:paraId="4C4FBC07" w14:textId="77777777" w:rsidR="00FF231F" w:rsidRPr="00D9188F" w:rsidRDefault="00FF231F" w:rsidP="00FF231F">
            <w:pPr>
              <w:tabs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54" w:type="dxa"/>
            <w:gridSpan w:val="5"/>
            <w:vAlign w:val="bottom"/>
          </w:tcPr>
          <w:p w14:paraId="29ED2A24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0A767981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522" w:type="dxa"/>
            <w:vAlign w:val="bottom"/>
          </w:tcPr>
          <w:p w14:paraId="7E1FF5D8" w14:textId="77777777" w:rsidR="00FF231F" w:rsidRPr="00D9188F" w:rsidRDefault="00FF231F" w:rsidP="00FF23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B275136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6" w:type="dxa"/>
            <w:vAlign w:val="bottom"/>
          </w:tcPr>
          <w:p w14:paraId="1E635445" w14:textId="77777777" w:rsidR="00FF231F" w:rsidRPr="00D9188F" w:rsidRDefault="00FF231F" w:rsidP="00FF23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21" w:type="dxa"/>
            <w:vAlign w:val="bottom"/>
          </w:tcPr>
          <w:p w14:paraId="63A491C3" w14:textId="77777777" w:rsidR="00FF231F" w:rsidRPr="00D9188F" w:rsidRDefault="00FF231F" w:rsidP="00ED7BA2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 w:hanging="65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07" w:type="dxa"/>
            <w:vAlign w:val="bottom"/>
          </w:tcPr>
          <w:p w14:paraId="3B78D69C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12" w:type="dxa"/>
            <w:vAlign w:val="bottom"/>
          </w:tcPr>
          <w:p w14:paraId="25CDE050" w14:textId="77777777" w:rsidR="00FF231F" w:rsidRPr="00D9188F" w:rsidRDefault="00FF231F" w:rsidP="00ED7BA2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68" w:hanging="273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66231508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594" w:type="dxa"/>
            <w:tcBorders>
              <w:bottom w:val="double" w:sz="4" w:space="0" w:color="auto"/>
            </w:tcBorders>
            <w:vAlign w:val="bottom"/>
          </w:tcPr>
          <w:p w14:paraId="6AEAC80B" w14:textId="07CDF9B7" w:rsidR="00FF231F" w:rsidRPr="00D9188F" w:rsidRDefault="00E537CC" w:rsidP="00ED7BA2">
            <w:pPr>
              <w:pStyle w:val="acctfourfigures"/>
              <w:tabs>
                <w:tab w:val="clear" w:pos="765"/>
              </w:tabs>
              <w:spacing w:line="240" w:lineRule="auto"/>
              <w:ind w:right="-170" w:hanging="22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FF231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362</w:t>
            </w:r>
            <w:r w:rsidR="00FF231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281</w:t>
            </w:r>
          </w:p>
        </w:tc>
        <w:tc>
          <w:tcPr>
            <w:tcW w:w="216" w:type="dxa"/>
            <w:vAlign w:val="bottom"/>
          </w:tcPr>
          <w:p w14:paraId="4C093CAA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594" w:type="dxa"/>
            <w:tcBorders>
              <w:bottom w:val="double" w:sz="4" w:space="0" w:color="auto"/>
            </w:tcBorders>
            <w:vAlign w:val="bottom"/>
          </w:tcPr>
          <w:p w14:paraId="19692A8A" w14:textId="6747C10B" w:rsidR="00FF231F" w:rsidRPr="00D9188F" w:rsidRDefault="00E537CC" w:rsidP="00ED7BA2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FF231F"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362</w:t>
            </w:r>
            <w:r w:rsidR="00FF231F"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281</w:t>
            </w:r>
          </w:p>
        </w:tc>
        <w:tc>
          <w:tcPr>
            <w:tcW w:w="178" w:type="dxa"/>
            <w:vAlign w:val="bottom"/>
          </w:tcPr>
          <w:p w14:paraId="7291AF5F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632" w:type="dxa"/>
            <w:tcBorders>
              <w:bottom w:val="double" w:sz="4" w:space="0" w:color="auto"/>
            </w:tcBorders>
            <w:vAlign w:val="bottom"/>
          </w:tcPr>
          <w:p w14:paraId="5A01B50A" w14:textId="5B4AB058" w:rsidR="00FF231F" w:rsidRPr="009A0E26" w:rsidRDefault="00E537CC" w:rsidP="009A0E2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11" w:right="-54" w:hanging="173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FF231F" w:rsidRPr="009A0E26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561</w:t>
            </w:r>
            <w:r w:rsidR="009A0E26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366</w:t>
            </w:r>
          </w:p>
        </w:tc>
        <w:tc>
          <w:tcPr>
            <w:tcW w:w="178" w:type="dxa"/>
            <w:vAlign w:val="bottom"/>
          </w:tcPr>
          <w:p w14:paraId="0E8B1F45" w14:textId="77777777" w:rsidR="00FF231F" w:rsidRPr="00D9188F" w:rsidRDefault="00FF231F" w:rsidP="00FF23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587" w:type="dxa"/>
            <w:tcBorders>
              <w:bottom w:val="double" w:sz="4" w:space="0" w:color="auto"/>
            </w:tcBorders>
            <w:vAlign w:val="bottom"/>
          </w:tcPr>
          <w:p w14:paraId="0A3B5D5B" w14:textId="75542BCC" w:rsidR="00FF231F" w:rsidRPr="00D9188F" w:rsidRDefault="00E537CC" w:rsidP="00FF231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36" w:hanging="171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FF231F" w:rsidRPr="00FA74ED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652</w:t>
            </w:r>
            <w:r w:rsidR="00FF231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322</w:t>
            </w:r>
          </w:p>
        </w:tc>
        <w:tc>
          <w:tcPr>
            <w:tcW w:w="178" w:type="dxa"/>
            <w:vAlign w:val="bottom"/>
          </w:tcPr>
          <w:p w14:paraId="227923E2" w14:textId="77777777" w:rsidR="00FF231F" w:rsidRPr="00D9188F" w:rsidRDefault="00FF231F" w:rsidP="00FF231F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double" w:sz="4" w:space="0" w:color="auto"/>
            </w:tcBorders>
          </w:tcPr>
          <w:p w14:paraId="4AC7B2E1" w14:textId="3B5F2E9A" w:rsidR="00FF231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550</w:t>
            </w: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94BD8B7" w14:textId="77777777" w:rsidR="00FF231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double" w:sz="4" w:space="0" w:color="auto"/>
            </w:tcBorders>
          </w:tcPr>
          <w:p w14:paraId="4E5F3C50" w14:textId="5E7517CD" w:rsidR="00FF231F" w:rsidRPr="009A0E26" w:rsidRDefault="00FF231F" w:rsidP="009A0E26">
            <w:pPr>
              <w:pStyle w:val="acctfourfigures"/>
              <w:tabs>
                <w:tab w:val="clear" w:pos="765"/>
                <w:tab w:val="decimal" w:pos="21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9A0E26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E02B9C7" w14:textId="77777777" w:rsidR="00FF231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540B0286" w14:textId="46DB376E" w:rsidR="00FF231F" w:rsidRPr="009A0E26" w:rsidRDefault="00E537CC" w:rsidP="009A0E2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FF231F" w:rsidRPr="009A0E26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558</w:t>
            </w:r>
            <w:r w:rsidR="00FF231F" w:rsidRPr="009A0E26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816</w:t>
            </w:r>
          </w:p>
        </w:tc>
        <w:tc>
          <w:tcPr>
            <w:tcW w:w="207" w:type="dxa"/>
          </w:tcPr>
          <w:p w14:paraId="73543112" w14:textId="69393DF6" w:rsidR="00FF231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14:paraId="315A9D7A" w14:textId="67FF7854" w:rsidR="00FF231F" w:rsidRPr="009A0E26" w:rsidRDefault="00E537CC" w:rsidP="009A0E26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325" w:right="14" w:hanging="33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FF231F" w:rsidRPr="009A0E26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652</w:t>
            </w:r>
            <w:r w:rsidR="00FF231F" w:rsidRPr="009A0E26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322</w:t>
            </w:r>
          </w:p>
        </w:tc>
        <w:tc>
          <w:tcPr>
            <w:tcW w:w="180" w:type="dxa"/>
          </w:tcPr>
          <w:p w14:paraId="161294AC" w14:textId="0634C447" w:rsidR="00FF231F" w:rsidRDefault="00FF231F" w:rsidP="00FF231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C6254F1" w14:textId="6DBD6683" w:rsidR="00FF231F" w:rsidRPr="009A0E26" w:rsidRDefault="00FF231F" w:rsidP="009A0E2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9A0E26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361721A" w14:textId="77777777" w:rsidR="00FF231F" w:rsidRPr="00D9188F" w:rsidRDefault="00FF231F" w:rsidP="00FF231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42" w:type="dxa"/>
            <w:tcBorders>
              <w:bottom w:val="double" w:sz="4" w:space="0" w:color="auto"/>
            </w:tcBorders>
            <w:vAlign w:val="bottom"/>
          </w:tcPr>
          <w:p w14:paraId="4C630D09" w14:textId="0C18FE49" w:rsidR="00FF231F" w:rsidRPr="009A0E26" w:rsidRDefault="00FF231F" w:rsidP="009A0E26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81" w:right="11" w:hanging="44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9A0E26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</w:tr>
    </w:tbl>
    <w:p w14:paraId="676C250E" w14:textId="06975925" w:rsidR="00CE04D2" w:rsidRDefault="00CE04D2" w:rsidP="0002026C">
      <w:pPr>
        <w:pStyle w:val="acctfourfigures"/>
        <w:tabs>
          <w:tab w:val="clear" w:pos="765"/>
        </w:tabs>
        <w:spacing w:line="240" w:lineRule="auto"/>
        <w:ind w:left="-79" w:right="-345"/>
        <w:rPr>
          <w:rFonts w:ascii="Angsana New" w:hAnsi="Angsana New"/>
          <w:sz w:val="30"/>
          <w:szCs w:val="30"/>
          <w:lang w:bidi="th-TH"/>
        </w:rPr>
      </w:pPr>
    </w:p>
    <w:p w14:paraId="774397E3" w14:textId="77777777" w:rsidR="00CE04D2" w:rsidRDefault="00CE04D2">
      <w:pPr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51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350"/>
        <w:gridCol w:w="945"/>
        <w:gridCol w:w="729"/>
        <w:gridCol w:w="180"/>
        <w:gridCol w:w="657"/>
        <w:gridCol w:w="178"/>
        <w:gridCol w:w="776"/>
        <w:gridCol w:w="178"/>
        <w:gridCol w:w="758"/>
        <w:gridCol w:w="180"/>
        <w:gridCol w:w="684"/>
        <w:gridCol w:w="180"/>
        <w:gridCol w:w="720"/>
        <w:gridCol w:w="180"/>
        <w:gridCol w:w="630"/>
        <w:gridCol w:w="178"/>
        <w:gridCol w:w="687"/>
        <w:gridCol w:w="178"/>
        <w:gridCol w:w="713"/>
        <w:gridCol w:w="180"/>
        <w:gridCol w:w="756"/>
        <w:gridCol w:w="181"/>
        <w:gridCol w:w="674"/>
        <w:gridCol w:w="181"/>
        <w:gridCol w:w="656"/>
      </w:tblGrid>
      <w:tr w:rsidR="0032630C" w:rsidRPr="00D9188F" w14:paraId="7D89607A" w14:textId="78F0A98D" w:rsidTr="008477CB">
        <w:trPr>
          <w:cantSplit/>
          <w:tblHeader/>
        </w:trPr>
        <w:tc>
          <w:tcPr>
            <w:tcW w:w="2430" w:type="dxa"/>
          </w:tcPr>
          <w:p w14:paraId="43D64320" w14:textId="77777777" w:rsidR="0032630C" w:rsidRPr="00D9188F" w:rsidRDefault="0032630C" w:rsidP="002A7EBB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0" w:type="dxa"/>
            <w:gridSpan w:val="17"/>
            <w:vAlign w:val="bottom"/>
          </w:tcPr>
          <w:p w14:paraId="0DD9F49A" w14:textId="77777777" w:rsidR="0032630C" w:rsidRPr="00D9188F" w:rsidRDefault="0032630C" w:rsidP="002A7E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78" w:type="dxa"/>
          </w:tcPr>
          <w:p w14:paraId="6EAE218F" w14:textId="77777777" w:rsidR="0032630C" w:rsidRPr="00D9188F" w:rsidRDefault="0032630C" w:rsidP="002A7E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13" w:type="dxa"/>
          </w:tcPr>
          <w:p w14:paraId="081B0B6C" w14:textId="77777777" w:rsidR="0032630C" w:rsidRPr="00D9188F" w:rsidRDefault="0032630C" w:rsidP="002A7E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9FF28B7" w14:textId="77777777" w:rsidR="0032630C" w:rsidRPr="00D9188F" w:rsidRDefault="0032630C" w:rsidP="002A7E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56" w:type="dxa"/>
          </w:tcPr>
          <w:p w14:paraId="1617705F" w14:textId="77777777" w:rsidR="0032630C" w:rsidRPr="00D9188F" w:rsidRDefault="0032630C" w:rsidP="002A7E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1" w:type="dxa"/>
          </w:tcPr>
          <w:p w14:paraId="762043B9" w14:textId="77777777" w:rsidR="0032630C" w:rsidRPr="00D9188F" w:rsidRDefault="0032630C" w:rsidP="002A7E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74" w:type="dxa"/>
          </w:tcPr>
          <w:p w14:paraId="7CE5EED4" w14:textId="77777777" w:rsidR="0032630C" w:rsidRPr="00D9188F" w:rsidRDefault="0032630C" w:rsidP="002A7E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1" w:type="dxa"/>
          </w:tcPr>
          <w:p w14:paraId="79261A15" w14:textId="77777777" w:rsidR="0032630C" w:rsidRPr="00D9188F" w:rsidRDefault="0032630C" w:rsidP="002A7E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56" w:type="dxa"/>
          </w:tcPr>
          <w:p w14:paraId="43A57C3C" w14:textId="77777777" w:rsidR="0032630C" w:rsidRPr="00D9188F" w:rsidRDefault="0032630C" w:rsidP="002A7E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</w:tr>
      <w:tr w:rsidR="008477CB" w:rsidRPr="00D9188F" w14:paraId="6138D55B" w14:textId="3E9BE6EF" w:rsidTr="00BD0D70">
        <w:trPr>
          <w:cantSplit/>
          <w:tblHeader/>
        </w:trPr>
        <w:tc>
          <w:tcPr>
            <w:tcW w:w="2430" w:type="dxa"/>
          </w:tcPr>
          <w:p w14:paraId="1A4732CA" w14:textId="77777777" w:rsidR="008477CB" w:rsidRPr="00D9188F" w:rsidRDefault="008477CB" w:rsidP="002A7EBB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8743CA2" w14:textId="77777777" w:rsidR="008477CB" w:rsidRPr="00D9188F" w:rsidRDefault="008477CB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45" w:type="dxa"/>
          </w:tcPr>
          <w:p w14:paraId="5E46F71B" w14:textId="77777777" w:rsidR="008477CB" w:rsidRPr="00D9188F" w:rsidRDefault="008477CB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ประเทศที่</w:t>
            </w:r>
          </w:p>
          <w:p w14:paraId="6382A1FF" w14:textId="77777777" w:rsidR="008477CB" w:rsidRPr="00D9188F" w:rsidRDefault="008477CB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1566" w:type="dxa"/>
            <w:gridSpan w:val="3"/>
          </w:tcPr>
          <w:p w14:paraId="258D8FA7" w14:textId="77777777" w:rsidR="008477CB" w:rsidRPr="00D9188F" w:rsidRDefault="008477CB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2CCAF3E" w14:textId="77777777" w:rsidR="008477CB" w:rsidRPr="00D9188F" w:rsidRDefault="008477CB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416BB27E" w14:textId="77777777" w:rsidR="008477CB" w:rsidRPr="00D9188F" w:rsidRDefault="008477CB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2" w:type="dxa"/>
            <w:gridSpan w:val="3"/>
          </w:tcPr>
          <w:p w14:paraId="5BAB64DD" w14:textId="77777777" w:rsidR="008477CB" w:rsidRPr="00D9188F" w:rsidRDefault="008477CB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9494B00" w14:textId="77777777" w:rsidR="008477CB" w:rsidRPr="00D9188F" w:rsidRDefault="008477CB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BCF1B3C" w14:textId="77777777" w:rsidR="008477CB" w:rsidRPr="00D9188F" w:rsidRDefault="008477CB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584" w:type="dxa"/>
            <w:gridSpan w:val="3"/>
          </w:tcPr>
          <w:p w14:paraId="0354BDA5" w14:textId="77777777" w:rsidR="008477CB" w:rsidRPr="00D9188F" w:rsidRDefault="008477CB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4FC0555" w14:textId="77777777" w:rsidR="008477CB" w:rsidRPr="00D9188F" w:rsidRDefault="008477CB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3657608" w14:textId="77777777" w:rsidR="008477CB" w:rsidRPr="00D9188F" w:rsidRDefault="008477CB" w:rsidP="002A7E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495" w:type="dxa"/>
            <w:gridSpan w:val="3"/>
          </w:tcPr>
          <w:p w14:paraId="2B86B907" w14:textId="77777777" w:rsidR="008477CB" w:rsidRDefault="008477CB" w:rsidP="0002026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2494DC1" w14:textId="46AAF0F5" w:rsidR="008477CB" w:rsidRPr="00D9188F" w:rsidRDefault="008477CB" w:rsidP="0002026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75CE2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2362D281" w14:textId="77777777" w:rsidR="008477CB" w:rsidRDefault="008477CB" w:rsidP="0002026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649" w:type="dxa"/>
            <w:gridSpan w:val="3"/>
          </w:tcPr>
          <w:p w14:paraId="469AC831" w14:textId="77777777" w:rsidR="008477CB" w:rsidRDefault="008477CB" w:rsidP="0002026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B66C93F" w14:textId="72A36D91" w:rsidR="008477CB" w:rsidRDefault="008477CB" w:rsidP="0002026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8477CB">
              <w:rPr>
                <w:rFonts w:asciiTheme="majorBidi" w:hAnsiTheme="majorBidi"/>
                <w:sz w:val="20"/>
                <w:cs/>
                <w:lang w:bidi="th-TH"/>
              </w:rPr>
              <w:t>ราคาทุน - สุทธิ</w:t>
            </w:r>
          </w:p>
        </w:tc>
        <w:tc>
          <w:tcPr>
            <w:tcW w:w="181" w:type="dxa"/>
          </w:tcPr>
          <w:p w14:paraId="12405CDC" w14:textId="77777777" w:rsidR="008477CB" w:rsidRDefault="008477CB" w:rsidP="0002026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511" w:type="dxa"/>
            <w:gridSpan w:val="3"/>
          </w:tcPr>
          <w:p w14:paraId="7F4D57E9" w14:textId="77777777" w:rsidR="008477CB" w:rsidRDefault="008477CB" w:rsidP="0002026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DF73031" w14:textId="5532724A" w:rsidR="008477CB" w:rsidRDefault="008477CB" w:rsidP="0002026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</w:t>
            </w: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ปี</w:t>
            </w:r>
          </w:p>
        </w:tc>
      </w:tr>
      <w:tr w:rsidR="008477CB" w:rsidRPr="00B44C7B" w14:paraId="7399B5A3" w14:textId="0F00D20C" w:rsidTr="008477CB">
        <w:trPr>
          <w:cantSplit/>
          <w:tblHeader/>
        </w:trPr>
        <w:tc>
          <w:tcPr>
            <w:tcW w:w="2430" w:type="dxa"/>
          </w:tcPr>
          <w:p w14:paraId="78CD1461" w14:textId="77777777" w:rsidR="0032630C" w:rsidRPr="00D9188F" w:rsidRDefault="0032630C" w:rsidP="00A153A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</w:tcPr>
          <w:p w14:paraId="6E93D47B" w14:textId="77777777" w:rsidR="0032630C" w:rsidRPr="00D9188F" w:rsidRDefault="0032630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45" w:type="dxa"/>
          </w:tcPr>
          <w:p w14:paraId="384B6DA4" w14:textId="77777777" w:rsidR="0032630C" w:rsidRPr="00D9188F" w:rsidRDefault="0032630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9" w:type="dxa"/>
            <w:vAlign w:val="bottom"/>
          </w:tcPr>
          <w:p w14:paraId="40BA0944" w14:textId="4FC375D2" w:rsidR="0032630C" w:rsidRPr="00D9188F" w:rsidRDefault="00E537C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C0243A1" w14:textId="77777777" w:rsidR="0032630C" w:rsidRPr="00D9188F" w:rsidRDefault="0032630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57" w:type="dxa"/>
            <w:vAlign w:val="bottom"/>
          </w:tcPr>
          <w:p w14:paraId="3DE94DBB" w14:textId="49F3124E" w:rsidR="0032630C" w:rsidRPr="00D9188F" w:rsidRDefault="00E537C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2567</w:t>
            </w:r>
          </w:p>
        </w:tc>
        <w:tc>
          <w:tcPr>
            <w:tcW w:w="178" w:type="dxa"/>
            <w:vAlign w:val="bottom"/>
          </w:tcPr>
          <w:p w14:paraId="3A57DB65" w14:textId="77777777" w:rsidR="0032630C" w:rsidRPr="00D9188F" w:rsidRDefault="0032630C" w:rsidP="00A15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776" w:type="dxa"/>
            <w:vAlign w:val="bottom"/>
          </w:tcPr>
          <w:p w14:paraId="57889113" w14:textId="470CEC36" w:rsidR="0032630C" w:rsidRPr="00D9188F" w:rsidRDefault="00E537C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2D326882" w14:textId="77777777" w:rsidR="0032630C" w:rsidRPr="00D9188F" w:rsidRDefault="0032630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8" w:type="dxa"/>
            <w:vAlign w:val="bottom"/>
          </w:tcPr>
          <w:p w14:paraId="01E01E91" w14:textId="091E59B7" w:rsidR="0032630C" w:rsidRPr="00D9188F" w:rsidRDefault="00E537C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0E016444" w14:textId="77777777" w:rsidR="0032630C" w:rsidRPr="0032630C" w:rsidRDefault="0032630C" w:rsidP="00A15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66703209" w14:textId="767960CF" w:rsidR="0032630C" w:rsidRPr="00D9188F" w:rsidRDefault="00E537C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93C6FFD" w14:textId="77777777" w:rsidR="0032630C" w:rsidRPr="00D9188F" w:rsidRDefault="0032630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EA12C42" w14:textId="6343FF8E" w:rsidR="0032630C" w:rsidRPr="00D9188F" w:rsidRDefault="00E537C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282B9075" w14:textId="77777777" w:rsidR="0032630C" w:rsidRPr="00D9188F" w:rsidRDefault="0032630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2A519FFD" w14:textId="427D83C1" w:rsidR="0032630C" w:rsidRPr="00D9188F" w:rsidRDefault="00E537C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18736B54" w14:textId="77777777" w:rsidR="0032630C" w:rsidRPr="00D9188F" w:rsidRDefault="0032630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1EE934C2" w14:textId="6FEC2EC7" w:rsidR="0032630C" w:rsidRPr="00D9188F" w:rsidRDefault="00E537C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2567</w:t>
            </w:r>
          </w:p>
        </w:tc>
        <w:tc>
          <w:tcPr>
            <w:tcW w:w="178" w:type="dxa"/>
          </w:tcPr>
          <w:p w14:paraId="27590E0F" w14:textId="77777777" w:rsidR="0032630C" w:rsidRPr="00E163B1" w:rsidRDefault="0032630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13" w:type="dxa"/>
          </w:tcPr>
          <w:p w14:paraId="3620239A" w14:textId="4699FCED" w:rsidR="0032630C" w:rsidRPr="00E163B1" w:rsidRDefault="00E537C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2568</w:t>
            </w:r>
          </w:p>
        </w:tc>
        <w:tc>
          <w:tcPr>
            <w:tcW w:w="180" w:type="dxa"/>
          </w:tcPr>
          <w:p w14:paraId="4281A1AC" w14:textId="0F9A2CA7" w:rsidR="0032630C" w:rsidRPr="00E163B1" w:rsidRDefault="0032630C" w:rsidP="0032630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56" w:type="dxa"/>
          </w:tcPr>
          <w:p w14:paraId="2A1AB500" w14:textId="6573FF8E" w:rsidR="0032630C" w:rsidRPr="00E163B1" w:rsidRDefault="00E537C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2567</w:t>
            </w:r>
          </w:p>
        </w:tc>
        <w:tc>
          <w:tcPr>
            <w:tcW w:w="181" w:type="dxa"/>
          </w:tcPr>
          <w:p w14:paraId="4052812A" w14:textId="77777777" w:rsidR="0032630C" w:rsidRPr="00E163B1" w:rsidRDefault="0032630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74" w:type="dxa"/>
          </w:tcPr>
          <w:p w14:paraId="6048467A" w14:textId="4C3E4574" w:rsidR="0032630C" w:rsidRPr="00E163B1" w:rsidRDefault="00E537C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2568</w:t>
            </w:r>
          </w:p>
        </w:tc>
        <w:tc>
          <w:tcPr>
            <w:tcW w:w="181" w:type="dxa"/>
          </w:tcPr>
          <w:p w14:paraId="5F9A89AA" w14:textId="77777777" w:rsidR="0032630C" w:rsidRPr="00E163B1" w:rsidRDefault="0032630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56" w:type="dxa"/>
          </w:tcPr>
          <w:p w14:paraId="2D86CEC8" w14:textId="151B2BA0" w:rsidR="0032630C" w:rsidRPr="00E163B1" w:rsidRDefault="00E537CC" w:rsidP="00A153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/>
              </w:rPr>
              <w:t>2567</w:t>
            </w:r>
          </w:p>
        </w:tc>
      </w:tr>
      <w:tr w:rsidR="008477CB" w:rsidRPr="00D9188F" w14:paraId="23F8279C" w14:textId="27B79FE1" w:rsidTr="008477CB">
        <w:trPr>
          <w:cantSplit/>
          <w:trHeight w:val="270"/>
        </w:trPr>
        <w:tc>
          <w:tcPr>
            <w:tcW w:w="2430" w:type="dxa"/>
          </w:tcPr>
          <w:p w14:paraId="6ADA3323" w14:textId="77777777" w:rsidR="0032630C" w:rsidRPr="00D9188F" w:rsidRDefault="0032630C" w:rsidP="002A7E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4FE8A88B" w14:textId="77777777" w:rsidR="0032630C" w:rsidRPr="00D9188F" w:rsidRDefault="0032630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45" w:type="dxa"/>
          </w:tcPr>
          <w:p w14:paraId="2B96CCD1" w14:textId="77777777" w:rsidR="0032630C" w:rsidRPr="00D9188F" w:rsidRDefault="0032630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566" w:type="dxa"/>
            <w:gridSpan w:val="3"/>
          </w:tcPr>
          <w:p w14:paraId="533C2C1E" w14:textId="77777777" w:rsidR="0032630C" w:rsidRPr="00D9188F" w:rsidRDefault="0032630C" w:rsidP="006C22D9">
            <w:pPr>
              <w:tabs>
                <w:tab w:val="left" w:pos="188"/>
                <w:tab w:val="left" w:pos="1535"/>
              </w:tabs>
              <w:spacing w:line="240" w:lineRule="auto"/>
              <w:ind w:right="187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78" w:type="dxa"/>
          </w:tcPr>
          <w:p w14:paraId="46754B99" w14:textId="77777777" w:rsidR="0032630C" w:rsidRPr="00D9188F" w:rsidRDefault="0032630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151" w:type="dxa"/>
            <w:gridSpan w:val="11"/>
          </w:tcPr>
          <w:p w14:paraId="1CE1F81D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  <w:tc>
          <w:tcPr>
            <w:tcW w:w="178" w:type="dxa"/>
          </w:tcPr>
          <w:p w14:paraId="3E7B95E2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713" w:type="dxa"/>
          </w:tcPr>
          <w:p w14:paraId="2358BA9B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D4C78EC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756" w:type="dxa"/>
          </w:tcPr>
          <w:p w14:paraId="25B2FDCB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81" w:type="dxa"/>
          </w:tcPr>
          <w:p w14:paraId="710030D4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674" w:type="dxa"/>
          </w:tcPr>
          <w:p w14:paraId="459B86E2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81" w:type="dxa"/>
          </w:tcPr>
          <w:p w14:paraId="0B79E21B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656" w:type="dxa"/>
          </w:tcPr>
          <w:p w14:paraId="4A7D50AE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</w:p>
        </w:tc>
      </w:tr>
      <w:tr w:rsidR="008477CB" w:rsidRPr="00B44C7B" w14:paraId="44AB3000" w14:textId="448D0A2A" w:rsidTr="008477CB">
        <w:trPr>
          <w:cantSplit/>
          <w:trHeight w:val="270"/>
        </w:trPr>
        <w:tc>
          <w:tcPr>
            <w:tcW w:w="2430" w:type="dxa"/>
          </w:tcPr>
          <w:p w14:paraId="0214528F" w14:textId="77777777" w:rsidR="0032630C" w:rsidRPr="00D9188F" w:rsidRDefault="0032630C" w:rsidP="002A7E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0AFE4FB" w14:textId="77777777" w:rsidR="0032630C" w:rsidRPr="00D9188F" w:rsidRDefault="0032630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45" w:type="dxa"/>
          </w:tcPr>
          <w:p w14:paraId="56F05165" w14:textId="77777777" w:rsidR="0032630C" w:rsidRPr="00D9188F" w:rsidRDefault="0032630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9" w:type="dxa"/>
          </w:tcPr>
          <w:p w14:paraId="5C6F62DC" w14:textId="77777777" w:rsidR="0032630C" w:rsidRPr="00D9188F" w:rsidRDefault="0032630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38308397" w14:textId="77777777" w:rsidR="0032630C" w:rsidRPr="00D9188F" w:rsidRDefault="0032630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57" w:type="dxa"/>
          </w:tcPr>
          <w:p w14:paraId="38350063" w14:textId="77777777" w:rsidR="0032630C" w:rsidRPr="00D9188F" w:rsidRDefault="0032630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645CA935" w14:textId="77777777" w:rsidR="0032630C" w:rsidRPr="00D9188F" w:rsidRDefault="0032630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76" w:type="dxa"/>
          </w:tcPr>
          <w:p w14:paraId="51D44EE3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58E3453D" w14:textId="77777777" w:rsidR="0032630C" w:rsidRPr="00D9188F" w:rsidRDefault="0032630C" w:rsidP="002A7EB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8" w:type="dxa"/>
          </w:tcPr>
          <w:p w14:paraId="21E408C8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431AF68" w14:textId="77777777" w:rsidR="0032630C" w:rsidRPr="00D9188F" w:rsidRDefault="0032630C" w:rsidP="002A7EB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</w:tcPr>
          <w:p w14:paraId="4122FEF3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769B85C4" w14:textId="77777777" w:rsidR="0032630C" w:rsidRPr="00D9188F" w:rsidRDefault="0032630C" w:rsidP="002A7EB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767BA12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715A26C4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A8E326D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2C3157F1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</w:tcPr>
          <w:p w14:paraId="7C0771F1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5E1DAC99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3" w:type="dxa"/>
          </w:tcPr>
          <w:p w14:paraId="57E2EB57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3FB5971F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6" w:type="dxa"/>
          </w:tcPr>
          <w:p w14:paraId="630CD478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</w:tcPr>
          <w:p w14:paraId="4C6314B5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4" w:type="dxa"/>
          </w:tcPr>
          <w:p w14:paraId="5B77D614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</w:tcPr>
          <w:p w14:paraId="082501EE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56" w:type="dxa"/>
          </w:tcPr>
          <w:p w14:paraId="71CBB6C2" w14:textId="77777777" w:rsidR="0032630C" w:rsidRPr="00D9188F" w:rsidRDefault="0032630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CE04D2" w:rsidRPr="00B44C7B" w14:paraId="5140EC5E" w14:textId="2F2F37F3" w:rsidTr="00CA040D">
        <w:trPr>
          <w:cantSplit/>
          <w:trHeight w:val="270"/>
        </w:trPr>
        <w:tc>
          <w:tcPr>
            <w:tcW w:w="2430" w:type="dxa"/>
          </w:tcPr>
          <w:p w14:paraId="765D36CE" w14:textId="77777777" w:rsidR="00CE04D2" w:rsidRPr="00D9188F" w:rsidRDefault="00CE04D2" w:rsidP="00CE04D2">
            <w:pPr>
              <w:spacing w:line="240" w:lineRule="auto"/>
              <w:ind w:left="191" w:right="-1157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กรีนเอิร์ธพาวเวอร์ </w:t>
            </w:r>
            <w:r w:rsidRPr="00D9188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ไทยแลนด์</w:t>
            </w:r>
            <w:r w:rsidRPr="00D9188F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14:paraId="710C6FA0" w14:textId="77777777" w:rsidR="00CE04D2" w:rsidRPr="00D9188F" w:rsidRDefault="00CE04D2" w:rsidP="00CE04D2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45" w:type="dxa"/>
            <w:vAlign w:val="bottom"/>
          </w:tcPr>
          <w:p w14:paraId="05233175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29" w:type="dxa"/>
            <w:vAlign w:val="bottom"/>
          </w:tcPr>
          <w:p w14:paraId="322D115F" w14:textId="0B652B39" w:rsidR="00CE04D2" w:rsidRPr="00D9188F" w:rsidRDefault="00E537CC" w:rsidP="00CE04D2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06004860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57" w:type="dxa"/>
            <w:vAlign w:val="bottom"/>
          </w:tcPr>
          <w:p w14:paraId="53E53CB4" w14:textId="54941E8F" w:rsidR="00CE04D2" w:rsidRPr="00D9188F" w:rsidRDefault="00E537CC" w:rsidP="00CE04D2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14:paraId="1C569737" w14:textId="77777777" w:rsidR="00CE04D2" w:rsidRPr="00D9188F" w:rsidRDefault="00CE04D2" w:rsidP="00CE04D2">
            <w:pPr>
              <w:tabs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14:paraId="40F3D9F2" w14:textId="4EAFA7F6" w:rsidR="00CE04D2" w:rsidRPr="00D9188F" w:rsidRDefault="00E537CC" w:rsidP="00CE04D2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left="-79" w:right="-216" w:hanging="16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CE04D2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658</w:t>
            </w:r>
            <w:r w:rsidR="00CE04D2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290</w:t>
            </w:r>
          </w:p>
        </w:tc>
        <w:tc>
          <w:tcPr>
            <w:tcW w:w="178" w:type="dxa"/>
            <w:vAlign w:val="bottom"/>
          </w:tcPr>
          <w:p w14:paraId="65FCDEE5" w14:textId="77777777" w:rsidR="00CE04D2" w:rsidRPr="00D9188F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8" w:type="dxa"/>
            <w:vAlign w:val="bottom"/>
          </w:tcPr>
          <w:p w14:paraId="30FFEA0F" w14:textId="6DB40F37" w:rsidR="00CE04D2" w:rsidRPr="00D9188F" w:rsidRDefault="00E537CC" w:rsidP="00CE04D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Theme="majorBidi" w:hAnsiTheme="majorBidi" w:cstheme="majorBidi"/>
                <w:sz w:val="2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CE04D2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658</w:t>
            </w:r>
            <w:r w:rsidR="00CE04D2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64C30662" w14:textId="77777777" w:rsidR="00CE04D2" w:rsidRPr="00D9188F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vAlign w:val="bottom"/>
          </w:tcPr>
          <w:p w14:paraId="28D8BBA3" w14:textId="1A68EA0C" w:rsidR="00CE04D2" w:rsidRPr="00D9188F" w:rsidRDefault="00E537CC" w:rsidP="00CE0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958</w:t>
            </w:r>
            <w:r w:rsidR="00CE04D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1DA3347C" w14:textId="77777777" w:rsidR="00CE04D2" w:rsidRPr="00D9188F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9212B7A" w14:textId="0BDB2B1B" w:rsidR="00CE04D2" w:rsidRPr="00D9188F" w:rsidRDefault="00E537CC" w:rsidP="00CE04D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304" w:right="46" w:hanging="73"/>
              <w:rPr>
                <w:rFonts w:asciiTheme="majorBidi" w:hAnsiTheme="majorBidi" w:cstheme="majorBidi"/>
                <w:sz w:val="2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958</w:t>
            </w:r>
            <w:r w:rsidR="00CE04D2" w:rsidRPr="00D9188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288DA42A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CDFA59D" w14:textId="04F2FDB5" w:rsidR="00CE04D2" w:rsidRPr="00BA3B29" w:rsidRDefault="00CE04D2" w:rsidP="00CE04D2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125" w:right="-79" w:hanging="136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AE16762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0447CAEF" w14:textId="4094EF67" w:rsidR="00CE04D2" w:rsidRPr="00D9188F" w:rsidRDefault="00CE04D2" w:rsidP="00CE04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A3B2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81F35B5" w14:textId="77777777" w:rsidR="00CE04D2" w:rsidRPr="00BA3B29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713" w:type="dxa"/>
            <w:vAlign w:val="bottom"/>
          </w:tcPr>
          <w:p w14:paraId="2B9881CA" w14:textId="2294684D" w:rsidR="00CE04D2" w:rsidRPr="00BA3B29" w:rsidRDefault="00E537CC" w:rsidP="00CE04D2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958</w:t>
            </w:r>
            <w:r w:rsidR="00CE04D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</w:tcPr>
          <w:p w14:paraId="4AA48E7A" w14:textId="77777777" w:rsidR="00CE04D2" w:rsidRPr="00BA3B29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756" w:type="dxa"/>
            <w:vAlign w:val="bottom"/>
          </w:tcPr>
          <w:p w14:paraId="76FA75A7" w14:textId="39D5458F" w:rsidR="00CE04D2" w:rsidRPr="00BA3B29" w:rsidRDefault="00E537CC" w:rsidP="00CE04D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958</w:t>
            </w:r>
            <w:r w:rsidR="00CE04D2" w:rsidRPr="00D9188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679</w:t>
            </w:r>
          </w:p>
        </w:tc>
        <w:tc>
          <w:tcPr>
            <w:tcW w:w="181" w:type="dxa"/>
          </w:tcPr>
          <w:p w14:paraId="74F6CD53" w14:textId="77777777" w:rsidR="00CE04D2" w:rsidRPr="00BA3B29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74" w:type="dxa"/>
            <w:vAlign w:val="bottom"/>
          </w:tcPr>
          <w:p w14:paraId="3EF26EE9" w14:textId="64A8323F" w:rsidR="00CE04D2" w:rsidRPr="00BA3B29" w:rsidRDefault="00CE04D2" w:rsidP="00CE04D2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ECE8133" w14:textId="77777777" w:rsidR="00CE04D2" w:rsidRPr="00BA3B29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56" w:type="dxa"/>
            <w:vAlign w:val="bottom"/>
          </w:tcPr>
          <w:p w14:paraId="41822857" w14:textId="10B4239B" w:rsidR="00CE04D2" w:rsidRPr="00BA3B29" w:rsidRDefault="00CE04D2" w:rsidP="00CE04D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CE04D2" w:rsidRPr="00B44C7B" w14:paraId="5FBA84E5" w14:textId="39525AE3" w:rsidTr="00CA040D">
        <w:trPr>
          <w:cantSplit/>
          <w:trHeight w:val="270"/>
        </w:trPr>
        <w:tc>
          <w:tcPr>
            <w:tcW w:w="2430" w:type="dxa"/>
          </w:tcPr>
          <w:p w14:paraId="42B8BF2B" w14:textId="77777777" w:rsidR="00CE04D2" w:rsidRPr="00D9188F" w:rsidRDefault="00CE04D2" w:rsidP="00CE04D2">
            <w:pPr>
              <w:spacing w:line="240" w:lineRule="auto"/>
              <w:ind w:left="191" w:right="-1157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448AB97A" w14:textId="77777777" w:rsidR="00CE04D2" w:rsidRPr="00D9188F" w:rsidRDefault="00CE04D2" w:rsidP="00CE04D2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18FA4388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53FD7373" w14:textId="77777777" w:rsidR="00CE04D2" w:rsidRPr="00D9188F" w:rsidRDefault="00CE04D2" w:rsidP="00CE04D2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D42E1B6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57" w:type="dxa"/>
            <w:vAlign w:val="bottom"/>
          </w:tcPr>
          <w:p w14:paraId="49D9E247" w14:textId="77777777" w:rsidR="00CE04D2" w:rsidRPr="00D9188F" w:rsidRDefault="00CE04D2" w:rsidP="00CE04D2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6CA8B7E" w14:textId="77777777" w:rsidR="00CE04D2" w:rsidRPr="00D9188F" w:rsidRDefault="00CE04D2" w:rsidP="00CE04D2">
            <w:pPr>
              <w:tabs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14:paraId="63564879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right="-216" w:hanging="1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02732C9" w14:textId="77777777" w:rsidR="00CE04D2" w:rsidRPr="00D9188F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8" w:type="dxa"/>
            <w:vAlign w:val="bottom"/>
          </w:tcPr>
          <w:p w14:paraId="7AD400EA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33FE2E" w14:textId="77777777" w:rsidR="00CE04D2" w:rsidRPr="00D9188F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vAlign w:val="bottom"/>
          </w:tcPr>
          <w:p w14:paraId="0FAB059A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02A516" w14:textId="77777777" w:rsidR="00CE04D2" w:rsidRPr="00D9188F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384030E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304" w:right="-61" w:hanging="7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75DD31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6B387FB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074603B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1B9C8C2E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3E2F4028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3" w:type="dxa"/>
            <w:vAlign w:val="bottom"/>
          </w:tcPr>
          <w:p w14:paraId="714868E5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DA8D7E1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56" w:type="dxa"/>
            <w:vAlign w:val="bottom"/>
          </w:tcPr>
          <w:p w14:paraId="37237336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3790FFCF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74" w:type="dxa"/>
            <w:vAlign w:val="bottom"/>
          </w:tcPr>
          <w:p w14:paraId="0C597623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5C54085A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56" w:type="dxa"/>
            <w:vAlign w:val="bottom"/>
          </w:tcPr>
          <w:p w14:paraId="277582AB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CE04D2" w:rsidRPr="00B44C7B" w14:paraId="4870BA78" w14:textId="6222A98B" w:rsidTr="00CA040D">
        <w:trPr>
          <w:cantSplit/>
        </w:trPr>
        <w:tc>
          <w:tcPr>
            <w:tcW w:w="2430" w:type="dxa"/>
          </w:tcPr>
          <w:p w14:paraId="11892A46" w14:textId="77777777" w:rsidR="00CE04D2" w:rsidRPr="00D9188F" w:rsidRDefault="00CE04D2" w:rsidP="00CE04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5627742E" w14:textId="77777777" w:rsidR="00CE04D2" w:rsidRPr="00D9188F" w:rsidRDefault="00CE04D2" w:rsidP="00CE04D2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14:paraId="42A0DDC1" w14:textId="77777777" w:rsidR="00CE04D2" w:rsidRPr="00D9188F" w:rsidRDefault="00CE04D2" w:rsidP="00CE04D2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9" w:type="dxa"/>
            <w:vAlign w:val="bottom"/>
          </w:tcPr>
          <w:p w14:paraId="3068152C" w14:textId="77777777" w:rsidR="00CE04D2" w:rsidRPr="00D9188F" w:rsidRDefault="00CE04D2" w:rsidP="00CE04D2">
            <w:pPr>
              <w:tabs>
                <w:tab w:val="decimal" w:pos="46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24010D95" w14:textId="77777777" w:rsidR="00CE04D2" w:rsidRPr="00D9188F" w:rsidRDefault="00CE04D2" w:rsidP="00CE04D2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  <w:vAlign w:val="bottom"/>
          </w:tcPr>
          <w:p w14:paraId="5772C360" w14:textId="77777777" w:rsidR="00CE04D2" w:rsidRPr="00D9188F" w:rsidRDefault="00CE04D2" w:rsidP="00CE04D2">
            <w:pPr>
              <w:tabs>
                <w:tab w:val="decimal" w:pos="461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68BE2731" w14:textId="77777777" w:rsidR="00CE04D2" w:rsidRPr="00D9188F" w:rsidRDefault="00CE04D2" w:rsidP="00CE04D2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14:paraId="61F28387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 w:hanging="168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FACAE22" w14:textId="77777777" w:rsidR="00CE04D2" w:rsidRPr="00D9188F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8" w:type="dxa"/>
            <w:vAlign w:val="bottom"/>
          </w:tcPr>
          <w:p w14:paraId="0EA10AE6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2BC40A" w14:textId="77777777" w:rsidR="00CE04D2" w:rsidRPr="00D9188F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4" w:type="dxa"/>
            <w:vAlign w:val="bottom"/>
          </w:tcPr>
          <w:p w14:paraId="510C8D19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8DCD46" w14:textId="77777777" w:rsidR="00CE04D2" w:rsidRPr="00D9188F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008E46E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304" w:right="-61" w:hanging="73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2FF5F2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AFB48A3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1E8948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4F855091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right="504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32C72166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right="504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13" w:type="dxa"/>
            <w:vAlign w:val="bottom"/>
          </w:tcPr>
          <w:p w14:paraId="7C9B6FF9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left="-79" w:right="-167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C474DCD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right="504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56" w:type="dxa"/>
            <w:vAlign w:val="bottom"/>
          </w:tcPr>
          <w:p w14:paraId="52C04C2E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right="504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6B6A28D8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right="504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74" w:type="dxa"/>
            <w:vAlign w:val="bottom"/>
          </w:tcPr>
          <w:p w14:paraId="61FAC3D1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right="504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5D1C56A5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right="504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56" w:type="dxa"/>
            <w:vAlign w:val="bottom"/>
          </w:tcPr>
          <w:p w14:paraId="66CF2803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right="504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CE04D2" w:rsidRPr="00B44C7B" w14:paraId="2BCA5919" w14:textId="343EF839" w:rsidTr="00CA040D">
        <w:trPr>
          <w:cantSplit/>
        </w:trPr>
        <w:tc>
          <w:tcPr>
            <w:tcW w:w="2430" w:type="dxa"/>
          </w:tcPr>
          <w:p w14:paraId="27AE67BC" w14:textId="77777777" w:rsidR="00CE04D2" w:rsidRPr="00D9188F" w:rsidRDefault="00CE04D2" w:rsidP="00CE04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1350" w:type="dxa"/>
            <w:vAlign w:val="bottom"/>
          </w:tcPr>
          <w:p w14:paraId="68CE5E7A" w14:textId="77777777" w:rsidR="00CE04D2" w:rsidRPr="00D9188F" w:rsidRDefault="00CE04D2" w:rsidP="00CE04D2">
            <w:pPr>
              <w:tabs>
                <w:tab w:val="decimal" w:pos="461"/>
              </w:tabs>
              <w:spacing w:line="240" w:lineRule="auto"/>
              <w:ind w:left="-175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ธุรกิจก๊าซธรรมชาติอัดสำหรับอุตสาหกรรม</w:t>
            </w:r>
          </w:p>
        </w:tc>
        <w:tc>
          <w:tcPr>
            <w:tcW w:w="945" w:type="dxa"/>
            <w:vAlign w:val="bottom"/>
          </w:tcPr>
          <w:p w14:paraId="500B5D97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29" w:type="dxa"/>
            <w:vAlign w:val="bottom"/>
          </w:tcPr>
          <w:p w14:paraId="5F123994" w14:textId="068918FE" w:rsidR="00CE04D2" w:rsidRPr="00D9188F" w:rsidRDefault="00E537CC" w:rsidP="00CE04D2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5937C6CB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57" w:type="dxa"/>
            <w:vAlign w:val="bottom"/>
          </w:tcPr>
          <w:p w14:paraId="4BD24664" w14:textId="4691DECB" w:rsidR="00CE04D2" w:rsidRPr="00D9188F" w:rsidRDefault="00E537CC" w:rsidP="00CE04D2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178" w:type="dxa"/>
            <w:vAlign w:val="bottom"/>
          </w:tcPr>
          <w:p w14:paraId="5CE352B4" w14:textId="77777777" w:rsidR="00CE04D2" w:rsidRPr="00D9188F" w:rsidRDefault="00CE04D2" w:rsidP="00CE04D2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14:paraId="17E89E35" w14:textId="2061BB14" w:rsidR="00CE04D2" w:rsidRPr="00D9188F" w:rsidRDefault="00E537CC" w:rsidP="00CE04D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6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411</w:t>
            </w:r>
            <w:r w:rsidR="00CE04D2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78" w:type="dxa"/>
            <w:vAlign w:val="bottom"/>
          </w:tcPr>
          <w:p w14:paraId="520A106C" w14:textId="77777777" w:rsidR="00CE04D2" w:rsidRPr="00D9188F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8" w:type="dxa"/>
            <w:vAlign w:val="bottom"/>
          </w:tcPr>
          <w:p w14:paraId="6724EFC6" w14:textId="702F9136" w:rsidR="00CE04D2" w:rsidRPr="008477CB" w:rsidRDefault="00E537CC" w:rsidP="00CE04D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411</w:t>
            </w:r>
            <w:r w:rsidR="00CE04D2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0F0F7864" w14:textId="77777777" w:rsidR="00CE04D2" w:rsidRPr="00D9188F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4" w:type="dxa"/>
            <w:vAlign w:val="bottom"/>
          </w:tcPr>
          <w:p w14:paraId="5F8A58A9" w14:textId="77167013" w:rsidR="00CE04D2" w:rsidRPr="00D9188F" w:rsidRDefault="00E537CC" w:rsidP="00CE04D2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210</w:t>
            </w:r>
            <w:r w:rsidR="00CE04D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59783E69" w14:textId="77777777" w:rsidR="00CE04D2" w:rsidRPr="00D9188F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4FF1503" w14:textId="11E03761" w:rsidR="00CE04D2" w:rsidRPr="00D9188F" w:rsidRDefault="00E537CC" w:rsidP="00CE04D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304" w:right="46" w:hanging="73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210</w:t>
            </w:r>
            <w:r w:rsidR="00CE04D2" w:rsidRPr="008477C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78D6103E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73A19FA" w14:textId="78FBB2A3" w:rsidR="00CE04D2" w:rsidRPr="00BA3B29" w:rsidRDefault="00CE04D2" w:rsidP="00CE04D2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125" w:right="-79" w:hanging="136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B03649D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6C3797E0" w14:textId="23EBC6C0" w:rsidR="00CE04D2" w:rsidRPr="00BA3B29" w:rsidRDefault="00CE04D2" w:rsidP="00CE04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A3B2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23D84F6" w14:textId="77777777" w:rsidR="00CE04D2" w:rsidRPr="00BA3B29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713" w:type="dxa"/>
            <w:vAlign w:val="bottom"/>
          </w:tcPr>
          <w:p w14:paraId="5D55C71E" w14:textId="5D91F863" w:rsidR="00CE04D2" w:rsidRPr="00BA3B29" w:rsidRDefault="00E537CC" w:rsidP="00CE04D2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210</w:t>
            </w:r>
            <w:r w:rsidR="00CE04D2" w:rsidRPr="00CE04D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</w:tcPr>
          <w:p w14:paraId="5DD1BDB2" w14:textId="77777777" w:rsidR="00CE04D2" w:rsidRPr="00BA3B29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756" w:type="dxa"/>
            <w:vAlign w:val="bottom"/>
          </w:tcPr>
          <w:p w14:paraId="0631D289" w14:textId="60F2DDF5" w:rsidR="00CE04D2" w:rsidRPr="00BA3B29" w:rsidRDefault="00E537CC" w:rsidP="00CE04D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210</w:t>
            </w:r>
            <w:r w:rsidR="00CE04D2" w:rsidRPr="008477C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181" w:type="dxa"/>
          </w:tcPr>
          <w:p w14:paraId="442989A6" w14:textId="77777777" w:rsidR="00CE04D2" w:rsidRPr="00BA3B29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74" w:type="dxa"/>
            <w:vAlign w:val="bottom"/>
          </w:tcPr>
          <w:p w14:paraId="18CA8457" w14:textId="239C8690" w:rsidR="00CE04D2" w:rsidRPr="00BA3B29" w:rsidRDefault="00CE04D2" w:rsidP="00CE04D2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404ECA10" w14:textId="77777777" w:rsidR="00CE04D2" w:rsidRPr="00BA3B29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56" w:type="dxa"/>
            <w:vAlign w:val="bottom"/>
          </w:tcPr>
          <w:p w14:paraId="6EC56338" w14:textId="69C6BE68" w:rsidR="00CE04D2" w:rsidRPr="00BA3B29" w:rsidRDefault="00CE04D2" w:rsidP="00CE04D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CE04D2" w:rsidRPr="00B44C7B" w14:paraId="7612CA45" w14:textId="257C443F" w:rsidTr="00CA040D">
        <w:trPr>
          <w:cantSplit/>
        </w:trPr>
        <w:tc>
          <w:tcPr>
            <w:tcW w:w="2430" w:type="dxa"/>
          </w:tcPr>
          <w:p w14:paraId="0CC8DD24" w14:textId="77777777" w:rsidR="00CE04D2" w:rsidRPr="00D9188F" w:rsidRDefault="00CE04D2" w:rsidP="00CE04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1350" w:type="dxa"/>
            <w:vAlign w:val="bottom"/>
          </w:tcPr>
          <w:p w14:paraId="10D86561" w14:textId="77777777" w:rsidR="00CE04D2" w:rsidRPr="00D9188F" w:rsidRDefault="00CE04D2" w:rsidP="00CE04D2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ธุรกิจปลูกและจำหน่ายกัญชา กัญชง</w:t>
            </w:r>
          </w:p>
        </w:tc>
        <w:tc>
          <w:tcPr>
            <w:tcW w:w="945" w:type="dxa"/>
            <w:vAlign w:val="bottom"/>
          </w:tcPr>
          <w:p w14:paraId="58B5EFA9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29" w:type="dxa"/>
            <w:vAlign w:val="bottom"/>
          </w:tcPr>
          <w:p w14:paraId="56B813CA" w14:textId="694D5C9E" w:rsidR="00CE04D2" w:rsidRPr="00D9188F" w:rsidRDefault="00E537CC" w:rsidP="00CE04D2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="00CE04D2" w:rsidRPr="00D9188F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6EDC0DB6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57" w:type="dxa"/>
            <w:vAlign w:val="bottom"/>
          </w:tcPr>
          <w:p w14:paraId="0B06FD73" w14:textId="54A91ED4" w:rsidR="00CE04D2" w:rsidRPr="00D9188F" w:rsidRDefault="00E537CC" w:rsidP="00CE04D2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="00CE04D2" w:rsidRPr="00D9188F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</w:p>
        </w:tc>
        <w:tc>
          <w:tcPr>
            <w:tcW w:w="178" w:type="dxa"/>
            <w:vAlign w:val="bottom"/>
          </w:tcPr>
          <w:p w14:paraId="2635E1D9" w14:textId="77777777" w:rsidR="00CE04D2" w:rsidRPr="00D9188F" w:rsidRDefault="00CE04D2" w:rsidP="00CE04D2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14:paraId="7C25F6BA" w14:textId="693C3AFA" w:rsidR="00CE04D2" w:rsidRPr="00D9188F" w:rsidRDefault="00E537CC" w:rsidP="00CE04D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6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CE04D2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250</w:t>
            </w:r>
          </w:p>
        </w:tc>
        <w:tc>
          <w:tcPr>
            <w:tcW w:w="178" w:type="dxa"/>
            <w:vAlign w:val="bottom"/>
          </w:tcPr>
          <w:p w14:paraId="577746EA" w14:textId="77777777" w:rsidR="00CE04D2" w:rsidRPr="00D9188F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8" w:type="dxa"/>
            <w:vAlign w:val="bottom"/>
          </w:tcPr>
          <w:p w14:paraId="15E856E7" w14:textId="54319EFE" w:rsidR="00CE04D2" w:rsidRPr="008477CB" w:rsidRDefault="00E537CC" w:rsidP="00CE04D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CE04D2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0D5A91DF" w14:textId="77777777" w:rsidR="00CE04D2" w:rsidRPr="00D9188F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69AC318" w14:textId="670FC158" w:rsidR="00CE04D2" w:rsidRPr="000F3817" w:rsidRDefault="00E537CC" w:rsidP="00CE04D2">
            <w:pPr>
              <w:pStyle w:val="acctfourfigures"/>
              <w:tabs>
                <w:tab w:val="clear" w:pos="765"/>
              </w:tabs>
              <w:spacing w:line="240" w:lineRule="auto"/>
              <w:ind w:left="-79" w:right="-197" w:hanging="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CE04D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</w:p>
        </w:tc>
        <w:tc>
          <w:tcPr>
            <w:tcW w:w="180" w:type="dxa"/>
            <w:vAlign w:val="bottom"/>
          </w:tcPr>
          <w:p w14:paraId="5A3B5A91" w14:textId="77777777" w:rsidR="00CE04D2" w:rsidRPr="00D9188F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20E4744" w14:textId="5F314925" w:rsidR="00CE04D2" w:rsidRPr="00D9188F" w:rsidRDefault="00E537CC" w:rsidP="00CE04D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304" w:right="46" w:hanging="73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CE04D2" w:rsidRPr="008477C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</w:p>
        </w:tc>
        <w:tc>
          <w:tcPr>
            <w:tcW w:w="180" w:type="dxa"/>
            <w:vAlign w:val="bottom"/>
          </w:tcPr>
          <w:p w14:paraId="68D0C654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C55816C" w14:textId="1758D7C1" w:rsidR="00CE04D2" w:rsidRPr="00BA3B29" w:rsidRDefault="00D82B14" w:rsidP="00D82B14">
            <w:pPr>
              <w:pStyle w:val="acctfourfigures"/>
              <w:tabs>
                <w:tab w:val="clear" w:pos="765"/>
                <w:tab w:val="decimal" w:pos="417"/>
              </w:tabs>
              <w:spacing w:line="240" w:lineRule="auto"/>
              <w:ind w:left="-125" w:right="-79" w:hanging="136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752DE34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</w:tcPr>
          <w:p w14:paraId="71236627" w14:textId="241D8311" w:rsidR="00CE04D2" w:rsidRPr="00BA3B29" w:rsidRDefault="00CE04D2" w:rsidP="00CE04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A3B2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1AAF47F" w14:textId="77777777" w:rsidR="00CE04D2" w:rsidRPr="00BA3B29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1879DEF5" w14:textId="59FA4CA1" w:rsidR="00CE04D2" w:rsidRPr="00BA3B29" w:rsidRDefault="00C43DEC" w:rsidP="00C43DEC">
            <w:pPr>
              <w:pStyle w:val="acctfourfigures"/>
              <w:tabs>
                <w:tab w:val="clear" w:pos="765"/>
                <w:tab w:val="decimal" w:pos="337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6D4D4E" w14:textId="77777777" w:rsidR="00CE04D2" w:rsidRPr="00BA3B29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368BA526" w14:textId="56D1D235" w:rsidR="00CE04D2" w:rsidRPr="00BA3B29" w:rsidRDefault="00E537CC" w:rsidP="00CE04D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CE04D2" w:rsidRPr="008477C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</w:p>
        </w:tc>
        <w:tc>
          <w:tcPr>
            <w:tcW w:w="181" w:type="dxa"/>
          </w:tcPr>
          <w:p w14:paraId="7680A77B" w14:textId="77777777" w:rsidR="00CE04D2" w:rsidRPr="00BA3B29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vAlign w:val="bottom"/>
          </w:tcPr>
          <w:p w14:paraId="3BCAC5DA" w14:textId="46E2F676" w:rsidR="00CE04D2" w:rsidRPr="00BA3B29" w:rsidRDefault="00CE04D2" w:rsidP="00CE04D2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4473B7A" w14:textId="77777777" w:rsidR="00CE04D2" w:rsidRPr="00BA3B29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2B52E3C1" w14:textId="08839877" w:rsidR="00CE04D2" w:rsidRPr="00BA3B29" w:rsidRDefault="00CE04D2" w:rsidP="00CE04D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CE04D2" w:rsidRPr="00A05E71" w14:paraId="2AD40622" w14:textId="25F825CD" w:rsidTr="00CA040D">
        <w:trPr>
          <w:cantSplit/>
        </w:trPr>
        <w:tc>
          <w:tcPr>
            <w:tcW w:w="2430" w:type="dxa"/>
          </w:tcPr>
          <w:p w14:paraId="49E6ACAE" w14:textId="77777777" w:rsidR="00CE04D2" w:rsidRPr="00A05E71" w:rsidRDefault="00CE04D2" w:rsidP="00CE04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17B738B" w14:textId="77777777" w:rsidR="00CE04D2" w:rsidRPr="00A05E71" w:rsidRDefault="00CE04D2" w:rsidP="00CE04D2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5" w:type="dxa"/>
            <w:vAlign w:val="bottom"/>
          </w:tcPr>
          <w:p w14:paraId="680C5749" w14:textId="77777777" w:rsidR="00CE04D2" w:rsidRPr="00A05E71" w:rsidRDefault="00CE04D2" w:rsidP="00CE04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3C7D89C6" w14:textId="77777777" w:rsidR="00CE04D2" w:rsidRPr="00A05E71" w:rsidRDefault="00CE04D2" w:rsidP="00CE04D2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71B4D3E" w14:textId="77777777" w:rsidR="00CE04D2" w:rsidRPr="00A05E71" w:rsidRDefault="00CE04D2" w:rsidP="00CE04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57" w:type="dxa"/>
            <w:vAlign w:val="bottom"/>
          </w:tcPr>
          <w:p w14:paraId="2D6F14F9" w14:textId="77777777" w:rsidR="00CE04D2" w:rsidRPr="00A05E71" w:rsidRDefault="00CE04D2" w:rsidP="00CE04D2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98458F2" w14:textId="77777777" w:rsidR="00CE04D2" w:rsidRPr="00A05E71" w:rsidRDefault="00CE04D2" w:rsidP="00CE04D2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14:paraId="0554F025" w14:textId="77777777" w:rsidR="00CE04D2" w:rsidRPr="00A05E71" w:rsidRDefault="00CE04D2" w:rsidP="00CE04D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8D5FB5" w14:textId="77777777" w:rsidR="00CE04D2" w:rsidRPr="00A05E71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8" w:type="dxa"/>
            <w:vAlign w:val="bottom"/>
          </w:tcPr>
          <w:p w14:paraId="189D794C" w14:textId="77777777" w:rsidR="00CE04D2" w:rsidRPr="00A05E71" w:rsidRDefault="00CE04D2" w:rsidP="00CE04D2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432A94" w14:textId="77777777" w:rsidR="00CE04D2" w:rsidRPr="00A05E71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7C56507" w14:textId="6FE32D7E" w:rsidR="00CE04D2" w:rsidRPr="00A05E71" w:rsidRDefault="00E537CC" w:rsidP="00CE04D2">
            <w:pPr>
              <w:pStyle w:val="acctfourfigures"/>
              <w:tabs>
                <w:tab w:val="clear" w:pos="765"/>
              </w:tabs>
              <w:spacing w:line="240" w:lineRule="auto"/>
              <w:ind w:left="-79" w:right="-98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212</w:t>
            </w:r>
            <w:r w:rsidR="00CE04D2" w:rsidRPr="00A05E7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670</w:t>
            </w:r>
          </w:p>
        </w:tc>
        <w:tc>
          <w:tcPr>
            <w:tcW w:w="180" w:type="dxa"/>
            <w:vAlign w:val="bottom"/>
          </w:tcPr>
          <w:p w14:paraId="1AC1A1BA" w14:textId="77777777" w:rsidR="00CE04D2" w:rsidRPr="00A05E71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1660A6E" w14:textId="52C4F419" w:rsidR="00CE04D2" w:rsidRPr="00A05E71" w:rsidRDefault="00E537CC" w:rsidP="00CE04D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304" w:right="46" w:hanging="73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212</w:t>
            </w:r>
            <w:r w:rsidR="00CE04D2"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670</w:t>
            </w:r>
          </w:p>
        </w:tc>
        <w:tc>
          <w:tcPr>
            <w:tcW w:w="180" w:type="dxa"/>
            <w:vAlign w:val="bottom"/>
          </w:tcPr>
          <w:p w14:paraId="12AAD7BC" w14:textId="77777777" w:rsidR="00CE04D2" w:rsidRPr="00A05E71" w:rsidRDefault="00CE04D2" w:rsidP="00CE04D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F22FC7F" w14:textId="1665C253" w:rsidR="00CE04D2" w:rsidRPr="00A05E71" w:rsidRDefault="00D82B14" w:rsidP="00D82B14">
            <w:pPr>
              <w:pStyle w:val="acctfourfigures"/>
              <w:tabs>
                <w:tab w:val="clear" w:pos="765"/>
                <w:tab w:val="decimal" w:pos="417"/>
              </w:tabs>
              <w:spacing w:line="240" w:lineRule="auto"/>
              <w:ind w:left="-125" w:right="-79" w:hanging="13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(</w:t>
            </w:r>
            <w:r w:rsidR="00E537CC"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</w:t>
            </w: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E537CC"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550</w:t>
            </w: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C3D6CA1" w14:textId="77777777" w:rsidR="00CE04D2" w:rsidRPr="00A05E71" w:rsidRDefault="00CE04D2" w:rsidP="00CE04D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</w:tcPr>
          <w:p w14:paraId="1B7D23D3" w14:textId="1805F2A6" w:rsidR="00CE04D2" w:rsidRPr="00A05E71" w:rsidRDefault="00CE04D2" w:rsidP="00CE04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05E7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BC7C5A" w14:textId="77777777" w:rsidR="00CE04D2" w:rsidRPr="00A05E71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245E509E" w14:textId="3CD228B6" w:rsidR="00CE04D2" w:rsidRPr="00A05E71" w:rsidRDefault="00E537CC" w:rsidP="00CE04D2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 w:right="-167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210</w:t>
            </w:r>
            <w:r w:rsidR="00CE04D2"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</w:tcPr>
          <w:p w14:paraId="2A941678" w14:textId="77777777" w:rsidR="00CE04D2" w:rsidRPr="00A05E71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36A97241" w14:textId="5B1B528A" w:rsidR="00CE04D2" w:rsidRPr="00A05E71" w:rsidRDefault="00E537CC" w:rsidP="00CE04D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212</w:t>
            </w:r>
            <w:r w:rsidR="00CE04D2"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670</w:t>
            </w:r>
          </w:p>
        </w:tc>
        <w:tc>
          <w:tcPr>
            <w:tcW w:w="181" w:type="dxa"/>
          </w:tcPr>
          <w:p w14:paraId="3FDFC3C4" w14:textId="77777777" w:rsidR="00CE04D2" w:rsidRPr="00A05E71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vAlign w:val="bottom"/>
          </w:tcPr>
          <w:p w14:paraId="5E935693" w14:textId="0C15F6E5" w:rsidR="00CE04D2" w:rsidRPr="00A05E71" w:rsidRDefault="00CE04D2" w:rsidP="00CE04D2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910846B" w14:textId="77777777" w:rsidR="00CE04D2" w:rsidRPr="00A05E71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3BCEF646" w14:textId="3B7CCA4C" w:rsidR="00CE04D2" w:rsidRPr="00A05E71" w:rsidRDefault="00CE04D2" w:rsidP="00CE04D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A05E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CE04D2" w:rsidRPr="00B44C7B" w14:paraId="29970698" w14:textId="0DCABC3E" w:rsidTr="00CA040D">
        <w:trPr>
          <w:cantSplit/>
        </w:trPr>
        <w:tc>
          <w:tcPr>
            <w:tcW w:w="2430" w:type="dxa"/>
          </w:tcPr>
          <w:p w14:paraId="22FC0DD6" w14:textId="77777777" w:rsidR="00CE04D2" w:rsidRPr="00D9188F" w:rsidRDefault="00CE04D2" w:rsidP="00CE04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AAB8928" w14:textId="77777777" w:rsidR="00CE04D2" w:rsidRPr="00D9188F" w:rsidRDefault="00CE04D2" w:rsidP="00CE04D2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14:paraId="61B9A922" w14:textId="77777777" w:rsidR="00CE04D2" w:rsidRPr="00D9188F" w:rsidRDefault="00CE04D2" w:rsidP="00CE04D2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9" w:type="dxa"/>
            <w:vAlign w:val="bottom"/>
          </w:tcPr>
          <w:p w14:paraId="2A9A62E2" w14:textId="77777777" w:rsidR="00CE04D2" w:rsidRPr="00D9188F" w:rsidRDefault="00CE04D2" w:rsidP="00CE04D2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7FD0304B" w14:textId="77777777" w:rsidR="00CE04D2" w:rsidRPr="00D9188F" w:rsidRDefault="00CE04D2" w:rsidP="00CE04D2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  <w:vAlign w:val="bottom"/>
          </w:tcPr>
          <w:p w14:paraId="70D9B64A" w14:textId="77777777" w:rsidR="00CE04D2" w:rsidRPr="00D9188F" w:rsidRDefault="00CE04D2" w:rsidP="00CE04D2">
            <w:pPr>
              <w:tabs>
                <w:tab w:val="decimal" w:pos="461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6B331743" w14:textId="77777777" w:rsidR="00CE04D2" w:rsidRPr="00D9188F" w:rsidRDefault="00CE04D2" w:rsidP="00CE04D2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14:paraId="22105236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72EB89B" w14:textId="77777777" w:rsidR="00CE04D2" w:rsidRPr="00D9188F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8" w:type="dxa"/>
            <w:vAlign w:val="bottom"/>
          </w:tcPr>
          <w:p w14:paraId="066D0E18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0C264E5" w14:textId="77777777" w:rsidR="00CE04D2" w:rsidRPr="00D9188F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5652E" w14:textId="72C59F24" w:rsidR="00CE04D2" w:rsidRPr="008477CB" w:rsidRDefault="00E537CC" w:rsidP="00CE04D2">
            <w:pPr>
              <w:pStyle w:val="acctfourfigures"/>
              <w:tabs>
                <w:tab w:val="clear" w:pos="765"/>
              </w:tabs>
              <w:spacing w:line="240" w:lineRule="auto"/>
              <w:ind w:left="-79" w:right="-69" w:hanging="83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CE04D2" w:rsidRPr="008477C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171</w:t>
            </w:r>
            <w:r w:rsidR="00CE04D2" w:rsidRPr="008477C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349</w:t>
            </w:r>
          </w:p>
        </w:tc>
        <w:tc>
          <w:tcPr>
            <w:tcW w:w="180" w:type="dxa"/>
            <w:vAlign w:val="bottom"/>
          </w:tcPr>
          <w:p w14:paraId="50277432" w14:textId="77777777" w:rsidR="00CE04D2" w:rsidRPr="008477CB" w:rsidRDefault="00CE04D2" w:rsidP="00CE04D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17DE1" w14:textId="4E6E39A1" w:rsidR="00CE04D2" w:rsidRPr="008477CB" w:rsidRDefault="00E537CC" w:rsidP="00CE04D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304" w:right="46" w:hanging="73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CE04D2" w:rsidRPr="008477C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171</w:t>
            </w:r>
            <w:r w:rsidR="00CE04D2" w:rsidRPr="008477C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349</w:t>
            </w:r>
          </w:p>
        </w:tc>
        <w:tc>
          <w:tcPr>
            <w:tcW w:w="180" w:type="dxa"/>
            <w:vAlign w:val="bottom"/>
          </w:tcPr>
          <w:p w14:paraId="1266E0CE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AFDEE" w14:textId="3CCAAC14" w:rsidR="00CE04D2" w:rsidRPr="00D82B14" w:rsidRDefault="00D82B14" w:rsidP="00D82B14">
            <w:pPr>
              <w:pStyle w:val="acctfourfigures"/>
              <w:tabs>
                <w:tab w:val="clear" w:pos="765"/>
                <w:tab w:val="decimal" w:pos="417"/>
              </w:tabs>
              <w:spacing w:line="240" w:lineRule="auto"/>
              <w:ind w:left="-125" w:right="-79" w:hanging="13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82B1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</w:t>
            </w:r>
            <w:r w:rsidRPr="00D82B1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550</w:t>
            </w:r>
            <w:r w:rsidRPr="00D82B1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97C44B0" w14:textId="77777777" w:rsidR="00CE04D2" w:rsidRPr="008477CB" w:rsidRDefault="00CE04D2" w:rsidP="00CE04D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3FABE" w14:textId="5BEC5CD3" w:rsidR="00CE04D2" w:rsidRPr="008477CB" w:rsidRDefault="00CE04D2" w:rsidP="00CE04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8477CB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B0530A7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D0599" w14:textId="73B8EEB1" w:rsidR="00CE04D2" w:rsidRPr="00CE04D2" w:rsidRDefault="00E537CC" w:rsidP="00CE04D2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 w:right="-167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CE04D2" w:rsidRPr="00CE04D2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168</w:t>
            </w:r>
            <w:r w:rsidR="00CE04D2" w:rsidRPr="00CE04D2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799</w:t>
            </w:r>
          </w:p>
        </w:tc>
        <w:tc>
          <w:tcPr>
            <w:tcW w:w="180" w:type="dxa"/>
          </w:tcPr>
          <w:p w14:paraId="3116CD2D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9E090D" w14:textId="4982B27A" w:rsidR="00CE04D2" w:rsidRPr="00CE04D2" w:rsidRDefault="00E537CC" w:rsidP="00CE04D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CE04D2" w:rsidRPr="00CE04D2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171</w:t>
            </w:r>
            <w:r w:rsidR="00CE04D2" w:rsidRPr="00CE04D2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349</w:t>
            </w:r>
          </w:p>
        </w:tc>
        <w:tc>
          <w:tcPr>
            <w:tcW w:w="181" w:type="dxa"/>
          </w:tcPr>
          <w:p w14:paraId="13BBF098" w14:textId="77777777" w:rsidR="00CE04D2" w:rsidRPr="00D9188F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D2E91" w14:textId="41AD637E" w:rsidR="00CE04D2" w:rsidRPr="00CE04D2" w:rsidRDefault="00CE04D2" w:rsidP="00CE04D2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CE04D2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57085E7" w14:textId="77777777" w:rsidR="00CE04D2" w:rsidRPr="00CE04D2" w:rsidRDefault="00CE04D2" w:rsidP="00CE04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43DB6" w14:textId="3D69A0DF" w:rsidR="00CE04D2" w:rsidRPr="00CE04D2" w:rsidRDefault="00CE04D2" w:rsidP="00CE04D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CE04D2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</w:tr>
    </w:tbl>
    <w:p w14:paraId="1B423FBF" w14:textId="77777777" w:rsidR="0002026C" w:rsidRPr="0022336F" w:rsidRDefault="0002026C" w:rsidP="00327B98">
      <w:pPr>
        <w:pStyle w:val="block"/>
        <w:spacing w:after="0"/>
        <w:ind w:left="540"/>
        <w:jc w:val="both"/>
        <w:rPr>
          <w:rFonts w:ascii="Angsana New" w:hAnsi="Angsana New"/>
          <w:sz w:val="26"/>
          <w:szCs w:val="26"/>
          <w:cs/>
          <w:lang w:bidi="th-TH"/>
        </w:rPr>
        <w:sectPr w:rsidR="0002026C" w:rsidRPr="0022336F" w:rsidSect="00586A38"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</w:p>
    <w:p w14:paraId="32280E3F" w14:textId="5937A640" w:rsidR="00327B98" w:rsidRPr="0075064F" w:rsidRDefault="00327B98" w:rsidP="00327B98">
      <w:pPr>
        <w:pStyle w:val="block"/>
        <w:spacing w:after="0"/>
        <w:ind w:left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lang w:val="en-US" w:bidi="th-TH"/>
        </w:rPr>
      </w:pPr>
      <w:r w:rsidRPr="00A9776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บริษัทร่วม</w:t>
      </w:r>
      <w:r w:rsidR="0004188C" w:rsidRPr="00A9776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และการร่วมค้า</w:t>
      </w:r>
      <w:r w:rsidR="00280B7B" w:rsidRPr="00A9776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ที่มีสาระสำคัญ</w:t>
      </w:r>
    </w:p>
    <w:p w14:paraId="45B754D1" w14:textId="77777777" w:rsidR="00327B98" w:rsidRPr="0075064F" w:rsidRDefault="00327B98" w:rsidP="005D310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color w:val="0000FF"/>
          <w:sz w:val="30"/>
          <w:szCs w:val="30"/>
          <w:shd w:val="clear" w:color="auto" w:fill="E6E6E6"/>
          <w:lang w:val="en-US" w:bidi="th-TH"/>
        </w:rPr>
      </w:pPr>
    </w:p>
    <w:p w14:paraId="253D9CCF" w14:textId="1C389DAB" w:rsidR="00327B98" w:rsidRPr="0075064F" w:rsidRDefault="00327B98" w:rsidP="00327B9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  <w:lang w:val="en-US"/>
        </w:rPr>
      </w:pPr>
      <w:r w:rsidRPr="0075064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ตารางต่อไปนี้สรุป</w:t>
      </w:r>
      <w:r w:rsidR="008E6603" w:rsidRPr="0075064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ข้อมูลทางการเงินของบริษัทร่วม</w:t>
      </w:r>
      <w:r w:rsidR="0004188C" w:rsidRPr="0075064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และการร่วมค้า</w:t>
      </w:r>
      <w:r w:rsidRPr="0075064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ที่</w:t>
      </w:r>
      <w:r w:rsidR="00280B7B" w:rsidRPr="0075064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มีสาระสำคัญซึ่งนำเสนอ</w:t>
      </w:r>
      <w:r w:rsidRPr="0075064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อยู่ในงบการเงินของบริษัทร่วม</w:t>
      </w:r>
      <w:r w:rsidR="0004188C" w:rsidRPr="0075064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และการร่วมค้า </w:t>
      </w:r>
      <w:r w:rsidRPr="0075064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47B58498" w14:textId="03A61475" w:rsidR="00327B98" w:rsidRPr="0075064F" w:rsidRDefault="00327B98" w:rsidP="00327B98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color w:val="0000FF"/>
          <w:sz w:val="30"/>
          <w:szCs w:val="30"/>
          <w:lang w:val="en-US" w:bidi="th-TH"/>
        </w:rPr>
      </w:pPr>
    </w:p>
    <w:tbl>
      <w:tblPr>
        <w:tblStyle w:val="TableGridLight1"/>
        <w:tblW w:w="99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260"/>
        <w:gridCol w:w="253"/>
        <w:gridCol w:w="1016"/>
        <w:gridCol w:w="236"/>
        <w:gridCol w:w="1069"/>
        <w:gridCol w:w="236"/>
        <w:gridCol w:w="1051"/>
      </w:tblGrid>
      <w:tr w:rsidR="00F94430" w:rsidRPr="0075064F" w14:paraId="4651F99D" w14:textId="784F4901" w:rsidTr="00842B16">
        <w:trPr>
          <w:trHeight w:val="587"/>
          <w:tblHeader/>
        </w:trPr>
        <w:tc>
          <w:tcPr>
            <w:tcW w:w="4860" w:type="dxa"/>
          </w:tcPr>
          <w:p w14:paraId="599DA065" w14:textId="77777777" w:rsidR="00F94430" w:rsidRPr="0075064F" w:rsidRDefault="00F94430" w:rsidP="00AA00E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9" w:type="dxa"/>
            <w:gridSpan w:val="3"/>
          </w:tcPr>
          <w:p w14:paraId="0F1F2F31" w14:textId="77777777" w:rsidR="00F94430" w:rsidRPr="0075064F" w:rsidRDefault="00F94430" w:rsidP="00AA00E1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กรีนเอิร์ธพาวเวอร์               (ไทยแลนด์) จำกัด</w:t>
            </w:r>
          </w:p>
        </w:tc>
        <w:tc>
          <w:tcPr>
            <w:tcW w:w="236" w:type="dxa"/>
            <w:vAlign w:val="center"/>
          </w:tcPr>
          <w:p w14:paraId="3A621EE0" w14:textId="77777777" w:rsidR="00F94430" w:rsidRPr="0075064F" w:rsidRDefault="00F94430" w:rsidP="00AA00E1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56" w:type="dxa"/>
            <w:gridSpan w:val="3"/>
          </w:tcPr>
          <w:p w14:paraId="14B0A6FF" w14:textId="1D9CDEB7" w:rsidR="00F94430" w:rsidRPr="0075064F" w:rsidRDefault="00F94430" w:rsidP="00185022">
            <w:pPr>
              <w:pStyle w:val="acctfourfigures"/>
              <w:tabs>
                <w:tab w:val="clear" w:pos="765"/>
              </w:tabs>
              <w:spacing w:line="240" w:lineRule="atLeast"/>
              <w:ind w:left="69" w:right="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เครือข่ายก๊าซไทย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ญี่ปุ่น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</w:t>
            </w:r>
          </w:p>
        </w:tc>
      </w:tr>
      <w:tr w:rsidR="004F44BF" w:rsidRPr="0075064F" w14:paraId="7AC1258F" w14:textId="264D4B74" w:rsidTr="00396501">
        <w:trPr>
          <w:tblHeader/>
        </w:trPr>
        <w:tc>
          <w:tcPr>
            <w:tcW w:w="4860" w:type="dxa"/>
          </w:tcPr>
          <w:p w14:paraId="0F3358CA" w14:textId="4CB065D5" w:rsidR="004F44BF" w:rsidRPr="00CF0586" w:rsidRDefault="004F44BF" w:rsidP="004F44BF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F058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E537CC" w:rsidRPr="00E53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F0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CF058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</w:tcPr>
          <w:p w14:paraId="3FE1FC3F" w14:textId="45EE92C6" w:rsidR="004F44BF" w:rsidRPr="0075064F" w:rsidRDefault="00E537CC" w:rsidP="004F44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53" w:type="dxa"/>
          </w:tcPr>
          <w:p w14:paraId="5B96E5EF" w14:textId="77777777" w:rsidR="004F44BF" w:rsidRPr="0075064F" w:rsidRDefault="004F44BF" w:rsidP="004F44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6" w:type="dxa"/>
          </w:tcPr>
          <w:p w14:paraId="46FFF4FD" w14:textId="2B9AC5B8" w:rsidR="004F44BF" w:rsidRPr="0075064F" w:rsidRDefault="00E537CC" w:rsidP="004F44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64666EB7" w14:textId="77777777" w:rsidR="004F44BF" w:rsidRPr="0075064F" w:rsidRDefault="004F44BF" w:rsidP="004F44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14:paraId="39AF793F" w14:textId="3EA6AA92" w:rsidR="004F44BF" w:rsidRPr="0075064F" w:rsidRDefault="00E537CC" w:rsidP="004F44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1BCB2E88" w14:textId="77777777" w:rsidR="004F44BF" w:rsidRPr="0075064F" w:rsidRDefault="004F44BF" w:rsidP="004F44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</w:tcPr>
          <w:p w14:paraId="7E545A88" w14:textId="710B1451" w:rsidR="004F44BF" w:rsidRPr="0075064F" w:rsidRDefault="00E537CC" w:rsidP="004F44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0C5010" w:rsidRPr="0075064F" w14:paraId="5ACEFF48" w14:textId="77777777" w:rsidTr="00842B16">
        <w:trPr>
          <w:trHeight w:val="263"/>
          <w:tblHeader/>
        </w:trPr>
        <w:tc>
          <w:tcPr>
            <w:tcW w:w="4860" w:type="dxa"/>
          </w:tcPr>
          <w:p w14:paraId="5ECADC61" w14:textId="77777777" w:rsidR="00D43C5C" w:rsidRPr="0075064F" w:rsidRDefault="00D43C5C" w:rsidP="00AA00E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1" w:type="dxa"/>
            <w:gridSpan w:val="7"/>
          </w:tcPr>
          <w:p w14:paraId="277551C7" w14:textId="77777777" w:rsidR="00D43C5C" w:rsidRPr="0075064F" w:rsidRDefault="00D43C5C" w:rsidP="00AA00E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44BF" w:rsidRPr="0075064F" w14:paraId="1AFCECD8" w14:textId="4793BE4F" w:rsidTr="00396501">
        <w:trPr>
          <w:trHeight w:val="344"/>
        </w:trPr>
        <w:tc>
          <w:tcPr>
            <w:tcW w:w="4860" w:type="dxa"/>
          </w:tcPr>
          <w:p w14:paraId="52244BA4" w14:textId="77777777" w:rsidR="004F44BF" w:rsidRPr="0075064F" w:rsidRDefault="004F44BF" w:rsidP="004F44BF">
            <w:pPr>
              <w:tabs>
                <w:tab w:val="decimal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</w:tcPr>
          <w:p w14:paraId="4509334F" w14:textId="1A75900A" w:rsidR="004F44BF" w:rsidRPr="0075064F" w:rsidRDefault="00E537CC" w:rsidP="004F44BF">
            <w:pPr>
              <w:tabs>
                <w:tab w:val="decimal" w:pos="955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  <w:r w:rsidR="00F477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  <w:tc>
          <w:tcPr>
            <w:tcW w:w="253" w:type="dxa"/>
          </w:tcPr>
          <w:p w14:paraId="0D024328" w14:textId="77777777" w:rsidR="004F44BF" w:rsidRPr="0075064F" w:rsidRDefault="004F44BF" w:rsidP="004F44BF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AD706C3" w14:textId="0E2CE68B" w:rsidR="004F44BF" w:rsidRPr="0075064F" w:rsidRDefault="00E537CC" w:rsidP="004F44BF">
            <w:pPr>
              <w:tabs>
                <w:tab w:val="decimal" w:pos="1170"/>
              </w:tabs>
              <w:ind w:left="-115" w:right="22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  <w:r w:rsidR="004F44BF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236" w:type="dxa"/>
          </w:tcPr>
          <w:p w14:paraId="162B2748" w14:textId="77777777" w:rsidR="004F44BF" w:rsidRPr="0075064F" w:rsidRDefault="004F44BF" w:rsidP="004F44BF">
            <w:pPr>
              <w:tabs>
                <w:tab w:val="decimal" w:pos="615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08544E1" w14:textId="63CAFFFE" w:rsidR="004F44BF" w:rsidRPr="0075064F" w:rsidRDefault="00E537CC" w:rsidP="004F44BF">
            <w:pPr>
              <w:tabs>
                <w:tab w:val="decimal" w:pos="1210"/>
              </w:tabs>
              <w:ind w:left="-115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  <w:r w:rsidR="00A748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  <w:tc>
          <w:tcPr>
            <w:tcW w:w="236" w:type="dxa"/>
          </w:tcPr>
          <w:p w14:paraId="53B030E5" w14:textId="77777777" w:rsidR="004F44BF" w:rsidRPr="0075064F" w:rsidRDefault="004F44BF" w:rsidP="004F44BF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04A0274" w14:textId="05662535" w:rsidR="004F44BF" w:rsidRPr="0075064F" w:rsidRDefault="00E537CC" w:rsidP="004F44BF">
            <w:pPr>
              <w:tabs>
                <w:tab w:val="decimal" w:pos="1170"/>
              </w:tabs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</w:t>
            </w:r>
            <w:r w:rsidR="004F44BF" w:rsidRPr="007506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</w:tr>
      <w:tr w:rsidR="004F44BF" w:rsidRPr="0075064F" w14:paraId="2915DD6C" w14:textId="0AF180C3" w:rsidTr="00396501">
        <w:trPr>
          <w:trHeight w:val="92"/>
        </w:trPr>
        <w:tc>
          <w:tcPr>
            <w:tcW w:w="4860" w:type="dxa"/>
          </w:tcPr>
          <w:p w14:paraId="7416E911" w14:textId="77777777" w:rsidR="004F44BF" w:rsidRPr="0075064F" w:rsidRDefault="004F44BF" w:rsidP="004F44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2E7A64E" w14:textId="77777777" w:rsidR="004F44BF" w:rsidRPr="0075064F" w:rsidRDefault="004F44BF" w:rsidP="004F44BF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2BE3BABB" w14:textId="77777777" w:rsidR="004F44BF" w:rsidRPr="0075064F" w:rsidRDefault="004F44BF" w:rsidP="004F44BF">
            <w:pPr>
              <w:tabs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</w:tcPr>
          <w:p w14:paraId="5A7F5AD8" w14:textId="77777777" w:rsidR="004F44BF" w:rsidRPr="0075064F" w:rsidRDefault="004F44BF" w:rsidP="004F44BF">
            <w:pPr>
              <w:tabs>
                <w:tab w:val="decimal" w:pos="1170"/>
              </w:tabs>
              <w:spacing w:line="240" w:lineRule="auto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CCF22C" w14:textId="77777777" w:rsidR="004F44BF" w:rsidRPr="0075064F" w:rsidRDefault="004F44BF" w:rsidP="004F44BF">
            <w:pPr>
              <w:tabs>
                <w:tab w:val="decimal" w:pos="97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15C8A97" w14:textId="77777777" w:rsidR="004F44BF" w:rsidRPr="0075064F" w:rsidRDefault="004F44BF" w:rsidP="004F44BF">
            <w:pPr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3D628D" w14:textId="77777777" w:rsidR="004F44BF" w:rsidRPr="0075064F" w:rsidRDefault="004F44BF" w:rsidP="004F44BF">
            <w:pPr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B5ECE5F" w14:textId="77777777" w:rsidR="004F44BF" w:rsidRPr="0075064F" w:rsidRDefault="004F44BF" w:rsidP="004F44BF">
            <w:pPr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4BF" w:rsidRPr="0075064F" w14:paraId="52FA6662" w14:textId="3E049909" w:rsidTr="00396501">
        <w:tc>
          <w:tcPr>
            <w:tcW w:w="4860" w:type="dxa"/>
          </w:tcPr>
          <w:p w14:paraId="46DC353A" w14:textId="1F998C33" w:rsidR="004F44BF" w:rsidRPr="0075064F" w:rsidRDefault="004F44BF" w:rsidP="004F44BF">
            <w:pP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D518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518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  <w:r w:rsidRPr="0075064F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 xml:space="preserve"> ก</w:t>
            </w:r>
          </w:p>
        </w:tc>
        <w:tc>
          <w:tcPr>
            <w:tcW w:w="1260" w:type="dxa"/>
          </w:tcPr>
          <w:p w14:paraId="64B0C4E2" w14:textId="7FEB63C5" w:rsidR="004F44BF" w:rsidRPr="0075064F" w:rsidRDefault="00E537CC" w:rsidP="004F44BF">
            <w:pPr>
              <w:tabs>
                <w:tab w:val="decimal" w:pos="973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F477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253" w:type="dxa"/>
          </w:tcPr>
          <w:p w14:paraId="6C7E0FE7" w14:textId="77777777" w:rsidR="004F44BF" w:rsidRPr="0075064F" w:rsidRDefault="004F44BF" w:rsidP="004F44BF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3B351026" w14:textId="522DDAFB" w:rsidR="004F44BF" w:rsidRPr="0075064F" w:rsidRDefault="00E537CC" w:rsidP="004F44BF">
            <w:pPr>
              <w:tabs>
                <w:tab w:val="decimal" w:pos="1170"/>
              </w:tabs>
              <w:ind w:left="-115" w:right="22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 w:rsidR="004F44BF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  <w:tc>
          <w:tcPr>
            <w:tcW w:w="236" w:type="dxa"/>
          </w:tcPr>
          <w:p w14:paraId="7DB945C3" w14:textId="77777777" w:rsidR="004F44BF" w:rsidRPr="0075064F" w:rsidRDefault="004F44BF" w:rsidP="004F44BF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FB28CFF" w14:textId="7E1ED7DF" w:rsidR="004F44BF" w:rsidRPr="0075064F" w:rsidRDefault="00A748CF" w:rsidP="004F44BF">
            <w:pPr>
              <w:tabs>
                <w:tab w:val="decimal" w:pos="1330"/>
              </w:tabs>
              <w:ind w:left="-115"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FD7E537" w14:textId="77777777" w:rsidR="004F44BF" w:rsidRPr="0075064F" w:rsidRDefault="004F44BF" w:rsidP="004F44BF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0D0AAE7" w14:textId="72F2A6F3" w:rsidR="004F44BF" w:rsidRPr="0075064F" w:rsidRDefault="00E537CC" w:rsidP="004F44BF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4F44BF" w:rsidRPr="00932C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</w:p>
        </w:tc>
      </w:tr>
      <w:tr w:rsidR="004F44BF" w:rsidRPr="0075064F" w14:paraId="52E12EE5" w14:textId="3D8F5047" w:rsidTr="00396501">
        <w:tc>
          <w:tcPr>
            <w:tcW w:w="4860" w:type="dxa"/>
          </w:tcPr>
          <w:p w14:paraId="6B368D53" w14:textId="3D0688FB" w:rsidR="004F44BF" w:rsidRPr="0075064F" w:rsidRDefault="00D51870" w:rsidP="004F44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(ขาดทุน) </w:t>
            </w:r>
            <w:r w:rsidR="004F44BF"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AD0A6E" w14:textId="0146CE1D" w:rsidR="004F44BF" w:rsidRPr="0075064F" w:rsidRDefault="00F47758" w:rsidP="004F44BF">
            <w:pPr>
              <w:tabs>
                <w:tab w:val="decimal" w:pos="964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75760D4D" w14:textId="77777777" w:rsidR="004F44BF" w:rsidRPr="0075064F" w:rsidRDefault="004F44BF" w:rsidP="004F44BF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CE94007" w14:textId="4C16D603" w:rsidR="004F44BF" w:rsidRPr="0075064F" w:rsidRDefault="004F44BF" w:rsidP="004F44BF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932C4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B4A2C87" w14:textId="77777777" w:rsidR="004F44BF" w:rsidRPr="0075064F" w:rsidRDefault="004F44BF" w:rsidP="004F44BF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75CC842" w14:textId="07651133" w:rsidR="004F44BF" w:rsidRPr="0075064F" w:rsidRDefault="00A748CF" w:rsidP="004F44BF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7B958C" w14:textId="77777777" w:rsidR="004F44BF" w:rsidRPr="0075064F" w:rsidRDefault="004F44BF" w:rsidP="004F44BF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9A24A8B" w14:textId="3E8997B4" w:rsidR="004F44BF" w:rsidRPr="0075064F" w:rsidRDefault="004F44BF" w:rsidP="00B373D7">
            <w:pPr>
              <w:tabs>
                <w:tab w:val="left" w:pos="482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44BF" w:rsidRPr="0075064F" w14:paraId="3451499F" w14:textId="5B74A9A5" w:rsidTr="00396501">
        <w:tc>
          <w:tcPr>
            <w:tcW w:w="4860" w:type="dxa"/>
          </w:tcPr>
          <w:p w14:paraId="23D0EC0C" w14:textId="149CD282" w:rsidR="004F44BF" w:rsidRPr="0075064F" w:rsidRDefault="004F44BF" w:rsidP="004F44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7A625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7A625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เบ็ดเสร็จรวม (ร้อยละ 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5EF216" w14:textId="6F38EFD5" w:rsidR="004F44BF" w:rsidRPr="0075064F" w:rsidRDefault="00F47758" w:rsidP="004F44BF">
            <w:pPr>
              <w:tabs>
                <w:tab w:val="decimal" w:pos="973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7779EE8F" w14:textId="77777777" w:rsidR="004F44BF" w:rsidRPr="0075064F" w:rsidRDefault="004F44BF" w:rsidP="004F44BF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1BC1E979" w14:textId="131ED9CC" w:rsidR="004F44BF" w:rsidRPr="0075064F" w:rsidRDefault="00E537CC" w:rsidP="004F44BF">
            <w:pPr>
              <w:tabs>
                <w:tab w:val="decimal" w:pos="1170"/>
              </w:tabs>
              <w:ind w:left="-115" w:right="22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4F44BF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</w:p>
        </w:tc>
        <w:tc>
          <w:tcPr>
            <w:tcW w:w="236" w:type="dxa"/>
          </w:tcPr>
          <w:p w14:paraId="792694CE" w14:textId="77777777" w:rsidR="004F44BF" w:rsidRPr="0075064F" w:rsidRDefault="004F44BF" w:rsidP="004F44BF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20F68A91" w14:textId="16A66B1D" w:rsidR="004F44BF" w:rsidRPr="0075064F" w:rsidRDefault="00A748CF" w:rsidP="004F44BF">
            <w:pPr>
              <w:tabs>
                <w:tab w:val="decimal" w:pos="1330"/>
              </w:tabs>
              <w:ind w:left="-115"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D2EA090" w14:textId="77777777" w:rsidR="004F44BF" w:rsidRPr="0075064F" w:rsidRDefault="004F44BF" w:rsidP="004F44BF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4D7F0C02" w14:textId="5A7BAC07" w:rsidR="004F44BF" w:rsidRPr="0075064F" w:rsidRDefault="00E537CC" w:rsidP="004F44BF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4F44BF" w:rsidRPr="00932C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</w:p>
        </w:tc>
      </w:tr>
      <w:tr w:rsidR="00BE2CB2" w:rsidRPr="0075064F" w14:paraId="0BCE0804" w14:textId="77777777" w:rsidTr="00BE2CB2">
        <w:tc>
          <w:tcPr>
            <w:tcW w:w="4860" w:type="dxa"/>
          </w:tcPr>
          <w:p w14:paraId="5212179D" w14:textId="77777777" w:rsidR="00BE2CB2" w:rsidRPr="0075064F" w:rsidRDefault="00BE2CB2" w:rsidP="004F44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20BE93" w14:textId="77777777" w:rsidR="00BE2CB2" w:rsidRPr="0075064F" w:rsidRDefault="00BE2CB2" w:rsidP="004F44BF">
            <w:pPr>
              <w:tabs>
                <w:tab w:val="decimal" w:pos="964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523BCD64" w14:textId="77777777" w:rsidR="00BE2CB2" w:rsidRPr="0075064F" w:rsidRDefault="00BE2CB2" w:rsidP="004F44BF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5B4353D0" w14:textId="77777777" w:rsidR="00BE2CB2" w:rsidRDefault="00BE2CB2" w:rsidP="004F44BF">
            <w:pPr>
              <w:tabs>
                <w:tab w:val="decimal" w:pos="964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F32E46" w14:textId="77777777" w:rsidR="00BE2CB2" w:rsidRPr="0075064F" w:rsidRDefault="00BE2CB2" w:rsidP="004F44BF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4C4319DB" w14:textId="77777777" w:rsidR="00BE2CB2" w:rsidRPr="0075064F" w:rsidRDefault="00BE2CB2" w:rsidP="004F44BF">
            <w:pPr>
              <w:tabs>
                <w:tab w:val="decimal" w:pos="1330"/>
              </w:tabs>
              <w:ind w:left="-115" w:righ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43CC03" w14:textId="77777777" w:rsidR="00BE2CB2" w:rsidRPr="0075064F" w:rsidRDefault="00BE2CB2" w:rsidP="004F44BF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4F666AE" w14:textId="77777777" w:rsidR="00BE2CB2" w:rsidRPr="0075064F" w:rsidRDefault="00BE2CB2" w:rsidP="004F44BF">
            <w:pPr>
              <w:tabs>
                <w:tab w:val="decimal" w:pos="1330"/>
              </w:tabs>
              <w:ind w:left="-115" w:righ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4BF" w:rsidRPr="0075064F" w14:paraId="25DD26D0" w14:textId="68C0CC26" w:rsidTr="00BE2CB2">
        <w:tc>
          <w:tcPr>
            <w:tcW w:w="4860" w:type="dxa"/>
          </w:tcPr>
          <w:p w14:paraId="773C8FE4" w14:textId="4512D120" w:rsidR="004F44BF" w:rsidRDefault="004F44BF" w:rsidP="004F44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7A625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7A625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เบ็ดเสร็จรวมตามส่วนได้เสียของ</w:t>
            </w:r>
          </w:p>
          <w:p w14:paraId="7626F7C3" w14:textId="34F81D35" w:rsidR="004F44BF" w:rsidRPr="0075064F" w:rsidRDefault="004F44BF" w:rsidP="004F44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1260" w:type="dxa"/>
          </w:tcPr>
          <w:p w14:paraId="65689474" w14:textId="77777777" w:rsidR="004F44BF" w:rsidRDefault="004F44BF" w:rsidP="004F44BF">
            <w:pPr>
              <w:tabs>
                <w:tab w:val="decimal" w:pos="964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66CBFD" w14:textId="4F6DDF27" w:rsidR="00635388" w:rsidRPr="0075064F" w:rsidRDefault="00635388" w:rsidP="004F44BF">
            <w:pPr>
              <w:tabs>
                <w:tab w:val="decimal" w:pos="964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18AC53EC" w14:textId="77777777" w:rsidR="004F44BF" w:rsidRPr="0075064F" w:rsidRDefault="004F44BF" w:rsidP="004F44BF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</w:tcPr>
          <w:p w14:paraId="6F9030D0" w14:textId="77777777" w:rsidR="004F44BF" w:rsidRDefault="004F44BF" w:rsidP="004F44BF">
            <w:pPr>
              <w:tabs>
                <w:tab w:val="decimal" w:pos="964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266FF6" w14:textId="163E7BF7" w:rsidR="004F44BF" w:rsidRPr="0075064F" w:rsidRDefault="00E537CC" w:rsidP="004F44BF">
            <w:pPr>
              <w:tabs>
                <w:tab w:val="decimal" w:pos="1170"/>
              </w:tabs>
              <w:ind w:left="-115" w:right="22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34</w:t>
            </w:r>
            <w:r w:rsidR="004F44BF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694</w:t>
            </w:r>
          </w:p>
        </w:tc>
        <w:tc>
          <w:tcPr>
            <w:tcW w:w="236" w:type="dxa"/>
          </w:tcPr>
          <w:p w14:paraId="4EA1FA9F" w14:textId="77777777" w:rsidR="004F44BF" w:rsidRPr="0075064F" w:rsidRDefault="004F44BF" w:rsidP="004F44BF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8E06613" w14:textId="77777777" w:rsidR="004F44BF" w:rsidRDefault="004F44BF" w:rsidP="004F44BF">
            <w:pPr>
              <w:tabs>
                <w:tab w:val="decimal" w:pos="1330"/>
              </w:tabs>
              <w:ind w:left="-115" w:right="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0F0597" w14:textId="3F149687" w:rsidR="00C35DD8" w:rsidRPr="0075064F" w:rsidRDefault="00C35DD8" w:rsidP="004F44BF">
            <w:pPr>
              <w:tabs>
                <w:tab w:val="decimal" w:pos="1330"/>
              </w:tabs>
              <w:ind w:left="-115"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2564614" w14:textId="77777777" w:rsidR="004F44BF" w:rsidRPr="0075064F" w:rsidRDefault="004F44BF" w:rsidP="004F44BF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AAC71DF" w14:textId="77777777" w:rsidR="004F44BF" w:rsidRPr="0075064F" w:rsidRDefault="004F44BF" w:rsidP="004F44BF">
            <w:pPr>
              <w:tabs>
                <w:tab w:val="decimal" w:pos="1330"/>
              </w:tabs>
              <w:ind w:left="-115" w:right="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45BB8D" w14:textId="3D5C2C33" w:rsidR="004F44BF" w:rsidRPr="0075064F" w:rsidRDefault="00E537CC" w:rsidP="004F44BF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F44BF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</w:tr>
      <w:tr w:rsidR="004F44BF" w:rsidRPr="0075064F" w14:paraId="3337696E" w14:textId="274E2DDC" w:rsidTr="00396501">
        <w:tc>
          <w:tcPr>
            <w:tcW w:w="4860" w:type="dxa"/>
          </w:tcPr>
          <w:p w14:paraId="3026C10C" w14:textId="77777777" w:rsidR="004F44BF" w:rsidRPr="0075064F" w:rsidRDefault="004F44BF" w:rsidP="004F44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D93C89" w14:textId="7208EB43" w:rsidR="004F44BF" w:rsidRPr="0075064F" w:rsidRDefault="00D14BAC" w:rsidP="004F44BF">
            <w:pPr>
              <w:tabs>
                <w:tab w:val="decimal" w:pos="1170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05F412F0" w14:textId="77777777" w:rsidR="004F44BF" w:rsidRPr="0075064F" w:rsidRDefault="004F44BF" w:rsidP="004F44BF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F873962" w14:textId="4CFDFEF9" w:rsidR="004F44BF" w:rsidRPr="0075064F" w:rsidRDefault="004F44BF" w:rsidP="004F44BF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1B15E48" w14:textId="77777777" w:rsidR="004F44BF" w:rsidRPr="0075064F" w:rsidRDefault="004F44BF" w:rsidP="004F44BF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C0CA403" w14:textId="4AB2B69C" w:rsidR="004F44BF" w:rsidRPr="0075064F" w:rsidRDefault="00C35DD8" w:rsidP="004F44BF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FCF9CE" w14:textId="77777777" w:rsidR="004F44BF" w:rsidRPr="0075064F" w:rsidRDefault="004F44BF" w:rsidP="004F44BF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4929B01A" w14:textId="19697DAF" w:rsidR="004F44BF" w:rsidRPr="0075064F" w:rsidRDefault="004F44BF" w:rsidP="004F44BF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44BF" w:rsidRPr="00396501" w14:paraId="166B0877" w14:textId="0CD48C95" w:rsidTr="00396501">
        <w:tc>
          <w:tcPr>
            <w:tcW w:w="4860" w:type="dxa"/>
          </w:tcPr>
          <w:p w14:paraId="6FD47614" w14:textId="14ADCEB0" w:rsidR="004F44BF" w:rsidRPr="00396501" w:rsidRDefault="004F44BF" w:rsidP="004F44BF">
            <w:pPr>
              <w:tabs>
                <w:tab w:val="decimal" w:pos="1882"/>
              </w:tabs>
              <w:ind w:left="-115" w:right="-108" w:firstLine="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5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5C0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3965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5C0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3965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F141CA" w14:textId="694BFC19" w:rsidR="004F44BF" w:rsidRPr="00396501" w:rsidRDefault="00D14BAC" w:rsidP="004F44BF">
            <w:pPr>
              <w:tabs>
                <w:tab w:val="decimal" w:pos="964"/>
              </w:tabs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53" w:type="dxa"/>
          </w:tcPr>
          <w:p w14:paraId="0875ECB4" w14:textId="77777777" w:rsidR="004F44BF" w:rsidRPr="00396501" w:rsidRDefault="004F44BF" w:rsidP="004F44BF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2F0674DB" w14:textId="07245BF7" w:rsidR="004F44BF" w:rsidRPr="00396501" w:rsidRDefault="00E537CC" w:rsidP="004F44BF">
            <w:pPr>
              <w:tabs>
                <w:tab w:val="decimal" w:pos="1170"/>
              </w:tabs>
              <w:ind w:left="-115" w:right="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4F44BF" w:rsidRPr="003965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</w:p>
        </w:tc>
        <w:tc>
          <w:tcPr>
            <w:tcW w:w="236" w:type="dxa"/>
          </w:tcPr>
          <w:p w14:paraId="25BDC9A1" w14:textId="77777777" w:rsidR="004F44BF" w:rsidRPr="00396501" w:rsidRDefault="004F44BF" w:rsidP="004F44BF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69F5D51" w14:textId="791B78CA" w:rsidR="004F44BF" w:rsidRPr="00396501" w:rsidRDefault="00C35DD8" w:rsidP="004F44BF">
            <w:pPr>
              <w:tabs>
                <w:tab w:val="decimal" w:pos="1330"/>
              </w:tabs>
              <w:ind w:left="-115" w:right="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ACBB614" w14:textId="77777777" w:rsidR="004F44BF" w:rsidRPr="00396501" w:rsidRDefault="004F44BF" w:rsidP="004F44BF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288485D" w14:textId="370859E8" w:rsidR="004F44BF" w:rsidRPr="00396501" w:rsidRDefault="00E537CC" w:rsidP="004F44BF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4F44BF" w:rsidRPr="003965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957</w:t>
            </w:r>
          </w:p>
        </w:tc>
      </w:tr>
      <w:tr w:rsidR="004F44BF" w:rsidRPr="0075064F" w14:paraId="0E0C1DF7" w14:textId="7E3B6885" w:rsidTr="00396501">
        <w:tc>
          <w:tcPr>
            <w:tcW w:w="4860" w:type="dxa"/>
          </w:tcPr>
          <w:p w14:paraId="2330828B" w14:textId="0D07CC64" w:rsidR="004F44BF" w:rsidRPr="0075064F" w:rsidRDefault="004F44BF" w:rsidP="004F44BF">
            <w:pPr>
              <w:tabs>
                <w:tab w:val="decimal" w:pos="1882"/>
              </w:tabs>
              <w:ind w:left="-115" w:right="-108" w:firstLine="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เงินปันผลรับจากบริษัทร่วมสำหรับปี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941DF7" w14:textId="07AE9E25" w:rsidR="004F44BF" w:rsidRPr="0075064F" w:rsidRDefault="00D14BAC" w:rsidP="004F44BF">
            <w:pPr>
              <w:tabs>
                <w:tab w:val="decimal" w:pos="520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D1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</w:tcPr>
          <w:p w14:paraId="504E6765" w14:textId="77777777" w:rsidR="004F44BF" w:rsidRPr="0075064F" w:rsidRDefault="004F44BF" w:rsidP="004F44BF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6AE15F49" w14:textId="39385DF4" w:rsidR="004F44BF" w:rsidRPr="0075064F" w:rsidRDefault="004F44BF" w:rsidP="004F44BF">
            <w:pPr>
              <w:tabs>
                <w:tab w:val="decimal" w:pos="461"/>
              </w:tabs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116C4D" w14:textId="77777777" w:rsidR="004F44BF" w:rsidRPr="0075064F" w:rsidRDefault="004F44BF" w:rsidP="004F44BF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78A45605" w14:textId="50F5A54B" w:rsidR="004F44BF" w:rsidRPr="0075064F" w:rsidRDefault="00D14BAC" w:rsidP="004F44BF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84E332" w14:textId="77777777" w:rsidR="004F44BF" w:rsidRPr="0075064F" w:rsidRDefault="004F44BF" w:rsidP="004F44BF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4A20023" w14:textId="5A2455E6" w:rsidR="004F44BF" w:rsidRPr="0075064F" w:rsidRDefault="004F44BF" w:rsidP="004F44BF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35B9FED" w14:textId="47B68441" w:rsidR="000100A8" w:rsidRPr="0075064F" w:rsidRDefault="000100A8">
      <w:pPr>
        <w:rPr>
          <w:rFonts w:asciiTheme="majorBidi" w:hAnsiTheme="majorBidi" w:cstheme="majorBidi"/>
          <w:sz w:val="30"/>
          <w:szCs w:val="30"/>
        </w:rPr>
      </w:pPr>
    </w:p>
    <w:p w14:paraId="3FFC93D8" w14:textId="77777777" w:rsidR="000100A8" w:rsidRPr="0075064F" w:rsidRDefault="000100A8">
      <w:pPr>
        <w:rPr>
          <w:rFonts w:asciiTheme="majorBidi" w:hAnsiTheme="majorBidi" w:cstheme="majorBidi"/>
          <w:sz w:val="30"/>
          <w:szCs w:val="30"/>
        </w:rPr>
      </w:pPr>
      <w:r w:rsidRPr="0075064F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Light1"/>
        <w:tblW w:w="99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990"/>
        <w:gridCol w:w="253"/>
        <w:gridCol w:w="1007"/>
        <w:gridCol w:w="236"/>
        <w:gridCol w:w="34"/>
        <w:gridCol w:w="1046"/>
        <w:gridCol w:w="236"/>
        <w:gridCol w:w="1060"/>
      </w:tblGrid>
      <w:tr w:rsidR="00FD26B0" w:rsidRPr="0075064F" w14:paraId="4EC0E85A" w14:textId="77777777" w:rsidTr="00BD07A8">
        <w:trPr>
          <w:trHeight w:val="587"/>
          <w:tblHeader/>
        </w:trPr>
        <w:tc>
          <w:tcPr>
            <w:tcW w:w="4860" w:type="dxa"/>
          </w:tcPr>
          <w:p w14:paraId="7280AA3E" w14:textId="77777777" w:rsidR="00FD26B0" w:rsidRPr="0075064F" w:rsidRDefault="00FD26B0" w:rsidP="00DE60A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4"/>
          </w:tcPr>
          <w:p w14:paraId="4D0FF845" w14:textId="77777777" w:rsidR="00FD26B0" w:rsidRPr="0075064F" w:rsidRDefault="00FD26B0" w:rsidP="00DE60A6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กรีนเอิร์ธพาวเวอร์               (ไทยแลนด์) จำกัด</w:t>
            </w:r>
          </w:p>
        </w:tc>
        <w:tc>
          <w:tcPr>
            <w:tcW w:w="236" w:type="dxa"/>
            <w:vAlign w:val="center"/>
          </w:tcPr>
          <w:p w14:paraId="78B450B2" w14:textId="77777777" w:rsidR="00FD26B0" w:rsidRPr="0075064F" w:rsidRDefault="00FD26B0" w:rsidP="00DE60A6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376" w:type="dxa"/>
            <w:gridSpan w:val="4"/>
          </w:tcPr>
          <w:p w14:paraId="13BD7E6A" w14:textId="77777777" w:rsidR="00FD26B0" w:rsidRPr="0075064F" w:rsidRDefault="00FD26B0" w:rsidP="00DE60A6">
            <w:pPr>
              <w:pStyle w:val="acctfourfigures"/>
              <w:tabs>
                <w:tab w:val="clear" w:pos="765"/>
              </w:tabs>
              <w:spacing w:line="240" w:lineRule="atLeast"/>
              <w:ind w:left="69" w:right="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เครือข่ายก๊าซไทย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ญี่ปุ่น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</w:t>
            </w:r>
          </w:p>
        </w:tc>
      </w:tr>
      <w:tr w:rsidR="006B7170" w:rsidRPr="0075064F" w14:paraId="27F8A27A" w14:textId="0E4F4E1E" w:rsidTr="00BD07A8">
        <w:trPr>
          <w:tblHeader/>
        </w:trPr>
        <w:tc>
          <w:tcPr>
            <w:tcW w:w="4860" w:type="dxa"/>
          </w:tcPr>
          <w:p w14:paraId="599E9F0F" w14:textId="48E35399" w:rsidR="006B7170" w:rsidRPr="0075064F" w:rsidRDefault="006B7170" w:rsidP="006B717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506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506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506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gridSpan w:val="2"/>
          </w:tcPr>
          <w:p w14:paraId="3548DE89" w14:textId="5B0F49B8" w:rsidR="006B7170" w:rsidRPr="0075064F" w:rsidRDefault="00E537CC" w:rsidP="006B7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53" w:type="dxa"/>
          </w:tcPr>
          <w:p w14:paraId="478E10AD" w14:textId="77777777" w:rsidR="006B7170" w:rsidRPr="0075064F" w:rsidRDefault="006B7170" w:rsidP="006B7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7" w:type="dxa"/>
          </w:tcPr>
          <w:p w14:paraId="30228DB2" w14:textId="71A4212A" w:rsidR="006B7170" w:rsidRPr="0075064F" w:rsidRDefault="00E537CC" w:rsidP="006B7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</w:tcPr>
          <w:p w14:paraId="38A2BF21" w14:textId="77777777" w:rsidR="006B7170" w:rsidRPr="0075064F" w:rsidRDefault="006B7170" w:rsidP="006B7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6" w:type="dxa"/>
          </w:tcPr>
          <w:p w14:paraId="51EDCB25" w14:textId="3B80CD2E" w:rsidR="006B7170" w:rsidRPr="0075064F" w:rsidRDefault="00E537CC" w:rsidP="006B7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2A97313F" w14:textId="77777777" w:rsidR="006B7170" w:rsidRPr="0075064F" w:rsidRDefault="006B7170" w:rsidP="006B7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0" w:type="dxa"/>
          </w:tcPr>
          <w:p w14:paraId="13748A7A" w14:textId="5297B2F6" w:rsidR="006B7170" w:rsidRPr="0075064F" w:rsidRDefault="00E537CC" w:rsidP="006B7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0100A8" w:rsidRPr="0075064F" w14:paraId="0984A0BC" w14:textId="77777777" w:rsidTr="00BD07A8">
        <w:trPr>
          <w:trHeight w:val="263"/>
          <w:tblHeader/>
        </w:trPr>
        <w:tc>
          <w:tcPr>
            <w:tcW w:w="4860" w:type="dxa"/>
          </w:tcPr>
          <w:p w14:paraId="087DEE00" w14:textId="77777777" w:rsidR="000100A8" w:rsidRPr="0075064F" w:rsidRDefault="000100A8" w:rsidP="00DE60A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9"/>
          </w:tcPr>
          <w:p w14:paraId="62203B02" w14:textId="77777777" w:rsidR="000100A8" w:rsidRPr="0075064F" w:rsidRDefault="000100A8" w:rsidP="00DE60A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7170" w:rsidRPr="0075064F" w14:paraId="572CB6D4" w14:textId="70D1C2C4" w:rsidTr="00932C4E">
        <w:trPr>
          <w:trHeight w:hRule="exact" w:val="398"/>
        </w:trPr>
        <w:tc>
          <w:tcPr>
            <w:tcW w:w="4860" w:type="dxa"/>
          </w:tcPr>
          <w:p w14:paraId="3F92113B" w14:textId="23E298E8" w:rsidR="006B7170" w:rsidRPr="00932C4E" w:rsidRDefault="006B7170" w:rsidP="006B71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สินทรัพย์หมุนเวียน </w:t>
            </w:r>
            <w:r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ข</w:t>
            </w:r>
          </w:p>
        </w:tc>
        <w:tc>
          <w:tcPr>
            <w:tcW w:w="270" w:type="dxa"/>
          </w:tcPr>
          <w:p w14:paraId="61ABD667" w14:textId="77777777" w:rsidR="006B7170" w:rsidRPr="0075064F" w:rsidRDefault="006B7170" w:rsidP="006B7170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84D22AF" w14:textId="525146BA" w:rsidR="006B7170" w:rsidRPr="0075064F" w:rsidRDefault="00E537CC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="006006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914</w:t>
            </w:r>
          </w:p>
        </w:tc>
        <w:tc>
          <w:tcPr>
            <w:tcW w:w="253" w:type="dxa"/>
          </w:tcPr>
          <w:p w14:paraId="62385150" w14:textId="77777777" w:rsidR="006B7170" w:rsidRPr="0075064F" w:rsidRDefault="006B7170" w:rsidP="006B7170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20BA5370" w14:textId="3ED97C38" w:rsidR="006B7170" w:rsidRPr="0075064F" w:rsidRDefault="00E537CC" w:rsidP="006B7170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241</w:t>
            </w:r>
            <w:r w:rsidR="006B7170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025</w:t>
            </w:r>
          </w:p>
        </w:tc>
        <w:tc>
          <w:tcPr>
            <w:tcW w:w="236" w:type="dxa"/>
          </w:tcPr>
          <w:p w14:paraId="47DA9A1A" w14:textId="77777777" w:rsidR="006B7170" w:rsidRPr="0075064F" w:rsidRDefault="006B7170" w:rsidP="006B7170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7FA425A4" w14:textId="4502409E" w:rsidR="006B7170" w:rsidRPr="0075064F" w:rsidRDefault="00E537CC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A748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551</w:t>
            </w:r>
          </w:p>
        </w:tc>
        <w:tc>
          <w:tcPr>
            <w:tcW w:w="236" w:type="dxa"/>
          </w:tcPr>
          <w:p w14:paraId="5744FEEF" w14:textId="77777777" w:rsidR="006B7170" w:rsidRPr="0075064F" w:rsidRDefault="006B7170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03B70E85" w14:textId="628AE56A" w:rsidR="006B7170" w:rsidRPr="0075064F" w:rsidRDefault="00E537CC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127</w:t>
            </w:r>
            <w:r w:rsidR="006B7170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319</w:t>
            </w:r>
          </w:p>
        </w:tc>
      </w:tr>
      <w:tr w:rsidR="006B7170" w:rsidRPr="0075064F" w14:paraId="2E83313E" w14:textId="7CE5C6ED" w:rsidTr="00326084">
        <w:tc>
          <w:tcPr>
            <w:tcW w:w="4860" w:type="dxa"/>
          </w:tcPr>
          <w:p w14:paraId="696EB6A2" w14:textId="77777777" w:rsidR="006B7170" w:rsidRPr="0075064F" w:rsidRDefault="006B7170" w:rsidP="006B71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สินทรัพย์ไม่หมุนเวียน </w:t>
            </w:r>
            <w:r w:rsidRPr="0075064F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ค</w:t>
            </w:r>
          </w:p>
        </w:tc>
        <w:tc>
          <w:tcPr>
            <w:tcW w:w="270" w:type="dxa"/>
          </w:tcPr>
          <w:p w14:paraId="576159F7" w14:textId="77777777" w:rsidR="006B7170" w:rsidRPr="0075064F" w:rsidRDefault="006B7170" w:rsidP="006B7170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CC52EE6" w14:textId="233DDF69" w:rsidR="006B7170" w:rsidRPr="0075064F" w:rsidRDefault="00E537CC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B3F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  <w:r w:rsidR="002B3F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</w:p>
        </w:tc>
        <w:tc>
          <w:tcPr>
            <w:tcW w:w="253" w:type="dxa"/>
          </w:tcPr>
          <w:p w14:paraId="43A5030C" w14:textId="77777777" w:rsidR="006B7170" w:rsidRPr="0075064F" w:rsidRDefault="006B7170" w:rsidP="006B7170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2A548123" w14:textId="02990712" w:rsidR="006B7170" w:rsidRPr="0075064F" w:rsidRDefault="00E537CC" w:rsidP="006B7170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3</w:t>
            </w:r>
            <w:r w:rsidR="006B7170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956</w:t>
            </w:r>
            <w:r w:rsidR="006B7170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752</w:t>
            </w:r>
          </w:p>
        </w:tc>
        <w:tc>
          <w:tcPr>
            <w:tcW w:w="236" w:type="dxa"/>
          </w:tcPr>
          <w:p w14:paraId="4A43EE84" w14:textId="77777777" w:rsidR="006B7170" w:rsidRPr="0075064F" w:rsidRDefault="006B7170" w:rsidP="006B7170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7F257289" w14:textId="6E9B9AB7" w:rsidR="006B7170" w:rsidRPr="0075064F" w:rsidRDefault="00E537CC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  <w:r w:rsidR="00A748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</w:p>
        </w:tc>
        <w:tc>
          <w:tcPr>
            <w:tcW w:w="236" w:type="dxa"/>
          </w:tcPr>
          <w:p w14:paraId="5AA7FF4F" w14:textId="77777777" w:rsidR="006B7170" w:rsidRPr="0075064F" w:rsidRDefault="006B7170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4EAF4D5E" w14:textId="7551C12D" w:rsidR="006B7170" w:rsidRPr="0075064F" w:rsidRDefault="00E537CC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392</w:t>
            </w:r>
            <w:r w:rsidR="006B7170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842</w:t>
            </w:r>
          </w:p>
        </w:tc>
      </w:tr>
      <w:tr w:rsidR="006B7170" w:rsidRPr="0075064F" w14:paraId="4D768947" w14:textId="5220AE3B" w:rsidTr="007B0CCC">
        <w:tc>
          <w:tcPr>
            <w:tcW w:w="4860" w:type="dxa"/>
          </w:tcPr>
          <w:p w14:paraId="7A04D7F5" w14:textId="77777777" w:rsidR="006B7170" w:rsidRPr="0075064F" w:rsidRDefault="006B7170" w:rsidP="006B71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หนี้สินหมุนเวียน </w:t>
            </w:r>
            <w:r w:rsidRPr="0075064F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ง</w:t>
            </w:r>
          </w:p>
        </w:tc>
        <w:tc>
          <w:tcPr>
            <w:tcW w:w="270" w:type="dxa"/>
          </w:tcPr>
          <w:p w14:paraId="26DDDA4D" w14:textId="77777777" w:rsidR="006B7170" w:rsidRPr="0075064F" w:rsidRDefault="006B7170" w:rsidP="006B7170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80C7F09" w14:textId="12E828EF" w:rsidR="006B7170" w:rsidRPr="0075064F" w:rsidRDefault="002B3F67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0272458E" w14:textId="77777777" w:rsidR="006B7170" w:rsidRPr="0075064F" w:rsidRDefault="006B7170" w:rsidP="006B7170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2B4629A0" w14:textId="634A3422" w:rsidR="006B7170" w:rsidRPr="0075064F" w:rsidRDefault="006B7170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932C4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E537CC"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578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030</w:t>
            </w:r>
            <w:r w:rsidRPr="00932C4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3476B06" w14:textId="77777777" w:rsidR="006B7170" w:rsidRPr="0075064F" w:rsidRDefault="006B7170" w:rsidP="006B7170">
            <w:pPr>
              <w:tabs>
                <w:tab w:val="decimal" w:pos="768"/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2CA9E5" w14:textId="26BC767D" w:rsidR="006B7170" w:rsidRPr="0075064F" w:rsidRDefault="00A748CF" w:rsidP="006B7170">
            <w:pPr>
              <w:tabs>
                <w:tab w:val="decimal" w:pos="880"/>
              </w:tabs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77EAADA" w14:textId="77777777" w:rsidR="006B7170" w:rsidRPr="0075064F" w:rsidRDefault="006B7170" w:rsidP="006B7170">
            <w:pPr>
              <w:tabs>
                <w:tab w:val="decimal" w:pos="880"/>
              </w:tabs>
              <w:ind w:left="-115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7D29A121" w14:textId="57CD9AEE" w:rsidR="006B7170" w:rsidRPr="0075064F" w:rsidRDefault="006B7170" w:rsidP="006B7170">
            <w:pPr>
              <w:tabs>
                <w:tab w:val="decimal" w:pos="880"/>
              </w:tabs>
              <w:ind w:left="-115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932C4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091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B7170" w:rsidRPr="0075064F" w14:paraId="29E4BE51" w14:textId="151C373C" w:rsidTr="00840E1B">
        <w:tc>
          <w:tcPr>
            <w:tcW w:w="4860" w:type="dxa"/>
          </w:tcPr>
          <w:p w14:paraId="577D5956" w14:textId="77777777" w:rsidR="006B7170" w:rsidRPr="0075064F" w:rsidRDefault="006B7170" w:rsidP="006B71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หนี้สินไม่หมุนเวียน </w:t>
            </w:r>
            <w:r w:rsidRPr="0075064F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จ</w:t>
            </w:r>
          </w:p>
        </w:tc>
        <w:tc>
          <w:tcPr>
            <w:tcW w:w="270" w:type="dxa"/>
          </w:tcPr>
          <w:p w14:paraId="7ED90B56" w14:textId="77777777" w:rsidR="006B7170" w:rsidRPr="0075064F" w:rsidRDefault="006B7170" w:rsidP="006B7170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94CCF0" w14:textId="016ED123" w:rsidR="006B7170" w:rsidRPr="0075064F" w:rsidRDefault="002B3F67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52870634" w14:textId="77777777" w:rsidR="006B7170" w:rsidRPr="0075064F" w:rsidRDefault="006B7170" w:rsidP="006B7170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4C752CE" w14:textId="78A65A0D" w:rsidR="006B7170" w:rsidRPr="0075064F" w:rsidRDefault="006B7170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932C4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E537CC"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985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305</w:t>
            </w:r>
            <w:r w:rsidRPr="00932C4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666CDA1" w14:textId="77777777" w:rsidR="006B7170" w:rsidRPr="0075064F" w:rsidRDefault="006B7170" w:rsidP="006B7170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74059E5" w14:textId="3DBA2C67" w:rsidR="006B7170" w:rsidRPr="0075064F" w:rsidRDefault="00A748CF" w:rsidP="006B7170">
            <w:pPr>
              <w:tabs>
                <w:tab w:val="decimal" w:pos="880"/>
              </w:tabs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AC598D5" w14:textId="77777777" w:rsidR="006B7170" w:rsidRPr="0075064F" w:rsidRDefault="006B7170" w:rsidP="006B7170">
            <w:pPr>
              <w:tabs>
                <w:tab w:val="decimal" w:pos="880"/>
              </w:tabs>
              <w:ind w:left="-115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68B70E5" w14:textId="646D9AEB" w:rsidR="006B7170" w:rsidRPr="0075064F" w:rsidRDefault="006B7170" w:rsidP="006B7170">
            <w:pPr>
              <w:tabs>
                <w:tab w:val="decimal" w:pos="880"/>
              </w:tabs>
              <w:ind w:left="-115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B7170" w:rsidRPr="0075064F" w14:paraId="6CD0FBEC" w14:textId="0F515788" w:rsidTr="00840E1B">
        <w:tc>
          <w:tcPr>
            <w:tcW w:w="4860" w:type="dxa"/>
          </w:tcPr>
          <w:p w14:paraId="4765E60B" w14:textId="32C9322B" w:rsidR="006B7170" w:rsidRPr="0075064F" w:rsidRDefault="006B7170" w:rsidP="006B71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370BD0" w14:textId="77777777" w:rsidR="006B7170" w:rsidRPr="0075064F" w:rsidRDefault="006B7170" w:rsidP="006B7170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CCFFE7" w14:textId="610FBD18" w:rsidR="006B7170" w:rsidRPr="0075064F" w:rsidRDefault="00E537CC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D78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  <w:r w:rsidR="002D78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033</w:t>
            </w:r>
          </w:p>
        </w:tc>
        <w:tc>
          <w:tcPr>
            <w:tcW w:w="253" w:type="dxa"/>
          </w:tcPr>
          <w:p w14:paraId="48823CD9" w14:textId="77777777" w:rsidR="006B7170" w:rsidRPr="0075064F" w:rsidRDefault="006B7170" w:rsidP="006B7170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2DCF96F9" w14:textId="3D86B0DF" w:rsidR="006B7170" w:rsidRPr="0075064F" w:rsidRDefault="00E537CC" w:rsidP="006B7170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2</w:t>
            </w:r>
            <w:r w:rsidR="006B7170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634</w:t>
            </w:r>
            <w:r w:rsidR="006B7170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442</w:t>
            </w:r>
          </w:p>
        </w:tc>
        <w:tc>
          <w:tcPr>
            <w:tcW w:w="236" w:type="dxa"/>
          </w:tcPr>
          <w:p w14:paraId="11A6BD31" w14:textId="77777777" w:rsidR="006B7170" w:rsidRPr="0075064F" w:rsidRDefault="006B7170" w:rsidP="006B7170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F1049" w14:textId="37EA7924" w:rsidR="006B7170" w:rsidRPr="0075064F" w:rsidRDefault="00E537CC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  <w:r w:rsidR="00A748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  <w:tc>
          <w:tcPr>
            <w:tcW w:w="236" w:type="dxa"/>
          </w:tcPr>
          <w:p w14:paraId="2BC0CD50" w14:textId="77777777" w:rsidR="006B7170" w:rsidRPr="0075064F" w:rsidRDefault="006B7170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72F30F64" w14:textId="6C33D56A" w:rsidR="006B7170" w:rsidRPr="0075064F" w:rsidRDefault="00E537CC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  <w:r w:rsidR="006B7170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</w:tr>
      <w:tr w:rsidR="006B7170" w:rsidRPr="0075064F" w14:paraId="73D70D74" w14:textId="20E7722B" w:rsidTr="003031D3">
        <w:tc>
          <w:tcPr>
            <w:tcW w:w="4860" w:type="dxa"/>
          </w:tcPr>
          <w:p w14:paraId="285D872B" w14:textId="77777777" w:rsidR="006B7170" w:rsidRPr="0075064F" w:rsidRDefault="006B7170" w:rsidP="006B7170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270" w:type="dxa"/>
          </w:tcPr>
          <w:p w14:paraId="27174EF8" w14:textId="77777777" w:rsidR="006B7170" w:rsidRPr="0075064F" w:rsidRDefault="006B7170" w:rsidP="006B7170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3D4B79" w14:textId="561C3674" w:rsidR="006B7170" w:rsidRPr="0075064F" w:rsidRDefault="00E537CC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  <w:r w:rsidR="002D78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</w:p>
        </w:tc>
        <w:tc>
          <w:tcPr>
            <w:tcW w:w="253" w:type="dxa"/>
            <w:vAlign w:val="bottom"/>
          </w:tcPr>
          <w:p w14:paraId="7E853074" w14:textId="77777777" w:rsidR="006B7170" w:rsidRPr="0075064F" w:rsidRDefault="006B7170" w:rsidP="006B7170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934BBA9" w14:textId="66A43D6F" w:rsidR="006B7170" w:rsidRPr="0075064F" w:rsidRDefault="00E537CC" w:rsidP="006B7170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1</w:t>
            </w:r>
            <w:r w:rsidR="006B7170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053</w:t>
            </w:r>
            <w:r w:rsidR="006B7170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777</w:t>
            </w:r>
          </w:p>
        </w:tc>
        <w:tc>
          <w:tcPr>
            <w:tcW w:w="236" w:type="dxa"/>
            <w:vAlign w:val="bottom"/>
          </w:tcPr>
          <w:p w14:paraId="71173E22" w14:textId="77777777" w:rsidR="006B7170" w:rsidRPr="0075064F" w:rsidRDefault="006B7170" w:rsidP="006B7170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98AAD5B" w14:textId="62564C97" w:rsidR="006B7170" w:rsidRPr="0075064F" w:rsidRDefault="00E537CC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  <w:r w:rsidR="00397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</w:p>
        </w:tc>
        <w:tc>
          <w:tcPr>
            <w:tcW w:w="236" w:type="dxa"/>
          </w:tcPr>
          <w:p w14:paraId="58297691" w14:textId="77777777" w:rsidR="006B7170" w:rsidRPr="0075064F" w:rsidRDefault="006B7170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683033E" w14:textId="5BF3119A" w:rsidR="006B7170" w:rsidRPr="0075064F" w:rsidRDefault="00E537CC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  <w:r w:rsidR="006B7170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</w:p>
        </w:tc>
      </w:tr>
      <w:tr w:rsidR="006B7170" w:rsidRPr="0075064F" w14:paraId="55D22E0C" w14:textId="2F501408" w:rsidTr="003031D3">
        <w:tc>
          <w:tcPr>
            <w:tcW w:w="4860" w:type="dxa"/>
          </w:tcPr>
          <w:p w14:paraId="1C2C1BB8" w14:textId="77777777" w:rsidR="006B7170" w:rsidRPr="0075064F" w:rsidRDefault="006B7170" w:rsidP="006B7170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270" w:type="dxa"/>
          </w:tcPr>
          <w:p w14:paraId="63302FFE" w14:textId="77777777" w:rsidR="006B7170" w:rsidRPr="0075064F" w:rsidRDefault="006B7170" w:rsidP="006B7170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AE0E6C" w14:textId="40E33853" w:rsidR="006B7170" w:rsidRPr="0075064F" w:rsidRDefault="00E537CC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="002D78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</w:p>
        </w:tc>
        <w:tc>
          <w:tcPr>
            <w:tcW w:w="253" w:type="dxa"/>
            <w:vAlign w:val="bottom"/>
          </w:tcPr>
          <w:p w14:paraId="126C1556" w14:textId="77777777" w:rsidR="006B7170" w:rsidRPr="0075064F" w:rsidRDefault="006B7170" w:rsidP="006B7170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6961F97" w14:textId="431EB03F" w:rsidR="006B7170" w:rsidRPr="0075064F" w:rsidRDefault="00E537CC" w:rsidP="006B7170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111</w:t>
            </w:r>
            <w:r w:rsidR="006B7170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="Angsana New"/>
                <w:sz w:val="30"/>
                <w:szCs w:val="30"/>
                <w:lang w:val="en-US"/>
              </w:rPr>
              <w:t>426</w:t>
            </w:r>
          </w:p>
        </w:tc>
        <w:tc>
          <w:tcPr>
            <w:tcW w:w="236" w:type="dxa"/>
            <w:vAlign w:val="bottom"/>
          </w:tcPr>
          <w:p w14:paraId="2E153402" w14:textId="77777777" w:rsidR="006B7170" w:rsidRPr="0075064F" w:rsidRDefault="006B7170" w:rsidP="006B7170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EB61DE3" w14:textId="2378AB0A" w:rsidR="006B7170" w:rsidRPr="0075064F" w:rsidRDefault="00397675" w:rsidP="006B7170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A57B76" w14:textId="77777777" w:rsidR="006B7170" w:rsidRPr="0075064F" w:rsidRDefault="006B7170" w:rsidP="006B7170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056BC23" w14:textId="1BB5EAC8" w:rsidR="006B7170" w:rsidRPr="0075064F" w:rsidRDefault="006B7170" w:rsidP="006B7170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7170" w:rsidRPr="0075064F" w14:paraId="7D095192" w14:textId="55054B50" w:rsidTr="00840E1B">
        <w:tc>
          <w:tcPr>
            <w:tcW w:w="4860" w:type="dxa"/>
          </w:tcPr>
          <w:p w14:paraId="7B3D6869" w14:textId="77777777" w:rsidR="006B7170" w:rsidRPr="0075064F" w:rsidRDefault="006B7170" w:rsidP="006B717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มูลค่าตามบัญชีของเงินลงทุนในบริษัทร่วมและการร่วมค้า</w:t>
            </w:r>
          </w:p>
        </w:tc>
        <w:tc>
          <w:tcPr>
            <w:tcW w:w="270" w:type="dxa"/>
          </w:tcPr>
          <w:p w14:paraId="7DDB6D1E" w14:textId="77777777" w:rsidR="006B7170" w:rsidRPr="0075064F" w:rsidRDefault="006B7170" w:rsidP="006B7170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F6042B" w14:textId="2CAA1975" w:rsidR="006B7170" w:rsidRPr="0075064F" w:rsidRDefault="00E537CC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D7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049</w:t>
            </w:r>
            <w:r w:rsidR="002D7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211</w:t>
            </w:r>
          </w:p>
        </w:tc>
        <w:tc>
          <w:tcPr>
            <w:tcW w:w="253" w:type="dxa"/>
          </w:tcPr>
          <w:p w14:paraId="2A0AD198" w14:textId="77777777" w:rsidR="006B7170" w:rsidRPr="0075064F" w:rsidRDefault="006B7170" w:rsidP="006B7170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66A3085" w14:textId="6EC3E687" w:rsidR="006B7170" w:rsidRPr="0075064F" w:rsidRDefault="00E537CC" w:rsidP="006B7170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6B7170" w:rsidRPr="00932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165</w:t>
            </w:r>
            <w:r w:rsidR="006B7170" w:rsidRPr="00932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203</w:t>
            </w:r>
          </w:p>
        </w:tc>
        <w:tc>
          <w:tcPr>
            <w:tcW w:w="236" w:type="dxa"/>
          </w:tcPr>
          <w:p w14:paraId="2D391810" w14:textId="77777777" w:rsidR="006B7170" w:rsidRPr="0075064F" w:rsidRDefault="006B7170" w:rsidP="006B7170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07380C" w14:textId="4FA06107" w:rsidR="006B7170" w:rsidRPr="00A97763" w:rsidRDefault="00E537CC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  <w:r w:rsidR="00397675" w:rsidRPr="00A977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465</w:t>
            </w:r>
          </w:p>
        </w:tc>
        <w:tc>
          <w:tcPr>
            <w:tcW w:w="236" w:type="dxa"/>
          </w:tcPr>
          <w:p w14:paraId="04FE1AC0" w14:textId="77777777" w:rsidR="006B7170" w:rsidRPr="0075064F" w:rsidRDefault="006B7170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48905881" w14:textId="4C3108A0" w:rsidR="006B7170" w:rsidRPr="0075064F" w:rsidRDefault="00E537CC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  <w:r w:rsidR="006B7170" w:rsidRPr="00932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460</w:t>
            </w:r>
          </w:p>
        </w:tc>
      </w:tr>
      <w:tr w:rsidR="004F3A49" w:rsidRPr="0075064F" w14:paraId="043D6740" w14:textId="5AA2CCD5" w:rsidTr="00840E1B">
        <w:trPr>
          <w:trHeight w:val="154"/>
        </w:trPr>
        <w:tc>
          <w:tcPr>
            <w:tcW w:w="4860" w:type="dxa"/>
          </w:tcPr>
          <w:p w14:paraId="698B4612" w14:textId="77777777" w:rsidR="004F3A49" w:rsidRPr="0075064F" w:rsidRDefault="004F3A49" w:rsidP="004F3A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F0C2072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F456B37" w14:textId="77777777" w:rsidR="004F3A49" w:rsidRPr="0075064F" w:rsidRDefault="004F3A49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  <w:vAlign w:val="bottom"/>
          </w:tcPr>
          <w:p w14:paraId="152EE07E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5FED8474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left" w:pos="227"/>
                <w:tab w:val="decimal" w:pos="551"/>
                <w:tab w:val="decimal" w:pos="1170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</w:tcPr>
          <w:p w14:paraId="06A41E58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41B3AEBE" w14:textId="77777777" w:rsidR="004F3A49" w:rsidRPr="00A97763" w:rsidRDefault="004F3A49" w:rsidP="004F3A49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543838B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</w:tcPr>
          <w:p w14:paraId="1B934A93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4F3A49" w:rsidRPr="0075064F" w14:paraId="59A863E5" w14:textId="441DE079" w:rsidTr="00326084">
        <w:tc>
          <w:tcPr>
            <w:tcW w:w="4860" w:type="dxa"/>
          </w:tcPr>
          <w:p w14:paraId="42AEAADC" w14:textId="77777777" w:rsidR="004F3A49" w:rsidRPr="0075064F" w:rsidRDefault="004F3A49" w:rsidP="004F3A49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41DDA4FF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F0F93C4" w14:textId="77777777" w:rsidR="004F3A49" w:rsidRPr="0075064F" w:rsidRDefault="004F3A49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  <w:vAlign w:val="bottom"/>
          </w:tcPr>
          <w:p w14:paraId="43A4AAD5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35CDB5BC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decimal" w:pos="551"/>
                <w:tab w:val="decimal" w:pos="1170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311C4A4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57C0A33A" w14:textId="77777777" w:rsidR="004F3A49" w:rsidRPr="00A97763" w:rsidRDefault="004F3A49" w:rsidP="004F3A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42CC2D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15B33257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B7170" w:rsidRPr="0075064F" w14:paraId="0FE1B41B" w14:textId="5B991736" w:rsidTr="00326084">
        <w:tc>
          <w:tcPr>
            <w:tcW w:w="4860" w:type="dxa"/>
          </w:tcPr>
          <w:p w14:paraId="2C0D1D29" w14:textId="77777777" w:rsidR="006B7170" w:rsidRPr="0075064F" w:rsidRDefault="006B7170" w:rsidP="006B7170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รวมรายการดอกเบี้ยรับ</w:t>
            </w:r>
          </w:p>
        </w:tc>
        <w:tc>
          <w:tcPr>
            <w:tcW w:w="270" w:type="dxa"/>
          </w:tcPr>
          <w:p w14:paraId="0E2486FD" w14:textId="77777777" w:rsidR="006B7170" w:rsidRPr="0075064F" w:rsidRDefault="006B7170" w:rsidP="006B71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A5B4A43" w14:textId="6C3D650C" w:rsidR="006B7170" w:rsidRPr="002D785B" w:rsidRDefault="00E537CC" w:rsidP="006B7170">
            <w:pPr>
              <w:tabs>
                <w:tab w:val="decimal" w:pos="768"/>
              </w:tabs>
              <w:ind w:right="-2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</w:p>
        </w:tc>
        <w:tc>
          <w:tcPr>
            <w:tcW w:w="253" w:type="dxa"/>
            <w:vAlign w:val="bottom"/>
          </w:tcPr>
          <w:p w14:paraId="0B3CC895" w14:textId="77777777" w:rsidR="006B7170" w:rsidRPr="0075064F" w:rsidRDefault="006B7170" w:rsidP="006B71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71DA0026" w14:textId="44C09BFE" w:rsidR="006B7170" w:rsidRPr="0075064F" w:rsidRDefault="00E537CC" w:rsidP="006B7170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</w:t>
            </w:r>
          </w:p>
        </w:tc>
        <w:tc>
          <w:tcPr>
            <w:tcW w:w="236" w:type="dxa"/>
          </w:tcPr>
          <w:p w14:paraId="11FB597F" w14:textId="77777777" w:rsidR="006B7170" w:rsidRPr="0075064F" w:rsidRDefault="006B7170" w:rsidP="006B7170">
            <w:pPr>
              <w:tabs>
                <w:tab w:val="decimal" w:pos="1243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4D614116" w14:textId="1D21468D" w:rsidR="006B7170" w:rsidRPr="00A97763" w:rsidRDefault="00E537CC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236" w:type="dxa"/>
          </w:tcPr>
          <w:p w14:paraId="270ACFB9" w14:textId="77777777" w:rsidR="006B7170" w:rsidRPr="0075064F" w:rsidRDefault="006B7170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5E1F2702" w14:textId="2813438B" w:rsidR="006B7170" w:rsidRPr="0075064F" w:rsidRDefault="00E537CC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</w:tr>
      <w:tr w:rsidR="006B7170" w:rsidRPr="0075064F" w14:paraId="1EE40F26" w14:textId="3296AD3E" w:rsidTr="00326084">
        <w:tc>
          <w:tcPr>
            <w:tcW w:w="4860" w:type="dxa"/>
          </w:tcPr>
          <w:p w14:paraId="60C7399C" w14:textId="77777777" w:rsidR="006B7170" w:rsidRPr="0075064F" w:rsidRDefault="006B7170" w:rsidP="006B7170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270" w:type="dxa"/>
          </w:tcPr>
          <w:p w14:paraId="55FA12A7" w14:textId="77777777" w:rsidR="006B7170" w:rsidRPr="0075064F" w:rsidRDefault="006B7170" w:rsidP="006B7170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5AA699B" w14:textId="0725813E" w:rsidR="006B7170" w:rsidRPr="0075064F" w:rsidRDefault="00E537CC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D78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562</w:t>
            </w:r>
          </w:p>
        </w:tc>
        <w:tc>
          <w:tcPr>
            <w:tcW w:w="253" w:type="dxa"/>
            <w:vAlign w:val="bottom"/>
          </w:tcPr>
          <w:p w14:paraId="25A25074" w14:textId="77777777" w:rsidR="006B7170" w:rsidRPr="0075064F" w:rsidRDefault="006B7170" w:rsidP="006B7170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0384C5E7" w14:textId="608CE155" w:rsidR="006B7170" w:rsidRPr="0075064F" w:rsidRDefault="00E537CC" w:rsidP="006B7170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6B7170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</w:p>
        </w:tc>
        <w:tc>
          <w:tcPr>
            <w:tcW w:w="236" w:type="dxa"/>
          </w:tcPr>
          <w:p w14:paraId="7F4EDD72" w14:textId="77777777" w:rsidR="006B7170" w:rsidRPr="0075064F" w:rsidRDefault="006B7170" w:rsidP="006B7170">
            <w:pPr>
              <w:tabs>
                <w:tab w:val="decimal" w:pos="1243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271A21AA" w14:textId="49D54E69" w:rsidR="006B7170" w:rsidRPr="0075064F" w:rsidRDefault="00E537CC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0308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  <w:tc>
          <w:tcPr>
            <w:tcW w:w="236" w:type="dxa"/>
          </w:tcPr>
          <w:p w14:paraId="308A4296" w14:textId="77777777" w:rsidR="006B7170" w:rsidRPr="0075064F" w:rsidRDefault="006B7170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25CE5CDF" w14:textId="42E02FFD" w:rsidR="006B7170" w:rsidRPr="0075064F" w:rsidRDefault="00E537CC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B7170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064</w:t>
            </w:r>
          </w:p>
        </w:tc>
      </w:tr>
      <w:tr w:rsidR="006B7170" w:rsidRPr="0075064F" w14:paraId="1FA6ED7E" w14:textId="31C861B3" w:rsidTr="00326084">
        <w:tc>
          <w:tcPr>
            <w:tcW w:w="4860" w:type="dxa"/>
          </w:tcPr>
          <w:p w14:paraId="44E52795" w14:textId="77777777" w:rsidR="006B7170" w:rsidRPr="0075064F" w:rsidRDefault="006B7170" w:rsidP="006B7170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270" w:type="dxa"/>
          </w:tcPr>
          <w:p w14:paraId="262C560C" w14:textId="77777777" w:rsidR="006B7170" w:rsidRPr="0075064F" w:rsidRDefault="006B7170" w:rsidP="006B7170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DEDD8D0" w14:textId="77777777" w:rsidR="006B7170" w:rsidRPr="0075064F" w:rsidRDefault="006B7170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78A35DDB" w14:textId="77777777" w:rsidR="006B7170" w:rsidRPr="0075064F" w:rsidRDefault="006B7170" w:rsidP="006B7170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0746F67D" w14:textId="77777777" w:rsidR="006B7170" w:rsidRPr="0075064F" w:rsidRDefault="006B7170" w:rsidP="006B7170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D3E9D9" w14:textId="77777777" w:rsidR="006B7170" w:rsidRPr="0075064F" w:rsidRDefault="006B7170" w:rsidP="006B7170">
            <w:pPr>
              <w:tabs>
                <w:tab w:val="decimal" w:pos="1243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17591520" w14:textId="77777777" w:rsidR="006B7170" w:rsidRPr="0075064F" w:rsidRDefault="006B7170" w:rsidP="006B7170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8C2B0A" w14:textId="77777777" w:rsidR="006B7170" w:rsidRPr="0075064F" w:rsidRDefault="006B7170" w:rsidP="006B7170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3C8DFE33" w14:textId="77777777" w:rsidR="006B7170" w:rsidRPr="0075064F" w:rsidRDefault="006B7170" w:rsidP="006B7170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170" w:rsidRPr="0075064F" w14:paraId="2F41E33A" w14:textId="574EC8C5" w:rsidTr="00326084">
        <w:tc>
          <w:tcPr>
            <w:tcW w:w="4860" w:type="dxa"/>
          </w:tcPr>
          <w:p w14:paraId="61F1C134" w14:textId="77777777" w:rsidR="006B7170" w:rsidRPr="0075064F" w:rsidRDefault="006B7170" w:rsidP="006B7170">
            <w:pPr>
              <w:pStyle w:val="ListParagraph"/>
              <w:tabs>
                <w:tab w:val="left" w:pos="365"/>
              </w:tabs>
              <w:ind w:left="3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128DDE35" w14:textId="77777777" w:rsidR="006B7170" w:rsidRPr="0075064F" w:rsidRDefault="006B7170" w:rsidP="006B7170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7924376" w14:textId="70716001" w:rsidR="006B7170" w:rsidRPr="0075064F" w:rsidRDefault="00E537CC" w:rsidP="006B7170">
            <w:pPr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E50F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</w:p>
        </w:tc>
        <w:tc>
          <w:tcPr>
            <w:tcW w:w="253" w:type="dxa"/>
            <w:vAlign w:val="bottom"/>
          </w:tcPr>
          <w:p w14:paraId="7132E626" w14:textId="77777777" w:rsidR="006B7170" w:rsidRPr="0075064F" w:rsidRDefault="006B7170" w:rsidP="006B7170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6A133F00" w14:textId="26B2DD8A" w:rsidR="006B7170" w:rsidRPr="0075064F" w:rsidRDefault="006B7170" w:rsidP="006B7170">
            <w:pPr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A16596" w14:textId="77777777" w:rsidR="006B7170" w:rsidRPr="0075064F" w:rsidRDefault="006B7170" w:rsidP="006B7170">
            <w:pPr>
              <w:tabs>
                <w:tab w:val="decimal" w:pos="1243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6BEC5FDE" w14:textId="74947ED8" w:rsidR="006B7170" w:rsidRPr="0075064F" w:rsidRDefault="00030897" w:rsidP="006B7170">
            <w:pPr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26B8F0" w14:textId="77777777" w:rsidR="006B7170" w:rsidRPr="0075064F" w:rsidRDefault="006B7170" w:rsidP="006B7170">
            <w:pPr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738D40D" w14:textId="09A6F77E" w:rsidR="006B7170" w:rsidRPr="0075064F" w:rsidRDefault="006B7170" w:rsidP="006B7170">
            <w:pPr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7170" w:rsidRPr="0075064F" w14:paraId="7FC80D06" w14:textId="711F1885" w:rsidTr="00326084">
        <w:tc>
          <w:tcPr>
            <w:tcW w:w="4860" w:type="dxa"/>
          </w:tcPr>
          <w:p w14:paraId="0DB6F9AC" w14:textId="77777777" w:rsidR="006B7170" w:rsidRPr="0075064F" w:rsidRDefault="006B7170" w:rsidP="006B7170">
            <w:pPr>
              <w:pStyle w:val="ListParagraph"/>
              <w:tabs>
                <w:tab w:val="left" w:pos="365"/>
              </w:tabs>
              <w:ind w:left="3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ลูกหนี้จากข้อตกลงสัมปทานบริการ</w:t>
            </w:r>
          </w:p>
        </w:tc>
        <w:tc>
          <w:tcPr>
            <w:tcW w:w="270" w:type="dxa"/>
          </w:tcPr>
          <w:p w14:paraId="3F94E78B" w14:textId="77777777" w:rsidR="006B7170" w:rsidRPr="0075064F" w:rsidRDefault="006B7170" w:rsidP="006B7170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E8391D7" w14:textId="584A0E24" w:rsidR="006B7170" w:rsidRPr="0075064F" w:rsidRDefault="00E537CC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50F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  <w:r w:rsidR="00E50F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253" w:type="dxa"/>
            <w:vAlign w:val="bottom"/>
          </w:tcPr>
          <w:p w14:paraId="287ED6D9" w14:textId="77777777" w:rsidR="006B7170" w:rsidRPr="0075064F" w:rsidRDefault="006B7170" w:rsidP="006B7170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0B94BFAD" w14:textId="7C278063" w:rsidR="006B7170" w:rsidRPr="0075064F" w:rsidRDefault="00E537CC" w:rsidP="006B7170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B7170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  <w:r w:rsidR="006B7170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  <w:tc>
          <w:tcPr>
            <w:tcW w:w="236" w:type="dxa"/>
          </w:tcPr>
          <w:p w14:paraId="4E9D1601" w14:textId="77777777" w:rsidR="006B7170" w:rsidRPr="0075064F" w:rsidRDefault="006B7170" w:rsidP="006B7170">
            <w:pPr>
              <w:tabs>
                <w:tab w:val="decimal" w:pos="1243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57A06E6C" w14:textId="74C39CA3" w:rsidR="006B7170" w:rsidRPr="0075064F" w:rsidRDefault="00030897" w:rsidP="006B7170">
            <w:pPr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B90B70" w14:textId="77777777" w:rsidR="006B7170" w:rsidRPr="0075064F" w:rsidRDefault="006B7170" w:rsidP="006B7170">
            <w:pPr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A2FB630" w14:textId="4662C175" w:rsidR="006B7170" w:rsidRPr="0075064F" w:rsidRDefault="006B7170" w:rsidP="006B7170">
            <w:pPr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7170" w:rsidRPr="0075064F" w14:paraId="6F327F41" w14:textId="20FA45E8" w:rsidTr="00326084">
        <w:tc>
          <w:tcPr>
            <w:tcW w:w="4860" w:type="dxa"/>
          </w:tcPr>
          <w:p w14:paraId="38A8A47A" w14:textId="77777777" w:rsidR="006B7170" w:rsidRPr="0075064F" w:rsidRDefault="006B7170" w:rsidP="006B7170">
            <w:pPr>
              <w:pStyle w:val="ListParagraph"/>
              <w:tabs>
                <w:tab w:val="left" w:pos="365"/>
              </w:tabs>
              <w:ind w:left="365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38BABB8E" w14:textId="77777777" w:rsidR="006B7170" w:rsidRPr="0075064F" w:rsidRDefault="006B7170" w:rsidP="006B7170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EBA0B41" w14:textId="68EA9F1C" w:rsidR="006B7170" w:rsidRPr="0075064F" w:rsidRDefault="00E537CC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50F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253" w:type="dxa"/>
            <w:vAlign w:val="bottom"/>
          </w:tcPr>
          <w:p w14:paraId="724EA031" w14:textId="77777777" w:rsidR="006B7170" w:rsidRPr="0075064F" w:rsidRDefault="006B7170" w:rsidP="006B7170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26A9DB44" w14:textId="3977ACF4" w:rsidR="006B7170" w:rsidRPr="0075064F" w:rsidRDefault="00E537CC" w:rsidP="006B7170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B7170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</w:p>
        </w:tc>
        <w:tc>
          <w:tcPr>
            <w:tcW w:w="236" w:type="dxa"/>
          </w:tcPr>
          <w:p w14:paraId="1EECF7B0" w14:textId="77777777" w:rsidR="006B7170" w:rsidRPr="0075064F" w:rsidRDefault="006B7170" w:rsidP="006B7170">
            <w:pPr>
              <w:tabs>
                <w:tab w:val="decimal" w:pos="1243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2011420C" w14:textId="1E3F742D" w:rsidR="006B7170" w:rsidRPr="0075064F" w:rsidRDefault="00E537CC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  <w:r w:rsidR="000308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</w:p>
        </w:tc>
        <w:tc>
          <w:tcPr>
            <w:tcW w:w="236" w:type="dxa"/>
          </w:tcPr>
          <w:p w14:paraId="511F7DBB" w14:textId="77777777" w:rsidR="006B7170" w:rsidRPr="0075064F" w:rsidRDefault="006B7170" w:rsidP="006B7170">
            <w:pPr>
              <w:ind w:left="-115" w:right="-740" w:firstLine="63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46D841E3" w14:textId="0E680C78" w:rsidR="006B7170" w:rsidRPr="0075064F" w:rsidRDefault="00E537CC" w:rsidP="006B7170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="006B7170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861</w:t>
            </w:r>
          </w:p>
        </w:tc>
      </w:tr>
      <w:tr w:rsidR="006B7170" w:rsidRPr="0075064F" w14:paraId="786F4CB9" w14:textId="2221790D" w:rsidTr="00326084">
        <w:tc>
          <w:tcPr>
            <w:tcW w:w="4860" w:type="dxa"/>
          </w:tcPr>
          <w:p w14:paraId="7F48D62C" w14:textId="77777777" w:rsidR="006B7170" w:rsidRPr="0075064F" w:rsidRDefault="006B7170" w:rsidP="006B7170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รวมรายการหนี้สินทางการเงินหมุนเวียน </w:t>
            </w:r>
          </w:p>
          <w:p w14:paraId="284D560A" w14:textId="77777777" w:rsidR="006B7170" w:rsidRPr="0075064F" w:rsidRDefault="006B7170" w:rsidP="006B7170">
            <w:pPr>
              <w:pStyle w:val="ListParagraph"/>
              <w:tabs>
                <w:tab w:val="left" w:pos="365"/>
              </w:tabs>
              <w:ind w:left="3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(ไม่รวมเจ้าหนี้การค้าและเจ้าหนี้หมุนเวียนอื่น</w:t>
            </w:r>
          </w:p>
          <w:p w14:paraId="39EA8172" w14:textId="77777777" w:rsidR="006B7170" w:rsidRPr="0075064F" w:rsidRDefault="006B7170" w:rsidP="006B7170">
            <w:pPr>
              <w:pStyle w:val="ListParagraph"/>
              <w:tabs>
                <w:tab w:val="left" w:pos="365"/>
              </w:tabs>
              <w:ind w:left="3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และประมาณการหนี้สิน)</w:t>
            </w:r>
          </w:p>
        </w:tc>
        <w:tc>
          <w:tcPr>
            <w:tcW w:w="270" w:type="dxa"/>
          </w:tcPr>
          <w:p w14:paraId="7474B4A6" w14:textId="77777777" w:rsidR="006B7170" w:rsidRPr="0075064F" w:rsidRDefault="006B7170" w:rsidP="006B7170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FE7A1EC" w14:textId="77777777" w:rsidR="006B7170" w:rsidRDefault="006B7170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3FD279" w14:textId="77777777" w:rsidR="0018163E" w:rsidRDefault="0018163E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B730DF" w14:textId="24D247F6" w:rsidR="0018163E" w:rsidRPr="0075064F" w:rsidRDefault="0018163E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472</w:t>
            </w:r>
            <w:r w:rsidR="009D43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  <w:r w:rsidR="009D43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  <w:vAlign w:val="bottom"/>
          </w:tcPr>
          <w:p w14:paraId="38DA9F92" w14:textId="77777777" w:rsidR="006B7170" w:rsidRPr="0075064F" w:rsidRDefault="006B7170" w:rsidP="006B7170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5D5D5451" w14:textId="77777777" w:rsidR="006B7170" w:rsidRDefault="006B7170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787D38" w14:textId="77777777" w:rsidR="006B7170" w:rsidRDefault="006B7170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6A9DBF" w14:textId="0C727B4A" w:rsidR="006B7170" w:rsidRPr="0075064F" w:rsidRDefault="006B7170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932C4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776BDE2" w14:textId="77777777" w:rsidR="006B7170" w:rsidRPr="0075064F" w:rsidRDefault="006B7170" w:rsidP="006B7170">
            <w:pPr>
              <w:tabs>
                <w:tab w:val="decimal" w:pos="1243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3DDB1A74" w14:textId="77777777" w:rsidR="006B7170" w:rsidRDefault="006B7170" w:rsidP="006B7170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1AE881" w14:textId="77777777" w:rsidR="00030897" w:rsidRDefault="00030897" w:rsidP="006B7170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6E0115" w14:textId="7C6E8CF5" w:rsidR="00030897" w:rsidRPr="0075064F" w:rsidRDefault="00030897" w:rsidP="006B7170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82C23F8" w14:textId="77777777" w:rsidR="006B7170" w:rsidRPr="0075064F" w:rsidRDefault="006B7170" w:rsidP="006B7170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1F55006F" w14:textId="77777777" w:rsidR="006B7170" w:rsidRPr="0075064F" w:rsidRDefault="006B7170" w:rsidP="006B7170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FE544E" w14:textId="77777777" w:rsidR="006B7170" w:rsidRPr="0075064F" w:rsidRDefault="006B7170" w:rsidP="006B7170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DC3A80" w14:textId="233C5592" w:rsidR="006B7170" w:rsidRPr="0075064F" w:rsidRDefault="006B7170" w:rsidP="006B7170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B7170" w:rsidRPr="0075064F" w14:paraId="4C1417A5" w14:textId="3E91648E" w:rsidTr="00326084">
        <w:tc>
          <w:tcPr>
            <w:tcW w:w="4860" w:type="dxa"/>
          </w:tcPr>
          <w:p w14:paraId="60DF4EAA" w14:textId="77777777" w:rsidR="006B7170" w:rsidRPr="0075064F" w:rsidRDefault="006B7170" w:rsidP="006B7170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รวมรายการหนี้สินทางการเงินไม่หมุนเวียน </w:t>
            </w:r>
          </w:p>
          <w:p w14:paraId="71D9BA87" w14:textId="77777777" w:rsidR="006B7170" w:rsidRPr="0075064F" w:rsidRDefault="006B7170" w:rsidP="006B7170">
            <w:pPr>
              <w:pStyle w:val="ListParagraph"/>
              <w:tabs>
                <w:tab w:val="left" w:pos="365"/>
              </w:tabs>
              <w:ind w:left="3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(ไม่รวมเจ้าหนี้การค้าและเจ้าหนี้หมุนเวียนอื่น</w:t>
            </w:r>
          </w:p>
          <w:p w14:paraId="48D5C707" w14:textId="77777777" w:rsidR="006B7170" w:rsidRPr="0075064F" w:rsidRDefault="006B7170" w:rsidP="006B7170">
            <w:pPr>
              <w:pStyle w:val="ListParagraph"/>
              <w:tabs>
                <w:tab w:val="left" w:pos="365"/>
              </w:tabs>
              <w:ind w:left="3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และประมาณการหนี้สิน)</w:t>
            </w:r>
          </w:p>
        </w:tc>
        <w:tc>
          <w:tcPr>
            <w:tcW w:w="270" w:type="dxa"/>
          </w:tcPr>
          <w:p w14:paraId="4C41264B" w14:textId="77777777" w:rsidR="006B7170" w:rsidRPr="0075064F" w:rsidRDefault="006B7170" w:rsidP="006B7170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FF33F11" w14:textId="77777777" w:rsidR="006B7170" w:rsidRDefault="006B7170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DC0C0F" w14:textId="77777777" w:rsidR="009D4387" w:rsidRDefault="009D4387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AF6495" w14:textId="39EA6D90" w:rsidR="009D4387" w:rsidRPr="0075064F" w:rsidRDefault="009D4387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  <w:vAlign w:val="bottom"/>
          </w:tcPr>
          <w:p w14:paraId="54B26AF7" w14:textId="77777777" w:rsidR="006B7170" w:rsidRPr="0075064F" w:rsidRDefault="006B7170" w:rsidP="006B7170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6677F6FA" w14:textId="77777777" w:rsidR="006B7170" w:rsidRDefault="006B7170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4AC54A" w14:textId="77777777" w:rsidR="006B7170" w:rsidRDefault="006B7170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94C431" w14:textId="15D6B912" w:rsidR="006B7170" w:rsidRPr="0075064F" w:rsidRDefault="006B7170" w:rsidP="006B7170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932C4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078EBE3" w14:textId="77777777" w:rsidR="006B7170" w:rsidRPr="0075064F" w:rsidRDefault="006B7170" w:rsidP="006B7170">
            <w:pPr>
              <w:tabs>
                <w:tab w:val="decimal" w:pos="1243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0AFEEA80" w14:textId="77777777" w:rsidR="006B7170" w:rsidRDefault="006B7170" w:rsidP="006B7170">
            <w:pPr>
              <w:tabs>
                <w:tab w:val="decimal" w:pos="880"/>
              </w:tabs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81FA95" w14:textId="77777777" w:rsidR="00030897" w:rsidRDefault="00030897" w:rsidP="006B7170">
            <w:pPr>
              <w:tabs>
                <w:tab w:val="decimal" w:pos="880"/>
              </w:tabs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B94B8D" w14:textId="6CC790AF" w:rsidR="00030897" w:rsidRPr="0075064F" w:rsidRDefault="00030897" w:rsidP="006B7170">
            <w:pPr>
              <w:tabs>
                <w:tab w:val="decimal" w:pos="880"/>
              </w:tabs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59458A3" w14:textId="77777777" w:rsidR="006B7170" w:rsidRPr="0075064F" w:rsidRDefault="006B7170" w:rsidP="006B7170">
            <w:pPr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22DCC8D" w14:textId="77777777" w:rsidR="006B7170" w:rsidRPr="0075064F" w:rsidRDefault="006B7170" w:rsidP="006B7170">
            <w:pPr>
              <w:tabs>
                <w:tab w:val="decimal" w:pos="880"/>
              </w:tabs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0D02AE" w14:textId="77777777" w:rsidR="006B7170" w:rsidRPr="0075064F" w:rsidRDefault="006B7170" w:rsidP="006B7170">
            <w:pPr>
              <w:tabs>
                <w:tab w:val="decimal" w:pos="880"/>
              </w:tabs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6D9A2D" w14:textId="7D32BAE0" w:rsidR="006B7170" w:rsidRPr="0075064F" w:rsidRDefault="006B7170" w:rsidP="006B7170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1354508" w14:textId="77777777" w:rsidR="00D43C5C" w:rsidRPr="0075064F" w:rsidRDefault="00D43C5C" w:rsidP="00327B98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color w:val="0000FF"/>
          <w:sz w:val="30"/>
          <w:szCs w:val="30"/>
          <w:lang w:val="en-US" w:bidi="th-TH"/>
        </w:rPr>
      </w:pPr>
    </w:p>
    <w:p w14:paraId="2E626D79" w14:textId="77777777" w:rsidR="00B678C1" w:rsidRPr="0022336F" w:rsidRDefault="00B678C1" w:rsidP="00B678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  <w:sectPr w:rsidR="00B678C1" w:rsidRPr="0022336F" w:rsidSect="00586A38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03D9A1C7" w14:textId="169DA993" w:rsidR="002879EE" w:rsidRPr="0069761C" w:rsidRDefault="002879EE" w:rsidP="001D774B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9761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การดำเนินงานร่วมกัน</w:t>
      </w:r>
    </w:p>
    <w:p w14:paraId="4F200B3C" w14:textId="6F86ABD7" w:rsidR="002879EE" w:rsidRPr="00A00564" w:rsidRDefault="002879EE" w:rsidP="0051331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10"/>
          <w:szCs w:val="10"/>
        </w:rPr>
      </w:pPr>
    </w:p>
    <w:p w14:paraId="4F381546" w14:textId="695DE63C" w:rsidR="00A00564" w:rsidRPr="00FD537F" w:rsidRDefault="00A00564" w:rsidP="00A0056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537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537CC" w:rsidRPr="00E537CC">
        <w:rPr>
          <w:rFonts w:ascii="Angsana New" w:hAnsi="Angsana New"/>
          <w:sz w:val="30"/>
          <w:szCs w:val="30"/>
        </w:rPr>
        <w:t>4</w:t>
      </w:r>
      <w:r w:rsidRPr="00FD537F">
        <w:rPr>
          <w:rFonts w:ascii="Angsana New" w:hAnsi="Angsana New"/>
          <w:sz w:val="30"/>
          <w:szCs w:val="30"/>
        </w:rPr>
        <w:t xml:space="preserve"> </w:t>
      </w:r>
      <w:r w:rsidRPr="00FD537F">
        <w:rPr>
          <w:rFonts w:ascii="Angsana New" w:hAnsi="Angsana New"/>
          <w:sz w:val="30"/>
          <w:szCs w:val="30"/>
          <w:cs/>
        </w:rPr>
        <w:t xml:space="preserve">มีนาคม </w:t>
      </w:r>
      <w:r w:rsidR="00E537CC" w:rsidRPr="00E537CC">
        <w:rPr>
          <w:rFonts w:ascii="Angsana New" w:hAnsi="Angsana New"/>
          <w:sz w:val="30"/>
          <w:szCs w:val="30"/>
        </w:rPr>
        <w:t>2567</w:t>
      </w:r>
      <w:r w:rsidRPr="00FD537F">
        <w:rPr>
          <w:rFonts w:ascii="Angsana New" w:hAnsi="Angsana New"/>
          <w:sz w:val="30"/>
          <w:szCs w:val="30"/>
        </w:rPr>
        <w:t xml:space="preserve"> </w:t>
      </w:r>
      <w:r w:rsidRPr="00FD537F">
        <w:rPr>
          <w:rFonts w:ascii="Angsana New" w:hAnsi="Angsana New"/>
          <w:sz w:val="30"/>
          <w:szCs w:val="30"/>
          <w:cs/>
        </w:rPr>
        <w:t>กิจการร่วมค้า</w:t>
      </w:r>
      <w:r w:rsidRPr="00FD537F">
        <w:rPr>
          <w:rFonts w:ascii="Angsana New" w:hAnsi="Angsana New"/>
          <w:sz w:val="30"/>
          <w:szCs w:val="30"/>
        </w:rPr>
        <w:t xml:space="preserve"> </w:t>
      </w:r>
      <w:r w:rsidRPr="00FD537F">
        <w:rPr>
          <w:rFonts w:ascii="Angsana New" w:hAnsi="Angsana New"/>
          <w:sz w:val="30"/>
          <w:szCs w:val="30"/>
          <w:cs/>
        </w:rPr>
        <w:t xml:space="preserve">กลุ่มร่วมทำงาน </w:t>
      </w:r>
      <w:r w:rsidRPr="00FD537F">
        <w:rPr>
          <w:rFonts w:ascii="Angsana New" w:hAnsi="Angsana New"/>
          <w:sz w:val="30"/>
          <w:szCs w:val="30"/>
        </w:rPr>
        <w:t xml:space="preserve">SCN-CHO </w:t>
      </w:r>
      <w:r w:rsidRPr="00FD537F">
        <w:rPr>
          <w:rFonts w:ascii="Angsana New" w:hAnsi="Angsana New"/>
          <w:sz w:val="30"/>
          <w:szCs w:val="30"/>
          <w:cs/>
        </w:rPr>
        <w:t>ได้ส่งหนังสือบอกเลิกสัญญาซื้อขายและซ่อมแซมบำรุงรักษารถยนต์โดยสารปรับอากาศใช้เชื้อเพลิงก๊าซธรรมชาติ (</w:t>
      </w:r>
      <w:r w:rsidRPr="00FD537F">
        <w:rPr>
          <w:rFonts w:ascii="Angsana New" w:hAnsi="Angsana New"/>
          <w:sz w:val="30"/>
          <w:szCs w:val="30"/>
        </w:rPr>
        <w:t xml:space="preserve">NGV) </w:t>
      </w:r>
      <w:r w:rsidRPr="00FD537F">
        <w:rPr>
          <w:rFonts w:ascii="Angsana New" w:hAnsi="Angsana New"/>
          <w:sz w:val="30"/>
          <w:szCs w:val="30"/>
          <w:cs/>
        </w:rPr>
        <w:t xml:space="preserve">จำนวน </w:t>
      </w:r>
      <w:r w:rsidR="00E537CC" w:rsidRPr="00E537CC">
        <w:rPr>
          <w:rFonts w:ascii="Angsana New" w:hAnsi="Angsana New"/>
          <w:sz w:val="30"/>
          <w:szCs w:val="30"/>
        </w:rPr>
        <w:t>489</w:t>
      </w:r>
      <w:r w:rsidRPr="00FD537F">
        <w:rPr>
          <w:rFonts w:ascii="Angsana New" w:hAnsi="Angsana New"/>
          <w:sz w:val="30"/>
          <w:szCs w:val="30"/>
        </w:rPr>
        <w:t xml:space="preserve"> </w:t>
      </w:r>
      <w:r w:rsidRPr="00FD537F">
        <w:rPr>
          <w:rFonts w:ascii="Angsana New" w:hAnsi="Angsana New"/>
          <w:sz w:val="30"/>
          <w:szCs w:val="30"/>
          <w:cs/>
        </w:rPr>
        <w:t>คัน กับองค์การขนส่งมวลชนกรุงเทพ (ขสมก.) อันเนื่องมาจากมีสาเหตุบางประการซึ่งทำให้กิจการร่วมค้า</w:t>
      </w:r>
      <w:r w:rsidRPr="00FD537F">
        <w:rPr>
          <w:rFonts w:ascii="Angsana New" w:hAnsi="Angsana New"/>
          <w:sz w:val="30"/>
          <w:szCs w:val="30"/>
        </w:rPr>
        <w:t xml:space="preserve"> </w:t>
      </w:r>
      <w:r w:rsidRPr="00FD537F">
        <w:rPr>
          <w:rFonts w:ascii="Angsana New" w:hAnsi="Angsana New"/>
          <w:sz w:val="30"/>
          <w:szCs w:val="30"/>
          <w:cs/>
        </w:rPr>
        <w:t xml:space="preserve">กลุ่มร่วมทำงาน </w:t>
      </w:r>
      <w:r w:rsidRPr="00FD537F">
        <w:rPr>
          <w:rFonts w:ascii="Angsana New" w:hAnsi="Angsana New"/>
          <w:sz w:val="30"/>
          <w:szCs w:val="30"/>
        </w:rPr>
        <w:t>SCN-CHO</w:t>
      </w:r>
      <w:r w:rsidR="00FD537F">
        <w:rPr>
          <w:rFonts w:ascii="Angsana New" w:hAnsi="Angsana New"/>
          <w:sz w:val="30"/>
          <w:szCs w:val="30"/>
        </w:rPr>
        <w:br/>
      </w:r>
      <w:r w:rsidRPr="00FD537F">
        <w:rPr>
          <w:rFonts w:ascii="Angsana New" w:hAnsi="Angsana New"/>
          <w:sz w:val="30"/>
          <w:szCs w:val="30"/>
          <w:cs/>
        </w:rPr>
        <w:t>ไม่สามารถดำเนินงานตามข้อกำหนดในสัญญาได้</w:t>
      </w:r>
      <w:r w:rsidRPr="00FD537F">
        <w:rPr>
          <w:rFonts w:ascii="Angsana New" w:hAnsi="Angsana New"/>
          <w:sz w:val="30"/>
          <w:szCs w:val="30"/>
        </w:rPr>
        <w:t xml:space="preserve"> </w:t>
      </w:r>
    </w:p>
    <w:p w14:paraId="3595011C" w14:textId="77777777" w:rsidR="00A00564" w:rsidRPr="00FD537F" w:rsidRDefault="00A00564" w:rsidP="00FD537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10"/>
          <w:szCs w:val="10"/>
        </w:rPr>
      </w:pPr>
    </w:p>
    <w:p w14:paraId="3058717B" w14:textId="2E26E362" w:rsidR="00A00564" w:rsidRPr="00FD537F" w:rsidRDefault="00A00564" w:rsidP="001D6D1B">
      <w:pPr>
        <w:pStyle w:val="ListParagraph"/>
        <w:tabs>
          <w:tab w:val="left" w:pos="540"/>
        </w:tabs>
        <w:spacing w:after="100" w:afterAutospacing="1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D537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537CC" w:rsidRPr="00E537CC">
        <w:rPr>
          <w:rFonts w:ascii="Angsana New" w:hAnsi="Angsana New"/>
          <w:sz w:val="30"/>
          <w:szCs w:val="30"/>
        </w:rPr>
        <w:t>15</w:t>
      </w:r>
      <w:r w:rsidRPr="00FD537F">
        <w:rPr>
          <w:rFonts w:ascii="Angsana New" w:hAnsi="Angsana New"/>
          <w:sz w:val="30"/>
          <w:szCs w:val="30"/>
        </w:rPr>
        <w:t xml:space="preserve"> </w:t>
      </w:r>
      <w:r w:rsidRPr="00FD537F">
        <w:rPr>
          <w:rFonts w:ascii="Angsana New" w:hAnsi="Angsana New"/>
          <w:sz w:val="30"/>
          <w:szCs w:val="30"/>
          <w:cs/>
        </w:rPr>
        <w:t xml:space="preserve">สิงหาคม </w:t>
      </w:r>
      <w:r w:rsidR="00E537CC" w:rsidRPr="00E537CC">
        <w:rPr>
          <w:rFonts w:ascii="Angsana New" w:hAnsi="Angsana New"/>
          <w:sz w:val="30"/>
          <w:szCs w:val="30"/>
        </w:rPr>
        <w:t>2567</w:t>
      </w:r>
      <w:r w:rsidRPr="00FD537F">
        <w:rPr>
          <w:rFonts w:ascii="Angsana New" w:hAnsi="Angsana New"/>
          <w:sz w:val="30"/>
          <w:szCs w:val="30"/>
        </w:rPr>
        <w:t xml:space="preserve"> </w:t>
      </w:r>
      <w:r w:rsidRPr="00FD537F">
        <w:rPr>
          <w:rFonts w:ascii="Angsana New" w:hAnsi="Angsana New"/>
          <w:sz w:val="30"/>
          <w:szCs w:val="30"/>
          <w:cs/>
        </w:rPr>
        <w:t>กลุ่มร่วมทำงานได้ดำเนินกระบวนการ</w:t>
      </w:r>
      <w:bookmarkStart w:id="1" w:name="_Hlk204348714"/>
      <w:r w:rsidRPr="00FD537F">
        <w:rPr>
          <w:rFonts w:ascii="Angsana New" w:hAnsi="Angsana New"/>
          <w:sz w:val="30"/>
          <w:szCs w:val="30"/>
          <w:cs/>
        </w:rPr>
        <w:t>ยื่นคำฟ้องต่อศาลปกครอง</w:t>
      </w:r>
      <w:bookmarkEnd w:id="1"/>
      <w:r w:rsidRPr="00FD537F">
        <w:rPr>
          <w:rFonts w:ascii="Angsana New" w:hAnsi="Angsana New"/>
          <w:sz w:val="30"/>
          <w:szCs w:val="30"/>
          <w:cs/>
        </w:rPr>
        <w:t>กลาง</w:t>
      </w:r>
      <w:r w:rsidR="001D6D1B" w:rsidRPr="00FD537F">
        <w:rPr>
          <w:rFonts w:ascii="Angsana New" w:hAnsi="Angsana New"/>
          <w:sz w:val="30"/>
          <w:szCs w:val="30"/>
          <w:cs/>
        </w:rPr>
        <w:t xml:space="preserve"> ค</w:t>
      </w:r>
      <w:r w:rsidRPr="00FD537F">
        <w:rPr>
          <w:rFonts w:ascii="Angsana New" w:hAnsi="Angsana New"/>
          <w:sz w:val="30"/>
          <w:szCs w:val="30"/>
          <w:cs/>
        </w:rPr>
        <w:t xml:space="preserve">ดีหมายเลขดำที่ </w:t>
      </w:r>
      <w:r w:rsidR="00E537CC" w:rsidRPr="00E537CC">
        <w:rPr>
          <w:rFonts w:ascii="Angsana New" w:hAnsi="Angsana New"/>
          <w:sz w:val="30"/>
          <w:szCs w:val="30"/>
        </w:rPr>
        <w:t>1482</w:t>
      </w:r>
      <w:r w:rsidRPr="00FD537F">
        <w:rPr>
          <w:rFonts w:ascii="Angsana New" w:hAnsi="Angsana New"/>
          <w:sz w:val="30"/>
          <w:szCs w:val="30"/>
        </w:rPr>
        <w:t>/</w:t>
      </w:r>
      <w:r w:rsidR="00E537CC" w:rsidRPr="00E537CC">
        <w:rPr>
          <w:rFonts w:ascii="Angsana New" w:hAnsi="Angsana New"/>
          <w:sz w:val="30"/>
          <w:szCs w:val="30"/>
        </w:rPr>
        <w:t>2567</w:t>
      </w:r>
      <w:r w:rsidRPr="00FD537F">
        <w:rPr>
          <w:rFonts w:ascii="Angsana New" w:hAnsi="Angsana New"/>
          <w:sz w:val="30"/>
          <w:szCs w:val="30"/>
        </w:rPr>
        <w:t xml:space="preserve"> </w:t>
      </w:r>
      <w:r w:rsidRPr="00FD537F">
        <w:rPr>
          <w:rFonts w:ascii="Angsana New" w:hAnsi="Angsana New"/>
          <w:sz w:val="30"/>
          <w:szCs w:val="30"/>
          <w:cs/>
        </w:rPr>
        <w:t xml:space="preserve">เพื่อเรียกให้ ขสมก. คืนเงินหลักประกันการปฎิบัติตามสัญญาจำนวน </w:t>
      </w:r>
      <w:r w:rsidR="00E537CC" w:rsidRPr="00E537CC">
        <w:rPr>
          <w:rFonts w:ascii="Angsana New" w:hAnsi="Angsana New"/>
          <w:sz w:val="30"/>
          <w:szCs w:val="30"/>
        </w:rPr>
        <w:t>426</w:t>
      </w:r>
      <w:r w:rsidRPr="00FD537F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08</w:t>
      </w:r>
      <w:r w:rsidRPr="00FD537F">
        <w:rPr>
          <w:rFonts w:ascii="Angsana New" w:hAnsi="Angsana New"/>
          <w:sz w:val="30"/>
          <w:szCs w:val="30"/>
        </w:rPr>
        <w:t xml:space="preserve"> </w:t>
      </w:r>
      <w:r w:rsidRPr="00FD537F">
        <w:rPr>
          <w:rFonts w:ascii="Angsana New" w:hAnsi="Angsana New"/>
          <w:sz w:val="30"/>
          <w:szCs w:val="30"/>
          <w:cs/>
        </w:rPr>
        <w:t>ล้านบาท</w:t>
      </w:r>
      <w:r w:rsidR="00650C26">
        <w:rPr>
          <w:rFonts w:ascii="Angsana New" w:hAnsi="Angsana New"/>
          <w:sz w:val="30"/>
          <w:szCs w:val="30"/>
        </w:rPr>
        <w:t xml:space="preserve"> (</w:t>
      </w:r>
      <w:r w:rsidR="00650C26">
        <w:rPr>
          <w:rFonts w:ascii="Angsana New" w:hAnsi="Angsana New" w:hint="cs"/>
          <w:sz w:val="30"/>
          <w:szCs w:val="30"/>
          <w:cs/>
        </w:rPr>
        <w:t>แสดงรวมอยู่ในลูกหนี้ไม่หมุนเวียนอื่น</w:t>
      </w:r>
      <w:r w:rsidR="00650C26">
        <w:rPr>
          <w:rFonts w:ascii="Angsana New" w:hAnsi="Angsana New"/>
          <w:sz w:val="30"/>
          <w:szCs w:val="30"/>
        </w:rPr>
        <w:t xml:space="preserve">) </w:t>
      </w:r>
      <w:r w:rsidRPr="00FD537F">
        <w:rPr>
          <w:rFonts w:ascii="Angsana New" w:hAnsi="Angsana New"/>
          <w:sz w:val="30"/>
          <w:szCs w:val="30"/>
          <w:cs/>
        </w:rPr>
        <w:t xml:space="preserve">และชำระค่าเสียหายต่าง ๆ ซึ่งรวมเงินหลักประกันดังกล่าวแล้วเป็นจำนวนเงินรวม </w:t>
      </w:r>
      <w:r w:rsidR="00E537CC" w:rsidRPr="00E537CC">
        <w:rPr>
          <w:rFonts w:ascii="Angsana New" w:hAnsi="Angsana New"/>
          <w:sz w:val="30"/>
          <w:szCs w:val="30"/>
        </w:rPr>
        <w:t>1</w:t>
      </w:r>
      <w:r w:rsidRPr="00FD537F">
        <w:rPr>
          <w:rFonts w:ascii="Angsana New" w:hAnsi="Angsana New"/>
          <w:sz w:val="30"/>
          <w:szCs w:val="30"/>
        </w:rPr>
        <w:t>,</w:t>
      </w:r>
      <w:r w:rsidR="00E537CC" w:rsidRPr="00E537CC">
        <w:rPr>
          <w:rFonts w:ascii="Angsana New" w:hAnsi="Angsana New"/>
          <w:sz w:val="30"/>
          <w:szCs w:val="30"/>
        </w:rPr>
        <w:t>301</w:t>
      </w:r>
      <w:r w:rsidRPr="00FD537F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07</w:t>
      </w:r>
      <w:r w:rsidRPr="00FD537F">
        <w:rPr>
          <w:rFonts w:ascii="Angsana New" w:hAnsi="Angsana New"/>
          <w:sz w:val="30"/>
          <w:szCs w:val="30"/>
        </w:rPr>
        <w:t xml:space="preserve"> </w:t>
      </w:r>
      <w:r w:rsidRPr="00FD537F">
        <w:rPr>
          <w:rFonts w:ascii="Angsana New" w:hAnsi="Angsana New"/>
          <w:sz w:val="30"/>
          <w:szCs w:val="30"/>
          <w:cs/>
        </w:rPr>
        <w:t xml:space="preserve">ล้านบาท พร้อมดอกเบี้ยตามกฎหมาย </w:t>
      </w:r>
    </w:p>
    <w:p w14:paraId="4C063B26" w14:textId="77777777" w:rsidR="00A00564" w:rsidRPr="00FD537F" w:rsidRDefault="00A00564" w:rsidP="00A0056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10"/>
          <w:szCs w:val="10"/>
        </w:rPr>
      </w:pPr>
    </w:p>
    <w:p w14:paraId="2617F4E0" w14:textId="598878BC" w:rsidR="00A00564" w:rsidRPr="00FD537F" w:rsidRDefault="00A00564" w:rsidP="00F74581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D537F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E537CC" w:rsidRPr="00E537CC">
        <w:rPr>
          <w:rFonts w:ascii="Angsana New" w:hAnsi="Angsana New"/>
          <w:sz w:val="30"/>
          <w:szCs w:val="30"/>
        </w:rPr>
        <w:t>20</w:t>
      </w:r>
      <w:r w:rsidRPr="00FD537F">
        <w:rPr>
          <w:rFonts w:ascii="Angsana New" w:hAnsi="Angsana New"/>
          <w:sz w:val="30"/>
          <w:szCs w:val="30"/>
        </w:rPr>
        <w:t xml:space="preserve"> </w:t>
      </w:r>
      <w:r w:rsidRPr="00FD537F">
        <w:rPr>
          <w:rFonts w:ascii="Angsana New" w:hAnsi="Angsana New"/>
          <w:sz w:val="30"/>
          <w:szCs w:val="30"/>
          <w:cs/>
        </w:rPr>
        <w:t xml:space="preserve">พฤษภาคม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Pr="00FD537F">
        <w:rPr>
          <w:rFonts w:ascii="Angsana New" w:hAnsi="Angsana New"/>
          <w:sz w:val="30"/>
          <w:szCs w:val="30"/>
        </w:rPr>
        <w:t xml:space="preserve"> </w:t>
      </w:r>
      <w:r w:rsidRPr="00FD537F">
        <w:rPr>
          <w:rFonts w:ascii="Angsana New" w:hAnsi="Angsana New"/>
          <w:sz w:val="30"/>
          <w:szCs w:val="30"/>
          <w:cs/>
        </w:rPr>
        <w:t>ขสมก</w:t>
      </w:r>
      <w:r w:rsidRPr="00FD537F">
        <w:rPr>
          <w:rFonts w:ascii="Angsana New" w:hAnsi="Angsana New"/>
          <w:sz w:val="30"/>
          <w:szCs w:val="30"/>
        </w:rPr>
        <w:t>.</w:t>
      </w:r>
      <w:r w:rsidRPr="00FD537F">
        <w:rPr>
          <w:rFonts w:ascii="Angsana New" w:hAnsi="Angsana New"/>
          <w:sz w:val="30"/>
          <w:szCs w:val="30"/>
          <w:cs/>
        </w:rPr>
        <w:t>ได้ยื่นคำให้การต่อศาลปกครองกลางแล้ว โดยได้ขอให้ศาลพิจารณา</w:t>
      </w:r>
      <w:r w:rsidRPr="00FD537F">
        <w:rPr>
          <w:rFonts w:ascii="Angsana New" w:hAnsi="Angsana New"/>
          <w:sz w:val="30"/>
          <w:szCs w:val="30"/>
        </w:rPr>
        <w:t xml:space="preserve">      </w:t>
      </w:r>
      <w:r w:rsidRPr="00FD537F">
        <w:rPr>
          <w:rFonts w:ascii="Angsana New" w:hAnsi="Angsana New"/>
          <w:sz w:val="30"/>
          <w:szCs w:val="30"/>
          <w:cs/>
        </w:rPr>
        <w:t xml:space="preserve"> </w:t>
      </w:r>
      <w:r w:rsidRPr="00FD537F">
        <w:rPr>
          <w:rFonts w:ascii="Angsana New" w:hAnsi="Angsana New"/>
          <w:sz w:val="30"/>
          <w:szCs w:val="30"/>
        </w:rPr>
        <w:t xml:space="preserve"> </w:t>
      </w:r>
      <w:r w:rsidRPr="00FD537F">
        <w:rPr>
          <w:rFonts w:ascii="Angsana New" w:hAnsi="Angsana New"/>
          <w:sz w:val="30"/>
          <w:szCs w:val="30"/>
          <w:cs/>
        </w:rPr>
        <w:t xml:space="preserve">ยกฟ้องและขอฟ้องแย้งแก่กิจการร่วมค้า กลุ่มร่วมทำงาน </w:t>
      </w:r>
      <w:r w:rsidRPr="00FD537F">
        <w:rPr>
          <w:rFonts w:ascii="Angsana New" w:hAnsi="Angsana New"/>
          <w:sz w:val="30"/>
          <w:szCs w:val="30"/>
        </w:rPr>
        <w:t xml:space="preserve">SCN-CHO </w:t>
      </w:r>
      <w:r w:rsidR="00F74581" w:rsidRPr="00FD537F">
        <w:rPr>
          <w:rFonts w:ascii="Angsana New" w:hAnsi="Angsana New"/>
          <w:sz w:val="30"/>
          <w:szCs w:val="30"/>
          <w:cs/>
        </w:rPr>
        <w:t xml:space="preserve">ปัจจุบันกลุ่มร่วมทำงาน </w:t>
      </w:r>
      <w:r w:rsidR="00F74581" w:rsidRPr="00FD537F">
        <w:rPr>
          <w:rFonts w:ascii="Angsana New" w:hAnsi="Angsana New"/>
          <w:sz w:val="30"/>
          <w:szCs w:val="30"/>
        </w:rPr>
        <w:t xml:space="preserve">SCN-CHO </w:t>
      </w:r>
      <w:r w:rsidR="00F74581" w:rsidRPr="00FD537F">
        <w:rPr>
          <w:rFonts w:ascii="Angsana New" w:hAnsi="Angsana New"/>
          <w:sz w:val="30"/>
          <w:szCs w:val="30"/>
          <w:cs/>
        </w:rPr>
        <w:t>ได้ยื่น</w:t>
      </w:r>
      <w:r w:rsidR="00E163B1">
        <w:rPr>
          <w:rFonts w:ascii="Angsana New" w:hAnsi="Angsana New"/>
          <w:sz w:val="30"/>
          <w:szCs w:val="30"/>
        </w:rPr>
        <w:br/>
      </w:r>
      <w:r w:rsidR="00F74581" w:rsidRPr="00FD537F">
        <w:rPr>
          <w:rFonts w:ascii="Angsana New" w:hAnsi="Angsana New"/>
          <w:sz w:val="30"/>
          <w:szCs w:val="30"/>
          <w:cs/>
        </w:rPr>
        <w:t xml:space="preserve">คำคัดค้านต่อคำให้การฟ้องแย้งเมื่อวันที่ </w:t>
      </w:r>
      <w:r w:rsidR="00E537CC" w:rsidRPr="00E537CC">
        <w:rPr>
          <w:rFonts w:ascii="Angsana New" w:hAnsi="Angsana New"/>
          <w:sz w:val="30"/>
          <w:szCs w:val="30"/>
        </w:rPr>
        <w:t>26</w:t>
      </w:r>
      <w:r w:rsidR="00F74581" w:rsidRPr="00FD537F">
        <w:rPr>
          <w:rFonts w:ascii="Angsana New" w:hAnsi="Angsana New"/>
          <w:sz w:val="30"/>
          <w:szCs w:val="30"/>
          <w:cs/>
        </w:rPr>
        <w:t xml:space="preserve"> มกราคม </w:t>
      </w:r>
      <w:r w:rsidR="00E537CC" w:rsidRPr="00E537CC">
        <w:rPr>
          <w:rFonts w:ascii="Angsana New" w:hAnsi="Angsana New"/>
          <w:sz w:val="30"/>
          <w:szCs w:val="30"/>
        </w:rPr>
        <w:t>2569</w:t>
      </w:r>
      <w:r w:rsidR="00F74581" w:rsidRPr="00FD537F">
        <w:rPr>
          <w:rFonts w:ascii="Angsana New" w:hAnsi="Angsana New"/>
          <w:sz w:val="30"/>
          <w:szCs w:val="30"/>
          <w:cs/>
        </w:rPr>
        <w:t xml:space="preserve"> ต่อศาลปกครองกลางแล้ว</w:t>
      </w:r>
      <w:r w:rsidR="00F10DA9">
        <w:rPr>
          <w:rFonts w:ascii="Angsana New" w:hAnsi="Angsana New"/>
          <w:sz w:val="30"/>
          <w:szCs w:val="30"/>
        </w:rPr>
        <w:t xml:space="preserve"> </w:t>
      </w:r>
      <w:r w:rsidR="00F74581" w:rsidRPr="00FD537F">
        <w:rPr>
          <w:rFonts w:ascii="Angsana New" w:hAnsi="Angsana New"/>
          <w:sz w:val="30"/>
          <w:szCs w:val="30"/>
          <w:cs/>
        </w:rPr>
        <w:t>และอยู่ระหว่างศาลปกครองกลางตรวจสอบคำให้การฟ้องแย้งและพิจารณาคดีต่อไ</w:t>
      </w:r>
      <w:r w:rsidR="00A62823" w:rsidRPr="00FD537F">
        <w:rPr>
          <w:rFonts w:ascii="Angsana New" w:hAnsi="Angsana New"/>
          <w:sz w:val="30"/>
          <w:szCs w:val="30"/>
          <w:cs/>
        </w:rPr>
        <w:t>ป</w:t>
      </w:r>
      <w:r w:rsidRPr="00FD537F">
        <w:rPr>
          <w:rFonts w:ascii="Angsana New" w:hAnsi="Angsana New"/>
          <w:sz w:val="30"/>
          <w:szCs w:val="30"/>
        </w:rPr>
        <w:t xml:space="preserve"> </w:t>
      </w:r>
    </w:p>
    <w:p w14:paraId="2283E594" w14:textId="77777777" w:rsidR="00513317" w:rsidRPr="00A00564" w:rsidRDefault="00513317" w:rsidP="0051331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10"/>
          <w:szCs w:val="10"/>
        </w:rPr>
      </w:pPr>
    </w:p>
    <w:p w14:paraId="49D68707" w14:textId="16674C6F" w:rsidR="00B40951" w:rsidRPr="001D774B" w:rsidRDefault="0065639D" w:rsidP="0051331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20"/>
          <w:szCs w:val="20"/>
          <w:cs/>
        </w:rPr>
      </w:pPr>
      <w:r w:rsidRPr="001D774B">
        <w:rPr>
          <w:rFonts w:asciiTheme="majorBidi" w:hAnsiTheme="majorBidi" w:cstheme="majorBidi"/>
          <w:spacing w:val="6"/>
          <w:sz w:val="30"/>
          <w:szCs w:val="30"/>
          <w:cs/>
        </w:rPr>
        <w:t>รายการสินทรัพย์และหนี้สินของการดำเนินงานร่วมกันซึ่งรวมอยู่ใน</w:t>
      </w:r>
      <w:r w:rsidR="0009546E" w:rsidRPr="001D774B">
        <w:rPr>
          <w:rFonts w:asciiTheme="majorBidi" w:hAnsiTheme="majorBidi" w:cstheme="majorBidi"/>
          <w:spacing w:val="6"/>
          <w:sz w:val="30"/>
          <w:szCs w:val="30"/>
          <w:cs/>
        </w:rPr>
        <w:t>งบฐานะการเงิน</w:t>
      </w:r>
      <w:r w:rsidRPr="001D774B">
        <w:rPr>
          <w:rFonts w:asciiTheme="majorBidi" w:hAnsiTheme="majorBidi" w:cstheme="majorBidi"/>
          <w:spacing w:val="6"/>
          <w:sz w:val="30"/>
          <w:szCs w:val="30"/>
          <w:cs/>
        </w:rPr>
        <w:t xml:space="preserve"> ณ วันที่ </w:t>
      </w:r>
      <w:r w:rsidR="00E537CC" w:rsidRPr="00E537CC">
        <w:rPr>
          <w:rFonts w:asciiTheme="majorBidi" w:hAnsiTheme="majorBidi" w:cstheme="majorBidi"/>
          <w:spacing w:val="6"/>
          <w:sz w:val="30"/>
          <w:szCs w:val="30"/>
        </w:rPr>
        <w:t>31</w:t>
      </w:r>
      <w:r w:rsidRPr="001D774B">
        <w:rPr>
          <w:rFonts w:asciiTheme="majorBidi" w:hAnsiTheme="majorBidi" w:cstheme="majorBidi"/>
          <w:spacing w:val="6"/>
          <w:sz w:val="30"/>
          <w:szCs w:val="30"/>
          <w:cs/>
        </w:rPr>
        <w:t xml:space="preserve"> ธันวาคม สำหรับแต่ละปีมีดังนี้</w:t>
      </w:r>
    </w:p>
    <w:p w14:paraId="22C172E6" w14:textId="6317EBD8" w:rsidR="00B40951" w:rsidRPr="00A00564" w:rsidRDefault="00B40951" w:rsidP="0069761C">
      <w:pPr>
        <w:pStyle w:val="ListParagraph"/>
        <w:tabs>
          <w:tab w:val="left" w:pos="540"/>
        </w:tabs>
        <w:spacing w:after="100" w:afterAutospacing="1" w:line="240" w:lineRule="auto"/>
        <w:ind w:left="540"/>
        <w:jc w:val="distribute"/>
        <w:rPr>
          <w:rFonts w:ascii="Angsana New" w:hAnsi="Angsana New"/>
          <w:spacing w:val="6"/>
          <w:sz w:val="10"/>
          <w:szCs w:val="1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65639D" w:rsidRPr="0069761C" w14:paraId="452C5C6A" w14:textId="77777777" w:rsidTr="00CF2ED7">
        <w:tc>
          <w:tcPr>
            <w:tcW w:w="5580" w:type="dxa"/>
          </w:tcPr>
          <w:p w14:paraId="122DBC5F" w14:textId="77777777" w:rsidR="0065639D" w:rsidRPr="0069761C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7FA056BC" w14:textId="77777777" w:rsidR="0065639D" w:rsidRPr="0069761C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65639D" w:rsidRPr="0069761C" w14:paraId="44384276" w14:textId="77777777" w:rsidTr="00CF2ED7">
        <w:tc>
          <w:tcPr>
            <w:tcW w:w="5580" w:type="dxa"/>
          </w:tcPr>
          <w:p w14:paraId="51E21A8F" w14:textId="77777777" w:rsidR="0065639D" w:rsidRPr="0069761C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21C7CC" w14:textId="32D3AE53" w:rsidR="0065639D" w:rsidRPr="0069761C" w:rsidRDefault="00E537CC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CFAD3DF" w14:textId="77777777" w:rsidR="0065639D" w:rsidRPr="0069761C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9EE808" w14:textId="4F1BC7CD" w:rsidR="0065639D" w:rsidRPr="0069761C" w:rsidRDefault="00E537CC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5639D" w:rsidRPr="0069761C" w14:paraId="562CA9DB" w14:textId="77777777" w:rsidTr="00CF2ED7">
        <w:tc>
          <w:tcPr>
            <w:tcW w:w="5580" w:type="dxa"/>
          </w:tcPr>
          <w:p w14:paraId="3D5A949D" w14:textId="77777777" w:rsidR="0065639D" w:rsidRPr="0069761C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7042C84" w14:textId="77777777" w:rsidR="0065639D" w:rsidRPr="0069761C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2A08" w:rsidRPr="0069761C" w14:paraId="3BD811BF" w14:textId="77777777" w:rsidTr="00CF2ED7">
        <w:tc>
          <w:tcPr>
            <w:tcW w:w="5580" w:type="dxa"/>
          </w:tcPr>
          <w:p w14:paraId="0A7D119A" w14:textId="77777777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0" w:type="dxa"/>
          </w:tcPr>
          <w:p w14:paraId="7B18E8A7" w14:textId="3293C7E8" w:rsidR="009E2A08" w:rsidRPr="0069761C" w:rsidRDefault="00E537CC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165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14:paraId="05A25937" w14:textId="77777777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4540E9" w14:textId="28F9A415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76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976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9E2A08" w:rsidRPr="0069761C" w14:paraId="5B2C4206" w14:textId="77777777" w:rsidTr="00CF2ED7">
        <w:tc>
          <w:tcPr>
            <w:tcW w:w="5580" w:type="dxa"/>
          </w:tcPr>
          <w:p w14:paraId="6B2DA3D3" w14:textId="77777777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14:paraId="50F2D4E1" w14:textId="76B85E68" w:rsidR="009E2A08" w:rsidRPr="0069761C" w:rsidRDefault="00E537CC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9165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14:paraId="0EDDA611" w14:textId="77777777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3883FC" w14:textId="291F8131" w:rsidR="009E2A08" w:rsidRPr="0069761C" w:rsidRDefault="00E537CC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9E2A08" w:rsidRPr="006976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</w:tr>
      <w:tr w:rsidR="009E2A08" w:rsidRPr="0069761C" w14:paraId="72C4795E" w14:textId="77777777" w:rsidTr="00CF2ED7">
        <w:tc>
          <w:tcPr>
            <w:tcW w:w="5580" w:type="dxa"/>
          </w:tcPr>
          <w:p w14:paraId="4BEDB419" w14:textId="77777777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76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9230DB4" w14:textId="349A53B0" w:rsidR="009E2A08" w:rsidRPr="0069761C" w:rsidRDefault="009165EB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20"/>
              </w:tabs>
              <w:spacing w:line="240" w:lineRule="auto"/>
              <w:ind w:left="0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D19E70" w14:textId="77777777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B805D5" w14:textId="2CD9BA04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76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6976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989</w:t>
            </w:r>
            <w:r w:rsidRPr="006976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2A08" w:rsidRPr="0069761C" w14:paraId="5D8441F6" w14:textId="77777777" w:rsidTr="00CF2ED7">
        <w:tc>
          <w:tcPr>
            <w:tcW w:w="5580" w:type="dxa"/>
          </w:tcPr>
          <w:p w14:paraId="767105CE" w14:textId="77777777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8F89703" w14:textId="2497B65E" w:rsidR="009E2A08" w:rsidRPr="0069761C" w:rsidRDefault="00E537CC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  <w:r w:rsidR="009165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</w:t>
            </w:r>
          </w:p>
        </w:tc>
        <w:tc>
          <w:tcPr>
            <w:tcW w:w="270" w:type="dxa"/>
          </w:tcPr>
          <w:p w14:paraId="23C62C94" w14:textId="77777777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4A8DF1E" w14:textId="2B643355" w:rsidR="009E2A08" w:rsidRPr="0069761C" w:rsidRDefault="00E537CC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  <w:r w:rsidR="009E2A08" w:rsidRPr="00697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</w:p>
        </w:tc>
      </w:tr>
    </w:tbl>
    <w:p w14:paraId="4866EAF1" w14:textId="38EC5BD3" w:rsidR="00E51D3C" w:rsidRPr="00A00564" w:rsidRDefault="00E51D3C" w:rsidP="00EB000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10"/>
          <w:szCs w:val="10"/>
          <w:cs/>
        </w:rPr>
      </w:pPr>
    </w:p>
    <w:p w14:paraId="032975C5" w14:textId="623E037A" w:rsidR="00DD34A4" w:rsidRPr="0069761C" w:rsidRDefault="00DD34A4" w:rsidP="00B61BC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761C">
        <w:rPr>
          <w:rFonts w:asciiTheme="majorBidi" w:hAnsiTheme="majorBidi" w:cstheme="majorBidi"/>
          <w:sz w:val="30"/>
          <w:szCs w:val="30"/>
          <w:cs/>
        </w:rPr>
        <w:t>รายการรายได้และค่าใช้จ่ายของการดำเนินงานร่วมกันซึ่งรวมอยู่ในงบกำไร</w:t>
      </w:r>
      <w:r w:rsidR="0091598B">
        <w:rPr>
          <w:rFonts w:asciiTheme="majorBidi" w:hAnsiTheme="majorBidi" w:cstheme="majorBidi"/>
          <w:sz w:val="30"/>
          <w:szCs w:val="30"/>
        </w:rPr>
        <w:t xml:space="preserve"> (</w:t>
      </w:r>
      <w:r w:rsidRPr="0069761C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91598B">
        <w:rPr>
          <w:rFonts w:asciiTheme="majorBidi" w:hAnsiTheme="majorBidi" w:cstheme="majorBidi"/>
          <w:sz w:val="30"/>
          <w:szCs w:val="30"/>
        </w:rPr>
        <w:t xml:space="preserve">) </w:t>
      </w:r>
      <w:r w:rsidRPr="0069761C">
        <w:rPr>
          <w:rFonts w:asciiTheme="majorBidi" w:hAnsiTheme="majorBidi" w:cstheme="majorBidi"/>
          <w:sz w:val="30"/>
          <w:szCs w:val="30"/>
          <w:cs/>
        </w:rPr>
        <w:t>เบ็ดเสร็จสำหรับ</w:t>
      </w:r>
      <w:r w:rsidR="00AF0B8B" w:rsidRPr="0069761C">
        <w:rPr>
          <w:rFonts w:asciiTheme="majorBidi" w:hAnsiTheme="majorBidi" w:cstheme="majorBidi"/>
          <w:sz w:val="30"/>
          <w:szCs w:val="30"/>
          <w:cs/>
        </w:rPr>
        <w:t>ปี</w:t>
      </w:r>
      <w:r w:rsidR="002D1B8A" w:rsidRPr="0069761C">
        <w:rPr>
          <w:rFonts w:asciiTheme="majorBidi" w:hAnsiTheme="majorBidi" w:cstheme="majorBidi"/>
          <w:sz w:val="30"/>
          <w:szCs w:val="30"/>
          <w:cs/>
        </w:rPr>
        <w:t>สิ้น</w:t>
      </w:r>
      <w:r w:rsidRPr="0069761C">
        <w:rPr>
          <w:rFonts w:asciiTheme="majorBidi" w:hAnsiTheme="majorBidi" w:cstheme="majorBidi"/>
          <w:sz w:val="30"/>
          <w:szCs w:val="30"/>
          <w:cs/>
        </w:rPr>
        <w:t xml:space="preserve">สุดวันที่ </w:t>
      </w:r>
      <w:r w:rsidR="00AF0227">
        <w:rPr>
          <w:rFonts w:asciiTheme="majorBidi" w:hAnsiTheme="majorBidi" w:cstheme="majorBidi"/>
          <w:sz w:val="30"/>
          <w:szCs w:val="30"/>
        </w:rPr>
        <w:t xml:space="preserve">  </w:t>
      </w:r>
      <w:r w:rsidR="00E537CC" w:rsidRPr="00E537CC">
        <w:rPr>
          <w:rFonts w:asciiTheme="majorBidi" w:hAnsiTheme="majorBidi" w:cstheme="majorBidi"/>
          <w:sz w:val="30"/>
          <w:szCs w:val="30"/>
        </w:rPr>
        <w:t>31</w:t>
      </w:r>
      <w:r w:rsidRPr="006976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1B8A" w:rsidRPr="0069761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9761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0C4F24F" w14:textId="6E907AEB" w:rsidR="002D1B8A" w:rsidRPr="00A00564" w:rsidRDefault="002D1B8A" w:rsidP="00B61BC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10"/>
          <w:szCs w:val="1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2D1B8A" w:rsidRPr="0069761C" w14:paraId="4535E283" w14:textId="77777777" w:rsidTr="002D1B8A">
        <w:tc>
          <w:tcPr>
            <w:tcW w:w="5580" w:type="dxa"/>
          </w:tcPr>
          <w:p w14:paraId="55F2AD36" w14:textId="77777777" w:rsidR="002D1B8A" w:rsidRPr="0069761C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9EBC6C9" w14:textId="77777777" w:rsidR="002D1B8A" w:rsidRPr="0069761C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9E2A08" w:rsidRPr="0069761C" w14:paraId="6429161A" w14:textId="77777777" w:rsidTr="002D1B8A">
        <w:tc>
          <w:tcPr>
            <w:tcW w:w="5580" w:type="dxa"/>
          </w:tcPr>
          <w:p w14:paraId="3F3F9F18" w14:textId="77777777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C73DF4" w14:textId="1F1477E7" w:rsidR="009E2A08" w:rsidRPr="0069761C" w:rsidRDefault="00E537CC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4A07223" w14:textId="77777777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4780E8" w14:textId="658AAD89" w:rsidR="009E2A08" w:rsidRPr="0069761C" w:rsidRDefault="00E537CC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D1B8A" w:rsidRPr="0069761C" w14:paraId="512A8482" w14:textId="77777777" w:rsidTr="002D1B8A">
        <w:tc>
          <w:tcPr>
            <w:tcW w:w="5580" w:type="dxa"/>
          </w:tcPr>
          <w:p w14:paraId="1741CAC6" w14:textId="77777777" w:rsidR="002D1B8A" w:rsidRPr="0069761C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20CD3E9" w14:textId="77777777" w:rsidR="002D1B8A" w:rsidRPr="0069761C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2A08" w:rsidRPr="0069761C" w14:paraId="2843D18E" w14:textId="77777777" w:rsidTr="002D1B8A">
        <w:tc>
          <w:tcPr>
            <w:tcW w:w="5580" w:type="dxa"/>
          </w:tcPr>
          <w:p w14:paraId="672A5A86" w14:textId="253A77A6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710" w:type="dxa"/>
          </w:tcPr>
          <w:p w14:paraId="5EDFA4B7" w14:textId="67C9C9FA" w:rsidR="009E2A08" w:rsidRPr="0069761C" w:rsidRDefault="009165EB" w:rsidP="006852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3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BED8BF" w14:textId="77777777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8DF02D" w14:textId="756B08B3" w:rsidR="009E2A08" w:rsidRPr="0069761C" w:rsidRDefault="00E537CC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9E2A08" w:rsidRPr="006976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9E2A08" w:rsidRPr="0069761C" w14:paraId="05AE34C0" w14:textId="77777777" w:rsidTr="002D1B8A">
        <w:tc>
          <w:tcPr>
            <w:tcW w:w="5580" w:type="dxa"/>
          </w:tcPr>
          <w:p w14:paraId="4CCAFAF1" w14:textId="3C14A16B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710" w:type="dxa"/>
          </w:tcPr>
          <w:p w14:paraId="2209DEE5" w14:textId="4D8C6CDF" w:rsidR="009E2A08" w:rsidRPr="0069761C" w:rsidRDefault="009165EB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871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B8CDE1" w14:textId="77777777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BF3703" w14:textId="58DE2361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761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6976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 w:rsidRPr="006976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2A08" w:rsidRPr="0069761C" w14:paraId="087AB0A5" w14:textId="77777777" w:rsidTr="002D1B8A">
        <w:tc>
          <w:tcPr>
            <w:tcW w:w="5580" w:type="dxa"/>
          </w:tcPr>
          <w:p w14:paraId="47E71329" w14:textId="0C283582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D6E2E4" w14:textId="7C9536EA" w:rsidR="009E2A08" w:rsidRPr="0069761C" w:rsidRDefault="009165EB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CCAF3E1" w14:textId="77777777" w:rsidR="009E2A08" w:rsidRPr="0069761C" w:rsidRDefault="009E2A08" w:rsidP="009E2A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0FB01A4" w14:textId="570AE65B" w:rsidR="009E2A08" w:rsidRPr="0069761C" w:rsidRDefault="009E2A08" w:rsidP="007C10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DAF8B9C" w14:textId="77777777" w:rsidR="00277C00" w:rsidRPr="00EC7604" w:rsidRDefault="00277C00" w:rsidP="00277C00">
      <w:pPr>
        <w:spacing w:after="100" w:afterAutospacing="1" w:line="240" w:lineRule="auto"/>
        <w:rPr>
          <w:rFonts w:asciiTheme="majorBidi" w:hAnsiTheme="majorBidi" w:cstheme="majorBidi"/>
          <w:sz w:val="28"/>
          <w:szCs w:val="28"/>
        </w:rPr>
        <w:sectPr w:rsidR="00277C00" w:rsidRPr="00EC7604" w:rsidSect="00277C00">
          <w:headerReference w:type="default" r:id="rId13"/>
          <w:pgSz w:w="11909" w:h="16834" w:code="9"/>
          <w:pgMar w:top="1084" w:right="1152" w:bottom="1080" w:left="1080" w:header="720" w:footer="720" w:gutter="0"/>
          <w:cols w:space="720"/>
          <w:docGrid w:linePitch="245"/>
        </w:sectPr>
      </w:pPr>
    </w:p>
    <w:p w14:paraId="0184331D" w14:textId="77777777" w:rsidR="00655DDC" w:rsidRPr="00513317" w:rsidRDefault="000F6A64" w:rsidP="00A253D1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7281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12E89213" w14:textId="77777777" w:rsidR="00513317" w:rsidRPr="001079F0" w:rsidRDefault="00513317" w:rsidP="001079F0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C20EFB6" w14:textId="55A7EE52" w:rsidR="0065124E" w:rsidRPr="0047281F" w:rsidRDefault="0065124E" w:rsidP="00655DDC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281F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E537CC" w:rsidRPr="00E537CC">
        <w:rPr>
          <w:rFonts w:ascii="Angsana New" w:hAnsi="Angsana New"/>
          <w:sz w:val="30"/>
          <w:szCs w:val="30"/>
        </w:rPr>
        <w:t>31</w:t>
      </w:r>
      <w:r w:rsidR="00F83350" w:rsidRPr="0047281F">
        <w:rPr>
          <w:rFonts w:ascii="Angsana New" w:hAnsi="Angsana New"/>
          <w:sz w:val="30"/>
          <w:szCs w:val="30"/>
          <w:cs/>
        </w:rPr>
        <w:t xml:space="preserve"> </w:t>
      </w:r>
      <w:r w:rsidRPr="0047281F">
        <w:rPr>
          <w:rFonts w:ascii="Angsana New" w:hAnsi="Angsana New"/>
          <w:sz w:val="30"/>
          <w:szCs w:val="30"/>
          <w:cs/>
        </w:rPr>
        <w:t>ธันวาคม และเงินปันผลรับสำหรับแต่ละ</w:t>
      </w:r>
      <w:r w:rsidR="00D30216" w:rsidRPr="0047281F">
        <w:rPr>
          <w:rFonts w:ascii="Angsana New" w:hAnsi="Angsana New"/>
          <w:sz w:val="30"/>
          <w:szCs w:val="30"/>
          <w:cs/>
        </w:rPr>
        <w:t>ปี</w:t>
      </w:r>
      <w:r w:rsidR="00F83350" w:rsidRPr="0047281F">
        <w:rPr>
          <w:rFonts w:ascii="Angsana New" w:hAnsi="Angsana New"/>
          <w:sz w:val="30"/>
          <w:szCs w:val="30"/>
          <w:cs/>
        </w:rPr>
        <w:t xml:space="preserve"> </w:t>
      </w:r>
      <w:r w:rsidRPr="0047281F">
        <w:rPr>
          <w:rFonts w:ascii="Angsana New" w:hAnsi="Angsana New"/>
          <w:sz w:val="30"/>
          <w:szCs w:val="30"/>
          <w:cs/>
        </w:rPr>
        <w:t>มีดังนี้</w:t>
      </w:r>
    </w:p>
    <w:p w14:paraId="0698D19E" w14:textId="23D070D2" w:rsidR="00BF3DAB" w:rsidRPr="001079F0" w:rsidRDefault="00BF3DAB" w:rsidP="001079F0">
      <w:pPr>
        <w:pStyle w:val="BodyText"/>
        <w:spacing w:after="0" w:line="240" w:lineRule="auto"/>
        <w:ind w:left="540"/>
        <w:contextualSpacing/>
        <w:jc w:val="thaiDistribute"/>
        <w:rPr>
          <w:rFonts w:ascii="Angsana New" w:hAnsi="Angsana New"/>
          <w:sz w:val="16"/>
          <w:szCs w:val="16"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7F4CB6" w:rsidRPr="0047281F" w14:paraId="0772329E" w14:textId="77777777" w:rsidTr="007F4CB6">
        <w:trPr>
          <w:cantSplit/>
          <w:tblHeader/>
        </w:trPr>
        <w:tc>
          <w:tcPr>
            <w:tcW w:w="4476" w:type="dxa"/>
          </w:tcPr>
          <w:p w14:paraId="1B7F4DE7" w14:textId="77777777" w:rsidR="007F4CB6" w:rsidRPr="0047281F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14:paraId="7DDC4C90" w14:textId="77777777" w:rsidR="007F4CB6" w:rsidRPr="0047281F" w:rsidRDefault="007F4CB6" w:rsidP="00694420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8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971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  <w:r w:rsidRPr="004728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F4CB6" w:rsidRPr="0047281F" w14:paraId="18CC9C5F" w14:textId="77777777" w:rsidTr="00694420">
        <w:trPr>
          <w:cantSplit/>
          <w:tblHeader/>
        </w:trPr>
        <w:tc>
          <w:tcPr>
            <w:tcW w:w="4476" w:type="dxa"/>
          </w:tcPr>
          <w:p w14:paraId="430C8614" w14:textId="77777777" w:rsidR="007F4CB6" w:rsidRPr="0047281F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28BA7DC0" w14:textId="77777777" w:rsidR="007F4CB6" w:rsidRPr="0047281F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1576E500" w14:textId="77777777" w:rsidR="007F4CB6" w:rsidRPr="0047281F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50A44C5E" w14:textId="77777777" w:rsidR="007F4CB6" w:rsidRPr="0047281F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A128E3C" w14:textId="77777777" w:rsidR="007F4CB6" w:rsidRPr="0047281F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EC1A83C" w14:textId="044B57B7" w:rsidR="007F4CB6" w:rsidRPr="0047281F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660059F" w14:textId="77777777" w:rsidR="007F4CB6" w:rsidRPr="0047281F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  <w:gridSpan w:val="3"/>
          </w:tcPr>
          <w:p w14:paraId="6E4CF129" w14:textId="59D8DBAC" w:rsidR="008B3609" w:rsidRPr="0047281F" w:rsidRDefault="008B3609" w:rsidP="008B3609">
            <w:pPr>
              <w:jc w:val="center"/>
              <w:rPr>
                <w:sz w:val="30"/>
                <w:szCs w:val="30"/>
                <w:cs/>
                <w:lang w:val="en-GB"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</w:rPr>
              <w:t>เงินปันผลรับสำหรับ</w:t>
            </w:r>
            <w:r w:rsidRPr="0047281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9E2A08" w:rsidRPr="0047281F" w14:paraId="141F0E6B" w14:textId="77777777" w:rsidTr="00694420">
        <w:trPr>
          <w:cantSplit/>
          <w:tblHeader/>
        </w:trPr>
        <w:tc>
          <w:tcPr>
            <w:tcW w:w="4476" w:type="dxa"/>
          </w:tcPr>
          <w:p w14:paraId="191E6532" w14:textId="77777777" w:rsidR="009E2A08" w:rsidRPr="0047281F" w:rsidRDefault="009E2A08" w:rsidP="009E2A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1CEF14" w14:textId="625B7942" w:rsidR="009E2A08" w:rsidRPr="0047281F" w:rsidRDefault="00E537CC" w:rsidP="009E2A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770CA9C7" w14:textId="77777777" w:rsidR="009E2A08" w:rsidRPr="0047281F" w:rsidRDefault="009E2A08" w:rsidP="009E2A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A3D7D" w14:textId="6319829E" w:rsidR="009E2A08" w:rsidRPr="0047281F" w:rsidRDefault="00E537CC" w:rsidP="009E2A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E75CA8A" w14:textId="77777777" w:rsidR="009E2A08" w:rsidRPr="0047281F" w:rsidRDefault="009E2A08" w:rsidP="009E2A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7E7D9B6" w14:textId="5F0AC669" w:rsidR="009E2A08" w:rsidRPr="0047281F" w:rsidRDefault="00E537CC" w:rsidP="009E2A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4980332" w14:textId="77777777" w:rsidR="009E2A08" w:rsidRPr="0047281F" w:rsidRDefault="009E2A08" w:rsidP="009E2A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BF541A" w14:textId="06E181C4" w:rsidR="009E2A08" w:rsidRPr="0047281F" w:rsidRDefault="00E537CC" w:rsidP="009E2A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50A5977" w14:textId="77777777" w:rsidR="009E2A08" w:rsidRPr="0047281F" w:rsidRDefault="009E2A08" w:rsidP="009E2A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6F2FD" w14:textId="02DCEF20" w:rsidR="009E2A08" w:rsidRPr="0047281F" w:rsidRDefault="00E537CC" w:rsidP="009E2A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07495B3" w14:textId="77777777" w:rsidR="009E2A08" w:rsidRPr="0047281F" w:rsidRDefault="009E2A08" w:rsidP="009E2A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9FB9F0" w14:textId="594D048E" w:rsidR="009E2A08" w:rsidRPr="0047281F" w:rsidRDefault="00E537CC" w:rsidP="009E2A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1ACF1B9" w14:textId="77777777" w:rsidR="009E2A08" w:rsidRPr="0047281F" w:rsidRDefault="009E2A08" w:rsidP="009E2A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20F43" w14:textId="35252D26" w:rsidR="009E2A08" w:rsidRPr="0047281F" w:rsidRDefault="00E537CC" w:rsidP="009E2A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59D05B00" w14:textId="77777777" w:rsidR="009E2A08" w:rsidRPr="0047281F" w:rsidRDefault="009E2A08" w:rsidP="009E2A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293FEACA" w14:textId="7FCC2620" w:rsidR="009E2A08" w:rsidRPr="0047281F" w:rsidRDefault="00E537CC" w:rsidP="009E2A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7F4CB6" w:rsidRPr="0047281F" w14:paraId="6C0DF941" w14:textId="77777777" w:rsidTr="00694420">
        <w:trPr>
          <w:cantSplit/>
        </w:trPr>
        <w:tc>
          <w:tcPr>
            <w:tcW w:w="4476" w:type="dxa"/>
          </w:tcPr>
          <w:p w14:paraId="0678D9D8" w14:textId="678AC9FD" w:rsidR="007F4CB6" w:rsidRPr="0047281F" w:rsidRDefault="007F4CB6" w:rsidP="007F4CB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8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 w:rsidR="00727AA4" w:rsidRPr="004728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ทางตรง</w:t>
            </w:r>
          </w:p>
        </w:tc>
        <w:tc>
          <w:tcPr>
            <w:tcW w:w="2340" w:type="dxa"/>
            <w:gridSpan w:val="3"/>
          </w:tcPr>
          <w:p w14:paraId="6549E512" w14:textId="77777777" w:rsidR="007F4CB6" w:rsidRPr="0047281F" w:rsidRDefault="007F4CB6" w:rsidP="007F4C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281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EE5C6D1" w14:textId="77777777" w:rsidR="007F4CB6" w:rsidRPr="0047281F" w:rsidRDefault="007F4CB6" w:rsidP="007F4CB6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3009339E" w14:textId="77777777" w:rsidR="007F4CB6" w:rsidRPr="0047281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281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079F0" w:rsidRPr="0047281F" w14:paraId="5E40B592" w14:textId="77777777" w:rsidTr="00694420">
        <w:trPr>
          <w:cantSplit/>
        </w:trPr>
        <w:tc>
          <w:tcPr>
            <w:tcW w:w="4476" w:type="dxa"/>
          </w:tcPr>
          <w:p w14:paraId="6F20300A" w14:textId="77777777" w:rsidR="001079F0" w:rsidRPr="0047281F" w:rsidRDefault="001079F0" w:rsidP="001079F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40DFF288" w14:textId="218A5CFE" w:rsidR="001079F0" w:rsidRPr="001079F0" w:rsidRDefault="00E537CC" w:rsidP="001079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A6831D5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4C9DD5" w14:textId="288D22B8" w:rsidR="001079F0" w:rsidRPr="0047281F" w:rsidRDefault="00E537CC" w:rsidP="001079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="001079F0" w:rsidRPr="0047281F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84FCBF9" w14:textId="77777777" w:rsidR="001079F0" w:rsidRPr="0047281F" w:rsidRDefault="001079F0" w:rsidP="001079F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850CFE6" w14:textId="70977572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F44661F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0E9C9D" w14:textId="6CD87B76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="001079F0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19AF580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8E766" w14:textId="0C8FDCFC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661FADD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17E1C837" w14:textId="3207BC5C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="001079F0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BCAB298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253CA" w14:textId="34493A14" w:rsidR="001079F0" w:rsidRPr="0047281F" w:rsidRDefault="001079F0" w:rsidP="001079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7C53105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22F64EFB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79F0" w:rsidRPr="0047281F" w14:paraId="5303B492" w14:textId="77777777" w:rsidTr="00694420">
        <w:trPr>
          <w:cantSplit/>
        </w:trPr>
        <w:tc>
          <w:tcPr>
            <w:tcW w:w="4476" w:type="dxa"/>
          </w:tcPr>
          <w:p w14:paraId="73827954" w14:textId="77777777" w:rsidR="001079F0" w:rsidRPr="0047281F" w:rsidRDefault="001079F0" w:rsidP="001079F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6F757CCE" w14:textId="727FEAB2" w:rsidR="001079F0" w:rsidRPr="0047281F" w:rsidRDefault="00E537CC" w:rsidP="001079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0941DD41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ED1C82D" w14:textId="221CFCEE" w:rsidR="001079F0" w:rsidRPr="0047281F" w:rsidRDefault="00E537CC" w:rsidP="001079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1079F0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10F93DB8" w14:textId="77777777" w:rsidR="001079F0" w:rsidRPr="0047281F" w:rsidRDefault="001079F0" w:rsidP="001079F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4C16761" w14:textId="0537AFD3" w:rsidR="001079F0" w:rsidRPr="001079F0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4AA7BC2B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EAA5D9" w14:textId="52C1C5FD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  <w:r w:rsidR="001079F0" w:rsidRPr="0047281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07E942B6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10188" w14:textId="0B548214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139487D7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2BF6E2" w14:textId="0B410AD6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  <w:r w:rsidR="001079F0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65AB0348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A9D06C" w14:textId="7845D0A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9ADB552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2811EED2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79F0" w:rsidRPr="0047281F" w14:paraId="7AD10FB3" w14:textId="77777777" w:rsidTr="00694420">
        <w:trPr>
          <w:cantSplit/>
        </w:trPr>
        <w:tc>
          <w:tcPr>
            <w:tcW w:w="4476" w:type="dxa"/>
          </w:tcPr>
          <w:p w14:paraId="50332D6A" w14:textId="77777777" w:rsidR="001079F0" w:rsidRPr="0047281F" w:rsidRDefault="001079F0" w:rsidP="001079F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56621652" w14:textId="30192D7E" w:rsidR="001079F0" w:rsidRPr="0047281F" w:rsidRDefault="00E537CC" w:rsidP="001079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0BFF2753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6946555" w14:textId="418350AA" w:rsidR="001079F0" w:rsidRPr="0047281F" w:rsidRDefault="00E537CC" w:rsidP="001079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1079F0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160040FA" w14:textId="77777777" w:rsidR="001079F0" w:rsidRPr="0047281F" w:rsidRDefault="001079F0" w:rsidP="001079F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2C97B28" w14:textId="2AC591CD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6867A2F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A2FF3" w14:textId="0EA87590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1079F0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1DE2CB4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65F4C4" w14:textId="7B463D2F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180" w:type="dxa"/>
          </w:tcPr>
          <w:p w14:paraId="296BFB51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950C7F" w14:textId="3EE195DD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="001079F0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180" w:type="dxa"/>
          </w:tcPr>
          <w:p w14:paraId="270D3536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BF20A0" w14:textId="29628A22" w:rsidR="001079F0" w:rsidRPr="0047281F" w:rsidRDefault="001079F0" w:rsidP="001079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F5362F4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3D0819C3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79F0" w:rsidRPr="0047281F" w14:paraId="219FC757" w14:textId="77777777" w:rsidTr="00694420">
        <w:trPr>
          <w:cantSplit/>
        </w:trPr>
        <w:tc>
          <w:tcPr>
            <w:tcW w:w="4476" w:type="dxa"/>
          </w:tcPr>
          <w:p w14:paraId="41543944" w14:textId="77777777" w:rsidR="001079F0" w:rsidRPr="0047281F" w:rsidRDefault="001079F0" w:rsidP="001079F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5725CDA1" w14:textId="56C500EC" w:rsidR="001079F0" w:rsidRPr="0047281F" w:rsidRDefault="00E537CC" w:rsidP="001079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604E70DA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C4C5375" w14:textId="59E88215" w:rsidR="001079F0" w:rsidRPr="0047281F" w:rsidRDefault="00E537CC" w:rsidP="001079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1079F0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572A776F" w14:textId="77777777" w:rsidR="001079F0" w:rsidRPr="0047281F" w:rsidRDefault="001079F0" w:rsidP="001079F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334C58D" w14:textId="22E30E83" w:rsidR="001079F0" w:rsidRPr="001079F0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A8B7F19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97C9DD" w14:textId="3DC291E9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1079F0" w:rsidRPr="0047281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E27C65A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144D5" w14:textId="55087BD5" w:rsidR="001079F0" w:rsidRPr="001079F0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50EA8CEC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2D2901" w14:textId="6D308171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1079F0" w:rsidRPr="0047281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4C8ADB16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03BF06" w14:textId="445A10BE" w:rsidR="001079F0" w:rsidRPr="0047281F" w:rsidRDefault="001079F0" w:rsidP="001079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8C40F76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74920A3D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79F0" w:rsidRPr="0047281F" w14:paraId="3EF11EDE" w14:textId="77777777" w:rsidTr="00694420">
        <w:trPr>
          <w:cantSplit/>
        </w:trPr>
        <w:tc>
          <w:tcPr>
            <w:tcW w:w="4476" w:type="dxa"/>
          </w:tcPr>
          <w:p w14:paraId="0C02DF06" w14:textId="1699205B" w:rsidR="001079F0" w:rsidRPr="00F74581" w:rsidRDefault="001079F0" w:rsidP="001079F0">
            <w:pPr>
              <w:rPr>
                <w:rFonts w:ascii="Angsana New" w:hAnsi="Angsana New"/>
                <w:sz w:val="30"/>
                <w:szCs w:val="30"/>
              </w:rPr>
            </w:pPr>
            <w:r w:rsidRPr="00F7458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9165EB" w:rsidRPr="00F74581">
              <w:rPr>
                <w:rFonts w:ascii="Angsana New" w:hAnsi="Angsana New"/>
                <w:sz w:val="30"/>
                <w:szCs w:val="30"/>
                <w:cs/>
              </w:rPr>
              <w:t xml:space="preserve">แพนเทอรา มอเตอร์ </w:t>
            </w:r>
            <w:r w:rsidRPr="00F7458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09AF0DC8" w14:textId="4F96FA47" w:rsidR="001079F0" w:rsidRPr="0047281F" w:rsidRDefault="001079F0" w:rsidP="001079F0">
            <w:pPr>
              <w:rPr>
                <w:rFonts w:ascii="Angsana New" w:hAnsi="Angsana New"/>
                <w:sz w:val="30"/>
                <w:szCs w:val="30"/>
              </w:rPr>
            </w:pPr>
            <w:r w:rsidRPr="00F74581">
              <w:rPr>
                <w:rFonts w:ascii="Angsana New" w:hAnsi="Angsana New"/>
                <w:sz w:val="30"/>
                <w:szCs w:val="30"/>
                <w:cs/>
              </w:rPr>
              <w:t xml:space="preserve">  (เดิมชื่อ “บริษัท </w:t>
            </w:r>
            <w:r w:rsidR="009165EB" w:rsidRPr="00F74581">
              <w:rPr>
                <w:rFonts w:ascii="Angsana New" w:hAnsi="Angsana New" w:hint="cs"/>
                <w:sz w:val="30"/>
                <w:szCs w:val="30"/>
                <w:cs/>
              </w:rPr>
              <w:t xml:space="preserve">ภูผา เทรนนิ่ง </w:t>
            </w:r>
            <w:r w:rsidRPr="00F74581">
              <w:rPr>
                <w:rFonts w:ascii="Angsana New" w:hAnsi="Angsana New"/>
                <w:sz w:val="30"/>
                <w:szCs w:val="30"/>
                <w:cs/>
              </w:rPr>
              <w:t>จำกัด”)</w:t>
            </w:r>
          </w:p>
        </w:tc>
        <w:tc>
          <w:tcPr>
            <w:tcW w:w="1080" w:type="dxa"/>
          </w:tcPr>
          <w:p w14:paraId="54DA0E10" w14:textId="77777777" w:rsidR="001079F0" w:rsidRPr="001079F0" w:rsidRDefault="001079F0" w:rsidP="001079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BB05579" w14:textId="6D3C2624" w:rsidR="001079F0" w:rsidRPr="0047281F" w:rsidRDefault="00E537CC" w:rsidP="001079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56CBD60D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72DF909" w14:textId="77777777" w:rsidR="001079F0" w:rsidRDefault="001079F0" w:rsidP="001079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4DF9B6B" w14:textId="68D5C675" w:rsidR="001079F0" w:rsidRPr="0047281F" w:rsidRDefault="00E537CC" w:rsidP="001079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1079F0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715A4AE2" w14:textId="77777777" w:rsidR="001079F0" w:rsidRPr="0047281F" w:rsidRDefault="001079F0" w:rsidP="001079F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D9891CB" w14:textId="77777777" w:rsidR="001079F0" w:rsidRPr="001079F0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FF7B956" w14:textId="7C00C413" w:rsidR="001079F0" w:rsidRPr="001079F0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4D8DEE2F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57513" w14:textId="77777777" w:rsidR="001079F0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8F76806" w14:textId="6FB060A9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1079F0" w:rsidRPr="0047281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265E9E0D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F78F6" w14:textId="77777777" w:rsidR="001079F0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6E21378" w14:textId="2C819729" w:rsidR="001079F0" w:rsidRPr="00177F7E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7A11A5A7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5A4A4C" w14:textId="77777777" w:rsidR="001079F0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20CE750" w14:textId="09207CEE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1079F0" w:rsidRPr="0047281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1412B46B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1336C" w14:textId="77777777" w:rsidR="001079F0" w:rsidRDefault="001079F0" w:rsidP="001079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CA023DF" w14:textId="365E8D60" w:rsidR="001079F0" w:rsidRPr="0047281F" w:rsidRDefault="001079F0" w:rsidP="001079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68CE1EE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6C0F8B04" w14:textId="77777777" w:rsidR="001079F0" w:rsidRDefault="001079F0" w:rsidP="001079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5C4189D" w14:textId="5C560BCC" w:rsidR="001079F0" w:rsidRPr="0047281F" w:rsidRDefault="001079F0" w:rsidP="001079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79F0" w:rsidRPr="0047281F" w14:paraId="10BB6D79" w14:textId="77777777" w:rsidTr="00694420">
        <w:trPr>
          <w:cantSplit/>
        </w:trPr>
        <w:tc>
          <w:tcPr>
            <w:tcW w:w="4476" w:type="dxa"/>
          </w:tcPr>
          <w:p w14:paraId="5D738A39" w14:textId="77777777" w:rsidR="001079F0" w:rsidRPr="0047281F" w:rsidRDefault="001079F0" w:rsidP="001079F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348A8B58" w14:textId="03BFB14D" w:rsidR="001079F0" w:rsidRPr="0047281F" w:rsidRDefault="00E537CC" w:rsidP="001079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80" w:type="dxa"/>
          </w:tcPr>
          <w:p w14:paraId="42107241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BFC05CD" w14:textId="4AD3A24D" w:rsidR="001079F0" w:rsidRPr="0047281F" w:rsidRDefault="00E537CC" w:rsidP="001079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1079F0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80" w:type="dxa"/>
          </w:tcPr>
          <w:p w14:paraId="5E77494F" w14:textId="77777777" w:rsidR="001079F0" w:rsidRPr="0047281F" w:rsidRDefault="001079F0" w:rsidP="001079F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144529D" w14:textId="3341DA1B" w:rsidR="001079F0" w:rsidRPr="001079F0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55220EA0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97F5CE" w14:textId="5B68AB4E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1079F0" w:rsidRPr="0047281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5EBDA5F8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94F589" w14:textId="551C53A7" w:rsidR="001079F0" w:rsidRPr="001079F0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180" w:type="dxa"/>
          </w:tcPr>
          <w:p w14:paraId="699C4576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219EA7" w14:textId="41089380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  <w:r w:rsidR="001079F0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180" w:type="dxa"/>
          </w:tcPr>
          <w:p w14:paraId="43D03DE4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329C6" w14:textId="64627F3A" w:rsidR="001079F0" w:rsidRPr="0047281F" w:rsidRDefault="001079F0" w:rsidP="001079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3C65184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1A3224D3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79F0" w:rsidRPr="0047281F" w14:paraId="3F89D0AD" w14:textId="77777777" w:rsidTr="00694420">
        <w:trPr>
          <w:cantSplit/>
        </w:trPr>
        <w:tc>
          <w:tcPr>
            <w:tcW w:w="4476" w:type="dxa"/>
          </w:tcPr>
          <w:p w14:paraId="01E73A55" w14:textId="79A964E0" w:rsidR="001079F0" w:rsidRPr="0047281F" w:rsidRDefault="001079F0" w:rsidP="001079F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3240">
              <w:rPr>
                <w:rFonts w:ascii="Angsana New" w:hAnsi="Angsana New"/>
                <w:sz w:val="30"/>
                <w:szCs w:val="30"/>
                <w:cs/>
              </w:rPr>
              <w:t>บริษัท สแกน</w:t>
            </w:r>
            <w:r w:rsidRPr="008532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240">
              <w:rPr>
                <w:rFonts w:ascii="Angsana New" w:hAnsi="Angsana New"/>
                <w:sz w:val="30"/>
                <w:szCs w:val="30"/>
                <w:cs/>
              </w:rPr>
              <w:t>ชีวาแก็ส จำกัด</w:t>
            </w:r>
          </w:p>
        </w:tc>
        <w:tc>
          <w:tcPr>
            <w:tcW w:w="1080" w:type="dxa"/>
          </w:tcPr>
          <w:p w14:paraId="1EB58428" w14:textId="40C68303" w:rsidR="001079F0" w:rsidRPr="0047281F" w:rsidRDefault="00E537CC" w:rsidP="001079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1079F0" w:rsidRPr="001079F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49BABA1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31419B3" w14:textId="4C5A54D4" w:rsidR="001079F0" w:rsidRPr="00796827" w:rsidRDefault="001079F0" w:rsidP="001079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2ADC8A" w14:textId="77777777" w:rsidR="001079F0" w:rsidRPr="0047281F" w:rsidRDefault="001079F0" w:rsidP="001079F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85B8548" w14:textId="36C4164E" w:rsidR="001079F0" w:rsidRPr="001079F0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0A14EB42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1FD1F" w14:textId="634882E8" w:rsidR="001079F0" w:rsidRPr="00796827" w:rsidRDefault="001079F0" w:rsidP="001079F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A8664D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698239" w14:textId="44D561B8" w:rsidR="001079F0" w:rsidRPr="001079F0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73B58E0F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17CEFC" w14:textId="3B390C46" w:rsidR="001079F0" w:rsidRPr="00796827" w:rsidRDefault="001079F0" w:rsidP="001079F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6C6501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B8777" w14:textId="17A88643" w:rsidR="001079F0" w:rsidRPr="0047281F" w:rsidRDefault="001079F0" w:rsidP="001079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C38D19A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7ACDAD99" w14:textId="373377F4" w:rsidR="001079F0" w:rsidRPr="0047281F" w:rsidRDefault="001079F0" w:rsidP="001079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79F0" w:rsidRPr="0047281F" w14:paraId="0C8FD02C" w14:textId="77777777" w:rsidTr="00694420">
        <w:trPr>
          <w:cantSplit/>
        </w:trPr>
        <w:tc>
          <w:tcPr>
            <w:tcW w:w="4476" w:type="dxa"/>
          </w:tcPr>
          <w:p w14:paraId="4144B0B5" w14:textId="77777777" w:rsidR="001079F0" w:rsidRPr="0047281F" w:rsidRDefault="001079F0" w:rsidP="001079F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8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033BF1C4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B68FCC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FB7434D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49DC8AC" w14:textId="77777777" w:rsidR="001079F0" w:rsidRPr="0047281F" w:rsidRDefault="001079F0" w:rsidP="001079F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28574E" w14:textId="4A1D9808" w:rsidR="001079F0" w:rsidRPr="001079F0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427</w:t>
            </w:r>
            <w:r w:rsidR="001079F0" w:rsidRPr="001079F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4AAA4FF5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CA5754" w14:textId="7A714EA3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427</w:t>
            </w:r>
            <w:r w:rsidR="001079F0" w:rsidRPr="004728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2784E585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65D50B" w14:textId="5FB8AED7" w:rsidR="001079F0" w:rsidRPr="001079F0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682</w:t>
            </w:r>
            <w:r w:rsidR="001079F0" w:rsidRPr="001079F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058</w:t>
            </w:r>
          </w:p>
        </w:tc>
        <w:tc>
          <w:tcPr>
            <w:tcW w:w="180" w:type="dxa"/>
          </w:tcPr>
          <w:p w14:paraId="4DAADA8A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8ECE47" w14:textId="01B74CA2" w:rsidR="001079F0" w:rsidRPr="0047281F" w:rsidRDefault="00E537CC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681</w:t>
            </w:r>
            <w:r w:rsidR="001079F0" w:rsidRPr="004728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180" w:type="dxa"/>
          </w:tcPr>
          <w:p w14:paraId="378C5415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827EC0" w14:textId="31B7CEBB" w:rsidR="001079F0" w:rsidRPr="0047281F" w:rsidRDefault="001079F0" w:rsidP="001079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28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2454C6A" w14:textId="77777777" w:rsidR="001079F0" w:rsidRPr="0047281F" w:rsidRDefault="001079F0" w:rsidP="001079F0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27914EFC" w14:textId="554B8045" w:rsidR="001079F0" w:rsidRPr="0047281F" w:rsidRDefault="001079F0" w:rsidP="001079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28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410FEE3" w14:textId="6B0F07FB" w:rsidR="00445CC6" w:rsidRPr="001079F0" w:rsidRDefault="00445CC6">
      <w:pPr>
        <w:rPr>
          <w:rFonts w:ascii="Angsana New" w:hAnsi="Angsana New"/>
          <w:sz w:val="16"/>
          <w:szCs w:val="16"/>
        </w:rPr>
      </w:pPr>
    </w:p>
    <w:p w14:paraId="69199380" w14:textId="77777777" w:rsidR="001079F0" w:rsidRPr="001079F0" w:rsidRDefault="001079F0" w:rsidP="001079F0">
      <w:pPr>
        <w:ind w:left="540"/>
        <w:rPr>
          <w:rFonts w:ascii="Angsana New" w:hAnsi="Angsana New"/>
          <w:i/>
          <w:iCs/>
          <w:sz w:val="30"/>
          <w:szCs w:val="30"/>
          <w:lang w:val="th-TH"/>
        </w:rPr>
      </w:pPr>
      <w:bookmarkStart w:id="2" w:name="OLE_LINK1"/>
      <w:r w:rsidRPr="001079F0">
        <w:rPr>
          <w:rFonts w:ascii="Angsana New" w:hAnsi="Angsana New"/>
          <w:i/>
          <w:iCs/>
          <w:sz w:val="30"/>
          <w:szCs w:val="30"/>
          <w:cs/>
          <w:lang w:val="th-TH"/>
        </w:rPr>
        <w:t>การจัดตั้งบริษัท สแกน ชีวาแก๊ส จำกัด</w:t>
      </w:r>
    </w:p>
    <w:p w14:paraId="504C48E6" w14:textId="3379CC1B" w:rsidR="007F476C" w:rsidRDefault="001079F0" w:rsidP="00DB6EE4">
      <w:pPr>
        <w:spacing w:after="100" w:afterAutospacing="1"/>
        <w:ind w:left="540"/>
        <w:jc w:val="thaiDistribute"/>
        <w:rPr>
          <w:rFonts w:ascii="Angsana New" w:hAnsi="Angsana New"/>
          <w:sz w:val="30"/>
          <w:szCs w:val="30"/>
        </w:rPr>
      </w:pPr>
      <w:r w:rsidRPr="001079F0">
        <w:rPr>
          <w:rFonts w:ascii="Angsana New" w:hAnsi="Angsana New"/>
          <w:sz w:val="30"/>
          <w:szCs w:val="30"/>
          <w:cs/>
          <w:lang w:val="th-TH"/>
        </w:rPr>
        <w:t>เมื่อวันที่</w:t>
      </w:r>
      <w:r w:rsidR="00DB6EE4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4</w:t>
      </w:r>
      <w:r w:rsidRPr="001079F0">
        <w:rPr>
          <w:rFonts w:ascii="Angsana New" w:hAnsi="Angsana New"/>
          <w:sz w:val="30"/>
          <w:szCs w:val="30"/>
          <w:cs/>
          <w:lang w:val="th-TH"/>
        </w:rPr>
        <w:t xml:space="preserve"> กรกฎาคม</w:t>
      </w:r>
      <w:r w:rsidR="00DB6EE4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Pr="001079F0">
        <w:rPr>
          <w:rFonts w:ascii="Angsana New" w:hAnsi="Angsana New"/>
          <w:sz w:val="30"/>
          <w:szCs w:val="30"/>
          <w:cs/>
          <w:lang w:val="th-TH"/>
        </w:rPr>
        <w:t xml:space="preserve"> ที่ประชุมคณะกรรมการบริษัทมีมติจัดตั้งบริษัทย่อยใหม่ ชื่อบริษัท สแกน ชีวาแก๊ส จำกัด โดยบริษัทถือหุ้นสามัญของบริษัทดังกล่าว จำนวน</w:t>
      </w:r>
      <w:r w:rsidR="00DB6EE4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99</w:t>
      </w:r>
      <w:r w:rsidR="00DB6EE4">
        <w:rPr>
          <w:rFonts w:ascii="Angsana New" w:hAnsi="Angsana New"/>
          <w:sz w:val="30"/>
          <w:szCs w:val="30"/>
        </w:rPr>
        <w:t>,</w:t>
      </w:r>
      <w:r w:rsidR="00E537CC" w:rsidRPr="00E537CC">
        <w:rPr>
          <w:rFonts w:ascii="Angsana New" w:hAnsi="Angsana New"/>
          <w:sz w:val="30"/>
          <w:szCs w:val="30"/>
        </w:rPr>
        <w:t>999</w:t>
      </w:r>
      <w:r w:rsidRPr="001079F0">
        <w:rPr>
          <w:rFonts w:ascii="Angsana New" w:hAnsi="Angsana New"/>
          <w:sz w:val="30"/>
          <w:szCs w:val="30"/>
          <w:cs/>
          <w:lang w:val="th-TH"/>
        </w:rPr>
        <w:t xml:space="preserve"> หุ้น จาก</w:t>
      </w:r>
      <w:r w:rsidR="00DB6EE4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100</w:t>
      </w:r>
      <w:r w:rsidR="00DB6EE4">
        <w:rPr>
          <w:rFonts w:ascii="Angsana New" w:hAnsi="Angsana New"/>
          <w:sz w:val="30"/>
          <w:szCs w:val="30"/>
        </w:rPr>
        <w:t>,</w:t>
      </w:r>
      <w:r w:rsidR="00E537CC" w:rsidRPr="00E537CC">
        <w:rPr>
          <w:rFonts w:ascii="Angsana New" w:hAnsi="Angsana New"/>
          <w:sz w:val="30"/>
          <w:szCs w:val="30"/>
        </w:rPr>
        <w:t>000</w:t>
      </w:r>
      <w:r w:rsidRPr="001079F0">
        <w:rPr>
          <w:rFonts w:ascii="Angsana New" w:hAnsi="Angsana New"/>
          <w:sz w:val="30"/>
          <w:szCs w:val="30"/>
          <w:cs/>
          <w:lang w:val="th-TH"/>
        </w:rPr>
        <w:t xml:space="preserve"> หุ้น มูลค่าหุ้นละ</w:t>
      </w:r>
      <w:r w:rsidR="00DB6EE4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10</w:t>
      </w:r>
      <w:r w:rsidRPr="001079F0">
        <w:rPr>
          <w:rFonts w:ascii="Angsana New" w:hAnsi="Angsana New"/>
          <w:sz w:val="30"/>
          <w:szCs w:val="30"/>
          <w:cs/>
          <w:lang w:val="th-TH"/>
        </w:rPr>
        <w:t xml:space="preserve"> บาท </w:t>
      </w:r>
      <w:r w:rsidR="00F53508">
        <w:rPr>
          <w:rFonts w:ascii="Angsana New" w:hAnsi="Angsana New" w:hint="cs"/>
          <w:sz w:val="30"/>
          <w:szCs w:val="30"/>
          <w:cs/>
          <w:lang w:val="th-TH"/>
        </w:rPr>
        <w:t>รวมมูลค่า</w:t>
      </w:r>
      <w:r w:rsidR="00F53508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1</w:t>
      </w:r>
      <w:r w:rsidR="00F53508">
        <w:rPr>
          <w:rFonts w:ascii="Angsana New" w:hAnsi="Angsana New"/>
          <w:sz w:val="30"/>
          <w:szCs w:val="30"/>
        </w:rPr>
        <w:t>,</w:t>
      </w:r>
      <w:r w:rsidR="00E537CC" w:rsidRPr="00E537CC">
        <w:rPr>
          <w:rFonts w:ascii="Angsana New" w:hAnsi="Angsana New"/>
          <w:sz w:val="30"/>
          <w:szCs w:val="30"/>
        </w:rPr>
        <w:t>000</w:t>
      </w:r>
      <w:r w:rsidR="00F53508">
        <w:rPr>
          <w:rFonts w:ascii="Angsana New" w:hAnsi="Angsana New"/>
          <w:sz w:val="30"/>
          <w:szCs w:val="30"/>
        </w:rPr>
        <w:t>,</w:t>
      </w:r>
      <w:r w:rsidR="00E537CC" w:rsidRPr="00E537CC">
        <w:rPr>
          <w:rFonts w:ascii="Angsana New" w:hAnsi="Angsana New"/>
          <w:sz w:val="30"/>
          <w:szCs w:val="30"/>
        </w:rPr>
        <w:t>000</w:t>
      </w:r>
      <w:r w:rsidR="00F53508">
        <w:rPr>
          <w:rFonts w:ascii="Angsana New" w:hAnsi="Angsana New"/>
          <w:sz w:val="30"/>
          <w:szCs w:val="30"/>
        </w:rPr>
        <w:t xml:space="preserve"> </w:t>
      </w:r>
      <w:r w:rsidR="00F53508">
        <w:rPr>
          <w:rFonts w:ascii="Angsana New" w:hAnsi="Angsana New" w:hint="cs"/>
          <w:sz w:val="30"/>
          <w:szCs w:val="30"/>
          <w:cs/>
        </w:rPr>
        <w:t xml:space="preserve">บาท </w:t>
      </w:r>
      <w:r w:rsidR="00BE42AB"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="00F53508">
        <w:rPr>
          <w:rFonts w:ascii="Angsana New" w:hAnsi="Angsana New" w:hint="cs"/>
          <w:sz w:val="30"/>
          <w:szCs w:val="30"/>
          <w:cs/>
          <w:lang w:val="th-TH"/>
        </w:rPr>
        <w:t>มีการเรียกชำระแล้วหุ้นละ</w:t>
      </w:r>
      <w:r w:rsidR="00F53508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2</w:t>
      </w:r>
      <w:r w:rsidR="00F53508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5</w:t>
      </w:r>
      <w:r w:rsidR="00F53508">
        <w:rPr>
          <w:rFonts w:ascii="Angsana New" w:hAnsi="Angsana New"/>
          <w:sz w:val="30"/>
          <w:szCs w:val="30"/>
        </w:rPr>
        <w:t xml:space="preserve"> </w:t>
      </w:r>
      <w:r w:rsidR="00F53508">
        <w:rPr>
          <w:rFonts w:ascii="Angsana New" w:hAnsi="Angsana New" w:hint="cs"/>
          <w:sz w:val="30"/>
          <w:szCs w:val="30"/>
          <w:cs/>
        </w:rPr>
        <w:t xml:space="preserve">บาท รวมทั้งสิ้น </w:t>
      </w:r>
      <w:r w:rsidR="00E537CC" w:rsidRPr="00E537CC">
        <w:rPr>
          <w:rFonts w:ascii="Angsana New" w:hAnsi="Angsana New"/>
          <w:sz w:val="30"/>
          <w:szCs w:val="30"/>
        </w:rPr>
        <w:t>250</w:t>
      </w:r>
      <w:r w:rsidR="00CE04D2">
        <w:rPr>
          <w:rFonts w:ascii="Angsana New" w:hAnsi="Angsana New"/>
          <w:sz w:val="30"/>
          <w:szCs w:val="30"/>
        </w:rPr>
        <w:t>,</w:t>
      </w:r>
      <w:r w:rsidR="00E537CC" w:rsidRPr="00E537CC">
        <w:rPr>
          <w:rFonts w:ascii="Angsana New" w:hAnsi="Angsana New"/>
          <w:sz w:val="30"/>
          <w:szCs w:val="30"/>
        </w:rPr>
        <w:t>000</w:t>
      </w:r>
      <w:r w:rsidR="00CE04D2">
        <w:rPr>
          <w:rFonts w:ascii="Angsana New" w:hAnsi="Angsana New"/>
          <w:sz w:val="30"/>
          <w:szCs w:val="30"/>
        </w:rPr>
        <w:t xml:space="preserve"> </w:t>
      </w:r>
      <w:r w:rsidR="00CE04D2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1079F0">
        <w:rPr>
          <w:rFonts w:ascii="Angsana New" w:hAnsi="Angsana New"/>
          <w:sz w:val="30"/>
          <w:szCs w:val="30"/>
          <w:cs/>
          <w:lang w:val="th-TH"/>
        </w:rPr>
        <w:t>ต่อมา</w:t>
      </w:r>
      <w:r w:rsidR="0047438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079F0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F53508">
        <w:rPr>
          <w:rFonts w:ascii="Angsana New" w:hAnsi="Angsana New" w:hint="cs"/>
          <w:sz w:val="30"/>
          <w:szCs w:val="30"/>
          <w:cs/>
          <w:lang w:val="th-TH"/>
        </w:rPr>
        <w:t>ดังกล่าว</w:t>
      </w:r>
      <w:r w:rsidRPr="001079F0">
        <w:rPr>
          <w:rFonts w:ascii="Angsana New" w:hAnsi="Angsana New"/>
          <w:sz w:val="30"/>
          <w:szCs w:val="30"/>
          <w:cs/>
          <w:lang w:val="th-TH"/>
        </w:rPr>
        <w:t>ได้ดำเนินการจดทะเบียนจัดตั้งกับกระทรวงพาณิชย์เรียบร้อยแล้วเมื่อวันที่</w:t>
      </w:r>
      <w:r w:rsidR="00DB6EE4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14</w:t>
      </w:r>
      <w:r w:rsidRPr="001079F0">
        <w:rPr>
          <w:rFonts w:ascii="Angsana New" w:hAnsi="Angsana New"/>
          <w:sz w:val="30"/>
          <w:szCs w:val="30"/>
          <w:cs/>
          <w:lang w:val="th-TH"/>
        </w:rPr>
        <w:t xml:space="preserve"> กรกฎาคม</w:t>
      </w:r>
      <w:r w:rsidR="00DB6EE4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2568</w:t>
      </w:r>
    </w:p>
    <w:tbl>
      <w:tblPr>
        <w:tblW w:w="1460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194"/>
      </w:tblGrid>
      <w:tr w:rsidR="00DB6EE4" w:rsidRPr="00DB6EE4" w14:paraId="48C8BC16" w14:textId="77777777" w:rsidTr="00DB6EE4">
        <w:trPr>
          <w:cantSplit/>
          <w:tblHeader/>
        </w:trPr>
        <w:tc>
          <w:tcPr>
            <w:tcW w:w="3420" w:type="dxa"/>
          </w:tcPr>
          <w:p w14:paraId="0C544698" w14:textId="77777777" w:rsidR="00DB6EE4" w:rsidRPr="00DB6EE4" w:rsidRDefault="00DB6EE4" w:rsidP="00170A0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1824E912" w14:textId="77777777" w:rsidR="00DB6EE4" w:rsidRPr="00DB6EE4" w:rsidRDefault="00DB6EE4" w:rsidP="00170A0C">
            <w:pPr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14" w:type="dxa"/>
            <w:gridSpan w:val="15"/>
          </w:tcPr>
          <w:p w14:paraId="5B0E25B0" w14:textId="77777777" w:rsidR="00DB6EE4" w:rsidRPr="00DB6EE4" w:rsidRDefault="00DB6EE4" w:rsidP="00170A0C">
            <w:pPr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971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  <w:r w:rsidRPr="00DB6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B6EE4" w:rsidRPr="00DB6EE4" w14:paraId="329E4C2F" w14:textId="77777777" w:rsidTr="00DB6EE4">
        <w:trPr>
          <w:cantSplit/>
          <w:tblHeader/>
        </w:trPr>
        <w:tc>
          <w:tcPr>
            <w:tcW w:w="3420" w:type="dxa"/>
          </w:tcPr>
          <w:p w14:paraId="57E46817" w14:textId="77777777" w:rsidR="00DB6EE4" w:rsidRPr="00DB6EE4" w:rsidRDefault="00DB6EE4" w:rsidP="00170A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707A1ADC" w14:textId="77777777" w:rsidR="00DB6EE4" w:rsidRPr="00DB6EE4" w:rsidRDefault="00DB6EE4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  <w:gridSpan w:val="3"/>
          </w:tcPr>
          <w:p w14:paraId="17656854" w14:textId="77777777" w:rsidR="00DB6EE4" w:rsidRPr="00DB6EE4" w:rsidRDefault="00DB6EE4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B6EE4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สัดส่วนการถือหุ้น</w:t>
            </w:r>
            <w:r w:rsidRPr="00DB6EE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ทางอ้อม</w:t>
            </w:r>
          </w:p>
        </w:tc>
        <w:tc>
          <w:tcPr>
            <w:tcW w:w="180" w:type="dxa"/>
          </w:tcPr>
          <w:p w14:paraId="2860227A" w14:textId="77777777" w:rsidR="00DB6EE4" w:rsidRPr="00DB6EE4" w:rsidRDefault="00DB6EE4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2" w:type="dxa"/>
            <w:gridSpan w:val="3"/>
          </w:tcPr>
          <w:p w14:paraId="0B17727F" w14:textId="77777777" w:rsidR="00DB6EE4" w:rsidRPr="00DB6EE4" w:rsidRDefault="00DB6EE4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6EE4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1D903340" w14:textId="77777777" w:rsidR="00DB6EE4" w:rsidRPr="00DB6EE4" w:rsidRDefault="00DB6EE4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400AF22C" w14:textId="4FE7842D" w:rsidR="00DB6EE4" w:rsidRPr="00DB6EE4" w:rsidRDefault="00DB6EE4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6EE4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7EF9463E" w14:textId="77777777" w:rsidR="00DB6EE4" w:rsidRPr="00DB6EE4" w:rsidRDefault="00DB6EE4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3C08A492" w14:textId="77777777" w:rsidR="00DB6EE4" w:rsidRPr="00DB6EE4" w:rsidRDefault="00DB6EE4" w:rsidP="00170A0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  <w:cs/>
              </w:rPr>
              <w:t>เงินปันผลรับสำหรับ</w:t>
            </w:r>
            <w:r w:rsidRPr="00DB6EE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</w:tr>
      <w:tr w:rsidR="00DB6EE4" w:rsidRPr="00DB6EE4" w14:paraId="2B937483" w14:textId="77777777" w:rsidTr="00DB6EE4">
        <w:trPr>
          <w:cantSplit/>
          <w:tblHeader/>
        </w:trPr>
        <w:tc>
          <w:tcPr>
            <w:tcW w:w="3420" w:type="dxa"/>
          </w:tcPr>
          <w:p w14:paraId="254933C1" w14:textId="77777777" w:rsidR="00DB6EE4" w:rsidRPr="00DB6EE4" w:rsidRDefault="00DB6EE4" w:rsidP="00170A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45342C4" w14:textId="77777777" w:rsidR="00DB6EE4" w:rsidRPr="00DB6EE4" w:rsidDel="006D7E95" w:rsidRDefault="00DB6EE4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09350FE8" w14:textId="3CC8D509" w:rsidR="00DB6EE4" w:rsidRPr="00DB6EE4" w:rsidRDefault="00E537CC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53AFDB52" w14:textId="77777777" w:rsidR="00DB6EE4" w:rsidRPr="00DB6EE4" w:rsidRDefault="00DB6EE4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C7DC0CB" w14:textId="7F5909AB" w:rsidR="00DB6EE4" w:rsidRPr="00DB6EE4" w:rsidRDefault="00E537CC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F59E3B8" w14:textId="77777777" w:rsidR="00DB6EE4" w:rsidRPr="00DB6EE4" w:rsidRDefault="00DB6EE4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5681D79E" w14:textId="74C74753" w:rsidR="00DB6EE4" w:rsidRPr="00DB6EE4" w:rsidRDefault="00E537CC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4E39B711" w14:textId="77777777" w:rsidR="00DB6EE4" w:rsidRPr="00DB6EE4" w:rsidRDefault="00DB6EE4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730EBE2" w14:textId="244BC8DE" w:rsidR="00DB6EE4" w:rsidRPr="00DB6EE4" w:rsidRDefault="00E537CC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4AD5F55F" w14:textId="77777777" w:rsidR="00DB6EE4" w:rsidRPr="00DB6EE4" w:rsidRDefault="00DB6EE4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D33272A" w14:textId="005600C7" w:rsidR="00DB6EE4" w:rsidRPr="00DB6EE4" w:rsidRDefault="00E537CC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7E722E13" w14:textId="77777777" w:rsidR="00DB6EE4" w:rsidRPr="00DB6EE4" w:rsidRDefault="00DB6EE4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D5E9B77" w14:textId="7BDBADD5" w:rsidR="00DB6EE4" w:rsidRPr="00DB6EE4" w:rsidRDefault="00E537CC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17F1B25" w14:textId="77777777" w:rsidR="00DB6EE4" w:rsidRPr="00DB6EE4" w:rsidRDefault="00DB6EE4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441181B" w14:textId="0C36B8DA" w:rsidR="00DB6EE4" w:rsidRPr="00DB6EE4" w:rsidRDefault="00E537CC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8" w:type="dxa"/>
            <w:vAlign w:val="bottom"/>
          </w:tcPr>
          <w:p w14:paraId="0046B075" w14:textId="77777777" w:rsidR="00DB6EE4" w:rsidRPr="00DB6EE4" w:rsidRDefault="00DB6EE4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14:paraId="32EC3AAB" w14:textId="240956A4" w:rsidR="00DB6EE4" w:rsidRPr="00DB6EE4" w:rsidRDefault="00E537CC" w:rsidP="00170A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B6EE4" w:rsidRPr="00DB6EE4" w14:paraId="5E14D109" w14:textId="77777777" w:rsidTr="00DB6EE4">
        <w:trPr>
          <w:cantSplit/>
          <w:trHeight w:val="254"/>
        </w:trPr>
        <w:tc>
          <w:tcPr>
            <w:tcW w:w="3420" w:type="dxa"/>
          </w:tcPr>
          <w:p w14:paraId="52E984E7" w14:textId="77777777" w:rsidR="00DB6EE4" w:rsidRPr="00DB6EE4" w:rsidRDefault="00DB6EE4" w:rsidP="00170A0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 w:rsidRPr="00DB6E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170" w:type="dxa"/>
          </w:tcPr>
          <w:p w14:paraId="639C7E6A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  <w:gridSpan w:val="3"/>
          </w:tcPr>
          <w:p w14:paraId="05AA82F3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DB6EE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796E60F7" w14:textId="77777777" w:rsidR="00DB6EE4" w:rsidRPr="00DB6EE4" w:rsidRDefault="00DB6EE4" w:rsidP="00170A0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494" w:type="dxa"/>
            <w:gridSpan w:val="11"/>
          </w:tcPr>
          <w:p w14:paraId="1A8AE8E1" w14:textId="77777777" w:rsidR="00DB6EE4" w:rsidRPr="00DB6EE4" w:rsidRDefault="00DB6EE4" w:rsidP="00170A0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DB6EE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B6EE4" w:rsidRPr="00DB6EE4" w14:paraId="099A86F8" w14:textId="77777777" w:rsidTr="00DB6EE4">
        <w:trPr>
          <w:cantSplit/>
        </w:trPr>
        <w:tc>
          <w:tcPr>
            <w:tcW w:w="3420" w:type="dxa"/>
          </w:tcPr>
          <w:p w14:paraId="5FA4232E" w14:textId="77777777" w:rsidR="00DB6EE4" w:rsidRPr="00DB6EE4" w:rsidRDefault="00DB6EE4" w:rsidP="00170A0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6E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DB6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ถือหุ้นโดยบริษัท สยามวาสโก จำกัด</w:t>
            </w:r>
          </w:p>
        </w:tc>
        <w:tc>
          <w:tcPr>
            <w:tcW w:w="1170" w:type="dxa"/>
          </w:tcPr>
          <w:p w14:paraId="36E67E8B" w14:textId="77777777" w:rsidR="00DB6EE4" w:rsidRPr="00DB6EE4" w:rsidRDefault="00DB6EE4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3916460" w14:textId="77777777" w:rsidR="00DB6EE4" w:rsidRPr="00DB6EE4" w:rsidRDefault="00DB6EE4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BC49476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F8047AF" w14:textId="77777777" w:rsidR="00DB6EE4" w:rsidRPr="00DB6EE4" w:rsidRDefault="00DB6EE4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74AF616" w14:textId="77777777" w:rsidR="00DB6EE4" w:rsidRPr="00DB6EE4" w:rsidRDefault="00DB6EE4" w:rsidP="00170A0C">
            <w:pPr>
              <w:tabs>
                <w:tab w:val="decimal" w:pos="64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11CFB164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D5057E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240AD81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4D1BEF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7357338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920B8D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45D202C1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C07A7C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727AEC2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867F570" w14:textId="77777777" w:rsidR="00DB6EE4" w:rsidRPr="00DB6EE4" w:rsidRDefault="00DB6EE4" w:rsidP="00170A0C">
            <w:pPr>
              <w:tabs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73F7C90" w14:textId="77777777" w:rsidR="00DB6EE4" w:rsidRPr="00DB6EE4" w:rsidRDefault="00DB6EE4" w:rsidP="00170A0C">
            <w:pPr>
              <w:tabs>
                <w:tab w:val="decimal" w:pos="5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EE4" w:rsidRPr="00DB6EE4" w14:paraId="341873C1" w14:textId="77777777" w:rsidTr="00DB6EE4">
        <w:trPr>
          <w:cantSplit/>
        </w:trPr>
        <w:tc>
          <w:tcPr>
            <w:tcW w:w="3420" w:type="dxa"/>
          </w:tcPr>
          <w:p w14:paraId="083885BB" w14:textId="77777777" w:rsidR="00DB6EE4" w:rsidRPr="00DB6EE4" w:rsidRDefault="00DB6EE4" w:rsidP="00170A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  <w:cs/>
              </w:rPr>
              <w:t>บริษัท บี.พี.เอ อินเตอร์เทรด จำกัด</w:t>
            </w:r>
          </w:p>
        </w:tc>
        <w:tc>
          <w:tcPr>
            <w:tcW w:w="1170" w:type="dxa"/>
          </w:tcPr>
          <w:p w14:paraId="7B6EFBCC" w14:textId="77777777" w:rsidR="00DB6EE4" w:rsidRPr="00DB6EE4" w:rsidDel="006D7E95" w:rsidRDefault="00DB6EE4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EA908" w14:textId="624680A9" w:rsidR="00DB6EE4" w:rsidRPr="00DB6EE4" w:rsidRDefault="00E537CC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100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0C6795B7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CE7400E" w14:textId="5DDAAAA6" w:rsidR="00DB6EE4" w:rsidRPr="00DB6EE4" w:rsidRDefault="00E537CC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100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4E914A3A" w14:textId="77777777" w:rsidR="00DB6EE4" w:rsidRPr="00DB6EE4" w:rsidRDefault="00DB6EE4" w:rsidP="00170A0C">
            <w:pPr>
              <w:tabs>
                <w:tab w:val="decimal" w:pos="64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36D977B3" w14:textId="5C109CD6" w:rsidR="00DB6EE4" w:rsidRPr="00DB6EE4" w:rsidRDefault="00E537CC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50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4FD1E5B1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265A512" w14:textId="1550A385" w:rsidR="00DB6EE4" w:rsidRPr="00DB6EE4" w:rsidRDefault="00E537CC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50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507A8159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6C11D0F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84873D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2C45113E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B34871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EF1DD9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858DEFA" w14:textId="77777777" w:rsidR="00DB6EE4" w:rsidRPr="00DB6EE4" w:rsidRDefault="00DB6EE4" w:rsidP="00170A0C">
            <w:pPr>
              <w:tabs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46F1229" w14:textId="77777777" w:rsidR="00DB6EE4" w:rsidRPr="00DB6EE4" w:rsidRDefault="00DB6EE4" w:rsidP="00170A0C">
            <w:pPr>
              <w:tabs>
                <w:tab w:val="decimal" w:pos="5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6EE4" w:rsidRPr="00DB6EE4" w14:paraId="62AD588D" w14:textId="77777777" w:rsidTr="00DB6EE4">
        <w:trPr>
          <w:cantSplit/>
        </w:trPr>
        <w:tc>
          <w:tcPr>
            <w:tcW w:w="3420" w:type="dxa"/>
          </w:tcPr>
          <w:p w14:paraId="291D8A2F" w14:textId="77777777" w:rsidR="00DB6EE4" w:rsidRPr="00DB6EE4" w:rsidRDefault="00DB6EE4" w:rsidP="00170A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  <w:cs/>
              </w:rPr>
              <w:t>บริษัท เอ็น ที เอนเนอจี ก๊าซ จำกัด</w:t>
            </w:r>
          </w:p>
        </w:tc>
        <w:tc>
          <w:tcPr>
            <w:tcW w:w="1170" w:type="dxa"/>
          </w:tcPr>
          <w:p w14:paraId="6D4AE318" w14:textId="77777777" w:rsidR="00DB6EE4" w:rsidRPr="00DB6EE4" w:rsidDel="006D7E95" w:rsidRDefault="00DB6EE4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F70E7F" w14:textId="1E030203" w:rsidR="00DB6EE4" w:rsidRPr="00DB6EE4" w:rsidRDefault="00E537CC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99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80" w:type="dxa"/>
          </w:tcPr>
          <w:p w14:paraId="5CF404DD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B6D53" w14:textId="7E0C7617" w:rsidR="00DB6EE4" w:rsidRPr="00DB6EE4" w:rsidRDefault="00E537CC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99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80" w:type="dxa"/>
          </w:tcPr>
          <w:p w14:paraId="6C4DD73A" w14:textId="77777777" w:rsidR="00DB6EE4" w:rsidRPr="00DB6EE4" w:rsidRDefault="00DB6EE4" w:rsidP="00170A0C">
            <w:pPr>
              <w:tabs>
                <w:tab w:val="decimal" w:pos="64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0146B041" w14:textId="30FA0541" w:rsidR="00DB6EE4" w:rsidRPr="00DB6EE4" w:rsidRDefault="00E537CC" w:rsidP="00170A0C">
            <w:pPr>
              <w:tabs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35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0FE45B8C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698CA99" w14:textId="0F3538EA" w:rsidR="00DB6EE4" w:rsidRPr="00DB6EE4" w:rsidRDefault="00E537CC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35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6EA13286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1C263B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F3807A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3947009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09AC717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CD46B37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C21D6C1" w14:textId="77777777" w:rsidR="00DB6EE4" w:rsidRPr="00DB6EE4" w:rsidRDefault="00DB6EE4" w:rsidP="00170A0C">
            <w:pPr>
              <w:tabs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9385F50" w14:textId="77777777" w:rsidR="00DB6EE4" w:rsidRPr="00DB6EE4" w:rsidRDefault="00DB6EE4" w:rsidP="00170A0C">
            <w:pPr>
              <w:tabs>
                <w:tab w:val="decimal" w:pos="5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6EE4" w:rsidRPr="00DB6EE4" w14:paraId="259ABFFC" w14:textId="77777777" w:rsidTr="00DB6EE4">
        <w:trPr>
          <w:cantSplit/>
        </w:trPr>
        <w:tc>
          <w:tcPr>
            <w:tcW w:w="3420" w:type="dxa"/>
          </w:tcPr>
          <w:p w14:paraId="2F2B06EB" w14:textId="77777777" w:rsidR="00DB6EE4" w:rsidRPr="00DB6EE4" w:rsidRDefault="00DB6EE4" w:rsidP="00170A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  <w:cs/>
              </w:rPr>
              <w:t>บริษัท เอ็มมี่ เอ็นจีวี จำกัด</w:t>
            </w:r>
          </w:p>
        </w:tc>
        <w:tc>
          <w:tcPr>
            <w:tcW w:w="1170" w:type="dxa"/>
          </w:tcPr>
          <w:p w14:paraId="20B53C37" w14:textId="77777777" w:rsidR="00DB6EE4" w:rsidRPr="00DB6EE4" w:rsidDel="006D7E95" w:rsidRDefault="00DB6EE4" w:rsidP="00170A0C">
            <w:pPr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D3D176" w14:textId="15FA7BC8" w:rsidR="00DB6EE4" w:rsidRPr="00DB6EE4" w:rsidRDefault="00E537CC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99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80" w:type="dxa"/>
          </w:tcPr>
          <w:p w14:paraId="501780A5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F1F8C" w14:textId="6819DC6D" w:rsidR="00DB6EE4" w:rsidRPr="00DB6EE4" w:rsidRDefault="00E537CC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99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80" w:type="dxa"/>
          </w:tcPr>
          <w:p w14:paraId="4959FD06" w14:textId="77777777" w:rsidR="00DB6EE4" w:rsidRPr="00DB6EE4" w:rsidRDefault="00DB6EE4" w:rsidP="00170A0C">
            <w:pPr>
              <w:tabs>
                <w:tab w:val="decimal" w:pos="64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1C4CADBE" w14:textId="7F1F45E2" w:rsidR="00DB6EE4" w:rsidRPr="00DB6EE4" w:rsidRDefault="00E537CC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43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44B20E57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DDD01E8" w14:textId="5029D9BD" w:rsidR="00DB6EE4" w:rsidRPr="00DB6EE4" w:rsidRDefault="00E537CC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43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229F2D79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FA04F1A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07719C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9E4D5B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0A742D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C17AD33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35C68FA" w14:textId="77777777" w:rsidR="00DB6EE4" w:rsidRPr="00DB6EE4" w:rsidRDefault="00DB6EE4" w:rsidP="00170A0C">
            <w:pPr>
              <w:tabs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B34046E" w14:textId="77777777" w:rsidR="00DB6EE4" w:rsidRPr="00DB6EE4" w:rsidRDefault="00DB6EE4" w:rsidP="00170A0C">
            <w:pPr>
              <w:tabs>
                <w:tab w:val="decimal" w:pos="5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6EE4" w:rsidRPr="00DB6EE4" w14:paraId="39FE6921" w14:textId="77777777" w:rsidTr="00DB6EE4">
        <w:trPr>
          <w:cantSplit/>
        </w:trPr>
        <w:tc>
          <w:tcPr>
            <w:tcW w:w="3420" w:type="dxa"/>
          </w:tcPr>
          <w:p w14:paraId="3CC40016" w14:textId="2DE9EC7D" w:rsidR="00DB6EE4" w:rsidRPr="00DB6EE4" w:rsidRDefault="00DB6EE4" w:rsidP="00170A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  <w:cs/>
              </w:rPr>
              <w:t xml:space="preserve">บริษัท น้ำพอง เอ็นจีวี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2558</w:t>
            </w:r>
            <w:r w:rsidRPr="00DB6EE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46442827" w14:textId="77777777" w:rsidR="00DB6EE4" w:rsidRPr="00DB6EE4" w:rsidDel="006D7E95" w:rsidRDefault="00DB6EE4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54A0B" w14:textId="0B433EB3" w:rsidR="00DB6EE4" w:rsidRPr="00DB6EE4" w:rsidRDefault="00E537CC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100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0EB654BA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D170D" w14:textId="138752D5" w:rsidR="00DB6EE4" w:rsidRPr="00DB6EE4" w:rsidRDefault="00E537CC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100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53C9F908" w14:textId="77777777" w:rsidR="00DB6EE4" w:rsidRPr="00DB6EE4" w:rsidRDefault="00DB6EE4" w:rsidP="00170A0C">
            <w:pPr>
              <w:tabs>
                <w:tab w:val="decimal" w:pos="64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0663814D" w14:textId="44E96124" w:rsidR="00DB6EE4" w:rsidRPr="00DB6EE4" w:rsidRDefault="00E537CC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97</w:t>
            </w:r>
            <w:r w:rsidR="00DB6EE4" w:rsidRPr="00DB6EE4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001</w:t>
            </w:r>
          </w:p>
        </w:tc>
        <w:tc>
          <w:tcPr>
            <w:tcW w:w="180" w:type="dxa"/>
          </w:tcPr>
          <w:p w14:paraId="32640ED6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399F37F" w14:textId="6A74B3D9" w:rsidR="00DB6EE4" w:rsidRPr="00DB6EE4" w:rsidRDefault="00E537CC" w:rsidP="00170A0C">
            <w:pPr>
              <w:tabs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97</w:t>
            </w:r>
            <w:r w:rsidR="00DB6EE4" w:rsidRPr="00DB6EE4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001</w:t>
            </w:r>
          </w:p>
        </w:tc>
        <w:tc>
          <w:tcPr>
            <w:tcW w:w="180" w:type="dxa"/>
          </w:tcPr>
          <w:p w14:paraId="041F1B1E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60086B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72FC564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B462F8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945B589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5222C3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40C4C15" w14:textId="77777777" w:rsidR="00DB6EE4" w:rsidRPr="00DB6EE4" w:rsidRDefault="00DB6EE4" w:rsidP="00170A0C">
            <w:pPr>
              <w:tabs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6CFB924" w14:textId="77777777" w:rsidR="00DB6EE4" w:rsidRPr="00DB6EE4" w:rsidRDefault="00DB6EE4" w:rsidP="00170A0C">
            <w:pPr>
              <w:tabs>
                <w:tab w:val="decimal" w:pos="5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6EE4" w:rsidRPr="00DB6EE4" w14:paraId="43E622C3" w14:textId="77777777" w:rsidTr="00DB6EE4">
        <w:trPr>
          <w:cantSplit/>
        </w:trPr>
        <w:tc>
          <w:tcPr>
            <w:tcW w:w="3420" w:type="dxa"/>
          </w:tcPr>
          <w:p w14:paraId="7013E2AA" w14:textId="77777777" w:rsidR="00DB6EE4" w:rsidRPr="00DB6EE4" w:rsidRDefault="00DB6EE4" w:rsidP="00170A0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5EB7F21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678FA10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A1E394B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488A0EE" w14:textId="77777777" w:rsidR="00DB6EE4" w:rsidRPr="00DB6EE4" w:rsidRDefault="00DB6EE4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928428" w14:textId="77777777" w:rsidR="00DB6EE4" w:rsidRPr="00DB6EE4" w:rsidRDefault="00DB6EE4" w:rsidP="00170A0C">
            <w:pPr>
              <w:tabs>
                <w:tab w:val="decimal" w:pos="64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7E4C721" w14:textId="5217D581" w:rsidR="00DB6EE4" w:rsidRPr="00DB6EE4" w:rsidRDefault="00E537CC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  <w:r w:rsidR="00DB6EE4" w:rsidRPr="00DB6E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180" w:type="dxa"/>
          </w:tcPr>
          <w:p w14:paraId="6EB7F33C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FB321F" w14:textId="360DEDC5" w:rsidR="00DB6EE4" w:rsidRPr="00DB6EE4" w:rsidRDefault="00E537CC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  <w:r w:rsidR="00DB6EE4" w:rsidRPr="00DB6E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180" w:type="dxa"/>
          </w:tcPr>
          <w:p w14:paraId="3CBE8356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C15D4B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250B64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32F2FE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A0B0D3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AC4B1F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8CAAE24" w14:textId="77777777" w:rsidR="00DB6EE4" w:rsidRPr="00DB6EE4" w:rsidRDefault="00DB6EE4" w:rsidP="00170A0C">
            <w:pPr>
              <w:tabs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2287842B" w14:textId="77777777" w:rsidR="00DB6EE4" w:rsidRPr="00DB6EE4" w:rsidRDefault="00DB6EE4" w:rsidP="00170A0C">
            <w:pPr>
              <w:tabs>
                <w:tab w:val="decimal" w:pos="55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B6EE4" w:rsidRPr="00DB6EE4" w14:paraId="2F75F564" w14:textId="77777777" w:rsidTr="00DB6EE4">
        <w:trPr>
          <w:cantSplit/>
        </w:trPr>
        <w:tc>
          <w:tcPr>
            <w:tcW w:w="3420" w:type="dxa"/>
          </w:tcPr>
          <w:p w14:paraId="6ED07511" w14:textId="77777777" w:rsidR="00DB6EE4" w:rsidRPr="00DB6EE4" w:rsidRDefault="00DB6EE4" w:rsidP="00170A0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281266" w14:textId="77777777" w:rsidR="00DB6EE4" w:rsidRPr="00DB6EE4" w:rsidRDefault="00DB6EE4" w:rsidP="00170A0C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256AB64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01FA2174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3E21802" w14:textId="77777777" w:rsidR="00DB6EE4" w:rsidRPr="00DB6EE4" w:rsidRDefault="00DB6EE4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BFFFC3" w14:textId="77777777" w:rsidR="00DB6EE4" w:rsidRPr="00DB6EE4" w:rsidRDefault="00DB6EE4" w:rsidP="00170A0C">
            <w:pPr>
              <w:tabs>
                <w:tab w:val="decimal" w:pos="64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37C3B023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948EF73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170C95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54A88FE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7766272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AB9803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8F39AD0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86CA72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21149AF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C44A958" w14:textId="77777777" w:rsidR="00DB6EE4" w:rsidRPr="00DB6EE4" w:rsidRDefault="00DB6EE4" w:rsidP="00170A0C">
            <w:pPr>
              <w:tabs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71218EF3" w14:textId="77777777" w:rsidR="00DB6EE4" w:rsidRPr="00DB6EE4" w:rsidRDefault="00DB6EE4" w:rsidP="00170A0C">
            <w:pPr>
              <w:tabs>
                <w:tab w:val="decimal" w:pos="55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6EE4" w:rsidRPr="00DB6EE4" w14:paraId="4BCF4181" w14:textId="77777777" w:rsidTr="00DB6EE4">
        <w:trPr>
          <w:cantSplit/>
        </w:trPr>
        <w:tc>
          <w:tcPr>
            <w:tcW w:w="3420" w:type="dxa"/>
          </w:tcPr>
          <w:p w14:paraId="5B53D392" w14:textId="77777777" w:rsidR="00DB6EE4" w:rsidRPr="00DB6EE4" w:rsidRDefault="00DB6EE4" w:rsidP="00170A0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 w:rsidRPr="00DB6E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170" w:type="dxa"/>
          </w:tcPr>
          <w:p w14:paraId="39E86480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36461E3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5D0BFDB5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010E418" w14:textId="77777777" w:rsidR="00DB6EE4" w:rsidRPr="00DB6EE4" w:rsidRDefault="00DB6EE4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0B304F" w14:textId="77777777" w:rsidR="00DB6EE4" w:rsidRPr="00DB6EE4" w:rsidRDefault="00DB6EE4" w:rsidP="00170A0C">
            <w:pPr>
              <w:tabs>
                <w:tab w:val="decimal" w:pos="64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</w:tcPr>
          <w:p w14:paraId="2F48F408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C6ACA0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CD9482D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B295DB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C2BAC2F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792E57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DF379F9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09B3269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CE98E61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7080DD6" w14:textId="77777777" w:rsidR="00DB6EE4" w:rsidRPr="00DB6EE4" w:rsidRDefault="00DB6EE4" w:rsidP="00170A0C">
            <w:pPr>
              <w:tabs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5B078D94" w14:textId="77777777" w:rsidR="00DB6EE4" w:rsidRPr="00DB6EE4" w:rsidRDefault="00DB6EE4" w:rsidP="00170A0C">
            <w:pPr>
              <w:tabs>
                <w:tab w:val="decimal" w:pos="55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6EE4" w:rsidRPr="00DB6EE4" w14:paraId="38A7DE56" w14:textId="77777777" w:rsidTr="00DB6EE4">
        <w:trPr>
          <w:cantSplit/>
        </w:trPr>
        <w:tc>
          <w:tcPr>
            <w:tcW w:w="3420" w:type="dxa"/>
          </w:tcPr>
          <w:p w14:paraId="6910CA6D" w14:textId="77777777" w:rsidR="00DB6EE4" w:rsidRPr="00DB6EE4" w:rsidRDefault="00DB6EE4" w:rsidP="00170A0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ถือหุ้นโดยบริษัท คอนโทร์โน จำกัด</w:t>
            </w:r>
          </w:p>
        </w:tc>
        <w:tc>
          <w:tcPr>
            <w:tcW w:w="1170" w:type="dxa"/>
          </w:tcPr>
          <w:p w14:paraId="4432AC43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707590F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FF082AC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8D1BB60" w14:textId="77777777" w:rsidR="00DB6EE4" w:rsidRPr="00DB6EE4" w:rsidRDefault="00DB6EE4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0E493C" w14:textId="77777777" w:rsidR="00DB6EE4" w:rsidRPr="00DB6EE4" w:rsidRDefault="00DB6EE4" w:rsidP="00170A0C">
            <w:pPr>
              <w:tabs>
                <w:tab w:val="decimal" w:pos="64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</w:tcPr>
          <w:p w14:paraId="2C1C6A33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922F37A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CE37E11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E68177C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59CA8F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1BCB9FA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0376020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76F56DC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5640858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9A0EA51" w14:textId="77777777" w:rsidR="00DB6EE4" w:rsidRPr="00DB6EE4" w:rsidRDefault="00DB6EE4" w:rsidP="00170A0C">
            <w:pPr>
              <w:tabs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1D49F0CE" w14:textId="77777777" w:rsidR="00DB6EE4" w:rsidRPr="00DB6EE4" w:rsidRDefault="00DB6EE4" w:rsidP="00170A0C">
            <w:pPr>
              <w:tabs>
                <w:tab w:val="decimal" w:pos="55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6EE4" w:rsidRPr="00DB6EE4" w14:paraId="292778C1" w14:textId="77777777" w:rsidTr="00DB6EE4">
        <w:trPr>
          <w:cantSplit/>
        </w:trPr>
        <w:tc>
          <w:tcPr>
            <w:tcW w:w="3420" w:type="dxa"/>
          </w:tcPr>
          <w:p w14:paraId="1B09585E" w14:textId="77777777" w:rsidR="00DB6EE4" w:rsidRPr="00DB6EE4" w:rsidRDefault="00DB6EE4" w:rsidP="00170A0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  <w:cs/>
              </w:rPr>
              <w:t>บริษัท สแกน เอิร์ธ พาวเวอร์ จำกัด</w:t>
            </w:r>
          </w:p>
        </w:tc>
        <w:tc>
          <w:tcPr>
            <w:tcW w:w="1170" w:type="dxa"/>
          </w:tcPr>
          <w:p w14:paraId="508FE0CB" w14:textId="77777777" w:rsidR="00DB6EE4" w:rsidRPr="00DB6EE4" w:rsidDel="006D7E95" w:rsidRDefault="00DB6EE4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FB2FF" w14:textId="3F401A83" w:rsidR="00DB6EE4" w:rsidRPr="00DB6EE4" w:rsidRDefault="00E537CC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99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80" w:type="dxa"/>
          </w:tcPr>
          <w:p w14:paraId="0172C605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B235814" w14:textId="0A8A5140" w:rsidR="00DB6EE4" w:rsidRPr="00DB6EE4" w:rsidRDefault="00E537CC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99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80" w:type="dxa"/>
          </w:tcPr>
          <w:p w14:paraId="05F6BBD4" w14:textId="77777777" w:rsidR="00DB6EE4" w:rsidRPr="00DB6EE4" w:rsidRDefault="00DB6EE4" w:rsidP="00170A0C">
            <w:pPr>
              <w:tabs>
                <w:tab w:val="decimal" w:pos="64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</w:tcPr>
          <w:p w14:paraId="65907AB5" w14:textId="3177112D" w:rsidR="00DB6EE4" w:rsidRPr="00DB6EE4" w:rsidRDefault="00E537CC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26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72C06D45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2CEDCB" w14:textId="42C96247" w:rsidR="00DB6EE4" w:rsidRPr="00DB6EE4" w:rsidRDefault="00E537CC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26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65AB7D27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EED3D65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595209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3AD1755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264FFA7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7B0998A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CFEFDE1" w14:textId="77777777" w:rsidR="00DB6EE4" w:rsidRPr="00DB6EE4" w:rsidRDefault="00DB6EE4" w:rsidP="00170A0C">
            <w:pPr>
              <w:tabs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D5E63CC" w14:textId="77777777" w:rsidR="00DB6EE4" w:rsidRPr="00DB6EE4" w:rsidRDefault="00DB6EE4" w:rsidP="00170A0C">
            <w:pPr>
              <w:tabs>
                <w:tab w:val="decimal" w:pos="55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6EE4" w:rsidRPr="00DB6EE4" w14:paraId="7F6E5DA6" w14:textId="77777777" w:rsidTr="00DB6EE4">
        <w:trPr>
          <w:cantSplit/>
        </w:trPr>
        <w:tc>
          <w:tcPr>
            <w:tcW w:w="3420" w:type="dxa"/>
          </w:tcPr>
          <w:p w14:paraId="6A505077" w14:textId="77777777" w:rsidR="00DB6EE4" w:rsidRPr="00DB6EE4" w:rsidRDefault="00DB6EE4" w:rsidP="00170A0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  <w:cs/>
              </w:rPr>
              <w:t>บริษัท สแกน แอดวานซ์ เพาเวอร์ จำกัด</w:t>
            </w:r>
          </w:p>
        </w:tc>
        <w:tc>
          <w:tcPr>
            <w:tcW w:w="1170" w:type="dxa"/>
          </w:tcPr>
          <w:p w14:paraId="262BC298" w14:textId="137EF970" w:rsidR="00DB6EE4" w:rsidRPr="00DB6EE4" w:rsidDel="006D7E95" w:rsidRDefault="00E537CC" w:rsidP="00170A0C">
            <w:pPr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E537CC"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080" w:type="dxa"/>
          </w:tcPr>
          <w:p w14:paraId="77D50121" w14:textId="28672D8D" w:rsidR="00DB6EE4" w:rsidRPr="00DB6EE4" w:rsidRDefault="00E537CC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68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80" w:type="dxa"/>
          </w:tcPr>
          <w:p w14:paraId="41994CDE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126C07C" w14:textId="79DEFBBD" w:rsidR="00DB6EE4" w:rsidRPr="00DB6EE4" w:rsidRDefault="00E537CC" w:rsidP="00170A0C">
            <w:pPr>
              <w:tabs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68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80" w:type="dxa"/>
          </w:tcPr>
          <w:p w14:paraId="36B314BD" w14:textId="77777777" w:rsidR="00DB6EE4" w:rsidRPr="00DB6EE4" w:rsidRDefault="00DB6EE4" w:rsidP="00170A0C">
            <w:pPr>
              <w:tabs>
                <w:tab w:val="decimal" w:pos="64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F2F5946" w14:textId="3B841CDB" w:rsidR="00DB6EE4" w:rsidRPr="00DB6EE4" w:rsidRDefault="00E537CC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220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80" w:type="dxa"/>
          </w:tcPr>
          <w:p w14:paraId="26809844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5E2745" w14:textId="0E70038C" w:rsidR="00DB6EE4" w:rsidRPr="00DB6EE4" w:rsidRDefault="00E537CC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220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80" w:type="dxa"/>
          </w:tcPr>
          <w:p w14:paraId="6D154F3D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8DDACF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101696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3F34BD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D6EBA3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1A8FCD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0B7F2C" w14:textId="77777777" w:rsidR="00DB6EE4" w:rsidRPr="00DB6EE4" w:rsidRDefault="00DB6EE4" w:rsidP="00170A0C">
            <w:pPr>
              <w:tabs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B1A6A57" w14:textId="77777777" w:rsidR="00DB6EE4" w:rsidRPr="00DB6EE4" w:rsidRDefault="00DB6EE4" w:rsidP="00170A0C">
            <w:pPr>
              <w:tabs>
                <w:tab w:val="decimal" w:pos="55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6EE4" w:rsidRPr="00DB6EE4" w14:paraId="66854E8D" w14:textId="77777777" w:rsidTr="00DB6EE4">
        <w:trPr>
          <w:cantSplit/>
        </w:trPr>
        <w:tc>
          <w:tcPr>
            <w:tcW w:w="3420" w:type="dxa"/>
          </w:tcPr>
          <w:p w14:paraId="480BA589" w14:textId="77777777" w:rsidR="00DB6EE4" w:rsidRPr="00DB6EE4" w:rsidRDefault="00DB6EE4" w:rsidP="00170A0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E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1DA58E8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91717B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6BB542D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B9920AE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C87A759" w14:textId="77777777" w:rsidR="00DB6EE4" w:rsidRPr="00DB6EE4" w:rsidRDefault="00DB6EE4" w:rsidP="00170A0C">
            <w:pPr>
              <w:tabs>
                <w:tab w:val="decimal" w:pos="641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B2BF027" w14:textId="34E004CC" w:rsidR="00DB6EE4" w:rsidRPr="00DB6EE4" w:rsidRDefault="00E537CC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246</w:t>
            </w:r>
            <w:r w:rsidR="00DB6EE4" w:rsidRPr="00DB6E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180" w:type="dxa"/>
          </w:tcPr>
          <w:p w14:paraId="4FA8D485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EDCFAE" w14:textId="4C90F764" w:rsidR="00DB6EE4" w:rsidRPr="00DB6EE4" w:rsidRDefault="00E537CC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246</w:t>
            </w:r>
            <w:r w:rsidR="00DB6EE4" w:rsidRPr="00DB6E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180" w:type="dxa"/>
          </w:tcPr>
          <w:p w14:paraId="30450620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08D124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4C31E9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239DB2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659EA4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83BF6A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5530413" w14:textId="77777777" w:rsidR="00DB6EE4" w:rsidRPr="00DB6EE4" w:rsidRDefault="00DB6EE4" w:rsidP="00170A0C">
            <w:pPr>
              <w:tabs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4CD01A14" w14:textId="77777777" w:rsidR="00DB6EE4" w:rsidRPr="00DB6EE4" w:rsidRDefault="00DB6EE4" w:rsidP="00170A0C">
            <w:pPr>
              <w:tabs>
                <w:tab w:val="decimal" w:pos="55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B6EE4" w:rsidRPr="00DB6EE4" w14:paraId="4839B82C" w14:textId="77777777" w:rsidTr="00DB6EE4">
        <w:trPr>
          <w:cantSplit/>
        </w:trPr>
        <w:tc>
          <w:tcPr>
            <w:tcW w:w="3420" w:type="dxa"/>
          </w:tcPr>
          <w:p w14:paraId="23235689" w14:textId="77777777" w:rsidR="00DB6EE4" w:rsidRPr="00DB6EE4" w:rsidRDefault="00DB6EE4" w:rsidP="00170A0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BB7B0C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6C3475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252FB8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3A456B3" w14:textId="77777777" w:rsidR="00DB6EE4" w:rsidRPr="00DB6EE4" w:rsidRDefault="00DB6EE4" w:rsidP="00170A0C">
            <w:pPr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9ED4FD" w14:textId="77777777" w:rsidR="00DB6EE4" w:rsidRPr="00DB6EE4" w:rsidRDefault="00DB6EE4" w:rsidP="00170A0C">
            <w:pPr>
              <w:tabs>
                <w:tab w:val="decimal" w:pos="64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425DBE15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52131B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4B3C6BA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DBB831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361BDA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5D72AD3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A92B613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5FAD14" w14:textId="77777777" w:rsidR="00DB6EE4" w:rsidRPr="00DB6EE4" w:rsidRDefault="00DB6EE4" w:rsidP="00170A0C">
            <w:pPr>
              <w:tabs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67F9841" w14:textId="77777777" w:rsidR="00DB6EE4" w:rsidRPr="00DB6EE4" w:rsidRDefault="00DB6EE4" w:rsidP="00170A0C">
            <w:pPr>
              <w:tabs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800D419" w14:textId="77777777" w:rsidR="00DB6EE4" w:rsidRPr="00DB6EE4" w:rsidRDefault="00DB6EE4" w:rsidP="00170A0C">
            <w:pPr>
              <w:tabs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32D59ECC" w14:textId="77777777" w:rsidR="00DB6EE4" w:rsidRPr="00DB6EE4" w:rsidRDefault="00DB6EE4" w:rsidP="00170A0C">
            <w:pPr>
              <w:tabs>
                <w:tab w:val="decimal" w:pos="55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87A0087" w14:textId="77777777" w:rsidR="00DB6EE4" w:rsidRPr="00AB1762" w:rsidRDefault="00DB6EE4" w:rsidP="00DB6EE4">
      <w:pPr>
        <w:spacing w:after="100" w:afterAutospacing="1"/>
        <w:ind w:left="54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6354E7EC" w14:textId="77777777" w:rsidR="007F476C" w:rsidRPr="00AB1762" w:rsidRDefault="007F476C" w:rsidP="007F476C">
      <w:pPr>
        <w:spacing w:after="100" w:afterAutospacing="1"/>
        <w:rPr>
          <w:rFonts w:ascii="Angsana New" w:hAnsi="Angsana New"/>
          <w:b/>
          <w:bCs/>
          <w:sz w:val="28"/>
          <w:szCs w:val="28"/>
          <w:cs/>
          <w:lang w:val="th-TH"/>
        </w:rPr>
        <w:sectPr w:rsidR="007F476C" w:rsidRPr="00AB1762" w:rsidSect="007F476C">
          <w:pgSz w:w="16834" w:h="11909" w:orient="landscape" w:code="9"/>
          <w:pgMar w:top="1080" w:right="1084" w:bottom="1152" w:left="1080" w:header="720" w:footer="720" w:gutter="0"/>
          <w:cols w:space="720"/>
          <w:docGrid w:linePitch="245"/>
        </w:sectPr>
      </w:pPr>
    </w:p>
    <w:p w14:paraId="5D0B40CB" w14:textId="77151F0F" w:rsidR="00297A37" w:rsidRPr="00627529" w:rsidRDefault="00297A37" w:rsidP="000F621B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2752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ที่ดิน อาคารและอุปกรณ์ </w:t>
      </w:r>
    </w:p>
    <w:p w14:paraId="13C19A45" w14:textId="77777777" w:rsidR="00297A37" w:rsidRPr="00486118" w:rsidRDefault="00297A37" w:rsidP="00AD6D2E">
      <w:pPr>
        <w:spacing w:line="240" w:lineRule="auto"/>
        <w:rPr>
          <w:rFonts w:ascii="Angsana New" w:hAnsi="Angsana New"/>
          <w:sz w:val="10"/>
          <w:szCs w:val="10"/>
          <w:cs/>
        </w:rPr>
      </w:pPr>
    </w:p>
    <w:tbl>
      <w:tblPr>
        <w:tblW w:w="149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0"/>
        <w:gridCol w:w="268"/>
        <w:gridCol w:w="1082"/>
        <w:gridCol w:w="270"/>
        <w:gridCol w:w="1080"/>
        <w:gridCol w:w="270"/>
        <w:gridCol w:w="1170"/>
        <w:gridCol w:w="236"/>
        <w:gridCol w:w="1294"/>
        <w:gridCol w:w="246"/>
        <w:gridCol w:w="1104"/>
        <w:gridCol w:w="270"/>
        <w:gridCol w:w="1170"/>
        <w:gridCol w:w="248"/>
        <w:gridCol w:w="1102"/>
      </w:tblGrid>
      <w:tr w:rsidR="001D11EF" w:rsidRPr="00627529" w14:paraId="1A3A7F7F" w14:textId="77777777" w:rsidTr="004047E9">
        <w:trPr>
          <w:tblHeader/>
        </w:trPr>
        <w:tc>
          <w:tcPr>
            <w:tcW w:w="3150" w:type="dxa"/>
          </w:tcPr>
          <w:p w14:paraId="0547F979" w14:textId="77777777" w:rsidR="001D11EF" w:rsidRPr="00627529" w:rsidRDefault="001D11EF" w:rsidP="00E054B3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1BFFE6" w14:textId="77777777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353A5779" w14:textId="7AFCE64D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11EF" w:rsidRPr="00627529" w14:paraId="68FE9F89" w14:textId="77777777" w:rsidTr="004047E9">
        <w:trPr>
          <w:tblHeader/>
        </w:trPr>
        <w:tc>
          <w:tcPr>
            <w:tcW w:w="3150" w:type="dxa"/>
          </w:tcPr>
          <w:p w14:paraId="5139EA00" w14:textId="77777777" w:rsidR="001D11EF" w:rsidRPr="00627529" w:rsidRDefault="001D11EF" w:rsidP="00E054B3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213C83" w14:textId="77777777" w:rsidR="001D11EF" w:rsidRPr="00627529" w:rsidRDefault="001D11EF" w:rsidP="00430ED4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AC121F1" w14:textId="77777777" w:rsidR="001D11EF" w:rsidRDefault="001D11EF" w:rsidP="00430ED4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753CD13C" w14:textId="77777777" w:rsidR="004047E9" w:rsidRPr="00627529" w:rsidRDefault="004047E9" w:rsidP="00430ED4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E349C81" w14:textId="2CF0F241" w:rsidR="001D11EF" w:rsidRPr="00627529" w:rsidRDefault="004047E9" w:rsidP="00430ED4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35D2EB0D" w14:textId="7434F1FE" w:rsidR="001D11EF" w:rsidRPr="00627529" w:rsidRDefault="001D11EF" w:rsidP="00430ED4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68" w:type="dxa"/>
            <w:vAlign w:val="bottom"/>
          </w:tcPr>
          <w:p w14:paraId="77901E85" w14:textId="77777777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EEFDB7C" w14:textId="77777777" w:rsidR="001D11EF" w:rsidRPr="00627529" w:rsidRDefault="001D11EF" w:rsidP="00F56BD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  <w:p w14:paraId="02C417F7" w14:textId="755C6BF5" w:rsidR="001D11EF" w:rsidRPr="00627529" w:rsidRDefault="001D11EF" w:rsidP="00F56BD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7471F5" w:rsidRPr="00627529">
              <w:rPr>
                <w:rFonts w:ascii="Angsana New" w:hAnsi="Angsana New" w:hint="cs"/>
                <w:sz w:val="30"/>
                <w:szCs w:val="30"/>
                <w:cs/>
              </w:rPr>
              <w:t>ป</w:t>
            </w:r>
            <w:r w:rsidRPr="00627529">
              <w:rPr>
                <w:rFonts w:ascii="Angsana New" w:hAnsi="Angsana New"/>
                <w:sz w:val="30"/>
                <w:szCs w:val="30"/>
                <w:cs/>
              </w:rPr>
              <w:t>รับปรุงอาคาร</w:t>
            </w:r>
          </w:p>
        </w:tc>
        <w:tc>
          <w:tcPr>
            <w:tcW w:w="270" w:type="dxa"/>
            <w:vAlign w:val="bottom"/>
          </w:tcPr>
          <w:p w14:paraId="37D81235" w14:textId="77777777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3F4CED" w14:textId="77777777" w:rsidR="001D11EF" w:rsidRPr="00627529" w:rsidRDefault="001D11EF" w:rsidP="00E054B3">
            <w:pPr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5277107D" w14:textId="77777777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C076EF" w14:textId="77777777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vAlign w:val="bottom"/>
          </w:tcPr>
          <w:p w14:paraId="3E9F7B67" w14:textId="77777777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74DEA53" w14:textId="77777777" w:rsidR="001D11EF" w:rsidRPr="00627529" w:rsidRDefault="001D11EF" w:rsidP="00140FA9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  <w:p w14:paraId="532325B4" w14:textId="77777777" w:rsidR="001D11EF" w:rsidRPr="00627529" w:rsidRDefault="001D11EF" w:rsidP="00140FA9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vAlign w:val="bottom"/>
          </w:tcPr>
          <w:p w14:paraId="066A4309" w14:textId="77777777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59A5F2D" w14:textId="77777777" w:rsidR="001D11EF" w:rsidRPr="00627529" w:rsidRDefault="001D11EF" w:rsidP="00D377D4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E420FF2" w14:textId="77777777" w:rsidR="001D11EF" w:rsidRPr="00627529" w:rsidRDefault="001D11EF" w:rsidP="00D3724F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76AA582" w14:textId="77777777" w:rsidR="001D11EF" w:rsidRPr="00627529" w:rsidRDefault="001D11EF" w:rsidP="00D3724F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627529">
              <w:rPr>
                <w:rFonts w:ascii="Angsana New" w:hAnsi="Angsana New"/>
                <w:sz w:val="30"/>
                <w:szCs w:val="30"/>
                <w:cs/>
              </w:rPr>
              <w:br/>
              <w:t>ระหว่างก่อสร้าง</w:t>
            </w:r>
          </w:p>
        </w:tc>
        <w:tc>
          <w:tcPr>
            <w:tcW w:w="248" w:type="dxa"/>
            <w:vAlign w:val="bottom"/>
          </w:tcPr>
          <w:p w14:paraId="615C49F6" w14:textId="77777777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2C8E4520" w14:textId="77777777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D11EF" w:rsidRPr="00627529" w14:paraId="6890E5E0" w14:textId="77777777" w:rsidTr="004047E9">
        <w:trPr>
          <w:tblHeader/>
        </w:trPr>
        <w:tc>
          <w:tcPr>
            <w:tcW w:w="3150" w:type="dxa"/>
          </w:tcPr>
          <w:p w14:paraId="0B3B2C7B" w14:textId="77777777" w:rsidR="001D11EF" w:rsidRPr="00627529" w:rsidRDefault="001D11EF" w:rsidP="00E054B3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BDFA2D4" w14:textId="77777777" w:rsidR="001D11EF" w:rsidRPr="00627529" w:rsidRDefault="001D11EF" w:rsidP="00E05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0" w:type="dxa"/>
            <w:gridSpan w:val="15"/>
          </w:tcPr>
          <w:p w14:paraId="782618C3" w14:textId="3364C4D3" w:rsidR="001D11EF" w:rsidRPr="00627529" w:rsidRDefault="001D11EF" w:rsidP="00E05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2752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752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D11EF" w:rsidRPr="00627529" w14:paraId="56C0C32D" w14:textId="77777777" w:rsidTr="004047E9">
        <w:tc>
          <w:tcPr>
            <w:tcW w:w="3150" w:type="dxa"/>
          </w:tcPr>
          <w:p w14:paraId="19CFB817" w14:textId="77777777" w:rsidR="001D11EF" w:rsidRPr="00627529" w:rsidRDefault="001D11EF" w:rsidP="00A44C7D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1152A5E9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0D60B8B" w14:textId="0D766022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3E85AE62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97FCC1B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C5EDDE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43311F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C03313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743E51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48757CF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7406462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0C57E8AF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3863653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DEE332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BED538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6F06C073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7111E666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2A08" w:rsidRPr="00627529" w14:paraId="5EC30596" w14:textId="77777777" w:rsidTr="004047E9">
        <w:tc>
          <w:tcPr>
            <w:tcW w:w="3150" w:type="dxa"/>
          </w:tcPr>
          <w:p w14:paraId="3C0C7362" w14:textId="63C56622" w:rsidR="009E2A08" w:rsidRPr="00627529" w:rsidRDefault="009E2A08" w:rsidP="009E2A08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Pr="0062752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480A4CF7" w14:textId="77777777" w:rsidR="009E2A08" w:rsidRPr="00627529" w:rsidRDefault="009E2A08" w:rsidP="009E2A0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B34EDE" w14:textId="331BD6F4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636</w:t>
            </w:r>
            <w:r w:rsidR="009E2A08"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268" w:type="dxa"/>
            <w:vAlign w:val="bottom"/>
          </w:tcPr>
          <w:p w14:paraId="2DE57371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568A72E4" w14:textId="30E9BF95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683</w:t>
            </w:r>
            <w:r w:rsidR="009E2A08"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  <w:tc>
          <w:tcPr>
            <w:tcW w:w="270" w:type="dxa"/>
          </w:tcPr>
          <w:p w14:paraId="1866818D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F84C734" w14:textId="136B6B01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457</w:t>
            </w:r>
            <w:r w:rsidR="009E2A08"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70" w:type="dxa"/>
            <w:vAlign w:val="bottom"/>
          </w:tcPr>
          <w:p w14:paraId="13DAEC96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0B2F009" w14:textId="7A91CFCC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="009E2A08"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236" w:type="dxa"/>
            <w:vAlign w:val="bottom"/>
          </w:tcPr>
          <w:p w14:paraId="7BAF7649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1559D9BD" w14:textId="2CE06E82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9E2A08"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246" w:type="dxa"/>
            <w:vAlign w:val="bottom"/>
          </w:tcPr>
          <w:p w14:paraId="3302EE05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</w:tcPr>
          <w:p w14:paraId="1271FECD" w14:textId="2A314BC4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765</w:t>
            </w:r>
            <w:r w:rsidR="009E2A08"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3A48AECD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166CE62" w14:textId="5DD419EF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9E2A08"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48" w:type="dxa"/>
            <w:vAlign w:val="bottom"/>
          </w:tcPr>
          <w:p w14:paraId="30084C43" w14:textId="77777777" w:rsidR="009E2A08" w:rsidRPr="009E2A08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496264D4" w14:textId="37DCD072" w:rsidR="009E2A08" w:rsidRPr="00105675" w:rsidRDefault="00E537CC" w:rsidP="00342F62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2A08"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926</w:t>
            </w:r>
            <w:r w:rsidR="009E2A08"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</w:tr>
      <w:tr w:rsidR="009E2A08" w:rsidRPr="00627529" w14:paraId="2CAE7122" w14:textId="77777777" w:rsidTr="004047E9">
        <w:tc>
          <w:tcPr>
            <w:tcW w:w="3150" w:type="dxa"/>
          </w:tcPr>
          <w:p w14:paraId="395743EE" w14:textId="25DBF803" w:rsidR="009E2A08" w:rsidRPr="00627529" w:rsidRDefault="009E2A08" w:rsidP="009E2A0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3D5D0A9" w14:textId="77777777" w:rsidR="009E2A08" w:rsidRPr="00627529" w:rsidRDefault="009E2A08" w:rsidP="009E2A0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CB2BD03" w14:textId="3465F8FE" w:rsidR="009E2A08" w:rsidRPr="00627529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 w:right="-29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009D8DC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64D12F4F" w14:textId="76434A98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14:paraId="4810DD2A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A016A93" w14:textId="074DA3A1" w:rsidR="009E2A08" w:rsidRPr="00627529" w:rsidRDefault="009E2A08" w:rsidP="00105675">
            <w:pPr>
              <w:pStyle w:val="acctfourfigures"/>
              <w:tabs>
                <w:tab w:val="clear" w:pos="765"/>
              </w:tabs>
              <w:spacing w:line="240" w:lineRule="atLeast"/>
              <w:ind w:left="-126" w:right="-29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626CD5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1F602A4" w14:textId="062B99D4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236" w:type="dxa"/>
            <w:vAlign w:val="bottom"/>
          </w:tcPr>
          <w:p w14:paraId="35D0308F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0EE3B5C5" w14:textId="5098B7B7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246" w:type="dxa"/>
            <w:vAlign w:val="bottom"/>
          </w:tcPr>
          <w:p w14:paraId="50C0F58C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</w:tcPr>
          <w:p w14:paraId="1598D16E" w14:textId="4E6F8FFE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14:paraId="22A72D13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278E9A7" w14:textId="3670C248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9E2A08"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48" w:type="dxa"/>
            <w:vAlign w:val="bottom"/>
          </w:tcPr>
          <w:p w14:paraId="73A86489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1E25D6CE" w14:textId="0565DE57" w:rsidR="009E2A08" w:rsidRPr="00342F62" w:rsidRDefault="00E537CC" w:rsidP="00342F62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E2A08" w:rsidRPr="00342F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086</w:t>
            </w:r>
          </w:p>
        </w:tc>
      </w:tr>
      <w:tr w:rsidR="009E2A08" w:rsidRPr="00627529" w14:paraId="7C7D4A88" w14:textId="77777777" w:rsidTr="004047E9">
        <w:tc>
          <w:tcPr>
            <w:tcW w:w="3150" w:type="dxa"/>
          </w:tcPr>
          <w:p w14:paraId="35EB01C8" w14:textId="0A7D5D80" w:rsidR="009E2A08" w:rsidRPr="00627529" w:rsidRDefault="009E2A08" w:rsidP="009E2A0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13B023A9" w14:textId="77777777" w:rsidR="009E2A08" w:rsidRPr="00627529" w:rsidRDefault="009E2A08" w:rsidP="009E2A0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754D83E" w14:textId="00D71E3F" w:rsidR="009E2A08" w:rsidRPr="00627529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 w:right="-29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3CF8B829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2CBDDD7B" w14:textId="31F6E337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2A08"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270" w:type="dxa"/>
          </w:tcPr>
          <w:p w14:paraId="0AE67055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5702CA5" w14:textId="186D793F" w:rsidR="009E2A08" w:rsidRPr="00627529" w:rsidRDefault="009E2A08" w:rsidP="00105675">
            <w:pPr>
              <w:pStyle w:val="acctfourfigures"/>
              <w:tabs>
                <w:tab w:val="clear" w:pos="765"/>
              </w:tabs>
              <w:spacing w:line="240" w:lineRule="atLeast"/>
              <w:ind w:left="-126" w:right="-29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6D7F85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2C1F965" w14:textId="3AD111B8" w:rsidR="009E2A08" w:rsidRPr="00796827" w:rsidRDefault="009E2A08" w:rsidP="00105675">
            <w:pPr>
              <w:pStyle w:val="acctfourfigures"/>
              <w:tabs>
                <w:tab w:val="clear" w:pos="765"/>
              </w:tabs>
              <w:spacing w:line="240" w:lineRule="atLeast"/>
              <w:ind w:left="-126" w:right="-29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8956B4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6DD02E60" w14:textId="5175C40F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46" w:type="dxa"/>
            <w:vAlign w:val="bottom"/>
          </w:tcPr>
          <w:p w14:paraId="669003CC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</w:tcPr>
          <w:p w14:paraId="3DEE8ABE" w14:textId="6C8A2FAE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E2A08"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034D6881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BAEC94C" w14:textId="43B1C7A9" w:rsidR="009E2A08" w:rsidRPr="00105675" w:rsidRDefault="009E2A08" w:rsidP="00105675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009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vAlign w:val="bottom"/>
          </w:tcPr>
          <w:p w14:paraId="0B6D3771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77F49176" w14:textId="112D7AE2" w:rsidR="009E2A08" w:rsidRPr="00105675" w:rsidRDefault="009E2A08" w:rsidP="00342F62">
            <w:pPr>
              <w:pStyle w:val="ListParagraph"/>
              <w:tabs>
                <w:tab w:val="left" w:pos="810"/>
              </w:tabs>
              <w:spacing w:line="240" w:lineRule="auto"/>
              <w:ind w:left="0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275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2A08" w:rsidRPr="00627529" w14:paraId="0B81F581" w14:textId="77777777" w:rsidTr="004047E9">
        <w:tc>
          <w:tcPr>
            <w:tcW w:w="3150" w:type="dxa"/>
          </w:tcPr>
          <w:p w14:paraId="602FA179" w14:textId="2C9C8A2B" w:rsidR="009E2A08" w:rsidRPr="00627529" w:rsidRDefault="009E2A08" w:rsidP="009E2A0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4047E9">
              <w:rPr>
                <w:rFonts w:ascii="Angsana New" w:hAnsi="Angsana New" w:hint="cs"/>
                <w:sz w:val="30"/>
                <w:szCs w:val="30"/>
                <w:cs/>
              </w:rPr>
              <w:t>ไปเป็นสินทรัพย์ที่ถือไว้เพื่อขาย</w:t>
            </w:r>
          </w:p>
        </w:tc>
        <w:tc>
          <w:tcPr>
            <w:tcW w:w="900" w:type="dxa"/>
          </w:tcPr>
          <w:p w14:paraId="1E528875" w14:textId="77777777" w:rsidR="009E2A08" w:rsidRPr="00627529" w:rsidRDefault="009E2A08" w:rsidP="009E2A0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49C0C0" w14:textId="02368691" w:rsidR="009E2A08" w:rsidRPr="00105675" w:rsidRDefault="009E2A08" w:rsidP="00105675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918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2B747432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2D9A71F7" w14:textId="735AEBC6" w:rsidR="009E2A08" w:rsidRPr="00627529" w:rsidRDefault="009E2A08" w:rsidP="0036106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912D55E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2903950" w14:textId="5460DB84" w:rsidR="009E2A08" w:rsidRPr="00627529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1F37472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3C73713" w14:textId="76A94D45" w:rsidR="009E2A08" w:rsidRPr="00627529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C988F79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73C4D7F1" w14:textId="0284D85F" w:rsidR="009E2A08" w:rsidRPr="00627529" w:rsidRDefault="009E2A08" w:rsidP="0036106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14:paraId="619D2139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</w:tcPr>
          <w:p w14:paraId="64107E77" w14:textId="2B6BAD5E" w:rsidR="009E2A08" w:rsidRPr="00627529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D0979C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8552997" w14:textId="1AA87B61" w:rsidR="009E2A08" w:rsidRPr="00627529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0629719B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7EF8026C" w14:textId="0C01A632" w:rsidR="009E2A08" w:rsidRPr="00105675" w:rsidRDefault="009E2A08" w:rsidP="00342F62">
            <w:pPr>
              <w:pStyle w:val="ListParagraph"/>
              <w:tabs>
                <w:tab w:val="left" w:pos="810"/>
              </w:tabs>
              <w:spacing w:line="240" w:lineRule="auto"/>
              <w:ind w:left="0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918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2A08" w:rsidRPr="00627529" w14:paraId="151E2D6F" w14:textId="77777777" w:rsidTr="004047E9">
        <w:tc>
          <w:tcPr>
            <w:tcW w:w="3150" w:type="dxa"/>
          </w:tcPr>
          <w:p w14:paraId="7CB2EF40" w14:textId="78CC1BFB" w:rsidR="009E2A08" w:rsidRPr="00627529" w:rsidRDefault="009E2A08" w:rsidP="009E2A0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77916761" w14:textId="77777777" w:rsidR="009E2A08" w:rsidRPr="00627529" w:rsidRDefault="009E2A08" w:rsidP="009E2A0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037DB44" w14:textId="2A13BC72" w:rsidR="009E2A08" w:rsidRPr="00627529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 w:right="-29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9E39041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4A21CB34" w14:textId="30C2C99A" w:rsidR="009E2A08" w:rsidRPr="00105675" w:rsidRDefault="009E2A08" w:rsidP="00105675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738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7D6F92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02DFA2D" w14:textId="5756C1BF" w:rsidR="009E2A08" w:rsidRPr="00105675" w:rsidRDefault="009E2A08" w:rsidP="00105675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074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EE3446D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C4C64B" w14:textId="594FC9A1" w:rsidR="009E2A08" w:rsidRPr="00105675" w:rsidRDefault="009E2A08" w:rsidP="00105675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535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AF7E3AC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62E5E857" w14:textId="72FE67B4" w:rsidR="009E2A08" w:rsidRPr="00105675" w:rsidRDefault="009E2A08" w:rsidP="00105675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bottom"/>
          </w:tcPr>
          <w:p w14:paraId="290F4DEA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</w:tcPr>
          <w:p w14:paraId="4B2CCA98" w14:textId="71ECE4C4" w:rsidR="009E2A08" w:rsidRPr="00105675" w:rsidRDefault="009E2A08" w:rsidP="00105675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441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651917" w14:textId="77777777" w:rsidR="009E2A08" w:rsidRPr="00361068" w:rsidRDefault="009E2A08" w:rsidP="00361068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180421A" w14:textId="422F644A" w:rsidR="009E2A08" w:rsidRPr="00105675" w:rsidRDefault="009E2A08" w:rsidP="00105675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606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vAlign w:val="bottom"/>
          </w:tcPr>
          <w:p w14:paraId="0074A283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158B1E82" w14:textId="00F6DD39" w:rsidR="009E2A08" w:rsidRPr="00105675" w:rsidRDefault="009E2A08" w:rsidP="00342F62">
            <w:pPr>
              <w:pStyle w:val="ListParagraph"/>
              <w:tabs>
                <w:tab w:val="left" w:pos="810"/>
              </w:tabs>
              <w:spacing w:line="240" w:lineRule="auto"/>
              <w:ind w:left="0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423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2A08" w:rsidRPr="00627529" w14:paraId="455856FB" w14:textId="77777777" w:rsidTr="004047E9">
        <w:tc>
          <w:tcPr>
            <w:tcW w:w="3150" w:type="dxa"/>
          </w:tcPr>
          <w:p w14:paraId="13D69F2A" w14:textId="030005CB" w:rsidR="009E2A08" w:rsidRPr="00627529" w:rsidRDefault="009E2A08" w:rsidP="009E2A08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275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2BA4C542" w14:textId="77777777" w:rsidR="009E2A08" w:rsidRPr="00627529" w:rsidRDefault="009E2A08" w:rsidP="009E2A0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3034E3" w14:textId="77777777" w:rsidR="009E2A08" w:rsidRPr="00627529" w:rsidRDefault="009E2A08" w:rsidP="009E2A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3369E658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0B69DCE" w14:textId="77777777" w:rsidR="009E2A08" w:rsidRPr="00627529" w:rsidRDefault="009E2A08" w:rsidP="009E2A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D0A786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B7A8A7" w14:textId="77777777" w:rsidR="009E2A08" w:rsidRPr="00627529" w:rsidRDefault="009E2A08" w:rsidP="009E2A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BCE067A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DB613F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2E6915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F821123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4BD842A2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2810F4D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34DDA1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274F77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56206A50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349B4FFC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E2A08" w:rsidRPr="00627529" w14:paraId="37D70962" w14:textId="77777777" w:rsidTr="004047E9">
        <w:tc>
          <w:tcPr>
            <w:tcW w:w="3150" w:type="dxa"/>
          </w:tcPr>
          <w:p w14:paraId="109DA6FB" w14:textId="128F6758" w:rsidR="009E2A08" w:rsidRPr="00627529" w:rsidRDefault="009E2A08" w:rsidP="009E2A0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6275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275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0" w:type="dxa"/>
          </w:tcPr>
          <w:p w14:paraId="0B1BA854" w14:textId="77777777" w:rsidR="009E2A08" w:rsidRPr="00627529" w:rsidRDefault="009E2A08" w:rsidP="009E2A0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155A62" w14:textId="59275278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9E2A08" w:rsidRPr="00105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957</w:t>
            </w:r>
          </w:p>
        </w:tc>
        <w:tc>
          <w:tcPr>
            <w:tcW w:w="268" w:type="dxa"/>
            <w:vAlign w:val="bottom"/>
          </w:tcPr>
          <w:p w14:paraId="31394076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7C6AC70E" w14:textId="6FEEAB71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  <w:r w:rsidR="009E2A08" w:rsidRPr="00105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27635C46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9D7AA65" w14:textId="403281A8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</w:t>
            </w:r>
            <w:r w:rsidR="009E2A08" w:rsidRPr="00105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270" w:type="dxa"/>
            <w:vAlign w:val="bottom"/>
          </w:tcPr>
          <w:p w14:paraId="51B0AAAC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1907B5B" w14:textId="1BC6C86C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</w:t>
            </w:r>
            <w:r w:rsidR="009E2A08" w:rsidRPr="00105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36" w:type="dxa"/>
            <w:vAlign w:val="bottom"/>
          </w:tcPr>
          <w:p w14:paraId="1ED8F0A2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03942E87" w14:textId="0E4AC23A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9E2A08" w:rsidRPr="00105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479</w:t>
            </w:r>
          </w:p>
        </w:tc>
        <w:tc>
          <w:tcPr>
            <w:tcW w:w="246" w:type="dxa"/>
            <w:vAlign w:val="bottom"/>
          </w:tcPr>
          <w:p w14:paraId="66C9AE72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</w:tcPr>
          <w:p w14:paraId="623632DA" w14:textId="299AFDE0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  <w:r w:rsidR="009E2A08" w:rsidRPr="00105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</w:t>
            </w:r>
          </w:p>
        </w:tc>
        <w:tc>
          <w:tcPr>
            <w:tcW w:w="270" w:type="dxa"/>
          </w:tcPr>
          <w:p w14:paraId="5449B8D9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B454D00" w14:textId="58C7FA4C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  <w:r w:rsidR="009E2A08" w:rsidRPr="00105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248" w:type="dxa"/>
            <w:vAlign w:val="bottom"/>
          </w:tcPr>
          <w:p w14:paraId="1CA7CF9F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6CD4B956" w14:textId="185E201F" w:rsidR="009E2A08" w:rsidRPr="00342F62" w:rsidRDefault="00E537CC" w:rsidP="00342F62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E2A08" w:rsidRPr="00342F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  <w:r w:rsidR="009E2A08" w:rsidRPr="00342F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544</w:t>
            </w:r>
          </w:p>
        </w:tc>
      </w:tr>
      <w:tr w:rsidR="009E2A08" w:rsidRPr="00627529" w14:paraId="7FA46FB4" w14:textId="77777777" w:rsidTr="004047E9">
        <w:tc>
          <w:tcPr>
            <w:tcW w:w="3150" w:type="dxa"/>
          </w:tcPr>
          <w:p w14:paraId="11DCDF88" w14:textId="319AA96D" w:rsidR="009E2A08" w:rsidRPr="00627529" w:rsidRDefault="009E2A08" w:rsidP="009E2A08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1781E66" w14:textId="77777777" w:rsidR="009E2A08" w:rsidRPr="00627529" w:rsidRDefault="009E2A08" w:rsidP="009E2A0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331F85" w14:textId="359D0BE8" w:rsidR="009E2A08" w:rsidRPr="00627529" w:rsidRDefault="003339E1" w:rsidP="009E2A0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3C4D23CF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66384A7" w14:textId="20AB1EC7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62E4ED4E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70C63F" w14:textId="3BA4B7BC" w:rsidR="009E2A08" w:rsidRPr="00627529" w:rsidRDefault="003339E1" w:rsidP="009E2A08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8720A7F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097909" w14:textId="497A1233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39E1"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  <w:tc>
          <w:tcPr>
            <w:tcW w:w="236" w:type="dxa"/>
            <w:vAlign w:val="bottom"/>
          </w:tcPr>
          <w:p w14:paraId="08753261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31A5A21" w14:textId="6156D652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46" w:type="dxa"/>
            <w:vAlign w:val="bottom"/>
          </w:tcPr>
          <w:p w14:paraId="750061E0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AB7CFED" w14:textId="55C2FC58" w:rsidR="009E2A08" w:rsidRPr="00627529" w:rsidRDefault="003339E1" w:rsidP="000A13E7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B0932F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0B54FA" w14:textId="3102D797" w:rsidR="009E2A08" w:rsidRPr="00627529" w:rsidRDefault="00E537CC" w:rsidP="009E2A0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339E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248" w:type="dxa"/>
            <w:vAlign w:val="bottom"/>
          </w:tcPr>
          <w:p w14:paraId="22C7F209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B9CF65E" w14:textId="3B264707" w:rsidR="009E2A08" w:rsidRPr="00342F62" w:rsidRDefault="00E537CC" w:rsidP="00342F62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339E1" w:rsidRPr="00342F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9E2A08" w:rsidRPr="00627529" w14:paraId="485D7A22" w14:textId="77777777" w:rsidTr="004047E9">
        <w:tc>
          <w:tcPr>
            <w:tcW w:w="3150" w:type="dxa"/>
          </w:tcPr>
          <w:p w14:paraId="6FCED8D7" w14:textId="0CCC23BF" w:rsidR="009E2A08" w:rsidRPr="00627529" w:rsidRDefault="009E2A08" w:rsidP="009E2A08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6D61AC56" w14:textId="77777777" w:rsidR="009E2A08" w:rsidRPr="00627529" w:rsidRDefault="009E2A08" w:rsidP="009E2A0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71D3F60" w14:textId="64DE8C1C" w:rsidR="009E2A08" w:rsidRPr="00627529" w:rsidRDefault="003339E1" w:rsidP="009E2A0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8152184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DB37E0C" w14:textId="7C22E32B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339E1"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270" w:type="dxa"/>
          </w:tcPr>
          <w:p w14:paraId="69F77BEE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A571D" w14:textId="75F1A0B6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339E1"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70" w:type="dxa"/>
            <w:vAlign w:val="bottom"/>
          </w:tcPr>
          <w:p w14:paraId="62CCE4D3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736511" w14:textId="450A2E17" w:rsidR="009E2A08" w:rsidRPr="00627529" w:rsidRDefault="003339E1" w:rsidP="009E2A08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AF92508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30E4DF2" w14:textId="62BD295C" w:rsidR="009E2A08" w:rsidRPr="00627529" w:rsidRDefault="003339E1" w:rsidP="00CC081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26D0EC92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8106499" w14:textId="4EC6FB17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3339E1"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67F006F7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481335" w14:textId="29F8E2F8" w:rsidR="009E2A08" w:rsidRPr="00105675" w:rsidRDefault="003339E1" w:rsidP="00105675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D5473"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vAlign w:val="bottom"/>
          </w:tcPr>
          <w:p w14:paraId="2E15E485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18EC9D5B" w14:textId="35542213" w:rsidR="009E2A08" w:rsidRPr="00342F62" w:rsidRDefault="00E537CC" w:rsidP="00342F62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DD5473" w:rsidRPr="00342F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</w:tr>
      <w:tr w:rsidR="009E2A08" w:rsidRPr="00F024C3" w14:paraId="1EC4DD6A" w14:textId="77777777" w:rsidTr="004047E9">
        <w:tc>
          <w:tcPr>
            <w:tcW w:w="3150" w:type="dxa"/>
          </w:tcPr>
          <w:p w14:paraId="5D288056" w14:textId="001A52E1" w:rsidR="009E2A08" w:rsidRPr="00627529" w:rsidRDefault="009E2A08" w:rsidP="009E2A08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โอนไปเป็นสินทรัพย์ที่ถือไว้เพื่อขาย</w:t>
            </w:r>
          </w:p>
        </w:tc>
        <w:tc>
          <w:tcPr>
            <w:tcW w:w="900" w:type="dxa"/>
          </w:tcPr>
          <w:p w14:paraId="75D050C9" w14:textId="1A8953B4" w:rsidR="009E2A08" w:rsidRPr="00A274C1" w:rsidRDefault="00E537CC" w:rsidP="004047E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080" w:type="dxa"/>
            <w:vAlign w:val="bottom"/>
          </w:tcPr>
          <w:p w14:paraId="53B81E4A" w14:textId="48B1FD4A" w:rsidR="009E2A08" w:rsidRPr="00627529" w:rsidRDefault="003339E1" w:rsidP="00CC081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596ECCAE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AAF1A36" w14:textId="6F4EE808" w:rsidR="009E2A08" w:rsidRDefault="003339E1" w:rsidP="009E2A0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8D4BC7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A0FA0C" w14:textId="127F93BD" w:rsidR="009E2A08" w:rsidRDefault="003339E1" w:rsidP="009E2A08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A54F70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E5548E" w14:textId="6DE151EF" w:rsidR="009E2A08" w:rsidRPr="00627529" w:rsidRDefault="003339E1" w:rsidP="009E2A08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FE98F65" w14:textId="69B8B414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E2EFE4B" w14:textId="51DFFC68" w:rsidR="009E2A08" w:rsidRPr="00105675" w:rsidRDefault="00F024C3" w:rsidP="00105675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499C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bottom"/>
          </w:tcPr>
          <w:p w14:paraId="0BDE4C9B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A2D831D" w14:textId="7036E402" w:rsidR="009E2A08" w:rsidRPr="00F603F0" w:rsidRDefault="00F603F0" w:rsidP="009E2A0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0BE133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CB506C" w14:textId="0D32877B" w:rsidR="009E2A08" w:rsidRDefault="003339E1" w:rsidP="009E2A08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53D9127B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49A6CAF4" w14:textId="6B90A311" w:rsidR="009E2A08" w:rsidRPr="00105675" w:rsidRDefault="00F024C3" w:rsidP="00342F62">
            <w:pPr>
              <w:pStyle w:val="ListParagraph"/>
              <w:tabs>
                <w:tab w:val="left" w:pos="810"/>
              </w:tabs>
              <w:spacing w:line="240" w:lineRule="auto"/>
              <w:ind w:left="0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499C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2A08" w:rsidRPr="00627529" w14:paraId="083FF77B" w14:textId="77777777" w:rsidTr="004047E9">
        <w:tc>
          <w:tcPr>
            <w:tcW w:w="3150" w:type="dxa"/>
          </w:tcPr>
          <w:p w14:paraId="11973054" w14:textId="141E7BBF" w:rsidR="009E2A08" w:rsidRPr="00627529" w:rsidRDefault="009E2A08" w:rsidP="009E2A08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7025B7D1" w14:textId="77777777" w:rsidR="009E2A08" w:rsidRPr="00627529" w:rsidRDefault="009E2A08" w:rsidP="009E2A0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209BAB1" w14:textId="1723B8AB" w:rsidR="009E2A08" w:rsidRPr="00105675" w:rsidRDefault="003339E1" w:rsidP="00105675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524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7A4C1C8C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4F017A0" w14:textId="4632A348" w:rsidR="009E2A08" w:rsidRPr="006A25EF" w:rsidRDefault="006A25EF" w:rsidP="006A25EF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704</w:t>
            </w:r>
            <w:r w:rsidRPr="006A2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9C73D34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83B2D5" w14:textId="435384BD" w:rsidR="009E2A08" w:rsidRPr="009E31AA" w:rsidRDefault="003339E1" w:rsidP="00CC081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705F08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FAA4F4" w14:textId="78112286" w:rsidR="009E2A08" w:rsidRPr="00627529" w:rsidRDefault="003339E1" w:rsidP="00CC081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D96DF76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0077BE5" w14:textId="6B25CB27" w:rsidR="009E2A08" w:rsidRPr="00105675" w:rsidRDefault="003339E1" w:rsidP="00105675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bottom"/>
          </w:tcPr>
          <w:p w14:paraId="1A28EBB7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EE7980F" w14:textId="0360A47E" w:rsidR="009E2A08" w:rsidRPr="00105675" w:rsidRDefault="003339E1" w:rsidP="00105675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C1435B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41AD9C" w14:textId="17794F91" w:rsidR="009E2A08" w:rsidRPr="00105675" w:rsidRDefault="00F024C3" w:rsidP="00105675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979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vAlign w:val="bottom"/>
          </w:tcPr>
          <w:p w14:paraId="0CAE1251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0D015C56" w14:textId="6A5B3435" w:rsidR="009E2A08" w:rsidRPr="00105675" w:rsidRDefault="003339E1" w:rsidP="00342F62">
            <w:pPr>
              <w:pStyle w:val="ListParagraph"/>
              <w:tabs>
                <w:tab w:val="left" w:pos="810"/>
              </w:tabs>
              <w:spacing w:line="240" w:lineRule="auto"/>
              <w:ind w:left="0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56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568</w:t>
            </w:r>
            <w:r w:rsidRPr="001056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2A08" w:rsidRPr="00627529" w14:paraId="1F47C646" w14:textId="77777777" w:rsidTr="004047E9">
        <w:tc>
          <w:tcPr>
            <w:tcW w:w="3150" w:type="dxa"/>
          </w:tcPr>
          <w:p w14:paraId="1A7641E9" w14:textId="2CDC6514" w:rsidR="009E2A08" w:rsidRPr="00627529" w:rsidRDefault="009E2A08" w:rsidP="009E2A08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275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0" w:type="dxa"/>
          </w:tcPr>
          <w:p w14:paraId="45CB42FD" w14:textId="77777777" w:rsidR="009E2A08" w:rsidRPr="00627529" w:rsidRDefault="009E2A08" w:rsidP="009E2A0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5B85B" w14:textId="04B0C1DB" w:rsidR="009E2A08" w:rsidRPr="00105675" w:rsidRDefault="00E537CC" w:rsidP="00105675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  <w:r w:rsidR="003339E1" w:rsidRPr="00105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</w:t>
            </w:r>
          </w:p>
        </w:tc>
        <w:tc>
          <w:tcPr>
            <w:tcW w:w="268" w:type="dxa"/>
            <w:vAlign w:val="bottom"/>
          </w:tcPr>
          <w:p w14:paraId="1F0E49BC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F8080" w14:textId="6A20F35A" w:rsidR="009E2A08" w:rsidRPr="00627529" w:rsidRDefault="00E537CC" w:rsidP="009E2A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679</w:t>
            </w:r>
            <w:r w:rsidR="006A25E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534</w:t>
            </w:r>
          </w:p>
        </w:tc>
        <w:tc>
          <w:tcPr>
            <w:tcW w:w="270" w:type="dxa"/>
          </w:tcPr>
          <w:p w14:paraId="736161C0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FE5E1" w14:textId="52EA095A" w:rsidR="009E2A08" w:rsidRPr="00627529" w:rsidRDefault="00E537CC" w:rsidP="009E2A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459</w:t>
            </w:r>
            <w:r w:rsidR="003339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728</w:t>
            </w:r>
          </w:p>
        </w:tc>
        <w:tc>
          <w:tcPr>
            <w:tcW w:w="270" w:type="dxa"/>
            <w:vAlign w:val="bottom"/>
          </w:tcPr>
          <w:p w14:paraId="0352E57F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AFD40" w14:textId="65FF09B6" w:rsidR="009E2A08" w:rsidRPr="00627529" w:rsidRDefault="00E537CC" w:rsidP="009E2A0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</w:t>
            </w:r>
            <w:r w:rsidR="003339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</w:t>
            </w:r>
          </w:p>
        </w:tc>
        <w:tc>
          <w:tcPr>
            <w:tcW w:w="236" w:type="dxa"/>
            <w:vAlign w:val="bottom"/>
          </w:tcPr>
          <w:p w14:paraId="581237FF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B27DF" w14:textId="123BCE5B" w:rsidR="009E2A08" w:rsidRPr="00627529" w:rsidRDefault="00E537CC" w:rsidP="009E2A0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5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3339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F849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46" w:type="dxa"/>
            <w:vAlign w:val="bottom"/>
          </w:tcPr>
          <w:p w14:paraId="373587FA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BAE663A" w14:textId="0524C6F4" w:rsidR="009E2A08" w:rsidRPr="00627529" w:rsidRDefault="00E537CC" w:rsidP="009E2A0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725</w:t>
            </w:r>
            <w:r w:rsidR="003339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</w:t>
            </w:r>
          </w:p>
        </w:tc>
        <w:tc>
          <w:tcPr>
            <w:tcW w:w="270" w:type="dxa"/>
          </w:tcPr>
          <w:p w14:paraId="0C9481D6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59C26" w14:textId="6C15AFA9" w:rsidR="009E2A08" w:rsidRPr="00627529" w:rsidRDefault="00E537CC" w:rsidP="009E2A0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</w:t>
            </w:r>
            <w:r w:rsidR="00DD54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262</w:t>
            </w:r>
          </w:p>
        </w:tc>
        <w:tc>
          <w:tcPr>
            <w:tcW w:w="248" w:type="dxa"/>
            <w:vAlign w:val="bottom"/>
          </w:tcPr>
          <w:p w14:paraId="61843A7D" w14:textId="77777777" w:rsidR="009E2A08" w:rsidRPr="00627529" w:rsidRDefault="009E2A08" w:rsidP="009E2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4C1B3" w14:textId="77227269" w:rsidR="009E2A08" w:rsidRPr="00342F62" w:rsidRDefault="00E537CC" w:rsidP="00342F62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339E1" w:rsidRPr="00342F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</w:t>
            </w:r>
            <w:r w:rsidR="00DD5473" w:rsidRPr="00342F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F849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</w:tr>
    </w:tbl>
    <w:p w14:paraId="69AEC31E" w14:textId="77777777" w:rsidR="00A4134C" w:rsidRDefault="00A4134C" w:rsidP="002936ED">
      <w:pPr>
        <w:spacing w:after="100" w:afterAutospacing="1"/>
        <w:rPr>
          <w:sz w:val="30"/>
          <w:szCs w:val="30"/>
        </w:rPr>
        <w:sectPr w:rsidR="00A4134C" w:rsidSect="007F476C">
          <w:pgSz w:w="16834" w:h="11909" w:orient="landscape" w:code="9"/>
          <w:pgMar w:top="1080" w:right="1084" w:bottom="1152" w:left="1080" w:header="720" w:footer="720" w:gutter="0"/>
          <w:cols w:space="720"/>
          <w:docGrid w:linePitch="245"/>
        </w:sectPr>
      </w:pPr>
    </w:p>
    <w:tbl>
      <w:tblPr>
        <w:tblW w:w="147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37"/>
        <w:gridCol w:w="1084"/>
        <w:gridCol w:w="270"/>
        <w:gridCol w:w="1083"/>
        <w:gridCol w:w="270"/>
        <w:gridCol w:w="1080"/>
        <w:gridCol w:w="275"/>
        <w:gridCol w:w="1078"/>
        <w:gridCol w:w="236"/>
        <w:gridCol w:w="1206"/>
        <w:gridCol w:w="277"/>
        <w:gridCol w:w="1095"/>
        <w:gridCol w:w="272"/>
        <w:gridCol w:w="1075"/>
        <w:gridCol w:w="236"/>
        <w:gridCol w:w="1281"/>
      </w:tblGrid>
      <w:tr w:rsidR="002E63A1" w:rsidRPr="0028008F" w14:paraId="2B1EA2A3" w14:textId="77777777" w:rsidTr="0028008F">
        <w:tc>
          <w:tcPr>
            <w:tcW w:w="2970" w:type="dxa"/>
          </w:tcPr>
          <w:p w14:paraId="3C5DE312" w14:textId="25822CBB" w:rsidR="0056050C" w:rsidRPr="0028008F" w:rsidRDefault="0056050C" w:rsidP="00E43B2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23EC3BF" w14:textId="77777777" w:rsidR="0056050C" w:rsidRPr="0028008F" w:rsidRDefault="0056050C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18" w:type="dxa"/>
            <w:gridSpan w:val="15"/>
            <w:vAlign w:val="bottom"/>
          </w:tcPr>
          <w:p w14:paraId="1A1ED002" w14:textId="1B951E8B" w:rsidR="0056050C" w:rsidRPr="0028008F" w:rsidRDefault="0056050C" w:rsidP="0056050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9" w:right="-5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F4F5B" w:rsidRPr="0028008F" w14:paraId="58E9C536" w14:textId="77777777" w:rsidTr="0028008F">
        <w:tc>
          <w:tcPr>
            <w:tcW w:w="2970" w:type="dxa"/>
          </w:tcPr>
          <w:p w14:paraId="71F882C9" w14:textId="77777777" w:rsidR="0056050C" w:rsidRPr="0028008F" w:rsidRDefault="0056050C" w:rsidP="00E43B2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38AD85E8" w14:textId="77777777" w:rsidR="0028008F" w:rsidRPr="0028008F" w:rsidRDefault="0028008F" w:rsidP="0028008F">
            <w:pPr>
              <w:pStyle w:val="acctfourfigures"/>
              <w:tabs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73F6ECCB" w14:textId="77777777" w:rsidR="0028008F" w:rsidRPr="0028008F" w:rsidRDefault="0028008F" w:rsidP="0028008F">
            <w:pPr>
              <w:pStyle w:val="acctfourfigures"/>
              <w:tabs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62E72DF1" w14:textId="77777777" w:rsidR="0028008F" w:rsidRPr="0028008F" w:rsidRDefault="0028008F" w:rsidP="0028008F">
            <w:pPr>
              <w:pStyle w:val="acctfourfigures"/>
              <w:tabs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65BE3E8C" w14:textId="59DA5CAD" w:rsidR="0056050C" w:rsidRPr="0028008F" w:rsidRDefault="0028008F" w:rsidP="002800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28008F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084" w:type="dxa"/>
            <w:vAlign w:val="bottom"/>
          </w:tcPr>
          <w:p w14:paraId="4E725F7E" w14:textId="16F804EC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4C64E6D" w14:textId="77777777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05727C1" w14:textId="77777777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  <w:p w14:paraId="16BB636C" w14:textId="0A9D0C15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2DE1E613" w14:textId="77777777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443773" w14:textId="0F5164C7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5" w:type="dxa"/>
            <w:vAlign w:val="bottom"/>
          </w:tcPr>
          <w:p w14:paraId="2A101ABC" w14:textId="77777777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6DE5D9C" w14:textId="2FBAB606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vAlign w:val="bottom"/>
          </w:tcPr>
          <w:p w14:paraId="5BBA162B" w14:textId="77777777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000EF26C" w14:textId="77777777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  <w:p w14:paraId="0CF14A10" w14:textId="5876C0B8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277" w:type="dxa"/>
            <w:vAlign w:val="bottom"/>
          </w:tcPr>
          <w:p w14:paraId="1FB30482" w14:textId="77777777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14:paraId="27CF7DE7" w14:textId="77777777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A4D0F45" w14:textId="77777777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E77984D" w14:textId="77777777" w:rsidR="00CD0D17" w:rsidRPr="0028008F" w:rsidRDefault="00CD0D17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1C0A7A6" w14:textId="5E1DDA50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2" w:type="dxa"/>
          </w:tcPr>
          <w:p w14:paraId="46EC5C87" w14:textId="77777777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74A67CFC" w14:textId="01AFEA78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  <w:r w:rsidRPr="0028008F">
              <w:rPr>
                <w:rFonts w:ascii="Angsana New" w:hAnsi="Angsana New"/>
                <w:sz w:val="24"/>
                <w:szCs w:val="24"/>
                <w:cs/>
              </w:rPr>
              <w:br/>
              <w:t>ระหว่างก่อสร้าง</w:t>
            </w:r>
          </w:p>
        </w:tc>
        <w:tc>
          <w:tcPr>
            <w:tcW w:w="236" w:type="dxa"/>
            <w:vAlign w:val="bottom"/>
          </w:tcPr>
          <w:p w14:paraId="3215B680" w14:textId="77777777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6071629" w14:textId="2609FE61" w:rsidR="0056050C" w:rsidRPr="0028008F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E63A1" w:rsidRPr="0028008F" w14:paraId="0CCB512A" w14:textId="77777777" w:rsidTr="0028008F">
        <w:tc>
          <w:tcPr>
            <w:tcW w:w="2970" w:type="dxa"/>
          </w:tcPr>
          <w:p w14:paraId="63FC2715" w14:textId="77777777" w:rsidR="0056050C" w:rsidRPr="0028008F" w:rsidRDefault="0056050C" w:rsidP="00E43B2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B7449F5" w14:textId="77777777" w:rsidR="0056050C" w:rsidRPr="0028008F" w:rsidRDefault="0056050C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18" w:type="dxa"/>
            <w:gridSpan w:val="15"/>
            <w:vAlign w:val="bottom"/>
          </w:tcPr>
          <w:p w14:paraId="45669E14" w14:textId="46B59BD2" w:rsidR="0056050C" w:rsidRPr="0028008F" w:rsidRDefault="0056050C" w:rsidP="0056050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9" w:right="-5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8008F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8008F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E92D6C" w:rsidRPr="0028008F" w14:paraId="676CD797" w14:textId="77777777" w:rsidTr="0058054D">
        <w:tc>
          <w:tcPr>
            <w:tcW w:w="3907" w:type="dxa"/>
            <w:gridSpan w:val="2"/>
          </w:tcPr>
          <w:p w14:paraId="15740E86" w14:textId="54987F75" w:rsidR="00E43B20" w:rsidRPr="0028008F" w:rsidRDefault="00E43B20" w:rsidP="00E43B20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="008006CA" w:rsidRPr="0028008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และขาดทุนจากการด้อยค่า</w:t>
            </w:r>
          </w:p>
        </w:tc>
        <w:tc>
          <w:tcPr>
            <w:tcW w:w="1084" w:type="dxa"/>
            <w:vAlign w:val="bottom"/>
          </w:tcPr>
          <w:p w14:paraId="205DFA68" w14:textId="62F41E18" w:rsidR="00E43B20" w:rsidRPr="0028008F" w:rsidRDefault="00E43B20" w:rsidP="00E43B20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05C2572" w14:textId="77777777" w:rsidR="00E43B20" w:rsidRPr="0028008F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A15730F" w14:textId="77777777" w:rsidR="00E43B20" w:rsidRPr="0028008F" w:rsidRDefault="00E43B20" w:rsidP="00E43B2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EBEED4" w14:textId="77777777" w:rsidR="00E43B20" w:rsidRPr="0028008F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35EF8B" w14:textId="77777777" w:rsidR="00E43B20" w:rsidRPr="0028008F" w:rsidRDefault="00E43B20" w:rsidP="00E43B2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dxa"/>
            <w:vAlign w:val="bottom"/>
          </w:tcPr>
          <w:p w14:paraId="093367A3" w14:textId="77777777" w:rsidR="00E43B20" w:rsidRPr="0028008F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41B9E47" w14:textId="77777777" w:rsidR="00E43B20" w:rsidRPr="0028008F" w:rsidRDefault="00E43B20" w:rsidP="00E43B2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293B6E7" w14:textId="77777777" w:rsidR="00E43B20" w:rsidRPr="0028008F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77DC7CBA" w14:textId="77777777" w:rsidR="00E43B20" w:rsidRPr="0028008F" w:rsidRDefault="00E43B20" w:rsidP="00E43B20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60A9F058" w14:textId="77777777" w:rsidR="00E43B20" w:rsidRPr="0028008F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14:paraId="72764BCA" w14:textId="77777777" w:rsidR="00E43B20" w:rsidRPr="0028008F" w:rsidRDefault="00E43B20" w:rsidP="00E43B20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F466CD5" w14:textId="77777777" w:rsidR="00E43B20" w:rsidRPr="0028008F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0BCA0950" w14:textId="77777777" w:rsidR="00E43B20" w:rsidRPr="0028008F" w:rsidRDefault="00E43B20" w:rsidP="00E43B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0D4050C" w14:textId="77777777" w:rsidR="00E43B20" w:rsidRPr="0028008F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0D28609" w14:textId="77777777" w:rsidR="00E43B20" w:rsidRPr="0028008F" w:rsidRDefault="00E43B20" w:rsidP="00E43B20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B772E" w:rsidRPr="0028008F" w14:paraId="106FF87F" w14:textId="77777777" w:rsidTr="0058054D">
        <w:tc>
          <w:tcPr>
            <w:tcW w:w="3907" w:type="dxa"/>
            <w:gridSpan w:val="2"/>
          </w:tcPr>
          <w:p w14:paraId="5597B144" w14:textId="65DD8B95" w:rsidR="002B772E" w:rsidRPr="0028008F" w:rsidRDefault="002B772E" w:rsidP="002B772E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1</w:t>
            </w:r>
            <w:r w:rsidRPr="0028008F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84" w:type="dxa"/>
            <w:vAlign w:val="bottom"/>
          </w:tcPr>
          <w:p w14:paraId="37786FBF" w14:textId="4A96324E" w:rsidR="002B772E" w:rsidRPr="0028008F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263B766" w14:textId="77777777" w:rsidR="002B772E" w:rsidRPr="0028008F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67F82B1" w14:textId="2594DC81" w:rsidR="002B772E" w:rsidRPr="0028008F" w:rsidRDefault="00101A25" w:rsidP="00105675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376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936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4C5BACF" w14:textId="77777777" w:rsidR="002B772E" w:rsidRPr="0028008F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09C705C" w14:textId="46CE7606" w:rsidR="002B772E" w:rsidRPr="0028008F" w:rsidRDefault="00101A25" w:rsidP="00105675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350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595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5" w:type="dxa"/>
            <w:vAlign w:val="bottom"/>
          </w:tcPr>
          <w:p w14:paraId="3C8F7F78" w14:textId="77777777" w:rsidR="002B772E" w:rsidRPr="0028008F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6819F6C8" w14:textId="37BED587" w:rsidR="002B772E" w:rsidRPr="0028008F" w:rsidRDefault="00101A25" w:rsidP="00105675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136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568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71D4ED7" w14:textId="77777777" w:rsidR="002B772E" w:rsidRPr="0028008F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4A66756E" w14:textId="734C84BE" w:rsidR="002B772E" w:rsidRPr="0028008F" w:rsidRDefault="00101A25" w:rsidP="00105675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51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850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7" w:type="dxa"/>
            <w:vAlign w:val="bottom"/>
          </w:tcPr>
          <w:p w14:paraId="57B3E94E" w14:textId="77777777" w:rsidR="002B772E" w:rsidRPr="0028008F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2C0A4834" w14:textId="0729E9FC" w:rsidR="002B772E" w:rsidRPr="0028008F" w:rsidRDefault="00101A25" w:rsidP="00105675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693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034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2180B7D4" w14:textId="77777777" w:rsidR="002B772E" w:rsidRPr="0028008F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5" w:type="dxa"/>
            <w:vAlign w:val="bottom"/>
          </w:tcPr>
          <w:p w14:paraId="6218F7B0" w14:textId="63FF4C92" w:rsidR="002B772E" w:rsidRPr="0028008F" w:rsidRDefault="00101A25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43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981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72E2F333" w14:textId="77777777" w:rsidR="002B772E" w:rsidRPr="0028008F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vAlign w:val="bottom"/>
          </w:tcPr>
          <w:p w14:paraId="0798EAAF" w14:textId="54BC9BF5" w:rsidR="002B772E" w:rsidRPr="0028008F" w:rsidRDefault="00101A25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1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652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964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01A25" w:rsidRPr="0028008F" w14:paraId="5BEBF13E" w14:textId="77777777" w:rsidTr="0058054D">
        <w:tc>
          <w:tcPr>
            <w:tcW w:w="3907" w:type="dxa"/>
            <w:gridSpan w:val="2"/>
          </w:tcPr>
          <w:p w14:paraId="329CC71A" w14:textId="77777777" w:rsidR="00101A25" w:rsidRPr="0028008F" w:rsidRDefault="00101A25" w:rsidP="00101A25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4" w:type="dxa"/>
            <w:vAlign w:val="bottom"/>
          </w:tcPr>
          <w:p w14:paraId="438EF54E" w14:textId="67758682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E658867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82EB3CD" w14:textId="47B366E1" w:rsidR="00101A25" w:rsidRPr="0028008F" w:rsidRDefault="00101A25" w:rsidP="00105675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35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117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2B4BE41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F383FA" w14:textId="2B543150" w:rsidR="00101A25" w:rsidRPr="0028008F" w:rsidRDefault="00101A25" w:rsidP="00105675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23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382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5" w:type="dxa"/>
            <w:vAlign w:val="bottom"/>
          </w:tcPr>
          <w:p w14:paraId="4B1AE8C8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62612E20" w14:textId="5DC81788" w:rsidR="00101A25" w:rsidRPr="0028008F" w:rsidRDefault="00101A25" w:rsidP="00105675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5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184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53369ED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60737CF1" w14:textId="57946FDE" w:rsidR="00101A25" w:rsidRPr="0028008F" w:rsidRDefault="00101A25" w:rsidP="00105675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2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989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7" w:type="dxa"/>
            <w:vAlign w:val="bottom"/>
          </w:tcPr>
          <w:p w14:paraId="498D0D35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4340740F" w14:textId="3BB16E77" w:rsidR="00101A25" w:rsidRPr="0028008F" w:rsidRDefault="00101A25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15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172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1AB13A12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5" w:type="dxa"/>
            <w:vAlign w:val="bottom"/>
          </w:tcPr>
          <w:p w14:paraId="1C0D771E" w14:textId="06E7F32F" w:rsidR="00101A25" w:rsidRPr="0028008F" w:rsidRDefault="00101A25" w:rsidP="00E05F77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1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B9F84AD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vAlign w:val="bottom"/>
          </w:tcPr>
          <w:p w14:paraId="41B1C554" w14:textId="19106B95" w:rsidR="00101A25" w:rsidRPr="0028008F" w:rsidRDefault="00101A25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81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844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01A25" w:rsidRPr="0028008F" w14:paraId="5A766377" w14:textId="77777777" w:rsidTr="002E52D3">
        <w:tc>
          <w:tcPr>
            <w:tcW w:w="3907" w:type="dxa"/>
            <w:gridSpan w:val="2"/>
          </w:tcPr>
          <w:p w14:paraId="63DF64DA" w14:textId="52AEFEDE" w:rsidR="00101A25" w:rsidRPr="0028008F" w:rsidRDefault="00101A25" w:rsidP="00101A2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084" w:type="dxa"/>
            <w:vAlign w:val="bottom"/>
          </w:tcPr>
          <w:p w14:paraId="0C2CF1FD" w14:textId="020D623C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34C34E1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0D955789" w14:textId="45349873" w:rsidR="00101A25" w:rsidRPr="0028008F" w:rsidRDefault="00101A25" w:rsidP="0037427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54BD44C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1C43EC" w14:textId="7FBECC0A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5" w:type="dxa"/>
            <w:vAlign w:val="bottom"/>
          </w:tcPr>
          <w:p w14:paraId="0C66862F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54367D8F" w14:textId="73B252B1" w:rsidR="00101A25" w:rsidRPr="0028008F" w:rsidRDefault="00101A25" w:rsidP="00101A25">
            <w:pPr>
              <w:pStyle w:val="acctfourfigures"/>
              <w:tabs>
                <w:tab w:val="clear" w:pos="765"/>
                <w:tab w:val="left" w:pos="470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97BB18A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2956C5C3" w14:textId="55812148" w:rsidR="00101A25" w:rsidRPr="0028008F" w:rsidRDefault="00101A25" w:rsidP="00105675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163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7" w:type="dxa"/>
            <w:vAlign w:val="bottom"/>
          </w:tcPr>
          <w:p w14:paraId="00EDA063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372EA193" w14:textId="2A756352" w:rsidR="00101A25" w:rsidRPr="0028008F" w:rsidRDefault="00101A25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5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332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12F9534E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5" w:type="dxa"/>
            <w:vAlign w:val="bottom"/>
          </w:tcPr>
          <w:p w14:paraId="01FDA08C" w14:textId="109A55DE" w:rsidR="00101A25" w:rsidRPr="0028008F" w:rsidRDefault="00101A25" w:rsidP="00E05F77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1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A04B9BA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vAlign w:val="bottom"/>
          </w:tcPr>
          <w:p w14:paraId="22560E7C" w14:textId="0136B308" w:rsidR="00101A25" w:rsidRPr="0028008F" w:rsidRDefault="00101A25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5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495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01A25" w:rsidRPr="0028008F" w14:paraId="1ADBB65B" w14:textId="77777777" w:rsidTr="002E52D3">
        <w:tc>
          <w:tcPr>
            <w:tcW w:w="3907" w:type="dxa"/>
            <w:gridSpan w:val="2"/>
          </w:tcPr>
          <w:p w14:paraId="5F375FBA" w14:textId="77777777" w:rsidR="00101A25" w:rsidRPr="0028008F" w:rsidRDefault="00101A25" w:rsidP="00101A25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4" w:type="dxa"/>
            <w:vAlign w:val="bottom"/>
          </w:tcPr>
          <w:p w14:paraId="6A60537C" w14:textId="4A0C4450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C6FB1FD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340BE6A4" w14:textId="7FA0A83D" w:rsidR="00101A25" w:rsidRPr="0028008F" w:rsidRDefault="00E537CC" w:rsidP="00C462FA">
            <w:pPr>
              <w:pStyle w:val="ListParagraph"/>
              <w:spacing w:line="240" w:lineRule="auto"/>
              <w:ind w:left="0" w:right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1</w:t>
            </w:r>
            <w:r w:rsidR="00101A25"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Pr="0028008F">
              <w:rPr>
                <w:rFonts w:ascii="Angsana New" w:hAnsi="Angsana New"/>
                <w:sz w:val="24"/>
                <w:szCs w:val="24"/>
              </w:rPr>
              <w:t>443</w:t>
            </w:r>
          </w:p>
        </w:tc>
        <w:tc>
          <w:tcPr>
            <w:tcW w:w="270" w:type="dxa"/>
          </w:tcPr>
          <w:p w14:paraId="479BF01A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56FD12" w14:textId="0E560A4F" w:rsidR="00101A25" w:rsidRPr="0028008F" w:rsidRDefault="00E537CC" w:rsidP="00C462FA">
            <w:pPr>
              <w:pStyle w:val="ListParagraph"/>
              <w:spacing w:line="240" w:lineRule="auto"/>
              <w:ind w:left="0" w:right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4</w:t>
            </w:r>
            <w:r w:rsidR="00101A25"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Pr="0028008F">
              <w:rPr>
                <w:rFonts w:ascii="Angsana New" w:hAnsi="Angsana New"/>
                <w:sz w:val="24"/>
                <w:szCs w:val="24"/>
              </w:rPr>
              <w:t>360</w:t>
            </w:r>
          </w:p>
        </w:tc>
        <w:tc>
          <w:tcPr>
            <w:tcW w:w="275" w:type="dxa"/>
            <w:vAlign w:val="bottom"/>
          </w:tcPr>
          <w:p w14:paraId="58377D65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63D26E12" w14:textId="5FCAB847" w:rsidR="00101A25" w:rsidRPr="0028008F" w:rsidRDefault="00E537CC" w:rsidP="00C462FA">
            <w:pPr>
              <w:pStyle w:val="ListParagraph"/>
              <w:spacing w:line="240" w:lineRule="auto"/>
              <w:ind w:left="0" w:right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196</w:t>
            </w:r>
          </w:p>
        </w:tc>
        <w:tc>
          <w:tcPr>
            <w:tcW w:w="236" w:type="dxa"/>
            <w:vAlign w:val="bottom"/>
          </w:tcPr>
          <w:p w14:paraId="1AD59556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0ECED432" w14:textId="1872FBA9" w:rsidR="00101A25" w:rsidRPr="0028008F" w:rsidRDefault="00E537CC" w:rsidP="00C462FA">
            <w:pPr>
              <w:pStyle w:val="ListParagraph"/>
              <w:spacing w:line="240" w:lineRule="auto"/>
              <w:ind w:left="0" w:right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77" w:type="dxa"/>
            <w:vAlign w:val="bottom"/>
          </w:tcPr>
          <w:p w14:paraId="2FAF2E60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6E92D2CB" w14:textId="7A865A81" w:rsidR="00101A25" w:rsidRPr="0028008F" w:rsidRDefault="00E537CC" w:rsidP="00C462FA">
            <w:pPr>
              <w:pStyle w:val="ListParagraph"/>
              <w:spacing w:line="240" w:lineRule="auto"/>
              <w:ind w:left="0" w:right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11</w:t>
            </w:r>
            <w:r w:rsidR="00101A25"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Pr="0028008F">
              <w:rPr>
                <w:rFonts w:ascii="Angsana New" w:hAnsi="Angsana New"/>
                <w:sz w:val="24"/>
                <w:szCs w:val="24"/>
              </w:rPr>
              <w:t>079</w:t>
            </w:r>
          </w:p>
        </w:tc>
        <w:tc>
          <w:tcPr>
            <w:tcW w:w="272" w:type="dxa"/>
          </w:tcPr>
          <w:p w14:paraId="11AD9F40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5" w:type="dxa"/>
            <w:vAlign w:val="bottom"/>
          </w:tcPr>
          <w:p w14:paraId="4CC30422" w14:textId="4B07B82F" w:rsidR="00101A25" w:rsidRPr="0028008F" w:rsidRDefault="00E537CC" w:rsidP="00C462FA">
            <w:pPr>
              <w:pStyle w:val="ListParagraph"/>
              <w:spacing w:line="240" w:lineRule="auto"/>
              <w:ind w:left="0" w:right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5</w:t>
            </w:r>
            <w:r w:rsidR="00101A25"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Pr="0028008F">
              <w:rPr>
                <w:rFonts w:ascii="Angsana New" w:hAnsi="Angsana New"/>
                <w:sz w:val="24"/>
                <w:szCs w:val="24"/>
              </w:rPr>
              <w:t>945</w:t>
            </w:r>
          </w:p>
        </w:tc>
        <w:tc>
          <w:tcPr>
            <w:tcW w:w="236" w:type="dxa"/>
            <w:vAlign w:val="bottom"/>
          </w:tcPr>
          <w:p w14:paraId="70827ACB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vAlign w:val="bottom"/>
          </w:tcPr>
          <w:p w14:paraId="58ADB3E8" w14:textId="5272AB54" w:rsidR="00101A25" w:rsidRPr="0028008F" w:rsidRDefault="00E537CC" w:rsidP="00C462FA">
            <w:pPr>
              <w:pStyle w:val="ListParagraph"/>
              <w:spacing w:line="240" w:lineRule="auto"/>
              <w:ind w:left="0" w:right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23</w:t>
            </w:r>
            <w:r w:rsidR="00101A25"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Pr="0028008F">
              <w:rPr>
                <w:rFonts w:ascii="Angsana New" w:hAnsi="Angsana New"/>
                <w:sz w:val="24"/>
                <w:szCs w:val="24"/>
              </w:rPr>
              <w:t>032</w:t>
            </w:r>
          </w:p>
        </w:tc>
      </w:tr>
      <w:tr w:rsidR="00101A25" w:rsidRPr="0028008F" w14:paraId="305BAD4D" w14:textId="77777777" w:rsidTr="002E52D3">
        <w:tc>
          <w:tcPr>
            <w:tcW w:w="3907" w:type="dxa"/>
            <w:gridSpan w:val="2"/>
          </w:tcPr>
          <w:p w14:paraId="49BB78AE" w14:textId="5D65344E" w:rsidR="00101A25" w:rsidRPr="0028008F" w:rsidRDefault="00101A25" w:rsidP="00101A2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8118E58" w14:textId="613C0BC8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8E855C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3A9EE786" w14:textId="4DF8B360" w:rsidR="00101A25" w:rsidRPr="0028008F" w:rsidRDefault="00101A25" w:rsidP="00105675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150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D24D5FE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327B12" w14:textId="40FD1A95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70A81683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B748989" w14:textId="7ADA4482" w:rsidR="00101A25" w:rsidRPr="0028008F" w:rsidRDefault="00101A25" w:rsidP="00101A25">
            <w:pPr>
              <w:pStyle w:val="acctfourfigures"/>
              <w:tabs>
                <w:tab w:val="clear" w:pos="765"/>
                <w:tab w:val="left" w:pos="470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CD46FA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E28C88D" w14:textId="1ECAB49C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1DA299FF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01FA9E23" w14:textId="722E3B9A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069157AB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0DD0262" w14:textId="4C23B5F9" w:rsidR="00101A25" w:rsidRPr="0028008F" w:rsidRDefault="00101A25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85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116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9B12A1C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6CA92775" w14:textId="1C408AEA" w:rsidR="00101A25" w:rsidRPr="0028008F" w:rsidRDefault="00101A25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85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266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01A25" w:rsidRPr="0028008F" w14:paraId="7E730F12" w14:textId="77777777" w:rsidTr="00C1343B">
        <w:tc>
          <w:tcPr>
            <w:tcW w:w="3907" w:type="dxa"/>
            <w:gridSpan w:val="2"/>
          </w:tcPr>
          <w:p w14:paraId="1B1C2ADE" w14:textId="353812DF" w:rsidR="00101A25" w:rsidRPr="0028008F" w:rsidRDefault="00101A25" w:rsidP="00101A25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75953810" w14:textId="61A66099" w:rsidR="00101A25" w:rsidRPr="0028008F" w:rsidRDefault="00101A25" w:rsidP="00101A25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4" w:type="dxa"/>
            <w:vAlign w:val="bottom"/>
          </w:tcPr>
          <w:p w14:paraId="7894BBEA" w14:textId="10B565CE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CF9F4D1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C31FD06" w14:textId="756FD259" w:rsidR="00101A25" w:rsidRPr="0028008F" w:rsidRDefault="00101A25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410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760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4C495D6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B51799" w14:textId="484618E5" w:rsidR="00101A25" w:rsidRPr="0028008F" w:rsidRDefault="00101A25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369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617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5" w:type="dxa"/>
            <w:vAlign w:val="bottom"/>
          </w:tcPr>
          <w:p w14:paraId="72570EC9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10DF3CCB" w14:textId="438DD3AF" w:rsidR="00101A25" w:rsidRPr="0028008F" w:rsidRDefault="00101A25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141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556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5F2BF051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33AF3296" w14:textId="24120877" w:rsidR="00101A25" w:rsidRPr="0028008F" w:rsidRDefault="00101A25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54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993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7" w:type="dxa"/>
            <w:vAlign w:val="bottom"/>
          </w:tcPr>
          <w:p w14:paraId="63347231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1D2C7C54" w14:textId="195CCBF6" w:rsidR="00101A25" w:rsidRPr="0028008F" w:rsidRDefault="00101A25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702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459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4EAA5A7D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left" w:pos="817"/>
              </w:tabs>
              <w:spacing w:line="240" w:lineRule="atLeast"/>
              <w:ind w:left="-126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785E3B2F" w14:textId="41924357" w:rsidR="00101A25" w:rsidRPr="0028008F" w:rsidRDefault="00101A25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123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152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521168BE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vAlign w:val="bottom"/>
          </w:tcPr>
          <w:p w14:paraId="00EC25CE" w14:textId="6B2CBD9B" w:rsidR="00101A25" w:rsidRPr="0028008F" w:rsidRDefault="00101A25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802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537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</w:tr>
      <w:tr w:rsidR="00101A25" w:rsidRPr="0028008F" w14:paraId="333BD1DD" w14:textId="77777777" w:rsidTr="002B4E45">
        <w:tc>
          <w:tcPr>
            <w:tcW w:w="3907" w:type="dxa"/>
            <w:gridSpan w:val="2"/>
          </w:tcPr>
          <w:p w14:paraId="1F16316F" w14:textId="77777777" w:rsidR="00101A25" w:rsidRPr="0028008F" w:rsidRDefault="00101A25" w:rsidP="00101A25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4" w:type="dxa"/>
            <w:vAlign w:val="bottom"/>
          </w:tcPr>
          <w:p w14:paraId="31733323" w14:textId="682C36A5" w:rsidR="00101A25" w:rsidRPr="0028008F" w:rsidRDefault="007A5B8C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B7D87F4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09D56500" w14:textId="570ECE41" w:rsidR="00101A25" w:rsidRPr="0028008F" w:rsidRDefault="007A5B8C" w:rsidP="00105675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40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607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A905DCE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6B9980" w14:textId="05DD0961" w:rsidR="00101A25" w:rsidRPr="0028008F" w:rsidRDefault="007A5B8C" w:rsidP="00105675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20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481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5" w:type="dxa"/>
            <w:vAlign w:val="bottom"/>
          </w:tcPr>
          <w:p w14:paraId="0DECB266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4C849FF0" w14:textId="7FDE3E62" w:rsidR="00101A25" w:rsidRPr="0028008F" w:rsidRDefault="007A5B8C" w:rsidP="00105675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1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680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6F88C76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58314F47" w14:textId="4998E71B" w:rsidR="00101A25" w:rsidRPr="0028008F" w:rsidRDefault="007A5B8C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2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823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7" w:type="dxa"/>
            <w:vAlign w:val="bottom"/>
          </w:tcPr>
          <w:p w14:paraId="76BB2A69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0556F343" w14:textId="392ED8CC" w:rsidR="00101A25" w:rsidRPr="0028008F" w:rsidRDefault="008F718E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12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494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73BF0137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5" w:type="dxa"/>
            <w:vAlign w:val="bottom"/>
          </w:tcPr>
          <w:p w14:paraId="019E9DCF" w14:textId="76C15E2F" w:rsidR="00101A25" w:rsidRPr="0028008F" w:rsidRDefault="008F718E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D18C75F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vAlign w:val="bottom"/>
          </w:tcPr>
          <w:p w14:paraId="7AA551B0" w14:textId="217B6758" w:rsidR="00101A25" w:rsidRPr="0028008F" w:rsidRDefault="008F718E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78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085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01A25" w:rsidRPr="0028008F" w14:paraId="3C3129A7" w14:textId="77777777" w:rsidTr="007F476C">
        <w:tc>
          <w:tcPr>
            <w:tcW w:w="3907" w:type="dxa"/>
            <w:gridSpan w:val="2"/>
          </w:tcPr>
          <w:p w14:paraId="035B243E" w14:textId="63A7D0AD" w:rsidR="00101A25" w:rsidRPr="0028008F" w:rsidRDefault="00101A25" w:rsidP="00101A2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084" w:type="dxa"/>
            <w:vAlign w:val="bottom"/>
          </w:tcPr>
          <w:p w14:paraId="5A8A0A94" w14:textId="5FCD75C7" w:rsidR="00101A25" w:rsidRPr="0028008F" w:rsidRDefault="007A5B8C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CC4C879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244BBBB3" w14:textId="03E65659" w:rsidR="00101A25" w:rsidRPr="0028008F" w:rsidRDefault="007A5B8C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86C91AE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81D76E9" w14:textId="09D2EBF4" w:rsidR="00101A25" w:rsidRPr="0028008F" w:rsidRDefault="007A5B8C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5" w:type="dxa"/>
            <w:vAlign w:val="bottom"/>
          </w:tcPr>
          <w:p w14:paraId="2D67930D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79811B5B" w14:textId="508D6708" w:rsidR="00101A25" w:rsidRPr="0028008F" w:rsidRDefault="007A5B8C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90376C1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44EFBE54" w14:textId="3B51AE87" w:rsidR="00101A25" w:rsidRPr="0028008F" w:rsidRDefault="007A5B8C" w:rsidP="00CC081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7" w:type="dxa"/>
            <w:vAlign w:val="bottom"/>
          </w:tcPr>
          <w:p w14:paraId="3C656BCA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19E504F8" w14:textId="6B6E0669" w:rsidR="00101A25" w:rsidRPr="0028008F" w:rsidRDefault="008F718E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11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055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01FC56BE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5" w:type="dxa"/>
            <w:vAlign w:val="bottom"/>
          </w:tcPr>
          <w:p w14:paraId="489876CA" w14:textId="73472FB3" w:rsidR="00101A25" w:rsidRPr="0028008F" w:rsidRDefault="008F718E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C11ECF8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vAlign w:val="bottom"/>
          </w:tcPr>
          <w:p w14:paraId="76BC9871" w14:textId="2A8228F2" w:rsidR="00101A25" w:rsidRPr="0028008F" w:rsidRDefault="008F718E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11</w:t>
            </w:r>
            <w:r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sz w:val="24"/>
                <w:szCs w:val="24"/>
              </w:rPr>
              <w:t>055</w:t>
            </w:r>
            <w:r w:rsidRPr="0028008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8008F" w:rsidRPr="0028008F" w14:paraId="5FE5BD40" w14:textId="77777777" w:rsidTr="0028008F">
        <w:tc>
          <w:tcPr>
            <w:tcW w:w="2970" w:type="dxa"/>
          </w:tcPr>
          <w:p w14:paraId="74ED3ED9" w14:textId="77777777" w:rsidR="0028008F" w:rsidRPr="0028008F" w:rsidRDefault="0028008F" w:rsidP="00101A2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โอนไปเป็นสินทรัพย์ที่ถือไว้เพื่อขาย</w:t>
            </w:r>
          </w:p>
        </w:tc>
        <w:tc>
          <w:tcPr>
            <w:tcW w:w="937" w:type="dxa"/>
          </w:tcPr>
          <w:p w14:paraId="08143B71" w14:textId="234F5576" w:rsidR="0028008F" w:rsidRPr="0028008F" w:rsidRDefault="0028008F" w:rsidP="0028008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6" w:right="-108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28008F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1084" w:type="dxa"/>
            <w:vAlign w:val="bottom"/>
          </w:tcPr>
          <w:p w14:paraId="0B390C6F" w14:textId="418E2F20" w:rsidR="0028008F" w:rsidRPr="0028008F" w:rsidRDefault="0028008F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69EC283" w14:textId="77777777" w:rsidR="0028008F" w:rsidRPr="0028008F" w:rsidRDefault="0028008F" w:rsidP="00101A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3398DA4E" w14:textId="6A5DDB1E" w:rsidR="0028008F" w:rsidRPr="0028008F" w:rsidRDefault="0028008F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9FBBD74" w14:textId="77777777" w:rsidR="0028008F" w:rsidRPr="0028008F" w:rsidRDefault="0028008F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99FB9D3" w14:textId="2DAC0A0E" w:rsidR="0028008F" w:rsidRPr="0028008F" w:rsidRDefault="0028008F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5" w:type="dxa"/>
            <w:vAlign w:val="bottom"/>
          </w:tcPr>
          <w:p w14:paraId="1FA88D59" w14:textId="77777777" w:rsidR="0028008F" w:rsidRPr="0028008F" w:rsidRDefault="0028008F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204363EE" w14:textId="3C0A941A" w:rsidR="0028008F" w:rsidRPr="0028008F" w:rsidRDefault="0028008F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45D57B5" w14:textId="77777777" w:rsidR="0028008F" w:rsidRPr="0028008F" w:rsidRDefault="0028008F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1BFAA814" w14:textId="3D0924A5" w:rsidR="0028008F" w:rsidRPr="0028008F" w:rsidRDefault="0028008F" w:rsidP="0028008F">
            <w:pPr>
              <w:pStyle w:val="ListParagraph"/>
              <w:spacing w:line="240" w:lineRule="auto"/>
              <w:ind w:left="0" w:right="5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277" w:type="dxa"/>
            <w:vAlign w:val="bottom"/>
          </w:tcPr>
          <w:p w14:paraId="7A0EBB43" w14:textId="77777777" w:rsidR="0028008F" w:rsidRPr="0028008F" w:rsidRDefault="0028008F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2232FBCB" w14:textId="22CF9CD8" w:rsidR="0028008F" w:rsidRPr="0028008F" w:rsidRDefault="0028008F" w:rsidP="0028008F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18F2575E" w14:textId="77777777" w:rsidR="0028008F" w:rsidRPr="0028008F" w:rsidRDefault="0028008F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5" w:type="dxa"/>
            <w:vAlign w:val="bottom"/>
          </w:tcPr>
          <w:p w14:paraId="240E629A" w14:textId="5E480391" w:rsidR="0028008F" w:rsidRPr="0028008F" w:rsidRDefault="0028008F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E9834A" w14:textId="77777777" w:rsidR="0028008F" w:rsidRPr="0028008F" w:rsidRDefault="0028008F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vAlign w:val="bottom"/>
          </w:tcPr>
          <w:p w14:paraId="575E8373" w14:textId="098BB48C" w:rsidR="0028008F" w:rsidRPr="0028008F" w:rsidRDefault="0028008F" w:rsidP="0028008F">
            <w:pPr>
              <w:pStyle w:val="ListParagraph"/>
              <w:spacing w:line="240" w:lineRule="auto"/>
              <w:ind w:left="0" w:right="5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</w:p>
        </w:tc>
      </w:tr>
      <w:tr w:rsidR="005A2610" w:rsidRPr="0028008F" w14:paraId="612860B5" w14:textId="77777777" w:rsidTr="007F476C">
        <w:tc>
          <w:tcPr>
            <w:tcW w:w="3907" w:type="dxa"/>
            <w:gridSpan w:val="2"/>
          </w:tcPr>
          <w:p w14:paraId="3584D4CE" w14:textId="2B293E76" w:rsidR="005A2610" w:rsidRPr="0028008F" w:rsidRDefault="005A2610" w:rsidP="005A261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4" w:type="dxa"/>
            <w:vAlign w:val="bottom"/>
          </w:tcPr>
          <w:p w14:paraId="43E4A958" w14:textId="0339529A" w:rsidR="005A2610" w:rsidRPr="0028008F" w:rsidRDefault="005A2610" w:rsidP="005A261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6416BE3" w14:textId="77777777" w:rsidR="005A2610" w:rsidRPr="0028008F" w:rsidRDefault="005A2610" w:rsidP="005A26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06D4B1EB" w14:textId="1CEDAEFB" w:rsidR="005A2610" w:rsidRPr="0028008F" w:rsidRDefault="00E537CC" w:rsidP="00280B4E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704</w:t>
            </w:r>
          </w:p>
        </w:tc>
        <w:tc>
          <w:tcPr>
            <w:tcW w:w="270" w:type="dxa"/>
          </w:tcPr>
          <w:p w14:paraId="28BA3EAB" w14:textId="77777777" w:rsidR="005A2610" w:rsidRPr="0028008F" w:rsidRDefault="005A2610" w:rsidP="00280B4E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02E5BD" w14:textId="7BB2A18A" w:rsidR="005A2610" w:rsidRPr="0028008F" w:rsidRDefault="005A2610" w:rsidP="0094704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5" w:type="dxa"/>
            <w:vAlign w:val="bottom"/>
          </w:tcPr>
          <w:p w14:paraId="66343F4D" w14:textId="77777777" w:rsidR="005A2610" w:rsidRPr="0028008F" w:rsidRDefault="005A2610" w:rsidP="005A26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7D6D5D49" w14:textId="5BB68E86" w:rsidR="005A2610" w:rsidRPr="0028008F" w:rsidRDefault="005A2610" w:rsidP="005A261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7A0C46F" w14:textId="77777777" w:rsidR="005A2610" w:rsidRPr="0028008F" w:rsidRDefault="005A2610" w:rsidP="005A26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1D9CCD8A" w14:textId="621079E1" w:rsidR="005A2610" w:rsidRPr="0028008F" w:rsidRDefault="00E537CC" w:rsidP="005A2610">
            <w:pPr>
              <w:pStyle w:val="ListParagraph"/>
              <w:spacing w:line="240" w:lineRule="auto"/>
              <w:ind w:left="0" w:right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277" w:type="dxa"/>
            <w:vAlign w:val="bottom"/>
          </w:tcPr>
          <w:p w14:paraId="2385DA3C" w14:textId="77777777" w:rsidR="005A2610" w:rsidRPr="0028008F" w:rsidRDefault="005A2610" w:rsidP="005A26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611204FD" w14:textId="0B9D9B0B" w:rsidR="005A2610" w:rsidRPr="0028008F" w:rsidRDefault="00E537CC" w:rsidP="005A2610">
            <w:pPr>
              <w:pStyle w:val="ListParagraph"/>
              <w:spacing w:line="240" w:lineRule="auto"/>
              <w:ind w:left="0" w:right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08F">
              <w:rPr>
                <w:rFonts w:ascii="Angsana New" w:hAnsi="Angsana New"/>
                <w:sz w:val="24"/>
                <w:szCs w:val="24"/>
              </w:rPr>
              <w:t>58</w:t>
            </w:r>
            <w:r w:rsidR="005A2610" w:rsidRPr="0028008F">
              <w:rPr>
                <w:rFonts w:ascii="Angsana New" w:hAnsi="Angsana New"/>
                <w:sz w:val="24"/>
                <w:szCs w:val="24"/>
              </w:rPr>
              <w:t>,</w:t>
            </w:r>
            <w:r w:rsidRPr="0028008F">
              <w:rPr>
                <w:rFonts w:ascii="Angsana New" w:hAnsi="Angsana New"/>
                <w:sz w:val="24"/>
                <w:szCs w:val="24"/>
              </w:rPr>
              <w:t>279</w:t>
            </w:r>
          </w:p>
        </w:tc>
        <w:tc>
          <w:tcPr>
            <w:tcW w:w="272" w:type="dxa"/>
          </w:tcPr>
          <w:p w14:paraId="0B564BE9" w14:textId="77777777" w:rsidR="005A2610" w:rsidRPr="0028008F" w:rsidRDefault="005A2610" w:rsidP="005A26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5" w:type="dxa"/>
            <w:vAlign w:val="bottom"/>
          </w:tcPr>
          <w:p w14:paraId="08AACFA3" w14:textId="04DC5B00" w:rsidR="005A2610" w:rsidRPr="0028008F" w:rsidRDefault="00107934" w:rsidP="00107934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7934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10793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979</w:t>
            </w:r>
          </w:p>
        </w:tc>
        <w:tc>
          <w:tcPr>
            <w:tcW w:w="236" w:type="dxa"/>
            <w:vAlign w:val="bottom"/>
          </w:tcPr>
          <w:p w14:paraId="1BEC5737" w14:textId="77777777" w:rsidR="005A2610" w:rsidRPr="0028008F" w:rsidRDefault="005A2610" w:rsidP="005A26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vAlign w:val="bottom"/>
          </w:tcPr>
          <w:p w14:paraId="54DA98E5" w14:textId="44072367" w:rsidR="005A2610" w:rsidRPr="0028008F" w:rsidRDefault="00107934" w:rsidP="005A2610">
            <w:pPr>
              <w:pStyle w:val="ListParagraph"/>
              <w:spacing w:line="240" w:lineRule="auto"/>
              <w:ind w:left="0" w:right="5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97,988</w:t>
            </w:r>
          </w:p>
        </w:tc>
      </w:tr>
      <w:tr w:rsidR="00101A25" w:rsidRPr="0028008F" w14:paraId="35F52888" w14:textId="77777777" w:rsidTr="0095017D">
        <w:trPr>
          <w:trHeight w:val="342"/>
        </w:trPr>
        <w:tc>
          <w:tcPr>
            <w:tcW w:w="3907" w:type="dxa"/>
            <w:gridSpan w:val="2"/>
          </w:tcPr>
          <w:p w14:paraId="3175AC4B" w14:textId="6047C3EB" w:rsidR="00101A25" w:rsidRPr="0028008F" w:rsidRDefault="00101A25" w:rsidP="00101A2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B6D34C7" w14:textId="49229EAF" w:rsidR="00101A25" w:rsidRPr="0028008F" w:rsidRDefault="007A5B8C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8E67D1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2D31BF9A" w14:textId="17F865C1" w:rsidR="00101A25" w:rsidRPr="0028008F" w:rsidRDefault="007A5B8C" w:rsidP="00CC081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8904864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360F2E" w14:textId="0EEC2A4A" w:rsidR="00101A25" w:rsidRPr="0028008F" w:rsidRDefault="007A5B8C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6EF10BEF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3063C0D2" w14:textId="058684BF" w:rsidR="00101A25" w:rsidRPr="0028008F" w:rsidRDefault="007A5B8C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DE8FF8B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EA06DBB" w14:textId="0A11B002" w:rsidR="00101A25" w:rsidRPr="0028008F" w:rsidRDefault="007A5B8C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1B9E910D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2D2F6BC7" w14:textId="7CCE847F" w:rsidR="00101A25" w:rsidRPr="0028008F" w:rsidRDefault="008F718E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800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0F4672C9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CAE330F" w14:textId="3D02D763" w:rsidR="00101A25" w:rsidRPr="0028008F" w:rsidRDefault="00107934" w:rsidP="00107934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(2,864)</w:t>
            </w:r>
          </w:p>
        </w:tc>
        <w:tc>
          <w:tcPr>
            <w:tcW w:w="236" w:type="dxa"/>
            <w:vAlign w:val="bottom"/>
          </w:tcPr>
          <w:p w14:paraId="61E9761A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5464B15D" w14:textId="3C18FF42" w:rsidR="00101A25" w:rsidRPr="0028008F" w:rsidRDefault="00107934" w:rsidP="00107934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(2,864)</w:t>
            </w:r>
          </w:p>
        </w:tc>
      </w:tr>
      <w:tr w:rsidR="00101A25" w:rsidRPr="0028008F" w14:paraId="26089E12" w14:textId="77777777" w:rsidTr="0058054D">
        <w:tc>
          <w:tcPr>
            <w:tcW w:w="3907" w:type="dxa"/>
            <w:gridSpan w:val="2"/>
          </w:tcPr>
          <w:p w14:paraId="4A254D9D" w14:textId="774AD711" w:rsidR="00101A25" w:rsidRPr="0028008F" w:rsidRDefault="00101A25" w:rsidP="00101A25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F4D37" w14:textId="502E7704" w:rsidR="00101A25" w:rsidRPr="0028008F" w:rsidRDefault="007A5B8C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FE1EDE8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09639" w14:textId="35330E84" w:rsidR="00101A25" w:rsidRPr="0028008F" w:rsidRDefault="007A5B8C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450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663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F400AB6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7A136" w14:textId="2E360EB2" w:rsidR="00101A25" w:rsidRPr="0028008F" w:rsidRDefault="007A5B8C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390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098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5" w:type="dxa"/>
            <w:vAlign w:val="bottom"/>
          </w:tcPr>
          <w:p w14:paraId="2F207E31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5F519" w14:textId="36605808" w:rsidR="00101A25" w:rsidRPr="0028008F" w:rsidRDefault="007A5B8C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143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236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FE864A5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A005B" w14:textId="0E9D45C6" w:rsidR="00101A25" w:rsidRPr="0028008F" w:rsidRDefault="008F718E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57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532FC8">
              <w:rPr>
                <w:rFonts w:ascii="Angsana New" w:hAnsi="Angsana New"/>
                <w:b/>
                <w:bCs/>
                <w:sz w:val="24"/>
                <w:szCs w:val="24"/>
              </w:rPr>
              <w:t>76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7" w:type="dxa"/>
            <w:vAlign w:val="bottom"/>
          </w:tcPr>
          <w:p w14:paraId="1A9C8AFD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028CBCEB" w14:textId="334820AF" w:rsidR="00101A25" w:rsidRPr="0028008F" w:rsidRDefault="008F718E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667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729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6C382EE7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C4237" w14:textId="2705036B" w:rsidR="00101A25" w:rsidRPr="0028008F" w:rsidRDefault="008F718E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87</w:t>
            </w:r>
            <w:r w:rsidR="00C17568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037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E3510EB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6F883" w14:textId="682116F5" w:rsidR="00101A25" w:rsidRPr="0028008F" w:rsidRDefault="00C95DD7" w:rsidP="00C462FA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796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532FC8">
              <w:rPr>
                <w:rFonts w:ascii="Angsana New" w:hAnsi="Angsana New"/>
                <w:b/>
                <w:bCs/>
                <w:sz w:val="24"/>
                <w:szCs w:val="24"/>
              </w:rPr>
              <w:t>39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</w:tr>
      <w:tr w:rsidR="00101A25" w:rsidRPr="0028008F" w14:paraId="3AAE674A" w14:textId="77777777" w:rsidTr="00307542">
        <w:tc>
          <w:tcPr>
            <w:tcW w:w="3907" w:type="dxa"/>
            <w:gridSpan w:val="2"/>
          </w:tcPr>
          <w:p w14:paraId="1ABD2325" w14:textId="77777777" w:rsidR="00101A25" w:rsidRPr="0028008F" w:rsidRDefault="00101A25" w:rsidP="00101A25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64FA1157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781AB5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62A5855E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2FA4B68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2B899B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3C4ADB53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1ECCCBBB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B090D6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DB13BA8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7" w:type="dxa"/>
            <w:vAlign w:val="bottom"/>
          </w:tcPr>
          <w:p w14:paraId="734A74AB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0A6ABFC2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</w:tcPr>
          <w:p w14:paraId="3C4B1DDD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28C57D74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B6AA0A2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04A14A5C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01A25" w:rsidRPr="0028008F" w14:paraId="50D3CC67" w14:textId="77777777" w:rsidTr="00AE7130">
        <w:tc>
          <w:tcPr>
            <w:tcW w:w="3907" w:type="dxa"/>
            <w:gridSpan w:val="2"/>
          </w:tcPr>
          <w:p w14:paraId="77F27AC0" w14:textId="77777777" w:rsidR="00101A25" w:rsidRPr="0028008F" w:rsidRDefault="00101A25" w:rsidP="00101A25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84" w:type="dxa"/>
            <w:vAlign w:val="bottom"/>
          </w:tcPr>
          <w:p w14:paraId="2C5C1F86" w14:textId="02F228B3" w:rsidR="00101A25" w:rsidRPr="0028008F" w:rsidRDefault="00101A25" w:rsidP="00101A25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5321040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CA64669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E7F7D9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1C012B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dxa"/>
            <w:vAlign w:val="bottom"/>
          </w:tcPr>
          <w:p w14:paraId="5C65B772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53B6EAD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411A9A8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04A65E76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D8292D4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14:paraId="1547D78A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0247AD1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12884173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043A1FD" w14:textId="77777777" w:rsidR="00101A25" w:rsidRPr="0028008F" w:rsidRDefault="00101A25" w:rsidP="00101A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DAA1427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01A25" w:rsidRPr="0028008F" w14:paraId="1C0D5783" w14:textId="77777777" w:rsidTr="0058054D">
        <w:tc>
          <w:tcPr>
            <w:tcW w:w="3907" w:type="dxa"/>
            <w:gridSpan w:val="2"/>
          </w:tcPr>
          <w:p w14:paraId="7C1A96AA" w14:textId="35509E89" w:rsidR="00101A25" w:rsidRPr="0028008F" w:rsidRDefault="00101A25" w:rsidP="00101A25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231302AD" w14:textId="6204FF23" w:rsidR="00101A25" w:rsidRPr="0028008F" w:rsidRDefault="00E537CC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600</w:t>
            </w:r>
            <w:r w:rsidR="00101A25"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957</w:t>
            </w:r>
          </w:p>
        </w:tc>
        <w:tc>
          <w:tcPr>
            <w:tcW w:w="270" w:type="dxa"/>
            <w:vAlign w:val="bottom"/>
          </w:tcPr>
          <w:p w14:paraId="2B5A77B2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48AEC121" w14:textId="50F3F151" w:rsidR="00101A25" w:rsidRPr="0028008F" w:rsidRDefault="00E537CC" w:rsidP="00C462FA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260</w:t>
            </w:r>
            <w:r w:rsidR="00101A25"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586</w:t>
            </w:r>
          </w:p>
        </w:tc>
        <w:tc>
          <w:tcPr>
            <w:tcW w:w="270" w:type="dxa"/>
          </w:tcPr>
          <w:p w14:paraId="7333E42E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C5A6B5" w14:textId="0C4250E9" w:rsidR="00101A25" w:rsidRPr="0028008F" w:rsidRDefault="00E537CC" w:rsidP="00C462FA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79</w:t>
            </w:r>
            <w:r w:rsidR="00101A25"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486</w:t>
            </w:r>
          </w:p>
        </w:tc>
        <w:tc>
          <w:tcPr>
            <w:tcW w:w="275" w:type="dxa"/>
            <w:vAlign w:val="bottom"/>
          </w:tcPr>
          <w:p w14:paraId="41993A1B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2E56FB2C" w14:textId="2F1AB4EF" w:rsidR="00101A25" w:rsidRPr="0028008F" w:rsidRDefault="00E537CC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101A25"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177</w:t>
            </w:r>
          </w:p>
        </w:tc>
        <w:tc>
          <w:tcPr>
            <w:tcW w:w="236" w:type="dxa"/>
            <w:vAlign w:val="bottom"/>
          </w:tcPr>
          <w:p w14:paraId="59EE86E6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2EB9FD13" w14:textId="0ACF2F08" w:rsidR="00101A25" w:rsidRPr="0028008F" w:rsidRDefault="00E537CC" w:rsidP="00C462FA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  <w:r w:rsidR="00101A25"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486</w:t>
            </w:r>
          </w:p>
        </w:tc>
        <w:tc>
          <w:tcPr>
            <w:tcW w:w="277" w:type="dxa"/>
            <w:vAlign w:val="bottom"/>
          </w:tcPr>
          <w:p w14:paraId="302E7B60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023FD191" w14:textId="02015DE8" w:rsidR="00101A25" w:rsidRPr="0028008F" w:rsidRDefault="00E537CC" w:rsidP="00C462FA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58</w:t>
            </w:r>
            <w:r w:rsidR="00101A25"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314</w:t>
            </w:r>
          </w:p>
        </w:tc>
        <w:tc>
          <w:tcPr>
            <w:tcW w:w="272" w:type="dxa"/>
          </w:tcPr>
          <w:p w14:paraId="65576A49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65955EB7" w14:textId="07890F23" w:rsidR="00101A25" w:rsidRPr="0028008F" w:rsidRDefault="00E537CC" w:rsidP="00C462FA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20</w:t>
            </w:r>
            <w:r w:rsidR="00101A25"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001</w:t>
            </w:r>
          </w:p>
        </w:tc>
        <w:tc>
          <w:tcPr>
            <w:tcW w:w="236" w:type="dxa"/>
            <w:vAlign w:val="bottom"/>
          </w:tcPr>
          <w:p w14:paraId="2E5F8E6A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22E73C9F" w14:textId="5209ABE6" w:rsidR="00101A25" w:rsidRPr="0028008F" w:rsidRDefault="00E537CC" w:rsidP="00C462FA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101A25"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059</w:t>
            </w:r>
            <w:r w:rsidR="00101A25"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007</w:t>
            </w:r>
          </w:p>
        </w:tc>
      </w:tr>
      <w:tr w:rsidR="00101A25" w:rsidRPr="0028008F" w14:paraId="0946D745" w14:textId="77777777" w:rsidTr="0058054D">
        <w:tc>
          <w:tcPr>
            <w:tcW w:w="3907" w:type="dxa"/>
            <w:gridSpan w:val="2"/>
          </w:tcPr>
          <w:p w14:paraId="192F6289" w14:textId="00AD2E8F" w:rsidR="00101A25" w:rsidRPr="0028008F" w:rsidRDefault="00101A25" w:rsidP="00101A25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537CC" w:rsidRPr="0028008F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49E3DED6" w14:textId="23E65BD4" w:rsidR="00101A25" w:rsidRPr="0028008F" w:rsidRDefault="00E537CC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596</w:t>
            </w:r>
            <w:r w:rsidR="008F718E"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433</w:t>
            </w:r>
          </w:p>
        </w:tc>
        <w:tc>
          <w:tcPr>
            <w:tcW w:w="270" w:type="dxa"/>
            <w:vAlign w:val="bottom"/>
          </w:tcPr>
          <w:p w14:paraId="45E89301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65C7059" w14:textId="0B578A5B" w:rsidR="00101A25" w:rsidRPr="0028008F" w:rsidRDefault="00E537CC" w:rsidP="00C462FA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228</w:t>
            </w:r>
            <w:r w:rsidR="007A5B8C"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871</w:t>
            </w:r>
          </w:p>
        </w:tc>
        <w:tc>
          <w:tcPr>
            <w:tcW w:w="270" w:type="dxa"/>
          </w:tcPr>
          <w:p w14:paraId="234EB7C9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DED6F5E" w14:textId="3F4E02F5" w:rsidR="00101A25" w:rsidRPr="0028008F" w:rsidRDefault="00E537CC" w:rsidP="00C462FA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69</w:t>
            </w:r>
            <w:r w:rsidR="007A5B8C"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630</w:t>
            </w:r>
          </w:p>
        </w:tc>
        <w:tc>
          <w:tcPr>
            <w:tcW w:w="275" w:type="dxa"/>
            <w:vAlign w:val="bottom"/>
          </w:tcPr>
          <w:p w14:paraId="38D6185B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08711F2C" w14:textId="1BD7259E" w:rsidR="00101A25" w:rsidRPr="0028008F" w:rsidRDefault="00E537CC" w:rsidP="00101A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="007A5B8C"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995</w:t>
            </w:r>
          </w:p>
        </w:tc>
        <w:tc>
          <w:tcPr>
            <w:tcW w:w="236" w:type="dxa"/>
            <w:vAlign w:val="bottom"/>
          </w:tcPr>
          <w:p w14:paraId="76C592BA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149AEF2C" w14:textId="5B339004" w:rsidR="00101A25" w:rsidRPr="0028008F" w:rsidRDefault="00E537CC" w:rsidP="00C462FA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 w:rsidR="008F718E"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834</w:t>
            </w:r>
          </w:p>
        </w:tc>
        <w:tc>
          <w:tcPr>
            <w:tcW w:w="277" w:type="dxa"/>
            <w:vAlign w:val="bottom"/>
          </w:tcPr>
          <w:p w14:paraId="16D6195E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2E97EF56" w14:textId="4185A10C" w:rsidR="00101A25" w:rsidRPr="0028008F" w:rsidRDefault="00E537CC" w:rsidP="00C462FA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57</w:t>
            </w:r>
            <w:r w:rsidR="008F718E"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431</w:t>
            </w:r>
          </w:p>
        </w:tc>
        <w:tc>
          <w:tcPr>
            <w:tcW w:w="272" w:type="dxa"/>
          </w:tcPr>
          <w:p w14:paraId="15C574F6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5324B61E" w14:textId="3CD93EAC" w:rsidR="00101A25" w:rsidRPr="0028008F" w:rsidRDefault="00E537CC" w:rsidP="00C462FA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06771C" w:rsidRPr="002800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36" w:type="dxa"/>
            <w:vAlign w:val="bottom"/>
          </w:tcPr>
          <w:p w14:paraId="426B71F1" w14:textId="77777777" w:rsidR="00101A25" w:rsidRPr="0028008F" w:rsidRDefault="00101A25" w:rsidP="00101A25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2EFF0A9C" w14:textId="111F8652" w:rsidR="00101A25" w:rsidRPr="0028008F" w:rsidRDefault="00E537CC" w:rsidP="00C462FA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990</w:t>
            </w:r>
            <w:r w:rsidR="008F718E"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2800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419</w:t>
            </w:r>
          </w:p>
        </w:tc>
      </w:tr>
    </w:tbl>
    <w:p w14:paraId="3EEE53CE" w14:textId="77777777" w:rsidR="00CD0D17" w:rsidRPr="00627529" w:rsidRDefault="00CD0D17" w:rsidP="0095017D">
      <w:pPr>
        <w:rPr>
          <w:rFonts w:ascii="Angsana New" w:hAnsi="Angsana New"/>
          <w:b/>
          <w:bCs/>
          <w:sz w:val="30"/>
          <w:szCs w:val="30"/>
        </w:rPr>
        <w:sectPr w:rsidR="00CD0D17" w:rsidRPr="00627529" w:rsidSect="007F476C">
          <w:pgSz w:w="16834" w:h="11909" w:orient="landscape" w:code="9"/>
          <w:pgMar w:top="1080" w:right="1084" w:bottom="1152" w:left="1080" w:header="720" w:footer="720" w:gutter="0"/>
          <w:cols w:space="720"/>
          <w:docGrid w:linePitch="245"/>
        </w:sectPr>
      </w:pPr>
    </w:p>
    <w:tbl>
      <w:tblPr>
        <w:tblW w:w="147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487"/>
        <w:gridCol w:w="1084"/>
        <w:gridCol w:w="256"/>
        <w:gridCol w:w="1097"/>
        <w:gridCol w:w="236"/>
        <w:gridCol w:w="1114"/>
        <w:gridCol w:w="275"/>
        <w:gridCol w:w="1078"/>
        <w:gridCol w:w="236"/>
        <w:gridCol w:w="1265"/>
        <w:gridCol w:w="236"/>
        <w:gridCol w:w="1185"/>
        <w:gridCol w:w="272"/>
        <w:gridCol w:w="1168"/>
        <w:gridCol w:w="236"/>
        <w:gridCol w:w="1080"/>
      </w:tblGrid>
      <w:tr w:rsidR="00E92D6C" w:rsidRPr="005E210C" w14:paraId="0388B302" w14:textId="77777777" w:rsidTr="002E63A1">
        <w:trPr>
          <w:trHeight w:val="414"/>
        </w:trPr>
        <w:tc>
          <w:tcPr>
            <w:tcW w:w="3420" w:type="dxa"/>
          </w:tcPr>
          <w:p w14:paraId="05DE3743" w14:textId="77777777" w:rsidR="00E92D6C" w:rsidRPr="005E210C" w:rsidRDefault="00E92D6C" w:rsidP="00E43B20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87" w:type="dxa"/>
          </w:tcPr>
          <w:p w14:paraId="44D24FD4" w14:textId="77777777" w:rsidR="00E92D6C" w:rsidRPr="005E210C" w:rsidRDefault="00E92D6C" w:rsidP="00E43B2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8" w:type="dxa"/>
            <w:gridSpan w:val="15"/>
          </w:tcPr>
          <w:p w14:paraId="38FAAB41" w14:textId="5B1B63D9" w:rsidR="00E92D6C" w:rsidRPr="005E210C" w:rsidRDefault="00E92D6C" w:rsidP="00E43B2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21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6E4" w:rsidRPr="005E210C" w14:paraId="4A764711" w14:textId="77777777" w:rsidTr="002E63A1">
        <w:trPr>
          <w:trHeight w:val="1101"/>
        </w:trPr>
        <w:tc>
          <w:tcPr>
            <w:tcW w:w="3420" w:type="dxa"/>
          </w:tcPr>
          <w:p w14:paraId="2E4817C3" w14:textId="77777777" w:rsidR="00E92D6C" w:rsidRPr="005E210C" w:rsidRDefault="00E92D6C" w:rsidP="00E43B20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87" w:type="dxa"/>
          </w:tcPr>
          <w:p w14:paraId="56198973" w14:textId="77777777" w:rsidR="00E92D6C" w:rsidRPr="005E210C" w:rsidRDefault="00E92D6C" w:rsidP="00E43B20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  <w:vAlign w:val="bottom"/>
          </w:tcPr>
          <w:p w14:paraId="1EC46AFC" w14:textId="534D433E" w:rsidR="00E92D6C" w:rsidRPr="005E210C" w:rsidRDefault="00E92D6C" w:rsidP="00E43B20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210C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56" w:type="dxa"/>
            <w:vAlign w:val="bottom"/>
          </w:tcPr>
          <w:p w14:paraId="70490289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3BF33C6D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10C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bottom"/>
          </w:tcPr>
          <w:p w14:paraId="7D6208C5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4F77257" w14:textId="77777777" w:rsidR="00E92D6C" w:rsidRPr="005E210C" w:rsidRDefault="00E92D6C" w:rsidP="00E43B20">
            <w:pPr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10C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5" w:type="dxa"/>
            <w:vAlign w:val="bottom"/>
          </w:tcPr>
          <w:p w14:paraId="13EA485A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DE668E2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10C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vAlign w:val="bottom"/>
          </w:tcPr>
          <w:p w14:paraId="2B5264D1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2F2810B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10C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  <w:p w14:paraId="7C4D31AC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10C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236" w:type="dxa"/>
            <w:vAlign w:val="bottom"/>
          </w:tcPr>
          <w:p w14:paraId="387799E8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F582E06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210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2" w:type="dxa"/>
          </w:tcPr>
          <w:p w14:paraId="54EA86BA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bottom"/>
          </w:tcPr>
          <w:p w14:paraId="443F72A6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10C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5E210C">
              <w:rPr>
                <w:rFonts w:ascii="Angsana New" w:hAnsi="Angsana New"/>
                <w:sz w:val="30"/>
                <w:szCs w:val="30"/>
                <w:cs/>
              </w:rPr>
              <w:br/>
              <w:t>ระหว่างก่อสร้าง</w:t>
            </w:r>
          </w:p>
        </w:tc>
        <w:tc>
          <w:tcPr>
            <w:tcW w:w="236" w:type="dxa"/>
            <w:vAlign w:val="bottom"/>
          </w:tcPr>
          <w:p w14:paraId="511E256B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8E4EEB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210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A0A51" w:rsidRPr="005E210C" w14:paraId="57C442BA" w14:textId="77777777" w:rsidTr="002E63A1">
        <w:trPr>
          <w:trHeight w:val="403"/>
        </w:trPr>
        <w:tc>
          <w:tcPr>
            <w:tcW w:w="3420" w:type="dxa"/>
          </w:tcPr>
          <w:p w14:paraId="0564F52F" w14:textId="77777777" w:rsidR="007A0A51" w:rsidRPr="005E210C" w:rsidRDefault="007A0A51" w:rsidP="00E43B20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87" w:type="dxa"/>
          </w:tcPr>
          <w:p w14:paraId="0D1EC9F8" w14:textId="77777777" w:rsidR="007A0A51" w:rsidRPr="005E210C" w:rsidRDefault="007A0A51" w:rsidP="00E43B20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8" w:type="dxa"/>
            <w:gridSpan w:val="15"/>
            <w:vAlign w:val="bottom"/>
          </w:tcPr>
          <w:p w14:paraId="07F4DCB8" w14:textId="370AFB57" w:rsidR="007A0A51" w:rsidRPr="005E210C" w:rsidRDefault="007A0A51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21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46E4" w:rsidRPr="005E210C" w14:paraId="425FAA98" w14:textId="77777777" w:rsidTr="002E63A1">
        <w:trPr>
          <w:trHeight w:val="337"/>
        </w:trPr>
        <w:tc>
          <w:tcPr>
            <w:tcW w:w="3420" w:type="dxa"/>
          </w:tcPr>
          <w:p w14:paraId="04BC6290" w14:textId="77777777" w:rsidR="00E92D6C" w:rsidRPr="005E210C" w:rsidRDefault="00E92D6C" w:rsidP="00E43B20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1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87" w:type="dxa"/>
          </w:tcPr>
          <w:p w14:paraId="1702D557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4A1DEB01" w14:textId="2CBAD825" w:rsidR="00E92D6C" w:rsidRPr="005E210C" w:rsidRDefault="00E92D6C" w:rsidP="005F7B3E">
            <w:pPr>
              <w:pStyle w:val="acctfourfigures"/>
              <w:tabs>
                <w:tab w:val="clear" w:pos="765"/>
              </w:tabs>
              <w:spacing w:line="240" w:lineRule="atLeast"/>
              <w:ind w:left="-126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78CD6425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7A87D706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50FD7C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6196512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77475A5F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762F1DD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E56ECB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1D854D5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3B6F96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A3478E0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A0E09BB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7983B68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2BAA9E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3D6531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36AD" w:rsidRPr="005E210C" w14:paraId="34CCA640" w14:textId="77777777" w:rsidTr="002E63A1">
        <w:trPr>
          <w:trHeight w:val="348"/>
        </w:trPr>
        <w:tc>
          <w:tcPr>
            <w:tcW w:w="3420" w:type="dxa"/>
          </w:tcPr>
          <w:p w14:paraId="11CCDD71" w14:textId="52608964" w:rsidR="009036AD" w:rsidRPr="005E210C" w:rsidRDefault="009036AD" w:rsidP="009036A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1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E21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87" w:type="dxa"/>
          </w:tcPr>
          <w:p w14:paraId="6469D856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7B57E920" w14:textId="5D09A8C1" w:rsidR="009036AD" w:rsidRPr="00DA4383" w:rsidRDefault="00E537CC" w:rsidP="00DA4383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="009036AD" w:rsidRPr="00DA43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256" w:type="dxa"/>
            <w:vAlign w:val="bottom"/>
          </w:tcPr>
          <w:p w14:paraId="76976FDA" w14:textId="77777777" w:rsidR="009036AD" w:rsidRPr="009036AD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AAAE885" w14:textId="707A07CE" w:rsidR="009036AD" w:rsidRPr="00DA4383" w:rsidRDefault="00E537CC" w:rsidP="00DA4383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484</w:t>
            </w:r>
            <w:r w:rsidR="009036AD" w:rsidRPr="00DA43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36" w:type="dxa"/>
          </w:tcPr>
          <w:p w14:paraId="79A70690" w14:textId="77777777" w:rsidR="009036AD" w:rsidRPr="009036AD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7B3B0C2" w14:textId="363B0D25" w:rsidR="009036AD" w:rsidRPr="00BB1536" w:rsidRDefault="00E537CC" w:rsidP="00BB1536">
            <w:pPr>
              <w:pStyle w:val="acctfourfigures"/>
              <w:tabs>
                <w:tab w:val="clear" w:pos="765"/>
                <w:tab w:val="left" w:pos="769"/>
              </w:tabs>
              <w:spacing w:after="100" w:afterAutospacing="1" w:line="240" w:lineRule="atLeast"/>
              <w:ind w:left="-126" w:right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1536"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  <w:r w:rsidR="009036AD" w:rsidRPr="00BB153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B1536">
              <w:rPr>
                <w:rFonts w:ascii="Angsana New" w:hAnsi="Angsana New"/>
                <w:sz w:val="30"/>
                <w:szCs w:val="30"/>
                <w:lang w:val="en-US"/>
              </w:rPr>
              <w:t>614</w:t>
            </w:r>
          </w:p>
        </w:tc>
        <w:tc>
          <w:tcPr>
            <w:tcW w:w="275" w:type="dxa"/>
            <w:vAlign w:val="bottom"/>
          </w:tcPr>
          <w:p w14:paraId="6390D26C" w14:textId="77777777" w:rsidR="009036AD" w:rsidRPr="009036AD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45E5722B" w14:textId="09A6B9C2" w:rsidR="009036AD" w:rsidRPr="00DA4383" w:rsidRDefault="00E537CC" w:rsidP="00DA4383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="009036AD" w:rsidRPr="00DA43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36" w:type="dxa"/>
            <w:vAlign w:val="bottom"/>
          </w:tcPr>
          <w:p w14:paraId="0E59BBE8" w14:textId="77777777" w:rsidR="009036AD" w:rsidRPr="009036AD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238A766B" w14:textId="330C18A4" w:rsidR="009036AD" w:rsidRPr="00DA4383" w:rsidRDefault="00E537CC" w:rsidP="00DA4383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9036AD" w:rsidRPr="00DA43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36" w:type="dxa"/>
            <w:vAlign w:val="bottom"/>
          </w:tcPr>
          <w:p w14:paraId="11EDB71F" w14:textId="77777777" w:rsidR="009036AD" w:rsidRPr="009036AD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6796E857" w14:textId="5D4C1D7E" w:rsidR="009036AD" w:rsidRPr="00DA4383" w:rsidRDefault="00E537CC" w:rsidP="00DA4383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 w:rsidR="009036AD" w:rsidRPr="00DA43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272" w:type="dxa"/>
          </w:tcPr>
          <w:p w14:paraId="235C47C5" w14:textId="77777777" w:rsidR="009036AD" w:rsidRPr="009036AD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63A1534" w14:textId="53EA61AB" w:rsidR="009036AD" w:rsidRPr="00DA4383" w:rsidRDefault="00E537CC" w:rsidP="00DA4383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9036AD" w:rsidRPr="00DA43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236" w:type="dxa"/>
            <w:vAlign w:val="bottom"/>
          </w:tcPr>
          <w:p w14:paraId="1D4C2E0E" w14:textId="77777777" w:rsidR="009036AD" w:rsidRPr="009036AD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8F917A" w14:textId="5E768C5A" w:rsidR="009036AD" w:rsidRPr="00DA4383" w:rsidRDefault="00E537CC" w:rsidP="00DA4383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036AD" w:rsidRPr="00DA43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716</w:t>
            </w:r>
            <w:r w:rsidR="009036AD" w:rsidRPr="00DA43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</w:tr>
      <w:tr w:rsidR="009036AD" w:rsidRPr="005E210C" w14:paraId="0F602964" w14:textId="77777777" w:rsidTr="002E63A1">
        <w:trPr>
          <w:trHeight w:val="337"/>
        </w:trPr>
        <w:tc>
          <w:tcPr>
            <w:tcW w:w="3420" w:type="dxa"/>
          </w:tcPr>
          <w:p w14:paraId="082E4EA0" w14:textId="090F753C" w:rsidR="009036AD" w:rsidRPr="005E210C" w:rsidRDefault="009036AD" w:rsidP="009036AD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10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7" w:type="dxa"/>
          </w:tcPr>
          <w:p w14:paraId="6CBECD9F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738AFC2E" w14:textId="4BA3E644" w:rsidR="009036AD" w:rsidRPr="005E210C" w:rsidRDefault="009036AD" w:rsidP="009036AD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vAlign w:val="bottom"/>
          </w:tcPr>
          <w:p w14:paraId="35F9696C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C4E1FB0" w14:textId="02DAB868" w:rsidR="009036AD" w:rsidRPr="00DA4383" w:rsidRDefault="00E537CC" w:rsidP="00DA4383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236" w:type="dxa"/>
          </w:tcPr>
          <w:p w14:paraId="1C227968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19855C8" w14:textId="2B1A20EF" w:rsidR="009036AD" w:rsidRPr="005E210C" w:rsidRDefault="009036AD" w:rsidP="009036AD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vAlign w:val="bottom"/>
          </w:tcPr>
          <w:p w14:paraId="7C1FD309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6BF00A5C" w14:textId="27470CD5" w:rsidR="009036AD" w:rsidRPr="00DA4383" w:rsidRDefault="00E537CC" w:rsidP="00DA4383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236" w:type="dxa"/>
            <w:vAlign w:val="bottom"/>
          </w:tcPr>
          <w:p w14:paraId="72CA62A1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5936BA64" w14:textId="442283F8" w:rsidR="009036AD" w:rsidRPr="00DA4383" w:rsidRDefault="00E537CC" w:rsidP="00DA4383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236" w:type="dxa"/>
            <w:vAlign w:val="bottom"/>
          </w:tcPr>
          <w:p w14:paraId="23996A91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4F9A0727" w14:textId="50BAA12B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63115223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A88E2EE" w14:textId="0C8E2826" w:rsidR="009036AD" w:rsidRPr="00DA4383" w:rsidRDefault="00E537CC" w:rsidP="00DA4383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9036AD" w:rsidRPr="00DA43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36" w:type="dxa"/>
            <w:vAlign w:val="bottom"/>
          </w:tcPr>
          <w:p w14:paraId="6076929C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E355D2" w14:textId="71425E38" w:rsidR="009036AD" w:rsidRPr="00DA4383" w:rsidRDefault="00E537CC" w:rsidP="00DA4383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9036AD" w:rsidRPr="00DA43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</w:tr>
      <w:tr w:rsidR="009036AD" w:rsidRPr="005E210C" w14:paraId="0751470C" w14:textId="77777777" w:rsidTr="00CC6470">
        <w:trPr>
          <w:trHeight w:val="337"/>
        </w:trPr>
        <w:tc>
          <w:tcPr>
            <w:tcW w:w="3420" w:type="dxa"/>
          </w:tcPr>
          <w:p w14:paraId="4D995D48" w14:textId="31112709" w:rsidR="009036AD" w:rsidRPr="005E210C" w:rsidRDefault="009036AD" w:rsidP="009036AD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10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87" w:type="dxa"/>
          </w:tcPr>
          <w:p w14:paraId="1E661000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0F9C6C79" w14:textId="63BFEBCA" w:rsidR="009036AD" w:rsidRPr="005E210C" w:rsidRDefault="009036AD" w:rsidP="009036AD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vAlign w:val="bottom"/>
          </w:tcPr>
          <w:p w14:paraId="7EFA2536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D727EDA" w14:textId="599012B0" w:rsidR="009036AD" w:rsidRPr="00DA4383" w:rsidRDefault="00E537CC" w:rsidP="00DA4383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036AD" w:rsidRPr="00DA43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236" w:type="dxa"/>
            <w:vAlign w:val="bottom"/>
          </w:tcPr>
          <w:p w14:paraId="0C796351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7E3C00B" w14:textId="7158F864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vAlign w:val="bottom"/>
          </w:tcPr>
          <w:p w14:paraId="674B2083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482B3C79" w14:textId="4D342A5E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BBC39A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674BB605" w14:textId="68C31BB8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E92DE2B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4361F73B" w14:textId="6F167F88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20566395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D371A1B" w14:textId="207AEA8A" w:rsidR="009036AD" w:rsidRPr="005E210C" w:rsidRDefault="009036AD" w:rsidP="00DA438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5F14285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91B173" w14:textId="2CD3B386" w:rsidR="009036AD" w:rsidRPr="005E210C" w:rsidRDefault="009036AD" w:rsidP="00DA438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036AD" w:rsidRPr="005E210C" w14:paraId="740E2FB3" w14:textId="77777777" w:rsidTr="00AC472D">
        <w:trPr>
          <w:trHeight w:val="337"/>
        </w:trPr>
        <w:tc>
          <w:tcPr>
            <w:tcW w:w="3420" w:type="dxa"/>
          </w:tcPr>
          <w:p w14:paraId="4E546C58" w14:textId="1F640CA1" w:rsidR="009036AD" w:rsidRPr="005E210C" w:rsidRDefault="009036AD" w:rsidP="009036AD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10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87" w:type="dxa"/>
          </w:tcPr>
          <w:p w14:paraId="44D91366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7CD425D" w14:textId="51C16A00" w:rsidR="009036AD" w:rsidRPr="005E210C" w:rsidRDefault="009036AD" w:rsidP="009036AD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vAlign w:val="bottom"/>
          </w:tcPr>
          <w:p w14:paraId="3877ADD2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254286E" w14:textId="5F7CD285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19FE751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E79E2B7" w14:textId="2276F18A" w:rsidR="009036AD" w:rsidRPr="005E210C" w:rsidRDefault="009036AD" w:rsidP="004909C6">
            <w:pPr>
              <w:pStyle w:val="acctfourfigures"/>
              <w:tabs>
                <w:tab w:val="clear" w:pos="765"/>
                <w:tab w:val="left" w:pos="778"/>
                <w:tab w:val="left" w:pos="841"/>
              </w:tabs>
              <w:spacing w:after="100" w:afterAutospacing="1" w:line="240" w:lineRule="atLeast"/>
              <w:ind w:left="-126" w:right="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074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5" w:type="dxa"/>
            <w:vAlign w:val="bottom"/>
          </w:tcPr>
          <w:p w14:paraId="24FB93F2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267825B" w14:textId="440FF9C0" w:rsidR="009036AD" w:rsidRPr="005E210C" w:rsidRDefault="009036AD" w:rsidP="00DA438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800B5ED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E5008E9" w14:textId="1504AABD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F7294E2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9C66B75" w14:textId="221AEA00" w:rsidR="009036AD" w:rsidRPr="005E210C" w:rsidRDefault="009036AD" w:rsidP="00DA438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2" w:type="dxa"/>
          </w:tcPr>
          <w:p w14:paraId="2C153AAD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578CA27" w14:textId="1D86D3F8" w:rsidR="009036AD" w:rsidRPr="005E210C" w:rsidRDefault="009036AD" w:rsidP="00DA438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5F002B3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A46046" w14:textId="0B76A6C5" w:rsidR="009036AD" w:rsidRPr="005E210C" w:rsidRDefault="009036AD" w:rsidP="00DA438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036AD" w:rsidRPr="005E210C" w14:paraId="5605FA60" w14:textId="77777777" w:rsidTr="00AC472D">
        <w:trPr>
          <w:trHeight w:val="337"/>
        </w:trPr>
        <w:tc>
          <w:tcPr>
            <w:tcW w:w="3420" w:type="dxa"/>
          </w:tcPr>
          <w:p w14:paraId="4CA0B6E0" w14:textId="0CBADD1F" w:rsidR="009036AD" w:rsidRPr="005E210C" w:rsidRDefault="009036AD" w:rsidP="009036A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1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21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87" w:type="dxa"/>
          </w:tcPr>
          <w:p w14:paraId="4C9488FD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7958350A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47F7A663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02B6F138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50AF3C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55F6BFD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08BE9591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127C8830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 w:hanging="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E8148DE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50D545AA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0DE5C82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0D8FA139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left" w:pos="632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5A28D1CF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B05E4B0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C2322C1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AF938D4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36AD" w:rsidRPr="005E210C" w14:paraId="295B60EF" w14:textId="77777777" w:rsidTr="00FB12EB">
        <w:trPr>
          <w:trHeight w:val="348"/>
        </w:trPr>
        <w:tc>
          <w:tcPr>
            <w:tcW w:w="3420" w:type="dxa"/>
          </w:tcPr>
          <w:p w14:paraId="7423FEE7" w14:textId="332F4489" w:rsidR="009036AD" w:rsidRPr="005E210C" w:rsidRDefault="009036AD" w:rsidP="009036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1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5E21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E21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487" w:type="dxa"/>
          </w:tcPr>
          <w:p w14:paraId="2123B9C5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23F6E865" w14:textId="5C9186CC" w:rsidR="009036AD" w:rsidRPr="00E86F64" w:rsidRDefault="00E537CC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</w:t>
            </w:r>
            <w:r w:rsidR="009036AD" w:rsidRPr="005E21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934</w:t>
            </w:r>
          </w:p>
        </w:tc>
        <w:tc>
          <w:tcPr>
            <w:tcW w:w="256" w:type="dxa"/>
            <w:vAlign w:val="bottom"/>
          </w:tcPr>
          <w:p w14:paraId="523E2390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4E71FFC" w14:textId="063C2A0C" w:rsidR="009036AD" w:rsidRPr="00E86F64" w:rsidRDefault="00E537CC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471</w:t>
            </w:r>
            <w:r w:rsidR="009036AD" w:rsidRPr="005E21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047</w:t>
            </w:r>
          </w:p>
        </w:tc>
        <w:tc>
          <w:tcPr>
            <w:tcW w:w="236" w:type="dxa"/>
          </w:tcPr>
          <w:p w14:paraId="21C2C3C4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7DCF90A" w14:textId="6EA753FE" w:rsidR="009036AD" w:rsidRPr="005E210C" w:rsidRDefault="00E537CC" w:rsidP="00BB1536">
            <w:pPr>
              <w:pStyle w:val="acctfourfigures"/>
              <w:tabs>
                <w:tab w:val="clear" w:pos="765"/>
                <w:tab w:val="left" w:pos="769"/>
              </w:tabs>
              <w:spacing w:after="100" w:afterAutospacing="1" w:line="240" w:lineRule="atLeast"/>
              <w:ind w:left="-126" w:right="1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</w:t>
            </w:r>
            <w:r w:rsidR="009036AD" w:rsidRPr="005E21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540</w:t>
            </w:r>
          </w:p>
        </w:tc>
        <w:tc>
          <w:tcPr>
            <w:tcW w:w="275" w:type="dxa"/>
            <w:vAlign w:val="bottom"/>
          </w:tcPr>
          <w:p w14:paraId="034ACF60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68024813" w14:textId="2581666B" w:rsidR="009036AD" w:rsidRPr="00E86F64" w:rsidRDefault="00E537CC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  <w:r w:rsidR="009036AD" w:rsidRPr="005E21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943</w:t>
            </w:r>
          </w:p>
        </w:tc>
        <w:tc>
          <w:tcPr>
            <w:tcW w:w="236" w:type="dxa"/>
            <w:vAlign w:val="bottom"/>
          </w:tcPr>
          <w:p w14:paraId="3A93F592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5940A566" w14:textId="3B988B47" w:rsidR="009036AD" w:rsidRPr="005E210C" w:rsidRDefault="00E537CC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 w:rsidR="009036AD" w:rsidRPr="005E21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057</w:t>
            </w:r>
          </w:p>
        </w:tc>
        <w:tc>
          <w:tcPr>
            <w:tcW w:w="236" w:type="dxa"/>
            <w:vAlign w:val="bottom"/>
          </w:tcPr>
          <w:p w14:paraId="20161F36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0BB81657" w14:textId="3E59F364" w:rsidR="009036AD" w:rsidRPr="005E210C" w:rsidRDefault="00E537CC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587</w:t>
            </w:r>
            <w:r w:rsidR="009036AD" w:rsidRPr="005E21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454</w:t>
            </w:r>
          </w:p>
        </w:tc>
        <w:tc>
          <w:tcPr>
            <w:tcW w:w="272" w:type="dxa"/>
          </w:tcPr>
          <w:p w14:paraId="303DB22B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49E8D5B1" w14:textId="64B5606B" w:rsidR="009036AD" w:rsidRPr="005E210C" w:rsidRDefault="00E537CC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="009036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527</w:t>
            </w:r>
          </w:p>
        </w:tc>
        <w:tc>
          <w:tcPr>
            <w:tcW w:w="236" w:type="dxa"/>
            <w:vAlign w:val="bottom"/>
          </w:tcPr>
          <w:p w14:paraId="045AB861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76002E2" w14:textId="3D740964" w:rsidR="009036AD" w:rsidRPr="00E86F64" w:rsidRDefault="00E537CC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036AD" w:rsidRPr="005E21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682</w:t>
            </w:r>
            <w:r w:rsidR="009036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502</w:t>
            </w:r>
          </w:p>
        </w:tc>
      </w:tr>
      <w:tr w:rsidR="009036AD" w:rsidRPr="005E210C" w14:paraId="5325E31F" w14:textId="77777777" w:rsidTr="002E63A1">
        <w:trPr>
          <w:trHeight w:val="337"/>
        </w:trPr>
        <w:tc>
          <w:tcPr>
            <w:tcW w:w="3420" w:type="dxa"/>
          </w:tcPr>
          <w:p w14:paraId="42D05D7E" w14:textId="6A59534D" w:rsidR="009036AD" w:rsidRPr="005E210C" w:rsidRDefault="009036AD" w:rsidP="009036A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10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7" w:type="dxa"/>
          </w:tcPr>
          <w:p w14:paraId="2B177B2D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E9F81EA" w14:textId="262EC01C" w:rsidR="009036AD" w:rsidRPr="005E210C" w:rsidRDefault="00AF39E4" w:rsidP="009036AD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vAlign w:val="bottom"/>
          </w:tcPr>
          <w:p w14:paraId="5847D15D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637B114" w14:textId="526AF420" w:rsidR="009036AD" w:rsidRPr="005E210C" w:rsidRDefault="00AF39E4" w:rsidP="00DB7CA1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191335E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A6C7497" w14:textId="6C244305" w:rsidR="009036AD" w:rsidRPr="005E210C" w:rsidRDefault="00AF39E4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vAlign w:val="bottom"/>
          </w:tcPr>
          <w:p w14:paraId="1DC19DB9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27CC8605" w14:textId="60239A1E" w:rsidR="009036AD" w:rsidRPr="00DA4383" w:rsidRDefault="00E537CC" w:rsidP="00DA4383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F39E4" w:rsidRPr="00DA43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36" w:type="dxa"/>
            <w:vAlign w:val="bottom"/>
          </w:tcPr>
          <w:p w14:paraId="6C3E300D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28C65271" w14:textId="4FC0AE54" w:rsidR="009036AD" w:rsidRPr="00DA4383" w:rsidRDefault="00E537CC" w:rsidP="00DA4383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36" w:type="dxa"/>
            <w:vAlign w:val="bottom"/>
          </w:tcPr>
          <w:p w14:paraId="5B558C4B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7BF411E1" w14:textId="22DA2861" w:rsidR="009036AD" w:rsidRPr="005E210C" w:rsidRDefault="00AF39E4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5D5ECF82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94BA84A" w14:textId="6AB6C2BA" w:rsidR="009036AD" w:rsidRPr="00DA4383" w:rsidRDefault="00E537CC" w:rsidP="00DA4383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F39E4" w:rsidRPr="00DA43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36" w:type="dxa"/>
            <w:vAlign w:val="bottom"/>
          </w:tcPr>
          <w:p w14:paraId="0683CE3E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98BCC36" w14:textId="274AB164" w:rsidR="009036AD" w:rsidRPr="00DA4383" w:rsidRDefault="00E537CC" w:rsidP="00DA4383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F39E4" w:rsidRPr="00DA43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</w:tr>
      <w:tr w:rsidR="009036AD" w:rsidRPr="005E210C" w14:paraId="7C66D6B8" w14:textId="77777777" w:rsidTr="002E63A1">
        <w:trPr>
          <w:trHeight w:val="337"/>
        </w:trPr>
        <w:tc>
          <w:tcPr>
            <w:tcW w:w="3420" w:type="dxa"/>
          </w:tcPr>
          <w:p w14:paraId="6F86FC3E" w14:textId="72315313" w:rsidR="009036AD" w:rsidRPr="005E210C" w:rsidRDefault="009036AD" w:rsidP="009036A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E210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87" w:type="dxa"/>
          </w:tcPr>
          <w:p w14:paraId="47DEA6AE" w14:textId="27B97532" w:rsidR="009036AD" w:rsidRPr="005E210C" w:rsidRDefault="009036AD" w:rsidP="009036A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887CA84" w14:textId="6A8CA8DE" w:rsidR="009036AD" w:rsidRPr="005E210C" w:rsidRDefault="00AF39E4" w:rsidP="009036AD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vAlign w:val="bottom"/>
          </w:tcPr>
          <w:p w14:paraId="7C70E452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1F40ABD" w14:textId="2CFABBDE" w:rsidR="009036AD" w:rsidRPr="00DA4383" w:rsidRDefault="00E537CC" w:rsidP="00DA4383">
            <w:pPr>
              <w:pStyle w:val="ListParagraph"/>
              <w:spacing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F39E4" w:rsidRPr="00DA43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236" w:type="dxa"/>
            <w:vAlign w:val="bottom"/>
          </w:tcPr>
          <w:p w14:paraId="5A4CAC55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A7C1125" w14:textId="1EBCAE8B" w:rsidR="009036AD" w:rsidRPr="00BB1536" w:rsidRDefault="00E537CC" w:rsidP="00BB1536">
            <w:pPr>
              <w:pStyle w:val="acctfourfigures"/>
              <w:tabs>
                <w:tab w:val="clear" w:pos="765"/>
                <w:tab w:val="left" w:pos="769"/>
              </w:tabs>
              <w:spacing w:after="100" w:afterAutospacing="1" w:line="240" w:lineRule="atLeast"/>
              <w:ind w:left="-126" w:right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1536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AF39E4" w:rsidRPr="00BB153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B1536">
              <w:rPr>
                <w:rFonts w:ascii="Angsana New" w:hAnsi="Angsana New"/>
                <w:sz w:val="30"/>
                <w:szCs w:val="30"/>
                <w:lang w:val="en-US"/>
              </w:rPr>
              <w:t>625</w:t>
            </w:r>
          </w:p>
        </w:tc>
        <w:tc>
          <w:tcPr>
            <w:tcW w:w="275" w:type="dxa"/>
            <w:vAlign w:val="bottom"/>
          </w:tcPr>
          <w:p w14:paraId="14AA913C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6E9267A3" w14:textId="6C557162" w:rsidR="009036AD" w:rsidRPr="005E210C" w:rsidRDefault="00AF39E4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19EC4F1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42F5F43E" w14:textId="16DA2BF5" w:rsidR="009036AD" w:rsidRPr="005E210C" w:rsidRDefault="00AF39E4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A7CC2F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70510E53" w14:textId="264BC697" w:rsidR="009036AD" w:rsidRPr="005E210C" w:rsidRDefault="00AF39E4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709F6BAD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EF2D0D9" w14:textId="7EC49360" w:rsidR="009036AD" w:rsidRPr="005E210C" w:rsidRDefault="00AF39E4" w:rsidP="00DA438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442D832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6CB4F5" w14:textId="5876D9B6" w:rsidR="009036AD" w:rsidRPr="005E210C" w:rsidRDefault="00AF39E4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892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036AD" w:rsidRPr="005E210C" w14:paraId="7F6BFDA6" w14:textId="77777777" w:rsidTr="002E63A1">
        <w:trPr>
          <w:trHeight w:val="337"/>
        </w:trPr>
        <w:tc>
          <w:tcPr>
            <w:tcW w:w="3420" w:type="dxa"/>
          </w:tcPr>
          <w:p w14:paraId="56D41E25" w14:textId="165E7FC5" w:rsidR="009036AD" w:rsidRPr="005E210C" w:rsidRDefault="009036AD" w:rsidP="009036A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10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87" w:type="dxa"/>
          </w:tcPr>
          <w:p w14:paraId="229547D6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3F1A0C7" w14:textId="31373D6B" w:rsidR="009036AD" w:rsidRPr="005E210C" w:rsidRDefault="00AF39E4" w:rsidP="009036AD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vAlign w:val="bottom"/>
          </w:tcPr>
          <w:p w14:paraId="77B1C96E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A898AAD" w14:textId="3981AAA9" w:rsidR="009036AD" w:rsidRPr="005E210C" w:rsidRDefault="00AF39E4" w:rsidP="00DB7CA1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9A09A9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57140C7" w14:textId="51B9B17C" w:rsidR="009036AD" w:rsidRPr="005E210C" w:rsidRDefault="00AF39E4" w:rsidP="00DB7CA1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14CF0ED4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66788A4B" w14:textId="24EBB936" w:rsidR="009036AD" w:rsidRPr="005E210C" w:rsidRDefault="00AF39E4" w:rsidP="00DB7CA1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5E50B0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724A49EC" w14:textId="059F810E" w:rsidR="009036AD" w:rsidRPr="005E210C" w:rsidRDefault="00AF39E4" w:rsidP="00DA438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702E8B5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35A638E7" w14:textId="0945BCC6" w:rsidR="009036AD" w:rsidRPr="005E210C" w:rsidRDefault="00AF39E4" w:rsidP="00DA438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2" w:type="dxa"/>
          </w:tcPr>
          <w:p w14:paraId="44E1C4E4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44B49E7" w14:textId="1C994CBA" w:rsidR="009036AD" w:rsidRPr="005E210C" w:rsidRDefault="00AF39E4" w:rsidP="00DB7CA1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75EEC0C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F926CFE" w14:textId="2B0D1617" w:rsidR="009036AD" w:rsidRPr="005E210C" w:rsidRDefault="00AF39E4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036AD" w:rsidRPr="005E210C" w14:paraId="082F71A7" w14:textId="77777777" w:rsidTr="002E63A1">
        <w:trPr>
          <w:trHeight w:val="348"/>
        </w:trPr>
        <w:tc>
          <w:tcPr>
            <w:tcW w:w="3420" w:type="dxa"/>
          </w:tcPr>
          <w:p w14:paraId="5CCE7083" w14:textId="36FDE930" w:rsidR="009036AD" w:rsidRPr="005E210C" w:rsidRDefault="009036AD" w:rsidP="009036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1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21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487" w:type="dxa"/>
          </w:tcPr>
          <w:p w14:paraId="67387437" w14:textId="77777777" w:rsidR="009036AD" w:rsidRPr="005E210C" w:rsidRDefault="009036AD" w:rsidP="009036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F3FCE" w14:textId="208CCD51" w:rsidR="009036AD" w:rsidRPr="005E210C" w:rsidRDefault="00E537CC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189</w:t>
            </w:r>
            <w:r w:rsidR="00AF39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256" w:type="dxa"/>
            <w:vAlign w:val="bottom"/>
          </w:tcPr>
          <w:p w14:paraId="21FFC975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05EA6" w14:textId="18F5F60C" w:rsidR="009036AD" w:rsidRPr="005E210C" w:rsidRDefault="00E537CC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479</w:t>
            </w:r>
            <w:r w:rsidR="00AF39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827</w:t>
            </w:r>
          </w:p>
        </w:tc>
        <w:tc>
          <w:tcPr>
            <w:tcW w:w="236" w:type="dxa"/>
          </w:tcPr>
          <w:p w14:paraId="769BFBA4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1ADCD" w14:textId="23F52205" w:rsidR="009036AD" w:rsidRPr="005E210C" w:rsidRDefault="00E537CC" w:rsidP="00DB7CA1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</w:t>
            </w:r>
            <w:r w:rsidR="00AF39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</w:t>
            </w:r>
          </w:p>
        </w:tc>
        <w:tc>
          <w:tcPr>
            <w:tcW w:w="275" w:type="dxa"/>
            <w:vAlign w:val="bottom"/>
          </w:tcPr>
          <w:p w14:paraId="1645689E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B3263" w14:textId="65DF5ACF" w:rsidR="009036AD" w:rsidRPr="005E210C" w:rsidRDefault="00E537CC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</w:t>
            </w:r>
            <w:r w:rsidR="00AF39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373</w:t>
            </w:r>
          </w:p>
        </w:tc>
        <w:tc>
          <w:tcPr>
            <w:tcW w:w="236" w:type="dxa"/>
            <w:vAlign w:val="bottom"/>
          </w:tcPr>
          <w:p w14:paraId="3158FAA0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38CF0" w14:textId="28816A4C" w:rsidR="009036AD" w:rsidRPr="005E210C" w:rsidRDefault="00E537CC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 w:rsidR="00AF39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</w:t>
            </w:r>
          </w:p>
        </w:tc>
        <w:tc>
          <w:tcPr>
            <w:tcW w:w="236" w:type="dxa"/>
            <w:vAlign w:val="bottom"/>
          </w:tcPr>
          <w:p w14:paraId="6092B198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76B40F53" w14:textId="534BA6C8" w:rsidR="009036AD" w:rsidRPr="005E210C" w:rsidRDefault="00E537CC" w:rsidP="009036AD">
            <w:pPr>
              <w:pStyle w:val="acctfourfigures"/>
              <w:tabs>
                <w:tab w:val="clear" w:pos="765"/>
                <w:tab w:val="left" w:pos="780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529</w:t>
            </w:r>
            <w:r w:rsidR="00AF39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</w:t>
            </w:r>
          </w:p>
        </w:tc>
        <w:tc>
          <w:tcPr>
            <w:tcW w:w="272" w:type="dxa"/>
          </w:tcPr>
          <w:p w14:paraId="74BCCDB3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C3142" w14:textId="6D3DEBC8" w:rsidR="009036AD" w:rsidRPr="005E210C" w:rsidRDefault="00E537CC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AF39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869</w:t>
            </w:r>
          </w:p>
        </w:tc>
        <w:tc>
          <w:tcPr>
            <w:tcW w:w="236" w:type="dxa"/>
            <w:vAlign w:val="bottom"/>
          </w:tcPr>
          <w:p w14:paraId="5C6A73BC" w14:textId="77777777" w:rsidR="009036AD" w:rsidRPr="005E210C" w:rsidRDefault="009036AD" w:rsidP="009036A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6ED6D" w14:textId="2563CAC7" w:rsidR="009036AD" w:rsidRPr="005E210C" w:rsidRDefault="00E537CC" w:rsidP="009036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F39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624</w:t>
            </w:r>
            <w:r w:rsidR="00AF39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554</w:t>
            </w:r>
          </w:p>
        </w:tc>
      </w:tr>
    </w:tbl>
    <w:p w14:paraId="741D8744" w14:textId="66D8D080" w:rsidR="00A20EB2" w:rsidRPr="00AE64E3" w:rsidRDefault="00A20EB2">
      <w:pPr>
        <w:rPr>
          <w:rFonts w:asciiTheme="majorBidi" w:hAnsiTheme="majorBidi" w:cstheme="majorBidi"/>
          <w:sz w:val="30"/>
          <w:szCs w:val="30"/>
        </w:rPr>
      </w:pPr>
    </w:p>
    <w:p w14:paraId="7B40C67A" w14:textId="77777777" w:rsidR="00A20EB2" w:rsidRPr="005E210C" w:rsidRDefault="00A20EB2">
      <w:pPr>
        <w:spacing w:line="240" w:lineRule="auto"/>
        <w:rPr>
          <w:sz w:val="30"/>
          <w:szCs w:val="30"/>
          <w:cs/>
        </w:rPr>
      </w:pPr>
      <w:r w:rsidRPr="005E210C">
        <w:rPr>
          <w:sz w:val="30"/>
          <w:szCs w:val="30"/>
        </w:rPr>
        <w:br w:type="page"/>
      </w:r>
    </w:p>
    <w:tbl>
      <w:tblPr>
        <w:tblW w:w="1466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420"/>
        <w:gridCol w:w="540"/>
        <w:gridCol w:w="1084"/>
        <w:gridCol w:w="256"/>
        <w:gridCol w:w="14"/>
        <w:gridCol w:w="1083"/>
        <w:gridCol w:w="236"/>
        <w:gridCol w:w="1114"/>
        <w:gridCol w:w="275"/>
        <w:gridCol w:w="1078"/>
        <w:gridCol w:w="236"/>
        <w:gridCol w:w="1265"/>
        <w:gridCol w:w="12"/>
        <w:gridCol w:w="224"/>
        <w:gridCol w:w="12"/>
        <w:gridCol w:w="1173"/>
        <w:gridCol w:w="12"/>
        <w:gridCol w:w="260"/>
        <w:gridCol w:w="12"/>
        <w:gridCol w:w="1104"/>
        <w:gridCol w:w="236"/>
        <w:gridCol w:w="1023"/>
      </w:tblGrid>
      <w:tr w:rsidR="007F1ED1" w:rsidRPr="00AF0227" w14:paraId="5B58275E" w14:textId="77777777" w:rsidTr="00F13575">
        <w:trPr>
          <w:trHeight w:val="270"/>
        </w:trPr>
        <w:tc>
          <w:tcPr>
            <w:tcW w:w="3420" w:type="dxa"/>
          </w:tcPr>
          <w:p w14:paraId="59D1D116" w14:textId="77777777" w:rsidR="007F1ED1" w:rsidRPr="00AF0227" w:rsidRDefault="007F1ED1" w:rsidP="00BB507B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614F1D9F" w14:textId="77777777" w:rsidR="007F1ED1" w:rsidRPr="00AF0227" w:rsidRDefault="007F1ED1" w:rsidP="00BB507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09" w:type="dxa"/>
            <w:gridSpan w:val="20"/>
          </w:tcPr>
          <w:p w14:paraId="3330346E" w14:textId="77777777" w:rsidR="007F1ED1" w:rsidRPr="00AF0227" w:rsidRDefault="007F1ED1" w:rsidP="00BB507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1ED1" w:rsidRPr="00AF0227" w14:paraId="17FDBEB3" w14:textId="77777777" w:rsidTr="00F13575">
        <w:trPr>
          <w:trHeight w:val="1101"/>
        </w:trPr>
        <w:tc>
          <w:tcPr>
            <w:tcW w:w="3420" w:type="dxa"/>
          </w:tcPr>
          <w:p w14:paraId="5FEB1EF5" w14:textId="77777777" w:rsidR="007F1ED1" w:rsidRPr="00AF0227" w:rsidRDefault="007F1ED1" w:rsidP="00BB507B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5A0F86BA" w14:textId="77777777" w:rsidR="007F1ED1" w:rsidRPr="00AF0227" w:rsidRDefault="007F1ED1" w:rsidP="00BB507B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20B072BA" w14:textId="77777777" w:rsidR="007F1ED1" w:rsidRPr="00AF0227" w:rsidRDefault="007F1ED1" w:rsidP="00BB507B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56" w:type="dxa"/>
            <w:vAlign w:val="bottom"/>
          </w:tcPr>
          <w:p w14:paraId="2C2E054A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C8DB8CD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bottom"/>
          </w:tcPr>
          <w:p w14:paraId="63F79744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C730337" w14:textId="77777777" w:rsidR="007F1ED1" w:rsidRPr="00AF0227" w:rsidRDefault="007F1ED1" w:rsidP="00BB507B">
            <w:pPr>
              <w:spacing w:line="240" w:lineRule="auto"/>
              <w:ind w:left="-75" w:right="-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5" w:type="dxa"/>
            <w:vAlign w:val="bottom"/>
          </w:tcPr>
          <w:p w14:paraId="534F23F4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E2332B7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vAlign w:val="bottom"/>
          </w:tcPr>
          <w:p w14:paraId="475D5F9C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429C84C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  <w:p w14:paraId="31F609A4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236" w:type="dxa"/>
            <w:gridSpan w:val="2"/>
            <w:vAlign w:val="bottom"/>
          </w:tcPr>
          <w:p w14:paraId="46DC9FFC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18F2645C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2" w:type="dxa"/>
            <w:gridSpan w:val="2"/>
          </w:tcPr>
          <w:p w14:paraId="2600E0C9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ABC3DD0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AF0227">
              <w:rPr>
                <w:rFonts w:ascii="Angsana New" w:hAnsi="Angsana New"/>
                <w:sz w:val="28"/>
                <w:szCs w:val="28"/>
                <w:cs/>
              </w:rPr>
              <w:br/>
              <w:t>ระหว่างก่อสร้าง</w:t>
            </w:r>
          </w:p>
        </w:tc>
        <w:tc>
          <w:tcPr>
            <w:tcW w:w="236" w:type="dxa"/>
            <w:vAlign w:val="bottom"/>
          </w:tcPr>
          <w:p w14:paraId="729C1047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8296B14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F1ED1" w:rsidRPr="00AF0227" w14:paraId="2BB76216" w14:textId="77777777" w:rsidTr="00F13575">
        <w:trPr>
          <w:trHeight w:val="403"/>
        </w:trPr>
        <w:tc>
          <w:tcPr>
            <w:tcW w:w="3420" w:type="dxa"/>
          </w:tcPr>
          <w:p w14:paraId="7C89AA19" w14:textId="77777777" w:rsidR="007F1ED1" w:rsidRPr="00AF0227" w:rsidRDefault="007F1ED1" w:rsidP="00BB507B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484F6F74" w14:textId="77777777" w:rsidR="007F1ED1" w:rsidRPr="00AF0227" w:rsidRDefault="007F1ED1" w:rsidP="00BB507B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09" w:type="dxa"/>
            <w:gridSpan w:val="20"/>
            <w:vAlign w:val="bottom"/>
          </w:tcPr>
          <w:p w14:paraId="2A737E0C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F022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2175" w:rsidRPr="00AF0227" w14:paraId="6D0A8397" w14:textId="77777777" w:rsidTr="00F13575">
        <w:tc>
          <w:tcPr>
            <w:tcW w:w="3420" w:type="dxa"/>
          </w:tcPr>
          <w:p w14:paraId="667D3790" w14:textId="06AD3E27" w:rsidR="00052175" w:rsidRPr="00AF0227" w:rsidRDefault="00052175" w:rsidP="00AD51A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="00965A39" w:rsidRPr="00AF02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540" w:type="dxa"/>
          </w:tcPr>
          <w:p w14:paraId="0E8531FC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6CC97CA1" w14:textId="7A9A6E23" w:rsidR="00052175" w:rsidRPr="00AF0227" w:rsidRDefault="00052175" w:rsidP="00AD51A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8BF2D38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9367338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EEF5D3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2596841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6B018630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485D3F4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20FC81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5839191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374440F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2"/>
          </w:tcPr>
          <w:p w14:paraId="7E63F239" w14:textId="77777777" w:rsidR="00052175" w:rsidRPr="00AF0227" w:rsidRDefault="00052175" w:rsidP="00D046E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5B5081CC" w14:textId="77777777" w:rsidR="00052175" w:rsidRPr="00AF0227" w:rsidRDefault="00052175" w:rsidP="00D046E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3A904A26" w14:textId="77777777" w:rsidR="00052175" w:rsidRPr="00AF0227" w:rsidRDefault="00052175" w:rsidP="00D046E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730" w:right="-9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7961E1" w14:textId="77777777" w:rsidR="00052175" w:rsidRPr="00AF0227" w:rsidRDefault="00052175" w:rsidP="00D046E4">
            <w:pPr>
              <w:pStyle w:val="acctfourfigures"/>
              <w:tabs>
                <w:tab w:val="clear" w:pos="765"/>
                <w:tab w:val="decimal" w:pos="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7ACD8EA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21123" w:rsidRPr="00E21123" w14:paraId="301261F7" w14:textId="77777777" w:rsidTr="00612F94">
        <w:tc>
          <w:tcPr>
            <w:tcW w:w="3420" w:type="dxa"/>
          </w:tcPr>
          <w:p w14:paraId="476717FD" w14:textId="6EAEAB60" w:rsidR="00E21123" w:rsidRPr="00AF0227" w:rsidRDefault="00E21123" w:rsidP="00E2112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sz w:val="28"/>
                <w:szCs w:val="28"/>
              </w:rPr>
              <w:t>1</w:t>
            </w:r>
            <w:r w:rsidRPr="00AF022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E537CC" w:rsidRPr="00E537C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540" w:type="dxa"/>
          </w:tcPr>
          <w:p w14:paraId="486DE214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5910208C" w14:textId="2494FA00" w:rsidR="00E21123" w:rsidRPr="00E21123" w:rsidRDefault="00E21123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112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ABD7A51" w14:textId="77777777" w:rsidR="00E21123" w:rsidRPr="00E21123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320A5F00" w14:textId="71D51E7D" w:rsidR="00E21123" w:rsidRPr="00DA4383" w:rsidRDefault="00E21123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438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305</w:t>
            </w:r>
            <w:r w:rsidRPr="00DA43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858</w:t>
            </w:r>
            <w:r w:rsidRPr="00DA438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52EB5A37" w14:textId="77777777" w:rsidR="00E21123" w:rsidRPr="00E21123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9F0DA4E" w14:textId="7EA38C34" w:rsidR="00E21123" w:rsidRPr="00E21123" w:rsidRDefault="00E21123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112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  <w:r w:rsidRPr="00E2112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332</w:t>
            </w:r>
            <w:r w:rsidRPr="00E2112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5" w:type="dxa"/>
            <w:vAlign w:val="bottom"/>
          </w:tcPr>
          <w:p w14:paraId="17F3B283" w14:textId="77777777" w:rsidR="00E21123" w:rsidRPr="00E21123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7B140CB3" w14:textId="21B89299" w:rsidR="00E21123" w:rsidRPr="00E21123" w:rsidRDefault="00E21123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112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111</w:t>
            </w:r>
            <w:r w:rsidRPr="00E2112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342</w:t>
            </w:r>
            <w:r w:rsidRPr="00E2112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B38294F" w14:textId="77777777" w:rsidR="00E21123" w:rsidRPr="00E21123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4495A652" w14:textId="2B408A0C" w:rsidR="00E21123" w:rsidRPr="00E21123" w:rsidRDefault="00E21123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112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Pr="00E2112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975</w:t>
            </w:r>
            <w:r w:rsidRPr="00E2112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C1A83D6" w14:textId="77777777" w:rsidR="00E21123" w:rsidRPr="00E21123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60407FBB" w14:textId="41921C44" w:rsidR="00E21123" w:rsidRPr="00E21123" w:rsidRDefault="00E21123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112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580</w:t>
            </w:r>
            <w:r w:rsidRPr="00E2112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702</w:t>
            </w:r>
            <w:r w:rsidRPr="00E2112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2" w:type="dxa"/>
            <w:gridSpan w:val="2"/>
          </w:tcPr>
          <w:p w14:paraId="257124B8" w14:textId="77777777" w:rsidR="00E21123" w:rsidRPr="00E21123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09A5D05" w14:textId="2C34AE3D" w:rsidR="00E21123" w:rsidRPr="008E504A" w:rsidRDefault="00E21123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4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8E50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129</w:t>
            </w:r>
            <w:r w:rsidRPr="008E504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CEF48CE" w14:textId="77777777" w:rsidR="00E21123" w:rsidRPr="00E21123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42C8E552" w14:textId="1DD8D33B" w:rsidR="00E21123" w:rsidRPr="00E21123" w:rsidRDefault="00E21123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112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E2112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  <w:r w:rsidRPr="00E2112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338</w:t>
            </w:r>
            <w:r w:rsidRPr="00E2112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E21123" w:rsidRPr="00AF0227" w14:paraId="1FD93ABE" w14:textId="77777777" w:rsidTr="00F13575">
        <w:tc>
          <w:tcPr>
            <w:tcW w:w="3420" w:type="dxa"/>
          </w:tcPr>
          <w:p w14:paraId="4C451F24" w14:textId="77777777" w:rsidR="00E21123" w:rsidRPr="00AF0227" w:rsidRDefault="00E21123" w:rsidP="00E2112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40" w:type="dxa"/>
          </w:tcPr>
          <w:p w14:paraId="67D57135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12C87CD3" w14:textId="3BE19E7F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0696ED7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57CDECD2" w14:textId="1407EEE1" w:rsidR="00E21123" w:rsidRPr="00AF0227" w:rsidRDefault="00E21123" w:rsidP="00E2112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685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12030F68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A72B777" w14:textId="22446454" w:rsidR="00E21123" w:rsidRPr="00AF0227" w:rsidRDefault="00E21123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263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5" w:type="dxa"/>
            <w:vAlign w:val="bottom"/>
          </w:tcPr>
          <w:p w14:paraId="3DF509ED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7C8A9DB0" w14:textId="456D8E7B" w:rsidR="00E21123" w:rsidRPr="00AF0227" w:rsidRDefault="00E21123" w:rsidP="00E2112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015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CD06BE9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12C8B6F8" w14:textId="0941C470" w:rsidR="00E21123" w:rsidRPr="00AF0227" w:rsidRDefault="00E21123" w:rsidP="00E2112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850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91FFC2B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1B19E0AE" w14:textId="611E08BC" w:rsidR="00E21123" w:rsidRPr="00AF0227" w:rsidRDefault="00E21123" w:rsidP="00E2112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525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2" w:type="dxa"/>
            <w:gridSpan w:val="2"/>
          </w:tcPr>
          <w:p w14:paraId="4ACD2BA2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3C0FB713" w14:textId="319A567F" w:rsidR="00E21123" w:rsidRPr="008E504A" w:rsidRDefault="00E21123" w:rsidP="008E504A">
            <w:pPr>
              <w:pStyle w:val="acctfourfigures"/>
              <w:tabs>
                <w:tab w:val="clear" w:pos="765"/>
                <w:tab w:val="left" w:pos="20"/>
              </w:tabs>
              <w:spacing w:line="240" w:lineRule="atLeast"/>
              <w:ind w:left="-610" w:right="343" w:hanging="39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EF29D8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0F252A6C" w14:textId="74D520D3" w:rsidR="00E21123" w:rsidRPr="00AF0227" w:rsidRDefault="00E21123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338</w:t>
            </w: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E21123" w:rsidRPr="00AF0227" w14:paraId="732104E6" w14:textId="77777777" w:rsidTr="004A3AFC">
        <w:tc>
          <w:tcPr>
            <w:tcW w:w="3420" w:type="dxa"/>
          </w:tcPr>
          <w:p w14:paraId="48F295E0" w14:textId="77777777" w:rsidR="00E21123" w:rsidRPr="00AF0227" w:rsidRDefault="00E21123" w:rsidP="00E2112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40" w:type="dxa"/>
          </w:tcPr>
          <w:p w14:paraId="61B1E123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1D6C8972" w14:textId="72E3F1EA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7E1906F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536EF11A" w14:textId="1D972375" w:rsidR="00E21123" w:rsidRPr="00AF0227" w:rsidRDefault="00E537CC" w:rsidP="00DA4383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E21123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913</w:t>
            </w:r>
          </w:p>
        </w:tc>
        <w:tc>
          <w:tcPr>
            <w:tcW w:w="236" w:type="dxa"/>
          </w:tcPr>
          <w:p w14:paraId="6224592C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77DC7F3" w14:textId="393A02DB" w:rsidR="00E21123" w:rsidRPr="00AF0227" w:rsidRDefault="00E537CC" w:rsidP="00DA4383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E21123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360</w:t>
            </w:r>
          </w:p>
        </w:tc>
        <w:tc>
          <w:tcPr>
            <w:tcW w:w="275" w:type="dxa"/>
            <w:vAlign w:val="bottom"/>
          </w:tcPr>
          <w:p w14:paraId="1F6C7C63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1FECA3E7" w14:textId="004EE06C" w:rsidR="00E21123" w:rsidRPr="00AF0227" w:rsidRDefault="00E537CC" w:rsidP="00DA4383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</w:p>
        </w:tc>
        <w:tc>
          <w:tcPr>
            <w:tcW w:w="236" w:type="dxa"/>
            <w:vAlign w:val="bottom"/>
          </w:tcPr>
          <w:p w14:paraId="5458A8C3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684F247E" w14:textId="21974B6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F37E5F1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5E7D252B" w14:textId="0A2CB302" w:rsidR="00E21123" w:rsidRPr="00AF0227" w:rsidRDefault="00E537CC" w:rsidP="008E504A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E21123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410</w:t>
            </w:r>
          </w:p>
        </w:tc>
        <w:tc>
          <w:tcPr>
            <w:tcW w:w="272" w:type="dxa"/>
            <w:gridSpan w:val="2"/>
          </w:tcPr>
          <w:p w14:paraId="0207BB91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7DB34E16" w14:textId="5F8857D2" w:rsidR="00E21123" w:rsidRPr="008E504A" w:rsidRDefault="00E537CC" w:rsidP="00DA4383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E21123" w:rsidRPr="008E50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945</w:t>
            </w:r>
          </w:p>
        </w:tc>
        <w:tc>
          <w:tcPr>
            <w:tcW w:w="236" w:type="dxa"/>
            <w:vAlign w:val="bottom"/>
          </w:tcPr>
          <w:p w14:paraId="62C7ACD6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213E6E7A" w14:textId="653E5C62" w:rsidR="00E21123" w:rsidRPr="00AF0227" w:rsidRDefault="00E537CC" w:rsidP="00DA4383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="00E21123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784</w:t>
            </w:r>
          </w:p>
        </w:tc>
      </w:tr>
      <w:tr w:rsidR="00E21123" w:rsidRPr="00AF0227" w14:paraId="1107FC91" w14:textId="77777777" w:rsidTr="00902694">
        <w:tc>
          <w:tcPr>
            <w:tcW w:w="3420" w:type="dxa"/>
          </w:tcPr>
          <w:p w14:paraId="5BE8430C" w14:textId="3F2F9E3A" w:rsidR="00E21123" w:rsidRPr="00AF0227" w:rsidRDefault="00E21123" w:rsidP="00E2112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540" w:type="dxa"/>
          </w:tcPr>
          <w:p w14:paraId="7861194B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40144EB4" w14:textId="59D8735E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61C1DFD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FB76181" w14:textId="1B319859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9246F9A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5DA2357" w14:textId="324FFAA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vAlign w:val="bottom"/>
          </w:tcPr>
          <w:p w14:paraId="3C8A8384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8E440A9" w14:textId="29BC542F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79167D6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04971C9" w14:textId="5E99DC65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C9ED4DC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</w:tcPr>
          <w:p w14:paraId="1458AF2D" w14:textId="21FB2C65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left="-514" w:right="36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  <w:gridSpan w:val="2"/>
          </w:tcPr>
          <w:p w14:paraId="29451C81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vAlign w:val="bottom"/>
          </w:tcPr>
          <w:p w14:paraId="5B633B75" w14:textId="225C9420" w:rsidR="00E21123" w:rsidRPr="008E504A" w:rsidRDefault="00E21123" w:rsidP="00A60DF0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4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8E50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596</w:t>
            </w:r>
            <w:r w:rsidRPr="008E504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8ECD2FF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00672BCD" w14:textId="4E6452A0" w:rsidR="00E21123" w:rsidRPr="00AF0227" w:rsidRDefault="00E21123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596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E21123" w:rsidRPr="00AF0227" w14:paraId="3F5870DC" w14:textId="77777777" w:rsidTr="00E21123">
        <w:tc>
          <w:tcPr>
            <w:tcW w:w="3420" w:type="dxa"/>
          </w:tcPr>
          <w:p w14:paraId="46E37F66" w14:textId="6CC3F394" w:rsidR="00E21123" w:rsidRPr="00AF0227" w:rsidRDefault="00E21123" w:rsidP="00E21123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  <w:p w14:paraId="488D7C3D" w14:textId="6EC052F5" w:rsidR="00E21123" w:rsidRPr="00AF0227" w:rsidRDefault="00E21123" w:rsidP="00E21123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40" w:type="dxa"/>
          </w:tcPr>
          <w:p w14:paraId="095E7F7E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76E41828" w14:textId="6F2B3549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77FBB3B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6A3E9448" w14:textId="6539735D" w:rsidR="00E21123" w:rsidRPr="00AF0227" w:rsidRDefault="00E21123" w:rsidP="00E2112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324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630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DCB83CA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38BE355" w14:textId="3D7FF862" w:rsidR="00E21123" w:rsidRPr="00AF0227" w:rsidRDefault="00E21123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209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235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5" w:type="dxa"/>
            <w:vAlign w:val="bottom"/>
          </w:tcPr>
          <w:p w14:paraId="289CEC9A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272D96AE" w14:textId="4D04F3A7" w:rsidR="00E21123" w:rsidRPr="00AF0227" w:rsidRDefault="00E21123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115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201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AFA56AC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10DBC693" w14:textId="78E4CD85" w:rsidR="00E21123" w:rsidRPr="00AF0227" w:rsidRDefault="00E21123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46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825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5A5DB0D2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7D131AF1" w14:textId="0BF00B07" w:rsidR="00E21123" w:rsidRPr="00AF0227" w:rsidRDefault="00E21123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580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817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2" w:type="dxa"/>
            <w:gridSpan w:val="2"/>
          </w:tcPr>
          <w:p w14:paraId="60FD857C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78F6E2A6" w14:textId="48461BEB" w:rsidR="00E21123" w:rsidRPr="00AF0227" w:rsidRDefault="00E21123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780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261FD21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7438BA85" w14:textId="529C6509" w:rsidR="00E21123" w:rsidRPr="00AF0227" w:rsidRDefault="00E21123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289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488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E21123" w:rsidRPr="00AF0227" w14:paraId="1401E334" w14:textId="77777777" w:rsidTr="00F13575">
        <w:tc>
          <w:tcPr>
            <w:tcW w:w="3420" w:type="dxa"/>
          </w:tcPr>
          <w:p w14:paraId="3EEE7B2B" w14:textId="77777777" w:rsidR="00E21123" w:rsidRPr="00AF0227" w:rsidRDefault="00E21123" w:rsidP="00E2112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40" w:type="dxa"/>
          </w:tcPr>
          <w:p w14:paraId="04353F02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5DF7F2E4" w14:textId="04CFBD78" w:rsidR="00E21123" w:rsidRPr="00AF0227" w:rsidRDefault="0002512A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C2DFF9B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5BB38A90" w14:textId="421CBE56" w:rsidR="00E21123" w:rsidRPr="00AF0227" w:rsidRDefault="0002512A" w:rsidP="00E2112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817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11D7AB6E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9D84AC5" w14:textId="215A7684" w:rsidR="00E21123" w:rsidRPr="00AF0227" w:rsidRDefault="0002512A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530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5" w:type="dxa"/>
            <w:vAlign w:val="bottom"/>
          </w:tcPr>
          <w:p w14:paraId="19B916B3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6CA88E2B" w14:textId="3B243BF0" w:rsidR="00E21123" w:rsidRPr="00AF0227" w:rsidRDefault="0002512A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243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962E9DB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02B22F22" w14:textId="62CC1DD5" w:rsidR="00E21123" w:rsidRPr="00AF0227" w:rsidRDefault="0002512A" w:rsidP="00E2112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660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8C6E427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512B5382" w14:textId="3CE22CE8" w:rsidR="00E21123" w:rsidRPr="00AF0227" w:rsidRDefault="00DA085F" w:rsidP="00E2112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295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2" w:type="dxa"/>
            <w:gridSpan w:val="2"/>
          </w:tcPr>
          <w:p w14:paraId="062F7A90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667D906C" w14:textId="2FF5FAE0" w:rsidR="00E21123" w:rsidRPr="00AF0227" w:rsidRDefault="00DA085F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A1A5C38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6050BA24" w14:textId="1043E616" w:rsidR="00E21123" w:rsidRPr="00AF0227" w:rsidRDefault="00DA085F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545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E21123" w:rsidRPr="00AF0227" w14:paraId="60FCDE81" w14:textId="77777777" w:rsidTr="00F13575">
        <w:tc>
          <w:tcPr>
            <w:tcW w:w="3420" w:type="dxa"/>
          </w:tcPr>
          <w:p w14:paraId="1A2B2728" w14:textId="78477E41" w:rsidR="00E21123" w:rsidRPr="00AF0227" w:rsidRDefault="00E21123" w:rsidP="00E2112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40" w:type="dxa"/>
          </w:tcPr>
          <w:p w14:paraId="0489F224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3B1B02EE" w14:textId="30A455E6" w:rsidR="00E21123" w:rsidRPr="00AF0227" w:rsidRDefault="0002512A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64C329D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043E75D3" w14:textId="4BFF5236" w:rsidR="00E21123" w:rsidRPr="00AF0227" w:rsidRDefault="0002512A" w:rsidP="0032630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B3AC963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94CBB79" w14:textId="1B8D8B1A" w:rsidR="00E21123" w:rsidRPr="00AF0227" w:rsidRDefault="0002512A" w:rsidP="00DB7CA1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vAlign w:val="bottom"/>
          </w:tcPr>
          <w:p w14:paraId="1FC0E900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46B768E3" w14:textId="48C0727D" w:rsidR="00E21123" w:rsidRPr="00DB7CA1" w:rsidRDefault="0002512A" w:rsidP="00DB7CA1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C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3F95AC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735DACB7" w14:textId="282F2FBA" w:rsidR="00E21123" w:rsidRPr="00AF0227" w:rsidRDefault="00E537CC" w:rsidP="00DA4383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236" w:type="dxa"/>
            <w:gridSpan w:val="2"/>
            <w:vAlign w:val="bottom"/>
          </w:tcPr>
          <w:p w14:paraId="6BB7E263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0874DE30" w14:textId="2ABF9378" w:rsidR="00E21123" w:rsidRPr="00AF0227" w:rsidRDefault="00E537CC" w:rsidP="00DA4383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="00DA08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279</w:t>
            </w:r>
          </w:p>
        </w:tc>
        <w:tc>
          <w:tcPr>
            <w:tcW w:w="272" w:type="dxa"/>
            <w:gridSpan w:val="2"/>
          </w:tcPr>
          <w:p w14:paraId="067C9269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740977BF" w14:textId="0AA638F2" w:rsidR="00E21123" w:rsidRPr="00DB7CA1" w:rsidRDefault="00DA085F" w:rsidP="00DB7CA1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C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A43BDAB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03D01687" w14:textId="310677DE" w:rsidR="00E21123" w:rsidRPr="00AF0227" w:rsidRDefault="00E537CC" w:rsidP="00DA4383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="00DA08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297</w:t>
            </w:r>
          </w:p>
        </w:tc>
      </w:tr>
      <w:tr w:rsidR="00E21123" w:rsidRPr="00AF0227" w14:paraId="181ACDF7" w14:textId="77777777" w:rsidTr="00F13575">
        <w:tc>
          <w:tcPr>
            <w:tcW w:w="3420" w:type="dxa"/>
          </w:tcPr>
          <w:p w14:paraId="2775F97D" w14:textId="444FF9C3" w:rsidR="00E21123" w:rsidRPr="00AF0227" w:rsidRDefault="00E21123" w:rsidP="00E2112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540" w:type="dxa"/>
          </w:tcPr>
          <w:p w14:paraId="7828EDAB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3F101B4" w14:textId="2B801FF7" w:rsidR="00E21123" w:rsidRPr="00AF0227" w:rsidRDefault="0002512A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FDB59A9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D0BB197" w14:textId="1D01CBDE" w:rsidR="00E21123" w:rsidRPr="00AF0227" w:rsidRDefault="0002512A" w:rsidP="0032630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4A8B7CF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7A064C1" w14:textId="201E1646" w:rsidR="00E21123" w:rsidRPr="00AF0227" w:rsidRDefault="0002512A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vAlign w:val="bottom"/>
          </w:tcPr>
          <w:p w14:paraId="1F4610D0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DFFC717" w14:textId="19F5070B" w:rsidR="00E21123" w:rsidRPr="00AF0227" w:rsidRDefault="0002512A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5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859ACB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789024A0" w14:textId="4BED97D3" w:rsidR="00E21123" w:rsidRPr="00DB7CA1" w:rsidRDefault="0002512A" w:rsidP="00DB7CA1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C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CDA07E2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</w:tcPr>
          <w:p w14:paraId="636D4962" w14:textId="34E31303" w:rsidR="00E21123" w:rsidRPr="00AF0227" w:rsidRDefault="00DA085F" w:rsidP="00E21123">
            <w:pPr>
              <w:pStyle w:val="acctfourfigures"/>
              <w:tabs>
                <w:tab w:val="clear" w:pos="765"/>
              </w:tabs>
              <w:spacing w:line="240" w:lineRule="atLeast"/>
              <w:ind w:left="-514" w:right="36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  <w:gridSpan w:val="2"/>
          </w:tcPr>
          <w:p w14:paraId="72A51E19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vAlign w:val="bottom"/>
          </w:tcPr>
          <w:p w14:paraId="43809BB2" w14:textId="14A01AD9" w:rsidR="00E21123" w:rsidRPr="00AF0227" w:rsidRDefault="00DA085F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7E1C3D2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6B22260E" w14:textId="7D9994E6" w:rsidR="00E21123" w:rsidRPr="00AF0227" w:rsidRDefault="00DA085F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E21123" w:rsidRPr="00AF0227" w14:paraId="69D2F466" w14:textId="77777777" w:rsidTr="00F13575">
        <w:tc>
          <w:tcPr>
            <w:tcW w:w="3420" w:type="dxa"/>
          </w:tcPr>
          <w:p w14:paraId="575C3F57" w14:textId="73D148E0" w:rsidR="00E21123" w:rsidRPr="00AF0227" w:rsidRDefault="00E21123" w:rsidP="00E2112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40" w:type="dxa"/>
          </w:tcPr>
          <w:p w14:paraId="1664AA45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6D8CE" w14:textId="6D56FE2D" w:rsidR="00E21123" w:rsidRPr="00AF0227" w:rsidRDefault="0002512A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0E81568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9DD98" w14:textId="2BF42DAF" w:rsidR="00E21123" w:rsidRPr="00AF0227" w:rsidRDefault="0002512A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E06ED81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258A3" w14:textId="1E986120" w:rsidR="00E21123" w:rsidRPr="00AF0227" w:rsidRDefault="0002512A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5" w:type="dxa"/>
            <w:vAlign w:val="bottom"/>
          </w:tcPr>
          <w:p w14:paraId="029F38D7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4387E" w14:textId="28C99E23" w:rsidR="00E21123" w:rsidRPr="00AF0227" w:rsidRDefault="0002512A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444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7080FF2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87D0C" w14:textId="5CC7CA2C" w:rsidR="00E21123" w:rsidRPr="00AF0227" w:rsidRDefault="00E10018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467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6CC20FCC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4E82A" w14:textId="0B9D70A8" w:rsidR="00E21123" w:rsidRPr="00AF0227" w:rsidRDefault="00DA085F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525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2" w:type="dxa"/>
            <w:gridSpan w:val="2"/>
          </w:tcPr>
          <w:p w14:paraId="47AB7231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8A10A" w14:textId="58918A58" w:rsidR="00E21123" w:rsidRPr="00AF0227" w:rsidRDefault="00DA085F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644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856AAF0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89CC5" w14:textId="52EAEE65" w:rsidR="00E21123" w:rsidRPr="00AF0227" w:rsidRDefault="00DA085F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274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E21123" w:rsidRPr="00AF0227" w14:paraId="207F97B2" w14:textId="77777777" w:rsidTr="00F859F6">
        <w:tc>
          <w:tcPr>
            <w:tcW w:w="3420" w:type="dxa"/>
          </w:tcPr>
          <w:p w14:paraId="359718DE" w14:textId="77777777" w:rsidR="00E21123" w:rsidRPr="00AF0227" w:rsidRDefault="00E21123" w:rsidP="00E2112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00A1D6DE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BBCAA6F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FE34F78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7E6CB084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ABCB6F5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4C3AA59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016AEDE7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E357B06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4BD99A7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58BC8671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180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37E70AB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</w:tcPr>
          <w:p w14:paraId="34B5453C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292DE4F7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vAlign w:val="bottom"/>
          </w:tcPr>
          <w:p w14:paraId="60B5AD39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C34736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428FC4D9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21123" w:rsidRPr="00AF0227" w14:paraId="0E510BD3" w14:textId="77777777" w:rsidTr="00F13575">
        <w:tc>
          <w:tcPr>
            <w:tcW w:w="3420" w:type="dxa"/>
          </w:tcPr>
          <w:p w14:paraId="3AB222B7" w14:textId="77777777" w:rsidR="00E21123" w:rsidRPr="00AF0227" w:rsidRDefault="00E21123" w:rsidP="00E2112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540" w:type="dxa"/>
          </w:tcPr>
          <w:p w14:paraId="52E8ED19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5EEA9395" w14:textId="0EA97DBC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82C9172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10D4A5D9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8EB2ABB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0D32AEB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40222AD3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79D1B5FE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3FD8AA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1567FAA8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107AD1D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2E890036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58D9E6D1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3A78B98A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472C643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022CDE19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21123" w:rsidRPr="00AF0227" w14:paraId="17055AEB" w14:textId="77777777" w:rsidTr="00F13575">
        <w:trPr>
          <w:trHeight w:val="108"/>
        </w:trPr>
        <w:tc>
          <w:tcPr>
            <w:tcW w:w="3420" w:type="dxa"/>
          </w:tcPr>
          <w:p w14:paraId="6A6AA6CB" w14:textId="38A54B2D" w:rsidR="00E21123" w:rsidRPr="00AF0227" w:rsidRDefault="00E21123" w:rsidP="00E2112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40" w:type="dxa"/>
          </w:tcPr>
          <w:p w14:paraId="30CC3333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188DBA8D" w14:textId="0CEA547A" w:rsidR="00E21123" w:rsidRPr="00AF0227" w:rsidRDefault="00E537CC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189</w:t>
            </w:r>
            <w:r w:rsidR="00E21123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934</w:t>
            </w:r>
          </w:p>
        </w:tc>
        <w:tc>
          <w:tcPr>
            <w:tcW w:w="270" w:type="dxa"/>
            <w:gridSpan w:val="2"/>
            <w:vAlign w:val="bottom"/>
          </w:tcPr>
          <w:p w14:paraId="103A6FEB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2CE442CB" w14:textId="4F2B9227" w:rsidR="00E21123" w:rsidRPr="00AF0227" w:rsidRDefault="00E537CC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146</w:t>
            </w:r>
            <w:r w:rsidR="00E21123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417</w:t>
            </w:r>
          </w:p>
        </w:tc>
        <w:tc>
          <w:tcPr>
            <w:tcW w:w="236" w:type="dxa"/>
          </w:tcPr>
          <w:p w14:paraId="4BE336F8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66C09E09" w14:textId="60DB1902" w:rsidR="00E21123" w:rsidRPr="00AF0227" w:rsidRDefault="00E537CC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</w:t>
            </w:r>
            <w:r w:rsidR="00E21123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305</w:t>
            </w:r>
          </w:p>
        </w:tc>
        <w:tc>
          <w:tcPr>
            <w:tcW w:w="275" w:type="dxa"/>
            <w:vAlign w:val="bottom"/>
          </w:tcPr>
          <w:p w14:paraId="067BA63A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50A4A236" w14:textId="7CEF601B" w:rsidR="00E21123" w:rsidRPr="00AF0227" w:rsidRDefault="00E537CC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E21123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742</w:t>
            </w:r>
          </w:p>
        </w:tc>
        <w:tc>
          <w:tcPr>
            <w:tcW w:w="236" w:type="dxa"/>
            <w:vAlign w:val="bottom"/>
          </w:tcPr>
          <w:p w14:paraId="56EFD2B9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14:paraId="4973ECA2" w14:textId="317C6B10" w:rsidR="00E21123" w:rsidRPr="00AF0227" w:rsidRDefault="00E537CC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="00E21123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232</w:t>
            </w:r>
          </w:p>
        </w:tc>
        <w:tc>
          <w:tcPr>
            <w:tcW w:w="236" w:type="dxa"/>
            <w:gridSpan w:val="2"/>
            <w:vAlign w:val="bottom"/>
          </w:tcPr>
          <w:p w14:paraId="7F49CC21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double" w:sz="4" w:space="0" w:color="auto"/>
            </w:tcBorders>
          </w:tcPr>
          <w:p w14:paraId="4D29008E" w14:textId="690CE9F1" w:rsidR="00E21123" w:rsidRPr="00AF0227" w:rsidRDefault="00E537CC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E21123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637</w:t>
            </w:r>
          </w:p>
        </w:tc>
        <w:tc>
          <w:tcPr>
            <w:tcW w:w="272" w:type="dxa"/>
            <w:gridSpan w:val="2"/>
          </w:tcPr>
          <w:p w14:paraId="39071716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tcBorders>
              <w:bottom w:val="double" w:sz="4" w:space="0" w:color="auto"/>
            </w:tcBorders>
            <w:vAlign w:val="bottom"/>
          </w:tcPr>
          <w:p w14:paraId="600D761D" w14:textId="5B04196C" w:rsidR="00E21123" w:rsidRPr="00AF0227" w:rsidRDefault="00E537CC" w:rsidP="00A60DF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</w:t>
            </w:r>
            <w:r w:rsidR="00E21123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747</w:t>
            </w:r>
          </w:p>
        </w:tc>
        <w:tc>
          <w:tcPr>
            <w:tcW w:w="236" w:type="dxa"/>
            <w:vAlign w:val="bottom"/>
          </w:tcPr>
          <w:p w14:paraId="7F792F8A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vAlign w:val="bottom"/>
          </w:tcPr>
          <w:p w14:paraId="6721CEBF" w14:textId="5DB751E7" w:rsidR="00E21123" w:rsidRPr="00AF0227" w:rsidRDefault="00E537CC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393</w:t>
            </w:r>
            <w:r w:rsidR="00E21123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014</w:t>
            </w:r>
          </w:p>
        </w:tc>
      </w:tr>
      <w:tr w:rsidR="00E21123" w:rsidRPr="00AF0227" w14:paraId="70030DA2" w14:textId="77777777" w:rsidTr="00F13575">
        <w:tc>
          <w:tcPr>
            <w:tcW w:w="3420" w:type="dxa"/>
          </w:tcPr>
          <w:p w14:paraId="0E451A33" w14:textId="3AECFE8B" w:rsidR="00E21123" w:rsidRPr="00AF0227" w:rsidRDefault="00E21123" w:rsidP="00E2112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537CC" w:rsidRPr="00E537CC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40" w:type="dxa"/>
          </w:tcPr>
          <w:p w14:paraId="48945EB2" w14:textId="77777777" w:rsidR="00E21123" w:rsidRPr="00AF0227" w:rsidRDefault="00E21123" w:rsidP="00E21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0C0ADE9D" w14:textId="23649AEA" w:rsidR="00E21123" w:rsidRPr="00AF0227" w:rsidRDefault="00E537CC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189</w:t>
            </w:r>
            <w:r w:rsidR="0002512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934</w:t>
            </w:r>
          </w:p>
        </w:tc>
        <w:tc>
          <w:tcPr>
            <w:tcW w:w="270" w:type="dxa"/>
            <w:gridSpan w:val="2"/>
            <w:vAlign w:val="bottom"/>
          </w:tcPr>
          <w:p w14:paraId="180AD679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72D2A497" w14:textId="082985C2" w:rsidR="00E21123" w:rsidRPr="00AF0227" w:rsidRDefault="00E537CC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129</w:t>
            </w:r>
            <w:r w:rsidR="0002512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380</w:t>
            </w:r>
          </w:p>
        </w:tc>
        <w:tc>
          <w:tcPr>
            <w:tcW w:w="236" w:type="dxa"/>
          </w:tcPr>
          <w:p w14:paraId="16011D62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43D0FB10" w14:textId="33D196CC" w:rsidR="00E21123" w:rsidRPr="00AF0227" w:rsidRDefault="00E537CC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</w:t>
            </w:r>
            <w:r w:rsidR="0002512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400</w:t>
            </w:r>
          </w:p>
        </w:tc>
        <w:tc>
          <w:tcPr>
            <w:tcW w:w="275" w:type="dxa"/>
            <w:vAlign w:val="bottom"/>
          </w:tcPr>
          <w:p w14:paraId="433C7313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011766B7" w14:textId="15E8DEA1" w:rsidR="00E21123" w:rsidRPr="00AF0227" w:rsidRDefault="00E537CC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02512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236" w:type="dxa"/>
            <w:vAlign w:val="bottom"/>
          </w:tcPr>
          <w:p w14:paraId="79CC208A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gridSpan w:val="2"/>
            <w:tcBorders>
              <w:bottom w:val="double" w:sz="4" w:space="0" w:color="auto"/>
            </w:tcBorders>
            <w:vAlign w:val="bottom"/>
          </w:tcPr>
          <w:p w14:paraId="270958D4" w14:textId="6BBD811C" w:rsidR="00E21123" w:rsidRPr="00AF0227" w:rsidRDefault="00E537CC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E1001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744</w:t>
            </w:r>
          </w:p>
        </w:tc>
        <w:tc>
          <w:tcPr>
            <w:tcW w:w="236" w:type="dxa"/>
            <w:gridSpan w:val="2"/>
            <w:vAlign w:val="bottom"/>
          </w:tcPr>
          <w:p w14:paraId="2CA1846C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double" w:sz="4" w:space="0" w:color="auto"/>
            </w:tcBorders>
          </w:tcPr>
          <w:p w14:paraId="4B62010B" w14:textId="53AE2848" w:rsidR="00E21123" w:rsidRPr="00AF0227" w:rsidRDefault="00E537CC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DA085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342</w:t>
            </w:r>
          </w:p>
        </w:tc>
        <w:tc>
          <w:tcPr>
            <w:tcW w:w="272" w:type="dxa"/>
            <w:gridSpan w:val="2"/>
          </w:tcPr>
          <w:p w14:paraId="09CEECB9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bottom"/>
          </w:tcPr>
          <w:p w14:paraId="625C33FF" w14:textId="6ACB9B9C" w:rsidR="00E21123" w:rsidRPr="00AF0227" w:rsidRDefault="00E537CC" w:rsidP="00A60DF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DA085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225</w:t>
            </w:r>
          </w:p>
        </w:tc>
        <w:tc>
          <w:tcPr>
            <w:tcW w:w="236" w:type="dxa"/>
            <w:vAlign w:val="bottom"/>
          </w:tcPr>
          <w:p w14:paraId="06439FB9" w14:textId="77777777" w:rsidR="00E21123" w:rsidRPr="00AF0227" w:rsidRDefault="00E21123" w:rsidP="00E2112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vAlign w:val="bottom"/>
          </w:tcPr>
          <w:p w14:paraId="6B5326C4" w14:textId="15A282CB" w:rsidR="00E21123" w:rsidRPr="00AF0227" w:rsidRDefault="00E537CC" w:rsidP="00DA4383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349</w:t>
            </w:r>
            <w:r w:rsidR="00DA085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954</w:t>
            </w:r>
          </w:p>
        </w:tc>
      </w:tr>
    </w:tbl>
    <w:p w14:paraId="5AC6E5BE" w14:textId="026BA833" w:rsidR="00FB12EB" w:rsidRPr="00AB1762" w:rsidRDefault="00FB12EB" w:rsidP="00BC4731">
      <w:pPr>
        <w:pStyle w:val="ListParagraph"/>
        <w:tabs>
          <w:tab w:val="left" w:pos="540"/>
          <w:tab w:val="left" w:pos="630"/>
        </w:tabs>
        <w:spacing w:line="240" w:lineRule="auto"/>
        <w:ind w:left="0"/>
        <w:jc w:val="thaiDistribute"/>
        <w:rPr>
          <w:rFonts w:ascii="Angsana New" w:hAnsi="Angsana New"/>
          <w:i/>
          <w:iCs/>
          <w:sz w:val="28"/>
          <w:szCs w:val="28"/>
          <w:cs/>
        </w:rPr>
        <w:sectPr w:rsidR="00FB12EB" w:rsidRPr="00AB1762" w:rsidSect="007F476C">
          <w:pgSz w:w="16834" w:h="11909" w:orient="landscape" w:code="9"/>
          <w:pgMar w:top="1080" w:right="1084" w:bottom="1152" w:left="1080" w:header="720" w:footer="720" w:gutter="0"/>
          <w:cols w:space="720"/>
          <w:docGrid w:linePitch="245"/>
        </w:sectPr>
      </w:pPr>
    </w:p>
    <w:p w14:paraId="5E6D812C" w14:textId="0B29FAE3" w:rsidR="00981BA6" w:rsidRPr="00632A7F" w:rsidRDefault="00813931" w:rsidP="00F435D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</w:t>
      </w:r>
      <w:r w:rsidR="009D6DF6">
        <w:rPr>
          <w:rFonts w:ascii="Angsana New" w:hAnsi="Angsana New" w:hint="cs"/>
          <w:sz w:val="30"/>
          <w:szCs w:val="30"/>
          <w:cs/>
        </w:rPr>
        <w:t>บริษัทบันทึก</w:t>
      </w:r>
      <w:r w:rsidR="00C738EB">
        <w:rPr>
          <w:rFonts w:ascii="Angsana New" w:hAnsi="Angsana New" w:hint="cs"/>
          <w:sz w:val="30"/>
          <w:szCs w:val="30"/>
          <w:cs/>
        </w:rPr>
        <w:t xml:space="preserve">รายการขาดทุนจากการด้อยค่าของสินทรัพย์จำนวน </w:t>
      </w:r>
      <w:r w:rsidR="00E537CC" w:rsidRPr="00E537CC">
        <w:rPr>
          <w:rFonts w:ascii="Angsana New" w:hAnsi="Angsana New"/>
          <w:sz w:val="30"/>
          <w:szCs w:val="30"/>
        </w:rPr>
        <w:t>2</w:t>
      </w:r>
      <w:r w:rsidR="00832421" w:rsidRPr="00FF4956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86</w:t>
      </w:r>
      <w:r w:rsidR="00981BA6" w:rsidRPr="00FF4956">
        <w:rPr>
          <w:rFonts w:ascii="Angsana New" w:hAnsi="Angsana New"/>
          <w:sz w:val="30"/>
          <w:szCs w:val="30"/>
        </w:rPr>
        <w:t xml:space="preserve"> </w:t>
      </w:r>
      <w:r w:rsidR="00981BA6" w:rsidRPr="00FF4956">
        <w:rPr>
          <w:rFonts w:ascii="Angsana New" w:hAnsi="Angsana New"/>
          <w:sz w:val="30"/>
          <w:szCs w:val="30"/>
          <w:cs/>
        </w:rPr>
        <w:t>ล้านบาท จากสินทรัพย์ที่กลุ่มบริษัทคาดว่าจะไม่ก่อให้เกิดประโยชน์ในอนาคต</w:t>
      </w:r>
    </w:p>
    <w:p w14:paraId="02803C33" w14:textId="797FE78F" w:rsidR="00981BA6" w:rsidRPr="00231131" w:rsidRDefault="00981BA6" w:rsidP="00B453CB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42092A23" w14:textId="6FC56352" w:rsidR="00BD70B7" w:rsidRPr="00632A7F" w:rsidRDefault="00BD70B7" w:rsidP="00067062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632A7F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สัญญาเช่า</w:t>
      </w:r>
    </w:p>
    <w:p w14:paraId="36C5CCDF" w14:textId="40C11334" w:rsidR="00BD70B7" w:rsidRPr="00231131" w:rsidRDefault="00BD70B7" w:rsidP="00BD70B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36"/>
        <w:gridCol w:w="1114"/>
        <w:gridCol w:w="270"/>
        <w:gridCol w:w="1170"/>
        <w:gridCol w:w="270"/>
        <w:gridCol w:w="1170"/>
      </w:tblGrid>
      <w:tr w:rsidR="00EA794A" w:rsidRPr="00632A7F" w14:paraId="337234BE" w14:textId="77777777" w:rsidTr="003F6689">
        <w:trPr>
          <w:trHeight w:val="20"/>
          <w:tblHeader/>
        </w:trPr>
        <w:tc>
          <w:tcPr>
            <w:tcW w:w="3780" w:type="dxa"/>
          </w:tcPr>
          <w:p w14:paraId="4179994D" w14:textId="1C46E8BA" w:rsidR="00EA794A" w:rsidRPr="00632A7F" w:rsidRDefault="00EA794A" w:rsidP="00010D39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2A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2520" w:type="dxa"/>
            <w:gridSpan w:val="3"/>
            <w:vAlign w:val="center"/>
          </w:tcPr>
          <w:p w14:paraId="70FAED46" w14:textId="77777777" w:rsidR="00EA794A" w:rsidRPr="00632A7F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632A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6D8027" w14:textId="77777777" w:rsidR="00EA794A" w:rsidRPr="00632A7F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10" w:type="dxa"/>
            <w:gridSpan w:val="3"/>
          </w:tcPr>
          <w:p w14:paraId="34DA3D66" w14:textId="77777777" w:rsidR="00EA794A" w:rsidRPr="00632A7F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632A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BD5" w:rsidRPr="00632A7F" w14:paraId="1A883B55" w14:textId="77777777" w:rsidTr="00B93999">
        <w:trPr>
          <w:trHeight w:val="306"/>
          <w:tblHeader/>
        </w:trPr>
        <w:tc>
          <w:tcPr>
            <w:tcW w:w="3780" w:type="dxa"/>
          </w:tcPr>
          <w:p w14:paraId="3F5E29D3" w14:textId="02DCC94E" w:rsidR="00477BD5" w:rsidRPr="00632A7F" w:rsidRDefault="00477BD5" w:rsidP="00477BD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2A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2A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632A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32A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632A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1A776476" w14:textId="279791D8" w:rsidR="00477BD5" w:rsidRPr="00632A7F" w:rsidRDefault="00E537CC" w:rsidP="00477BD5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7155D06A" w14:textId="77777777" w:rsidR="00477BD5" w:rsidRPr="00632A7F" w:rsidRDefault="00477BD5" w:rsidP="00477BD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042972A4" w14:textId="3A4CA463" w:rsidR="00477BD5" w:rsidRPr="00632A7F" w:rsidRDefault="00E537CC" w:rsidP="00477BD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51FA211" w14:textId="77777777" w:rsidR="00477BD5" w:rsidRPr="00632A7F" w:rsidRDefault="00477BD5" w:rsidP="00477BD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999519F" w14:textId="58AADE7D" w:rsidR="00477BD5" w:rsidRPr="00632A7F" w:rsidRDefault="00E537CC" w:rsidP="00477BD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39DD2CBC" w14:textId="77777777" w:rsidR="00477BD5" w:rsidRPr="00632A7F" w:rsidRDefault="00477BD5" w:rsidP="00477BD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509F851" w14:textId="4721AB42" w:rsidR="00477BD5" w:rsidRPr="00632A7F" w:rsidRDefault="00E537CC" w:rsidP="00477BD5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A794A" w:rsidRPr="00632A7F" w14:paraId="5C3456F9" w14:textId="77777777" w:rsidTr="003F6689">
        <w:trPr>
          <w:trHeight w:val="20"/>
          <w:tblHeader/>
        </w:trPr>
        <w:tc>
          <w:tcPr>
            <w:tcW w:w="3780" w:type="dxa"/>
          </w:tcPr>
          <w:p w14:paraId="7758E1C0" w14:textId="77777777" w:rsidR="00EA794A" w:rsidRPr="00632A7F" w:rsidRDefault="00EA794A" w:rsidP="00010D39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7D97398" w14:textId="77777777" w:rsidR="00EA794A" w:rsidRPr="00632A7F" w:rsidRDefault="00EA794A" w:rsidP="00010D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32A7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77BD5" w:rsidRPr="00632A7F" w14:paraId="606B4F35" w14:textId="77777777" w:rsidTr="003F6689">
        <w:trPr>
          <w:trHeight w:val="20"/>
        </w:trPr>
        <w:tc>
          <w:tcPr>
            <w:tcW w:w="3780" w:type="dxa"/>
          </w:tcPr>
          <w:p w14:paraId="2AE3552C" w14:textId="5AB23D16" w:rsidR="00477BD5" w:rsidRPr="00632A7F" w:rsidRDefault="00477BD5" w:rsidP="00477BD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2A7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</w:tcPr>
          <w:p w14:paraId="6E4733F3" w14:textId="7C5940D0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</w:t>
            </w:r>
            <w:r w:rsidR="0030403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236" w:type="dxa"/>
          </w:tcPr>
          <w:p w14:paraId="3CA0EF9B" w14:textId="77777777" w:rsidR="00477BD5" w:rsidRPr="00632A7F" w:rsidRDefault="00477BD5" w:rsidP="00477BD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0514F0BE" w14:textId="53EBDCE3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29</w:t>
            </w:r>
            <w:r w:rsidR="00477BD5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270" w:type="dxa"/>
          </w:tcPr>
          <w:p w14:paraId="0F645DED" w14:textId="77777777" w:rsidR="00477BD5" w:rsidRPr="00632A7F" w:rsidRDefault="00477BD5" w:rsidP="00477B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7409B8" w14:textId="41899132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22</w:t>
            </w:r>
            <w:r w:rsidR="0030403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878</w:t>
            </w:r>
          </w:p>
        </w:tc>
        <w:tc>
          <w:tcPr>
            <w:tcW w:w="270" w:type="dxa"/>
          </w:tcPr>
          <w:p w14:paraId="36A5894C" w14:textId="77777777" w:rsidR="00477BD5" w:rsidRPr="00632A7F" w:rsidRDefault="00477BD5" w:rsidP="00477B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90FDF5" w14:textId="280AAFCC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</w:t>
            </w:r>
            <w:r w:rsidR="00477BD5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477BD5" w:rsidRPr="00632A7F" w14:paraId="780EE3C6" w14:textId="77777777" w:rsidTr="003F6689">
        <w:trPr>
          <w:trHeight w:val="20"/>
        </w:trPr>
        <w:tc>
          <w:tcPr>
            <w:tcW w:w="3780" w:type="dxa"/>
          </w:tcPr>
          <w:p w14:paraId="7A34CA32" w14:textId="02DE5B59" w:rsidR="00477BD5" w:rsidRPr="00632A7F" w:rsidRDefault="00477BD5" w:rsidP="00477BD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2A7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</w:tcPr>
          <w:p w14:paraId="563DCE88" w14:textId="72463912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155</w:t>
            </w:r>
            <w:r w:rsidR="0030403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36" w:type="dxa"/>
          </w:tcPr>
          <w:p w14:paraId="1C2926AD" w14:textId="77777777" w:rsidR="00477BD5" w:rsidRPr="00632A7F" w:rsidRDefault="00477BD5" w:rsidP="00477BD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71BD8A92" w14:textId="5E8F08BC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202</w:t>
            </w:r>
            <w:r w:rsidR="00477BD5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70" w:type="dxa"/>
          </w:tcPr>
          <w:p w14:paraId="0F79E712" w14:textId="77777777" w:rsidR="00477BD5" w:rsidRPr="00632A7F" w:rsidRDefault="00477BD5" w:rsidP="00477B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A263E5" w14:textId="2B4A748D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55</w:t>
            </w:r>
            <w:r w:rsidR="0030403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70" w:type="dxa"/>
          </w:tcPr>
          <w:p w14:paraId="3ADF3789" w14:textId="77777777" w:rsidR="00477BD5" w:rsidRPr="00632A7F" w:rsidRDefault="00477BD5" w:rsidP="00477B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625977" w14:textId="1CD69FAB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77</w:t>
            </w:r>
            <w:r w:rsidR="00477BD5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957</w:t>
            </w:r>
          </w:p>
        </w:tc>
      </w:tr>
      <w:tr w:rsidR="00477BD5" w:rsidRPr="00632A7F" w14:paraId="3C15EB8F" w14:textId="77777777" w:rsidTr="00881C1D">
        <w:trPr>
          <w:trHeight w:val="20"/>
        </w:trPr>
        <w:tc>
          <w:tcPr>
            <w:tcW w:w="3780" w:type="dxa"/>
          </w:tcPr>
          <w:p w14:paraId="11633E27" w14:textId="47B162C9" w:rsidR="00477BD5" w:rsidRPr="00632A7F" w:rsidRDefault="00477BD5" w:rsidP="00477BD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2A7F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170" w:type="dxa"/>
          </w:tcPr>
          <w:p w14:paraId="27541205" w14:textId="30D2331A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36" w:type="dxa"/>
          </w:tcPr>
          <w:p w14:paraId="5F4417F7" w14:textId="77777777" w:rsidR="00477BD5" w:rsidRPr="00632A7F" w:rsidRDefault="00477BD5" w:rsidP="00477BD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525849E1" w14:textId="2B03C3DD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270" w:type="dxa"/>
          </w:tcPr>
          <w:p w14:paraId="20170CD7" w14:textId="77777777" w:rsidR="00477BD5" w:rsidRPr="00632A7F" w:rsidRDefault="00477BD5" w:rsidP="00477B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544E40" w14:textId="55B9A4BB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270" w:type="dxa"/>
          </w:tcPr>
          <w:p w14:paraId="504AC54A" w14:textId="77777777" w:rsidR="00477BD5" w:rsidRPr="00632A7F" w:rsidRDefault="00477BD5" w:rsidP="00477B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7F9221" w14:textId="429A580A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776</w:t>
            </w:r>
          </w:p>
        </w:tc>
      </w:tr>
      <w:tr w:rsidR="00881C1D" w:rsidRPr="00632A7F" w14:paraId="27B6E818" w14:textId="77777777" w:rsidTr="003F6689">
        <w:trPr>
          <w:trHeight w:val="20"/>
        </w:trPr>
        <w:tc>
          <w:tcPr>
            <w:tcW w:w="3780" w:type="dxa"/>
          </w:tcPr>
          <w:p w14:paraId="4CD7B5DD" w14:textId="63CC6BBE" w:rsidR="00881C1D" w:rsidRPr="00632A7F" w:rsidRDefault="007C55B7" w:rsidP="00477BD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5B7">
              <w:rPr>
                <w:rFonts w:ascii="Angsana New" w:hAnsi="Angsana New"/>
                <w:sz w:val="30"/>
                <w:szCs w:val="30"/>
                <w:cs/>
              </w:rPr>
              <w:t>ค่าเผื่อด้อยค่าทรัพย์สิน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68BD53" w14:textId="42B9C730" w:rsidR="00881C1D" w:rsidRDefault="00C43C34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041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F33CB0D" w14:textId="77777777" w:rsidR="00881C1D" w:rsidRPr="00632A7F" w:rsidRDefault="00881C1D" w:rsidP="00477BD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101B0E1" w14:textId="29F871DA" w:rsidR="00881C1D" w:rsidRPr="00796827" w:rsidRDefault="00881C1D" w:rsidP="00FF495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EB64A8" w14:textId="77777777" w:rsidR="00881C1D" w:rsidRPr="00632A7F" w:rsidRDefault="00881C1D" w:rsidP="00477B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814E5B" w14:textId="07E13C93" w:rsidR="00881C1D" w:rsidRDefault="00881C1D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411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A7E449" w14:textId="77777777" w:rsidR="00881C1D" w:rsidRPr="00632A7F" w:rsidRDefault="00881C1D" w:rsidP="00477B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ED7539" w14:textId="1AA83FB2" w:rsidR="00881C1D" w:rsidRPr="00796827" w:rsidRDefault="00881C1D" w:rsidP="00FF4956">
            <w:pPr>
              <w:pStyle w:val="acctfourfigures"/>
              <w:tabs>
                <w:tab w:val="clear" w:pos="765"/>
                <w:tab w:val="left" w:pos="52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7BD5" w:rsidRPr="00632A7F" w14:paraId="519A0455" w14:textId="77777777" w:rsidTr="003F6689">
        <w:trPr>
          <w:trHeight w:val="20"/>
        </w:trPr>
        <w:tc>
          <w:tcPr>
            <w:tcW w:w="3780" w:type="dxa"/>
          </w:tcPr>
          <w:p w14:paraId="5B3B2DA4" w14:textId="27631D75" w:rsidR="00477BD5" w:rsidRPr="00632A7F" w:rsidRDefault="00477BD5" w:rsidP="00477BD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2A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52C55F" w14:textId="7092EA69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  <w:r w:rsidR="003040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36" w:type="dxa"/>
          </w:tcPr>
          <w:p w14:paraId="6A6A8A5A" w14:textId="77777777" w:rsidR="00477BD5" w:rsidRPr="00632A7F" w:rsidRDefault="00477BD5" w:rsidP="00477BD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44A8B6B" w14:textId="73C70240" w:rsidR="00477BD5" w:rsidRPr="006D65A2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  <w:r w:rsidR="00477BD5" w:rsidRPr="00632A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70" w:type="dxa"/>
          </w:tcPr>
          <w:p w14:paraId="0AD350DB" w14:textId="77777777" w:rsidR="00477BD5" w:rsidRPr="00632A7F" w:rsidRDefault="00477BD5" w:rsidP="00477B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D191E3" w14:textId="1DFEE652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881C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270" w:type="dxa"/>
          </w:tcPr>
          <w:p w14:paraId="6DD6915F" w14:textId="77777777" w:rsidR="00477BD5" w:rsidRPr="00632A7F" w:rsidRDefault="00477BD5" w:rsidP="00881C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93D688" w14:textId="65E52819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  <w:r w:rsidR="00477BD5" w:rsidRPr="00632A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</w:tr>
    </w:tbl>
    <w:p w14:paraId="4A0A89C8" w14:textId="115499F9" w:rsidR="00EA794A" w:rsidRPr="00231131" w:rsidRDefault="00EA794A" w:rsidP="00BD70B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2EF4E4F9" w14:textId="5CD8F779" w:rsidR="0029340E" w:rsidRDefault="0029340E" w:rsidP="00BD70B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32A7F">
        <w:rPr>
          <w:rFonts w:ascii="Angsana New" w:hAnsi="Angsana New"/>
          <w:sz w:val="30"/>
          <w:szCs w:val="30"/>
          <w:cs/>
        </w:rPr>
        <w:t xml:space="preserve">ในปี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="004661FF" w:rsidRPr="00632A7F">
        <w:rPr>
          <w:rFonts w:ascii="Angsana New" w:hAnsi="Angsana New"/>
          <w:sz w:val="30"/>
          <w:szCs w:val="30"/>
          <w:cs/>
        </w:rPr>
        <w:t xml:space="preserve"> </w:t>
      </w:r>
      <w:r w:rsidRPr="00632A7F">
        <w:rPr>
          <w:rFonts w:ascii="Angsana New" w:hAnsi="Angsana New"/>
          <w:sz w:val="30"/>
          <w:szCs w:val="30"/>
          <w:cs/>
        </w:rPr>
        <w:t>สินทรัพย์สิทธิการใช้ของ</w:t>
      </w:r>
      <w:r w:rsidR="006F291E" w:rsidRPr="00632A7F">
        <w:rPr>
          <w:rFonts w:ascii="Angsana New" w:hAnsi="Angsana New"/>
          <w:sz w:val="30"/>
          <w:szCs w:val="30"/>
          <w:cs/>
        </w:rPr>
        <w:t>กลุ่มบริษัท</w:t>
      </w:r>
      <w:r w:rsidR="007D7510" w:rsidRPr="00632A7F">
        <w:rPr>
          <w:rFonts w:ascii="Angsana New" w:hAnsi="Angsana New" w:hint="cs"/>
          <w:sz w:val="30"/>
          <w:szCs w:val="30"/>
          <w:cs/>
        </w:rPr>
        <w:t>และบริษัท</w:t>
      </w:r>
      <w:r w:rsidR="00FF4956">
        <w:rPr>
          <w:rFonts w:ascii="Angsana New" w:hAnsi="Angsana New" w:hint="cs"/>
          <w:sz w:val="30"/>
          <w:szCs w:val="30"/>
          <w:cs/>
        </w:rPr>
        <w:t>ลดลง</w:t>
      </w:r>
      <w:r w:rsidRPr="00632A7F">
        <w:rPr>
          <w:rFonts w:ascii="Angsana New" w:hAnsi="Angsana New"/>
          <w:sz w:val="30"/>
          <w:szCs w:val="30"/>
          <w:cs/>
        </w:rPr>
        <w:t>เป็นจำนว</w:t>
      </w:r>
      <w:r w:rsidR="0025411B" w:rsidRPr="00632A7F">
        <w:rPr>
          <w:rFonts w:ascii="Angsana New" w:hAnsi="Angsana New" w:hint="cs"/>
          <w:sz w:val="30"/>
          <w:szCs w:val="30"/>
          <w:cs/>
        </w:rPr>
        <w:t xml:space="preserve">น </w:t>
      </w:r>
      <w:r w:rsidR="00E537CC" w:rsidRPr="00E537CC">
        <w:rPr>
          <w:rFonts w:ascii="Angsana New" w:hAnsi="Angsana New"/>
          <w:sz w:val="30"/>
          <w:szCs w:val="30"/>
        </w:rPr>
        <w:t>89</w:t>
      </w:r>
      <w:r w:rsidR="00FF4956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42</w:t>
      </w:r>
      <w:r w:rsidR="000D1C5C" w:rsidRPr="00632A7F">
        <w:rPr>
          <w:rFonts w:ascii="Angsana New" w:hAnsi="Angsana New"/>
          <w:sz w:val="30"/>
          <w:szCs w:val="30"/>
        </w:rPr>
        <w:t xml:space="preserve"> </w:t>
      </w:r>
      <w:r w:rsidRPr="00632A7F">
        <w:rPr>
          <w:rFonts w:ascii="Angsana New" w:hAnsi="Angsana New"/>
          <w:sz w:val="30"/>
          <w:szCs w:val="30"/>
          <w:cs/>
        </w:rPr>
        <w:t>ล้านบาท แล</w:t>
      </w:r>
      <w:r w:rsidR="0025411B" w:rsidRPr="00632A7F">
        <w:rPr>
          <w:rFonts w:ascii="Angsana New" w:hAnsi="Angsana New" w:hint="cs"/>
          <w:sz w:val="30"/>
          <w:szCs w:val="30"/>
          <w:cs/>
        </w:rPr>
        <w:t xml:space="preserve">ะ </w:t>
      </w:r>
      <w:r w:rsidR="00E537CC" w:rsidRPr="00E537CC">
        <w:rPr>
          <w:rFonts w:ascii="Angsana New" w:hAnsi="Angsana New"/>
          <w:sz w:val="30"/>
          <w:szCs w:val="30"/>
        </w:rPr>
        <w:t>41</w:t>
      </w:r>
      <w:r w:rsidR="00881C1D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41</w:t>
      </w:r>
      <w:r w:rsidR="00477BD5">
        <w:rPr>
          <w:rFonts w:ascii="Angsana New" w:hAnsi="Angsana New"/>
          <w:sz w:val="30"/>
          <w:szCs w:val="30"/>
        </w:rPr>
        <w:t xml:space="preserve"> </w:t>
      </w:r>
      <w:r w:rsidRPr="00632A7F">
        <w:rPr>
          <w:rFonts w:ascii="Angsana New" w:hAnsi="Angsana New"/>
          <w:sz w:val="30"/>
          <w:szCs w:val="30"/>
          <w:cs/>
        </w:rPr>
        <w:t>ล้านบาทตามลำดับ</w:t>
      </w:r>
      <w:r w:rsidR="00F200F5" w:rsidRPr="00632A7F">
        <w:rPr>
          <w:rFonts w:ascii="Angsana New" w:hAnsi="Angsana New"/>
          <w:sz w:val="30"/>
          <w:szCs w:val="30"/>
        </w:rPr>
        <w:t xml:space="preserve"> </w:t>
      </w:r>
      <w:r w:rsidR="00F200F5" w:rsidRPr="00632A7F">
        <w:rPr>
          <w:rFonts w:ascii="Angsana New" w:hAnsi="Angsana New"/>
          <w:i/>
          <w:iCs/>
          <w:sz w:val="30"/>
          <w:szCs w:val="30"/>
        </w:rPr>
        <w:t>(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2568</w:t>
      </w:r>
      <w:r w:rsidR="00F200F5" w:rsidRPr="00632A7F">
        <w:rPr>
          <w:rFonts w:ascii="Angsana New" w:hAnsi="Angsana New"/>
          <w:i/>
          <w:iCs/>
          <w:sz w:val="30"/>
          <w:szCs w:val="30"/>
        </w:rPr>
        <w:t>:</w:t>
      </w:r>
      <w:r w:rsidR="00FF4956">
        <w:rPr>
          <w:rFonts w:ascii="Angsana New" w:hAnsi="Angsana New" w:hint="cs"/>
          <w:i/>
          <w:iCs/>
          <w:sz w:val="30"/>
          <w:szCs w:val="30"/>
          <w:cs/>
        </w:rPr>
        <w:t xml:space="preserve"> เพิ่มขึ้น</w:t>
      </w:r>
      <w:r w:rsidR="00F200F5" w:rsidRPr="00632A7F">
        <w:rPr>
          <w:rFonts w:ascii="Angsana New" w:hAnsi="Angsana New"/>
          <w:i/>
          <w:iCs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115</w:t>
      </w:r>
      <w:r w:rsidR="00477BD5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71</w:t>
      </w:r>
      <w:r w:rsidR="00B5083D" w:rsidRPr="00632A7F">
        <w:rPr>
          <w:rFonts w:ascii="Angsana New" w:hAnsi="Angsana New"/>
          <w:i/>
          <w:iCs/>
          <w:sz w:val="30"/>
          <w:szCs w:val="30"/>
        </w:rPr>
        <w:t xml:space="preserve"> </w:t>
      </w:r>
      <w:r w:rsidR="00F200F5" w:rsidRPr="00632A7F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61</w:t>
      </w:r>
      <w:r w:rsidR="00477BD5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29</w:t>
      </w:r>
      <w:r w:rsidR="00C73E60" w:rsidRPr="00632A7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200F5" w:rsidRPr="00632A7F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4B71F8CD" w14:textId="77777777" w:rsidR="003D34E5" w:rsidRPr="00231131" w:rsidRDefault="003D34E5" w:rsidP="003D34E5">
      <w:pPr>
        <w:spacing w:line="240" w:lineRule="auto"/>
        <w:rPr>
          <w:rFonts w:ascii="Angsana New" w:hAnsi="Angsana New"/>
          <w:sz w:val="12"/>
          <w:szCs w:val="12"/>
        </w:rPr>
      </w:pPr>
    </w:p>
    <w:p w14:paraId="5988F3B8" w14:textId="66993825" w:rsidR="003D34E5" w:rsidRPr="00632A7F" w:rsidRDefault="003D34E5" w:rsidP="003D34E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กลุ่มบริษัทและบริษัทบันทึกรายการผลขาดทุนจากการด้อยค่าของสินทรัพย์สิทธิการใช้จำนวน </w:t>
      </w:r>
      <w:r>
        <w:rPr>
          <w:rFonts w:ascii="Angsana New" w:hAnsi="Angsana New"/>
          <w:sz w:val="30"/>
          <w:szCs w:val="30"/>
        </w:rPr>
        <w:t>38.04</w:t>
      </w:r>
      <w:r w:rsidRPr="00FF4956">
        <w:rPr>
          <w:rFonts w:ascii="Angsana New" w:hAnsi="Angsana New"/>
          <w:sz w:val="30"/>
          <w:szCs w:val="30"/>
        </w:rPr>
        <w:t xml:space="preserve"> </w:t>
      </w:r>
      <w:r w:rsidRPr="00FF4956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16.41 </w:t>
      </w:r>
      <w:r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FF4956">
        <w:rPr>
          <w:rFonts w:ascii="Angsana New" w:hAnsi="Angsana New"/>
          <w:sz w:val="30"/>
          <w:szCs w:val="30"/>
          <w:cs/>
        </w:rPr>
        <w:t xml:space="preserve"> จากสินทรัพย์</w:t>
      </w:r>
      <w:r>
        <w:rPr>
          <w:rFonts w:ascii="Angsana New" w:hAnsi="Angsana New" w:hint="cs"/>
          <w:sz w:val="30"/>
          <w:szCs w:val="30"/>
          <w:cs/>
        </w:rPr>
        <w:t>สิทธิการใช้</w:t>
      </w:r>
      <w:r w:rsidRPr="00FF4956">
        <w:rPr>
          <w:rFonts w:ascii="Angsana New" w:hAnsi="Angsana New"/>
          <w:sz w:val="30"/>
          <w:szCs w:val="30"/>
          <w:cs/>
        </w:rPr>
        <w:t>ที่คาดว่าจะไม่ก่อให้เกิดประโยชน์ในอนาคต</w:t>
      </w:r>
      <w:r w:rsidR="0023113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56EE088" w14:textId="7CB09CF6" w:rsidR="009411EE" w:rsidRPr="00231131" w:rsidRDefault="009411EE">
      <w:pPr>
        <w:spacing w:line="240" w:lineRule="auto"/>
        <w:rPr>
          <w:rFonts w:ascii="Angsana New" w:hAnsi="Angsana New"/>
          <w:sz w:val="12"/>
          <w:szCs w:val="12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7"/>
        <w:gridCol w:w="264"/>
        <w:gridCol w:w="7"/>
        <w:gridCol w:w="1164"/>
        <w:gridCol w:w="270"/>
        <w:gridCol w:w="1271"/>
        <w:gridCol w:w="268"/>
        <w:gridCol w:w="6"/>
        <w:gridCol w:w="986"/>
        <w:gridCol w:w="270"/>
        <w:gridCol w:w="1177"/>
      </w:tblGrid>
      <w:tr w:rsidR="00D631BB" w:rsidRPr="00632A7F" w14:paraId="20273883" w14:textId="77777777" w:rsidTr="004A3AFC">
        <w:trPr>
          <w:tblHeader/>
        </w:trPr>
        <w:tc>
          <w:tcPr>
            <w:tcW w:w="1905" w:type="pct"/>
          </w:tcPr>
          <w:p w14:paraId="6708066A" w14:textId="77777777" w:rsidR="00D631BB" w:rsidRPr="00632A7F" w:rsidRDefault="00D631BB" w:rsidP="00D631B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39EAFE47" w14:textId="77777777" w:rsidR="00D631BB" w:rsidRPr="00632A7F" w:rsidRDefault="00D631BB" w:rsidP="00D631B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3" w:type="pct"/>
            <w:gridSpan w:val="3"/>
          </w:tcPr>
          <w:p w14:paraId="0729C79B" w14:textId="77777777" w:rsidR="00D631BB" w:rsidRPr="00632A7F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A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68DB48AB" w14:textId="77777777" w:rsidR="00D631BB" w:rsidRPr="00632A7F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3F7FAD46" w14:textId="77777777" w:rsidR="00D631BB" w:rsidRPr="00632A7F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A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77BD5" w:rsidRPr="00632A7F" w14:paraId="3212BAAA" w14:textId="77777777" w:rsidTr="00477BD5">
        <w:trPr>
          <w:tblHeader/>
        </w:trPr>
        <w:tc>
          <w:tcPr>
            <w:tcW w:w="2048" w:type="pct"/>
            <w:gridSpan w:val="2"/>
          </w:tcPr>
          <w:p w14:paraId="1BAFCA84" w14:textId="4A9F41AA" w:rsidR="00477BD5" w:rsidRPr="00632A7F" w:rsidRDefault="00477BD5" w:rsidP="00477BD5">
            <w:pPr>
              <w:pStyle w:val="BodyText"/>
              <w:spacing w:after="0"/>
              <w:ind w:left="-18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632A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32A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8" w:type="pct"/>
            <w:gridSpan w:val="2"/>
            <w:vAlign w:val="center"/>
          </w:tcPr>
          <w:p w14:paraId="41F8E406" w14:textId="7432BF0D" w:rsidR="00477BD5" w:rsidRPr="00632A7F" w:rsidRDefault="00E537CC" w:rsidP="00477BD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04508B42" w14:textId="77777777" w:rsidR="00477BD5" w:rsidRPr="00632A7F" w:rsidRDefault="00477BD5" w:rsidP="00477BD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  <w:vAlign w:val="center"/>
          </w:tcPr>
          <w:p w14:paraId="20FB049F" w14:textId="1D406AB2" w:rsidR="00477BD5" w:rsidRPr="00632A7F" w:rsidRDefault="00E537CC" w:rsidP="00477BD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58ED1097" w14:textId="77777777" w:rsidR="00477BD5" w:rsidRPr="00632A7F" w:rsidRDefault="00477BD5" w:rsidP="00477BD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center"/>
          </w:tcPr>
          <w:p w14:paraId="19A25FFA" w14:textId="58519A47" w:rsidR="00477BD5" w:rsidRPr="00632A7F" w:rsidRDefault="00E537CC" w:rsidP="00477BD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0548BB9C" w14:textId="77777777" w:rsidR="00477BD5" w:rsidRPr="00632A7F" w:rsidRDefault="00477BD5" w:rsidP="00477BD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52521594" w14:textId="6FE4E92C" w:rsidR="00477BD5" w:rsidRPr="00632A7F" w:rsidRDefault="00E537CC" w:rsidP="00477BD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631BB" w:rsidRPr="00632A7F" w14:paraId="29B1122C" w14:textId="77777777" w:rsidTr="00477BD5">
        <w:trPr>
          <w:tblHeader/>
        </w:trPr>
        <w:tc>
          <w:tcPr>
            <w:tcW w:w="1905" w:type="pct"/>
          </w:tcPr>
          <w:p w14:paraId="138FD4D1" w14:textId="77777777" w:rsidR="00D631BB" w:rsidRPr="00632A7F" w:rsidRDefault="00D631BB" w:rsidP="00D631BB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FE40D3A" w14:textId="77777777" w:rsidR="00D631BB" w:rsidRPr="00632A7F" w:rsidRDefault="00D631BB" w:rsidP="00D631BB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2" w:type="pct"/>
            <w:gridSpan w:val="9"/>
          </w:tcPr>
          <w:p w14:paraId="3ADC1F7F" w14:textId="77777777" w:rsidR="00D631BB" w:rsidRPr="00632A7F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A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1BB" w:rsidRPr="00632A7F" w14:paraId="4A5EC51E" w14:textId="77777777" w:rsidTr="00477BD5">
        <w:tc>
          <w:tcPr>
            <w:tcW w:w="1905" w:type="pct"/>
          </w:tcPr>
          <w:p w14:paraId="0912DCF5" w14:textId="079D4A58" w:rsidR="00D631BB" w:rsidRPr="00632A7F" w:rsidRDefault="00D631BB" w:rsidP="00D631BB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2A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44" w:type="pct"/>
          </w:tcPr>
          <w:p w14:paraId="33B3549C" w14:textId="77777777" w:rsidR="00D631BB" w:rsidRPr="00632A7F" w:rsidRDefault="00D631BB" w:rsidP="00D631BB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01C1A198" w14:textId="77777777" w:rsidR="00D631BB" w:rsidRPr="00632A7F" w:rsidRDefault="00D631BB" w:rsidP="00D631B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60EB2E" w14:textId="77777777" w:rsidR="00D631BB" w:rsidRPr="00632A7F" w:rsidRDefault="00D631BB" w:rsidP="00D631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2D2B2EF0" w14:textId="77777777" w:rsidR="00D631BB" w:rsidRPr="00632A7F" w:rsidRDefault="00D631BB" w:rsidP="00D631BB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CB474E4" w14:textId="77777777" w:rsidR="00D631BB" w:rsidRPr="00632A7F" w:rsidRDefault="00D631BB" w:rsidP="00D631B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61F54883" w14:textId="77777777" w:rsidR="00D631BB" w:rsidRPr="00632A7F" w:rsidRDefault="00D631BB" w:rsidP="00D631BB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EBA2D5" w14:textId="77777777" w:rsidR="00D631BB" w:rsidRPr="00632A7F" w:rsidRDefault="00D631BB" w:rsidP="00D631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FD285AA" w14:textId="77777777" w:rsidR="00D631BB" w:rsidRPr="00632A7F" w:rsidRDefault="00D631BB" w:rsidP="00D631BB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1BB" w:rsidRPr="00632A7F" w14:paraId="30C57E9A" w14:textId="77777777" w:rsidTr="00477BD5">
        <w:tc>
          <w:tcPr>
            <w:tcW w:w="1905" w:type="pct"/>
          </w:tcPr>
          <w:p w14:paraId="5A4C1D2A" w14:textId="5627F230" w:rsidR="00D631BB" w:rsidRPr="00632A7F" w:rsidRDefault="00D631BB" w:rsidP="00D631B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32A7F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" w:type="pct"/>
          </w:tcPr>
          <w:p w14:paraId="3507B31E" w14:textId="77777777" w:rsidR="00D631BB" w:rsidRPr="00632A7F" w:rsidRDefault="00D631BB" w:rsidP="00D631BB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036F5E18" w14:textId="77777777" w:rsidR="00D631BB" w:rsidRPr="00632A7F" w:rsidRDefault="00D631BB" w:rsidP="00D631BB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796A2D" w14:textId="77777777" w:rsidR="00D631BB" w:rsidRPr="00632A7F" w:rsidRDefault="00D631BB" w:rsidP="00D631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66EB27AC" w14:textId="1230317C" w:rsidR="00D631BB" w:rsidRPr="00632A7F" w:rsidRDefault="00D631BB" w:rsidP="00D631BB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65DDDD4" w14:textId="77777777" w:rsidR="00D631BB" w:rsidRPr="00632A7F" w:rsidRDefault="00D631BB" w:rsidP="00D631B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3A1400E2" w14:textId="77777777" w:rsidR="00D631BB" w:rsidRPr="00632A7F" w:rsidRDefault="00D631BB" w:rsidP="00D631BB">
            <w:pPr>
              <w:tabs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72A30A" w14:textId="77777777" w:rsidR="00D631BB" w:rsidRPr="00632A7F" w:rsidRDefault="00D631BB" w:rsidP="00D631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4E56E4E" w14:textId="75BDECBE" w:rsidR="00D631BB" w:rsidRPr="00632A7F" w:rsidRDefault="00D631BB" w:rsidP="00D631BB">
            <w:pPr>
              <w:pStyle w:val="BodyText"/>
              <w:tabs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BD5" w:rsidRPr="00632A7F" w14:paraId="64D706E7" w14:textId="77777777" w:rsidTr="00477BD5">
        <w:tc>
          <w:tcPr>
            <w:tcW w:w="1905" w:type="pct"/>
          </w:tcPr>
          <w:p w14:paraId="2396B2BD" w14:textId="3FBB6993" w:rsidR="00477BD5" w:rsidRPr="00632A7F" w:rsidRDefault="00477BD5" w:rsidP="00477BD5">
            <w:pPr>
              <w:pStyle w:val="ListParagraph"/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632A7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44" w:type="pct"/>
          </w:tcPr>
          <w:p w14:paraId="6753B980" w14:textId="77777777" w:rsidR="00477BD5" w:rsidRPr="00632A7F" w:rsidRDefault="00477BD5" w:rsidP="00477BD5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12005039" w14:textId="0C2EA46E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</w:t>
            </w:r>
            <w:r w:rsidR="00A22619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147" w:type="pct"/>
          </w:tcPr>
          <w:p w14:paraId="311263B0" w14:textId="77777777" w:rsidR="00477BD5" w:rsidRPr="00632A7F" w:rsidRDefault="00477BD5" w:rsidP="00477BD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29872DA2" w14:textId="23CF2399" w:rsidR="00477BD5" w:rsidRPr="00632A7F" w:rsidRDefault="00E537CC" w:rsidP="00477BD5">
            <w:pPr>
              <w:tabs>
                <w:tab w:val="decimal" w:pos="88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4</w:t>
            </w:r>
            <w:r w:rsidR="00477BD5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46" w:type="pct"/>
          </w:tcPr>
          <w:p w14:paraId="41EE5966" w14:textId="77777777" w:rsidR="00477BD5" w:rsidRPr="00632A7F" w:rsidRDefault="00477BD5" w:rsidP="00477BD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6FE864B6" w14:textId="69294011" w:rsidR="00477BD5" w:rsidRPr="00632A7F" w:rsidRDefault="00E537CC" w:rsidP="00477BD5">
            <w:pPr>
              <w:tabs>
                <w:tab w:val="decimal" w:pos="620"/>
              </w:tabs>
              <w:spacing w:before="100" w:beforeAutospacing="1" w:after="100" w:afterAutospacing="1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</w:t>
            </w:r>
            <w:r w:rsidR="00A22619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147" w:type="pct"/>
          </w:tcPr>
          <w:p w14:paraId="416C7EF9" w14:textId="77777777" w:rsidR="00477BD5" w:rsidRPr="00632A7F" w:rsidRDefault="00477BD5" w:rsidP="00477BD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A4FDCD0" w14:textId="15094815" w:rsidR="00477BD5" w:rsidRPr="00632A7F" w:rsidRDefault="00E537CC" w:rsidP="00477BD5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</w:t>
            </w:r>
            <w:r w:rsidR="00477BD5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477BD5" w:rsidRPr="00632A7F" w14:paraId="69DCB6ED" w14:textId="77777777" w:rsidTr="00477BD5">
        <w:tc>
          <w:tcPr>
            <w:tcW w:w="1905" w:type="pct"/>
          </w:tcPr>
          <w:p w14:paraId="28E3E13B" w14:textId="3B5C2400" w:rsidR="00477BD5" w:rsidRPr="00632A7F" w:rsidRDefault="00477BD5" w:rsidP="00477BD5">
            <w:pPr>
              <w:pStyle w:val="ListParagraph"/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632A7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" w:type="pct"/>
          </w:tcPr>
          <w:p w14:paraId="4944594B" w14:textId="77777777" w:rsidR="00477BD5" w:rsidRPr="00632A7F" w:rsidRDefault="00477BD5" w:rsidP="00477BD5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5E226950" w14:textId="011E9A17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35</w:t>
            </w:r>
            <w:r w:rsidR="00C51630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147" w:type="pct"/>
          </w:tcPr>
          <w:p w14:paraId="692EFE72" w14:textId="77777777" w:rsidR="00477BD5" w:rsidRPr="00632A7F" w:rsidRDefault="00477BD5" w:rsidP="00477BD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4AE45A31" w14:textId="6F77A38F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30</w:t>
            </w:r>
            <w:r w:rsidR="00477BD5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46" w:type="pct"/>
          </w:tcPr>
          <w:p w14:paraId="3564F087" w14:textId="77777777" w:rsidR="00477BD5" w:rsidRPr="00632A7F" w:rsidRDefault="00477BD5" w:rsidP="00477BD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7C6C4601" w14:textId="2AA5D87E" w:rsidR="00477BD5" w:rsidRPr="00632A7F" w:rsidRDefault="00E537CC" w:rsidP="00477BD5">
            <w:pPr>
              <w:tabs>
                <w:tab w:val="decimal" w:pos="620"/>
              </w:tabs>
              <w:spacing w:before="100" w:beforeAutospacing="1" w:after="100" w:afterAutospacing="1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22</w:t>
            </w:r>
            <w:r w:rsidR="00C51630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147" w:type="pct"/>
          </w:tcPr>
          <w:p w14:paraId="60C681D5" w14:textId="77777777" w:rsidR="00477BD5" w:rsidRPr="00632A7F" w:rsidRDefault="00477BD5" w:rsidP="00477BD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A6FB0C1" w14:textId="35778A16" w:rsidR="00477BD5" w:rsidRPr="00632A7F" w:rsidRDefault="00E537CC" w:rsidP="00477BD5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 w:hint="cs"/>
                <w:sz w:val="30"/>
                <w:szCs w:val="30"/>
              </w:rPr>
              <w:t>20</w:t>
            </w:r>
            <w:r w:rsidR="00477BD5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725</w:t>
            </w:r>
          </w:p>
        </w:tc>
      </w:tr>
      <w:tr w:rsidR="00477BD5" w:rsidRPr="00632A7F" w14:paraId="524EAD11" w14:textId="77777777" w:rsidTr="00477BD5">
        <w:tc>
          <w:tcPr>
            <w:tcW w:w="1905" w:type="pct"/>
          </w:tcPr>
          <w:p w14:paraId="02C0ECE8" w14:textId="2D6DAE1C" w:rsidR="00477BD5" w:rsidRPr="00632A7F" w:rsidRDefault="00477BD5" w:rsidP="00477BD5">
            <w:pPr>
              <w:pStyle w:val="ListParagraph"/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632A7F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4" w:type="pct"/>
          </w:tcPr>
          <w:p w14:paraId="3E4D2C44" w14:textId="77777777" w:rsidR="00477BD5" w:rsidRPr="00632A7F" w:rsidRDefault="00477BD5" w:rsidP="00477BD5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31A7F816" w14:textId="05782CD9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47" w:type="pct"/>
          </w:tcPr>
          <w:p w14:paraId="13E52422" w14:textId="77777777" w:rsidR="00477BD5" w:rsidRPr="00632A7F" w:rsidRDefault="00477BD5" w:rsidP="00477BD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58A7F269" w14:textId="0A83F72A" w:rsidR="00477BD5" w:rsidRPr="00632A7F" w:rsidRDefault="00E537CC" w:rsidP="00477BD5">
            <w:pPr>
              <w:tabs>
                <w:tab w:val="decimal" w:pos="88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46" w:type="pct"/>
          </w:tcPr>
          <w:p w14:paraId="3E0B799D" w14:textId="77777777" w:rsidR="00477BD5" w:rsidRPr="00632A7F" w:rsidRDefault="00477BD5" w:rsidP="00477BD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59456336" w14:textId="6E5A8B26" w:rsidR="00477BD5" w:rsidRPr="00632A7F" w:rsidRDefault="00E537CC" w:rsidP="00477BD5">
            <w:pPr>
              <w:tabs>
                <w:tab w:val="decimal" w:pos="620"/>
              </w:tabs>
              <w:spacing w:before="100" w:beforeAutospacing="1" w:after="100" w:afterAutospacing="1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147" w:type="pct"/>
          </w:tcPr>
          <w:p w14:paraId="55FBED07" w14:textId="77777777" w:rsidR="00477BD5" w:rsidRPr="00632A7F" w:rsidRDefault="00477BD5" w:rsidP="00477BD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CC0FA4A" w14:textId="0700C893" w:rsidR="00477BD5" w:rsidRPr="00632A7F" w:rsidRDefault="00E537CC" w:rsidP="00477BD5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477BD5" w:rsidRPr="00632A7F" w14:paraId="6B7634F3" w14:textId="77777777" w:rsidTr="00477BD5">
        <w:tc>
          <w:tcPr>
            <w:tcW w:w="1905" w:type="pct"/>
          </w:tcPr>
          <w:p w14:paraId="2830C920" w14:textId="17FD4EEF" w:rsidR="00477BD5" w:rsidRPr="00632A7F" w:rsidRDefault="00477BD5" w:rsidP="00477B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32A7F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" w:type="pct"/>
          </w:tcPr>
          <w:p w14:paraId="72A0981B" w14:textId="77777777" w:rsidR="00477BD5" w:rsidRPr="00632A7F" w:rsidRDefault="00477BD5" w:rsidP="00477BD5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15F82897" w14:textId="65510111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9</w:t>
            </w:r>
            <w:r w:rsidR="00C43C34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147" w:type="pct"/>
          </w:tcPr>
          <w:p w14:paraId="6C39E82B" w14:textId="77777777" w:rsidR="00477BD5" w:rsidRPr="00632A7F" w:rsidRDefault="00477BD5" w:rsidP="00477BD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048CA61F" w14:textId="678DDBDA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8</w:t>
            </w:r>
            <w:r w:rsidR="00477BD5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46" w:type="pct"/>
          </w:tcPr>
          <w:p w14:paraId="22CDA757" w14:textId="77777777" w:rsidR="00477BD5" w:rsidRPr="00632A7F" w:rsidRDefault="00477BD5" w:rsidP="00477BD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4699714C" w14:textId="69C255FC" w:rsidR="00477BD5" w:rsidRPr="00632A7F" w:rsidRDefault="00E537CC" w:rsidP="00477BD5">
            <w:pPr>
              <w:tabs>
                <w:tab w:val="decimal" w:pos="620"/>
              </w:tabs>
              <w:spacing w:before="100" w:beforeAutospacing="1" w:after="100" w:afterAutospacing="1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4</w:t>
            </w:r>
            <w:r w:rsidR="00881C1D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147" w:type="pct"/>
          </w:tcPr>
          <w:p w14:paraId="079C4F66" w14:textId="77777777" w:rsidR="00477BD5" w:rsidRPr="00632A7F" w:rsidRDefault="00477BD5" w:rsidP="00477BD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29EA6EB" w14:textId="72A00E65" w:rsidR="00477BD5" w:rsidRPr="00632A7F" w:rsidRDefault="00E537CC" w:rsidP="00477BD5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5</w:t>
            </w:r>
            <w:r w:rsidR="00477BD5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381</w:t>
            </w:r>
          </w:p>
        </w:tc>
      </w:tr>
      <w:tr w:rsidR="00477BD5" w:rsidRPr="00632A7F" w14:paraId="420B3D70" w14:textId="77777777" w:rsidTr="00477BD5">
        <w:trPr>
          <w:trHeight w:val="837"/>
        </w:trPr>
        <w:tc>
          <w:tcPr>
            <w:tcW w:w="1905" w:type="pct"/>
          </w:tcPr>
          <w:p w14:paraId="132E9AC2" w14:textId="6014D61F" w:rsidR="00477BD5" w:rsidRPr="00632A7F" w:rsidRDefault="00477BD5" w:rsidP="00477B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32A7F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44" w:type="pct"/>
          </w:tcPr>
          <w:p w14:paraId="7DF3CDFA" w14:textId="77777777" w:rsidR="00477BD5" w:rsidRPr="00632A7F" w:rsidRDefault="00477BD5" w:rsidP="00477BD5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20F55B36" w14:textId="77777777" w:rsidR="00B62ABD" w:rsidRDefault="00B62ABD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0D31F74B" w14:textId="5B125094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="00C43C34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147" w:type="pct"/>
          </w:tcPr>
          <w:p w14:paraId="50E8BB4E" w14:textId="77777777" w:rsidR="00477BD5" w:rsidRPr="00632A7F" w:rsidRDefault="00477BD5" w:rsidP="00477BD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248649CD" w14:textId="77777777" w:rsidR="00477BD5" w:rsidRPr="00632A7F" w:rsidRDefault="00477BD5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0B668EFC" w14:textId="3A583ED6" w:rsidR="00477BD5" w:rsidRPr="00632A7F" w:rsidRDefault="00E537CC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="00477BD5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46" w:type="pct"/>
          </w:tcPr>
          <w:p w14:paraId="7887FF62" w14:textId="77777777" w:rsidR="00477BD5" w:rsidRPr="00632A7F" w:rsidRDefault="00477BD5" w:rsidP="00477BD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19241638" w14:textId="77777777" w:rsidR="00881C1D" w:rsidRDefault="00881C1D" w:rsidP="00881C1D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145D4864" w14:textId="5D035727" w:rsidR="00477BD5" w:rsidRPr="00632A7F" w:rsidRDefault="00E537CC" w:rsidP="00C079E9">
            <w:pPr>
              <w:tabs>
                <w:tab w:val="left" w:pos="775"/>
              </w:tabs>
              <w:ind w:left="-115" w:right="-4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147" w:type="pct"/>
          </w:tcPr>
          <w:p w14:paraId="59AEEC7C" w14:textId="77777777" w:rsidR="00477BD5" w:rsidRPr="00632A7F" w:rsidRDefault="00477BD5" w:rsidP="00477BD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06CAE0D" w14:textId="77777777" w:rsidR="00477BD5" w:rsidRPr="00632A7F" w:rsidRDefault="00477BD5" w:rsidP="00477BD5">
            <w:pPr>
              <w:tabs>
                <w:tab w:val="decimal" w:pos="7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26B327D1" w14:textId="1E605FF0" w:rsidR="00477BD5" w:rsidRPr="00632A7F" w:rsidRDefault="00E537CC" w:rsidP="00477BD5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="00477BD5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268</w:t>
            </w:r>
          </w:p>
        </w:tc>
      </w:tr>
      <w:tr w:rsidR="00C079E9" w:rsidRPr="00632A7F" w14:paraId="4A901905" w14:textId="77777777" w:rsidTr="00C079E9">
        <w:trPr>
          <w:trHeight w:val="488"/>
        </w:trPr>
        <w:tc>
          <w:tcPr>
            <w:tcW w:w="1905" w:type="pct"/>
          </w:tcPr>
          <w:p w14:paraId="5A30E06E" w14:textId="73B6EC45" w:rsidR="00C079E9" w:rsidRPr="00632A7F" w:rsidRDefault="00C079E9" w:rsidP="00477B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ผลขาดทุนจากการด้อยค่าสินทรัพย์สิทธิการใช้</w:t>
            </w:r>
          </w:p>
        </w:tc>
        <w:tc>
          <w:tcPr>
            <w:tcW w:w="144" w:type="pct"/>
          </w:tcPr>
          <w:p w14:paraId="201EC816" w14:textId="77777777" w:rsidR="00C079E9" w:rsidRPr="00632A7F" w:rsidRDefault="00C079E9" w:rsidP="00477BD5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76B367ED" w14:textId="77777777" w:rsidR="00C079E9" w:rsidRDefault="00C079E9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57EEAB96" w14:textId="72209086" w:rsidR="00C079E9" w:rsidRDefault="00C079E9" w:rsidP="00477BD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</w:t>
            </w:r>
            <w:r w:rsidR="0082525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47" w:type="pct"/>
          </w:tcPr>
          <w:p w14:paraId="7A399126" w14:textId="77777777" w:rsidR="00C079E9" w:rsidRPr="00632A7F" w:rsidRDefault="00C079E9" w:rsidP="00477BD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79AC59D6" w14:textId="77777777" w:rsidR="00C079E9" w:rsidRDefault="00C079E9" w:rsidP="00C079E9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D826215" w14:textId="63FF5D5A" w:rsidR="00C079E9" w:rsidRPr="00632A7F" w:rsidRDefault="00C079E9" w:rsidP="00274774">
            <w:pPr>
              <w:tabs>
                <w:tab w:val="decimal" w:pos="58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DF97C18" w14:textId="77777777" w:rsidR="00C079E9" w:rsidRPr="00632A7F" w:rsidRDefault="00C079E9" w:rsidP="00477BD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3124A605" w14:textId="77777777" w:rsidR="00C079E9" w:rsidRDefault="00C079E9" w:rsidP="00C079E9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471A94F6" w14:textId="5244B6C6" w:rsidR="00C079E9" w:rsidRDefault="00C079E9" w:rsidP="00C079E9">
            <w:pPr>
              <w:tabs>
                <w:tab w:val="decimal" w:pos="7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16,411</w:t>
            </w:r>
          </w:p>
        </w:tc>
        <w:tc>
          <w:tcPr>
            <w:tcW w:w="147" w:type="pct"/>
          </w:tcPr>
          <w:p w14:paraId="61D17EF3" w14:textId="77777777" w:rsidR="00C079E9" w:rsidRPr="00632A7F" w:rsidRDefault="00C079E9" w:rsidP="00477BD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DB8F8BF" w14:textId="77777777" w:rsidR="00C079E9" w:rsidRDefault="00C079E9" w:rsidP="00C079E9">
            <w:pPr>
              <w:tabs>
                <w:tab w:val="decimal" w:pos="71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D002B76" w14:textId="4C2B9E43" w:rsidR="00C079E9" w:rsidRPr="00632A7F" w:rsidRDefault="00C079E9" w:rsidP="00274774">
            <w:pPr>
              <w:tabs>
                <w:tab w:val="decimal" w:pos="5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7115B2E" w14:textId="77777777" w:rsidR="004D6175" w:rsidRPr="00231131" w:rsidRDefault="004D6175" w:rsidP="00A2094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01E0EA6A" w14:textId="5564BC7D" w:rsidR="00B40E7C" w:rsidRDefault="000A4CDB" w:rsidP="00A2094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32A7F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="004661FF" w:rsidRPr="00632A7F">
        <w:rPr>
          <w:rFonts w:ascii="Angsana New" w:hAnsi="Angsana New"/>
          <w:sz w:val="30"/>
          <w:szCs w:val="30"/>
          <w:cs/>
        </w:rPr>
        <w:t xml:space="preserve"> </w:t>
      </w:r>
      <w:r w:rsidRPr="00632A7F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632A7F">
        <w:rPr>
          <w:rFonts w:ascii="Angsana New" w:hAnsi="Angsana New" w:hint="cs"/>
          <w:sz w:val="30"/>
          <w:szCs w:val="30"/>
          <w:cs/>
        </w:rPr>
        <w:t>ของ</w:t>
      </w:r>
      <w:r w:rsidR="006F291E" w:rsidRPr="00632A7F">
        <w:rPr>
          <w:rFonts w:ascii="Angsana New" w:hAnsi="Angsana New"/>
          <w:sz w:val="30"/>
          <w:szCs w:val="30"/>
          <w:cs/>
        </w:rPr>
        <w:t>กลุ่มบริษัท</w:t>
      </w:r>
      <w:r w:rsidR="007D7510" w:rsidRPr="00632A7F">
        <w:rPr>
          <w:rFonts w:ascii="Angsana New" w:hAnsi="Angsana New" w:hint="cs"/>
          <w:sz w:val="30"/>
          <w:szCs w:val="30"/>
          <w:cs/>
        </w:rPr>
        <w:t>และบริษัท</w:t>
      </w:r>
      <w:r w:rsidRPr="00632A7F">
        <w:rPr>
          <w:rFonts w:ascii="Angsana New" w:hAnsi="Angsana New"/>
          <w:sz w:val="30"/>
          <w:szCs w:val="30"/>
          <w:cs/>
        </w:rPr>
        <w:t xml:space="preserve"> มีจำนวน</w:t>
      </w:r>
      <w:bookmarkStart w:id="3" w:name="_Hlk118985015"/>
      <w:r w:rsidR="0023318C" w:rsidRPr="00632A7F">
        <w:rPr>
          <w:rFonts w:ascii="Angsana New" w:hAnsi="Angsana New"/>
          <w:sz w:val="30"/>
          <w:szCs w:val="30"/>
        </w:rPr>
        <w:t xml:space="preserve"> </w:t>
      </w:r>
      <w:bookmarkEnd w:id="3"/>
      <w:r w:rsidR="00E537CC" w:rsidRPr="00E537CC">
        <w:rPr>
          <w:rFonts w:ascii="Angsana New" w:hAnsi="Angsana New" w:hint="cs"/>
          <w:sz w:val="30"/>
          <w:szCs w:val="30"/>
        </w:rPr>
        <w:t>6</w:t>
      </w:r>
      <w:r w:rsidR="00E537CC" w:rsidRPr="00E537CC">
        <w:rPr>
          <w:rFonts w:ascii="Angsana New" w:hAnsi="Angsana New"/>
          <w:sz w:val="30"/>
          <w:szCs w:val="30"/>
        </w:rPr>
        <w:t>1</w:t>
      </w:r>
      <w:r w:rsidR="00FF1665">
        <w:rPr>
          <w:rFonts w:ascii="Angsana New" w:hAnsi="Angsana New" w:hint="cs"/>
          <w:sz w:val="30"/>
          <w:szCs w:val="30"/>
          <w:cs/>
        </w:rPr>
        <w:t>.</w:t>
      </w:r>
      <w:r w:rsidR="00E537CC" w:rsidRPr="00E537CC">
        <w:rPr>
          <w:rFonts w:ascii="Angsana New" w:hAnsi="Angsana New"/>
          <w:sz w:val="30"/>
          <w:szCs w:val="30"/>
        </w:rPr>
        <w:t>26</w:t>
      </w:r>
      <w:r w:rsidR="009C73AF" w:rsidRPr="00632A7F">
        <w:rPr>
          <w:rFonts w:ascii="Angsana New" w:hAnsi="Angsana New"/>
          <w:sz w:val="30"/>
          <w:szCs w:val="30"/>
        </w:rPr>
        <w:t xml:space="preserve"> </w:t>
      </w:r>
      <w:r w:rsidRPr="00632A7F">
        <w:rPr>
          <w:rFonts w:ascii="Angsana New" w:hAnsi="Angsana New"/>
          <w:sz w:val="30"/>
          <w:szCs w:val="30"/>
          <w:cs/>
        </w:rPr>
        <w:t>ล้านบาท</w:t>
      </w:r>
      <w:r w:rsidR="004661FF" w:rsidRPr="00632A7F">
        <w:rPr>
          <w:rFonts w:ascii="Angsana New" w:hAnsi="Angsana New"/>
          <w:sz w:val="30"/>
          <w:szCs w:val="30"/>
          <w:cs/>
        </w:rPr>
        <w:t xml:space="preserve"> </w:t>
      </w:r>
      <w:r w:rsidRPr="00632A7F">
        <w:rPr>
          <w:rFonts w:ascii="Angsana New" w:hAnsi="Angsana New"/>
          <w:sz w:val="30"/>
          <w:szCs w:val="30"/>
          <w:cs/>
        </w:rPr>
        <w:t>แล</w:t>
      </w:r>
      <w:r w:rsidR="0023318C" w:rsidRPr="00632A7F">
        <w:rPr>
          <w:rFonts w:ascii="Angsana New" w:hAnsi="Angsana New" w:hint="cs"/>
          <w:sz w:val="30"/>
          <w:szCs w:val="30"/>
          <w:cs/>
        </w:rPr>
        <w:t xml:space="preserve">ะ </w:t>
      </w:r>
      <w:r w:rsidR="00172D5E" w:rsidRPr="00632A7F">
        <w:rPr>
          <w:rFonts w:ascii="Angsana New" w:hAnsi="Angsana New"/>
          <w:sz w:val="30"/>
          <w:szCs w:val="30"/>
        </w:rPr>
        <w:t xml:space="preserve">                  </w:t>
      </w:r>
      <w:r w:rsidR="00E537CC" w:rsidRPr="00E537CC">
        <w:rPr>
          <w:rFonts w:ascii="Angsana New" w:hAnsi="Angsana New" w:hint="cs"/>
          <w:sz w:val="30"/>
          <w:szCs w:val="30"/>
        </w:rPr>
        <w:t>3</w:t>
      </w:r>
      <w:r w:rsidR="00E537CC" w:rsidRPr="00E537CC">
        <w:rPr>
          <w:rFonts w:ascii="Angsana New" w:hAnsi="Angsana New"/>
          <w:sz w:val="30"/>
          <w:szCs w:val="30"/>
        </w:rPr>
        <w:t>1</w:t>
      </w:r>
      <w:r w:rsidR="00FB7FCF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20</w:t>
      </w:r>
      <w:r w:rsidR="004661FF" w:rsidRPr="00632A7F">
        <w:rPr>
          <w:rFonts w:ascii="Angsana New" w:hAnsi="Angsana New"/>
          <w:sz w:val="30"/>
          <w:szCs w:val="30"/>
          <w:cs/>
        </w:rPr>
        <w:t xml:space="preserve"> </w:t>
      </w:r>
      <w:r w:rsidRPr="00632A7F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D94E97" w:rsidRPr="00632A7F">
        <w:rPr>
          <w:rFonts w:ascii="Angsana New" w:hAnsi="Angsana New" w:hint="cs"/>
          <w:sz w:val="30"/>
          <w:szCs w:val="30"/>
          <w:cs/>
        </w:rPr>
        <w:t xml:space="preserve"> </w:t>
      </w:r>
      <w:r w:rsidR="00D94E97" w:rsidRPr="00632A7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2567</w:t>
      </w:r>
      <w:r w:rsidR="00D94E97" w:rsidRPr="00632A7F">
        <w:rPr>
          <w:rFonts w:ascii="Angsana New" w:hAnsi="Angsana New"/>
          <w:i/>
          <w:iCs/>
          <w:sz w:val="30"/>
          <w:szCs w:val="30"/>
        </w:rPr>
        <w:t xml:space="preserve">: 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43</w:t>
      </w:r>
      <w:r w:rsidR="00E15E0E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96</w:t>
      </w:r>
      <w:r w:rsidR="00D94E97" w:rsidRPr="00632A7F">
        <w:rPr>
          <w:rFonts w:ascii="Angsana New" w:hAnsi="Angsana New"/>
          <w:i/>
          <w:iCs/>
          <w:sz w:val="30"/>
          <w:szCs w:val="30"/>
        </w:rPr>
        <w:t xml:space="preserve"> </w:t>
      </w:r>
      <w:r w:rsidR="00D94E97" w:rsidRPr="00632A7F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35</w:t>
      </w:r>
      <w:r w:rsidR="00E15E0E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73</w:t>
      </w:r>
      <w:r w:rsidR="009C73AF" w:rsidRPr="00632A7F">
        <w:rPr>
          <w:rFonts w:ascii="Angsana New" w:hAnsi="Angsana New"/>
          <w:i/>
          <w:iCs/>
          <w:sz w:val="30"/>
          <w:szCs w:val="30"/>
        </w:rPr>
        <w:t xml:space="preserve"> </w:t>
      </w:r>
      <w:r w:rsidR="00D94E97" w:rsidRPr="00632A7F">
        <w:rPr>
          <w:rFonts w:ascii="Angsana New" w:hAnsi="Angsana New" w:hint="cs"/>
          <w:i/>
          <w:iCs/>
          <w:sz w:val="30"/>
          <w:szCs w:val="30"/>
          <w:cs/>
        </w:rPr>
        <w:t>ล้านบาท ตา</w:t>
      </w:r>
      <w:r w:rsidR="00486CA8" w:rsidRPr="00632A7F">
        <w:rPr>
          <w:rFonts w:ascii="Angsana New" w:hAnsi="Angsana New" w:hint="cs"/>
          <w:i/>
          <w:iCs/>
          <w:sz w:val="30"/>
          <w:szCs w:val="30"/>
          <w:cs/>
        </w:rPr>
        <w:t>ม</w:t>
      </w:r>
      <w:r w:rsidR="00D94E97" w:rsidRPr="00632A7F">
        <w:rPr>
          <w:rFonts w:ascii="Angsana New" w:hAnsi="Angsana New" w:hint="cs"/>
          <w:i/>
          <w:iCs/>
          <w:sz w:val="30"/>
          <w:szCs w:val="30"/>
          <w:cs/>
        </w:rPr>
        <w:t>ลำดับ)</w:t>
      </w:r>
    </w:p>
    <w:p w14:paraId="002292EB" w14:textId="5F4549E6" w:rsidR="00B758B6" w:rsidRPr="00C84602" w:rsidRDefault="00B758B6" w:rsidP="00067062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8460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ค่าความนิยม</w:t>
      </w:r>
    </w:p>
    <w:p w14:paraId="496AE902" w14:textId="77777777" w:rsidR="00B758B6" w:rsidRPr="00C51F2B" w:rsidRDefault="00B758B6" w:rsidP="001260FB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Cs w:val="1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2250"/>
      </w:tblGrid>
      <w:tr w:rsidR="00941FD3" w:rsidRPr="00B33603" w14:paraId="3007C5A1" w14:textId="77777777" w:rsidTr="001B627B">
        <w:trPr>
          <w:tblHeader/>
        </w:trPr>
        <w:tc>
          <w:tcPr>
            <w:tcW w:w="7020" w:type="dxa"/>
          </w:tcPr>
          <w:p w14:paraId="6793C01E" w14:textId="77777777" w:rsidR="00941FD3" w:rsidRPr="00941FD3" w:rsidRDefault="00941FD3" w:rsidP="001B627B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2A3E386F" w14:textId="77777777" w:rsidR="00941FD3" w:rsidRPr="00941FD3" w:rsidRDefault="00941FD3" w:rsidP="001B627B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F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1FD3" w:rsidRPr="00B33603" w14:paraId="3ADE6916" w14:textId="77777777" w:rsidTr="00E117AD">
        <w:trPr>
          <w:tblHeader/>
        </w:trPr>
        <w:tc>
          <w:tcPr>
            <w:tcW w:w="7020" w:type="dxa"/>
          </w:tcPr>
          <w:p w14:paraId="35357A05" w14:textId="77777777" w:rsidR="00941FD3" w:rsidRPr="00941FD3" w:rsidRDefault="00941FD3" w:rsidP="001B627B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5F96E50F" w14:textId="3EA68F96" w:rsidR="00941FD3" w:rsidRPr="00941FD3" w:rsidRDefault="00941FD3" w:rsidP="001B627B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F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E4601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41F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41FD3" w:rsidRPr="00B33603" w14:paraId="25114263" w14:textId="77777777" w:rsidTr="001B627B">
        <w:tc>
          <w:tcPr>
            <w:tcW w:w="7020" w:type="dxa"/>
          </w:tcPr>
          <w:p w14:paraId="01723568" w14:textId="77777777" w:rsidR="00941FD3" w:rsidRPr="00941FD3" w:rsidRDefault="00941FD3" w:rsidP="001B627B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1F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50" w:type="dxa"/>
          </w:tcPr>
          <w:p w14:paraId="1577840A" w14:textId="77777777" w:rsidR="00941FD3" w:rsidRPr="00941FD3" w:rsidRDefault="00941FD3" w:rsidP="001B627B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1FD3" w:rsidRPr="00B33603" w14:paraId="2B10F0F1" w14:textId="77777777" w:rsidTr="00E117AD">
        <w:tc>
          <w:tcPr>
            <w:tcW w:w="7020" w:type="dxa"/>
          </w:tcPr>
          <w:p w14:paraId="23696753" w14:textId="7C6C37C5" w:rsidR="00941FD3" w:rsidRPr="00941FD3" w:rsidRDefault="00941FD3" w:rsidP="001B627B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1F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41F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41F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  <w:r w:rsidRPr="00941F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41F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250" w:type="dxa"/>
            <w:vAlign w:val="bottom"/>
          </w:tcPr>
          <w:p w14:paraId="1DADAEA0" w14:textId="58C4358E" w:rsidR="00941FD3" w:rsidRPr="00941FD3" w:rsidRDefault="00E537CC" w:rsidP="001B627B">
            <w:pPr>
              <w:tabs>
                <w:tab w:val="decimal" w:pos="1727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220</w:t>
            </w:r>
            <w:r w:rsidR="00941FD3" w:rsidRPr="00941F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769</w:t>
            </w:r>
          </w:p>
        </w:tc>
      </w:tr>
      <w:tr w:rsidR="00941FD3" w:rsidRPr="00B33603" w14:paraId="7A4FC1B2" w14:textId="77777777" w:rsidTr="00941FD3">
        <w:tc>
          <w:tcPr>
            <w:tcW w:w="7020" w:type="dxa"/>
          </w:tcPr>
          <w:p w14:paraId="43F80599" w14:textId="77777777" w:rsidR="00941FD3" w:rsidRPr="00941FD3" w:rsidRDefault="00941FD3" w:rsidP="001B627B">
            <w:pPr>
              <w:spacing w:line="400" w:lineRule="exact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41FD3">
              <w:rPr>
                <w:rFonts w:ascii="Angsana New" w:eastAsia="Calibri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1CFB9354" w14:textId="66772820" w:rsidR="00941FD3" w:rsidRPr="00941FD3" w:rsidRDefault="00941FD3" w:rsidP="001B627B">
            <w:pPr>
              <w:tabs>
                <w:tab w:val="decimal" w:pos="17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41FD3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8</w:t>
            </w:r>
            <w:r w:rsidRPr="00941FD3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000</w:t>
            </w:r>
            <w:r w:rsidRPr="00941F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41FD3" w:rsidRPr="00B33603" w14:paraId="02F9FFE8" w14:textId="77777777" w:rsidTr="00941FD3">
        <w:tc>
          <w:tcPr>
            <w:tcW w:w="7020" w:type="dxa"/>
          </w:tcPr>
          <w:p w14:paraId="6D493D22" w14:textId="53E256FA" w:rsidR="00941FD3" w:rsidRPr="00941FD3" w:rsidRDefault="00941FD3" w:rsidP="00941FD3">
            <w:pPr>
              <w:spacing w:line="400" w:lineRule="exact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41F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41F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41F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B3C03" w14:textId="1E83CDB0" w:rsidR="00941FD3" w:rsidRPr="00941FD3" w:rsidRDefault="00E537CC" w:rsidP="00941FD3">
            <w:pPr>
              <w:tabs>
                <w:tab w:val="decimal" w:pos="1727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212</w:t>
            </w:r>
            <w:r w:rsidR="00941FD3" w:rsidRPr="00941F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769</w:t>
            </w:r>
          </w:p>
        </w:tc>
      </w:tr>
    </w:tbl>
    <w:p w14:paraId="55515A5F" w14:textId="77777777" w:rsidR="00941FD3" w:rsidRPr="00C51F2B" w:rsidRDefault="00941FD3" w:rsidP="001260FB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Cs w:val="18"/>
        </w:rPr>
      </w:pPr>
    </w:p>
    <w:p w14:paraId="16F554D7" w14:textId="34655C32" w:rsidR="009051B1" w:rsidRPr="00AE64E3" w:rsidRDefault="009051B1" w:rsidP="009051B1">
      <w:pPr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AE64E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ค่าความนิยมได้ถูกปันส่วนให้แก่หน่วยสินทรัพย์ที่ก่อให้เกิดเงินสด (</w:t>
      </w:r>
      <w:r w:rsidRPr="00AE64E3">
        <w:rPr>
          <w:rFonts w:asciiTheme="majorBidi" w:hAnsiTheme="majorBidi" w:cstheme="majorBidi"/>
          <w:snapToGrid w:val="0"/>
          <w:sz w:val="30"/>
          <w:szCs w:val="30"/>
          <w:lang w:eastAsia="th-TH"/>
        </w:rPr>
        <w:t>CGU</w:t>
      </w:r>
      <w:r w:rsidRPr="00AE64E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) ที่ถูกกำหนดตามส่วนงานธุรกิจ </w:t>
      </w:r>
      <w:r w:rsidRPr="00AE64E3">
        <w:rPr>
          <w:rFonts w:asciiTheme="majorBidi" w:hAnsiTheme="majorBidi" w:cstheme="majorBidi"/>
          <w:snapToGrid w:val="0"/>
          <w:spacing w:val="6"/>
          <w:sz w:val="30"/>
          <w:szCs w:val="30"/>
          <w:cs/>
          <w:lang w:eastAsia="th-TH"/>
        </w:rPr>
        <w:t>ได้แก่</w:t>
      </w:r>
      <w:r w:rsidRPr="00AE64E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ส่วนงานธุรกิจที่เกี่ยวเนื่องกับผลิตภัณฑ์ก๊าซธรรมชาติ</w:t>
      </w:r>
      <w:r w:rsidR="00557A47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จำนวน</w:t>
      </w:r>
      <w:r w:rsidR="00557A47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199.41 </w:t>
      </w:r>
      <w:r w:rsidR="00557A47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AE64E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ธุรกิจให้บริการขนส่งสินค้า</w:t>
      </w:r>
      <w:r w:rsidR="00557A47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จำนวน </w:t>
      </w:r>
      <w:r w:rsidR="00557A47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7.16 </w:t>
      </w:r>
      <w:r w:rsidR="00557A47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ล้านบาท</w:t>
      </w:r>
      <w:r w:rsidRPr="00AE64E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และธุรกิจโรงไฟฟ้าพลังงานแสงอาทิตย์</w:t>
      </w:r>
      <w:r w:rsidR="00557A47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จำนวน </w:t>
      </w:r>
      <w:r w:rsidR="00557A47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14.20 </w:t>
      </w:r>
      <w:r w:rsidR="00557A47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ล้านบาท</w:t>
      </w:r>
    </w:p>
    <w:p w14:paraId="5CC46C48" w14:textId="77777777" w:rsidR="009051B1" w:rsidRPr="00C51F2B" w:rsidRDefault="009051B1" w:rsidP="009051B1">
      <w:pPr>
        <w:ind w:left="540"/>
        <w:jc w:val="thaiDistribute"/>
        <w:rPr>
          <w:rFonts w:asciiTheme="majorBidi" w:hAnsiTheme="majorBidi" w:cstheme="majorBidi"/>
          <w:snapToGrid w:val="0"/>
          <w:cs/>
          <w:lang w:eastAsia="th-TH"/>
        </w:rPr>
      </w:pPr>
    </w:p>
    <w:p w14:paraId="767AFE7D" w14:textId="677F2721" w:rsidR="009051B1" w:rsidRPr="00AE64E3" w:rsidRDefault="009051B1" w:rsidP="009051B1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146C92">
        <w:rPr>
          <w:rFonts w:asciiTheme="majorBidi" w:hAnsiTheme="majorBidi" w:cstheme="majorBidi"/>
          <w:snapToGrid w:val="0"/>
          <w:spacing w:val="-4"/>
          <w:sz w:val="30"/>
          <w:szCs w:val="30"/>
          <w:cs/>
          <w:lang w:eastAsia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 ซึ่งอ้างอิงจากงบประมาณทางการเงินครอบคลุมระยะเวลา </w:t>
      </w:r>
      <w:r w:rsidR="00E537CC" w:rsidRPr="00E537CC">
        <w:rPr>
          <w:rFonts w:asciiTheme="majorBidi" w:hAnsiTheme="majorBidi" w:cstheme="majorBidi"/>
          <w:snapToGrid w:val="0"/>
          <w:spacing w:val="-4"/>
          <w:sz w:val="30"/>
          <w:szCs w:val="30"/>
          <w:lang w:eastAsia="th-TH"/>
        </w:rPr>
        <w:t>5</w:t>
      </w:r>
      <w:r w:rsidR="00427913" w:rsidRPr="00146C92">
        <w:rPr>
          <w:rFonts w:asciiTheme="majorBidi" w:hAnsiTheme="majorBidi" w:cstheme="majorBidi"/>
          <w:snapToGrid w:val="0"/>
          <w:spacing w:val="-4"/>
          <w:sz w:val="30"/>
          <w:szCs w:val="30"/>
          <w:lang w:eastAsia="th-TH"/>
        </w:rPr>
        <w:t xml:space="preserve"> </w:t>
      </w:r>
      <w:r w:rsidR="00BD63D3" w:rsidRPr="00146C92">
        <w:rPr>
          <w:rFonts w:asciiTheme="majorBidi" w:hAnsiTheme="majorBidi" w:cstheme="majorBidi"/>
          <w:snapToGrid w:val="0"/>
          <w:spacing w:val="-4"/>
          <w:sz w:val="30"/>
          <w:szCs w:val="30"/>
          <w:cs/>
          <w:lang w:eastAsia="th-TH"/>
        </w:rPr>
        <w:t>และ</w:t>
      </w:r>
      <w:r w:rsidR="00341F83" w:rsidRPr="00146C92">
        <w:rPr>
          <w:rFonts w:asciiTheme="majorBidi" w:hAnsiTheme="majorBidi" w:cstheme="majorBidi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="00E537CC" w:rsidRPr="00E537CC">
        <w:rPr>
          <w:rFonts w:asciiTheme="majorBidi" w:hAnsiTheme="majorBidi" w:cstheme="majorBidi"/>
          <w:snapToGrid w:val="0"/>
          <w:spacing w:val="-4"/>
          <w:sz w:val="30"/>
          <w:szCs w:val="30"/>
          <w:lang w:eastAsia="th-TH"/>
        </w:rPr>
        <w:t>17</w:t>
      </w:r>
      <w:r w:rsidR="00146C92" w:rsidRPr="00146C92">
        <w:rPr>
          <w:rFonts w:asciiTheme="majorBidi" w:hAnsiTheme="majorBidi" w:cstheme="majorBidi"/>
          <w:snapToGrid w:val="0"/>
          <w:spacing w:val="-4"/>
          <w:sz w:val="30"/>
          <w:szCs w:val="30"/>
          <w:lang w:eastAsia="th-TH"/>
        </w:rPr>
        <w:t xml:space="preserve"> </w:t>
      </w:r>
      <w:r w:rsidRPr="00146C92">
        <w:rPr>
          <w:rFonts w:asciiTheme="majorBidi" w:hAnsiTheme="majorBidi" w:cstheme="majorBidi"/>
          <w:snapToGrid w:val="0"/>
          <w:spacing w:val="-4"/>
          <w:sz w:val="30"/>
          <w:szCs w:val="30"/>
          <w:cs/>
          <w:lang w:eastAsia="th-TH"/>
        </w:rPr>
        <w:t>ปี</w:t>
      </w:r>
      <w:r w:rsidRPr="00AE64E3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br/>
      </w:r>
      <w:r w:rsidRPr="00AE64E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ซึ่งได้รับอนุมัติจากผู้บริหาร การวัดมูลค่ายุติธรรมจัดประเภทเป็นมูลค่ายุติธรรมระดับ </w:t>
      </w:r>
      <w:r w:rsidR="00E537CC" w:rsidRPr="00E537CC">
        <w:rPr>
          <w:rFonts w:asciiTheme="majorBidi" w:hAnsiTheme="majorBidi" w:cstheme="majorBidi"/>
          <w:snapToGrid w:val="0"/>
          <w:sz w:val="30"/>
          <w:szCs w:val="30"/>
          <w:lang w:eastAsia="th-TH"/>
        </w:rPr>
        <w:t>3</w:t>
      </w:r>
    </w:p>
    <w:p w14:paraId="6781F6AC" w14:textId="77777777" w:rsidR="009051B1" w:rsidRPr="00C51F2B" w:rsidRDefault="009051B1" w:rsidP="009051B1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7FE108A9" w14:textId="2F6EA4D7" w:rsidR="009051B1" w:rsidRPr="00AE64E3" w:rsidRDefault="009051B1" w:rsidP="009051B1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E64E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อัตราคิดลดของบริษัทย่อยในกลุ่มธุรกิจที่เกี่ยวเนื่องกับผลิตภัณฑ์ก๊าซธรรมชาติ ธุรกิจให้บริการขนส่งสินค้า และโรงงานไฟฟ้าพลังงานแสงอาทิตย์เฉลี่ยอยู่ที่ร้อยละ</w:t>
      </w:r>
      <w:r w:rsidR="008A4D9D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E537CC" w:rsidRPr="00E537CC">
        <w:rPr>
          <w:rFonts w:asciiTheme="majorBidi" w:hAnsiTheme="majorBidi" w:cstheme="majorBidi"/>
          <w:snapToGrid w:val="0"/>
          <w:sz w:val="30"/>
          <w:szCs w:val="30"/>
          <w:lang w:eastAsia="th-TH"/>
        </w:rPr>
        <w:t>6</w:t>
      </w:r>
      <w:r w:rsidRPr="00AE64E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ต่อปี </w:t>
      </w:r>
      <w:r w:rsidRPr="00AE64E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(</w:t>
      </w:r>
      <w:r w:rsidR="00E537CC" w:rsidRPr="00E537CC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2567</w:t>
      </w:r>
      <w:r w:rsidRPr="00AE64E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:</w:t>
      </w:r>
      <w:r w:rsidRPr="00AE64E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 ร้อยละ</w:t>
      </w:r>
      <w:r w:rsidR="00732C8D" w:rsidRPr="00AE64E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</w:t>
      </w:r>
      <w:r w:rsidR="00E537CC" w:rsidRPr="00E537CC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7</w:t>
      </w:r>
      <w:r w:rsidR="00732C8D" w:rsidRPr="00AE64E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</w:t>
      </w:r>
      <w:r w:rsidRPr="00AE64E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ต่อปี</w:t>
      </w:r>
      <w:r w:rsidRPr="00AE64E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)</w:t>
      </w:r>
      <w:r w:rsidRPr="00AE64E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ข้อสมมตินี้ได้ถูกใช้เพื่อการวิเคราะห์หน่วยสินทรัพย์ที่ก่อให้เกิดเงินสดภายในส่วนงานธุรกิจ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771635F9" w14:textId="77777777" w:rsidR="009051B1" w:rsidRPr="00C51F2B" w:rsidRDefault="009051B1" w:rsidP="009051B1">
      <w:pPr>
        <w:spacing w:line="240" w:lineRule="auto"/>
        <w:ind w:left="540"/>
        <w:jc w:val="thaiDistribute"/>
        <w:rPr>
          <w:rFonts w:asciiTheme="majorBidi" w:eastAsia="Calibri" w:hAnsiTheme="majorBidi" w:cstheme="majorBidi"/>
        </w:rPr>
      </w:pPr>
    </w:p>
    <w:p w14:paraId="4C1496E1" w14:textId="2DCA78B8" w:rsidR="00941FD3" w:rsidRDefault="00941FD3" w:rsidP="009051B1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ทั้งนี้ประมาณการมูลค่าที่คาดว่าจะได้รับคืนของหน่วยสินทรัพย์ที่ก่อให้เกิดเงินสดในโรงงานไฟฟ้าพลังงานแสงอาทิตย์ มีมูลค่าต่ำกว่ามูลค่าตามบัญชีของหน่วยสินทรัพย์ที่ก่อให้เกิดเงินสด เนื่องจากรายได้จากส่วนเพิ่มราคารับซื้อไฟฟ้า </w:t>
      </w:r>
      <w:r>
        <w:rPr>
          <w:rFonts w:asciiTheme="majorBidi" w:eastAsia="Calibri" w:hAnsiTheme="majorBidi" w:cstheme="majorBidi"/>
          <w:sz w:val="30"/>
          <w:szCs w:val="30"/>
        </w:rPr>
        <w:t xml:space="preserve">(Adder)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สิ้นสุดลง ดังนั้น กลุ่มบริษัทจึงรับรู้ผลขาดทุนจากการด้อยค่าของค่าความนิยมสำหรับปีสิ้นสุดวันที่ </w:t>
      </w:r>
      <w:r w:rsidR="00E537CC" w:rsidRPr="00E537CC">
        <w:rPr>
          <w:rFonts w:asciiTheme="majorBidi" w:eastAsia="Calibri" w:hAnsiTheme="majorBidi" w:cstheme="majorBidi"/>
          <w:sz w:val="30"/>
          <w:szCs w:val="30"/>
        </w:rPr>
        <w:t>31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ธันวาคม </w:t>
      </w:r>
      <w:r w:rsidR="00E537CC" w:rsidRPr="00E537CC">
        <w:rPr>
          <w:rFonts w:asciiTheme="majorBidi" w:eastAsia="Calibri" w:hAnsiTheme="majorBidi" w:cstheme="majorBidi"/>
          <w:sz w:val="30"/>
          <w:szCs w:val="30"/>
        </w:rPr>
        <w:t>2568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เป็นจำนวน </w:t>
      </w:r>
      <w:r w:rsidR="00E537CC" w:rsidRPr="00E537CC">
        <w:rPr>
          <w:rFonts w:asciiTheme="majorBidi" w:eastAsia="Calibri" w:hAnsiTheme="majorBidi" w:cstheme="majorBidi"/>
          <w:sz w:val="30"/>
          <w:szCs w:val="30"/>
        </w:rPr>
        <w:t>8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ล้านบาท</w:t>
      </w:r>
    </w:p>
    <w:p w14:paraId="3F728745" w14:textId="77777777" w:rsidR="00941FD3" w:rsidRPr="00C51F2B" w:rsidRDefault="00941FD3" w:rsidP="009051B1">
      <w:pPr>
        <w:spacing w:line="240" w:lineRule="auto"/>
        <w:ind w:left="540"/>
        <w:jc w:val="thaiDistribute"/>
        <w:rPr>
          <w:rFonts w:asciiTheme="majorBidi" w:eastAsia="Calibri" w:hAnsiTheme="majorBidi" w:cstheme="majorBidi"/>
        </w:rPr>
      </w:pPr>
    </w:p>
    <w:p w14:paraId="246B11D7" w14:textId="02075B17" w:rsidR="000E27A2" w:rsidRPr="00E4601D" w:rsidRDefault="009051B1" w:rsidP="00E4601D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E64E3">
        <w:rPr>
          <w:rFonts w:asciiTheme="majorBidi" w:eastAsia="Calibri" w:hAnsiTheme="majorBidi" w:cstheme="majorBidi"/>
          <w:sz w:val="30"/>
          <w:szCs w:val="30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อัตราคิดลดที่ใช้เป็นอัตราก่อนหักภาษีที่สะท้อนถึงความเสี่ยงซึ่งเป็นลักษณะเฉพาะ ที่เกี่ยวข้องกับส่วนงานนั้น ๆ</w:t>
      </w:r>
    </w:p>
    <w:p w14:paraId="23C675CC" w14:textId="77777777" w:rsidR="00030ABD" w:rsidRPr="00C51F2B" w:rsidRDefault="00030ABD" w:rsidP="009051B1">
      <w:pPr>
        <w:spacing w:line="240" w:lineRule="auto"/>
        <w:ind w:left="540"/>
        <w:jc w:val="thaiDistribute"/>
        <w:rPr>
          <w:rFonts w:asciiTheme="majorBidi" w:eastAsia="Calibri" w:hAnsiTheme="majorBidi" w:cstheme="majorBidi"/>
        </w:rPr>
      </w:pPr>
    </w:p>
    <w:p w14:paraId="5BEE4E40" w14:textId="3E1AC363" w:rsidR="009051B1" w:rsidRPr="00AE64E3" w:rsidRDefault="009051B1" w:rsidP="009051B1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E64E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03CD6D3" w14:textId="77777777" w:rsidR="009051B1" w:rsidRPr="00C51F2B" w:rsidRDefault="009051B1" w:rsidP="009051B1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s/>
        </w:rPr>
      </w:pPr>
    </w:p>
    <w:p w14:paraId="7C7105B8" w14:textId="2DCF92C2" w:rsidR="009051B1" w:rsidRDefault="009051B1" w:rsidP="009051B1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AE64E3">
        <w:rPr>
          <w:rFonts w:asciiTheme="majorBidi" w:eastAsia="Calibri" w:hAnsiTheme="majorBidi" w:cstheme="majorBidi"/>
          <w:sz w:val="30"/>
          <w:szCs w:val="30"/>
          <w:cs/>
        </w:rPr>
        <w:t xml:space="preserve">หากข้อสมมติในการทดสอบการด้อยค่าของค่าความนิยมเปลี่ยนไป โดยประมาณการอัตราการเติบโตลดลงร้อยละ </w:t>
      </w:r>
      <w:r w:rsidR="00E537CC" w:rsidRPr="00E537CC">
        <w:rPr>
          <w:rFonts w:asciiTheme="majorBidi" w:eastAsia="Calibri" w:hAnsiTheme="majorBidi" w:cstheme="majorBidi"/>
          <w:sz w:val="30"/>
          <w:szCs w:val="30"/>
        </w:rPr>
        <w:t>1</w:t>
      </w:r>
      <w:r w:rsidRPr="00AE64E3">
        <w:rPr>
          <w:rFonts w:asciiTheme="majorBidi" w:eastAsia="Calibri" w:hAnsiTheme="majorBidi" w:cstheme="majorBidi"/>
          <w:sz w:val="30"/>
          <w:szCs w:val="30"/>
          <w:cs/>
        </w:rPr>
        <w:t xml:space="preserve"> ต่อปี หรืออัตราคิดลดเพิ่มขึ้นร้อยละ </w:t>
      </w:r>
      <w:r w:rsidR="00E537CC" w:rsidRPr="00E537CC">
        <w:rPr>
          <w:rFonts w:asciiTheme="majorBidi" w:eastAsia="Calibri" w:hAnsiTheme="majorBidi" w:cstheme="majorBidi"/>
          <w:sz w:val="30"/>
          <w:szCs w:val="30"/>
        </w:rPr>
        <w:t>1</w:t>
      </w:r>
      <w:r w:rsidRPr="00AE64E3">
        <w:rPr>
          <w:rFonts w:asciiTheme="majorBidi" w:eastAsia="Calibri" w:hAnsiTheme="majorBidi" w:cstheme="majorBidi"/>
          <w:sz w:val="30"/>
          <w:szCs w:val="30"/>
          <w:cs/>
        </w:rPr>
        <w:t xml:space="preserve"> ต่อปี</w:t>
      </w:r>
      <w:r w:rsidR="001403A3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611936" w:rsidRPr="00611936">
        <w:rPr>
          <w:rFonts w:asciiTheme="majorBidi" w:eastAsia="Calibri" w:hAnsiTheme="majorBidi"/>
          <w:sz w:val="30"/>
          <w:szCs w:val="30"/>
          <w:cs/>
        </w:rPr>
        <w:t>ส่วน</w:t>
      </w:r>
      <w:r w:rsidR="00611936">
        <w:rPr>
          <w:rFonts w:asciiTheme="majorBidi" w:eastAsia="Calibri" w:hAnsiTheme="majorBidi" w:hint="cs"/>
          <w:sz w:val="30"/>
          <w:szCs w:val="30"/>
          <w:cs/>
        </w:rPr>
        <w:t>ของ</w:t>
      </w:r>
      <w:r w:rsidR="00611936" w:rsidRPr="00611936">
        <w:rPr>
          <w:rFonts w:asciiTheme="majorBidi" w:eastAsia="Calibri" w:hAnsiTheme="majorBidi"/>
          <w:sz w:val="30"/>
          <w:szCs w:val="30"/>
          <w:cs/>
        </w:rPr>
        <w:t xml:space="preserve">ธุรกิจที่เกี่ยวเนื่องกับผลิตภัณฑ์ก๊าซธรรมชาติ </w:t>
      </w:r>
      <w:r w:rsidR="0058095A">
        <w:rPr>
          <w:rFonts w:asciiTheme="majorBidi" w:eastAsia="Calibri" w:hAnsiTheme="majorBidi" w:hint="cs"/>
          <w:sz w:val="30"/>
          <w:szCs w:val="30"/>
          <w:cs/>
        </w:rPr>
        <w:t>และ</w:t>
      </w:r>
      <w:r w:rsidR="00611936" w:rsidRPr="00611936">
        <w:rPr>
          <w:rFonts w:asciiTheme="majorBidi" w:eastAsia="Calibri" w:hAnsiTheme="majorBidi"/>
          <w:sz w:val="30"/>
          <w:szCs w:val="30"/>
          <w:cs/>
        </w:rPr>
        <w:t>ธุรกิจให้บริการขนส่งสินค้า</w:t>
      </w:r>
      <w:r w:rsidRPr="00AE64E3">
        <w:rPr>
          <w:rFonts w:asciiTheme="majorBidi" w:eastAsia="Calibri" w:hAnsiTheme="majorBidi" w:cstheme="majorBidi"/>
          <w:sz w:val="30"/>
          <w:szCs w:val="30"/>
          <w:cs/>
        </w:rPr>
        <w:t xml:space="preserve"> ก็จะยังคงไม่มี</w:t>
      </w:r>
      <w:r w:rsidR="00E4601D">
        <w:rPr>
          <w:rFonts w:asciiTheme="majorBidi" w:eastAsia="Calibri" w:hAnsiTheme="majorBidi" w:cstheme="majorBidi" w:hint="cs"/>
          <w:sz w:val="30"/>
          <w:szCs w:val="30"/>
          <w:cs/>
        </w:rPr>
        <w:t>การเพิ่มขึ้นของ</w:t>
      </w:r>
      <w:r w:rsidRPr="00AE64E3">
        <w:rPr>
          <w:rFonts w:asciiTheme="majorBidi" w:eastAsia="Calibri" w:hAnsiTheme="majorBidi" w:cstheme="majorBidi"/>
          <w:sz w:val="30"/>
          <w:szCs w:val="30"/>
          <w:cs/>
        </w:rPr>
        <w:t>ค่าเผื่อการด้อยค่าของค่าความนิยม</w:t>
      </w:r>
      <w:r w:rsidR="00602589">
        <w:rPr>
          <w:rFonts w:asciiTheme="majorBidi" w:eastAsia="Calibri" w:hAnsiTheme="majorBidi" w:cstheme="majorBidi" w:hint="cs"/>
          <w:sz w:val="30"/>
          <w:szCs w:val="30"/>
          <w:cs/>
        </w:rPr>
        <w:t xml:space="preserve"> ส่วนธุรกิจ</w:t>
      </w:r>
      <w:r w:rsidR="00602589" w:rsidRPr="00602589">
        <w:rPr>
          <w:rFonts w:asciiTheme="majorBidi" w:eastAsia="Calibri" w:hAnsiTheme="majorBidi"/>
          <w:sz w:val="30"/>
          <w:szCs w:val="30"/>
          <w:cs/>
        </w:rPr>
        <w:t>โรงงานไฟฟ้าพลังงานแสงอาทิตย์</w:t>
      </w:r>
      <w:r w:rsidR="00C51F2B">
        <w:rPr>
          <w:rFonts w:asciiTheme="majorBidi" w:eastAsia="Calibri" w:hAnsiTheme="majorBidi" w:hint="cs"/>
          <w:sz w:val="30"/>
          <w:szCs w:val="30"/>
          <w:cs/>
        </w:rPr>
        <w:t xml:space="preserve">จะมีการเพิ่มขึ้นของค่าเผื่อการด้อยค่าของค่าความนิยมเป็นจำนวน </w:t>
      </w:r>
      <w:r w:rsidR="00C51F2B">
        <w:rPr>
          <w:rFonts w:asciiTheme="majorBidi" w:eastAsia="Calibri" w:hAnsiTheme="majorBidi"/>
          <w:sz w:val="30"/>
          <w:szCs w:val="30"/>
        </w:rPr>
        <w:t xml:space="preserve">4.51 </w:t>
      </w:r>
      <w:r w:rsidR="00C51F2B">
        <w:rPr>
          <w:rFonts w:asciiTheme="majorBidi" w:eastAsia="Calibri" w:hAnsiTheme="majorBidi" w:hint="cs"/>
          <w:sz w:val="30"/>
          <w:szCs w:val="30"/>
          <w:cs/>
        </w:rPr>
        <w:t>ล้านบาท</w:t>
      </w:r>
    </w:p>
    <w:p w14:paraId="420304BF" w14:textId="3F687985" w:rsidR="00524413" w:rsidRPr="00A00564" w:rsidRDefault="00437D55" w:rsidP="005E3088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  <w:r w:rsidRPr="00A14DB3">
        <w:rPr>
          <w:rFonts w:ascii="Angsana New" w:hAnsi="Angsana New"/>
          <w:bCs/>
          <w:sz w:val="28"/>
          <w:szCs w:val="28"/>
          <w:cs/>
        </w:rPr>
        <w:lastRenderedPageBreak/>
        <w:t>หนี้สินที่มีภาระดอกเบี้ย</w:t>
      </w:r>
    </w:p>
    <w:p w14:paraId="7F5BD76E" w14:textId="77777777" w:rsidR="00A00564" w:rsidRPr="00086925" w:rsidRDefault="00A00564" w:rsidP="00A0056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4" w:type="dxa"/>
        <w:tblLayout w:type="fixed"/>
        <w:tblLook w:val="01E0" w:firstRow="1" w:lastRow="1" w:firstColumn="1" w:lastColumn="1" w:noHBand="0" w:noVBand="0"/>
      </w:tblPr>
      <w:tblGrid>
        <w:gridCol w:w="3417"/>
        <w:gridCol w:w="809"/>
        <w:gridCol w:w="1238"/>
        <w:gridCol w:w="241"/>
        <w:gridCol w:w="1087"/>
        <w:gridCol w:w="240"/>
        <w:gridCol w:w="1068"/>
        <w:gridCol w:w="270"/>
        <w:gridCol w:w="990"/>
      </w:tblGrid>
      <w:tr w:rsidR="00CA1D19" w:rsidRPr="00AF0227" w14:paraId="63CAA716" w14:textId="77777777" w:rsidTr="00721CC7">
        <w:trPr>
          <w:tblHeader/>
        </w:trPr>
        <w:tc>
          <w:tcPr>
            <w:tcW w:w="3417" w:type="dxa"/>
          </w:tcPr>
          <w:p w14:paraId="7A7B6B7B" w14:textId="77777777" w:rsidR="00421EDE" w:rsidRPr="00AF0227" w:rsidRDefault="00421EDE" w:rsidP="00040512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14:paraId="6BD75155" w14:textId="77777777" w:rsidR="00421EDE" w:rsidRPr="00AF0227" w:rsidRDefault="00421EDE" w:rsidP="00040512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66" w:type="dxa"/>
            <w:gridSpan w:val="3"/>
          </w:tcPr>
          <w:p w14:paraId="3E580943" w14:textId="77777777" w:rsidR="00421EDE" w:rsidRPr="00AF0227" w:rsidRDefault="00421EDE" w:rsidP="00AE524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F022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52683205" w14:textId="77777777" w:rsidR="00421EDE" w:rsidRPr="00AF0227" w:rsidRDefault="00421EDE" w:rsidP="00040512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28" w:type="dxa"/>
            <w:gridSpan w:val="3"/>
          </w:tcPr>
          <w:p w14:paraId="0253CC20" w14:textId="77777777" w:rsidR="00421EDE" w:rsidRPr="00AF0227" w:rsidRDefault="00421EDE" w:rsidP="00AE524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F022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F83350" w:rsidRPr="00AF0227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BA7717" w:rsidRPr="00AF0227" w14:paraId="7BFA8B91" w14:textId="77777777" w:rsidTr="00721CC7">
        <w:trPr>
          <w:tblHeader/>
        </w:trPr>
        <w:tc>
          <w:tcPr>
            <w:tcW w:w="3417" w:type="dxa"/>
          </w:tcPr>
          <w:p w14:paraId="7078F16D" w14:textId="77777777" w:rsidR="00BA7717" w:rsidRPr="00AF0227" w:rsidRDefault="00BA7717" w:rsidP="00BA771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14:paraId="6AD2CBCB" w14:textId="77777777" w:rsidR="00BA7717" w:rsidRPr="00AF0227" w:rsidRDefault="00BA7717" w:rsidP="00BA7717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F022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38" w:type="dxa"/>
            <w:vAlign w:val="center"/>
          </w:tcPr>
          <w:p w14:paraId="33E12BD9" w14:textId="6CDC3CDC" w:rsidR="00BA7717" w:rsidRPr="00AF0227" w:rsidRDefault="00E537CC" w:rsidP="00BA7717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41" w:type="dxa"/>
            <w:vAlign w:val="center"/>
          </w:tcPr>
          <w:p w14:paraId="605BFC78" w14:textId="77777777" w:rsidR="00BA7717" w:rsidRPr="00AF0227" w:rsidRDefault="00BA7717" w:rsidP="00BA7717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center"/>
          </w:tcPr>
          <w:p w14:paraId="43F1833A" w14:textId="70B34CFE" w:rsidR="00BA7717" w:rsidRPr="00AF0227" w:rsidRDefault="00E537CC" w:rsidP="00BA7717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0" w:type="dxa"/>
          </w:tcPr>
          <w:p w14:paraId="234416AC" w14:textId="77777777" w:rsidR="00BA7717" w:rsidRPr="00AF0227" w:rsidRDefault="00BA7717" w:rsidP="00BA7717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center"/>
          </w:tcPr>
          <w:p w14:paraId="06268CB8" w14:textId="206D4C96" w:rsidR="00BA7717" w:rsidRPr="00AF0227" w:rsidRDefault="00E537CC" w:rsidP="00BA7717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0FF12638" w14:textId="77777777" w:rsidR="00BA7717" w:rsidRPr="00AF0227" w:rsidRDefault="00BA7717" w:rsidP="00BA7717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153EEBD" w14:textId="20507D1B" w:rsidR="00BA7717" w:rsidRPr="00AF0227" w:rsidRDefault="00E537CC" w:rsidP="00BA7717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46C84" w:rsidRPr="00AF0227" w14:paraId="53130A49" w14:textId="77777777" w:rsidTr="00721CC7">
        <w:trPr>
          <w:tblHeader/>
        </w:trPr>
        <w:tc>
          <w:tcPr>
            <w:tcW w:w="3417" w:type="dxa"/>
          </w:tcPr>
          <w:p w14:paraId="55C941BF" w14:textId="77777777" w:rsidR="00846C84" w:rsidRPr="00AF0227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14:paraId="24EC10D5" w14:textId="77777777" w:rsidR="00846C84" w:rsidRPr="00AF0227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134" w:type="dxa"/>
            <w:gridSpan w:val="7"/>
          </w:tcPr>
          <w:p w14:paraId="0F4E8A0F" w14:textId="77777777" w:rsidR="00846C84" w:rsidRPr="00AF0227" w:rsidRDefault="00846C84" w:rsidP="00846C84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F022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A1D19" w:rsidRPr="00AF0227" w14:paraId="2590782C" w14:textId="77777777" w:rsidTr="00721CC7">
        <w:tc>
          <w:tcPr>
            <w:tcW w:w="3417" w:type="dxa"/>
          </w:tcPr>
          <w:p w14:paraId="1C7E6C23" w14:textId="77777777" w:rsidR="00846C84" w:rsidRPr="00AF0227" w:rsidRDefault="00846C84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09" w:type="dxa"/>
          </w:tcPr>
          <w:p w14:paraId="3907377C" w14:textId="77777777" w:rsidR="00846C84" w:rsidRPr="00AF0227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4E84F6F" w14:textId="77777777" w:rsidR="00846C84" w:rsidRPr="00AF0227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F3C48CA" w14:textId="77777777" w:rsidR="00846C84" w:rsidRPr="00AF0227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06C143B4" w14:textId="77777777" w:rsidR="00846C84" w:rsidRPr="00AF0227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F4F0D75" w14:textId="77777777" w:rsidR="00846C84" w:rsidRPr="00AF0227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6C41CC4" w14:textId="77777777" w:rsidR="00846C84" w:rsidRPr="00AF0227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06E2F" w14:textId="77777777" w:rsidR="00846C84" w:rsidRPr="00AF0227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DFD8E5" w14:textId="77777777" w:rsidR="00846C84" w:rsidRPr="00AF0227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1D19" w:rsidRPr="00AF0227" w14:paraId="3EA487C6" w14:textId="77777777" w:rsidTr="00721CC7">
        <w:tc>
          <w:tcPr>
            <w:tcW w:w="3417" w:type="dxa"/>
          </w:tcPr>
          <w:p w14:paraId="325F058E" w14:textId="77777777" w:rsidR="00846C84" w:rsidRPr="00AF0227" w:rsidRDefault="00846C84" w:rsidP="00464335">
            <w:pPr>
              <w:pStyle w:val="ListParagraph"/>
              <w:numPr>
                <w:ilvl w:val="0"/>
                <w:numId w:val="20"/>
              </w:numPr>
              <w:tabs>
                <w:tab w:val="left" w:pos="216"/>
                <w:tab w:val="left" w:pos="752"/>
              </w:tabs>
              <w:ind w:left="785" w:hanging="78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9" w:type="dxa"/>
          </w:tcPr>
          <w:p w14:paraId="0264DCB3" w14:textId="77777777" w:rsidR="00846C84" w:rsidRPr="00AF0227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27376C5" w14:textId="77777777" w:rsidR="00846C84" w:rsidRPr="00AF0227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2A0692A" w14:textId="77777777" w:rsidR="00846C84" w:rsidRPr="00AF0227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6EEF5BED" w14:textId="77777777" w:rsidR="00846C84" w:rsidRPr="00AF0227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FA693F9" w14:textId="77777777" w:rsidR="00846C84" w:rsidRPr="00AF0227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487A17B" w14:textId="77777777" w:rsidR="00846C84" w:rsidRPr="00AF0227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AC66C" w14:textId="77777777" w:rsidR="00846C84" w:rsidRPr="00AF0227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AAF5CD" w14:textId="77777777" w:rsidR="00846C84" w:rsidRPr="00AF0227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7717" w:rsidRPr="00AF0227" w14:paraId="290021AF" w14:textId="77777777" w:rsidTr="00721CC7">
        <w:trPr>
          <w:trHeight w:val="758"/>
        </w:trPr>
        <w:tc>
          <w:tcPr>
            <w:tcW w:w="3417" w:type="dxa"/>
          </w:tcPr>
          <w:p w14:paraId="3E53413F" w14:textId="77777777" w:rsidR="00BA7717" w:rsidRPr="00AF0227" w:rsidRDefault="00BA7717" w:rsidP="00BA7717">
            <w:pPr>
              <w:tabs>
                <w:tab w:val="left" w:pos="342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เงินกู้ยืมระยะสั้นจากบุคคลหรือกิจการ</w:t>
            </w:r>
          </w:p>
          <w:p w14:paraId="28229387" w14:textId="79DEA327" w:rsidR="00BA7717" w:rsidRPr="00AF0227" w:rsidRDefault="00BA7717" w:rsidP="00BA7717">
            <w:pPr>
              <w:tabs>
                <w:tab w:val="left" w:pos="162"/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F0227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AF022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09" w:type="dxa"/>
          </w:tcPr>
          <w:p w14:paraId="51825CF0" w14:textId="77777777" w:rsidR="00BA7717" w:rsidRPr="00AF0227" w:rsidRDefault="00BA7717" w:rsidP="00BA7717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11343430" w14:textId="57EB909B" w:rsidR="00BA7717" w:rsidRPr="00AF0227" w:rsidRDefault="00E537CC" w:rsidP="00BA7717">
            <w:pPr>
              <w:pStyle w:val="BodyText"/>
              <w:spacing w:after="0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E537CC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1AC2D67A" w14:textId="0324FA78" w:rsidR="00BA7717" w:rsidRPr="00AF0227" w:rsidRDefault="007E7257" w:rsidP="00BA7717">
            <w:pPr>
              <w:pStyle w:val="acctfourfigures"/>
              <w:tabs>
                <w:tab w:val="clear" w:pos="765"/>
              </w:tabs>
              <w:spacing w:line="240" w:lineRule="atLeast"/>
              <w:ind w:left="-510" w:right="29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3FAAD346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1777ECD0" w14:textId="3AEAC12E" w:rsidR="00BA7717" w:rsidRPr="00AF0227" w:rsidRDefault="00BA7717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6EC4ACDE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0A28C187" w14:textId="5B2149B6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="007E725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8951BB4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54A30D" w14:textId="0E56F572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BA7717"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800</w:t>
            </w:r>
          </w:p>
        </w:tc>
      </w:tr>
      <w:tr w:rsidR="00BA7717" w:rsidRPr="00AF0227" w14:paraId="01D087BC" w14:textId="77777777" w:rsidTr="00721CC7">
        <w:tc>
          <w:tcPr>
            <w:tcW w:w="3417" w:type="dxa"/>
          </w:tcPr>
          <w:p w14:paraId="2F2A6B15" w14:textId="77777777" w:rsidR="00BA7717" w:rsidRDefault="005774B1" w:rsidP="00BA7717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เงินกู้ยืมระยะยาวจากกรรมการ</w:t>
            </w:r>
          </w:p>
          <w:p w14:paraId="05190913" w14:textId="73974828" w:rsidR="005774B1" w:rsidRPr="00AF0227" w:rsidRDefault="005774B1" w:rsidP="00BA7717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ส่วนที่ถึงกำหนดชำระภายในหนึ่งปี</w:t>
            </w:r>
          </w:p>
        </w:tc>
        <w:tc>
          <w:tcPr>
            <w:tcW w:w="809" w:type="dxa"/>
          </w:tcPr>
          <w:p w14:paraId="5EBDA304" w14:textId="77777777" w:rsidR="00BA7717" w:rsidRPr="00A16CB1" w:rsidRDefault="00BA7717" w:rsidP="00A16CB1">
            <w:pPr>
              <w:pStyle w:val="BodyText"/>
              <w:spacing w:after="0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  <w:p w14:paraId="2C7DD0DB" w14:textId="350AA4BA" w:rsidR="00A16CB1" w:rsidRPr="00A16CB1" w:rsidRDefault="00E537CC" w:rsidP="00A16CB1">
            <w:pPr>
              <w:pStyle w:val="BodyText"/>
              <w:spacing w:after="0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E537CC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71C228D0" w14:textId="3AB6C126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  <w:r w:rsidR="005774B1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1" w:type="dxa"/>
          </w:tcPr>
          <w:p w14:paraId="40A4A9CD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0812E93B" w14:textId="420140C5" w:rsidR="00BA7717" w:rsidRPr="00D13AD4" w:rsidRDefault="005774B1" w:rsidP="00D13AD4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3AD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88A220C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4649073E" w14:textId="3348789A" w:rsidR="00BA7717" w:rsidRPr="005774B1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="005774B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AA7AA0A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39A755" w14:textId="77777777" w:rsidR="00BA7717" w:rsidRPr="00D13AD4" w:rsidRDefault="00BA7717" w:rsidP="00D13AD4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D333DA4" w14:textId="19C1D869" w:rsidR="005774B1" w:rsidRPr="00D13AD4" w:rsidRDefault="00D13AD4" w:rsidP="00D13AD4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3AD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D13AD4" w:rsidRPr="00AF0227" w14:paraId="1FB5EA8D" w14:textId="77777777" w:rsidTr="00721CC7">
        <w:tc>
          <w:tcPr>
            <w:tcW w:w="3417" w:type="dxa"/>
          </w:tcPr>
          <w:p w14:paraId="7A0952A6" w14:textId="0E29FE7F" w:rsidR="00D13AD4" w:rsidRDefault="00D13AD4" w:rsidP="00BA7717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E8585D">
              <w:rPr>
                <w:rFonts w:ascii="Angsana New" w:hAnsi="Angsana New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809" w:type="dxa"/>
          </w:tcPr>
          <w:p w14:paraId="52B49228" w14:textId="77777777" w:rsidR="00D13AD4" w:rsidRPr="00AF0227" w:rsidRDefault="00D13AD4" w:rsidP="00BA7717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457D914" w14:textId="3E700BD3" w:rsidR="00D13AD4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="00D13AD4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543</w:t>
            </w:r>
          </w:p>
        </w:tc>
        <w:tc>
          <w:tcPr>
            <w:tcW w:w="241" w:type="dxa"/>
          </w:tcPr>
          <w:p w14:paraId="692FB838" w14:textId="77777777" w:rsidR="00D13AD4" w:rsidRPr="00AF0227" w:rsidRDefault="00D13AD4" w:rsidP="00BA771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66BB222B" w14:textId="57974044" w:rsidR="00D13AD4" w:rsidRPr="00D13AD4" w:rsidRDefault="00D13AD4" w:rsidP="00D13AD4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3AD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341AC60E" w14:textId="77777777" w:rsidR="00D13AD4" w:rsidRPr="00AF0227" w:rsidRDefault="00D13AD4" w:rsidP="00BA771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022CD949" w14:textId="08821F30" w:rsidR="00D13AD4" w:rsidRPr="00D13AD4" w:rsidRDefault="00E537CC" w:rsidP="00D13AD4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D13AD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270" w:type="dxa"/>
          </w:tcPr>
          <w:p w14:paraId="0D9882F7" w14:textId="77777777" w:rsidR="00D13AD4" w:rsidRPr="00AF0227" w:rsidRDefault="00D13AD4" w:rsidP="00BA771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E4EF1D" w14:textId="3C97F2B6" w:rsidR="00D13AD4" w:rsidRPr="00D13AD4" w:rsidRDefault="00D13AD4" w:rsidP="00D13AD4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3AD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E27A2" w:rsidRPr="00086925" w14:paraId="58B15A66" w14:textId="77777777" w:rsidTr="00721CC7">
        <w:tc>
          <w:tcPr>
            <w:tcW w:w="3417" w:type="dxa"/>
          </w:tcPr>
          <w:p w14:paraId="3C446373" w14:textId="77777777" w:rsidR="000E27A2" w:rsidRPr="00086925" w:rsidRDefault="000E27A2" w:rsidP="00BA7717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6A80367" w14:textId="77777777" w:rsidR="000E27A2" w:rsidRPr="00086925" w:rsidRDefault="000E27A2" w:rsidP="00BA7717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238" w:type="dxa"/>
            <w:vAlign w:val="bottom"/>
          </w:tcPr>
          <w:p w14:paraId="16974AFB" w14:textId="77777777" w:rsidR="000E27A2" w:rsidRPr="00086925" w:rsidRDefault="000E27A2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41" w:type="dxa"/>
          </w:tcPr>
          <w:p w14:paraId="45243A61" w14:textId="77777777" w:rsidR="000E27A2" w:rsidRPr="00086925" w:rsidRDefault="000E27A2" w:rsidP="00BA7717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7" w:type="dxa"/>
            <w:vAlign w:val="bottom"/>
          </w:tcPr>
          <w:p w14:paraId="19E061C0" w14:textId="77777777" w:rsidR="000E27A2" w:rsidRPr="00086925" w:rsidRDefault="000E27A2" w:rsidP="00D13AD4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40" w:type="dxa"/>
          </w:tcPr>
          <w:p w14:paraId="5012B34E" w14:textId="77777777" w:rsidR="000E27A2" w:rsidRPr="00086925" w:rsidRDefault="000E27A2" w:rsidP="00BA7717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68" w:type="dxa"/>
            <w:vAlign w:val="bottom"/>
          </w:tcPr>
          <w:p w14:paraId="787585C8" w14:textId="77777777" w:rsidR="000E27A2" w:rsidRPr="00086925" w:rsidRDefault="000E27A2" w:rsidP="00D13AD4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F9A50AD" w14:textId="77777777" w:rsidR="000E27A2" w:rsidRPr="00086925" w:rsidRDefault="000E27A2" w:rsidP="00BA7717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E15E2F9" w14:textId="77777777" w:rsidR="000E27A2" w:rsidRPr="00086925" w:rsidRDefault="000E27A2" w:rsidP="00D13AD4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BA7717" w:rsidRPr="00AF0227" w14:paraId="4D13B042" w14:textId="77777777" w:rsidTr="00721CC7">
        <w:trPr>
          <w:trHeight w:val="254"/>
        </w:trPr>
        <w:tc>
          <w:tcPr>
            <w:tcW w:w="3417" w:type="dxa"/>
          </w:tcPr>
          <w:p w14:paraId="37F3F1E4" w14:textId="77777777" w:rsidR="00BA7717" w:rsidRPr="00AF0227" w:rsidRDefault="00BA7717" w:rsidP="00BA7717">
            <w:pPr>
              <w:pStyle w:val="ListParagraph"/>
              <w:numPr>
                <w:ilvl w:val="0"/>
                <w:numId w:val="20"/>
              </w:numPr>
              <w:tabs>
                <w:tab w:val="left" w:pos="216"/>
                <w:tab w:val="left" w:pos="752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9" w:type="dxa"/>
          </w:tcPr>
          <w:p w14:paraId="24939352" w14:textId="77777777" w:rsidR="00BA7717" w:rsidRPr="00AF0227" w:rsidRDefault="00BA7717" w:rsidP="00BA7717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C8772F3" w14:textId="77777777" w:rsidR="00BA7717" w:rsidRPr="00AF0227" w:rsidRDefault="00BA7717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351BD08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1CD8CD5" w14:textId="77777777" w:rsidR="00BA7717" w:rsidRPr="00AF0227" w:rsidRDefault="00BA7717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5A0B8AB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31D9819E" w14:textId="77777777" w:rsidR="00BA7717" w:rsidRPr="00AF0227" w:rsidRDefault="00BA7717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E49DE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74775B" w14:textId="77777777" w:rsidR="00BA7717" w:rsidRPr="00AF0227" w:rsidRDefault="00BA7717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A7717" w:rsidRPr="00AF0227" w14:paraId="5AA331CE" w14:textId="77777777" w:rsidTr="00721CC7">
        <w:tc>
          <w:tcPr>
            <w:tcW w:w="3417" w:type="dxa"/>
          </w:tcPr>
          <w:p w14:paraId="075D9FCF" w14:textId="77777777" w:rsidR="00BA7717" w:rsidRPr="00AF0227" w:rsidRDefault="00BA7717" w:rsidP="00BA7717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9" w:type="dxa"/>
          </w:tcPr>
          <w:p w14:paraId="2DC874C8" w14:textId="77777777" w:rsidR="00BA7717" w:rsidRPr="00AF0227" w:rsidRDefault="00BA7717" w:rsidP="00BA7717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E34F96A" w14:textId="20DAE15F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E725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424</w:t>
            </w:r>
            <w:r w:rsidR="007E725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783</w:t>
            </w:r>
          </w:p>
        </w:tc>
        <w:tc>
          <w:tcPr>
            <w:tcW w:w="241" w:type="dxa"/>
          </w:tcPr>
          <w:p w14:paraId="515152C4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7E0FB66" w14:textId="7DB5FC00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A7717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396</w:t>
            </w:r>
            <w:r w:rsidR="00BA7717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018</w:t>
            </w:r>
          </w:p>
        </w:tc>
        <w:tc>
          <w:tcPr>
            <w:tcW w:w="240" w:type="dxa"/>
          </w:tcPr>
          <w:p w14:paraId="4D195BDC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0E5DEA9" w14:textId="6DDCFA6E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E7257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419</w:t>
            </w:r>
            <w:r w:rsidR="007E7257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798</w:t>
            </w:r>
          </w:p>
        </w:tc>
        <w:tc>
          <w:tcPr>
            <w:tcW w:w="270" w:type="dxa"/>
          </w:tcPr>
          <w:p w14:paraId="6D9BEE21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0B680B" w14:textId="412CAB03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A7717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  <w:r w:rsidR="00BA7717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595</w:t>
            </w:r>
          </w:p>
        </w:tc>
      </w:tr>
      <w:tr w:rsidR="00BA7717" w:rsidRPr="00AF0227" w14:paraId="22E3ABCE" w14:textId="77777777" w:rsidTr="00721CC7">
        <w:tc>
          <w:tcPr>
            <w:tcW w:w="3417" w:type="dxa"/>
          </w:tcPr>
          <w:p w14:paraId="7BAEA6BC" w14:textId="77777777" w:rsidR="00BA7717" w:rsidRPr="00AF0227" w:rsidRDefault="00BA7717" w:rsidP="00BA7717">
            <w:pPr>
              <w:tabs>
                <w:tab w:val="left" w:pos="554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</w:t>
            </w:r>
            <w:r w:rsidRPr="00AF0227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  <w:p w14:paraId="41BA9470" w14:textId="2A1D83DE" w:rsidR="00BA7717" w:rsidRPr="00AF0227" w:rsidRDefault="00BA7717" w:rsidP="00BA7717">
            <w:pPr>
              <w:tabs>
                <w:tab w:val="left" w:pos="347"/>
                <w:tab w:val="left" w:pos="554"/>
              </w:tabs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F022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9" w:type="dxa"/>
          </w:tcPr>
          <w:p w14:paraId="2DDD560B" w14:textId="77777777" w:rsidR="00BA7717" w:rsidRPr="00AF0227" w:rsidRDefault="00BA7717" w:rsidP="00BA7717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3AB72B" w14:textId="25CEE1EB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  <w:r w:rsidR="007E7257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787</w:t>
            </w:r>
          </w:p>
        </w:tc>
        <w:tc>
          <w:tcPr>
            <w:tcW w:w="241" w:type="dxa"/>
          </w:tcPr>
          <w:p w14:paraId="2A91B7ED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349C7A1" w14:textId="0CF53EA0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181</w:t>
            </w:r>
            <w:r w:rsidR="00BA7717" w:rsidRPr="002F0F4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572</w:t>
            </w:r>
          </w:p>
        </w:tc>
        <w:tc>
          <w:tcPr>
            <w:tcW w:w="240" w:type="dxa"/>
          </w:tcPr>
          <w:p w14:paraId="307C3EBC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97F8492" w14:textId="63195EC9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  <w:r w:rsidR="007E7257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720</w:t>
            </w:r>
          </w:p>
        </w:tc>
        <w:tc>
          <w:tcPr>
            <w:tcW w:w="270" w:type="dxa"/>
          </w:tcPr>
          <w:p w14:paraId="1C0D9973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C4A466" w14:textId="1A8631D3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  <w:r w:rsidR="00BA7717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747</w:t>
            </w:r>
          </w:p>
        </w:tc>
      </w:tr>
      <w:tr w:rsidR="00BA7717" w:rsidRPr="00AF0227" w14:paraId="3132860F" w14:textId="77777777" w:rsidTr="00721CC7">
        <w:tc>
          <w:tcPr>
            <w:tcW w:w="3417" w:type="dxa"/>
          </w:tcPr>
          <w:p w14:paraId="1342D402" w14:textId="77777777" w:rsidR="00BA7717" w:rsidRPr="00AF0227" w:rsidRDefault="00BA7717" w:rsidP="00BA7717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F0227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809" w:type="dxa"/>
          </w:tcPr>
          <w:p w14:paraId="05CBFFDC" w14:textId="77777777" w:rsidR="00BA7717" w:rsidRPr="00AF0227" w:rsidRDefault="00BA7717" w:rsidP="00BA7717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E23580F" w14:textId="49B79D00" w:rsidR="00BA7717" w:rsidRPr="00AF0227" w:rsidRDefault="007E7257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780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2CF6400C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E03C4ED" w14:textId="50E95B43" w:rsidR="00BA7717" w:rsidRPr="00AF0227" w:rsidRDefault="00BA7717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731</w:t>
            </w:r>
            <w:r w:rsidRPr="00AF02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71A6BD9E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24C54A9D" w14:textId="0F4A5EDD" w:rsidR="00BA7717" w:rsidRPr="00AF0227" w:rsidRDefault="007E7257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713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FCC3862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9BEF28" w14:textId="507B940A" w:rsidR="00BA7717" w:rsidRPr="00AF0227" w:rsidRDefault="00BA7717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  <w:r w:rsidRPr="00AF022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7717" w:rsidRPr="00AF0227" w14:paraId="43F4936D" w14:textId="77777777" w:rsidTr="00721CC7">
        <w:tc>
          <w:tcPr>
            <w:tcW w:w="3417" w:type="dxa"/>
          </w:tcPr>
          <w:p w14:paraId="7A4DAD96" w14:textId="77777777" w:rsidR="00BA7717" w:rsidRPr="00AF0227" w:rsidRDefault="00BA7717" w:rsidP="00BA7717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09" w:type="dxa"/>
          </w:tcPr>
          <w:p w14:paraId="11093FEB" w14:textId="77777777" w:rsidR="00BA7717" w:rsidRPr="00AF0227" w:rsidRDefault="00BA7717" w:rsidP="00BA7717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AE5C78E" w14:textId="0A209F1A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="007E725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007</w:t>
            </w:r>
          </w:p>
        </w:tc>
        <w:tc>
          <w:tcPr>
            <w:tcW w:w="241" w:type="dxa"/>
          </w:tcPr>
          <w:p w14:paraId="4C255A5E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008A270" w14:textId="699A09DA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177</w:t>
            </w:r>
            <w:r w:rsidR="00BA7717" w:rsidRPr="004B23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841</w:t>
            </w:r>
          </w:p>
        </w:tc>
        <w:tc>
          <w:tcPr>
            <w:tcW w:w="240" w:type="dxa"/>
          </w:tcPr>
          <w:p w14:paraId="764C77CE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6E9D00DC" w14:textId="0F1531F0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95</w:t>
            </w:r>
            <w:r w:rsidR="007E725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007</w:t>
            </w:r>
          </w:p>
        </w:tc>
        <w:tc>
          <w:tcPr>
            <w:tcW w:w="270" w:type="dxa"/>
          </w:tcPr>
          <w:p w14:paraId="1836EED6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754569" w14:textId="147D8FCA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123</w:t>
            </w:r>
            <w:r w:rsidR="00BA7717"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211</w:t>
            </w:r>
          </w:p>
        </w:tc>
      </w:tr>
      <w:tr w:rsidR="00BA7717" w:rsidRPr="00086925" w14:paraId="48C33D98" w14:textId="77777777" w:rsidTr="008D1844">
        <w:tc>
          <w:tcPr>
            <w:tcW w:w="3417" w:type="dxa"/>
          </w:tcPr>
          <w:p w14:paraId="18C8A4FA" w14:textId="77777777" w:rsidR="00BA7717" w:rsidRPr="00086925" w:rsidRDefault="00BA7717" w:rsidP="00BA7717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46DBF45" w14:textId="77777777" w:rsidR="00BA7717" w:rsidRPr="00086925" w:rsidRDefault="00BA7717" w:rsidP="00BA7717">
            <w:pPr>
              <w:pStyle w:val="BodyText"/>
              <w:spacing w:after="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8" w:type="dxa"/>
            <w:vAlign w:val="bottom"/>
          </w:tcPr>
          <w:p w14:paraId="614F9999" w14:textId="77777777" w:rsidR="00BA7717" w:rsidRPr="00086925" w:rsidRDefault="00BA7717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41" w:type="dxa"/>
          </w:tcPr>
          <w:p w14:paraId="45C47320" w14:textId="77777777" w:rsidR="00BA7717" w:rsidRPr="00086925" w:rsidRDefault="00BA7717" w:rsidP="00BA7717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vAlign w:val="bottom"/>
          </w:tcPr>
          <w:p w14:paraId="1C8165B9" w14:textId="77777777" w:rsidR="00BA7717" w:rsidRPr="00086925" w:rsidRDefault="00BA7717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40" w:type="dxa"/>
          </w:tcPr>
          <w:p w14:paraId="2B282E8B" w14:textId="77777777" w:rsidR="00BA7717" w:rsidRPr="00086925" w:rsidRDefault="00BA7717" w:rsidP="00BA7717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8" w:type="dxa"/>
            <w:vAlign w:val="bottom"/>
          </w:tcPr>
          <w:p w14:paraId="3F8E5726" w14:textId="77777777" w:rsidR="00BA7717" w:rsidRPr="00086925" w:rsidRDefault="00BA7717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52B21FAD" w14:textId="77777777" w:rsidR="00BA7717" w:rsidRPr="00086925" w:rsidRDefault="00BA7717" w:rsidP="00BA7717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67605A5" w14:textId="77777777" w:rsidR="00BA7717" w:rsidRPr="00086925" w:rsidRDefault="00BA7717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BA7717" w:rsidRPr="00AF0227" w14:paraId="778BCE6A" w14:textId="77777777" w:rsidTr="008D1844">
        <w:tc>
          <w:tcPr>
            <w:tcW w:w="3417" w:type="dxa"/>
          </w:tcPr>
          <w:p w14:paraId="1583230A" w14:textId="51850F8D" w:rsidR="00BA7717" w:rsidRPr="00AF0227" w:rsidRDefault="00BA7717" w:rsidP="00BA7717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809" w:type="dxa"/>
          </w:tcPr>
          <w:p w14:paraId="62E3EAB5" w14:textId="77777777" w:rsidR="00BA7717" w:rsidRPr="00AF0227" w:rsidRDefault="00BA7717" w:rsidP="00BA7717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CB004CF" w14:textId="6B438C34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D13AD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260</w:t>
            </w:r>
          </w:p>
        </w:tc>
        <w:tc>
          <w:tcPr>
            <w:tcW w:w="241" w:type="dxa"/>
          </w:tcPr>
          <w:p w14:paraId="67B557FB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2FD2FC5" w14:textId="0E6220B8" w:rsidR="00BA7717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  <w:r w:rsidR="00BA7717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365</w:t>
            </w:r>
          </w:p>
        </w:tc>
        <w:tc>
          <w:tcPr>
            <w:tcW w:w="240" w:type="dxa"/>
          </w:tcPr>
          <w:p w14:paraId="361E6E83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4882582E" w14:textId="0FA44B25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D13AD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260</w:t>
            </w:r>
          </w:p>
        </w:tc>
        <w:tc>
          <w:tcPr>
            <w:tcW w:w="270" w:type="dxa"/>
          </w:tcPr>
          <w:p w14:paraId="4B7DA637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5E6D17" w14:textId="3098B891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  <w:r w:rsidR="00BA7717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365</w:t>
            </w:r>
          </w:p>
        </w:tc>
      </w:tr>
      <w:tr w:rsidR="00BA7717" w:rsidRPr="00AF0227" w14:paraId="664AA2A7" w14:textId="77777777" w:rsidTr="008D1844">
        <w:tc>
          <w:tcPr>
            <w:tcW w:w="3417" w:type="dxa"/>
          </w:tcPr>
          <w:p w14:paraId="1401DECD" w14:textId="5754CD15" w:rsidR="00BA7717" w:rsidRPr="00AF0227" w:rsidRDefault="00BA7717" w:rsidP="00BA7717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Pr="00AF022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AF0227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</w:t>
            </w:r>
          </w:p>
          <w:p w14:paraId="051EC1F8" w14:textId="188D7B71" w:rsidR="00BA7717" w:rsidRPr="00AF0227" w:rsidRDefault="00BA7717" w:rsidP="00BA7717">
            <w:pPr>
              <w:tabs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F0227">
              <w:rPr>
                <w:rFonts w:ascii="Angsana New" w:hAnsi="Angsana New"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809" w:type="dxa"/>
          </w:tcPr>
          <w:p w14:paraId="08040118" w14:textId="77777777" w:rsidR="00BA7717" w:rsidRPr="00AF0227" w:rsidRDefault="00BA7717" w:rsidP="00BA7717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CAA9976" w14:textId="3F4B79F3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  <w:r w:rsidR="007E7257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751</w:t>
            </w:r>
          </w:p>
        </w:tc>
        <w:tc>
          <w:tcPr>
            <w:tcW w:w="241" w:type="dxa"/>
          </w:tcPr>
          <w:p w14:paraId="57CE0FFE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7487218" w14:textId="1BE1E846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  <w:r w:rsidR="00BA7717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784</w:t>
            </w:r>
          </w:p>
        </w:tc>
        <w:tc>
          <w:tcPr>
            <w:tcW w:w="240" w:type="dxa"/>
          </w:tcPr>
          <w:p w14:paraId="514DCEFF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10AE308" w14:textId="79C862A7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7E7257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028</w:t>
            </w:r>
          </w:p>
        </w:tc>
        <w:tc>
          <w:tcPr>
            <w:tcW w:w="270" w:type="dxa"/>
          </w:tcPr>
          <w:p w14:paraId="09B46DF2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EA8DB1" w14:textId="4A353550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BA7717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832</w:t>
            </w:r>
          </w:p>
        </w:tc>
      </w:tr>
      <w:tr w:rsidR="00BA7717" w:rsidRPr="00AF0227" w14:paraId="3C726E62" w14:textId="77777777" w:rsidTr="00721CC7">
        <w:tc>
          <w:tcPr>
            <w:tcW w:w="3417" w:type="dxa"/>
          </w:tcPr>
          <w:p w14:paraId="584EDB53" w14:textId="77777777" w:rsidR="00BA7717" w:rsidRPr="00AF0227" w:rsidRDefault="00BA7717" w:rsidP="00BA7717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809" w:type="dxa"/>
          </w:tcPr>
          <w:p w14:paraId="6440E640" w14:textId="77777777" w:rsidR="00BA7717" w:rsidRPr="00AF0227" w:rsidRDefault="00BA7717" w:rsidP="00BA7717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E230E" w14:textId="42141898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7E72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689</w:t>
            </w:r>
            <w:r w:rsidR="005774B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344</w:t>
            </w:r>
          </w:p>
        </w:tc>
        <w:tc>
          <w:tcPr>
            <w:tcW w:w="241" w:type="dxa"/>
          </w:tcPr>
          <w:p w14:paraId="0723A8F4" w14:textId="77777777" w:rsidR="00BA7717" w:rsidRPr="00AF0227" w:rsidRDefault="00BA7717" w:rsidP="00BA7717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55C73" w14:textId="6C2D0197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BA7717" w:rsidRPr="004B23B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758</w:t>
            </w:r>
            <w:r w:rsidR="00BA7717" w:rsidRPr="004B23B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008</w:t>
            </w:r>
          </w:p>
        </w:tc>
        <w:tc>
          <w:tcPr>
            <w:tcW w:w="240" w:type="dxa"/>
          </w:tcPr>
          <w:p w14:paraId="14889061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7A298" w14:textId="5D7CE79D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7E72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697</w:t>
            </w:r>
            <w:r w:rsidR="005774B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636</w:t>
            </w:r>
          </w:p>
        </w:tc>
        <w:tc>
          <w:tcPr>
            <w:tcW w:w="270" w:type="dxa"/>
          </w:tcPr>
          <w:p w14:paraId="63C57463" w14:textId="77777777" w:rsidR="00BA7717" w:rsidRPr="00AF0227" w:rsidRDefault="00BA7717" w:rsidP="00BA771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EEBA2" w14:textId="6E2663BD" w:rsidR="00BA7717" w:rsidRPr="00AF0227" w:rsidRDefault="00E537CC" w:rsidP="00BA77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BA7717"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684</w:t>
            </w:r>
            <w:r w:rsidR="00BA7717"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803</w:t>
            </w:r>
          </w:p>
        </w:tc>
      </w:tr>
      <w:tr w:rsidR="008E78CF" w:rsidRPr="00086925" w14:paraId="4C34BD42" w14:textId="77777777" w:rsidTr="008E78CF">
        <w:tc>
          <w:tcPr>
            <w:tcW w:w="3417" w:type="dxa"/>
          </w:tcPr>
          <w:p w14:paraId="739735E7" w14:textId="77777777" w:rsidR="008E78CF" w:rsidRPr="00086925" w:rsidRDefault="008E78CF" w:rsidP="00381A64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AFBCE91" w14:textId="77777777" w:rsidR="008E78CF" w:rsidRPr="00086925" w:rsidRDefault="008E78CF" w:rsidP="00381A6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238" w:type="dxa"/>
            <w:vAlign w:val="bottom"/>
          </w:tcPr>
          <w:p w14:paraId="793036A9" w14:textId="77777777" w:rsidR="008E78CF" w:rsidRPr="00086925" w:rsidRDefault="008E78CF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241" w:type="dxa"/>
          </w:tcPr>
          <w:p w14:paraId="49ADF51E" w14:textId="77777777" w:rsidR="008E78CF" w:rsidRPr="00086925" w:rsidRDefault="008E78CF" w:rsidP="00381A64">
            <w:pPr>
              <w:jc w:val="center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7" w:type="dxa"/>
            <w:vAlign w:val="bottom"/>
          </w:tcPr>
          <w:p w14:paraId="31A16654" w14:textId="77777777" w:rsidR="008E78CF" w:rsidRPr="00086925" w:rsidRDefault="008E78CF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-262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40" w:type="dxa"/>
          </w:tcPr>
          <w:p w14:paraId="17DF639C" w14:textId="77777777" w:rsidR="008E78CF" w:rsidRPr="00086925" w:rsidRDefault="008E78CF" w:rsidP="00381A64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68" w:type="dxa"/>
            <w:vAlign w:val="bottom"/>
          </w:tcPr>
          <w:p w14:paraId="6FFD08E6" w14:textId="77777777" w:rsidR="008E78CF" w:rsidRPr="00086925" w:rsidRDefault="008E78CF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594B465B" w14:textId="77777777" w:rsidR="008E78CF" w:rsidRPr="00086925" w:rsidRDefault="008E78CF" w:rsidP="00381A64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D6F2FE" w14:textId="77777777" w:rsidR="008E78CF" w:rsidRPr="00086925" w:rsidRDefault="008E78CF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</w:tr>
      <w:tr w:rsidR="00381A64" w:rsidRPr="00AF0227" w14:paraId="0F282254" w14:textId="77777777" w:rsidTr="00721CC7">
        <w:tc>
          <w:tcPr>
            <w:tcW w:w="3417" w:type="dxa"/>
          </w:tcPr>
          <w:p w14:paraId="65A91DF5" w14:textId="77777777" w:rsidR="00381A64" w:rsidRPr="00AF0227" w:rsidRDefault="00381A64" w:rsidP="00381A64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F02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09" w:type="dxa"/>
          </w:tcPr>
          <w:p w14:paraId="26ED4313" w14:textId="77777777" w:rsidR="00381A64" w:rsidRPr="00AF0227" w:rsidRDefault="00381A64" w:rsidP="00381A6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732EDB7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7D6800F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AFBC5F1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7E5B08E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31B2F0C2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B0CA8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B15C20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54F62" w:rsidRPr="00AF0227" w14:paraId="59633A48" w14:textId="77777777" w:rsidTr="00721CC7">
        <w:tc>
          <w:tcPr>
            <w:tcW w:w="3417" w:type="dxa"/>
          </w:tcPr>
          <w:p w14:paraId="2F817A49" w14:textId="04987402" w:rsidR="00154F62" w:rsidRPr="00AF0227" w:rsidRDefault="00154F62" w:rsidP="00154F62">
            <w:pPr>
              <w:pStyle w:val="ListParagraph"/>
              <w:numPr>
                <w:ilvl w:val="0"/>
                <w:numId w:val="20"/>
              </w:numPr>
              <w:tabs>
                <w:tab w:val="left" w:pos="360"/>
              </w:tabs>
              <w:ind w:left="246" w:hanging="2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AF0227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AF0227">
              <w:rPr>
                <w:rFonts w:ascii="Angsana New" w:hAnsi="Angsana New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809" w:type="dxa"/>
          </w:tcPr>
          <w:p w14:paraId="153D1C5D" w14:textId="77777777" w:rsidR="00154F62" w:rsidRPr="00AF0227" w:rsidRDefault="00154F62" w:rsidP="00381A6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475C718" w14:textId="77777777" w:rsidR="00154F62" w:rsidRPr="00AF0227" w:rsidRDefault="00154F62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1563BD1C" w14:textId="77777777" w:rsidR="00154F62" w:rsidRPr="00AF0227" w:rsidRDefault="00154F62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2E5AA966" w14:textId="77777777" w:rsidR="00154F62" w:rsidRPr="00AF0227" w:rsidRDefault="00154F62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672179CE" w14:textId="77777777" w:rsidR="00154F62" w:rsidRPr="00AF0227" w:rsidRDefault="00154F62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0A4AC62E" w14:textId="77777777" w:rsidR="00154F62" w:rsidRPr="00AF0227" w:rsidRDefault="00154F62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A18D3A" w14:textId="77777777" w:rsidR="00154F62" w:rsidRPr="00AF0227" w:rsidRDefault="00154F62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B3E4F4" w14:textId="77777777" w:rsidR="00154F62" w:rsidRPr="00AF0227" w:rsidRDefault="00154F62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45326" w:rsidRPr="00AF0227" w14:paraId="264908AD" w14:textId="77777777" w:rsidTr="00721CC7">
        <w:tc>
          <w:tcPr>
            <w:tcW w:w="3417" w:type="dxa"/>
          </w:tcPr>
          <w:p w14:paraId="4C8FF88A" w14:textId="72B348BD" w:rsidR="00F45326" w:rsidRPr="00AF0227" w:rsidRDefault="00F45326" w:rsidP="00F45326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เงินกู้ยืมระยะ</w:t>
            </w:r>
            <w:r w:rsidRPr="00AF0227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AF0227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AF0227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809" w:type="dxa"/>
          </w:tcPr>
          <w:p w14:paraId="4A3E9E53" w14:textId="0CB0B995" w:rsidR="00F45326" w:rsidRPr="00AF0227" w:rsidRDefault="00E537CC" w:rsidP="00D92C32">
            <w:pPr>
              <w:pStyle w:val="BodyText"/>
              <w:spacing w:after="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537CC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5F4CA7F9" w14:textId="3237AAFF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303</w:t>
            </w:r>
            <w:r w:rsidR="005774B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41" w:type="dxa"/>
          </w:tcPr>
          <w:p w14:paraId="1AD4E2C9" w14:textId="77777777" w:rsidR="00F45326" w:rsidRPr="00AF0227" w:rsidRDefault="00F45326" w:rsidP="00F4532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40CFF00" w14:textId="6E2E1963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301</w:t>
            </w:r>
            <w:r w:rsidR="00F45326" w:rsidRPr="00AF0227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0" w:type="dxa"/>
          </w:tcPr>
          <w:p w14:paraId="319F95DE" w14:textId="77777777" w:rsidR="00F45326" w:rsidRPr="00AF0227" w:rsidRDefault="00F45326" w:rsidP="00F4532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2452AA8" w14:textId="42E358AF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303</w:t>
            </w:r>
            <w:r w:rsidR="008A30EC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  <w:tc>
          <w:tcPr>
            <w:tcW w:w="270" w:type="dxa"/>
          </w:tcPr>
          <w:p w14:paraId="42825409" w14:textId="77777777" w:rsidR="00F45326" w:rsidRPr="00AF0227" w:rsidRDefault="00F45326" w:rsidP="00F4532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DEB16B" w14:textId="4B42200A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301</w:t>
            </w:r>
            <w:r w:rsidR="00F45326" w:rsidRPr="00AF0227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</w:tr>
      <w:tr w:rsidR="00F45326" w:rsidRPr="00086925" w14:paraId="6947F0A4" w14:textId="77777777" w:rsidTr="00721CC7">
        <w:tc>
          <w:tcPr>
            <w:tcW w:w="3417" w:type="dxa"/>
          </w:tcPr>
          <w:p w14:paraId="1EAF7B7C" w14:textId="77777777" w:rsidR="00F45326" w:rsidRPr="00086925" w:rsidRDefault="00F45326" w:rsidP="00F45326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D20F965" w14:textId="77777777" w:rsidR="00F45326" w:rsidRPr="00086925" w:rsidRDefault="00F45326" w:rsidP="00F45326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238" w:type="dxa"/>
            <w:vAlign w:val="bottom"/>
          </w:tcPr>
          <w:p w14:paraId="050C7E1F" w14:textId="77777777" w:rsidR="00F45326" w:rsidRPr="00086925" w:rsidRDefault="00F45326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41" w:type="dxa"/>
          </w:tcPr>
          <w:p w14:paraId="4B4F2A5A" w14:textId="77777777" w:rsidR="00F45326" w:rsidRPr="00086925" w:rsidRDefault="00F45326" w:rsidP="00F45326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vAlign w:val="bottom"/>
          </w:tcPr>
          <w:p w14:paraId="3718964A" w14:textId="77777777" w:rsidR="00F45326" w:rsidRPr="00086925" w:rsidRDefault="00F45326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40" w:type="dxa"/>
          </w:tcPr>
          <w:p w14:paraId="454A5552" w14:textId="77777777" w:rsidR="00F45326" w:rsidRPr="00086925" w:rsidRDefault="00F45326" w:rsidP="00F45326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vAlign w:val="bottom"/>
          </w:tcPr>
          <w:p w14:paraId="4FB80CB8" w14:textId="77777777" w:rsidR="00F45326" w:rsidRPr="00086925" w:rsidRDefault="00F45326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62CCD831" w14:textId="77777777" w:rsidR="00F45326" w:rsidRPr="00086925" w:rsidRDefault="00F45326" w:rsidP="00F45326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78EB879" w14:textId="77777777" w:rsidR="00F45326" w:rsidRPr="00086925" w:rsidRDefault="00F45326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F45326" w:rsidRPr="00AF0227" w14:paraId="55F476EF" w14:textId="77777777" w:rsidTr="00721CC7">
        <w:tc>
          <w:tcPr>
            <w:tcW w:w="3417" w:type="dxa"/>
          </w:tcPr>
          <w:p w14:paraId="11B996CF" w14:textId="77777777" w:rsidR="00F45326" w:rsidRPr="00AF0227" w:rsidRDefault="00F45326" w:rsidP="00F45326">
            <w:pPr>
              <w:pStyle w:val="ListParagraph"/>
              <w:numPr>
                <w:ilvl w:val="0"/>
                <w:numId w:val="20"/>
              </w:numPr>
              <w:tabs>
                <w:tab w:val="left" w:pos="216"/>
                <w:tab w:val="left" w:pos="752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9" w:type="dxa"/>
          </w:tcPr>
          <w:p w14:paraId="4EC2088C" w14:textId="77777777" w:rsidR="00F45326" w:rsidRPr="00AF0227" w:rsidRDefault="00F45326" w:rsidP="00F45326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4CEBBE1" w14:textId="77777777" w:rsidR="00F45326" w:rsidRPr="00AF0227" w:rsidRDefault="00F45326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A0A5220" w14:textId="77777777" w:rsidR="00F45326" w:rsidRPr="00AF0227" w:rsidRDefault="00F45326" w:rsidP="00F4532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48FD4F9F" w14:textId="77777777" w:rsidR="00F45326" w:rsidRPr="00AF0227" w:rsidRDefault="00F45326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8E450DE" w14:textId="77777777" w:rsidR="00F45326" w:rsidRPr="00AF0227" w:rsidRDefault="00F45326" w:rsidP="00F4532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9FF20C7" w14:textId="77777777" w:rsidR="00F45326" w:rsidRPr="00AF0227" w:rsidRDefault="00F45326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993AC0" w14:textId="77777777" w:rsidR="00F45326" w:rsidRPr="00AF0227" w:rsidRDefault="00F45326" w:rsidP="00F4532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6FA408" w14:textId="77777777" w:rsidR="00F45326" w:rsidRPr="00AF0227" w:rsidRDefault="00F45326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45326" w:rsidRPr="00AF0227" w14:paraId="248CB0AF" w14:textId="77777777" w:rsidTr="00721CC7">
        <w:tc>
          <w:tcPr>
            <w:tcW w:w="3417" w:type="dxa"/>
          </w:tcPr>
          <w:p w14:paraId="1E83993A" w14:textId="77777777" w:rsidR="00F45326" w:rsidRPr="00AF0227" w:rsidRDefault="00F45326" w:rsidP="00F45326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64579266" w14:textId="77777777" w:rsidR="00F45326" w:rsidRPr="00AF0227" w:rsidRDefault="00F45326" w:rsidP="00F45326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E983D02" w14:textId="08CF919A" w:rsidR="00F45326" w:rsidRPr="005774B1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</w:t>
            </w:r>
            <w:r w:rsidR="005774B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 w:bidi="th-TH"/>
              </w:rPr>
              <w:t>027</w:t>
            </w:r>
          </w:p>
        </w:tc>
        <w:tc>
          <w:tcPr>
            <w:tcW w:w="241" w:type="dxa"/>
          </w:tcPr>
          <w:p w14:paraId="01692310" w14:textId="77777777" w:rsidR="00F45326" w:rsidRPr="00AF0227" w:rsidRDefault="00F45326" w:rsidP="00F4532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972CC2B" w14:textId="46B50D37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273</w:t>
            </w:r>
            <w:r w:rsidR="00F45326" w:rsidRPr="008B06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842</w:t>
            </w:r>
          </w:p>
        </w:tc>
        <w:tc>
          <w:tcPr>
            <w:tcW w:w="240" w:type="dxa"/>
          </w:tcPr>
          <w:p w14:paraId="040F5FAC" w14:textId="77777777" w:rsidR="00F45326" w:rsidRPr="00AF0227" w:rsidRDefault="00F45326" w:rsidP="00F4532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CD60474" w14:textId="64449E7B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="005774B1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027</w:t>
            </w:r>
          </w:p>
        </w:tc>
        <w:tc>
          <w:tcPr>
            <w:tcW w:w="270" w:type="dxa"/>
          </w:tcPr>
          <w:p w14:paraId="1975AE1C" w14:textId="77777777" w:rsidR="00F45326" w:rsidRPr="00AF0227" w:rsidRDefault="00F45326" w:rsidP="00F4532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A52516" w14:textId="58EA8C60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  <w:r w:rsidR="00F45326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813</w:t>
            </w:r>
          </w:p>
        </w:tc>
      </w:tr>
      <w:tr w:rsidR="00F45326" w:rsidRPr="00AF0227" w14:paraId="43D6AFB0" w14:textId="77777777" w:rsidTr="00721CC7">
        <w:tc>
          <w:tcPr>
            <w:tcW w:w="3417" w:type="dxa"/>
          </w:tcPr>
          <w:p w14:paraId="4462EE6F" w14:textId="77777777" w:rsidR="00F45326" w:rsidRPr="00AF0227" w:rsidRDefault="00F45326" w:rsidP="00F45326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F0227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809" w:type="dxa"/>
          </w:tcPr>
          <w:p w14:paraId="2229ABB8" w14:textId="77777777" w:rsidR="00F45326" w:rsidRPr="00AF0227" w:rsidRDefault="00F45326" w:rsidP="00F45326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3AD63E6" w14:textId="639963F7" w:rsidR="00F45326" w:rsidRPr="00AF0227" w:rsidRDefault="005774B1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1DDE2EEC" w14:textId="77777777" w:rsidR="00F45326" w:rsidRPr="00AF0227" w:rsidRDefault="00F45326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FBAC855" w14:textId="3273ECA0" w:rsidR="00F45326" w:rsidRPr="00AF0227" w:rsidRDefault="00F45326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171</w:t>
            </w:r>
            <w:r w:rsidRPr="00AF02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6BA45259" w14:textId="77777777" w:rsidR="00F45326" w:rsidRPr="00AF0227" w:rsidRDefault="00F45326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9F808B6" w14:textId="32E5E245" w:rsidR="00F45326" w:rsidRPr="00AF0227" w:rsidRDefault="005774B1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72E2A4" w14:textId="77777777" w:rsidR="00F45326" w:rsidRPr="00AF0227" w:rsidRDefault="00F45326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6D9414" w14:textId="2619F24D" w:rsidR="00F45326" w:rsidRPr="00AF0227" w:rsidRDefault="00F45326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>(</w:t>
            </w:r>
            <w:r w:rsidR="00E537CC" w:rsidRPr="00E537CC">
              <w:rPr>
                <w:rFonts w:ascii="Angsana New" w:hAnsi="Angsana New"/>
                <w:sz w:val="28"/>
                <w:szCs w:val="28"/>
                <w:lang w:val="en-US"/>
              </w:rPr>
              <w:t>83</w:t>
            </w:r>
            <w:r w:rsidRPr="00AF022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5326" w:rsidRPr="00AF0227" w14:paraId="7755F805" w14:textId="77777777" w:rsidTr="00721CC7">
        <w:tc>
          <w:tcPr>
            <w:tcW w:w="3417" w:type="dxa"/>
          </w:tcPr>
          <w:p w14:paraId="1E1EC669" w14:textId="77777777" w:rsidR="00F45326" w:rsidRPr="00AF0227" w:rsidRDefault="00F45326" w:rsidP="00F45326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09" w:type="dxa"/>
          </w:tcPr>
          <w:p w14:paraId="474A176A" w14:textId="77777777" w:rsidR="00F45326" w:rsidRPr="00AF0227" w:rsidRDefault="00F45326" w:rsidP="00F45326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0711242" w14:textId="2F4B407A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="005774B1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010</w:t>
            </w:r>
          </w:p>
        </w:tc>
        <w:tc>
          <w:tcPr>
            <w:tcW w:w="241" w:type="dxa"/>
          </w:tcPr>
          <w:p w14:paraId="0CD60BCD" w14:textId="77777777" w:rsidR="00F45326" w:rsidRPr="00AF0227" w:rsidRDefault="00F45326" w:rsidP="00F4532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0A8F7631" w14:textId="7C2D5B62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  <w:r w:rsidR="00F45326" w:rsidRPr="008B06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671</w:t>
            </w:r>
          </w:p>
        </w:tc>
        <w:tc>
          <w:tcPr>
            <w:tcW w:w="240" w:type="dxa"/>
          </w:tcPr>
          <w:p w14:paraId="3CB5F60D" w14:textId="77777777" w:rsidR="00F45326" w:rsidRPr="00AF0227" w:rsidRDefault="00F45326" w:rsidP="00F4532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2BAD346B" w14:textId="1D44219E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="005774B1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010</w:t>
            </w:r>
          </w:p>
        </w:tc>
        <w:tc>
          <w:tcPr>
            <w:tcW w:w="270" w:type="dxa"/>
          </w:tcPr>
          <w:p w14:paraId="2EC0A704" w14:textId="77777777" w:rsidR="00F45326" w:rsidRPr="00AF0227" w:rsidRDefault="00F45326" w:rsidP="00F4532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D41C7F" w14:textId="6ED1BB1F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  <w:r w:rsidR="00F45326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730</w:t>
            </w:r>
          </w:p>
        </w:tc>
      </w:tr>
      <w:tr w:rsidR="00F45326" w:rsidRPr="00AF0227" w14:paraId="6F2D40FF" w14:textId="77777777" w:rsidTr="00721CC7">
        <w:tc>
          <w:tcPr>
            <w:tcW w:w="3417" w:type="dxa"/>
          </w:tcPr>
          <w:p w14:paraId="3818C763" w14:textId="22A059BD" w:rsidR="00F45326" w:rsidRPr="00AF0227" w:rsidRDefault="00F45326" w:rsidP="00F45326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9" w:type="dxa"/>
          </w:tcPr>
          <w:p w14:paraId="5C7FE5F1" w14:textId="77777777" w:rsidR="00F45326" w:rsidRPr="00AF0227" w:rsidRDefault="00F45326" w:rsidP="00F45326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1A53893" w14:textId="263F8D99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91</w:t>
            </w:r>
            <w:r w:rsidR="005774B1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597</w:t>
            </w:r>
          </w:p>
        </w:tc>
        <w:tc>
          <w:tcPr>
            <w:tcW w:w="241" w:type="dxa"/>
          </w:tcPr>
          <w:p w14:paraId="2A783A11" w14:textId="77777777" w:rsidR="00F45326" w:rsidRPr="00AF0227" w:rsidRDefault="00F45326" w:rsidP="00F4532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1586FC5" w14:textId="09A49110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  <w:r w:rsidR="00F45326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376</w:t>
            </w:r>
          </w:p>
        </w:tc>
        <w:tc>
          <w:tcPr>
            <w:tcW w:w="240" w:type="dxa"/>
          </w:tcPr>
          <w:p w14:paraId="18C4D15B" w14:textId="77777777" w:rsidR="00F45326" w:rsidRPr="00AF0227" w:rsidRDefault="00F45326" w:rsidP="00F4532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51A03C0A" w14:textId="69AE230C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  <w:r w:rsidR="005774B1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935</w:t>
            </w:r>
          </w:p>
        </w:tc>
        <w:tc>
          <w:tcPr>
            <w:tcW w:w="270" w:type="dxa"/>
          </w:tcPr>
          <w:p w14:paraId="0B2C3D61" w14:textId="77777777" w:rsidR="00F45326" w:rsidRPr="00AF0227" w:rsidRDefault="00F45326" w:rsidP="00F4532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3B5B60" w14:textId="44A0A7EC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 w:rsidR="00F45326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sz w:val="28"/>
                <w:szCs w:val="28"/>
                <w:lang w:val="en-US"/>
              </w:rPr>
              <w:t>605</w:t>
            </w:r>
          </w:p>
        </w:tc>
      </w:tr>
      <w:tr w:rsidR="00F45326" w:rsidRPr="00AF0227" w14:paraId="5A88D3AA" w14:textId="77777777" w:rsidTr="00721CC7">
        <w:tc>
          <w:tcPr>
            <w:tcW w:w="3417" w:type="dxa"/>
          </w:tcPr>
          <w:p w14:paraId="36236FA6" w14:textId="77777777" w:rsidR="00F45326" w:rsidRPr="00AF0227" w:rsidRDefault="00F45326" w:rsidP="00F45326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809" w:type="dxa"/>
          </w:tcPr>
          <w:p w14:paraId="096DC10E" w14:textId="77777777" w:rsidR="00F45326" w:rsidRPr="00AF0227" w:rsidRDefault="00F45326" w:rsidP="00F45326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3DC39" w14:textId="6DA3D585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416</w:t>
            </w:r>
            <w:r w:rsidR="005774B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107</w:t>
            </w:r>
          </w:p>
        </w:tc>
        <w:tc>
          <w:tcPr>
            <w:tcW w:w="241" w:type="dxa"/>
          </w:tcPr>
          <w:p w14:paraId="0D746202" w14:textId="77777777" w:rsidR="00F45326" w:rsidRPr="00AF0227" w:rsidRDefault="00F45326" w:rsidP="00F4532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09E66" w14:textId="288F60A8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706</w:t>
            </w:r>
            <w:r w:rsidR="00F45326" w:rsidRPr="00D048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547</w:t>
            </w:r>
          </w:p>
        </w:tc>
        <w:tc>
          <w:tcPr>
            <w:tcW w:w="240" w:type="dxa"/>
          </w:tcPr>
          <w:p w14:paraId="78298751" w14:textId="77777777" w:rsidR="00F45326" w:rsidRPr="00AF0227" w:rsidRDefault="00F45326" w:rsidP="00F4532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92D94" w14:textId="6CF0863A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376</w:t>
            </w:r>
            <w:r w:rsidR="005774B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445</w:t>
            </w:r>
          </w:p>
        </w:tc>
        <w:tc>
          <w:tcPr>
            <w:tcW w:w="270" w:type="dxa"/>
          </w:tcPr>
          <w:p w14:paraId="68966A0B" w14:textId="77777777" w:rsidR="00F45326" w:rsidRPr="00AF0227" w:rsidRDefault="00F45326" w:rsidP="00F4532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F1BC2" w14:textId="383F4A18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490</w:t>
            </w:r>
            <w:r w:rsidR="00F45326"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835</w:t>
            </w:r>
          </w:p>
        </w:tc>
      </w:tr>
      <w:tr w:rsidR="00F45326" w:rsidRPr="00AF0227" w14:paraId="190B552C" w14:textId="77777777" w:rsidTr="00721CC7">
        <w:tc>
          <w:tcPr>
            <w:tcW w:w="3417" w:type="dxa"/>
          </w:tcPr>
          <w:p w14:paraId="4E2D1A11" w14:textId="2941B46E" w:rsidR="00F45326" w:rsidRPr="00AF0227" w:rsidRDefault="00F45326" w:rsidP="00F45326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9" w:type="dxa"/>
          </w:tcPr>
          <w:p w14:paraId="4CD4FE15" w14:textId="77777777" w:rsidR="00F45326" w:rsidRPr="00AF0227" w:rsidRDefault="00F45326" w:rsidP="00F4532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43DC1" w14:textId="1A3E621C" w:rsidR="00F45326" w:rsidRPr="002179B8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</w:t>
            </w:r>
            <w:r w:rsidR="002179B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105</w:t>
            </w:r>
            <w:r w:rsidR="002179B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451</w:t>
            </w:r>
          </w:p>
        </w:tc>
        <w:tc>
          <w:tcPr>
            <w:tcW w:w="241" w:type="dxa"/>
          </w:tcPr>
          <w:p w14:paraId="6361CB96" w14:textId="77777777" w:rsidR="00F45326" w:rsidRPr="00AF0227" w:rsidRDefault="00F45326" w:rsidP="00F4532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C155B" w14:textId="687A5746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F45326" w:rsidRPr="00AF02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464</w:t>
            </w:r>
            <w:r w:rsidR="00F45326" w:rsidRPr="00AF02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555</w:t>
            </w:r>
          </w:p>
        </w:tc>
        <w:tc>
          <w:tcPr>
            <w:tcW w:w="240" w:type="dxa"/>
          </w:tcPr>
          <w:p w14:paraId="655C120F" w14:textId="77777777" w:rsidR="00F45326" w:rsidRPr="00AF0227" w:rsidRDefault="00F45326" w:rsidP="00F4532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DA6AA" w14:textId="5BF92AC8" w:rsidR="00F45326" w:rsidRPr="002179B8" w:rsidRDefault="00E537CC" w:rsidP="002179B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537CC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</w:t>
            </w:r>
            <w:r w:rsidR="002179B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074</w:t>
            </w:r>
            <w:r w:rsidR="002179B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270" w:type="dxa"/>
          </w:tcPr>
          <w:p w14:paraId="2A5F79BD" w14:textId="77777777" w:rsidR="00F45326" w:rsidRPr="00AF0227" w:rsidRDefault="00F45326" w:rsidP="00F4532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E010F" w14:textId="57302A47" w:rsidR="00F45326" w:rsidRPr="00AF0227" w:rsidRDefault="00E537CC" w:rsidP="00F45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F45326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175</w:t>
            </w:r>
            <w:r w:rsidR="00F45326" w:rsidRPr="00AF02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638</w:t>
            </w:r>
          </w:p>
        </w:tc>
      </w:tr>
    </w:tbl>
    <w:p w14:paraId="7886FC90" w14:textId="23C3F2BA" w:rsidR="0014485D" w:rsidRPr="00093089" w:rsidRDefault="0014485D" w:rsidP="00F13859">
      <w:pPr>
        <w:tabs>
          <w:tab w:val="left" w:pos="450"/>
        </w:tabs>
        <w:spacing w:line="240" w:lineRule="auto"/>
        <w:ind w:left="450"/>
        <w:jc w:val="both"/>
        <w:rPr>
          <w:rFonts w:ascii="Angsana New" w:hAnsi="Angsana New"/>
          <w:sz w:val="30"/>
          <w:szCs w:val="30"/>
          <w:cs/>
        </w:rPr>
      </w:pPr>
      <w:r w:rsidRPr="00093089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E537CC" w:rsidRPr="00E537CC">
        <w:rPr>
          <w:rFonts w:ascii="Angsana New" w:hAnsi="Angsana New"/>
          <w:sz w:val="30"/>
          <w:szCs w:val="30"/>
        </w:rPr>
        <w:t>31</w:t>
      </w:r>
      <w:r w:rsidRPr="0009308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Pr="00093089">
        <w:rPr>
          <w:rFonts w:ascii="Angsana New" w:hAnsi="Angsana New"/>
          <w:sz w:val="30"/>
          <w:szCs w:val="30"/>
          <w:cs/>
        </w:rPr>
        <w:t xml:space="preserve"> อัตราดอกเบี้ยของเงินกู้ยืมระยะ</w:t>
      </w:r>
      <w:r w:rsidRPr="00093089">
        <w:rPr>
          <w:rFonts w:ascii="Angsana New" w:hAnsi="Angsana New" w:hint="cs"/>
          <w:sz w:val="30"/>
          <w:szCs w:val="30"/>
          <w:cs/>
        </w:rPr>
        <w:t>สั้น</w:t>
      </w:r>
      <w:r w:rsidRPr="00093089">
        <w:rPr>
          <w:rFonts w:ascii="Angsana New" w:hAnsi="Angsana New"/>
          <w:sz w:val="30"/>
          <w:szCs w:val="30"/>
          <w:cs/>
        </w:rPr>
        <w:t>ของกลุ่มบริษัท</w:t>
      </w:r>
      <w:r w:rsidRPr="00093089">
        <w:rPr>
          <w:rFonts w:ascii="Angsana New" w:hAnsi="Angsana New" w:hint="cs"/>
          <w:sz w:val="30"/>
          <w:szCs w:val="30"/>
          <w:cs/>
        </w:rPr>
        <w:t>และบริษัท</w:t>
      </w:r>
      <w:r w:rsidRPr="00093089">
        <w:rPr>
          <w:rFonts w:ascii="Angsana New" w:hAnsi="Angsana New"/>
          <w:sz w:val="30"/>
          <w:szCs w:val="30"/>
          <w:cs/>
        </w:rPr>
        <w:t>คือร้อยละ</w:t>
      </w:r>
      <w:r w:rsidR="003D03E0" w:rsidRPr="00093089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4</w:t>
      </w:r>
      <w:r w:rsidR="002179B8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25</w:t>
      </w:r>
      <w:r w:rsidR="00310957">
        <w:rPr>
          <w:rFonts w:ascii="Angsana New" w:hAnsi="Angsana New"/>
          <w:sz w:val="30"/>
          <w:szCs w:val="30"/>
        </w:rPr>
        <w:t xml:space="preserve"> </w:t>
      </w:r>
      <w:r w:rsidRPr="00093089">
        <w:rPr>
          <w:rFonts w:ascii="Angsana New" w:hAnsi="Angsana New"/>
          <w:sz w:val="30"/>
          <w:szCs w:val="30"/>
          <w:cs/>
        </w:rPr>
        <w:t>ต่อปี</w:t>
      </w:r>
      <w:r w:rsidR="00703459">
        <w:rPr>
          <w:rFonts w:ascii="Angsana New" w:hAnsi="Angsana New"/>
          <w:sz w:val="30"/>
          <w:szCs w:val="30"/>
        </w:rPr>
        <w:t xml:space="preserve"> </w:t>
      </w:r>
      <w:r w:rsidRPr="00093089">
        <w:rPr>
          <w:rFonts w:ascii="Angsana New" w:hAnsi="Angsana New"/>
          <w:sz w:val="30"/>
          <w:szCs w:val="30"/>
          <w:cs/>
        </w:rPr>
        <w:t>ถึงร้อยละ</w:t>
      </w:r>
      <w:r w:rsidR="00A70DAD" w:rsidRPr="00093089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8</w:t>
      </w:r>
      <w:r w:rsidR="002179B8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00</w:t>
      </w:r>
      <w:r w:rsidRPr="00093089">
        <w:rPr>
          <w:rFonts w:ascii="Angsana New" w:hAnsi="Angsana New"/>
          <w:sz w:val="30"/>
          <w:szCs w:val="30"/>
        </w:rPr>
        <w:t xml:space="preserve"> </w:t>
      </w:r>
      <w:r w:rsidRPr="00093089">
        <w:rPr>
          <w:rFonts w:ascii="Angsana New" w:hAnsi="Angsana New"/>
          <w:sz w:val="30"/>
          <w:szCs w:val="30"/>
          <w:cs/>
        </w:rPr>
        <w:t>ต่อปี</w:t>
      </w:r>
      <w:r w:rsidRPr="00093089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2567</w:t>
      </w:r>
      <w:r w:rsidRPr="00093089">
        <w:rPr>
          <w:rFonts w:ascii="Angsana New" w:hAnsi="Angsana New"/>
          <w:i/>
          <w:iCs/>
          <w:sz w:val="30"/>
          <w:szCs w:val="30"/>
        </w:rPr>
        <w:t>:</w:t>
      </w:r>
      <w:r w:rsidRPr="00093089">
        <w:rPr>
          <w:rFonts w:ascii="Angsana New" w:hAnsi="Angsana New"/>
          <w:i/>
          <w:iCs/>
          <w:sz w:val="30"/>
          <w:szCs w:val="30"/>
          <w:cs/>
        </w:rPr>
        <w:t xml:space="preserve"> ร้อยละ 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4</w:t>
      </w:r>
      <w:r w:rsidR="00703459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25</w:t>
      </w:r>
      <w:r w:rsidRPr="00093089">
        <w:rPr>
          <w:rFonts w:ascii="Angsana New" w:hAnsi="Angsana New"/>
          <w:i/>
          <w:iCs/>
          <w:sz w:val="30"/>
          <w:szCs w:val="30"/>
        </w:rPr>
        <w:t xml:space="preserve"> </w:t>
      </w:r>
      <w:r w:rsidRPr="00093089">
        <w:rPr>
          <w:rFonts w:ascii="Angsana New" w:hAnsi="Angsana New"/>
          <w:i/>
          <w:iCs/>
          <w:sz w:val="30"/>
          <w:szCs w:val="30"/>
          <w:cs/>
        </w:rPr>
        <w:t xml:space="preserve">ต่อปี ถึงร้อยละ 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5</w:t>
      </w:r>
      <w:r w:rsidR="00AB0F52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77</w:t>
      </w:r>
      <w:r w:rsidRPr="00093089">
        <w:rPr>
          <w:rFonts w:ascii="Angsana New" w:hAnsi="Angsana New"/>
          <w:i/>
          <w:iCs/>
          <w:sz w:val="30"/>
          <w:szCs w:val="30"/>
        </w:rPr>
        <w:t xml:space="preserve"> </w:t>
      </w:r>
      <w:r w:rsidRPr="00093089">
        <w:rPr>
          <w:rFonts w:ascii="Angsana New" w:hAnsi="Angsana New"/>
          <w:i/>
          <w:iCs/>
          <w:sz w:val="30"/>
          <w:szCs w:val="30"/>
          <w:cs/>
        </w:rPr>
        <w:t>ต่อปี)</w:t>
      </w:r>
    </w:p>
    <w:p w14:paraId="052BCEA2" w14:textId="77777777" w:rsidR="0014485D" w:rsidRPr="00A07F36" w:rsidRDefault="0014485D" w:rsidP="0026454E">
      <w:pPr>
        <w:spacing w:line="240" w:lineRule="auto"/>
        <w:ind w:left="576"/>
        <w:jc w:val="both"/>
        <w:rPr>
          <w:rFonts w:ascii="Angsana New" w:hAnsi="Angsana New"/>
          <w:sz w:val="30"/>
          <w:szCs w:val="30"/>
        </w:rPr>
      </w:pPr>
    </w:p>
    <w:p w14:paraId="43CC3B4D" w14:textId="72D4321B" w:rsidR="005B2807" w:rsidRPr="00093089" w:rsidRDefault="00B94870" w:rsidP="0014485D">
      <w:pPr>
        <w:spacing w:line="240" w:lineRule="auto"/>
        <w:ind w:left="450"/>
        <w:jc w:val="both"/>
        <w:rPr>
          <w:rFonts w:ascii="Angsana New" w:hAnsi="Angsana New"/>
          <w:i/>
          <w:iCs/>
          <w:sz w:val="30"/>
          <w:szCs w:val="30"/>
        </w:rPr>
      </w:pPr>
      <w:r w:rsidRPr="0009308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537CC" w:rsidRPr="00E537CC">
        <w:rPr>
          <w:rFonts w:ascii="Angsana New" w:hAnsi="Angsana New"/>
          <w:sz w:val="30"/>
          <w:szCs w:val="30"/>
        </w:rPr>
        <w:t>31</w:t>
      </w:r>
      <w:r w:rsidR="007004C3" w:rsidRPr="00093089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093089">
        <w:rPr>
          <w:rFonts w:ascii="Angsana New" w:hAnsi="Angsana New"/>
          <w:sz w:val="30"/>
          <w:szCs w:val="30"/>
          <w:cs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="001D1116" w:rsidRPr="00093089">
        <w:rPr>
          <w:rFonts w:ascii="Angsana New" w:hAnsi="Angsana New"/>
          <w:sz w:val="30"/>
          <w:szCs w:val="30"/>
          <w:cs/>
        </w:rPr>
        <w:t xml:space="preserve"> </w:t>
      </w:r>
      <w:r w:rsidRPr="00093089">
        <w:rPr>
          <w:rFonts w:ascii="Angsana New" w:hAnsi="Angsana New"/>
          <w:sz w:val="30"/>
          <w:szCs w:val="30"/>
          <w:cs/>
        </w:rPr>
        <w:t>อัตราดอกเบี้ยของเงินกู้ยืมระยะยาวของ</w:t>
      </w:r>
      <w:r w:rsidR="006F291E" w:rsidRPr="00093089">
        <w:rPr>
          <w:rFonts w:ascii="Angsana New" w:hAnsi="Angsana New"/>
          <w:sz w:val="30"/>
          <w:szCs w:val="30"/>
          <w:cs/>
        </w:rPr>
        <w:t>กลุ่มบริษัท</w:t>
      </w:r>
      <w:r w:rsidR="00F679B8" w:rsidRPr="00093089">
        <w:rPr>
          <w:rFonts w:ascii="Angsana New" w:hAnsi="Angsana New" w:hint="cs"/>
          <w:sz w:val="30"/>
          <w:szCs w:val="30"/>
          <w:cs/>
        </w:rPr>
        <w:t>และบริษัท</w:t>
      </w:r>
      <w:r w:rsidRPr="00093089">
        <w:rPr>
          <w:rFonts w:ascii="Angsana New" w:hAnsi="Angsana New"/>
          <w:sz w:val="30"/>
          <w:szCs w:val="30"/>
          <w:cs/>
        </w:rPr>
        <w:t>คือร้อยละ</w:t>
      </w:r>
      <w:r w:rsidR="009838AE" w:rsidRPr="00093089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4</w:t>
      </w:r>
      <w:r w:rsidR="002179B8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20</w:t>
      </w:r>
      <w:r w:rsidR="00703459">
        <w:rPr>
          <w:rFonts w:ascii="Angsana New" w:hAnsi="Angsana New"/>
          <w:sz w:val="30"/>
          <w:szCs w:val="30"/>
        </w:rPr>
        <w:t xml:space="preserve"> </w:t>
      </w:r>
      <w:r w:rsidRPr="00093089">
        <w:rPr>
          <w:rFonts w:ascii="Angsana New" w:hAnsi="Angsana New"/>
          <w:sz w:val="30"/>
          <w:szCs w:val="30"/>
          <w:cs/>
        </w:rPr>
        <w:t>ต่อปี</w:t>
      </w:r>
      <w:r w:rsidR="0016103F">
        <w:rPr>
          <w:rFonts w:ascii="Angsana New" w:hAnsi="Angsana New"/>
          <w:sz w:val="30"/>
          <w:szCs w:val="30"/>
        </w:rPr>
        <w:t xml:space="preserve"> </w:t>
      </w:r>
      <w:r w:rsidRPr="00093089">
        <w:rPr>
          <w:rFonts w:ascii="Angsana New" w:hAnsi="Angsana New"/>
          <w:sz w:val="30"/>
          <w:szCs w:val="30"/>
          <w:cs/>
        </w:rPr>
        <w:t>ถึงร้อยละ</w:t>
      </w:r>
      <w:r w:rsidR="009838AE" w:rsidRPr="00093089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5</w:t>
      </w:r>
      <w:r w:rsidR="002179B8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40</w:t>
      </w:r>
      <w:r w:rsidR="00703459">
        <w:rPr>
          <w:rFonts w:ascii="Angsana New" w:hAnsi="Angsana New"/>
          <w:sz w:val="30"/>
          <w:szCs w:val="30"/>
        </w:rPr>
        <w:t xml:space="preserve"> </w:t>
      </w:r>
      <w:r w:rsidRPr="00093089">
        <w:rPr>
          <w:rFonts w:ascii="Angsana New" w:hAnsi="Angsana New"/>
          <w:sz w:val="30"/>
          <w:szCs w:val="30"/>
          <w:cs/>
        </w:rPr>
        <w:t xml:space="preserve">ต่อปี </w:t>
      </w:r>
      <w:r w:rsidRPr="00093089">
        <w:rPr>
          <w:rFonts w:ascii="Angsana New" w:hAnsi="Angsana New"/>
          <w:i/>
          <w:iCs/>
          <w:sz w:val="30"/>
          <w:szCs w:val="30"/>
          <w:cs/>
        </w:rPr>
        <w:t>(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2567</w:t>
      </w:r>
      <w:r w:rsidRPr="00093089">
        <w:rPr>
          <w:rFonts w:ascii="Angsana New" w:hAnsi="Angsana New"/>
          <w:i/>
          <w:iCs/>
          <w:sz w:val="30"/>
          <w:szCs w:val="30"/>
        </w:rPr>
        <w:t>:</w:t>
      </w:r>
      <w:r w:rsidR="001D1116" w:rsidRPr="0009308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93089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3</w:t>
      </w:r>
      <w:r w:rsidR="0095473E" w:rsidRPr="00093089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00</w:t>
      </w:r>
      <w:r w:rsidR="00026055" w:rsidRPr="00093089">
        <w:rPr>
          <w:rFonts w:ascii="Angsana New" w:hAnsi="Angsana New"/>
          <w:i/>
          <w:iCs/>
          <w:sz w:val="30"/>
          <w:szCs w:val="30"/>
        </w:rPr>
        <w:t xml:space="preserve"> </w:t>
      </w:r>
      <w:r w:rsidRPr="00093089">
        <w:rPr>
          <w:rFonts w:ascii="Angsana New" w:hAnsi="Angsana New"/>
          <w:i/>
          <w:iCs/>
          <w:sz w:val="30"/>
          <w:szCs w:val="30"/>
          <w:cs/>
        </w:rPr>
        <w:t xml:space="preserve">ต่อปี ถึงร้อยละ 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6</w:t>
      </w:r>
      <w:r w:rsidR="0095473E" w:rsidRPr="00093089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58</w:t>
      </w:r>
      <w:r w:rsidR="00026055" w:rsidRPr="00093089">
        <w:rPr>
          <w:rFonts w:ascii="Angsana New" w:hAnsi="Angsana New"/>
          <w:i/>
          <w:iCs/>
          <w:sz w:val="30"/>
          <w:szCs w:val="30"/>
        </w:rPr>
        <w:t xml:space="preserve"> </w:t>
      </w:r>
      <w:r w:rsidRPr="00093089">
        <w:rPr>
          <w:rFonts w:ascii="Angsana New" w:hAnsi="Angsana New"/>
          <w:i/>
          <w:iCs/>
          <w:sz w:val="30"/>
          <w:szCs w:val="30"/>
          <w:cs/>
        </w:rPr>
        <w:t>ต่อปี)</w:t>
      </w:r>
    </w:p>
    <w:p w14:paraId="7D952939" w14:textId="77777777" w:rsidR="0014485D" w:rsidRPr="00A07F36" w:rsidRDefault="0014485D" w:rsidP="0026454E">
      <w:pPr>
        <w:spacing w:line="240" w:lineRule="auto"/>
        <w:ind w:left="576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306" w:type="dxa"/>
        <w:tblInd w:w="360" w:type="dxa"/>
        <w:tblLook w:val="01E0" w:firstRow="1" w:lastRow="1" w:firstColumn="1" w:lastColumn="1" w:noHBand="0" w:noVBand="0"/>
      </w:tblPr>
      <w:tblGrid>
        <w:gridCol w:w="4140"/>
        <w:gridCol w:w="1116"/>
        <w:gridCol w:w="263"/>
        <w:gridCol w:w="1087"/>
        <w:gridCol w:w="264"/>
        <w:gridCol w:w="1086"/>
        <w:gridCol w:w="264"/>
        <w:gridCol w:w="1086"/>
      </w:tblGrid>
      <w:tr w:rsidR="00FA37DD" w:rsidRPr="00093089" w14:paraId="66D9BF91" w14:textId="77777777" w:rsidTr="00210657">
        <w:trPr>
          <w:tblHeader/>
        </w:trPr>
        <w:tc>
          <w:tcPr>
            <w:tcW w:w="4140" w:type="dxa"/>
            <w:vMerge w:val="restart"/>
          </w:tcPr>
          <w:p w14:paraId="2D9F7AE2" w14:textId="77777777" w:rsidR="00FA37DD" w:rsidRPr="00093089" w:rsidRDefault="00FA37DD" w:rsidP="001837CD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30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5A3A025F" w14:textId="3EB171E2" w:rsidR="00FA37DD" w:rsidRPr="00093089" w:rsidRDefault="00FA37DD" w:rsidP="005B2807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30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930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66" w:type="dxa"/>
            <w:gridSpan w:val="3"/>
          </w:tcPr>
          <w:p w14:paraId="24C48124" w14:textId="77777777" w:rsidR="00FA37DD" w:rsidRPr="00093089" w:rsidRDefault="00FA37DD" w:rsidP="001837C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9308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219B10D4" w14:textId="77777777" w:rsidR="00FA37DD" w:rsidRPr="00093089" w:rsidRDefault="00FA37DD" w:rsidP="001837C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54E16B2F" w14:textId="77777777" w:rsidR="00FA37DD" w:rsidRPr="00093089" w:rsidRDefault="00FA37DD" w:rsidP="001837C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9308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459" w:rsidRPr="00093089" w14:paraId="78399974" w14:textId="77777777" w:rsidTr="00210657">
        <w:trPr>
          <w:tblHeader/>
        </w:trPr>
        <w:tc>
          <w:tcPr>
            <w:tcW w:w="4140" w:type="dxa"/>
            <w:vMerge/>
          </w:tcPr>
          <w:p w14:paraId="4A97012E" w14:textId="77777777" w:rsidR="00703459" w:rsidRPr="00093089" w:rsidRDefault="00703459" w:rsidP="0070345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2C10B369" w14:textId="13366325" w:rsidR="00703459" w:rsidRPr="00093089" w:rsidRDefault="00E537CC" w:rsidP="00703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3" w:type="dxa"/>
            <w:vAlign w:val="center"/>
          </w:tcPr>
          <w:p w14:paraId="17BF9B57" w14:textId="77777777" w:rsidR="00703459" w:rsidRPr="00093089" w:rsidRDefault="00703459" w:rsidP="00703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2CB70411" w14:textId="51E5E854" w:rsidR="00703459" w:rsidRPr="00093089" w:rsidRDefault="00E537CC" w:rsidP="00703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4" w:type="dxa"/>
          </w:tcPr>
          <w:p w14:paraId="0423C125" w14:textId="77777777" w:rsidR="00703459" w:rsidRPr="00093089" w:rsidRDefault="00703459" w:rsidP="00703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vAlign w:val="center"/>
          </w:tcPr>
          <w:p w14:paraId="6AB5480F" w14:textId="42BD884A" w:rsidR="00703459" w:rsidRPr="00093089" w:rsidRDefault="00E537CC" w:rsidP="00703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4" w:type="dxa"/>
            <w:vAlign w:val="center"/>
          </w:tcPr>
          <w:p w14:paraId="479A5A50" w14:textId="77777777" w:rsidR="00703459" w:rsidRPr="00093089" w:rsidRDefault="00703459" w:rsidP="00703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vAlign w:val="center"/>
          </w:tcPr>
          <w:p w14:paraId="07879A5D" w14:textId="5EF967BE" w:rsidR="00703459" w:rsidRPr="00093089" w:rsidRDefault="00E537CC" w:rsidP="007034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A37DD" w:rsidRPr="00093089" w14:paraId="54010FD7" w14:textId="77777777" w:rsidTr="00210657">
        <w:trPr>
          <w:tblHeader/>
        </w:trPr>
        <w:tc>
          <w:tcPr>
            <w:tcW w:w="4140" w:type="dxa"/>
          </w:tcPr>
          <w:p w14:paraId="54C0F5C5" w14:textId="77777777" w:rsidR="00FA37DD" w:rsidRPr="00093089" w:rsidRDefault="00FA37DD" w:rsidP="001837CD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66" w:type="dxa"/>
            <w:gridSpan w:val="7"/>
          </w:tcPr>
          <w:p w14:paraId="0ED9C902" w14:textId="18DC7736" w:rsidR="00FA37DD" w:rsidRPr="00093089" w:rsidRDefault="00FA37DD" w:rsidP="001837CD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9308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3459" w:rsidRPr="00093089" w14:paraId="2C9D82F2" w14:textId="77777777" w:rsidTr="00210657">
        <w:tc>
          <w:tcPr>
            <w:tcW w:w="4140" w:type="dxa"/>
          </w:tcPr>
          <w:p w14:paraId="4F497C59" w14:textId="29490E79" w:rsidR="00703459" w:rsidRPr="00093089" w:rsidRDefault="00703459" w:rsidP="0070345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308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16" w:type="dxa"/>
          </w:tcPr>
          <w:p w14:paraId="5AB34424" w14:textId="682ED66C" w:rsidR="00703459" w:rsidRPr="00093089" w:rsidRDefault="00E537CC" w:rsidP="007034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F66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63" w:type="dxa"/>
          </w:tcPr>
          <w:p w14:paraId="2A49F3AB" w14:textId="77777777" w:rsidR="00703459" w:rsidRPr="00093089" w:rsidRDefault="00703459" w:rsidP="0070345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7215B1BF" w14:textId="5139D89B" w:rsidR="00703459" w:rsidRPr="00093089" w:rsidDel="002F13DF" w:rsidRDefault="00E537CC" w:rsidP="007034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034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64" w:type="dxa"/>
          </w:tcPr>
          <w:p w14:paraId="4550E94B" w14:textId="77777777" w:rsidR="00703459" w:rsidRPr="00093089" w:rsidRDefault="00703459" w:rsidP="0070345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4C12B44B" w14:textId="749B2463" w:rsidR="00703459" w:rsidRPr="00093089" w:rsidRDefault="00E537CC" w:rsidP="0070345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F66C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64" w:type="dxa"/>
          </w:tcPr>
          <w:p w14:paraId="049B771E" w14:textId="77777777" w:rsidR="00703459" w:rsidRPr="00093089" w:rsidRDefault="00703459" w:rsidP="0070345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5B357384" w14:textId="09BEC0B7" w:rsidR="00703459" w:rsidRPr="00093089" w:rsidRDefault="00E537CC" w:rsidP="0070345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03459" w:rsidRPr="0009308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</w:tr>
      <w:tr w:rsidR="00703459" w:rsidRPr="00093089" w14:paraId="16452679" w14:textId="77777777" w:rsidTr="00210657">
        <w:tc>
          <w:tcPr>
            <w:tcW w:w="4140" w:type="dxa"/>
          </w:tcPr>
          <w:p w14:paraId="3ACB88B4" w14:textId="2728133C" w:rsidR="00703459" w:rsidRPr="00093089" w:rsidRDefault="00703459" w:rsidP="0070345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16" w:type="dxa"/>
          </w:tcPr>
          <w:p w14:paraId="47DB6F2F" w14:textId="4C6AA61D" w:rsidR="00703459" w:rsidRPr="00093089" w:rsidRDefault="00E537CC" w:rsidP="007034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521</w:t>
            </w:r>
            <w:r w:rsidR="0031095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63" w:type="dxa"/>
          </w:tcPr>
          <w:p w14:paraId="484527A7" w14:textId="77777777" w:rsidR="00703459" w:rsidRPr="00093089" w:rsidRDefault="00703459" w:rsidP="0070345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200F19BF" w14:textId="6BB59DFB" w:rsidR="00703459" w:rsidRPr="00093089" w:rsidRDefault="00E537CC" w:rsidP="007034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622</w:t>
            </w:r>
            <w:r w:rsidR="007034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264" w:type="dxa"/>
          </w:tcPr>
          <w:p w14:paraId="7E5B7353" w14:textId="77777777" w:rsidR="00703459" w:rsidRPr="00093089" w:rsidRDefault="00703459" w:rsidP="0070345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64272C" w14:textId="12338A05" w:rsidR="00703459" w:rsidRPr="00093089" w:rsidRDefault="00E537CC" w:rsidP="0070345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  <w:r w:rsidR="00310957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  <w:tc>
          <w:tcPr>
            <w:tcW w:w="264" w:type="dxa"/>
          </w:tcPr>
          <w:p w14:paraId="3E3F8BBD" w14:textId="77777777" w:rsidR="00703459" w:rsidRPr="00093089" w:rsidRDefault="00703459" w:rsidP="0070345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6E0B9D0" w14:textId="7AFBBC60" w:rsidR="00703459" w:rsidRPr="00093089" w:rsidRDefault="00E537CC" w:rsidP="00703459">
            <w:pPr>
              <w:pStyle w:val="acctfourfigures"/>
              <w:tabs>
                <w:tab w:val="clear" w:pos="765"/>
              </w:tabs>
              <w:spacing w:line="240" w:lineRule="atLeast"/>
              <w:ind w:left="-422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348</w:t>
            </w:r>
            <w:r w:rsidR="00703459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059</w:t>
            </w:r>
          </w:p>
        </w:tc>
      </w:tr>
      <w:tr w:rsidR="00703459" w:rsidRPr="00093089" w14:paraId="76F3BAA3" w14:textId="77777777" w:rsidTr="00210657">
        <w:tc>
          <w:tcPr>
            <w:tcW w:w="4140" w:type="dxa"/>
          </w:tcPr>
          <w:p w14:paraId="51C8DF6A" w14:textId="77777777" w:rsidR="00703459" w:rsidRPr="00093089" w:rsidRDefault="00703459" w:rsidP="0070345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30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D9E6191" w14:textId="3B099CA2" w:rsidR="00703459" w:rsidRPr="00093089" w:rsidRDefault="00E537CC" w:rsidP="007034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523</w:t>
            </w:r>
            <w:r w:rsidR="003109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63" w:type="dxa"/>
          </w:tcPr>
          <w:p w14:paraId="6011B0C5" w14:textId="77777777" w:rsidR="00703459" w:rsidRPr="00093089" w:rsidRDefault="00703459" w:rsidP="0070345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1B75F24" w14:textId="28C0875F" w:rsidR="00703459" w:rsidRPr="00093089" w:rsidRDefault="00E537CC" w:rsidP="007034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623</w:t>
            </w:r>
            <w:r w:rsidR="0070345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264" w:type="dxa"/>
          </w:tcPr>
          <w:p w14:paraId="12C9BF4C" w14:textId="77777777" w:rsidR="00703459" w:rsidRPr="00093089" w:rsidRDefault="00703459" w:rsidP="0070345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60BC8A91" w14:textId="3204E591" w:rsidR="00703459" w:rsidRPr="00093089" w:rsidRDefault="00E537CC" w:rsidP="0070345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239</w:t>
            </w:r>
            <w:r w:rsidR="003109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714</w:t>
            </w:r>
          </w:p>
        </w:tc>
        <w:tc>
          <w:tcPr>
            <w:tcW w:w="264" w:type="dxa"/>
          </w:tcPr>
          <w:p w14:paraId="3C1CD337" w14:textId="77777777" w:rsidR="00703459" w:rsidRPr="00093089" w:rsidRDefault="00703459" w:rsidP="0070345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8DFA618" w14:textId="573C7A7A" w:rsidR="00703459" w:rsidRPr="00093089" w:rsidRDefault="00E537CC" w:rsidP="0070345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349</w:t>
            </w:r>
            <w:r w:rsidR="00703459" w:rsidRPr="000930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559</w:t>
            </w:r>
          </w:p>
        </w:tc>
      </w:tr>
    </w:tbl>
    <w:p w14:paraId="542AA973" w14:textId="29E46D9F" w:rsidR="008E7420" w:rsidRPr="00A07F36" w:rsidRDefault="008E7420" w:rsidP="00C46C24">
      <w:pPr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68C21BE5" w14:textId="1380EB6A" w:rsidR="00BE69B5" w:rsidRDefault="0031768E" w:rsidP="00E8585D">
      <w:pPr>
        <w:tabs>
          <w:tab w:val="left" w:pos="450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687673">
        <w:rPr>
          <w:rFonts w:ascii="Angsana New" w:hAnsi="Angsana New"/>
          <w:sz w:val="30"/>
          <w:szCs w:val="30"/>
          <w:cs/>
        </w:rPr>
        <w:t>ณ</w:t>
      </w:r>
      <w:r w:rsidR="00F83350" w:rsidRPr="00687673">
        <w:rPr>
          <w:rFonts w:ascii="Angsana New" w:hAnsi="Angsana New"/>
          <w:sz w:val="30"/>
          <w:szCs w:val="30"/>
          <w:cs/>
        </w:rPr>
        <w:t xml:space="preserve"> </w:t>
      </w:r>
      <w:r w:rsidRPr="00687673">
        <w:rPr>
          <w:rFonts w:ascii="Angsana New" w:hAnsi="Angsana New"/>
          <w:sz w:val="30"/>
          <w:szCs w:val="30"/>
          <w:cs/>
        </w:rPr>
        <w:t>วันที่</w:t>
      </w:r>
      <w:r w:rsidR="00F83350" w:rsidRPr="00687673">
        <w:rPr>
          <w:rFonts w:ascii="Angsana New" w:hAnsi="Angsana New"/>
          <w:sz w:val="30"/>
          <w:szCs w:val="30"/>
          <w:cs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31</w:t>
      </w:r>
      <w:r w:rsidR="001D1116" w:rsidRPr="00687673">
        <w:rPr>
          <w:rFonts w:ascii="Angsana New" w:hAnsi="Angsana New"/>
          <w:sz w:val="30"/>
          <w:szCs w:val="30"/>
          <w:cs/>
        </w:rPr>
        <w:t xml:space="preserve"> </w:t>
      </w:r>
      <w:r w:rsidR="003807DC" w:rsidRPr="00687673">
        <w:rPr>
          <w:rFonts w:ascii="Angsana New" w:hAnsi="Angsana New"/>
          <w:sz w:val="30"/>
          <w:szCs w:val="30"/>
          <w:cs/>
        </w:rPr>
        <w:t>ธันวาคม</w:t>
      </w:r>
      <w:r w:rsidR="00F83350" w:rsidRPr="00687673">
        <w:rPr>
          <w:rFonts w:ascii="Angsana New" w:hAnsi="Angsana New"/>
          <w:sz w:val="30"/>
          <w:szCs w:val="30"/>
          <w:cs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="00703459">
        <w:rPr>
          <w:rFonts w:ascii="Angsana New" w:hAnsi="Angsana New"/>
          <w:sz w:val="30"/>
          <w:szCs w:val="30"/>
        </w:rPr>
        <w:t xml:space="preserve"> </w:t>
      </w:r>
      <w:r w:rsidR="006F291E" w:rsidRPr="00687673">
        <w:rPr>
          <w:rFonts w:ascii="Angsana New" w:hAnsi="Angsana New"/>
          <w:sz w:val="30"/>
          <w:szCs w:val="30"/>
          <w:cs/>
        </w:rPr>
        <w:t>กลุ่มบริษัท</w:t>
      </w:r>
      <w:r w:rsidRPr="00687673">
        <w:rPr>
          <w:rFonts w:ascii="Angsana New" w:hAnsi="Angsana New"/>
          <w:sz w:val="30"/>
          <w:szCs w:val="30"/>
          <w:cs/>
        </w:rPr>
        <w:t>มีเ</w:t>
      </w:r>
      <w:r w:rsidR="005B311A" w:rsidRPr="00687673">
        <w:rPr>
          <w:rFonts w:ascii="Angsana New" w:hAnsi="Angsana New"/>
          <w:sz w:val="30"/>
          <w:szCs w:val="30"/>
          <w:cs/>
        </w:rPr>
        <w:t>งิน</w:t>
      </w:r>
      <w:r w:rsidR="00CE0CC1" w:rsidRPr="00687673">
        <w:rPr>
          <w:rFonts w:ascii="Angsana New" w:hAnsi="Angsana New"/>
          <w:sz w:val="30"/>
          <w:szCs w:val="30"/>
          <w:cs/>
        </w:rPr>
        <w:t>กู้ยืมระยะยาว</w:t>
      </w:r>
      <w:r w:rsidRPr="00687673">
        <w:rPr>
          <w:rFonts w:ascii="Angsana New" w:hAnsi="Angsana New"/>
          <w:sz w:val="30"/>
          <w:szCs w:val="30"/>
          <w:cs/>
        </w:rPr>
        <w:t>เป็นสั</w:t>
      </w:r>
      <w:r w:rsidR="00744083" w:rsidRPr="00687673">
        <w:rPr>
          <w:rFonts w:ascii="Angsana New" w:hAnsi="Angsana New"/>
          <w:sz w:val="30"/>
          <w:szCs w:val="30"/>
          <w:cs/>
        </w:rPr>
        <w:t>ญญากู้ยืมระยะยาวจากสถาบันการเงิน</w:t>
      </w:r>
      <w:r w:rsidRPr="00687673">
        <w:rPr>
          <w:rFonts w:ascii="Angsana New" w:hAnsi="Angsana New"/>
          <w:sz w:val="30"/>
          <w:szCs w:val="30"/>
          <w:cs/>
        </w:rPr>
        <w:t>ในประเทศ</w:t>
      </w:r>
      <w:r w:rsidR="00C16CD2" w:rsidRPr="00687673">
        <w:rPr>
          <w:rFonts w:ascii="Angsana New" w:hAnsi="Angsana New"/>
          <w:sz w:val="30"/>
          <w:szCs w:val="30"/>
        </w:rPr>
        <w:br/>
      </w:r>
      <w:r w:rsidRPr="00687673">
        <w:rPr>
          <w:rFonts w:ascii="Angsana New" w:hAnsi="Angsana New"/>
          <w:sz w:val="30"/>
          <w:szCs w:val="30"/>
          <w:cs/>
        </w:rPr>
        <w:t>หลายแห่งเพื่อใช้ในการดำเนินงานซื้อเครื่องจักรและก่อสร้างอาคารโรงงาน</w:t>
      </w:r>
      <w:r w:rsidR="000E76CD" w:rsidRPr="00687673">
        <w:rPr>
          <w:rFonts w:ascii="Angsana New" w:hAnsi="Angsana New" w:hint="cs"/>
          <w:sz w:val="30"/>
          <w:szCs w:val="30"/>
          <w:cs/>
        </w:rPr>
        <w:t xml:space="preserve"> </w:t>
      </w:r>
      <w:r w:rsidRPr="00687673">
        <w:rPr>
          <w:rFonts w:ascii="Angsana New" w:hAnsi="Angsana New"/>
          <w:sz w:val="30"/>
          <w:szCs w:val="30"/>
          <w:cs/>
        </w:rPr>
        <w:t>เงินกู้ยืมระยะยาวขอ</w:t>
      </w:r>
      <w:r w:rsidR="00C16CD2" w:rsidRPr="00687673">
        <w:rPr>
          <w:rFonts w:ascii="Angsana New" w:hAnsi="Angsana New" w:hint="cs"/>
          <w:sz w:val="30"/>
          <w:szCs w:val="30"/>
          <w:cs/>
        </w:rPr>
        <w:t>ง</w:t>
      </w:r>
      <w:r w:rsidR="006F291E" w:rsidRPr="0068767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87673">
        <w:rPr>
          <w:rFonts w:ascii="Angsana New" w:hAnsi="Angsana New"/>
          <w:sz w:val="30"/>
          <w:szCs w:val="30"/>
          <w:cs/>
        </w:rPr>
        <w:t>ค้</w:t>
      </w:r>
      <w:r w:rsidR="000E76CD" w:rsidRPr="00687673">
        <w:rPr>
          <w:rFonts w:ascii="Angsana New" w:hAnsi="Angsana New" w:hint="cs"/>
          <w:sz w:val="30"/>
          <w:szCs w:val="30"/>
          <w:cs/>
        </w:rPr>
        <w:t>ำ</w:t>
      </w:r>
      <w:r w:rsidR="003B2885" w:rsidRPr="00687673">
        <w:rPr>
          <w:rFonts w:ascii="Angsana New" w:hAnsi="Angsana New" w:hint="cs"/>
          <w:sz w:val="30"/>
          <w:szCs w:val="30"/>
          <w:cs/>
        </w:rPr>
        <w:t>ประกันโดย</w:t>
      </w:r>
      <w:r w:rsidRPr="00687673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ที่ดิน อาคารและอุปกรณ์ของ</w:t>
      </w:r>
      <w:r w:rsidR="006F291E" w:rsidRPr="00687673">
        <w:rPr>
          <w:rFonts w:ascii="Angsana New" w:hAnsi="Angsana New"/>
          <w:sz w:val="30"/>
          <w:szCs w:val="30"/>
          <w:cs/>
        </w:rPr>
        <w:t>กลุ่มบริษัท</w:t>
      </w:r>
      <w:r w:rsidR="00D37CD5" w:rsidRPr="00687673">
        <w:rPr>
          <w:rFonts w:ascii="Angsana New" w:hAnsi="Angsana New" w:hint="cs"/>
          <w:sz w:val="30"/>
          <w:szCs w:val="30"/>
          <w:cs/>
        </w:rPr>
        <w:t xml:space="preserve"> </w:t>
      </w:r>
      <w:r w:rsidRPr="00687673">
        <w:rPr>
          <w:rFonts w:ascii="Angsana New" w:hAnsi="Angsana New"/>
          <w:sz w:val="30"/>
          <w:szCs w:val="30"/>
          <w:cs/>
        </w:rPr>
        <w:t>โดย</w:t>
      </w:r>
      <w:r w:rsidR="006F291E" w:rsidRPr="00687673">
        <w:rPr>
          <w:rFonts w:ascii="Angsana New" w:hAnsi="Angsana New"/>
          <w:sz w:val="30"/>
          <w:szCs w:val="30"/>
          <w:cs/>
        </w:rPr>
        <w:t>กลุ่มบริษัท</w:t>
      </w:r>
      <w:r w:rsidRPr="00687673">
        <w:rPr>
          <w:rFonts w:ascii="Angsana New" w:hAnsi="Angsana New"/>
          <w:sz w:val="30"/>
          <w:szCs w:val="30"/>
          <w:cs/>
        </w:rPr>
        <w:t>จะต้องปฏิบัติตามเงื่อนไขที่ระบุไว้ในสัญญาวงเงินสินเชื่อรวมทั้งรักษาอัตราส่วนทางการเงินบางประการ</w:t>
      </w:r>
    </w:p>
    <w:p w14:paraId="5E97370D" w14:textId="77777777" w:rsidR="00EF5309" w:rsidRPr="00A07F36" w:rsidRDefault="00EF5309" w:rsidP="00E8585D">
      <w:pPr>
        <w:tabs>
          <w:tab w:val="left" w:pos="450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156EF46" w14:textId="4C56BC8D" w:rsidR="00AC183B" w:rsidRDefault="003D1874" w:rsidP="00BE69B5">
      <w:pPr>
        <w:tabs>
          <w:tab w:val="left" w:pos="450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687673">
        <w:rPr>
          <w:rFonts w:ascii="Angsana New" w:hAnsi="Angsana New"/>
          <w:i/>
          <w:iCs/>
          <w:spacing w:val="-4"/>
          <w:sz w:val="30"/>
          <w:szCs w:val="30"/>
          <w:cs/>
        </w:rPr>
        <w:t>หุ้นกู้</w:t>
      </w:r>
    </w:p>
    <w:p w14:paraId="09BF7A2F" w14:textId="77777777" w:rsidR="00BE69B5" w:rsidRPr="00A07F36" w:rsidRDefault="00BE69B5" w:rsidP="00BE69B5">
      <w:pPr>
        <w:tabs>
          <w:tab w:val="left" w:pos="450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8F8066C" w14:textId="05DD340D" w:rsidR="00C43EF9" w:rsidRPr="00143B37" w:rsidRDefault="00586A25" w:rsidP="002018B5">
      <w:pPr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43B3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537CC" w:rsidRPr="00E537CC">
        <w:rPr>
          <w:rFonts w:ascii="Angsana New" w:hAnsi="Angsana New"/>
          <w:sz w:val="30"/>
          <w:szCs w:val="30"/>
        </w:rPr>
        <w:t>31</w:t>
      </w:r>
      <w:r w:rsidRPr="00143B3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Pr="00143B37">
        <w:rPr>
          <w:rFonts w:ascii="Angsana New" w:hAnsi="Angsana New"/>
          <w:sz w:val="30"/>
          <w:szCs w:val="30"/>
          <w:cs/>
        </w:rPr>
        <w:t xml:space="preserve"> </w:t>
      </w:r>
      <w:r w:rsidR="00DB6EE4" w:rsidRPr="00143B37">
        <w:rPr>
          <w:rFonts w:asciiTheme="majorBidi" w:hAnsiTheme="majorBidi" w:cstheme="majorBidi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มีหลักประกัน</w:t>
      </w:r>
      <w:r w:rsidR="00DB6EE4" w:rsidRPr="00143B37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="00DB6EE4" w:rsidRPr="00143B37">
        <w:rPr>
          <w:rFonts w:asciiTheme="majorBidi" w:hAnsiTheme="majorBidi" w:cstheme="majorBidi"/>
          <w:sz w:val="30"/>
          <w:szCs w:val="30"/>
          <w:cs/>
        </w:rPr>
        <w:t>โดยมีรายละเอียดดังนี้</w:t>
      </w:r>
    </w:p>
    <w:p w14:paraId="3C013A45" w14:textId="77777777" w:rsidR="00586A25" w:rsidRPr="00A07F36" w:rsidRDefault="00586A25" w:rsidP="002018B5">
      <w:pPr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DB6EE4" w:rsidRPr="00DB6EE4" w14:paraId="0B6BF3C5" w14:textId="77777777" w:rsidTr="000A5E9E">
        <w:tc>
          <w:tcPr>
            <w:tcW w:w="3510" w:type="dxa"/>
          </w:tcPr>
          <w:p w14:paraId="05BBF14A" w14:textId="77777777" w:rsidR="00DB6EE4" w:rsidRPr="00DB6EE4" w:rsidRDefault="00DB6EE4" w:rsidP="00DB6EE4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162458B6" w14:textId="6FC1468E" w:rsidR="00DB6EE4" w:rsidRPr="00DB6EE4" w:rsidRDefault="00DB6EE4" w:rsidP="00DB6EE4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28</w:t>
            </w:r>
            <w:r w:rsidRPr="00DB6E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6EE4">
              <w:rPr>
                <w:rFonts w:ascii="Angsana New" w:hAnsi="Angsana New" w:hint="cs"/>
                <w:sz w:val="30"/>
                <w:szCs w:val="30"/>
                <w:cs/>
              </w:rPr>
              <w:t>กุมภาพันธ์</w:t>
            </w:r>
            <w:r w:rsidRPr="00DB6E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B6EE4" w:rsidRPr="00DB6EE4" w14:paraId="03F4C974" w14:textId="77777777" w:rsidTr="000A5E9E">
        <w:tc>
          <w:tcPr>
            <w:tcW w:w="3510" w:type="dxa"/>
          </w:tcPr>
          <w:p w14:paraId="47738224" w14:textId="77777777" w:rsidR="00DB6EE4" w:rsidRPr="00DB6EE4" w:rsidRDefault="00DB6EE4" w:rsidP="00DB6EE4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3554740C" w14:textId="2656D2B3" w:rsidR="00DB6EE4" w:rsidRPr="00DB6EE4" w:rsidRDefault="00E537CC" w:rsidP="00DB6EE4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50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000</w:t>
            </w:r>
            <w:r w:rsidR="00DB6EE4" w:rsidRPr="00DB6EE4">
              <w:rPr>
                <w:rFonts w:ascii="Angsana New" w:hAnsi="Angsana New"/>
                <w:sz w:val="30"/>
                <w:szCs w:val="30"/>
                <w:cs/>
              </w:rPr>
              <w:t xml:space="preserve"> หน่วย หน่วยละ </w:t>
            </w:r>
            <w:r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000</w:t>
            </w:r>
            <w:r w:rsidR="00DB6EE4" w:rsidRPr="00DB6EE4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DB6EE4" w:rsidRPr="00DB6EE4" w14:paraId="12FAE492" w14:textId="77777777" w:rsidTr="000A5E9E">
        <w:tc>
          <w:tcPr>
            <w:tcW w:w="3510" w:type="dxa"/>
          </w:tcPr>
          <w:p w14:paraId="60E1197E" w14:textId="77777777" w:rsidR="00DB6EE4" w:rsidRPr="00DB6EE4" w:rsidRDefault="00DB6EE4" w:rsidP="00DB6EE4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369BD303" w14:textId="3CECF8FA" w:rsidR="00DB6EE4" w:rsidRPr="00DB6EE4" w:rsidRDefault="00E537CC" w:rsidP="00DB6EE4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50</w:t>
            </w:r>
            <w:r w:rsidR="00DB6EE4" w:rsidRPr="00DB6EE4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DB6EE4" w:rsidRPr="00DB6EE4" w14:paraId="0F6440ED" w14:textId="77777777" w:rsidTr="000A5E9E">
        <w:tc>
          <w:tcPr>
            <w:tcW w:w="3510" w:type="dxa"/>
          </w:tcPr>
          <w:p w14:paraId="7D90AF63" w14:textId="304E7563" w:rsidR="00DB6EE4" w:rsidRPr="00DB6EE4" w:rsidRDefault="00DB6EE4" w:rsidP="00DB6EE4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 w:hint="cs"/>
                <w:sz w:val="30"/>
                <w:szCs w:val="30"/>
                <w:cs/>
              </w:rPr>
              <w:t>มูลค่าหุ้นกู้ที่ออกและจำหน่าย</w:t>
            </w:r>
          </w:p>
        </w:tc>
        <w:tc>
          <w:tcPr>
            <w:tcW w:w="5580" w:type="dxa"/>
          </w:tcPr>
          <w:p w14:paraId="32A56D70" w14:textId="701239DE" w:rsidR="00DB6EE4" w:rsidRPr="00DB6EE4" w:rsidRDefault="00E537CC" w:rsidP="00DB6EE4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24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</w:rPr>
              <w:t>30</w:t>
            </w:r>
            <w:r w:rsidR="00DB6EE4" w:rsidRPr="00DB6E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B6EE4" w:rsidRPr="00DB6EE4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DB6EE4" w:rsidRPr="00DB6EE4" w14:paraId="54B3B5AE" w14:textId="77777777" w:rsidTr="000A5E9E">
        <w:tc>
          <w:tcPr>
            <w:tcW w:w="3510" w:type="dxa"/>
          </w:tcPr>
          <w:p w14:paraId="3E1F7DA5" w14:textId="77777777" w:rsidR="00DB6EE4" w:rsidRPr="00DB6EE4" w:rsidRDefault="00DB6EE4" w:rsidP="00DB6EE4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5923FD27" w14:textId="3E21A465" w:rsidR="00DB6EE4" w:rsidRPr="00DB6EE4" w:rsidRDefault="00E537CC" w:rsidP="00DB6EE4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="00DB6EE4" w:rsidRPr="00DB6EE4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E537CC">
              <w:rPr>
                <w:rFonts w:ascii="Angsana New" w:hAnsi="Angsana New"/>
                <w:sz w:val="30"/>
                <w:szCs w:val="30"/>
              </w:rPr>
              <w:t>6</w:t>
            </w:r>
            <w:r w:rsidR="00DB6EE4" w:rsidRPr="00DB6EE4">
              <w:rPr>
                <w:rFonts w:ascii="Angsana New" w:hAnsi="Angsana New"/>
                <w:sz w:val="30"/>
                <w:szCs w:val="30"/>
                <w:cs/>
              </w:rPr>
              <w:t xml:space="preserve"> เดือน ครบกำหนดไถ่ถอนในวันที่ </w:t>
            </w:r>
            <w:r w:rsidRPr="00E537CC">
              <w:rPr>
                <w:rFonts w:ascii="Angsana New" w:hAnsi="Angsana New"/>
                <w:sz w:val="30"/>
                <w:szCs w:val="30"/>
              </w:rPr>
              <w:t>28</w:t>
            </w:r>
            <w:r w:rsidR="00DB6EE4" w:rsidRPr="00DB6E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6EE4" w:rsidRPr="00DB6EE4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="00DB6EE4" w:rsidRPr="00DB6E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37C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DB6EE4" w:rsidRPr="00DB6EE4" w14:paraId="3F8E5AD3" w14:textId="77777777" w:rsidTr="000A5E9E">
        <w:tc>
          <w:tcPr>
            <w:tcW w:w="3510" w:type="dxa"/>
          </w:tcPr>
          <w:p w14:paraId="0D4DBF5D" w14:textId="77777777" w:rsidR="00DB6EE4" w:rsidRPr="00DB6EE4" w:rsidRDefault="00DB6EE4" w:rsidP="00DB6EE4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7AB2FC84" w14:textId="2E0C91E1" w:rsidR="00DB6EE4" w:rsidRPr="00DB6EE4" w:rsidRDefault="00DB6EE4" w:rsidP="00DB6EE4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อัตราดอกเบี้ยคงที่ร้อยละ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7</w:t>
            </w:r>
            <w:r w:rsidRPr="00DB6EE4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DB6EE4" w:rsidRPr="00093089" w14:paraId="2834026E" w14:textId="77777777" w:rsidTr="000A5E9E">
        <w:tc>
          <w:tcPr>
            <w:tcW w:w="3510" w:type="dxa"/>
          </w:tcPr>
          <w:p w14:paraId="533F28B1" w14:textId="77777777" w:rsidR="00DB6EE4" w:rsidRPr="00DB6EE4" w:rsidRDefault="00DB6EE4" w:rsidP="00DB6EE4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3908F88D" w14:textId="12AB4ACD" w:rsidR="00DB6EE4" w:rsidRPr="00093089" w:rsidRDefault="00DB6EE4" w:rsidP="00DB6EE4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6EE4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3</w:t>
            </w:r>
            <w:r w:rsidRPr="00DB6EE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</w:tr>
    </w:tbl>
    <w:p w14:paraId="3763EBCB" w14:textId="77777777" w:rsidR="00E8585D" w:rsidRDefault="00E8585D" w:rsidP="00143B37">
      <w:pPr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59F4BC4" w14:textId="5E84F0A1" w:rsidR="00DB6EE4" w:rsidRPr="00143B37" w:rsidRDefault="00143B37" w:rsidP="00143B37">
      <w:pPr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43B37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E537CC" w:rsidRPr="00E537CC">
        <w:rPr>
          <w:rFonts w:ascii="Angsana New" w:hAnsi="Angsana New"/>
          <w:sz w:val="30"/>
          <w:szCs w:val="30"/>
        </w:rPr>
        <w:t>31</w:t>
      </w:r>
      <w:r w:rsidRPr="00143B3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Pr="00143B37">
        <w:rPr>
          <w:rFonts w:ascii="Angsana New" w:hAnsi="Angsana New"/>
          <w:sz w:val="30"/>
          <w:szCs w:val="30"/>
          <w:cs/>
        </w:rPr>
        <w:t xml:space="preserve"> </w:t>
      </w:r>
      <w:r w:rsidR="00DB6EE4" w:rsidRPr="00143B37">
        <w:rPr>
          <w:rFonts w:asciiTheme="majorBidi" w:hAnsiTheme="majorBidi" w:cstheme="majorBidi"/>
          <w:sz w:val="30"/>
          <w:szCs w:val="30"/>
          <w:cs/>
        </w:rPr>
        <w:t xml:space="preserve">บริษัทมียอดคงเหลือจากการออกหุ้นกู้ระบุชื่อผู้ถือประเภทไม่ด้อยสิทธิ </w:t>
      </w:r>
      <w:r w:rsidR="00DB6EE4" w:rsidRPr="00143B37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DB6EE4" w:rsidRPr="00143B37">
        <w:rPr>
          <w:rFonts w:asciiTheme="majorBidi" w:hAnsiTheme="majorBidi" w:cstheme="majorBidi"/>
          <w:sz w:val="30"/>
          <w:szCs w:val="30"/>
          <w:cs/>
        </w:rPr>
        <w:t>มีหลักประกัน     โดยมีรายละเอียดดังนี้</w:t>
      </w:r>
    </w:p>
    <w:p w14:paraId="13BE259E" w14:textId="77777777" w:rsidR="00DB6EE4" w:rsidRPr="00143B37" w:rsidRDefault="00DB6EE4" w:rsidP="00DB6EE4">
      <w:pPr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DB6EE4" w:rsidRPr="00CD7A2E" w14:paraId="7D335118" w14:textId="77777777" w:rsidTr="00143B37">
        <w:tc>
          <w:tcPr>
            <w:tcW w:w="3510" w:type="dxa"/>
          </w:tcPr>
          <w:p w14:paraId="7B41E274" w14:textId="77777777" w:rsidR="00DB6EE4" w:rsidRPr="00CD7A2E" w:rsidRDefault="00DB6EE4" w:rsidP="00170A0C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299967E4" w14:textId="1D2EC5F4" w:rsidR="00DB6EE4" w:rsidRPr="0026219C" w:rsidRDefault="00DB6EE4" w:rsidP="00170A0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219C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28</w:t>
            </w:r>
            <w:r w:rsidRPr="002621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219C">
              <w:rPr>
                <w:rFonts w:ascii="Angsana New" w:hAnsi="Angsana New" w:hint="cs"/>
                <w:sz w:val="30"/>
                <w:szCs w:val="30"/>
                <w:cs/>
              </w:rPr>
              <w:t>กุมภาพันธ์</w:t>
            </w: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B6EE4" w:rsidRPr="00CD7A2E" w14:paraId="43C2EEF4" w14:textId="77777777" w:rsidTr="00143B37">
        <w:tc>
          <w:tcPr>
            <w:tcW w:w="3510" w:type="dxa"/>
          </w:tcPr>
          <w:p w14:paraId="34BAF98F" w14:textId="77777777" w:rsidR="00DB6EE4" w:rsidRPr="00CD7A2E" w:rsidRDefault="00DB6EE4" w:rsidP="00170A0C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0404B5E6" w14:textId="79F7B7EC" w:rsidR="00DB6EE4" w:rsidRPr="0026219C" w:rsidRDefault="00E537CC" w:rsidP="00170A0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100</w:t>
            </w:r>
            <w:r w:rsidR="00DB6EE4" w:rsidRPr="0026219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000</w:t>
            </w:r>
            <w:r w:rsidR="00DB6EE4" w:rsidRPr="0026219C">
              <w:rPr>
                <w:rFonts w:ascii="Angsana New" w:hAnsi="Angsana New"/>
                <w:sz w:val="30"/>
                <w:szCs w:val="30"/>
                <w:cs/>
              </w:rPr>
              <w:t xml:space="preserve"> หน่วย หน่วยละ </w:t>
            </w:r>
            <w:r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="00DB6EE4" w:rsidRPr="0026219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000</w:t>
            </w:r>
            <w:r w:rsidR="00DB6EE4" w:rsidRPr="0026219C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DB6EE4" w:rsidRPr="00CD7A2E" w14:paraId="5C9A4FAA" w14:textId="77777777" w:rsidTr="00143B37">
        <w:tc>
          <w:tcPr>
            <w:tcW w:w="3510" w:type="dxa"/>
          </w:tcPr>
          <w:p w14:paraId="2855DB89" w14:textId="77777777" w:rsidR="00DB6EE4" w:rsidRPr="00CD7A2E" w:rsidRDefault="00DB6EE4" w:rsidP="00170A0C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00D3E8E5" w14:textId="5692134C" w:rsidR="00DB6EE4" w:rsidRPr="0026219C" w:rsidRDefault="00E537CC" w:rsidP="00170A0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100</w:t>
            </w:r>
            <w:r w:rsidR="00DB6EE4" w:rsidRPr="0026219C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DB6EE4" w:rsidRPr="00CD7A2E" w14:paraId="6BABA743" w14:textId="77777777" w:rsidTr="00143B37">
        <w:tc>
          <w:tcPr>
            <w:tcW w:w="3510" w:type="dxa"/>
          </w:tcPr>
          <w:p w14:paraId="26EF089F" w14:textId="77777777" w:rsidR="00DB6EE4" w:rsidRPr="00CD7A2E" w:rsidRDefault="00DB6EE4" w:rsidP="00170A0C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 w:hint="cs"/>
                <w:sz w:val="30"/>
                <w:szCs w:val="30"/>
                <w:cs/>
              </w:rPr>
              <w:t>มูลค่าหุ้นกู้ที่ออกและจำหน่าย</w:t>
            </w:r>
          </w:p>
        </w:tc>
        <w:tc>
          <w:tcPr>
            <w:tcW w:w="5580" w:type="dxa"/>
          </w:tcPr>
          <w:p w14:paraId="3B2A953A" w14:textId="5F5A078C" w:rsidR="00DB6EE4" w:rsidRPr="0026219C" w:rsidRDefault="00E537CC" w:rsidP="00170A0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5</w:t>
            </w:r>
            <w:r w:rsidR="00DB6EE4" w:rsidRPr="0026219C">
              <w:rPr>
                <w:rFonts w:ascii="Angsana New" w:hAnsi="Angsana New"/>
                <w:sz w:val="30"/>
                <w:szCs w:val="30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</w:rPr>
              <w:t>30</w:t>
            </w:r>
            <w:r w:rsidR="00DB6EE4" w:rsidRPr="002621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B6EE4" w:rsidRPr="0026219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DB6EE4" w:rsidRPr="00CD7A2E" w14:paraId="5F653294" w14:textId="77777777" w:rsidTr="00143B37">
        <w:tc>
          <w:tcPr>
            <w:tcW w:w="3510" w:type="dxa"/>
          </w:tcPr>
          <w:p w14:paraId="333CA356" w14:textId="77777777" w:rsidR="00DB6EE4" w:rsidRPr="00CD7A2E" w:rsidRDefault="00DB6EE4" w:rsidP="00170A0C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3852E698" w14:textId="1711B8FE" w:rsidR="00DB6EE4" w:rsidRPr="0026219C" w:rsidRDefault="00E537CC" w:rsidP="00170A0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11</w:t>
            </w:r>
            <w:r w:rsidR="00DB6EE4" w:rsidRPr="0026219C">
              <w:rPr>
                <w:rFonts w:ascii="Angsana New" w:hAnsi="Angsana New"/>
                <w:sz w:val="30"/>
                <w:szCs w:val="30"/>
                <w:cs/>
              </w:rPr>
              <w:t xml:space="preserve"> เดือน ครบกำหนดไถ่ถอนในวันที่ </w:t>
            </w:r>
            <w:r w:rsidRPr="00E537CC">
              <w:rPr>
                <w:rFonts w:ascii="Angsana New" w:hAnsi="Angsana New"/>
                <w:sz w:val="30"/>
                <w:szCs w:val="30"/>
              </w:rPr>
              <w:t>28</w:t>
            </w:r>
            <w:r w:rsidR="00DB6EE4" w:rsidRPr="002621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6EE4" w:rsidRPr="0026219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DB6EE4" w:rsidRPr="002621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37C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DB6EE4" w:rsidRPr="00CD7A2E" w14:paraId="584A986C" w14:textId="77777777" w:rsidTr="00143B37">
        <w:tc>
          <w:tcPr>
            <w:tcW w:w="3510" w:type="dxa"/>
          </w:tcPr>
          <w:p w14:paraId="48523E0B" w14:textId="77777777" w:rsidR="00DB6EE4" w:rsidRPr="00CD7A2E" w:rsidRDefault="00DB6EE4" w:rsidP="00170A0C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16230384" w14:textId="017BD115" w:rsidR="00DB6EE4" w:rsidRPr="0026219C" w:rsidRDefault="00DB6EE4" w:rsidP="00170A0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อัตราดอกเบี้ยคงที่ร้อยละ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7</w:t>
            </w:r>
            <w:r w:rsidRPr="0026219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25</w:t>
            </w: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DB6EE4" w:rsidRPr="00CD7A2E" w14:paraId="328B17F9" w14:textId="77777777" w:rsidTr="00143B37">
        <w:tc>
          <w:tcPr>
            <w:tcW w:w="3510" w:type="dxa"/>
          </w:tcPr>
          <w:p w14:paraId="40C64D49" w14:textId="77777777" w:rsidR="00DB6EE4" w:rsidRPr="00CD7A2E" w:rsidRDefault="00DB6EE4" w:rsidP="00170A0C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128FD27F" w14:textId="384D6356" w:rsidR="00DB6EE4" w:rsidRPr="0026219C" w:rsidRDefault="00DB6EE4" w:rsidP="00170A0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3</w:t>
            </w: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</w:tr>
    </w:tbl>
    <w:p w14:paraId="7FA06A2B" w14:textId="77777777" w:rsidR="00DB6EE4" w:rsidRDefault="00DB6EE4" w:rsidP="00DB6EE4">
      <w:pPr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049664A" w14:textId="77777777" w:rsidR="00143B37" w:rsidRPr="00143B37" w:rsidRDefault="00143B37" w:rsidP="00143B37">
      <w:pPr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143B37">
        <w:rPr>
          <w:rFonts w:ascii="Angsana New" w:hAnsi="Angsana New"/>
          <w:sz w:val="30"/>
          <w:szCs w:val="30"/>
          <w:cs/>
        </w:rPr>
        <w:t>โดยกลุ่มบริษัทจะต้องปฏิบัติตามเงื่อนไขที่ระบุไว้ใ</w:t>
      </w:r>
      <w:r w:rsidRPr="00143B37">
        <w:rPr>
          <w:rFonts w:ascii="Angsana New" w:hAnsi="Angsana New" w:hint="cs"/>
          <w:sz w:val="30"/>
          <w:szCs w:val="30"/>
          <w:cs/>
        </w:rPr>
        <w:t>นข้อกำหนดว่าด้วยสิทธิและหน้าที่ของผู้ออกหุ้นกู้และผู้ถือหุ้นกู้</w:t>
      </w:r>
      <w:r w:rsidRPr="00143B37">
        <w:rPr>
          <w:rFonts w:ascii="Angsana New" w:hAnsi="Angsana New"/>
          <w:sz w:val="30"/>
          <w:szCs w:val="30"/>
          <w:cs/>
        </w:rPr>
        <w:t>รวมทั้งรักษาอัตราส่วนทางการเงินบางประการ</w:t>
      </w:r>
      <w:r w:rsidRPr="00143B37">
        <w:rPr>
          <w:rFonts w:ascii="Angsana New" w:hAnsi="Angsana New" w:hint="cs"/>
          <w:sz w:val="30"/>
          <w:szCs w:val="30"/>
          <w:cs/>
        </w:rPr>
        <w:t>โดยพิจารณาเป็นรายไตรมาส</w:t>
      </w:r>
    </w:p>
    <w:p w14:paraId="066BCAA2" w14:textId="77777777" w:rsidR="00143B37" w:rsidRPr="00143B37" w:rsidRDefault="00143B37" w:rsidP="00DB6EE4">
      <w:pPr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CC4D326" w14:textId="43DC9080" w:rsidR="00611A93" w:rsidRPr="00093089" w:rsidRDefault="00611A93" w:rsidP="00BE69B5">
      <w:pPr>
        <w:tabs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093089">
        <w:rPr>
          <w:rFonts w:ascii="Angsana New" w:hAnsi="Angsana New"/>
          <w:i/>
          <w:iCs/>
          <w:spacing w:val="-4"/>
          <w:sz w:val="30"/>
          <w:szCs w:val="30"/>
          <w:cs/>
        </w:rPr>
        <w:t>วงเงินสินเชื่อ</w:t>
      </w:r>
    </w:p>
    <w:p w14:paraId="75E50742" w14:textId="7CF4FB4E" w:rsidR="00611A93" w:rsidRPr="00143B37" w:rsidRDefault="00611A93" w:rsidP="00143B37">
      <w:pPr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D59D340" w14:textId="02CEBE14" w:rsidR="00D1177E" w:rsidRPr="00802238" w:rsidRDefault="006B6F9B" w:rsidP="00802238">
      <w:pPr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0056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537CC" w:rsidRPr="00E537CC">
        <w:rPr>
          <w:rFonts w:ascii="Angsana New" w:hAnsi="Angsana New"/>
          <w:sz w:val="30"/>
          <w:szCs w:val="30"/>
        </w:rPr>
        <w:t>31</w:t>
      </w:r>
      <w:r w:rsidRPr="00A0056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Pr="00A00564">
        <w:rPr>
          <w:rFonts w:ascii="Angsana New" w:hAnsi="Angsana New"/>
          <w:sz w:val="30"/>
          <w:szCs w:val="30"/>
          <w:cs/>
        </w:rPr>
        <w:t xml:space="preserve"> </w:t>
      </w:r>
      <w:r w:rsidR="006F291E" w:rsidRPr="00A00564">
        <w:rPr>
          <w:rFonts w:ascii="Angsana New" w:hAnsi="Angsana New"/>
          <w:sz w:val="30"/>
          <w:szCs w:val="30"/>
          <w:cs/>
        </w:rPr>
        <w:t>กลุ่มบริษัท</w:t>
      </w:r>
      <w:r w:rsidR="00F679B8" w:rsidRPr="00A00564">
        <w:rPr>
          <w:rFonts w:ascii="Angsana New" w:hAnsi="Angsana New" w:hint="cs"/>
          <w:sz w:val="30"/>
          <w:szCs w:val="30"/>
          <w:cs/>
        </w:rPr>
        <w:t>และบริษัท</w:t>
      </w:r>
      <w:r w:rsidRPr="00A00564">
        <w:rPr>
          <w:rFonts w:ascii="Angsana New" w:hAnsi="Angsana New"/>
          <w:sz w:val="30"/>
          <w:szCs w:val="30"/>
          <w:cs/>
        </w:rPr>
        <w:t>มีวงเงินสินเชื่อที่ยัง</w:t>
      </w:r>
      <w:r w:rsidR="003B1339" w:rsidRPr="00A00564">
        <w:rPr>
          <w:rFonts w:ascii="Angsana New" w:hAnsi="Angsana New" w:hint="cs"/>
          <w:sz w:val="30"/>
          <w:szCs w:val="30"/>
          <w:cs/>
        </w:rPr>
        <w:t>มิ</w:t>
      </w:r>
      <w:r w:rsidRPr="00A00564">
        <w:rPr>
          <w:rFonts w:ascii="Angsana New" w:hAnsi="Angsana New"/>
          <w:sz w:val="30"/>
          <w:szCs w:val="30"/>
          <w:cs/>
        </w:rPr>
        <w:t>ได้เบิกใช้เป็นจำนวนเงิน</w:t>
      </w:r>
      <w:r w:rsidR="00E8585D">
        <w:rPr>
          <w:rFonts w:ascii="Angsana New" w:hAnsi="Angsana New" w:hint="cs"/>
          <w:sz w:val="30"/>
          <w:szCs w:val="30"/>
          <w:cs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663</w:t>
      </w:r>
      <w:r w:rsidR="00E8585D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38</w:t>
      </w:r>
      <w:r w:rsidR="00703459" w:rsidRPr="00A00564">
        <w:rPr>
          <w:rFonts w:ascii="Angsana New" w:hAnsi="Angsana New"/>
          <w:sz w:val="30"/>
          <w:szCs w:val="30"/>
        </w:rPr>
        <w:t xml:space="preserve"> </w:t>
      </w:r>
      <w:r w:rsidRPr="00A00564">
        <w:rPr>
          <w:rFonts w:ascii="Angsana New" w:hAnsi="Angsana New"/>
          <w:sz w:val="30"/>
          <w:szCs w:val="30"/>
          <w:cs/>
        </w:rPr>
        <w:t>ล้านบาท</w:t>
      </w:r>
      <w:r w:rsidR="005002F6" w:rsidRPr="00A00564">
        <w:rPr>
          <w:rFonts w:ascii="Angsana New" w:hAnsi="Angsana New" w:hint="cs"/>
          <w:sz w:val="30"/>
          <w:szCs w:val="30"/>
          <w:cs/>
        </w:rPr>
        <w:t xml:space="preserve"> และ</w:t>
      </w:r>
      <w:r w:rsidR="0075329D" w:rsidRPr="00A00564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594</w:t>
      </w:r>
      <w:r w:rsidR="00E8585D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36</w:t>
      </w:r>
      <w:r w:rsidR="0095473E" w:rsidRPr="00A00564">
        <w:rPr>
          <w:rFonts w:ascii="Angsana New" w:hAnsi="Angsana New"/>
          <w:sz w:val="30"/>
          <w:szCs w:val="30"/>
        </w:rPr>
        <w:t xml:space="preserve"> </w:t>
      </w:r>
      <w:r w:rsidR="005002F6" w:rsidRPr="00A00564">
        <w:rPr>
          <w:rFonts w:ascii="Angsana New" w:hAnsi="Angsana New" w:hint="cs"/>
          <w:sz w:val="30"/>
          <w:szCs w:val="30"/>
          <w:cs/>
        </w:rPr>
        <w:t>ล้านบาท</w:t>
      </w:r>
      <w:r w:rsidR="00FA15C3" w:rsidRPr="00A0056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002F6" w:rsidRPr="00A00564">
        <w:rPr>
          <w:rFonts w:ascii="Angsana New" w:hAnsi="Angsana New" w:hint="cs"/>
          <w:sz w:val="30"/>
          <w:szCs w:val="30"/>
          <w:cs/>
        </w:rPr>
        <w:t>ตามลำดับ</w:t>
      </w:r>
      <w:r w:rsidR="005002F6" w:rsidRPr="00A0056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00564">
        <w:rPr>
          <w:rFonts w:ascii="Angsana New" w:hAnsi="Angsana New"/>
          <w:i/>
          <w:iCs/>
          <w:sz w:val="30"/>
          <w:szCs w:val="30"/>
          <w:cs/>
        </w:rPr>
        <w:t>(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2567</w:t>
      </w:r>
      <w:r w:rsidRPr="00A00564">
        <w:rPr>
          <w:rFonts w:ascii="Angsana New" w:hAnsi="Angsana New"/>
          <w:i/>
          <w:iCs/>
          <w:sz w:val="30"/>
          <w:szCs w:val="30"/>
        </w:rPr>
        <w:t>:</w:t>
      </w:r>
      <w:r w:rsidR="00127FDA" w:rsidRPr="00A00564">
        <w:rPr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675</w:t>
      </w:r>
      <w:r w:rsidR="00703459" w:rsidRPr="00A00564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35</w:t>
      </w:r>
      <w:r w:rsidR="00703459" w:rsidRPr="00A00564">
        <w:rPr>
          <w:rFonts w:ascii="Angsana New" w:hAnsi="Angsana New"/>
          <w:i/>
          <w:iCs/>
          <w:sz w:val="30"/>
          <w:szCs w:val="30"/>
        </w:rPr>
        <w:t xml:space="preserve"> </w:t>
      </w:r>
      <w:r w:rsidR="009B1042" w:rsidRPr="00A0056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="005002F6" w:rsidRPr="00A00564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564</w:t>
      </w:r>
      <w:r w:rsidR="00703459" w:rsidRPr="00A00564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11</w:t>
      </w:r>
      <w:r w:rsidR="00703459" w:rsidRPr="00A00564">
        <w:rPr>
          <w:rFonts w:ascii="Angsana New" w:hAnsi="Angsana New"/>
          <w:i/>
          <w:iCs/>
          <w:sz w:val="30"/>
          <w:szCs w:val="30"/>
        </w:rPr>
        <w:t xml:space="preserve"> </w:t>
      </w:r>
      <w:r w:rsidRPr="00A0056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5002F6" w:rsidRPr="00A00564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A00564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F099F25" w14:textId="7E51FECB" w:rsidR="00E8585D" w:rsidRPr="008E7420" w:rsidRDefault="00E8585D" w:rsidP="008E7420">
      <w:pPr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37A09B5E" w14:textId="0E69E1D7" w:rsidR="00040512" w:rsidRPr="00093089" w:rsidRDefault="00040512" w:rsidP="008D753B">
      <w:pPr>
        <w:tabs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093089">
        <w:rPr>
          <w:rFonts w:ascii="Angsana New" w:hAnsi="Angsana New"/>
          <w:bCs/>
          <w:i/>
          <w:iCs/>
          <w:sz w:val="30"/>
          <w:szCs w:val="30"/>
          <w:cs/>
        </w:rPr>
        <w:t>หนี้สินตามสัญญาเช่า</w:t>
      </w:r>
    </w:p>
    <w:p w14:paraId="5E129880" w14:textId="77777777" w:rsidR="00CB1EA9" w:rsidRPr="00143B37" w:rsidRDefault="00CB1EA9" w:rsidP="00E6448B">
      <w:pPr>
        <w:tabs>
          <w:tab w:val="left" w:pos="45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00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46"/>
        <w:gridCol w:w="992"/>
        <w:gridCol w:w="261"/>
        <w:gridCol w:w="998"/>
        <w:gridCol w:w="18"/>
        <w:gridCol w:w="252"/>
        <w:gridCol w:w="18"/>
        <w:gridCol w:w="1151"/>
        <w:gridCol w:w="17"/>
        <w:gridCol w:w="253"/>
        <w:gridCol w:w="17"/>
        <w:gridCol w:w="1062"/>
        <w:gridCol w:w="270"/>
        <w:gridCol w:w="1070"/>
        <w:gridCol w:w="269"/>
        <w:gridCol w:w="8"/>
        <w:gridCol w:w="1178"/>
      </w:tblGrid>
      <w:tr w:rsidR="00040512" w:rsidRPr="00093089" w14:paraId="66F5FD0E" w14:textId="77777777" w:rsidTr="00143B37">
        <w:tc>
          <w:tcPr>
            <w:tcW w:w="2246" w:type="dxa"/>
          </w:tcPr>
          <w:p w14:paraId="0A713FBE" w14:textId="77777777" w:rsidR="00040512" w:rsidRPr="0009308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4" w:type="dxa"/>
            <w:gridSpan w:val="16"/>
          </w:tcPr>
          <w:p w14:paraId="35A71C50" w14:textId="77777777" w:rsidR="00040512" w:rsidRPr="00093089" w:rsidRDefault="00040512" w:rsidP="0039573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30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040512" w:rsidRPr="00093089" w14:paraId="6A17E628" w14:textId="77777777" w:rsidTr="00143B37">
        <w:tc>
          <w:tcPr>
            <w:tcW w:w="2246" w:type="dxa"/>
          </w:tcPr>
          <w:p w14:paraId="05F9F3AE" w14:textId="77777777" w:rsidR="00040512" w:rsidRPr="0009308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7" w:type="dxa"/>
            <w:gridSpan w:val="8"/>
            <w:tcBorders>
              <w:bottom w:val="single" w:sz="4" w:space="0" w:color="auto"/>
            </w:tcBorders>
          </w:tcPr>
          <w:p w14:paraId="61061BC6" w14:textId="28F0CACA" w:rsidR="00040512" w:rsidRPr="00093089" w:rsidRDefault="00E537CC" w:rsidP="00F63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2"/>
          </w:tcPr>
          <w:p w14:paraId="4264524C" w14:textId="77777777" w:rsidR="00040512" w:rsidRPr="0009308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857" w:type="dxa"/>
            <w:gridSpan w:val="6"/>
            <w:tcBorders>
              <w:bottom w:val="single" w:sz="4" w:space="0" w:color="auto"/>
            </w:tcBorders>
          </w:tcPr>
          <w:p w14:paraId="1DB5FF82" w14:textId="7BF44368" w:rsidR="00040512" w:rsidRPr="00093089" w:rsidRDefault="00E537CC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40512" w:rsidRPr="00093089" w14:paraId="31B8CC95" w14:textId="77777777" w:rsidTr="00143B37">
        <w:tc>
          <w:tcPr>
            <w:tcW w:w="2246" w:type="dxa"/>
          </w:tcPr>
          <w:p w14:paraId="31E574C2" w14:textId="77777777" w:rsidR="00040512" w:rsidRPr="00093089" w:rsidRDefault="00040512" w:rsidP="00040512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0367B78" w14:textId="0F14EC25" w:rsidR="00040512" w:rsidRPr="00093089" w:rsidRDefault="00040512" w:rsidP="00F67B65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61" w:type="dxa"/>
            <w:vAlign w:val="bottom"/>
          </w:tcPr>
          <w:p w14:paraId="552B9A63" w14:textId="77777777" w:rsidR="00040512" w:rsidRPr="00093089" w:rsidRDefault="00040512" w:rsidP="000405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4CEA21C" w14:textId="77777777" w:rsidR="00040512" w:rsidRPr="00093089" w:rsidRDefault="00040512" w:rsidP="0004051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gridSpan w:val="2"/>
            <w:vAlign w:val="bottom"/>
          </w:tcPr>
          <w:p w14:paraId="062DACFF" w14:textId="77777777" w:rsidR="00040512" w:rsidRPr="00093089" w:rsidRDefault="00040512" w:rsidP="0004051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2152552E" w14:textId="77777777" w:rsidR="00040512" w:rsidRPr="00093089" w:rsidRDefault="00040512" w:rsidP="000405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E9A956F" w14:textId="77777777" w:rsidR="00040512" w:rsidRPr="00093089" w:rsidRDefault="00040512" w:rsidP="0004051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vAlign w:val="bottom"/>
          </w:tcPr>
          <w:p w14:paraId="3B63A75B" w14:textId="77777777" w:rsidR="00040512" w:rsidRPr="0009308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574DA80" w14:textId="77777777" w:rsidR="008D753B" w:rsidRPr="00093089" w:rsidRDefault="00040512" w:rsidP="00C82533">
            <w:pPr>
              <w:tabs>
                <w:tab w:val="left" w:pos="540"/>
              </w:tabs>
              <w:ind w:left="-12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  <w:p w14:paraId="7918146A" w14:textId="6B0477CD" w:rsidR="00040512" w:rsidRPr="00093089" w:rsidRDefault="00040512" w:rsidP="00C82533">
            <w:pPr>
              <w:tabs>
                <w:tab w:val="left" w:pos="540"/>
              </w:tabs>
              <w:ind w:left="-3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70" w:type="dxa"/>
            <w:vAlign w:val="bottom"/>
          </w:tcPr>
          <w:p w14:paraId="2BD415DA" w14:textId="77777777" w:rsidR="00040512" w:rsidRPr="0009308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0257230B" w14:textId="77777777" w:rsidR="00040512" w:rsidRPr="00093089" w:rsidRDefault="00040512" w:rsidP="00040512">
            <w:pPr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vAlign w:val="bottom"/>
          </w:tcPr>
          <w:p w14:paraId="63E7FE1D" w14:textId="77777777" w:rsidR="00040512" w:rsidRPr="0009308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560C8351" w14:textId="77777777" w:rsidR="00040512" w:rsidRPr="00093089" w:rsidRDefault="00040512" w:rsidP="000405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391690AB" w14:textId="77777777" w:rsidR="00040512" w:rsidRPr="00093089" w:rsidRDefault="00040512" w:rsidP="00040512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040512" w:rsidRPr="00093089" w14:paraId="1DC25481" w14:textId="77777777" w:rsidTr="00143B37">
        <w:tc>
          <w:tcPr>
            <w:tcW w:w="2246" w:type="dxa"/>
          </w:tcPr>
          <w:p w14:paraId="198D4F84" w14:textId="77777777" w:rsidR="00040512" w:rsidRPr="00093089" w:rsidRDefault="00040512" w:rsidP="0004051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4" w:type="dxa"/>
            <w:gridSpan w:val="16"/>
          </w:tcPr>
          <w:p w14:paraId="5D303732" w14:textId="77777777" w:rsidR="00040512" w:rsidRPr="00093089" w:rsidRDefault="00040512" w:rsidP="00F7731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30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7731F" w:rsidRPr="000930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0930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80B55" w:rsidRPr="00093089" w14:paraId="70975B37" w14:textId="77777777" w:rsidTr="00143B37">
        <w:tc>
          <w:tcPr>
            <w:tcW w:w="2246" w:type="dxa"/>
          </w:tcPr>
          <w:p w14:paraId="4220E023" w14:textId="4DC24057" w:rsidR="00B80B55" w:rsidRPr="00093089" w:rsidRDefault="00B80B55" w:rsidP="00C82533">
            <w:pPr>
              <w:tabs>
                <w:tab w:val="left" w:pos="540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30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7834" w:type="dxa"/>
            <w:gridSpan w:val="16"/>
          </w:tcPr>
          <w:p w14:paraId="024372CA" w14:textId="77777777" w:rsidR="00B80B55" w:rsidRPr="00093089" w:rsidRDefault="00B80B55" w:rsidP="00F7731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27863" w:rsidRPr="00093089" w14:paraId="223F6441" w14:textId="77777777" w:rsidTr="00143B37">
        <w:tc>
          <w:tcPr>
            <w:tcW w:w="2246" w:type="dxa"/>
          </w:tcPr>
          <w:p w14:paraId="43309C73" w14:textId="22FD7EC4" w:rsidR="00927863" w:rsidRPr="00093089" w:rsidRDefault="00927863" w:rsidP="00927863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Pr="0009308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739AE6AC" w14:textId="5C5262B5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 w:rsidR="00DE05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61" w:type="dxa"/>
          </w:tcPr>
          <w:p w14:paraId="18904CE6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16" w:type="dxa"/>
            <w:gridSpan w:val="2"/>
          </w:tcPr>
          <w:p w14:paraId="0064D64F" w14:textId="59DA059D" w:rsidR="00927863" w:rsidRPr="00093089" w:rsidRDefault="00DE052E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589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377E37FE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gridSpan w:val="2"/>
          </w:tcPr>
          <w:p w14:paraId="526E2735" w14:textId="59A17DE5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DE05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270" w:type="dxa"/>
            <w:gridSpan w:val="2"/>
          </w:tcPr>
          <w:p w14:paraId="66E307DA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5AF76CF9" w14:textId="7AD8007F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="00927863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270" w:type="dxa"/>
          </w:tcPr>
          <w:p w14:paraId="611C7521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14:paraId="25D0E0E6" w14:textId="1DEB28DD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</w:tcPr>
          <w:p w14:paraId="5950A33B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</w:tcPr>
          <w:p w14:paraId="728638D6" w14:textId="3908D7AB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 w:rsidR="00927863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784</w:t>
            </w:r>
          </w:p>
        </w:tc>
      </w:tr>
      <w:tr w:rsidR="00927863" w:rsidRPr="00093089" w14:paraId="26C453CD" w14:textId="77777777" w:rsidTr="008453AC">
        <w:tc>
          <w:tcPr>
            <w:tcW w:w="2246" w:type="dxa"/>
          </w:tcPr>
          <w:p w14:paraId="74F5C47D" w14:textId="01D0DCD7" w:rsidR="00927863" w:rsidRPr="00093089" w:rsidRDefault="00E537CC" w:rsidP="00927863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="00927863" w:rsidRPr="000930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27863" w:rsidRPr="00093089">
              <w:rPr>
                <w:rFonts w:ascii="Angsana New" w:hAnsi="Angsana New"/>
                <w:sz w:val="30"/>
                <w:szCs w:val="30"/>
              </w:rPr>
              <w:t>-</w:t>
            </w:r>
            <w:r w:rsidR="00927863" w:rsidRPr="000930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37CC">
              <w:rPr>
                <w:rFonts w:ascii="Angsana New" w:hAnsi="Angsana New"/>
                <w:sz w:val="30"/>
                <w:szCs w:val="30"/>
              </w:rPr>
              <w:t>5</w:t>
            </w:r>
            <w:r w:rsidR="00927863" w:rsidRPr="0009308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8C4B2C" w14:textId="21D1D209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  <w:r w:rsidR="00DE05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261" w:type="dxa"/>
          </w:tcPr>
          <w:p w14:paraId="7D2C904D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</w:tcPr>
          <w:p w14:paraId="3CBA8FB9" w14:textId="2308FD68" w:rsidR="00927863" w:rsidRPr="00093089" w:rsidRDefault="00DE052E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5C2871D0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</w:tcPr>
          <w:p w14:paraId="5D18A316" w14:textId="0F913152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="00DE052E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  <w:gridSpan w:val="2"/>
          </w:tcPr>
          <w:p w14:paraId="15356CDE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2187F27" w14:textId="22B5CB00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144</w:t>
            </w:r>
            <w:r w:rsidR="00927863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70" w:type="dxa"/>
          </w:tcPr>
          <w:p w14:paraId="70D2D4B4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C2F7391" w14:textId="59556A49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08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09308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  <w:r w:rsidRPr="0009308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7" w:type="dxa"/>
            <w:gridSpan w:val="2"/>
          </w:tcPr>
          <w:p w14:paraId="237179A3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628516B0" w14:textId="31D49D5D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927863" w:rsidRPr="00093089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376</w:t>
            </w:r>
          </w:p>
        </w:tc>
      </w:tr>
      <w:tr w:rsidR="00927863" w:rsidRPr="00093089" w14:paraId="77BF3ADF" w14:textId="77777777" w:rsidTr="006D1250">
        <w:tc>
          <w:tcPr>
            <w:tcW w:w="2246" w:type="dxa"/>
          </w:tcPr>
          <w:p w14:paraId="48CDAA85" w14:textId="77777777" w:rsidR="00927863" w:rsidRPr="00093089" w:rsidRDefault="00927863" w:rsidP="00927863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30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38523" w14:textId="41F17590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144</w:t>
            </w:r>
            <w:r w:rsidR="00DE052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61" w:type="dxa"/>
            <w:vAlign w:val="bottom"/>
          </w:tcPr>
          <w:p w14:paraId="28E75ADF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5D79B" w14:textId="43E21909" w:rsidR="00927863" w:rsidRPr="00093089" w:rsidRDefault="00DE052E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57D30CB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5D3A2" w14:textId="6878E65A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132</w:t>
            </w:r>
            <w:r w:rsidR="00DE05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270" w:type="dxa"/>
            <w:gridSpan w:val="2"/>
            <w:vAlign w:val="bottom"/>
          </w:tcPr>
          <w:p w14:paraId="5654B94E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5BBCF" w14:textId="6A4E40C6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204</w:t>
            </w:r>
            <w:r w:rsidR="00927863" w:rsidRPr="000930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70" w:type="dxa"/>
            <w:vAlign w:val="bottom"/>
          </w:tcPr>
          <w:p w14:paraId="731298D6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E4321" w14:textId="51F5B6CF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30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Pr="000930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679</w:t>
            </w:r>
            <w:r w:rsidRPr="000930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25E2065B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AA1D4" w14:textId="0892BE93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</w:t>
            </w:r>
            <w:r w:rsidR="00927863" w:rsidRPr="000930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</w:t>
            </w:r>
          </w:p>
        </w:tc>
      </w:tr>
      <w:tr w:rsidR="0016714D" w:rsidRPr="00093089" w14:paraId="292B577B" w14:textId="77777777" w:rsidTr="00143B37">
        <w:trPr>
          <w:tblHeader/>
        </w:trPr>
        <w:tc>
          <w:tcPr>
            <w:tcW w:w="2246" w:type="dxa"/>
          </w:tcPr>
          <w:p w14:paraId="77DFDCA8" w14:textId="35108354" w:rsidR="0016714D" w:rsidRPr="0009308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4" w:type="dxa"/>
            <w:gridSpan w:val="16"/>
          </w:tcPr>
          <w:p w14:paraId="62210E38" w14:textId="77777777" w:rsidR="0016714D" w:rsidRPr="0009308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30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7863" w:rsidRPr="00093089" w14:paraId="5317524A" w14:textId="77777777" w:rsidTr="00143B37">
        <w:trPr>
          <w:tblHeader/>
        </w:trPr>
        <w:tc>
          <w:tcPr>
            <w:tcW w:w="2246" w:type="dxa"/>
          </w:tcPr>
          <w:p w14:paraId="7EC7DB0D" w14:textId="77777777" w:rsidR="00927863" w:rsidRPr="00093089" w:rsidRDefault="00927863" w:rsidP="0092786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</w:tcPr>
          <w:p w14:paraId="542B8BF7" w14:textId="71B18BBC" w:rsidR="00927863" w:rsidRPr="00093089" w:rsidRDefault="00E537CC" w:rsidP="00927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2"/>
          </w:tcPr>
          <w:p w14:paraId="25A56184" w14:textId="77777777" w:rsidR="00927863" w:rsidRPr="00093089" w:rsidRDefault="00927863" w:rsidP="0092786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874" w:type="dxa"/>
            <w:gridSpan w:val="7"/>
            <w:tcBorders>
              <w:bottom w:val="single" w:sz="4" w:space="0" w:color="auto"/>
            </w:tcBorders>
          </w:tcPr>
          <w:p w14:paraId="549AD62D" w14:textId="1DD1E5AB" w:rsidR="00927863" w:rsidRPr="00093089" w:rsidRDefault="00E537CC" w:rsidP="0092786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6714D" w:rsidRPr="00093089" w14:paraId="60F9FE89" w14:textId="77777777" w:rsidTr="00143B37">
        <w:trPr>
          <w:tblHeader/>
        </w:trPr>
        <w:tc>
          <w:tcPr>
            <w:tcW w:w="2246" w:type="dxa"/>
          </w:tcPr>
          <w:p w14:paraId="40BCC7D6" w14:textId="77777777" w:rsidR="0016714D" w:rsidRPr="00093089" w:rsidRDefault="0016714D" w:rsidP="004B157B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F071FFE" w14:textId="0E7ED4D5" w:rsidR="0016714D" w:rsidRPr="00093089" w:rsidRDefault="0016714D" w:rsidP="000A56CD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61" w:type="dxa"/>
            <w:vAlign w:val="bottom"/>
          </w:tcPr>
          <w:p w14:paraId="5F633CB2" w14:textId="77777777" w:rsidR="0016714D" w:rsidRPr="00093089" w:rsidRDefault="0016714D" w:rsidP="004B15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7D1C684E" w14:textId="77777777" w:rsidR="0016714D" w:rsidRPr="00093089" w:rsidRDefault="0016714D" w:rsidP="00C82533">
            <w:pPr>
              <w:ind w:left="-96" w:right="-110" w:hanging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gridSpan w:val="2"/>
            <w:vAlign w:val="bottom"/>
          </w:tcPr>
          <w:p w14:paraId="45DA6AE7" w14:textId="77777777" w:rsidR="0016714D" w:rsidRPr="00093089" w:rsidRDefault="0016714D" w:rsidP="004B157B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6743EF6A" w14:textId="77777777" w:rsidR="0016714D" w:rsidRPr="00093089" w:rsidRDefault="0016714D" w:rsidP="004B15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3444AAFF" w14:textId="77777777" w:rsidR="0016714D" w:rsidRPr="00093089" w:rsidRDefault="0016714D" w:rsidP="004B157B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vAlign w:val="bottom"/>
          </w:tcPr>
          <w:p w14:paraId="4960CB48" w14:textId="77777777" w:rsidR="0016714D" w:rsidRPr="0009308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1637069" w14:textId="531381BF" w:rsidR="0016714D" w:rsidRPr="00093089" w:rsidRDefault="0016714D" w:rsidP="004B157B">
            <w:pPr>
              <w:tabs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vAlign w:val="bottom"/>
          </w:tcPr>
          <w:p w14:paraId="7EDC2B28" w14:textId="77777777" w:rsidR="0016714D" w:rsidRPr="0009308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5F709484" w14:textId="77777777" w:rsidR="0016714D" w:rsidRPr="00093089" w:rsidRDefault="0016714D" w:rsidP="004B157B">
            <w:pPr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7" w:type="dxa"/>
            <w:gridSpan w:val="2"/>
            <w:vAlign w:val="bottom"/>
          </w:tcPr>
          <w:p w14:paraId="7CFE76DF" w14:textId="77777777" w:rsidR="0016714D" w:rsidRPr="0009308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492350EE" w14:textId="77777777" w:rsidR="0016714D" w:rsidRPr="00093089" w:rsidRDefault="0016714D" w:rsidP="004B15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AE4A77B" w14:textId="77777777" w:rsidR="0016714D" w:rsidRPr="00093089" w:rsidRDefault="0016714D" w:rsidP="004B157B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16714D" w:rsidRPr="00093089" w14:paraId="42208EF5" w14:textId="77777777" w:rsidTr="00143B37">
        <w:trPr>
          <w:tblHeader/>
        </w:trPr>
        <w:tc>
          <w:tcPr>
            <w:tcW w:w="2246" w:type="dxa"/>
          </w:tcPr>
          <w:p w14:paraId="71A6BA7D" w14:textId="77777777" w:rsidR="0016714D" w:rsidRPr="00093089" w:rsidRDefault="0016714D" w:rsidP="004B157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4" w:type="dxa"/>
            <w:gridSpan w:val="16"/>
          </w:tcPr>
          <w:p w14:paraId="244D3CC1" w14:textId="77777777" w:rsidR="0016714D" w:rsidRPr="0009308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30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42DB" w:rsidRPr="00093089" w14:paraId="232903E8" w14:textId="77777777" w:rsidTr="00143B37">
        <w:trPr>
          <w:tblHeader/>
        </w:trPr>
        <w:tc>
          <w:tcPr>
            <w:tcW w:w="2246" w:type="dxa"/>
          </w:tcPr>
          <w:p w14:paraId="1E6A6A23" w14:textId="5E22C998" w:rsidR="003942DB" w:rsidRPr="00093089" w:rsidRDefault="003942DB" w:rsidP="00C82533">
            <w:pPr>
              <w:tabs>
                <w:tab w:val="left" w:pos="540"/>
              </w:tabs>
              <w:ind w:right="-19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30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7834" w:type="dxa"/>
            <w:gridSpan w:val="16"/>
          </w:tcPr>
          <w:p w14:paraId="737679BC" w14:textId="77777777" w:rsidR="003942DB" w:rsidRPr="00093089" w:rsidRDefault="003942DB" w:rsidP="003942DB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27863" w:rsidRPr="00093089" w14:paraId="569C6EEE" w14:textId="77777777" w:rsidTr="00143B37">
        <w:tc>
          <w:tcPr>
            <w:tcW w:w="2246" w:type="dxa"/>
          </w:tcPr>
          <w:p w14:paraId="7619147C" w14:textId="1E6A4CCD" w:rsidR="00927863" w:rsidRPr="00093089" w:rsidRDefault="00927863" w:rsidP="00927863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Pr="0009308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4B062D54" w14:textId="14B933CD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DE05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261" w:type="dxa"/>
          </w:tcPr>
          <w:p w14:paraId="4705DC03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8" w:type="dxa"/>
          </w:tcPr>
          <w:p w14:paraId="2369D31A" w14:textId="79DD7AF4" w:rsidR="00927863" w:rsidRPr="00093089" w:rsidRDefault="00DE052E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436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2DD444DE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gridSpan w:val="2"/>
          </w:tcPr>
          <w:p w14:paraId="3FE745F4" w14:textId="17D42A0C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DE05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028</w:t>
            </w:r>
          </w:p>
        </w:tc>
        <w:tc>
          <w:tcPr>
            <w:tcW w:w="270" w:type="dxa"/>
            <w:gridSpan w:val="2"/>
          </w:tcPr>
          <w:p w14:paraId="26738898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gridSpan w:val="2"/>
          </w:tcPr>
          <w:p w14:paraId="3291B251" w14:textId="2BB82706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464" w:right="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927863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270" w:type="dxa"/>
          </w:tcPr>
          <w:p w14:paraId="1A72907D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14:paraId="6B755680" w14:textId="59D9FCE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523</w:t>
            </w: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</w:tcPr>
          <w:p w14:paraId="0F84624A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</w:tcPr>
          <w:p w14:paraId="071F4B67" w14:textId="43D6AC71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tLeast"/>
              <w:ind w:left="-464"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927863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832</w:t>
            </w:r>
          </w:p>
        </w:tc>
      </w:tr>
      <w:tr w:rsidR="00927863" w:rsidRPr="00093089" w14:paraId="55016397" w14:textId="77777777" w:rsidTr="00143B37">
        <w:tc>
          <w:tcPr>
            <w:tcW w:w="2246" w:type="dxa"/>
          </w:tcPr>
          <w:p w14:paraId="4A58895C" w14:textId="07FFA73C" w:rsidR="00927863" w:rsidRPr="00093089" w:rsidRDefault="00E537CC" w:rsidP="00927863">
            <w:pPr>
              <w:ind w:left="162" w:right="-9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="00927863" w:rsidRPr="000930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27863" w:rsidRPr="00093089">
              <w:rPr>
                <w:rFonts w:ascii="Angsana New" w:hAnsi="Angsana New"/>
                <w:sz w:val="30"/>
                <w:szCs w:val="30"/>
              </w:rPr>
              <w:t>-</w:t>
            </w:r>
            <w:r w:rsidR="00927863" w:rsidRPr="000930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37CC">
              <w:rPr>
                <w:rFonts w:ascii="Angsana New" w:hAnsi="Angsana New"/>
                <w:sz w:val="30"/>
                <w:szCs w:val="30"/>
              </w:rPr>
              <w:t>5</w:t>
            </w:r>
            <w:r w:rsidR="00927863" w:rsidRPr="0009308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69D5BFDC" w14:textId="68AFE6F0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DE05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261" w:type="dxa"/>
          </w:tcPr>
          <w:p w14:paraId="482E3BBB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2BBEBE44" w14:textId="03CF41FA" w:rsidR="00927863" w:rsidRPr="00093089" w:rsidRDefault="00DE052E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584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4F961437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69348040" w14:textId="071D68EC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DE05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921</w:t>
            </w:r>
          </w:p>
        </w:tc>
        <w:tc>
          <w:tcPr>
            <w:tcW w:w="270" w:type="dxa"/>
            <w:gridSpan w:val="2"/>
          </w:tcPr>
          <w:p w14:paraId="1E28F643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6DA870B" w14:textId="5F065ECC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464" w:right="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="00927863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326</w:t>
            </w:r>
          </w:p>
        </w:tc>
        <w:tc>
          <w:tcPr>
            <w:tcW w:w="270" w:type="dxa"/>
          </w:tcPr>
          <w:p w14:paraId="587B6FEF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B6BA8FC" w14:textId="6E4D1FE4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708</w:t>
            </w: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</w:tcPr>
          <w:p w14:paraId="1C3EBBF1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9EF1B91" w14:textId="02AA95E3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tLeast"/>
              <w:ind w:left="-464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 w:rsidR="00927863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618</w:t>
            </w:r>
          </w:p>
        </w:tc>
      </w:tr>
      <w:tr w:rsidR="00877466" w:rsidRPr="00093089" w14:paraId="00E71A3F" w14:textId="77777777" w:rsidTr="00877466">
        <w:tc>
          <w:tcPr>
            <w:tcW w:w="2246" w:type="dxa"/>
          </w:tcPr>
          <w:p w14:paraId="6EE21EF8" w14:textId="5A7781D5" w:rsidR="00877466" w:rsidRPr="00093089" w:rsidRDefault="007A470C" w:rsidP="00877466">
            <w:pPr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มาก</w:t>
            </w:r>
            <w:r w:rsidR="00877466" w:rsidRPr="00877466">
              <w:rPr>
                <w:rFonts w:ascii="Angsana New" w:hAnsi="Angsana New" w:hint="cs"/>
                <w:sz w:val="30"/>
                <w:szCs w:val="30"/>
                <w:cs/>
              </w:rPr>
              <w:t xml:space="preserve">กว่า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5</w:t>
            </w:r>
            <w:r w:rsidR="00877466" w:rsidRPr="00877466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3CB158A" w14:textId="1D4C06D7" w:rsidR="00877466" w:rsidRPr="00877466" w:rsidRDefault="00E537CC" w:rsidP="00877466">
            <w:pPr>
              <w:pStyle w:val="acctfourfigures"/>
              <w:tabs>
                <w:tab w:val="clear" w:pos="765"/>
              </w:tabs>
              <w:spacing w:line="240" w:lineRule="atLeast"/>
              <w:ind w:left="-464"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877466" w:rsidRPr="008774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261" w:type="dxa"/>
            <w:vAlign w:val="bottom"/>
          </w:tcPr>
          <w:p w14:paraId="51063C4D" w14:textId="77777777" w:rsidR="00877466" w:rsidRPr="00877466" w:rsidRDefault="00877466" w:rsidP="00877466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774448D6" w14:textId="4348394A" w:rsidR="00877466" w:rsidRPr="00877466" w:rsidRDefault="00877466" w:rsidP="00877466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746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8774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880</w:t>
            </w:r>
            <w:r w:rsidRPr="0087746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1AB250B" w14:textId="77777777" w:rsidR="00877466" w:rsidRPr="00877466" w:rsidRDefault="00877466" w:rsidP="00877466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vAlign w:val="bottom"/>
          </w:tcPr>
          <w:p w14:paraId="6DB8CEAA" w14:textId="41FC2936" w:rsidR="00877466" w:rsidRPr="00877466" w:rsidRDefault="00E537CC" w:rsidP="00877466">
            <w:pPr>
              <w:pStyle w:val="acctfourfigures"/>
              <w:tabs>
                <w:tab w:val="clear" w:pos="765"/>
              </w:tabs>
              <w:spacing w:line="240" w:lineRule="atLeast"/>
              <w:ind w:left="-464" w:right="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877466" w:rsidRPr="008774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014</w:t>
            </w:r>
          </w:p>
        </w:tc>
        <w:tc>
          <w:tcPr>
            <w:tcW w:w="270" w:type="dxa"/>
            <w:gridSpan w:val="2"/>
            <w:vAlign w:val="bottom"/>
          </w:tcPr>
          <w:p w14:paraId="65DD4E62" w14:textId="77777777" w:rsidR="00877466" w:rsidRPr="00877466" w:rsidRDefault="00877466" w:rsidP="00877466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761504E7" w14:textId="0CEE2281" w:rsidR="00877466" w:rsidRPr="00877466" w:rsidRDefault="00E537CC" w:rsidP="0087746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464" w:right="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877466" w:rsidRPr="008774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70" w:type="dxa"/>
            <w:vAlign w:val="bottom"/>
          </w:tcPr>
          <w:p w14:paraId="1F6A0310" w14:textId="77777777" w:rsidR="00877466" w:rsidRPr="00877466" w:rsidRDefault="00877466" w:rsidP="00877466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41043B14" w14:textId="1FEEBF17" w:rsidR="00877466" w:rsidRPr="00877466" w:rsidRDefault="00877466" w:rsidP="00877466">
            <w:pPr>
              <w:pStyle w:val="acctfourfigures"/>
              <w:tabs>
                <w:tab w:val="clear" w:pos="765"/>
              </w:tabs>
              <w:spacing w:line="240" w:lineRule="atLeast"/>
              <w:ind w:left="-4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746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8774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  <w:r w:rsidRPr="0087746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5A5B45EE" w14:textId="77777777" w:rsidR="00877466" w:rsidRPr="00877466" w:rsidRDefault="00877466" w:rsidP="00877466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7A96A93A" w14:textId="5F771B9A" w:rsidR="00877466" w:rsidRPr="00877466" w:rsidRDefault="00E537CC" w:rsidP="00877466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tLeast"/>
              <w:ind w:left="-464"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877466" w:rsidRPr="008774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987</w:t>
            </w:r>
          </w:p>
        </w:tc>
      </w:tr>
      <w:tr w:rsidR="00927863" w:rsidRPr="00093089" w14:paraId="0ED35469" w14:textId="77777777" w:rsidTr="008453AC">
        <w:tc>
          <w:tcPr>
            <w:tcW w:w="2246" w:type="dxa"/>
          </w:tcPr>
          <w:p w14:paraId="3156707F" w14:textId="77777777" w:rsidR="00927863" w:rsidRPr="00093089" w:rsidRDefault="00927863" w:rsidP="00927863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30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68D67" w14:textId="589C315E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</w:t>
            </w:r>
            <w:r w:rsidR="00DE05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261" w:type="dxa"/>
            <w:vAlign w:val="bottom"/>
          </w:tcPr>
          <w:p w14:paraId="4E0B9D61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180D5" w14:textId="654AC752" w:rsidR="00927863" w:rsidRPr="00093089" w:rsidRDefault="00DE052E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</w:tcBorders>
            <w:vAlign w:val="bottom"/>
          </w:tcPr>
          <w:p w14:paraId="04D8491E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9C04A" w14:textId="2D5D4881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</w:t>
            </w:r>
            <w:r w:rsidR="00DE05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270" w:type="dxa"/>
            <w:gridSpan w:val="2"/>
            <w:vAlign w:val="bottom"/>
          </w:tcPr>
          <w:p w14:paraId="71D2C028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2A050" w14:textId="412D0F7E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464" w:right="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122</w:t>
            </w:r>
            <w:r w:rsidR="00927863" w:rsidRPr="000930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70" w:type="dxa"/>
            <w:vAlign w:val="bottom"/>
          </w:tcPr>
          <w:p w14:paraId="746CF88C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80ABF" w14:textId="62105A9A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930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Pr="000930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420</w:t>
            </w:r>
            <w:r w:rsidRPr="000930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65110CD6" w14:textId="77777777" w:rsidR="00927863" w:rsidRPr="00093089" w:rsidRDefault="00927863" w:rsidP="0092786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66A92" w14:textId="717C6446" w:rsidR="00927863" w:rsidRPr="00093089" w:rsidRDefault="00E537CC" w:rsidP="00927863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tLeast"/>
              <w:ind w:left="-464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="00927863" w:rsidRPr="000930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437</w:t>
            </w:r>
          </w:p>
        </w:tc>
      </w:tr>
      <w:bookmarkEnd w:id="2"/>
    </w:tbl>
    <w:p w14:paraId="75DBE9B3" w14:textId="73616D2A" w:rsidR="00802238" w:rsidRPr="00ED3FFD" w:rsidRDefault="00802238">
      <w:pPr>
        <w:rPr>
          <w:rFonts w:ascii="Angsana New" w:hAnsi="Angsana New"/>
          <w:bCs/>
          <w:i/>
          <w:iCs/>
          <w:sz w:val="20"/>
          <w:szCs w:val="20"/>
        </w:rPr>
      </w:pPr>
    </w:p>
    <w:p w14:paraId="3B84F732" w14:textId="43961AD4" w:rsidR="003F26D5" w:rsidRPr="00135A5F" w:rsidRDefault="003F26D5" w:rsidP="00CE2477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35A5F">
        <w:rPr>
          <w:rFonts w:ascii="Angsana New" w:hAnsi="Angsana New" w:hint="cs"/>
          <w:bCs/>
          <w:sz w:val="30"/>
          <w:szCs w:val="30"/>
          <w:cs/>
        </w:rPr>
        <w:t>ทุนเรือนหุ้น</w:t>
      </w:r>
    </w:p>
    <w:p w14:paraId="708FFF8B" w14:textId="77777777" w:rsidR="003F26D5" w:rsidRPr="00ED3FFD" w:rsidRDefault="003F26D5" w:rsidP="005576C4">
      <w:pPr>
        <w:rPr>
          <w:rFonts w:ascii="Angsana New" w:hAnsi="Angsana New"/>
          <w:bCs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913"/>
        <w:gridCol w:w="868"/>
        <w:gridCol w:w="265"/>
        <w:gridCol w:w="1146"/>
        <w:gridCol w:w="264"/>
        <w:gridCol w:w="1024"/>
        <w:gridCol w:w="264"/>
        <w:gridCol w:w="1148"/>
        <w:gridCol w:w="264"/>
        <w:gridCol w:w="1024"/>
      </w:tblGrid>
      <w:tr w:rsidR="00215382" w:rsidRPr="00135A5F" w14:paraId="622A0464" w14:textId="77777777" w:rsidTr="00830311">
        <w:trPr>
          <w:tblHeader/>
        </w:trPr>
        <w:tc>
          <w:tcPr>
            <w:tcW w:w="2915" w:type="dxa"/>
          </w:tcPr>
          <w:p w14:paraId="7536DE0C" w14:textId="77777777" w:rsidR="00215382" w:rsidRPr="00135A5F" w:rsidRDefault="00215382" w:rsidP="00481440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8" w:type="dxa"/>
          </w:tcPr>
          <w:p w14:paraId="54F17230" w14:textId="77777777" w:rsidR="00215382" w:rsidRPr="00135A5F" w:rsidRDefault="00215382" w:rsidP="0048144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5" w:type="dxa"/>
          </w:tcPr>
          <w:p w14:paraId="4DB670C8" w14:textId="77777777" w:rsidR="00215382" w:rsidRPr="00135A5F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</w:tcPr>
          <w:p w14:paraId="6B117E39" w14:textId="4F0BD5BF" w:rsidR="00215382" w:rsidRPr="00135A5F" w:rsidRDefault="00E537CC" w:rsidP="00481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9243B2F" w14:textId="77777777" w:rsidR="00215382" w:rsidRPr="00135A5F" w:rsidRDefault="00215382" w:rsidP="00481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6" w:type="dxa"/>
            <w:gridSpan w:val="3"/>
            <w:tcBorders>
              <w:bottom w:val="single" w:sz="4" w:space="0" w:color="auto"/>
            </w:tcBorders>
          </w:tcPr>
          <w:p w14:paraId="1DFF31E6" w14:textId="5526CDA1" w:rsidR="00215382" w:rsidRPr="00135A5F" w:rsidRDefault="00E537CC" w:rsidP="00481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15382" w:rsidRPr="00135A5F" w14:paraId="2D42FDA2" w14:textId="77777777" w:rsidTr="00830311">
        <w:trPr>
          <w:tblHeader/>
        </w:trPr>
        <w:tc>
          <w:tcPr>
            <w:tcW w:w="2915" w:type="dxa"/>
          </w:tcPr>
          <w:p w14:paraId="00F7673E" w14:textId="77777777" w:rsidR="00215382" w:rsidRPr="00135A5F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8" w:type="dxa"/>
          </w:tcPr>
          <w:p w14:paraId="2E40731E" w14:textId="77777777" w:rsidR="00215382" w:rsidRPr="00135A5F" w:rsidRDefault="00215382" w:rsidP="0048144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5" w:type="dxa"/>
          </w:tcPr>
          <w:p w14:paraId="798D0536" w14:textId="77777777" w:rsidR="00215382" w:rsidRPr="00135A5F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320DE09E" w14:textId="77777777" w:rsidR="00215382" w:rsidRPr="00135A5F" w:rsidRDefault="00215382" w:rsidP="00481440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96ED029" w14:textId="77777777" w:rsidR="00215382" w:rsidRPr="00135A5F" w:rsidRDefault="00215382" w:rsidP="0048144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0B3488AB" w14:textId="77777777" w:rsidR="00215382" w:rsidRPr="00135A5F" w:rsidRDefault="00215382" w:rsidP="00481440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4" w:type="dxa"/>
          </w:tcPr>
          <w:p w14:paraId="796BBE71" w14:textId="77777777" w:rsidR="00215382" w:rsidRPr="00135A5F" w:rsidRDefault="00215382" w:rsidP="0048144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575E957" w14:textId="77777777" w:rsidR="00215382" w:rsidRPr="00135A5F" w:rsidRDefault="00215382" w:rsidP="00481440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078584DA" w14:textId="77777777" w:rsidR="00215382" w:rsidRPr="00135A5F" w:rsidRDefault="00215382" w:rsidP="0048144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846554C" w14:textId="77777777" w:rsidR="00215382" w:rsidRPr="00135A5F" w:rsidRDefault="00215382" w:rsidP="00481440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215382" w:rsidRPr="00135A5F" w14:paraId="03558A58" w14:textId="77777777" w:rsidTr="00830311">
        <w:trPr>
          <w:tblHeader/>
        </w:trPr>
        <w:tc>
          <w:tcPr>
            <w:tcW w:w="2915" w:type="dxa"/>
          </w:tcPr>
          <w:p w14:paraId="7E08EC17" w14:textId="77777777" w:rsidR="00215382" w:rsidRPr="00135A5F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8" w:type="dxa"/>
          </w:tcPr>
          <w:p w14:paraId="3756300F" w14:textId="77777777" w:rsidR="00215382" w:rsidRPr="00135A5F" w:rsidRDefault="00215382" w:rsidP="0048144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5" w:type="dxa"/>
          </w:tcPr>
          <w:p w14:paraId="007E731D" w14:textId="77777777" w:rsidR="00215382" w:rsidRPr="00135A5F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2" w:type="dxa"/>
            <w:gridSpan w:val="7"/>
          </w:tcPr>
          <w:p w14:paraId="0E12D3D7" w14:textId="77777777" w:rsidR="00215382" w:rsidRPr="00135A5F" w:rsidRDefault="00215382" w:rsidP="00481440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135A5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135A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135A5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135A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5382" w:rsidRPr="00135A5F" w14:paraId="1F00786B" w14:textId="77777777" w:rsidTr="00830311">
        <w:tc>
          <w:tcPr>
            <w:tcW w:w="2915" w:type="dxa"/>
          </w:tcPr>
          <w:p w14:paraId="03A90988" w14:textId="77777777" w:rsidR="00215382" w:rsidRPr="00135A5F" w:rsidRDefault="00215382" w:rsidP="00481440">
            <w:pPr>
              <w:pStyle w:val="BodyText"/>
              <w:spacing w:after="0"/>
              <w:ind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5A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8" w:type="dxa"/>
          </w:tcPr>
          <w:p w14:paraId="06DF610B" w14:textId="77777777" w:rsidR="00215382" w:rsidRPr="00135A5F" w:rsidRDefault="00215382" w:rsidP="0048144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429A886C" w14:textId="77777777" w:rsidR="00215382" w:rsidRPr="00135A5F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2" w:type="dxa"/>
            <w:gridSpan w:val="7"/>
          </w:tcPr>
          <w:p w14:paraId="3D7079E1" w14:textId="77777777" w:rsidR="00215382" w:rsidRPr="00135A5F" w:rsidRDefault="00215382" w:rsidP="00481440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927863" w:rsidRPr="00135A5F" w14:paraId="428566B3" w14:textId="77777777" w:rsidTr="00830311">
        <w:tc>
          <w:tcPr>
            <w:tcW w:w="2915" w:type="dxa"/>
          </w:tcPr>
          <w:p w14:paraId="701865E1" w14:textId="43F66B89" w:rsidR="00927863" w:rsidRPr="00135A5F" w:rsidRDefault="00927863" w:rsidP="009278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5A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35A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5A5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135A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5A5F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68" w:type="dxa"/>
          </w:tcPr>
          <w:p w14:paraId="73094DBD" w14:textId="61BF43B9" w:rsidR="00927863" w:rsidRPr="00135A5F" w:rsidRDefault="00E537CC" w:rsidP="009278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927863" w:rsidRPr="00135A5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537CC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65" w:type="dxa"/>
          </w:tcPr>
          <w:p w14:paraId="46F8462B" w14:textId="77777777" w:rsidR="00927863" w:rsidRPr="00135A5F" w:rsidRDefault="00927863" w:rsidP="0092786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DA8B8DC" w14:textId="25F63171" w:rsidR="00927863" w:rsidRPr="00135A5F" w:rsidRDefault="00E537CC" w:rsidP="0092786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7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732</w:t>
            </w:r>
            <w:r w:rsidR="00D7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264" w:type="dxa"/>
          </w:tcPr>
          <w:p w14:paraId="0CC8B694" w14:textId="77777777" w:rsidR="00927863" w:rsidRPr="00135A5F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</w:tcPr>
          <w:p w14:paraId="0B10F967" w14:textId="5A2323AB" w:rsidR="00927863" w:rsidRPr="00135A5F" w:rsidRDefault="00E537CC" w:rsidP="0092786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  <w:r w:rsidR="00D7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  <w:tc>
          <w:tcPr>
            <w:tcW w:w="264" w:type="dxa"/>
          </w:tcPr>
          <w:p w14:paraId="253C8949" w14:textId="77777777" w:rsidR="00927863" w:rsidRPr="00135A5F" w:rsidRDefault="00927863" w:rsidP="0092786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E6B7716" w14:textId="05AE2017" w:rsidR="00927863" w:rsidRPr="00135A5F" w:rsidRDefault="00E537CC" w:rsidP="0092786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27863" w:rsidRPr="00135A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  <w:r w:rsidR="00927863" w:rsidRPr="00135A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4" w:type="dxa"/>
          </w:tcPr>
          <w:p w14:paraId="1BC437FF" w14:textId="77777777" w:rsidR="00927863" w:rsidRPr="00135A5F" w:rsidRDefault="00927863" w:rsidP="0092786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A50388" w14:textId="6096FF27" w:rsidR="00927863" w:rsidRPr="00135A5F" w:rsidRDefault="00E537CC" w:rsidP="0092786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927863" w:rsidRPr="00135A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927863" w:rsidRPr="00135A5F" w14:paraId="4DD38558" w14:textId="77777777" w:rsidTr="00830311">
        <w:tc>
          <w:tcPr>
            <w:tcW w:w="2915" w:type="dxa"/>
          </w:tcPr>
          <w:p w14:paraId="12C1C941" w14:textId="77777777" w:rsidR="00927863" w:rsidRPr="00135A5F" w:rsidRDefault="00927863" w:rsidP="009278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68" w:type="dxa"/>
          </w:tcPr>
          <w:p w14:paraId="2F528F7E" w14:textId="722BFE67" w:rsidR="00927863" w:rsidRPr="00135A5F" w:rsidRDefault="00E537CC" w:rsidP="0092786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927863" w:rsidRPr="00135A5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537CC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65" w:type="dxa"/>
          </w:tcPr>
          <w:p w14:paraId="0D579630" w14:textId="77777777" w:rsidR="00927863" w:rsidRPr="00135A5F" w:rsidRDefault="00927863" w:rsidP="0092786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742978DD" w14:textId="7ECE4D25" w:rsidR="00927863" w:rsidRPr="00135A5F" w:rsidRDefault="00E537CC" w:rsidP="005E755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404</w:t>
            </w:r>
            <w:r w:rsidR="00D205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  <w:tc>
          <w:tcPr>
            <w:tcW w:w="264" w:type="dxa"/>
          </w:tcPr>
          <w:p w14:paraId="760EB6C9" w14:textId="77777777" w:rsidR="00927863" w:rsidRPr="00135A5F" w:rsidRDefault="00927863" w:rsidP="0092786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D872AA4" w14:textId="06352981" w:rsidR="00927863" w:rsidRPr="00135A5F" w:rsidRDefault="00E537CC" w:rsidP="005E755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 w:rsidR="005E75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</w:p>
        </w:tc>
        <w:tc>
          <w:tcPr>
            <w:tcW w:w="264" w:type="dxa"/>
          </w:tcPr>
          <w:p w14:paraId="357BA587" w14:textId="77777777" w:rsidR="00927863" w:rsidRPr="00135A5F" w:rsidRDefault="00927863" w:rsidP="0092786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389FE9D" w14:textId="03464078" w:rsidR="00927863" w:rsidRPr="00135A5F" w:rsidRDefault="00E537CC" w:rsidP="0092786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  <w:r w:rsidR="00927863" w:rsidRPr="00135A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  <w:tc>
          <w:tcPr>
            <w:tcW w:w="264" w:type="dxa"/>
          </w:tcPr>
          <w:p w14:paraId="3FF9AD51" w14:textId="77777777" w:rsidR="00927863" w:rsidRPr="00135A5F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687AE5EC" w14:textId="19B66140" w:rsidR="00927863" w:rsidRPr="00135A5F" w:rsidRDefault="00E537CC" w:rsidP="0092786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  <w:r w:rsidR="00927863" w:rsidRPr="00135A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</w:tr>
      <w:tr w:rsidR="00927863" w:rsidRPr="00135A5F" w14:paraId="22922B5C" w14:textId="77777777" w:rsidTr="00830311">
        <w:tc>
          <w:tcPr>
            <w:tcW w:w="2915" w:type="dxa"/>
          </w:tcPr>
          <w:p w14:paraId="18BD806D" w14:textId="67A26C0C" w:rsidR="00927863" w:rsidRPr="00135A5F" w:rsidRDefault="00927863" w:rsidP="009278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5A5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868" w:type="dxa"/>
          </w:tcPr>
          <w:p w14:paraId="38F48913" w14:textId="59AC82D7" w:rsidR="00927863" w:rsidRPr="00135A5F" w:rsidRDefault="00E537CC" w:rsidP="009278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27863" w:rsidRPr="00135A5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65" w:type="dxa"/>
          </w:tcPr>
          <w:p w14:paraId="183B6F94" w14:textId="77777777" w:rsidR="00927863" w:rsidRPr="00135A5F" w:rsidRDefault="00927863" w:rsidP="0092786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3B3433CB" w14:textId="7BD1048F" w:rsidR="00927863" w:rsidRPr="00135A5F" w:rsidRDefault="005E755C" w:rsidP="005E755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5CB3C0F8" w14:textId="77777777" w:rsidR="00927863" w:rsidRPr="00135A5F" w:rsidRDefault="00927863" w:rsidP="0092786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76FEDC35" w14:textId="793FC261" w:rsidR="00927863" w:rsidRPr="00135A5F" w:rsidRDefault="005E755C" w:rsidP="005E755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2A52CF99" w14:textId="77777777" w:rsidR="00927863" w:rsidRPr="00135A5F" w:rsidRDefault="00927863" w:rsidP="0092786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5F2DB40" w14:textId="4E5E6F7F" w:rsidR="00927863" w:rsidRPr="00135A5F" w:rsidRDefault="00927863" w:rsidP="0092786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0D208B5" w14:textId="77777777" w:rsidR="00927863" w:rsidRPr="00135A5F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4A4D527" w14:textId="44C90F86" w:rsidR="00927863" w:rsidRPr="00135A5F" w:rsidRDefault="00927863" w:rsidP="00210DE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7863" w:rsidRPr="00135A5F" w14:paraId="4DD8632B" w14:textId="77777777" w:rsidTr="00830311">
        <w:tc>
          <w:tcPr>
            <w:tcW w:w="2915" w:type="dxa"/>
          </w:tcPr>
          <w:p w14:paraId="46AF6F6A" w14:textId="1F922D51" w:rsidR="00927863" w:rsidRPr="00135A5F" w:rsidRDefault="00927863" w:rsidP="009278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5A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35A5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5A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35A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5A5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68" w:type="dxa"/>
          </w:tcPr>
          <w:p w14:paraId="5352054E" w14:textId="59EA8A8A" w:rsidR="00927863" w:rsidRPr="00135A5F" w:rsidRDefault="00E537CC" w:rsidP="0092786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37C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927863" w:rsidRPr="00135A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E537C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5" w:type="dxa"/>
          </w:tcPr>
          <w:p w14:paraId="0CA26C56" w14:textId="77777777" w:rsidR="00927863" w:rsidRPr="00135A5F" w:rsidRDefault="00927863" w:rsidP="0092786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2E167" w14:textId="5C7AF99D" w:rsidR="00927863" w:rsidRPr="00135A5F" w:rsidRDefault="00E537CC" w:rsidP="0092786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205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738</w:t>
            </w:r>
            <w:r w:rsidR="00D205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288</w:t>
            </w:r>
          </w:p>
        </w:tc>
        <w:tc>
          <w:tcPr>
            <w:tcW w:w="264" w:type="dxa"/>
          </w:tcPr>
          <w:p w14:paraId="2B2E152B" w14:textId="77777777" w:rsidR="00927863" w:rsidRPr="00135A5F" w:rsidRDefault="00927863" w:rsidP="0092786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21EEE9EA" w14:textId="0E113F84" w:rsidR="00927863" w:rsidRPr="00135A5F" w:rsidRDefault="00E537CC" w:rsidP="0092786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869</w:t>
            </w:r>
            <w:r w:rsidR="00D205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264" w:type="dxa"/>
          </w:tcPr>
          <w:p w14:paraId="659080EF" w14:textId="77777777" w:rsidR="00927863" w:rsidRPr="00135A5F" w:rsidRDefault="00927863" w:rsidP="0092786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F433D" w14:textId="4DFEDACE" w:rsidR="00927863" w:rsidRPr="00135A5F" w:rsidRDefault="00E537CC" w:rsidP="0092786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27863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  <w:r w:rsidR="00927863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227</w:t>
            </w:r>
          </w:p>
        </w:tc>
        <w:tc>
          <w:tcPr>
            <w:tcW w:w="264" w:type="dxa"/>
          </w:tcPr>
          <w:p w14:paraId="25B36303" w14:textId="77777777" w:rsidR="00927863" w:rsidRPr="00135A5F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DEA3AA3" w14:textId="1E7D1EFC" w:rsidR="00927863" w:rsidRPr="00135A5F" w:rsidRDefault="00E537CC" w:rsidP="0092786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866</w:t>
            </w:r>
            <w:r w:rsidR="00927863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</w:p>
        </w:tc>
      </w:tr>
      <w:tr w:rsidR="00927863" w:rsidRPr="00ED3FFD" w14:paraId="75DE815D" w14:textId="77777777" w:rsidTr="00830311">
        <w:tc>
          <w:tcPr>
            <w:tcW w:w="2915" w:type="dxa"/>
          </w:tcPr>
          <w:p w14:paraId="01614E74" w14:textId="77777777" w:rsidR="00927863" w:rsidRPr="00ED3FFD" w:rsidRDefault="00927863" w:rsidP="009278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8" w:type="dxa"/>
          </w:tcPr>
          <w:p w14:paraId="0D0B65DA" w14:textId="77777777" w:rsidR="00927863" w:rsidRPr="00ED3FFD" w:rsidRDefault="00927863" w:rsidP="0092786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5" w:type="dxa"/>
          </w:tcPr>
          <w:p w14:paraId="094F0809" w14:textId="77777777" w:rsidR="00927863" w:rsidRPr="00ED3FFD" w:rsidRDefault="00927863" w:rsidP="0092786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146" w:type="dxa"/>
          </w:tcPr>
          <w:p w14:paraId="37F3E3DA" w14:textId="77777777" w:rsidR="00927863" w:rsidRPr="00ED3FFD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4" w:type="dxa"/>
          </w:tcPr>
          <w:p w14:paraId="2278E239" w14:textId="77777777" w:rsidR="00927863" w:rsidRPr="00ED3FFD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128B7389" w14:textId="77777777" w:rsidR="00927863" w:rsidRPr="00ED3FFD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4" w:type="dxa"/>
          </w:tcPr>
          <w:p w14:paraId="0ADC058C" w14:textId="77777777" w:rsidR="00927863" w:rsidRPr="00ED3FFD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48" w:type="dxa"/>
          </w:tcPr>
          <w:p w14:paraId="35CD76DF" w14:textId="77777777" w:rsidR="00927863" w:rsidRPr="00ED3FFD" w:rsidRDefault="00927863" w:rsidP="00927863">
            <w:pPr>
              <w:pStyle w:val="30"/>
              <w:tabs>
                <w:tab w:val="clear" w:pos="360"/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4" w:type="dxa"/>
          </w:tcPr>
          <w:p w14:paraId="26560688" w14:textId="77777777" w:rsidR="00927863" w:rsidRPr="00ED3FFD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4D4547C0" w14:textId="77777777" w:rsidR="00927863" w:rsidRPr="00ED3FFD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927863" w:rsidRPr="00135A5F" w14:paraId="120F0F60" w14:textId="77777777" w:rsidTr="005134EC">
        <w:tc>
          <w:tcPr>
            <w:tcW w:w="2915" w:type="dxa"/>
          </w:tcPr>
          <w:p w14:paraId="7415CD36" w14:textId="77777777" w:rsidR="00927863" w:rsidRPr="00135A5F" w:rsidRDefault="00927863" w:rsidP="009278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5A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8" w:type="dxa"/>
          </w:tcPr>
          <w:p w14:paraId="036E7759" w14:textId="77777777" w:rsidR="00927863" w:rsidRPr="00135A5F" w:rsidRDefault="00927863" w:rsidP="009278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FE54602" w14:textId="77777777" w:rsidR="00927863" w:rsidRPr="00135A5F" w:rsidRDefault="00927863" w:rsidP="00927863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9BB88CD" w14:textId="77777777" w:rsidR="00927863" w:rsidRPr="00135A5F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A7C04A8" w14:textId="77777777" w:rsidR="00927863" w:rsidRPr="00135A5F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2" w:type="dxa"/>
          </w:tcPr>
          <w:p w14:paraId="52CB4EE3" w14:textId="77777777" w:rsidR="00927863" w:rsidRPr="00135A5F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C9E3A99" w14:textId="77777777" w:rsidR="00927863" w:rsidRPr="00135A5F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D3ADB25" w14:textId="77777777" w:rsidR="00927863" w:rsidRPr="00135A5F" w:rsidRDefault="00927863" w:rsidP="00927863">
            <w:pPr>
              <w:pStyle w:val="30"/>
              <w:tabs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5F5F2EF" w14:textId="77777777" w:rsidR="00927863" w:rsidRPr="00135A5F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7758229" w14:textId="77777777" w:rsidR="00927863" w:rsidRPr="00135A5F" w:rsidRDefault="00927863" w:rsidP="00927863">
            <w:pPr>
              <w:pStyle w:val="30"/>
              <w:tabs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7863" w:rsidRPr="00135A5F" w14:paraId="6CEFBAE8" w14:textId="77777777" w:rsidTr="005134EC">
        <w:tc>
          <w:tcPr>
            <w:tcW w:w="2915" w:type="dxa"/>
          </w:tcPr>
          <w:p w14:paraId="66CD9D5B" w14:textId="3A370644" w:rsidR="00927863" w:rsidRPr="00135A5F" w:rsidRDefault="00927863" w:rsidP="009278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5A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35A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5A5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135A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5A5F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68" w:type="dxa"/>
          </w:tcPr>
          <w:p w14:paraId="791A90D6" w14:textId="789287B1" w:rsidR="00927863" w:rsidRPr="00135A5F" w:rsidRDefault="00E537CC" w:rsidP="009278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27863" w:rsidRPr="00135A5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65" w:type="dxa"/>
          </w:tcPr>
          <w:p w14:paraId="0B334759" w14:textId="77777777" w:rsidR="00927863" w:rsidRPr="00135A5F" w:rsidRDefault="00927863" w:rsidP="0092786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4944E07F" w14:textId="037A6878" w:rsidR="00927863" w:rsidRPr="00135A5F" w:rsidRDefault="00E537CC" w:rsidP="0092786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7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  <w:r w:rsidR="00D7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64" w:type="dxa"/>
          </w:tcPr>
          <w:p w14:paraId="726546B2" w14:textId="77777777" w:rsidR="00927863" w:rsidRPr="00135A5F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</w:tcPr>
          <w:p w14:paraId="3255FD59" w14:textId="181BF24A" w:rsidR="00927863" w:rsidRPr="00135A5F" w:rsidRDefault="00E537CC" w:rsidP="0092786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  <w:r w:rsidR="00D7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64" w:type="dxa"/>
          </w:tcPr>
          <w:p w14:paraId="27E4FB5A" w14:textId="77777777" w:rsidR="00927863" w:rsidRPr="00135A5F" w:rsidRDefault="00927863" w:rsidP="0092786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68B7221" w14:textId="38F29143" w:rsidR="00927863" w:rsidRPr="00135A5F" w:rsidRDefault="00E537CC" w:rsidP="0092786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27863" w:rsidRPr="001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="00927863" w:rsidRPr="001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4" w:type="dxa"/>
          </w:tcPr>
          <w:p w14:paraId="7EA62BEF" w14:textId="77777777" w:rsidR="00927863" w:rsidRPr="00135A5F" w:rsidRDefault="00927863" w:rsidP="0092786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F068C2" w14:textId="712B090D" w:rsidR="00927863" w:rsidRPr="00135A5F" w:rsidRDefault="00E537CC" w:rsidP="0092786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927863" w:rsidRPr="00135A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927863" w:rsidRPr="00135A5F" w14:paraId="633A0497" w14:textId="77777777" w:rsidTr="002F6A08">
        <w:trPr>
          <w:trHeight w:val="290"/>
        </w:trPr>
        <w:tc>
          <w:tcPr>
            <w:tcW w:w="2915" w:type="dxa"/>
          </w:tcPr>
          <w:p w14:paraId="3209077E" w14:textId="741D9E0C" w:rsidR="00927863" w:rsidRPr="00135A5F" w:rsidRDefault="00927863" w:rsidP="009278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4E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หุ้นทุนออกให้ตามสิทธิ</w:t>
            </w:r>
          </w:p>
        </w:tc>
        <w:tc>
          <w:tcPr>
            <w:tcW w:w="868" w:type="dxa"/>
          </w:tcPr>
          <w:p w14:paraId="1F713216" w14:textId="4B5037C4" w:rsidR="00927863" w:rsidRPr="00135A5F" w:rsidRDefault="00E537CC" w:rsidP="0092786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27863" w:rsidRPr="00135A5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65" w:type="dxa"/>
          </w:tcPr>
          <w:p w14:paraId="549B2A24" w14:textId="77777777" w:rsidR="00927863" w:rsidRPr="00135A5F" w:rsidRDefault="00927863" w:rsidP="0092786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FAC911A" w14:textId="2390A33A" w:rsidR="00927863" w:rsidRPr="005134EC" w:rsidRDefault="00E537CC" w:rsidP="0092786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4" w:type="dxa"/>
          </w:tcPr>
          <w:p w14:paraId="7A476D1B" w14:textId="77777777" w:rsidR="00927863" w:rsidRPr="005134EC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1319CC5" w14:textId="0CC4239E" w:rsidR="00927863" w:rsidRPr="005134EC" w:rsidRDefault="00E537CC" w:rsidP="0092786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</w:tcPr>
          <w:p w14:paraId="07580411" w14:textId="77777777" w:rsidR="00927863" w:rsidRPr="00135A5F" w:rsidRDefault="00927863" w:rsidP="0092786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6A0B320" w14:textId="351E3EB2" w:rsidR="00927863" w:rsidRPr="005134EC" w:rsidRDefault="00E537CC" w:rsidP="0092786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927863" w:rsidRPr="005134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64" w:type="dxa"/>
          </w:tcPr>
          <w:p w14:paraId="6E04C03E" w14:textId="77777777" w:rsidR="00927863" w:rsidRPr="005134EC" w:rsidRDefault="00927863" w:rsidP="00927863">
            <w:pPr>
              <w:pStyle w:val="30"/>
              <w:tabs>
                <w:tab w:val="clear" w:pos="360"/>
                <w:tab w:val="clear" w:pos="720"/>
                <w:tab w:val="decimal" w:pos="530"/>
                <w:tab w:val="decimal" w:pos="74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75000C3" w14:textId="08A5CD74" w:rsidR="00927863" w:rsidRPr="005134EC" w:rsidRDefault="00E537CC" w:rsidP="0092786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27863" w:rsidRPr="005134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</w:tr>
      <w:tr w:rsidR="00927863" w:rsidRPr="00135A5F" w14:paraId="677062ED" w14:textId="77777777" w:rsidTr="005134EC">
        <w:tc>
          <w:tcPr>
            <w:tcW w:w="2915" w:type="dxa"/>
          </w:tcPr>
          <w:p w14:paraId="43E24DB8" w14:textId="4749EA0E" w:rsidR="00927863" w:rsidRPr="00135A5F" w:rsidRDefault="00927863" w:rsidP="0092786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5A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35A5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5A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35A5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- หุ้นสามัญ</w:t>
            </w:r>
          </w:p>
        </w:tc>
        <w:tc>
          <w:tcPr>
            <w:tcW w:w="868" w:type="dxa"/>
          </w:tcPr>
          <w:p w14:paraId="5BCC5400" w14:textId="23D87C74" w:rsidR="00927863" w:rsidRPr="00135A5F" w:rsidRDefault="00E537CC" w:rsidP="0092786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927863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5" w:type="dxa"/>
          </w:tcPr>
          <w:p w14:paraId="48BF5AC4" w14:textId="77777777" w:rsidR="00927863" w:rsidRPr="00135A5F" w:rsidRDefault="00927863" w:rsidP="0092786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7009F814" w14:textId="1E5ADFC4" w:rsidR="00927863" w:rsidRPr="00135A5F" w:rsidRDefault="00E537CC" w:rsidP="0092786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562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213</w:t>
            </w:r>
            <w:r w:rsidR="009562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264" w:type="dxa"/>
          </w:tcPr>
          <w:p w14:paraId="497F002A" w14:textId="77777777" w:rsidR="00927863" w:rsidRPr="00135A5F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2836307D" w14:textId="13C23D89" w:rsidR="00927863" w:rsidRPr="00135A5F" w:rsidRDefault="00E537CC" w:rsidP="0092786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606</w:t>
            </w:r>
            <w:r w:rsidR="00D7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861</w:t>
            </w:r>
          </w:p>
        </w:tc>
        <w:tc>
          <w:tcPr>
            <w:tcW w:w="264" w:type="dxa"/>
          </w:tcPr>
          <w:p w14:paraId="41EEEE19" w14:textId="77777777" w:rsidR="00927863" w:rsidRPr="00135A5F" w:rsidRDefault="00927863" w:rsidP="0092786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063101E3" w14:textId="069E744C" w:rsidR="00927863" w:rsidRPr="00135A5F" w:rsidRDefault="00E537CC" w:rsidP="0092786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27863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213</w:t>
            </w:r>
            <w:r w:rsidR="00927863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64" w:type="dxa"/>
          </w:tcPr>
          <w:p w14:paraId="21221BE9" w14:textId="77777777" w:rsidR="00927863" w:rsidRPr="00135A5F" w:rsidRDefault="00927863" w:rsidP="0092786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4958732" w14:textId="67EE9640" w:rsidR="00927863" w:rsidRPr="00135A5F" w:rsidRDefault="00E537CC" w:rsidP="0092786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606</w:t>
            </w:r>
            <w:r w:rsidR="00927863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</w:tr>
    </w:tbl>
    <w:p w14:paraId="6557EEF3" w14:textId="77777777" w:rsidR="007B5626" w:rsidRPr="00ED3FFD" w:rsidRDefault="007B5626" w:rsidP="007B5626">
      <w:pPr>
        <w:rPr>
          <w:rFonts w:ascii="Angsana New" w:hAnsi="Angsana New"/>
          <w:bCs/>
          <w:sz w:val="20"/>
          <w:szCs w:val="20"/>
        </w:rPr>
      </w:pPr>
    </w:p>
    <w:p w14:paraId="050FE00C" w14:textId="6E2A631A" w:rsidR="00702E12" w:rsidRDefault="00143B37" w:rsidP="00143B37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2B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537CC" w:rsidRPr="00E537CC">
        <w:rPr>
          <w:rFonts w:ascii="Angsana New" w:hAnsi="Angsana New"/>
          <w:sz w:val="30"/>
          <w:szCs w:val="30"/>
        </w:rPr>
        <w:t>23</w:t>
      </w:r>
      <w:r w:rsidRPr="006D2B4E">
        <w:rPr>
          <w:rFonts w:ascii="Angsana New" w:hAnsi="Angsana New"/>
          <w:sz w:val="30"/>
          <w:szCs w:val="30"/>
          <w:cs/>
        </w:rPr>
        <w:t xml:space="preserve"> เมษายน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Pr="006D2B4E">
        <w:rPr>
          <w:rFonts w:ascii="Angsana New" w:hAnsi="Angsana New"/>
          <w:sz w:val="30"/>
          <w:szCs w:val="30"/>
          <w:cs/>
        </w:rPr>
        <w:t xml:space="preserve"> ที่ประชุมผู้ถือหุ้นมีมติอนุมัติ</w:t>
      </w:r>
      <w:r>
        <w:rPr>
          <w:rFonts w:ascii="Angsana New" w:hAnsi="Angsana New" w:hint="cs"/>
          <w:sz w:val="30"/>
          <w:szCs w:val="30"/>
          <w:cs/>
        </w:rPr>
        <w:t>การลดทุนจดทะเบียน</w:t>
      </w:r>
      <w:r w:rsidRPr="006D2B4E">
        <w:rPr>
          <w:rFonts w:ascii="Angsana New" w:hAnsi="Angsana New"/>
          <w:sz w:val="30"/>
          <w:szCs w:val="30"/>
          <w:cs/>
        </w:rPr>
        <w:t xml:space="preserve">ของบริษัทจากทุนจดทะเบียนเดิม </w:t>
      </w:r>
      <w:r w:rsidR="00E537CC" w:rsidRPr="00E537CC">
        <w:rPr>
          <w:rFonts w:ascii="Angsana New" w:hAnsi="Angsana New"/>
          <w:sz w:val="30"/>
          <w:szCs w:val="30"/>
        </w:rPr>
        <w:t>866</w:t>
      </w:r>
      <w:r w:rsidRPr="006D2B4E">
        <w:rPr>
          <w:rFonts w:ascii="Angsana New" w:hAnsi="Angsana New"/>
          <w:sz w:val="30"/>
          <w:szCs w:val="30"/>
        </w:rPr>
        <w:t>,</w:t>
      </w:r>
      <w:r w:rsidR="00E537CC" w:rsidRPr="00E537CC">
        <w:rPr>
          <w:rFonts w:ascii="Angsana New" w:hAnsi="Angsana New"/>
          <w:sz w:val="30"/>
          <w:szCs w:val="30"/>
        </w:rPr>
        <w:t>113</w:t>
      </w:r>
      <w:r w:rsidRPr="006D2B4E">
        <w:rPr>
          <w:rFonts w:ascii="Angsana New" w:hAnsi="Angsana New"/>
          <w:sz w:val="30"/>
          <w:szCs w:val="30"/>
        </w:rPr>
        <w:t>,</w:t>
      </w:r>
      <w:r w:rsidR="00E537CC" w:rsidRPr="00E537CC">
        <w:rPr>
          <w:rFonts w:ascii="Angsana New" w:hAnsi="Angsana New"/>
          <w:sz w:val="30"/>
          <w:szCs w:val="30"/>
        </w:rPr>
        <w:t>673</w:t>
      </w:r>
      <w:r w:rsidRPr="006D2B4E">
        <w:rPr>
          <w:rFonts w:ascii="Angsana New" w:hAnsi="Angsana New"/>
          <w:sz w:val="30"/>
          <w:szCs w:val="30"/>
          <w:cs/>
        </w:rPr>
        <w:t xml:space="preserve"> บาท เป็น </w:t>
      </w:r>
      <w:r w:rsidR="00E537CC" w:rsidRPr="00E537CC">
        <w:rPr>
          <w:rFonts w:ascii="Angsana New" w:hAnsi="Angsana New"/>
          <w:sz w:val="30"/>
          <w:szCs w:val="30"/>
        </w:rPr>
        <w:t>666</w:t>
      </w:r>
      <w:r w:rsidRPr="006D2B4E">
        <w:rPr>
          <w:rFonts w:ascii="Angsana New" w:hAnsi="Angsana New"/>
          <w:sz w:val="30"/>
          <w:szCs w:val="30"/>
        </w:rPr>
        <w:t>,</w:t>
      </w:r>
      <w:r w:rsidR="00E537CC" w:rsidRPr="00E537CC">
        <w:rPr>
          <w:rFonts w:ascii="Angsana New" w:hAnsi="Angsana New"/>
          <w:sz w:val="30"/>
          <w:szCs w:val="30"/>
        </w:rPr>
        <w:t>858</w:t>
      </w:r>
      <w:r w:rsidRPr="006D2B4E">
        <w:rPr>
          <w:rFonts w:ascii="Angsana New" w:hAnsi="Angsana New"/>
          <w:sz w:val="30"/>
          <w:szCs w:val="30"/>
        </w:rPr>
        <w:t>,</w:t>
      </w:r>
      <w:r w:rsidR="00E537CC" w:rsidRPr="00E537CC">
        <w:rPr>
          <w:rFonts w:ascii="Angsana New" w:hAnsi="Angsana New"/>
          <w:sz w:val="30"/>
          <w:szCs w:val="30"/>
        </w:rPr>
        <w:t>399</w:t>
      </w:r>
      <w:r w:rsidRPr="006D2B4E">
        <w:rPr>
          <w:rFonts w:ascii="Angsana New" w:hAnsi="Angsana New"/>
          <w:sz w:val="30"/>
          <w:szCs w:val="30"/>
          <w:cs/>
        </w:rPr>
        <w:t xml:space="preserve"> บาท</w:t>
      </w:r>
      <w:r>
        <w:rPr>
          <w:rFonts w:ascii="Angsana New" w:hAnsi="Angsana New"/>
          <w:sz w:val="30"/>
          <w:szCs w:val="30"/>
        </w:rPr>
        <w:t xml:space="preserve"> </w:t>
      </w:r>
      <w:r w:rsidRPr="006D2B4E">
        <w:rPr>
          <w:rFonts w:ascii="Angsana New" w:hAnsi="Angsana New"/>
          <w:sz w:val="30"/>
          <w:szCs w:val="30"/>
          <w:cs/>
        </w:rPr>
        <w:t xml:space="preserve">โดยลดหุ้นสามัญจดทะเบียนที่ยังไม่ได้จำหน่าย จำนวน </w:t>
      </w:r>
      <w:r w:rsidR="00E537CC" w:rsidRPr="00E537CC">
        <w:rPr>
          <w:rFonts w:ascii="Angsana New" w:hAnsi="Angsana New"/>
          <w:sz w:val="30"/>
          <w:szCs w:val="30"/>
        </w:rPr>
        <w:t>398</w:t>
      </w:r>
      <w:r w:rsidRPr="006D2B4E">
        <w:rPr>
          <w:rFonts w:ascii="Angsana New" w:hAnsi="Angsana New"/>
          <w:sz w:val="30"/>
          <w:szCs w:val="30"/>
        </w:rPr>
        <w:t>,</w:t>
      </w:r>
      <w:r w:rsidR="00E537CC" w:rsidRPr="00E537CC">
        <w:rPr>
          <w:rFonts w:ascii="Angsana New" w:hAnsi="Angsana New"/>
          <w:sz w:val="30"/>
          <w:szCs w:val="30"/>
        </w:rPr>
        <w:t>510</w:t>
      </w:r>
      <w:r w:rsidRPr="006D2B4E">
        <w:rPr>
          <w:rFonts w:ascii="Angsana New" w:hAnsi="Angsana New"/>
          <w:sz w:val="30"/>
          <w:szCs w:val="30"/>
        </w:rPr>
        <w:t>,</w:t>
      </w:r>
      <w:r w:rsidR="00E537CC" w:rsidRPr="00E537CC">
        <w:rPr>
          <w:rFonts w:ascii="Angsana New" w:hAnsi="Angsana New"/>
          <w:sz w:val="30"/>
          <w:szCs w:val="30"/>
        </w:rPr>
        <w:t>548</w:t>
      </w:r>
      <w:r w:rsidRPr="006D2B4E">
        <w:rPr>
          <w:rFonts w:ascii="Angsana New" w:hAnsi="Angsana New"/>
          <w:sz w:val="30"/>
          <w:szCs w:val="30"/>
        </w:rPr>
        <w:t xml:space="preserve"> </w:t>
      </w:r>
      <w:r w:rsidRPr="006D2B4E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E537CC" w:rsidRPr="00E537CC">
        <w:rPr>
          <w:rFonts w:ascii="Angsana New" w:hAnsi="Angsana New"/>
          <w:sz w:val="30"/>
          <w:szCs w:val="30"/>
        </w:rPr>
        <w:t>0</w:t>
      </w:r>
      <w:r w:rsidRPr="006D2B4E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50</w:t>
      </w:r>
      <w:r w:rsidRPr="006D2B4E">
        <w:rPr>
          <w:rFonts w:ascii="Angsana New" w:hAnsi="Angsana New"/>
          <w:sz w:val="30"/>
          <w:szCs w:val="30"/>
        </w:rPr>
        <w:t xml:space="preserve"> </w:t>
      </w:r>
      <w:r w:rsidRPr="006D2B4E">
        <w:rPr>
          <w:rFonts w:ascii="Angsana New" w:hAnsi="Angsana New"/>
          <w:sz w:val="30"/>
          <w:szCs w:val="30"/>
          <w:cs/>
        </w:rPr>
        <w:t xml:space="preserve">บาท ซี่งเป็นหุ้นคงเหลือจากการรองรับการใช้สิทธิตามใบสำคัญแสดงสิทธิที่จะซื้อหุ้นสามัญของบริษัท ครั้งที่ </w:t>
      </w:r>
      <w:r w:rsidR="00E537CC" w:rsidRPr="00E537CC">
        <w:rPr>
          <w:rFonts w:ascii="Angsana New" w:hAnsi="Angsana New"/>
          <w:sz w:val="30"/>
          <w:szCs w:val="30"/>
        </w:rPr>
        <w:t>3</w:t>
      </w:r>
      <w:r w:rsidRPr="006D2B4E">
        <w:rPr>
          <w:rFonts w:ascii="Angsana New" w:hAnsi="Angsana New"/>
          <w:sz w:val="30"/>
          <w:szCs w:val="30"/>
        </w:rPr>
        <w:t xml:space="preserve"> (“SCN-W</w:t>
      </w:r>
      <w:r w:rsidR="00E537CC" w:rsidRPr="00E537CC">
        <w:rPr>
          <w:rFonts w:ascii="Angsana New" w:hAnsi="Angsana New"/>
          <w:sz w:val="30"/>
          <w:szCs w:val="30"/>
        </w:rPr>
        <w:t>3</w:t>
      </w:r>
      <w:r w:rsidRPr="006D2B4E">
        <w:rPr>
          <w:rFonts w:ascii="Angsana New" w:hAnsi="Angsana New"/>
          <w:sz w:val="30"/>
          <w:szCs w:val="30"/>
        </w:rPr>
        <w:t xml:space="preserve">”) </w:t>
      </w:r>
      <w:r w:rsidRPr="006D2B4E">
        <w:rPr>
          <w:rFonts w:ascii="Angsana New" w:hAnsi="Angsana New"/>
          <w:sz w:val="30"/>
          <w:szCs w:val="30"/>
          <w:cs/>
        </w:rPr>
        <w:t xml:space="preserve">ซึ่งหมดอายุระยะเวลาใช้สิทธิแล้วเมื่อวันที่ </w:t>
      </w:r>
      <w:r w:rsidR="00E537CC" w:rsidRPr="00E537CC">
        <w:rPr>
          <w:rFonts w:ascii="Angsana New" w:hAnsi="Angsana New"/>
          <w:sz w:val="30"/>
          <w:szCs w:val="30"/>
        </w:rPr>
        <w:t>26</w:t>
      </w:r>
      <w:r w:rsidRPr="006D2B4E">
        <w:rPr>
          <w:rFonts w:ascii="Angsana New" w:hAnsi="Angsana New"/>
          <w:sz w:val="30"/>
          <w:szCs w:val="30"/>
        </w:rPr>
        <w:t xml:space="preserve"> </w:t>
      </w:r>
      <w:r w:rsidRPr="006D2B4E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E537CC" w:rsidRPr="00E537CC">
        <w:rPr>
          <w:rFonts w:ascii="Angsana New" w:hAnsi="Angsana New"/>
          <w:sz w:val="30"/>
          <w:szCs w:val="30"/>
        </w:rPr>
        <w:t>2567</w:t>
      </w:r>
      <w:r w:rsidRPr="006D2B4E">
        <w:rPr>
          <w:rFonts w:ascii="Angsana New" w:hAnsi="Angsana New"/>
          <w:sz w:val="30"/>
          <w:szCs w:val="30"/>
        </w:rPr>
        <w:t xml:space="preserve"> </w:t>
      </w:r>
      <w:r w:rsidRPr="006D2B4E">
        <w:rPr>
          <w:rFonts w:ascii="Angsana New" w:hAnsi="Angsana New"/>
          <w:sz w:val="30"/>
          <w:szCs w:val="30"/>
          <w:cs/>
        </w:rPr>
        <w:t xml:space="preserve">โดยบริษัทได้จดทะเบียนลดทุนกับกระทรวงพาณิชย์เมื่อวันที่ </w:t>
      </w:r>
      <w:r w:rsidR="00E537CC" w:rsidRPr="00E537CC">
        <w:rPr>
          <w:rFonts w:ascii="Angsana New" w:hAnsi="Angsana New"/>
          <w:sz w:val="30"/>
          <w:szCs w:val="30"/>
        </w:rPr>
        <w:t>24</w:t>
      </w:r>
      <w:r w:rsidRPr="006D2B4E">
        <w:rPr>
          <w:rFonts w:ascii="Angsana New" w:hAnsi="Angsana New"/>
          <w:sz w:val="30"/>
          <w:szCs w:val="30"/>
        </w:rPr>
        <w:t xml:space="preserve"> </w:t>
      </w:r>
      <w:r w:rsidRPr="006D2B4E">
        <w:rPr>
          <w:rFonts w:ascii="Angsana New" w:hAnsi="Angsana New"/>
          <w:sz w:val="30"/>
          <w:szCs w:val="30"/>
          <w:cs/>
        </w:rPr>
        <w:t xml:space="preserve">เมษายน </w:t>
      </w:r>
      <w:r w:rsidR="00E537CC" w:rsidRPr="00E537CC">
        <w:rPr>
          <w:rFonts w:ascii="Angsana New" w:hAnsi="Angsana New"/>
          <w:sz w:val="30"/>
          <w:szCs w:val="30"/>
        </w:rPr>
        <w:t>2568</w:t>
      </w:r>
    </w:p>
    <w:p w14:paraId="08C81B72" w14:textId="1D32BFAF" w:rsidR="00143B37" w:rsidRPr="001521E6" w:rsidRDefault="00143B37" w:rsidP="00143B37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2B4E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E537CC" w:rsidRPr="00E537CC">
        <w:rPr>
          <w:rFonts w:ascii="Angsana New" w:hAnsi="Angsana New"/>
          <w:sz w:val="30"/>
          <w:szCs w:val="30"/>
        </w:rPr>
        <w:t>23</w:t>
      </w:r>
      <w:r w:rsidRPr="006D2B4E">
        <w:rPr>
          <w:rFonts w:ascii="Angsana New" w:hAnsi="Angsana New"/>
          <w:sz w:val="30"/>
          <w:szCs w:val="30"/>
          <w:cs/>
        </w:rPr>
        <w:t xml:space="preserve"> เมษายน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Pr="006D2B4E">
        <w:rPr>
          <w:rFonts w:ascii="Angsana New" w:hAnsi="Angsana New"/>
          <w:sz w:val="30"/>
          <w:szCs w:val="30"/>
          <w:cs/>
        </w:rPr>
        <w:t xml:space="preserve"> ที่ประชุมผู้ถือหุ้นมีมติอนุมัติการเพิ่มทุนจดทะเบียนจากทุนจดทะเบียน </w:t>
      </w:r>
      <w:r w:rsidR="00E537CC" w:rsidRPr="00E537CC">
        <w:rPr>
          <w:rFonts w:ascii="Angsana New" w:hAnsi="Angsana New"/>
          <w:sz w:val="30"/>
          <w:szCs w:val="30"/>
        </w:rPr>
        <w:t>666</w:t>
      </w:r>
      <w:r w:rsidRPr="006D2B4E">
        <w:rPr>
          <w:rFonts w:ascii="Angsana New" w:hAnsi="Angsana New"/>
          <w:sz w:val="30"/>
          <w:szCs w:val="30"/>
          <w:cs/>
        </w:rPr>
        <w:t>,</w:t>
      </w:r>
      <w:r w:rsidR="00E537CC" w:rsidRPr="00E537CC">
        <w:rPr>
          <w:rFonts w:ascii="Angsana New" w:hAnsi="Angsana New"/>
          <w:sz w:val="30"/>
          <w:szCs w:val="30"/>
        </w:rPr>
        <w:t>858</w:t>
      </w:r>
      <w:r w:rsidRPr="006D2B4E">
        <w:rPr>
          <w:rFonts w:ascii="Angsana New" w:hAnsi="Angsana New"/>
          <w:sz w:val="30"/>
          <w:szCs w:val="30"/>
          <w:cs/>
        </w:rPr>
        <w:t>,</w:t>
      </w:r>
      <w:r w:rsidR="00E537CC" w:rsidRPr="00E537CC">
        <w:rPr>
          <w:rFonts w:ascii="Angsana New" w:hAnsi="Angsana New"/>
          <w:sz w:val="30"/>
          <w:szCs w:val="30"/>
        </w:rPr>
        <w:t>399</w:t>
      </w:r>
      <w:r w:rsidRPr="006D2B4E">
        <w:rPr>
          <w:rFonts w:ascii="Angsana New" w:hAnsi="Angsana New"/>
          <w:sz w:val="30"/>
          <w:szCs w:val="30"/>
          <w:cs/>
        </w:rPr>
        <w:t xml:space="preserve"> บาท เป็น </w:t>
      </w:r>
      <w:r w:rsidR="00E537CC" w:rsidRPr="00E537CC">
        <w:rPr>
          <w:rFonts w:ascii="Angsana New" w:hAnsi="Angsana New"/>
          <w:sz w:val="30"/>
          <w:szCs w:val="30"/>
        </w:rPr>
        <w:t>869</w:t>
      </w:r>
      <w:r w:rsidRPr="006D2B4E">
        <w:rPr>
          <w:rFonts w:ascii="Angsana New" w:hAnsi="Angsana New"/>
          <w:sz w:val="30"/>
          <w:szCs w:val="30"/>
          <w:cs/>
        </w:rPr>
        <w:t>,</w:t>
      </w:r>
      <w:r w:rsidR="00E537CC" w:rsidRPr="00E537CC">
        <w:rPr>
          <w:rFonts w:ascii="Angsana New" w:hAnsi="Angsana New"/>
          <w:sz w:val="30"/>
          <w:szCs w:val="30"/>
        </w:rPr>
        <w:t>144</w:t>
      </w:r>
      <w:r w:rsidRPr="006D2B4E">
        <w:rPr>
          <w:rFonts w:ascii="Angsana New" w:hAnsi="Angsana New"/>
          <w:sz w:val="30"/>
          <w:szCs w:val="30"/>
          <w:cs/>
        </w:rPr>
        <w:t>,</w:t>
      </w:r>
      <w:r w:rsidR="00E537CC" w:rsidRPr="00E537CC">
        <w:rPr>
          <w:rFonts w:ascii="Angsana New" w:hAnsi="Angsana New"/>
          <w:sz w:val="30"/>
          <w:szCs w:val="30"/>
        </w:rPr>
        <w:t>532</w:t>
      </w:r>
      <w:r w:rsidRPr="006D2B4E">
        <w:rPr>
          <w:rFonts w:ascii="Angsana New" w:hAnsi="Angsana New"/>
          <w:sz w:val="30"/>
          <w:szCs w:val="30"/>
          <w:cs/>
        </w:rPr>
        <w:t xml:space="preserve"> บาท โดยการออกหุ้นสามัญเพิ่มทุนใหม่จำนวนไม่เกิน </w:t>
      </w:r>
      <w:r w:rsidR="00E537CC" w:rsidRPr="00E537CC">
        <w:rPr>
          <w:rFonts w:ascii="Angsana New" w:hAnsi="Angsana New"/>
          <w:sz w:val="30"/>
          <w:szCs w:val="30"/>
        </w:rPr>
        <w:t>404</w:t>
      </w:r>
      <w:r w:rsidRPr="006D2B4E">
        <w:rPr>
          <w:rFonts w:ascii="Angsana New" w:hAnsi="Angsana New"/>
          <w:sz w:val="30"/>
          <w:szCs w:val="30"/>
          <w:cs/>
        </w:rPr>
        <w:t>,</w:t>
      </w:r>
      <w:r w:rsidR="00E537CC" w:rsidRPr="00E537CC">
        <w:rPr>
          <w:rFonts w:ascii="Angsana New" w:hAnsi="Angsana New"/>
          <w:sz w:val="30"/>
          <w:szCs w:val="30"/>
        </w:rPr>
        <w:t>572</w:t>
      </w:r>
      <w:r w:rsidRPr="006D2B4E">
        <w:rPr>
          <w:rFonts w:ascii="Angsana New" w:hAnsi="Angsana New"/>
          <w:sz w:val="30"/>
          <w:szCs w:val="30"/>
          <w:cs/>
        </w:rPr>
        <w:t>,</w:t>
      </w:r>
      <w:r w:rsidR="00E537CC" w:rsidRPr="00E537CC">
        <w:rPr>
          <w:rFonts w:ascii="Angsana New" w:hAnsi="Angsana New"/>
          <w:sz w:val="30"/>
          <w:szCs w:val="30"/>
        </w:rPr>
        <w:t>266</w:t>
      </w:r>
      <w:r w:rsidRPr="006D2B4E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E537CC" w:rsidRPr="00E537CC">
        <w:rPr>
          <w:rFonts w:ascii="Angsana New" w:hAnsi="Angsana New"/>
          <w:sz w:val="30"/>
          <w:szCs w:val="30"/>
        </w:rPr>
        <w:t>0</w:t>
      </w:r>
      <w:r w:rsidRPr="006D2B4E">
        <w:rPr>
          <w:rFonts w:ascii="Angsana New" w:hAnsi="Angsana New"/>
          <w:sz w:val="30"/>
          <w:szCs w:val="30"/>
          <w:cs/>
        </w:rPr>
        <w:t>.</w:t>
      </w:r>
      <w:r w:rsidR="00E537CC" w:rsidRPr="00E537CC">
        <w:rPr>
          <w:rFonts w:ascii="Angsana New" w:hAnsi="Angsana New"/>
          <w:sz w:val="30"/>
          <w:szCs w:val="30"/>
        </w:rPr>
        <w:t>50</w:t>
      </w:r>
      <w:r w:rsidRPr="006D2B4E">
        <w:rPr>
          <w:rFonts w:ascii="Angsana New" w:hAnsi="Angsana New"/>
          <w:sz w:val="30"/>
          <w:szCs w:val="30"/>
          <w:cs/>
        </w:rPr>
        <w:t xml:space="preserve"> บาท โดยบริษัทได้จดทะเบียนเพิ่มทุนกับกระทรวงพาณิชย์เมื่อวันที่ </w:t>
      </w:r>
      <w:r w:rsidR="00E537CC" w:rsidRPr="00E537CC">
        <w:rPr>
          <w:rFonts w:ascii="Angsana New" w:hAnsi="Angsana New"/>
          <w:sz w:val="30"/>
          <w:szCs w:val="30"/>
        </w:rPr>
        <w:t>25</w:t>
      </w:r>
      <w:r w:rsidRPr="006D2B4E">
        <w:rPr>
          <w:rFonts w:ascii="Angsana New" w:hAnsi="Angsana New"/>
          <w:sz w:val="30"/>
          <w:szCs w:val="30"/>
          <w:cs/>
        </w:rPr>
        <w:t xml:space="preserve"> เมษายน </w:t>
      </w:r>
      <w:r w:rsidR="00E537CC" w:rsidRPr="00E537CC">
        <w:rPr>
          <w:rFonts w:ascii="Angsana New" w:hAnsi="Angsana New"/>
          <w:sz w:val="30"/>
          <w:szCs w:val="30"/>
        </w:rPr>
        <w:t>2568</w:t>
      </w:r>
    </w:p>
    <w:p w14:paraId="7FD1A945" w14:textId="77777777" w:rsidR="00143B37" w:rsidRPr="002403B1" w:rsidRDefault="00143B37" w:rsidP="00143B37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bookmarkStart w:id="4" w:name="_Hlk204691493"/>
    </w:p>
    <w:p w14:paraId="2957B980" w14:textId="4404A786" w:rsidR="00143B37" w:rsidRPr="00802238" w:rsidRDefault="00143B37" w:rsidP="00143B37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E537CC" w:rsidRPr="00E537CC">
        <w:rPr>
          <w:rFonts w:ascii="Angsana New" w:hAnsi="Angsana New"/>
          <w:spacing w:val="-6"/>
          <w:sz w:val="30"/>
          <w:szCs w:val="30"/>
        </w:rPr>
        <w:t>23</w:t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 เมษายน </w:t>
      </w:r>
      <w:r w:rsidR="00E537CC" w:rsidRPr="00E537CC">
        <w:rPr>
          <w:rFonts w:ascii="Angsana New" w:hAnsi="Angsana New"/>
          <w:spacing w:val="-6"/>
          <w:sz w:val="30"/>
          <w:szCs w:val="30"/>
        </w:rPr>
        <w:t>2568</w:t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 ที่ประชุมผู้ถือหุ้นมีมติอนุมัติการจัดสรรหุ้นสามัญเพิ่มทุนของบริษัทจำนวน </w:t>
      </w:r>
      <w:r w:rsidR="00E537CC" w:rsidRPr="00E537CC">
        <w:rPr>
          <w:rFonts w:ascii="Angsana New" w:hAnsi="Angsana New"/>
          <w:spacing w:val="-6"/>
          <w:sz w:val="30"/>
          <w:szCs w:val="30"/>
        </w:rPr>
        <w:t>404</w:t>
      </w:r>
      <w:r w:rsidRPr="00DF1AF8">
        <w:rPr>
          <w:rFonts w:ascii="Angsana New" w:hAnsi="Angsana New"/>
          <w:spacing w:val="-6"/>
          <w:sz w:val="30"/>
          <w:szCs w:val="30"/>
          <w:cs/>
        </w:rPr>
        <w:t>,</w:t>
      </w:r>
      <w:r w:rsidR="00E537CC" w:rsidRPr="00E537CC">
        <w:rPr>
          <w:rFonts w:ascii="Angsana New" w:hAnsi="Angsana New"/>
          <w:spacing w:val="-6"/>
          <w:sz w:val="30"/>
          <w:szCs w:val="30"/>
        </w:rPr>
        <w:t>572</w:t>
      </w:r>
      <w:r w:rsidRPr="00DF1AF8">
        <w:rPr>
          <w:rFonts w:ascii="Angsana New" w:hAnsi="Angsana New"/>
          <w:spacing w:val="-6"/>
          <w:sz w:val="30"/>
          <w:szCs w:val="30"/>
          <w:cs/>
        </w:rPr>
        <w:t>,</w:t>
      </w:r>
      <w:r w:rsidR="00E537CC" w:rsidRPr="00E537CC">
        <w:rPr>
          <w:rFonts w:ascii="Angsana New" w:hAnsi="Angsana New"/>
          <w:spacing w:val="-6"/>
          <w:sz w:val="30"/>
          <w:szCs w:val="30"/>
        </w:rPr>
        <w:t>266</w:t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 หุ้น มูลค่าที่ตราไว้หุ้นละ </w:t>
      </w:r>
      <w:r w:rsidR="00E537CC" w:rsidRPr="00E537CC">
        <w:rPr>
          <w:rFonts w:ascii="Angsana New" w:hAnsi="Angsana New"/>
          <w:spacing w:val="-6"/>
          <w:sz w:val="30"/>
          <w:szCs w:val="30"/>
        </w:rPr>
        <w:t>0</w:t>
      </w:r>
      <w:r w:rsidRPr="00DF1AF8">
        <w:rPr>
          <w:rFonts w:ascii="Angsana New" w:hAnsi="Angsana New"/>
          <w:spacing w:val="-6"/>
          <w:sz w:val="30"/>
          <w:szCs w:val="30"/>
          <w:cs/>
        </w:rPr>
        <w:t>.</w:t>
      </w:r>
      <w:r w:rsidR="00E537CC" w:rsidRPr="00E537CC">
        <w:rPr>
          <w:rFonts w:ascii="Angsana New" w:hAnsi="Angsana New"/>
          <w:spacing w:val="-6"/>
          <w:sz w:val="30"/>
          <w:szCs w:val="30"/>
        </w:rPr>
        <w:t>50</w:t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 บาท เพื่อเสนอขายให้แก่ผู้ถือหุ้นเดิมตามสัดส่วนการถือหุ้น (</w:t>
      </w:r>
      <w:r w:rsidRPr="00DF1AF8">
        <w:rPr>
          <w:rFonts w:ascii="Angsana New" w:hAnsi="Angsana New"/>
          <w:spacing w:val="-6"/>
          <w:sz w:val="30"/>
          <w:szCs w:val="30"/>
        </w:rPr>
        <w:t xml:space="preserve">Right Offering) </w:t>
      </w:r>
      <w:r w:rsidRPr="00DF1AF8">
        <w:rPr>
          <w:rFonts w:ascii="Angsana New" w:hAnsi="Angsana New"/>
          <w:spacing w:val="-6"/>
          <w:sz w:val="30"/>
          <w:szCs w:val="30"/>
        </w:rPr>
        <w:br/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ในอัตราส่วน </w:t>
      </w:r>
      <w:r w:rsidR="00E537CC" w:rsidRPr="00E537CC">
        <w:rPr>
          <w:rFonts w:ascii="Angsana New" w:hAnsi="Angsana New"/>
          <w:spacing w:val="-6"/>
          <w:sz w:val="30"/>
          <w:szCs w:val="30"/>
        </w:rPr>
        <w:t>3</w:t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 หุ้นสามัญเดิมต่อ </w:t>
      </w:r>
      <w:r w:rsidR="00E537CC" w:rsidRPr="00E537CC">
        <w:rPr>
          <w:rFonts w:ascii="Angsana New" w:hAnsi="Angsana New"/>
          <w:spacing w:val="-6"/>
          <w:sz w:val="30"/>
          <w:szCs w:val="30"/>
        </w:rPr>
        <w:t>1</w:t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 หุ้นสามัญใหม่ ที่ราคาเสนอขายหุ้นละ </w:t>
      </w:r>
      <w:r w:rsidR="00E537CC" w:rsidRPr="00E537CC">
        <w:rPr>
          <w:rFonts w:ascii="Angsana New" w:hAnsi="Angsana New"/>
          <w:spacing w:val="-6"/>
          <w:sz w:val="30"/>
          <w:szCs w:val="30"/>
        </w:rPr>
        <w:t>0</w:t>
      </w:r>
      <w:r w:rsidRPr="00DF1AF8">
        <w:rPr>
          <w:rFonts w:ascii="Angsana New" w:hAnsi="Angsana New"/>
          <w:spacing w:val="-6"/>
          <w:sz w:val="30"/>
          <w:szCs w:val="30"/>
          <w:cs/>
        </w:rPr>
        <w:t>.</w:t>
      </w:r>
      <w:r w:rsidR="00E537CC" w:rsidRPr="00E537CC">
        <w:rPr>
          <w:rFonts w:ascii="Angsana New" w:hAnsi="Angsana New"/>
          <w:spacing w:val="-6"/>
          <w:sz w:val="30"/>
          <w:szCs w:val="30"/>
        </w:rPr>
        <w:t>50</w:t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 บาท มูลค่ารวมไม่เกิน </w:t>
      </w:r>
      <w:r w:rsidR="00E537CC" w:rsidRPr="00E537CC">
        <w:rPr>
          <w:rFonts w:ascii="Angsana New" w:hAnsi="Angsana New"/>
          <w:spacing w:val="-6"/>
          <w:sz w:val="30"/>
          <w:szCs w:val="30"/>
        </w:rPr>
        <w:t>202</w:t>
      </w:r>
      <w:r w:rsidRPr="00DF1AF8">
        <w:rPr>
          <w:rFonts w:ascii="Angsana New" w:hAnsi="Angsana New"/>
          <w:spacing w:val="-6"/>
          <w:sz w:val="30"/>
          <w:szCs w:val="30"/>
          <w:cs/>
        </w:rPr>
        <w:t>,</w:t>
      </w:r>
      <w:r w:rsidR="00E537CC" w:rsidRPr="00E537CC">
        <w:rPr>
          <w:rFonts w:ascii="Angsana New" w:hAnsi="Angsana New"/>
          <w:spacing w:val="-6"/>
          <w:sz w:val="30"/>
          <w:szCs w:val="30"/>
        </w:rPr>
        <w:t>286</w:t>
      </w:r>
      <w:r w:rsidRPr="00DF1AF8">
        <w:rPr>
          <w:rFonts w:ascii="Angsana New" w:hAnsi="Angsana New"/>
          <w:spacing w:val="-6"/>
          <w:sz w:val="30"/>
          <w:szCs w:val="30"/>
          <w:cs/>
        </w:rPr>
        <w:t>,</w:t>
      </w:r>
      <w:r w:rsidR="00E537CC" w:rsidRPr="00E537CC">
        <w:rPr>
          <w:rFonts w:ascii="Angsana New" w:hAnsi="Angsana New"/>
          <w:spacing w:val="-6"/>
          <w:sz w:val="30"/>
          <w:szCs w:val="30"/>
        </w:rPr>
        <w:t>133</w:t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 บาท โดยกำหนดให้วันกําหนดรายชื่อผู้ถือหุ้นที่มีสิทธิได้รับการจัดสรรและเสนอขายหุ้นสามัญเพิ่มทุนเป็นวันที่ </w:t>
      </w:r>
      <w:r w:rsidRPr="00DF1AF8">
        <w:rPr>
          <w:rFonts w:ascii="Angsana New" w:hAnsi="Angsana New"/>
          <w:spacing w:val="-6"/>
          <w:sz w:val="30"/>
          <w:szCs w:val="30"/>
        </w:rPr>
        <w:br/>
      </w:r>
      <w:r w:rsidR="00E537CC" w:rsidRPr="00E537CC">
        <w:rPr>
          <w:rFonts w:ascii="Angsana New" w:hAnsi="Angsana New"/>
          <w:spacing w:val="-6"/>
          <w:sz w:val="30"/>
          <w:szCs w:val="30"/>
        </w:rPr>
        <w:t>30</w:t>
      </w:r>
      <w:r w:rsidRPr="00A00564">
        <w:rPr>
          <w:rFonts w:ascii="Angsana New" w:hAnsi="Angsana New"/>
          <w:spacing w:val="-6"/>
          <w:sz w:val="30"/>
          <w:szCs w:val="30"/>
          <w:cs/>
        </w:rPr>
        <w:t xml:space="preserve"> เมษายน </w:t>
      </w:r>
      <w:r w:rsidR="00E537CC" w:rsidRPr="00E537CC">
        <w:rPr>
          <w:rFonts w:ascii="Angsana New" w:hAnsi="Angsana New"/>
          <w:spacing w:val="-6"/>
          <w:sz w:val="30"/>
          <w:szCs w:val="30"/>
        </w:rPr>
        <w:t>2568</w:t>
      </w:r>
      <w:r w:rsidRPr="00A00564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A00564">
        <w:rPr>
          <w:rFonts w:ascii="Angsana New" w:hAnsi="Angsana New"/>
          <w:spacing w:val="-6"/>
          <w:sz w:val="30"/>
          <w:szCs w:val="30"/>
        </w:rPr>
        <w:t xml:space="preserve"> </w:t>
      </w:r>
      <w:r w:rsidRPr="00A00564">
        <w:rPr>
          <w:rFonts w:ascii="Angsana New" w:hAnsi="Angsana New" w:hint="cs"/>
          <w:spacing w:val="-6"/>
          <w:sz w:val="30"/>
          <w:szCs w:val="30"/>
          <w:cs/>
        </w:rPr>
        <w:t xml:space="preserve">ณ </w:t>
      </w:r>
      <w:r w:rsidRPr="00802238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="00E537CC" w:rsidRPr="00E537CC">
        <w:rPr>
          <w:rFonts w:ascii="Angsana New" w:hAnsi="Angsana New"/>
          <w:spacing w:val="-6"/>
          <w:sz w:val="30"/>
          <w:szCs w:val="30"/>
        </w:rPr>
        <w:t>31</w:t>
      </w:r>
      <w:r w:rsidR="00A00564" w:rsidRPr="00802238">
        <w:rPr>
          <w:rFonts w:ascii="Angsana New" w:hAnsi="Angsana New"/>
          <w:spacing w:val="-6"/>
          <w:sz w:val="30"/>
          <w:szCs w:val="30"/>
        </w:rPr>
        <w:t xml:space="preserve"> </w:t>
      </w:r>
      <w:r w:rsidR="00A00564" w:rsidRPr="00802238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E537CC" w:rsidRPr="00E537CC">
        <w:rPr>
          <w:rFonts w:ascii="Angsana New" w:hAnsi="Angsana New"/>
          <w:spacing w:val="-6"/>
          <w:sz w:val="30"/>
          <w:szCs w:val="30"/>
        </w:rPr>
        <w:t>2568</w:t>
      </w:r>
      <w:r w:rsidR="00A00564" w:rsidRPr="00802238">
        <w:rPr>
          <w:rFonts w:ascii="Angsana New" w:hAnsi="Angsana New"/>
          <w:spacing w:val="-6"/>
          <w:sz w:val="30"/>
          <w:szCs w:val="30"/>
        </w:rPr>
        <w:t xml:space="preserve"> </w:t>
      </w:r>
      <w:r w:rsidRPr="00802238">
        <w:rPr>
          <w:rFonts w:ascii="Angsana New" w:hAnsi="Angsana New" w:hint="cs"/>
          <w:spacing w:val="-6"/>
          <w:sz w:val="30"/>
          <w:szCs w:val="30"/>
          <w:cs/>
        </w:rPr>
        <w:t xml:space="preserve">มีผู้ใช้สิทธิดังกล่าวแล้วทั้งสิ้นจำนวน </w:t>
      </w:r>
      <w:r w:rsidR="00E537CC" w:rsidRPr="00E537CC">
        <w:rPr>
          <w:rFonts w:ascii="Angsana New" w:hAnsi="Angsana New"/>
          <w:spacing w:val="-6"/>
          <w:sz w:val="30"/>
          <w:szCs w:val="30"/>
        </w:rPr>
        <w:t>5</w:t>
      </w:r>
      <w:r w:rsidRPr="00802238">
        <w:rPr>
          <w:rFonts w:ascii="Angsana New" w:hAnsi="Angsana New"/>
          <w:spacing w:val="-6"/>
          <w:sz w:val="30"/>
          <w:szCs w:val="30"/>
        </w:rPr>
        <w:t>,</w:t>
      </w:r>
      <w:r w:rsidR="00E537CC" w:rsidRPr="00E537CC">
        <w:rPr>
          <w:rFonts w:ascii="Angsana New" w:hAnsi="Angsana New"/>
          <w:spacing w:val="-6"/>
          <w:sz w:val="30"/>
          <w:szCs w:val="30"/>
        </w:rPr>
        <w:t>241</w:t>
      </w:r>
      <w:r w:rsidRPr="00802238">
        <w:rPr>
          <w:rFonts w:ascii="Angsana New" w:hAnsi="Angsana New"/>
          <w:spacing w:val="-6"/>
          <w:sz w:val="30"/>
          <w:szCs w:val="30"/>
        </w:rPr>
        <w:t xml:space="preserve"> </w:t>
      </w:r>
      <w:r w:rsidRPr="00802238">
        <w:rPr>
          <w:rFonts w:ascii="Angsana New" w:hAnsi="Angsana New" w:hint="cs"/>
          <w:spacing w:val="-6"/>
          <w:sz w:val="30"/>
          <w:szCs w:val="30"/>
          <w:cs/>
        </w:rPr>
        <w:t xml:space="preserve">หุ้น มูลค่ารวม </w:t>
      </w:r>
      <w:r w:rsidR="00E537CC" w:rsidRPr="00E537CC">
        <w:rPr>
          <w:rFonts w:ascii="Angsana New" w:hAnsi="Angsana New"/>
          <w:spacing w:val="-6"/>
          <w:sz w:val="30"/>
          <w:szCs w:val="30"/>
        </w:rPr>
        <w:t>2</w:t>
      </w:r>
      <w:r w:rsidRPr="00802238">
        <w:rPr>
          <w:rFonts w:ascii="Angsana New" w:hAnsi="Angsana New"/>
          <w:spacing w:val="-6"/>
          <w:sz w:val="30"/>
          <w:szCs w:val="30"/>
        </w:rPr>
        <w:t>,</w:t>
      </w:r>
      <w:r w:rsidR="00E537CC" w:rsidRPr="00E537CC">
        <w:rPr>
          <w:rFonts w:ascii="Angsana New" w:hAnsi="Angsana New"/>
          <w:spacing w:val="-6"/>
          <w:sz w:val="30"/>
          <w:szCs w:val="30"/>
        </w:rPr>
        <w:t>620</w:t>
      </w:r>
      <w:r w:rsidRPr="00802238">
        <w:rPr>
          <w:rFonts w:ascii="Angsana New" w:hAnsi="Angsana New"/>
          <w:spacing w:val="-6"/>
          <w:sz w:val="30"/>
          <w:szCs w:val="30"/>
        </w:rPr>
        <w:t>.</w:t>
      </w:r>
      <w:r w:rsidR="00E537CC" w:rsidRPr="00E537CC">
        <w:rPr>
          <w:rFonts w:ascii="Angsana New" w:hAnsi="Angsana New"/>
          <w:spacing w:val="-6"/>
          <w:sz w:val="30"/>
          <w:szCs w:val="30"/>
        </w:rPr>
        <w:t>50</w:t>
      </w:r>
      <w:r w:rsidRPr="00802238">
        <w:rPr>
          <w:rFonts w:ascii="Angsana New" w:hAnsi="Angsana New"/>
          <w:spacing w:val="-6"/>
          <w:sz w:val="30"/>
          <w:szCs w:val="30"/>
        </w:rPr>
        <w:t xml:space="preserve"> </w:t>
      </w:r>
      <w:r w:rsidRPr="00802238">
        <w:rPr>
          <w:rFonts w:ascii="Angsana New" w:hAnsi="Angsana New" w:hint="cs"/>
          <w:spacing w:val="-6"/>
          <w:sz w:val="30"/>
          <w:szCs w:val="30"/>
          <w:cs/>
        </w:rPr>
        <w:t>บาท</w:t>
      </w:r>
    </w:p>
    <w:p w14:paraId="257419AD" w14:textId="77777777" w:rsidR="00143B37" w:rsidRPr="002403B1" w:rsidRDefault="00143B37" w:rsidP="00143B37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B849F0B" w14:textId="4C96DC8D" w:rsidR="00143B37" w:rsidRDefault="00143B37" w:rsidP="00802238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223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537CC" w:rsidRPr="00E537CC">
        <w:rPr>
          <w:rFonts w:ascii="Angsana New" w:hAnsi="Angsana New"/>
          <w:sz w:val="30"/>
          <w:szCs w:val="30"/>
        </w:rPr>
        <w:t>31</w:t>
      </w:r>
      <w:r w:rsidR="00A00564" w:rsidRPr="00802238">
        <w:rPr>
          <w:rFonts w:ascii="Angsana New" w:hAnsi="Angsana New"/>
          <w:sz w:val="30"/>
          <w:szCs w:val="30"/>
        </w:rPr>
        <w:t xml:space="preserve"> </w:t>
      </w:r>
      <w:r w:rsidR="00A00564" w:rsidRPr="0080223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Pr="00802238">
        <w:rPr>
          <w:rFonts w:ascii="Angsana New" w:hAnsi="Angsana New"/>
          <w:sz w:val="30"/>
          <w:szCs w:val="30"/>
        </w:rPr>
        <w:t xml:space="preserve"> </w:t>
      </w:r>
      <w:r w:rsidRPr="00802238">
        <w:rPr>
          <w:rFonts w:ascii="Angsana New" w:hAnsi="Angsana New"/>
          <w:sz w:val="30"/>
          <w:szCs w:val="30"/>
          <w:cs/>
        </w:rPr>
        <w:t xml:space="preserve">บริษัทมีใบสำคัญแสดงสิทธิ </w:t>
      </w:r>
      <w:r w:rsidRPr="00802238">
        <w:rPr>
          <w:rFonts w:ascii="Angsana New" w:hAnsi="Angsana New"/>
          <w:sz w:val="30"/>
          <w:szCs w:val="30"/>
        </w:rPr>
        <w:t>SCN-W</w:t>
      </w:r>
      <w:r w:rsidR="00E537CC" w:rsidRPr="00E537CC">
        <w:rPr>
          <w:rFonts w:ascii="Angsana New" w:hAnsi="Angsana New"/>
          <w:sz w:val="30"/>
          <w:szCs w:val="30"/>
        </w:rPr>
        <w:t>2</w:t>
      </w:r>
      <w:r w:rsidRPr="00802238">
        <w:rPr>
          <w:rFonts w:ascii="Angsana New" w:hAnsi="Angsana New"/>
          <w:sz w:val="30"/>
          <w:szCs w:val="30"/>
        </w:rPr>
        <w:t xml:space="preserve"> </w:t>
      </w:r>
      <w:r w:rsidRPr="00802238">
        <w:rPr>
          <w:rFonts w:ascii="Angsana New" w:hAnsi="Angsana New"/>
          <w:sz w:val="30"/>
          <w:szCs w:val="30"/>
          <w:cs/>
        </w:rPr>
        <w:t xml:space="preserve">คงเหลือจำนวน </w:t>
      </w:r>
      <w:r w:rsidR="00E537CC" w:rsidRPr="00E537CC">
        <w:rPr>
          <w:rFonts w:ascii="Angsana New" w:hAnsi="Angsana New"/>
          <w:sz w:val="30"/>
          <w:szCs w:val="30"/>
        </w:rPr>
        <w:t>119</w:t>
      </w:r>
      <w:r w:rsidRPr="00802238">
        <w:rPr>
          <w:rFonts w:ascii="Angsana New" w:hAnsi="Angsana New"/>
          <w:sz w:val="30"/>
          <w:szCs w:val="30"/>
        </w:rPr>
        <w:t>,</w:t>
      </w:r>
      <w:r w:rsidR="00E537CC" w:rsidRPr="00E537CC">
        <w:rPr>
          <w:rFonts w:ascii="Angsana New" w:hAnsi="Angsana New"/>
          <w:sz w:val="30"/>
          <w:szCs w:val="30"/>
        </w:rPr>
        <w:t>996</w:t>
      </w:r>
      <w:r w:rsidRPr="00802238">
        <w:rPr>
          <w:rFonts w:ascii="Angsana New" w:hAnsi="Angsana New"/>
          <w:sz w:val="30"/>
          <w:szCs w:val="30"/>
        </w:rPr>
        <w:t>,</w:t>
      </w:r>
      <w:r w:rsidR="00E537CC" w:rsidRPr="00E537CC">
        <w:rPr>
          <w:rFonts w:ascii="Angsana New" w:hAnsi="Angsana New"/>
          <w:sz w:val="30"/>
          <w:szCs w:val="30"/>
        </w:rPr>
        <w:t>757</w:t>
      </w:r>
      <w:r w:rsidRPr="00802238">
        <w:rPr>
          <w:rFonts w:ascii="Angsana New" w:hAnsi="Angsana New"/>
          <w:sz w:val="30"/>
          <w:szCs w:val="30"/>
        </w:rPr>
        <w:t xml:space="preserve"> </w:t>
      </w:r>
      <w:r w:rsidRPr="00802238">
        <w:rPr>
          <w:rFonts w:ascii="Angsana New" w:hAnsi="Angsana New"/>
          <w:sz w:val="30"/>
          <w:szCs w:val="30"/>
          <w:cs/>
        </w:rPr>
        <w:t xml:space="preserve">หน่วย ซึ่งมีกำหนดหมดอายุในวันที่ </w:t>
      </w:r>
      <w:r w:rsidR="00E537CC" w:rsidRPr="00E537CC">
        <w:rPr>
          <w:rFonts w:ascii="Angsana New" w:hAnsi="Angsana New"/>
          <w:sz w:val="30"/>
          <w:szCs w:val="30"/>
        </w:rPr>
        <w:t>14</w:t>
      </w:r>
      <w:r w:rsidRPr="00802238">
        <w:rPr>
          <w:rFonts w:ascii="Angsana New" w:hAnsi="Angsana New"/>
          <w:sz w:val="30"/>
          <w:szCs w:val="30"/>
        </w:rPr>
        <w:t xml:space="preserve"> </w:t>
      </w:r>
      <w:r w:rsidRPr="00802238">
        <w:rPr>
          <w:rFonts w:ascii="Angsana New" w:hAnsi="Angsana New"/>
          <w:sz w:val="30"/>
          <w:szCs w:val="30"/>
          <w:cs/>
        </w:rPr>
        <w:t xml:space="preserve">มกราคม </w:t>
      </w:r>
      <w:r w:rsidR="00E537CC" w:rsidRPr="00E537CC">
        <w:rPr>
          <w:rFonts w:ascii="Angsana New" w:hAnsi="Angsana New"/>
          <w:sz w:val="30"/>
          <w:szCs w:val="30"/>
        </w:rPr>
        <w:t>2569</w:t>
      </w:r>
      <w:bookmarkEnd w:id="4"/>
    </w:p>
    <w:p w14:paraId="5B185BA1" w14:textId="77777777" w:rsidR="002403B1" w:rsidRPr="002403B1" w:rsidRDefault="002403B1" w:rsidP="00802238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A2626A4" w14:textId="77777777" w:rsidR="00ED4E4F" w:rsidRPr="00135A5F" w:rsidRDefault="00ED4E4F" w:rsidP="00E07E0F">
      <w:pPr>
        <w:pStyle w:val="ListParagraph"/>
        <w:numPr>
          <w:ilvl w:val="0"/>
          <w:numId w:val="18"/>
        </w:numPr>
        <w:tabs>
          <w:tab w:val="left" w:pos="63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35A5F">
        <w:rPr>
          <w:rFonts w:ascii="Angsana New" w:hAnsi="Angsana New"/>
          <w:bCs/>
          <w:sz w:val="30"/>
          <w:szCs w:val="30"/>
          <w:cs/>
        </w:rPr>
        <w:t>สำรอง</w:t>
      </w:r>
      <w:r w:rsidRPr="00135A5F">
        <w:rPr>
          <w:rFonts w:ascii="Angsana New" w:hAnsi="Angsana New" w:hint="cs"/>
          <w:bCs/>
          <w:sz w:val="30"/>
          <w:szCs w:val="30"/>
          <w:cs/>
        </w:rPr>
        <w:t>ตามกฎหมาย</w:t>
      </w:r>
    </w:p>
    <w:p w14:paraId="24A551BF" w14:textId="77777777" w:rsidR="00ED4E4F" w:rsidRPr="002403B1" w:rsidRDefault="00ED4E4F" w:rsidP="00E07E0F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E8521" w14:textId="0D01299E" w:rsidR="00081E72" w:rsidRPr="00135A5F" w:rsidRDefault="00ED4E4F" w:rsidP="00081E72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135A5F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E537CC" w:rsidRPr="00E537CC">
        <w:rPr>
          <w:rFonts w:ascii="Angsana New" w:hAnsi="Angsana New"/>
          <w:sz w:val="30"/>
          <w:szCs w:val="30"/>
        </w:rPr>
        <w:t>2535</w:t>
      </w:r>
      <w:r w:rsidRPr="00135A5F">
        <w:rPr>
          <w:rFonts w:ascii="Angsana New" w:hAnsi="Angsana New"/>
          <w:sz w:val="30"/>
          <w:szCs w:val="30"/>
          <w:cs/>
        </w:rPr>
        <w:t xml:space="preserve"> มาตรา </w:t>
      </w:r>
      <w:r w:rsidR="00E537CC" w:rsidRPr="00E537CC">
        <w:rPr>
          <w:rFonts w:ascii="Angsana New" w:hAnsi="Angsana New"/>
          <w:sz w:val="30"/>
          <w:szCs w:val="30"/>
        </w:rPr>
        <w:t>116</w:t>
      </w:r>
      <w:r w:rsidRPr="00135A5F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135A5F">
        <w:rPr>
          <w:rFonts w:ascii="Angsana New" w:hAnsi="Angsana New"/>
          <w:sz w:val="30"/>
          <w:szCs w:val="30"/>
        </w:rPr>
        <w:t>“</w:t>
      </w:r>
      <w:r w:rsidRPr="00135A5F">
        <w:rPr>
          <w:rFonts w:ascii="Angsana New" w:hAnsi="Angsana New"/>
          <w:i/>
          <w:iCs/>
          <w:sz w:val="30"/>
          <w:szCs w:val="30"/>
          <w:cs/>
        </w:rPr>
        <w:t>สำรองตามกฎหมาย</w:t>
      </w:r>
      <w:r w:rsidRPr="00135A5F">
        <w:rPr>
          <w:rFonts w:ascii="Angsana New" w:hAnsi="Angsana New"/>
          <w:sz w:val="30"/>
          <w:szCs w:val="30"/>
        </w:rPr>
        <w:t>”</w:t>
      </w:r>
      <w:r w:rsidRPr="00135A5F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E537CC" w:rsidRPr="00E537CC">
        <w:rPr>
          <w:rFonts w:ascii="Angsana New" w:hAnsi="Angsana New"/>
          <w:sz w:val="30"/>
          <w:szCs w:val="30"/>
        </w:rPr>
        <w:t>5</w:t>
      </w:r>
      <w:r w:rsidRPr="00135A5F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E537CC" w:rsidRPr="00E537CC">
        <w:rPr>
          <w:rFonts w:ascii="Angsana New" w:hAnsi="Angsana New"/>
          <w:sz w:val="30"/>
          <w:szCs w:val="30"/>
        </w:rPr>
        <w:t>10</w:t>
      </w:r>
      <w:r w:rsidRPr="00135A5F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8F54E2C" w14:textId="77777777" w:rsidR="00081E72" w:rsidRPr="002403B1" w:rsidRDefault="00081E72" w:rsidP="00081E72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31093D09" w14:textId="5A77C3C0" w:rsidR="0070516A" w:rsidRPr="00135A5F" w:rsidRDefault="0070516A" w:rsidP="00CE2477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35A5F">
        <w:rPr>
          <w:rFonts w:ascii="Angsana New" w:hAnsi="Angsana New"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1A3AB5B" w14:textId="4A7177B8" w:rsidR="00C70F92" w:rsidRPr="002403B1" w:rsidRDefault="00C70F92" w:rsidP="00AB3BC2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EC35CB" w14:textId="3CDEC099" w:rsidR="00802238" w:rsidRDefault="0012545D" w:rsidP="00802238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5A5F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E537CC" w:rsidRPr="00E537CC">
        <w:rPr>
          <w:rFonts w:ascii="Angsana New" w:hAnsi="Angsana New"/>
          <w:sz w:val="30"/>
          <w:szCs w:val="30"/>
        </w:rPr>
        <w:t>4</w:t>
      </w:r>
      <w:r w:rsidRPr="00135A5F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5E676F5B" w14:textId="77777777" w:rsidR="00802238" w:rsidRPr="002403B1" w:rsidRDefault="00802238" w:rsidP="00802238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71B15B" w14:textId="31D89F63" w:rsidR="0012545D" w:rsidRPr="00135A5F" w:rsidRDefault="0012545D" w:rsidP="00802238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5A5F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0A5D2C57" w14:textId="0469C381" w:rsidR="004C0442" w:rsidRDefault="004C0442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12545D" w:rsidRPr="00135A5F" w14:paraId="6AAE9C47" w14:textId="77777777" w:rsidTr="00125364">
        <w:trPr>
          <w:cantSplit/>
          <w:trHeight w:val="1235"/>
        </w:trPr>
        <w:tc>
          <w:tcPr>
            <w:tcW w:w="1440" w:type="dxa"/>
          </w:tcPr>
          <w:p w14:paraId="0E1BCEBF" w14:textId="4333E57E" w:rsidR="0012545D" w:rsidRPr="00135A5F" w:rsidRDefault="0012545D" w:rsidP="00125364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135A5F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lastRenderedPageBreak/>
              <w:t xml:space="preserve">ส่วนงานที่ </w:t>
            </w:r>
            <w:r w:rsidR="00E537CC" w:rsidRPr="00E537CC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5BD738E5" w14:textId="4D5A7A6D" w:rsidR="0012545D" w:rsidRPr="00135A5F" w:rsidRDefault="001F75C6" w:rsidP="008E3F9F">
            <w:pPr>
              <w:pStyle w:val="BodyText"/>
              <w:ind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5A5F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ธุรกิจที่เกี่ยวเนื่องกับผลิตภัณฑ์ก๊าซธรรมชาติและน้ำมัน ได้แก่ ธุรกิจการค้าก๊าซทางสถานีบริการก๊าซธรรมชาติสำหรับยานยนต์ (</w:t>
            </w:r>
            <w:r w:rsidRPr="00135A5F">
              <w:rPr>
                <w:rFonts w:ascii="Angsana New" w:hAnsi="Angsana New"/>
                <w:sz w:val="30"/>
                <w:szCs w:val="30"/>
              </w:rPr>
              <w:t xml:space="preserve">NGV) </w:t>
            </w:r>
            <w:r w:rsidRPr="00135A5F">
              <w:rPr>
                <w:rFonts w:ascii="Angsana New" w:hAnsi="Angsana New"/>
                <w:sz w:val="30"/>
                <w:szCs w:val="30"/>
                <w:cs/>
              </w:rPr>
              <w:t>ธุรกิจบริการปรับปรุงคุณภาพก๊าซธรรมชาติ (</w:t>
            </w:r>
            <w:r w:rsidRPr="00135A5F">
              <w:rPr>
                <w:rFonts w:ascii="Angsana New" w:hAnsi="Angsana New"/>
                <w:sz w:val="30"/>
                <w:szCs w:val="30"/>
              </w:rPr>
              <w:t xml:space="preserve">PMS)     </w:t>
            </w:r>
            <w:r w:rsidRPr="00135A5F">
              <w:rPr>
                <w:rFonts w:ascii="Angsana New" w:hAnsi="Angsana New"/>
                <w:sz w:val="30"/>
                <w:szCs w:val="30"/>
                <w:cs/>
              </w:rPr>
              <w:t>ธุรกิจซ่อมบำรุงสถานีก๊าซธรรมชาติ ธุรกิจการค้าอะไหล่อุปกรณ์ที่เกี่ยวข้องกับก๊าซธรรมชาติ และธุรกิจติดตั้งระบบก๊าซในรถยนต์และทดสอบถังบรรจุก๊าซ</w:t>
            </w:r>
          </w:p>
        </w:tc>
      </w:tr>
      <w:tr w:rsidR="0012545D" w:rsidRPr="00135A5F" w14:paraId="79019F16" w14:textId="77777777" w:rsidTr="004D631A">
        <w:trPr>
          <w:cantSplit/>
          <w:trHeight w:val="830"/>
        </w:trPr>
        <w:tc>
          <w:tcPr>
            <w:tcW w:w="1440" w:type="dxa"/>
          </w:tcPr>
          <w:p w14:paraId="47AE4FFF" w14:textId="5862A2E4" w:rsidR="0012545D" w:rsidRPr="00135A5F" w:rsidRDefault="0012545D" w:rsidP="00125364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135A5F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E537CC" w:rsidRPr="00E537CC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053FBB50" w14:textId="51F53CDD" w:rsidR="0012545D" w:rsidRPr="00135A5F" w:rsidRDefault="001F75C6" w:rsidP="004D631A">
            <w:pPr>
              <w:pStyle w:val="BodyText"/>
              <w:ind w:right="-80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35A5F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ธุรกิจที่เกี่ยวเนื่องกับยานพาหนะที่ใช้เชื้อเพลิงก๊าซธรรมชาติ ได้แก่ ธุรกิจการจำหน่ายอะไหล่และอุปกรณ์รถยนต์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12545D" w:rsidRPr="00135A5F" w14:paraId="5ACD4814" w14:textId="77777777" w:rsidTr="004D631A">
        <w:trPr>
          <w:cantSplit/>
          <w:trHeight w:val="389"/>
        </w:trPr>
        <w:tc>
          <w:tcPr>
            <w:tcW w:w="1440" w:type="dxa"/>
          </w:tcPr>
          <w:p w14:paraId="4E410394" w14:textId="54F0CD08" w:rsidR="0012545D" w:rsidRPr="00135A5F" w:rsidRDefault="0012545D" w:rsidP="00125364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135A5F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E537CC" w:rsidRPr="00E537CC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2F3336E2" w14:textId="384DC7EA" w:rsidR="0012545D" w:rsidRPr="00135A5F" w:rsidRDefault="001F75C6" w:rsidP="004D631A">
            <w:pPr>
              <w:pStyle w:val="BodyText"/>
              <w:ind w:right="-8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35A5F">
              <w:rPr>
                <w:rFonts w:ascii="Angsana New" w:hAnsi="Angsana New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 และธุรกิจผลิตและจำหน่ายกระแสไฟฟ้าจากพลังงานแสงอาทิตย์</w:t>
            </w:r>
          </w:p>
        </w:tc>
      </w:tr>
      <w:tr w:rsidR="0012545D" w:rsidRPr="00135A5F" w14:paraId="46D13BCC" w14:textId="77777777" w:rsidTr="00125364">
        <w:trPr>
          <w:cantSplit/>
          <w:trHeight w:val="128"/>
        </w:trPr>
        <w:tc>
          <w:tcPr>
            <w:tcW w:w="1440" w:type="dxa"/>
          </w:tcPr>
          <w:p w14:paraId="10530827" w14:textId="44E0B0B1" w:rsidR="0012545D" w:rsidRPr="00135A5F" w:rsidRDefault="0012545D" w:rsidP="00125364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135A5F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E537CC" w:rsidRPr="00E537CC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5C6C6E53" w14:textId="77777777" w:rsidR="0012545D" w:rsidRPr="00135A5F" w:rsidRDefault="0012545D" w:rsidP="004D631A">
            <w:pPr>
              <w:pStyle w:val="BodyText"/>
              <w:ind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135A5F">
              <w:rPr>
                <w:rFonts w:ascii="Angsana New" w:hAnsi="Angsana New" w:hint="cs"/>
                <w:sz w:val="30"/>
                <w:szCs w:val="30"/>
                <w:cs/>
              </w:rPr>
              <w:t>ธุรกิจขนส่ง</w:t>
            </w:r>
          </w:p>
        </w:tc>
      </w:tr>
      <w:tr w:rsidR="0012545D" w:rsidRPr="00135A5F" w14:paraId="1FEA6035" w14:textId="77777777" w:rsidTr="008C59A2">
        <w:trPr>
          <w:cantSplit/>
          <w:trHeight w:val="200"/>
        </w:trPr>
        <w:tc>
          <w:tcPr>
            <w:tcW w:w="1440" w:type="dxa"/>
          </w:tcPr>
          <w:p w14:paraId="63EFCC30" w14:textId="77777777" w:rsidR="0012545D" w:rsidRPr="00135A5F" w:rsidRDefault="0012545D" w:rsidP="00125364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135A5F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0179276E" w14:textId="77777777" w:rsidR="0012545D" w:rsidRPr="00135A5F" w:rsidRDefault="0012545D" w:rsidP="004D631A">
            <w:pPr>
              <w:pStyle w:val="BodyTex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135A5F">
              <w:rPr>
                <w:rFonts w:ascii="Angsana New" w:hAnsi="Angsana New"/>
                <w:sz w:val="30"/>
                <w:szCs w:val="30"/>
                <w:cs/>
              </w:rPr>
              <w:t xml:space="preserve">ธุรกิจอื่น ๆ </w:t>
            </w:r>
          </w:p>
        </w:tc>
      </w:tr>
    </w:tbl>
    <w:p w14:paraId="736FE239" w14:textId="77777777" w:rsidR="008A0123" w:rsidRPr="004C0442" w:rsidRDefault="008A0123" w:rsidP="00142AE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C49AC57" w14:textId="2699B8BB" w:rsidR="00D44AA9" w:rsidRPr="00E70FEE" w:rsidRDefault="00D44AA9" w:rsidP="00D44AA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0FEE">
        <w:rPr>
          <w:rFonts w:asciiTheme="majorBidi" w:hAnsiTheme="majorBidi" w:cstheme="majorBidi"/>
          <w:sz w:val="30"/>
          <w:szCs w:val="30"/>
        </w:rPr>
        <w:t xml:space="preserve">SAP </w:t>
      </w:r>
      <w:r w:rsidRPr="00E70FEE">
        <w:rPr>
          <w:rFonts w:asciiTheme="majorBidi" w:hAnsiTheme="majorBidi" w:cstheme="majorBidi"/>
          <w:sz w:val="30"/>
          <w:szCs w:val="30"/>
          <w:cs/>
        </w:rPr>
        <w:t>มีธุรกิจออกแบบและติดตั้งระบบไฟฟ้าบนหลังคา (</w:t>
      </w:r>
      <w:r w:rsidRPr="00E70FEE">
        <w:rPr>
          <w:rFonts w:asciiTheme="majorBidi" w:hAnsiTheme="majorBidi" w:cstheme="majorBidi"/>
          <w:sz w:val="30"/>
          <w:szCs w:val="30"/>
        </w:rPr>
        <w:t xml:space="preserve">Solar rooftop) </w:t>
      </w:r>
      <w:r w:rsidRPr="00E70FEE">
        <w:rPr>
          <w:rFonts w:asciiTheme="majorBidi" w:hAnsiTheme="majorBidi" w:cstheme="majorBidi"/>
          <w:sz w:val="30"/>
          <w:szCs w:val="30"/>
          <w:cs/>
        </w:rPr>
        <w:t>ซึ่งเป็นตัวแทนของสายธุรกิจหลักประเภทหนึ่งที่แยกออกจากกันโดยชัดเจนที่เคยรวมแสดงอยู่ในส่วนงา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E537CC" w:rsidRPr="00E537CC">
        <w:rPr>
          <w:rFonts w:asciiTheme="majorBidi" w:hAnsiTheme="majorBidi" w:cstheme="majorBidi"/>
          <w:sz w:val="30"/>
          <w:szCs w:val="30"/>
        </w:rPr>
        <w:t>3</w:t>
      </w:r>
      <w:r w:rsidRPr="00E70FEE">
        <w:rPr>
          <w:rFonts w:asciiTheme="majorBidi" w:hAnsiTheme="majorBidi" w:cstheme="majorBidi"/>
          <w:sz w:val="30"/>
          <w:szCs w:val="30"/>
          <w:cs/>
        </w:rPr>
        <w:t xml:space="preserve"> ธุรกิจพลังงานหมุนเวียน ก่อนการจัดประเภท เป็นการดำเนินงานที่ยกเลิก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5243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(ดูหมายเหตุข้อ </w:t>
      </w:r>
      <w:r w:rsidR="00E537CC" w:rsidRPr="00E537CC">
        <w:rPr>
          <w:rFonts w:asciiTheme="majorBidi" w:hAnsiTheme="majorBidi" w:cstheme="majorBidi"/>
          <w:i/>
          <w:iCs/>
          <w:sz w:val="30"/>
          <w:szCs w:val="30"/>
        </w:rPr>
        <w:t>19</w:t>
      </w:r>
      <w:r w:rsidRPr="0085243C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484F7BB5" w14:textId="77777777" w:rsidR="00D44AA9" w:rsidRPr="004C0442" w:rsidRDefault="00D44AA9" w:rsidP="00142AE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E7BEF0" w14:textId="77777777" w:rsidR="00003B73" w:rsidRPr="00135A5F" w:rsidRDefault="00003B73" w:rsidP="00003B73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5A5F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6994CDBC" w14:textId="77777777" w:rsidR="00003B73" w:rsidRPr="004C0442" w:rsidRDefault="00003B73" w:rsidP="00003B7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F0072A9" w14:textId="23140E39" w:rsidR="00003B73" w:rsidRPr="00135A5F" w:rsidRDefault="00003B73" w:rsidP="00003B7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35A5F">
        <w:rPr>
          <w:rFonts w:ascii="Angsana New" w:hAnsi="Angsana New"/>
          <w:sz w:val="30"/>
          <w:szCs w:val="30"/>
          <w:cs/>
        </w:rPr>
        <w:t>รายได้จากลูกค้า</w:t>
      </w:r>
      <w:r w:rsidR="007E60BA" w:rsidRPr="00135A5F">
        <w:rPr>
          <w:rFonts w:ascii="Angsana New" w:hAnsi="Angsana New" w:hint="cs"/>
          <w:sz w:val="30"/>
          <w:szCs w:val="30"/>
          <w:cs/>
        </w:rPr>
        <w:t>รายหนึ่ง</w:t>
      </w:r>
      <w:r w:rsidRPr="00135A5F">
        <w:rPr>
          <w:rFonts w:ascii="Angsana New" w:hAnsi="Angsana New"/>
          <w:sz w:val="30"/>
          <w:szCs w:val="30"/>
          <w:cs/>
        </w:rPr>
        <w:t>เป็นจำนวนประมา</w:t>
      </w:r>
      <w:r w:rsidR="00D560FB" w:rsidRPr="00135A5F">
        <w:rPr>
          <w:rFonts w:ascii="Angsana New" w:hAnsi="Angsana New" w:hint="cs"/>
          <w:sz w:val="30"/>
          <w:szCs w:val="30"/>
          <w:cs/>
        </w:rPr>
        <w:t xml:space="preserve">ณ </w:t>
      </w:r>
      <w:r w:rsidR="00E537CC" w:rsidRPr="00E537CC">
        <w:rPr>
          <w:rFonts w:ascii="Angsana New" w:hAnsi="Angsana New"/>
          <w:sz w:val="30"/>
          <w:szCs w:val="30"/>
        </w:rPr>
        <w:t>486</w:t>
      </w:r>
      <w:r w:rsidR="00A62823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56</w:t>
      </w:r>
      <w:r w:rsidR="00A62823">
        <w:rPr>
          <w:rFonts w:ascii="Angsana New" w:hAnsi="Angsana New"/>
          <w:sz w:val="30"/>
          <w:szCs w:val="30"/>
        </w:rPr>
        <w:t xml:space="preserve"> </w:t>
      </w:r>
      <w:r w:rsidRPr="00135A5F">
        <w:rPr>
          <w:rFonts w:ascii="Angsana New" w:hAnsi="Angsana New"/>
          <w:sz w:val="30"/>
          <w:szCs w:val="30"/>
          <w:cs/>
        </w:rPr>
        <w:t>ล้านบาท</w:t>
      </w:r>
      <w:r w:rsidR="00FC7C38" w:rsidRPr="00135A5F">
        <w:rPr>
          <w:rFonts w:ascii="Angsana New" w:hAnsi="Angsana New"/>
          <w:sz w:val="30"/>
          <w:szCs w:val="30"/>
        </w:rPr>
        <w:t xml:space="preserve"> </w:t>
      </w:r>
      <w:r w:rsidR="00FC7C38" w:rsidRPr="00135A5F">
        <w:rPr>
          <w:rFonts w:ascii="Angsana New" w:hAnsi="Angsana New"/>
          <w:i/>
          <w:iCs/>
          <w:sz w:val="30"/>
          <w:szCs w:val="30"/>
        </w:rPr>
        <w:t>(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2567</w:t>
      </w:r>
      <w:r w:rsidR="00FC7C38" w:rsidRPr="00135A5F">
        <w:rPr>
          <w:rFonts w:ascii="Angsana New" w:hAnsi="Angsana New"/>
          <w:i/>
          <w:iCs/>
          <w:sz w:val="30"/>
          <w:szCs w:val="30"/>
        </w:rPr>
        <w:t xml:space="preserve">: 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515</w:t>
      </w:r>
      <w:r w:rsidR="0002085F" w:rsidRPr="00135A5F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37</w:t>
      </w:r>
      <w:r w:rsidR="00FC7C38" w:rsidRPr="00135A5F">
        <w:rPr>
          <w:rFonts w:ascii="Angsana New" w:hAnsi="Angsana New"/>
          <w:i/>
          <w:iCs/>
          <w:sz w:val="30"/>
          <w:szCs w:val="30"/>
        </w:rPr>
        <w:t xml:space="preserve"> </w:t>
      </w:r>
      <w:r w:rsidR="00FC7C38" w:rsidRPr="00135A5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C7C38" w:rsidRPr="00135A5F">
        <w:rPr>
          <w:rFonts w:ascii="Angsana New" w:hAnsi="Angsana New"/>
          <w:i/>
          <w:iCs/>
          <w:sz w:val="30"/>
          <w:szCs w:val="30"/>
          <w:cs/>
        </w:rPr>
        <w:t>)</w:t>
      </w:r>
      <w:r w:rsidR="00FC7C38" w:rsidRPr="00135A5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135A5F">
        <w:rPr>
          <w:rFonts w:ascii="Angsana New" w:hAnsi="Angsana New"/>
          <w:sz w:val="30"/>
          <w:szCs w:val="30"/>
          <w:cs/>
        </w:rPr>
        <w:t>จากรายได้รวมของกลุ่มบริษัท</w:t>
      </w:r>
    </w:p>
    <w:p w14:paraId="56E37302" w14:textId="305EB00F" w:rsidR="00003B73" w:rsidRPr="00AB1762" w:rsidRDefault="00003B73" w:rsidP="00142AE0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  <w:sectPr w:rsidR="00003B73" w:rsidRPr="00AB1762" w:rsidSect="00586A38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page" w:horzAnchor="margin" w:tblpY="3048"/>
        <w:tblW w:w="15881" w:type="dxa"/>
        <w:tblLayout w:type="fixed"/>
        <w:tblLook w:val="00A0" w:firstRow="1" w:lastRow="0" w:firstColumn="1" w:lastColumn="0" w:noHBand="0" w:noVBand="0"/>
      </w:tblPr>
      <w:tblGrid>
        <w:gridCol w:w="2340"/>
        <w:gridCol w:w="613"/>
        <w:gridCol w:w="591"/>
        <w:gridCol w:w="236"/>
        <w:gridCol w:w="552"/>
        <w:gridCol w:w="311"/>
        <w:gridCol w:w="541"/>
        <w:gridCol w:w="240"/>
        <w:gridCol w:w="565"/>
        <w:gridCol w:w="6"/>
        <w:gridCol w:w="230"/>
        <w:gridCol w:w="6"/>
        <w:gridCol w:w="602"/>
        <w:gridCol w:w="242"/>
        <w:gridCol w:w="543"/>
        <w:gridCol w:w="6"/>
        <w:gridCol w:w="230"/>
        <w:gridCol w:w="6"/>
        <w:gridCol w:w="518"/>
        <w:gridCol w:w="236"/>
        <w:gridCol w:w="545"/>
        <w:gridCol w:w="236"/>
        <w:gridCol w:w="541"/>
        <w:gridCol w:w="238"/>
        <w:gridCol w:w="540"/>
        <w:gridCol w:w="236"/>
        <w:gridCol w:w="623"/>
        <w:gridCol w:w="239"/>
        <w:gridCol w:w="622"/>
        <w:gridCol w:w="236"/>
        <w:gridCol w:w="541"/>
        <w:gridCol w:w="263"/>
        <w:gridCol w:w="596"/>
        <w:gridCol w:w="236"/>
        <w:gridCol w:w="634"/>
        <w:gridCol w:w="238"/>
        <w:gridCol w:w="703"/>
      </w:tblGrid>
      <w:tr w:rsidR="00A323EB" w:rsidRPr="00D44AA9" w14:paraId="2DC7CE4D" w14:textId="77777777" w:rsidTr="00A323EB">
        <w:trPr>
          <w:trHeight w:val="225"/>
          <w:tblHeader/>
        </w:trPr>
        <w:tc>
          <w:tcPr>
            <w:tcW w:w="2340" w:type="dxa"/>
            <w:noWrap/>
          </w:tcPr>
          <w:p w14:paraId="51D84D2C" w14:textId="77777777" w:rsidR="00A323EB" w:rsidRPr="00D44AA9" w:rsidRDefault="00A323EB" w:rsidP="00A323E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613" w:type="dxa"/>
          </w:tcPr>
          <w:p w14:paraId="72158306" w14:textId="77777777" w:rsidR="00A323EB" w:rsidRPr="00D44AA9" w:rsidRDefault="00A323EB" w:rsidP="00A323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2928" w:type="dxa"/>
            <w:gridSpan w:val="35"/>
          </w:tcPr>
          <w:p w14:paraId="3E50688D" w14:textId="77777777" w:rsidR="00A323EB" w:rsidRPr="00D44AA9" w:rsidRDefault="00A323EB" w:rsidP="00A323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D44AA9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D44AA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A323EB" w:rsidRPr="00D44AA9" w14:paraId="32E4BB83" w14:textId="77777777" w:rsidTr="00A323EB">
        <w:trPr>
          <w:tblHeader/>
        </w:trPr>
        <w:tc>
          <w:tcPr>
            <w:tcW w:w="2340" w:type="dxa"/>
            <w:vAlign w:val="bottom"/>
          </w:tcPr>
          <w:p w14:paraId="65423B15" w14:textId="77777777" w:rsidR="00A323EB" w:rsidRPr="00D44AA9" w:rsidRDefault="00A323EB" w:rsidP="00A323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13" w:type="dxa"/>
          </w:tcPr>
          <w:p w14:paraId="38E19009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379" w:type="dxa"/>
            <w:gridSpan w:val="3"/>
          </w:tcPr>
          <w:p w14:paraId="405F8954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D44A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E537CC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311" w:type="dxa"/>
          </w:tcPr>
          <w:p w14:paraId="2C24301C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46" w:type="dxa"/>
            <w:gridSpan w:val="3"/>
          </w:tcPr>
          <w:p w14:paraId="03567ECA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D44A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E537CC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36" w:type="dxa"/>
            <w:gridSpan w:val="2"/>
          </w:tcPr>
          <w:p w14:paraId="284AABFA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3" w:type="dxa"/>
            <w:gridSpan w:val="4"/>
          </w:tcPr>
          <w:p w14:paraId="53B4702F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1D6D1B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E537CC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  <w:gridSpan w:val="2"/>
          </w:tcPr>
          <w:p w14:paraId="4C409729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05" w:type="dxa"/>
            <w:gridSpan w:val="4"/>
          </w:tcPr>
          <w:p w14:paraId="64F3E2CC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1D6D1B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E537CC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7B50A351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19" w:type="dxa"/>
            <w:gridSpan w:val="3"/>
          </w:tcPr>
          <w:p w14:paraId="5F965A40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1D6D1B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1D6D1B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261144F5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484" w:type="dxa"/>
            <w:gridSpan w:val="3"/>
          </w:tcPr>
          <w:p w14:paraId="7F8F4092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1D6D1B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6" w:type="dxa"/>
          </w:tcPr>
          <w:p w14:paraId="35AD0B83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400" w:type="dxa"/>
            <w:gridSpan w:val="3"/>
          </w:tcPr>
          <w:p w14:paraId="4A9F7EC6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1D6D1B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36" w:type="dxa"/>
          </w:tcPr>
          <w:p w14:paraId="63CF5821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575" w:type="dxa"/>
            <w:gridSpan w:val="3"/>
          </w:tcPr>
          <w:p w14:paraId="2474E0E7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1D6D1B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A323EB" w:rsidRPr="00D44AA9" w14:paraId="194FDF09" w14:textId="77777777" w:rsidTr="00A323EB">
        <w:trPr>
          <w:tblHeader/>
        </w:trPr>
        <w:tc>
          <w:tcPr>
            <w:tcW w:w="2340" w:type="dxa"/>
            <w:vAlign w:val="bottom"/>
          </w:tcPr>
          <w:p w14:paraId="0BFA4FE8" w14:textId="77777777" w:rsidR="00A323EB" w:rsidRPr="00D44AA9" w:rsidRDefault="00A323EB" w:rsidP="00A323EB">
            <w:pPr>
              <w:spacing w:after="100" w:afterAutospacing="1" w:line="240" w:lineRule="auto"/>
              <w:ind w:left="-144" w:right="-43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</w:rPr>
            </w:pPr>
            <w:r w:rsidRPr="00D44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</w:t>
            </w:r>
            <w:r w:rsidRPr="00D44AA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สำหรับปีสิ้นสุดวันที่</w:t>
            </w:r>
            <w:r w:rsidRPr="00D44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</w:t>
            </w:r>
            <w:r w:rsidRPr="00E537C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31</w:t>
            </w:r>
            <w:r w:rsidRPr="00D44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 xml:space="preserve"> </w:t>
            </w:r>
            <w:r w:rsidRPr="00D44AA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</w:rPr>
              <w:t>ธันวาคม</w:t>
            </w:r>
          </w:p>
        </w:tc>
        <w:tc>
          <w:tcPr>
            <w:tcW w:w="613" w:type="dxa"/>
          </w:tcPr>
          <w:p w14:paraId="1CD83D6B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42E74">
              <w:rPr>
                <w:rFonts w:asciiTheme="majorBidi" w:hAnsiTheme="majorBidi" w:cstheme="majorBidi" w:hint="cs"/>
                <w:i/>
                <w:iCs/>
                <w:cs/>
                <w:lang w:eastAsia="en-GB"/>
              </w:rPr>
              <w:t>หมายเหตุ</w:t>
            </w:r>
          </w:p>
        </w:tc>
        <w:tc>
          <w:tcPr>
            <w:tcW w:w="591" w:type="dxa"/>
          </w:tcPr>
          <w:p w14:paraId="2EB8E5F3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36" w:type="dxa"/>
          </w:tcPr>
          <w:p w14:paraId="065A57F9" w14:textId="77777777" w:rsidR="00A323EB" w:rsidRPr="00D44AA9" w:rsidRDefault="00A323EB" w:rsidP="00A323EB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</w:tcPr>
          <w:p w14:paraId="52EDA3E1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311" w:type="dxa"/>
          </w:tcPr>
          <w:p w14:paraId="01B4BFF7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0E351650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40" w:type="dxa"/>
          </w:tcPr>
          <w:p w14:paraId="25A5BBA8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</w:tcPr>
          <w:p w14:paraId="621CD62D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36" w:type="dxa"/>
            <w:gridSpan w:val="2"/>
          </w:tcPr>
          <w:p w14:paraId="07515464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</w:tcPr>
          <w:p w14:paraId="561F4436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42" w:type="dxa"/>
          </w:tcPr>
          <w:p w14:paraId="0888BB30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</w:tcPr>
          <w:p w14:paraId="0081E5AD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36" w:type="dxa"/>
            <w:gridSpan w:val="2"/>
          </w:tcPr>
          <w:p w14:paraId="1254CB08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59FDB9B0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36" w:type="dxa"/>
          </w:tcPr>
          <w:p w14:paraId="75C97ABA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</w:tcPr>
          <w:p w14:paraId="4D761560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36" w:type="dxa"/>
          </w:tcPr>
          <w:p w14:paraId="461EDB9E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28DC0AC6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38" w:type="dxa"/>
          </w:tcPr>
          <w:p w14:paraId="1C96279F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</w:tcPr>
          <w:p w14:paraId="477AC27F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36" w:type="dxa"/>
          </w:tcPr>
          <w:p w14:paraId="4B8463C5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30F44A0B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39" w:type="dxa"/>
          </w:tcPr>
          <w:p w14:paraId="26C95ACB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</w:tcPr>
          <w:p w14:paraId="15ACEC93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36" w:type="dxa"/>
          </w:tcPr>
          <w:p w14:paraId="25FC7A2D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61E7E1B8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63" w:type="dxa"/>
          </w:tcPr>
          <w:p w14:paraId="17CB33BA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</w:tcPr>
          <w:p w14:paraId="698C1EEA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36" w:type="dxa"/>
          </w:tcPr>
          <w:p w14:paraId="3F8AE7A0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</w:tcPr>
          <w:p w14:paraId="4EE4BF30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38" w:type="dxa"/>
          </w:tcPr>
          <w:p w14:paraId="38877B04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</w:tcPr>
          <w:p w14:paraId="4087157B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</w:tr>
      <w:tr w:rsidR="00A323EB" w:rsidRPr="00D44AA9" w14:paraId="53A1DFAA" w14:textId="77777777" w:rsidTr="00A323EB">
        <w:trPr>
          <w:tblHeader/>
        </w:trPr>
        <w:tc>
          <w:tcPr>
            <w:tcW w:w="2340" w:type="dxa"/>
            <w:vAlign w:val="bottom"/>
          </w:tcPr>
          <w:p w14:paraId="282C1D75" w14:textId="77777777" w:rsidR="00A323EB" w:rsidRPr="00D44AA9" w:rsidRDefault="00A323EB" w:rsidP="00A323EB">
            <w:pPr>
              <w:spacing w:after="100" w:afterAutospacing="1" w:line="240" w:lineRule="auto"/>
              <w:ind w:left="-144" w:right="-43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613" w:type="dxa"/>
          </w:tcPr>
          <w:p w14:paraId="3F72EC64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1" w:type="dxa"/>
          </w:tcPr>
          <w:p w14:paraId="36E39ED5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5511770" w14:textId="77777777" w:rsidR="00A323EB" w:rsidRPr="00D44AA9" w:rsidRDefault="00A323EB" w:rsidP="00A323EB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</w:tcPr>
          <w:p w14:paraId="22FCF729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311" w:type="dxa"/>
          </w:tcPr>
          <w:p w14:paraId="5DA2A0B5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42FC1E2A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5D1E0600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</w:tcPr>
          <w:p w14:paraId="63D9188C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1A8F97F1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</w:tcPr>
          <w:p w14:paraId="11C4AD4E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1393804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</w:tcPr>
          <w:p w14:paraId="4B26D183" w14:textId="77777777" w:rsidR="00A323EB" w:rsidRPr="005042AF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lang w:eastAsia="en-GB"/>
              </w:rPr>
            </w:pPr>
            <w:r w:rsidRPr="005042AF">
              <w:rPr>
                <w:rFonts w:asciiTheme="majorBidi" w:hAnsiTheme="majorBidi" w:cstheme="majorBidi"/>
                <w:i/>
                <w:iCs/>
                <w:lang w:eastAsia="en-GB"/>
              </w:rPr>
              <w:t>(</w:t>
            </w:r>
            <w:r w:rsidRPr="005042AF">
              <w:rPr>
                <w:rFonts w:asciiTheme="majorBidi" w:hAnsiTheme="majorBidi" w:cstheme="majorBidi" w:hint="cs"/>
                <w:i/>
                <w:iCs/>
                <w:cs/>
                <w:lang w:eastAsia="en-GB"/>
              </w:rPr>
              <w:t>ปรับปรุงใหม่</w:t>
            </w:r>
            <w:r w:rsidRPr="005042AF">
              <w:rPr>
                <w:rFonts w:asciiTheme="majorBidi" w:hAnsiTheme="majorBidi" w:cstheme="majorBidi"/>
                <w:i/>
                <w:iCs/>
                <w:lang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2B40632F" w14:textId="77777777" w:rsidR="00A323EB" w:rsidRPr="00A666C1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18" w:type="dxa"/>
          </w:tcPr>
          <w:p w14:paraId="6029DEAF" w14:textId="77777777" w:rsidR="00A323EB" w:rsidRPr="00A666C1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4150CCE5" w14:textId="77777777" w:rsidR="00A323EB" w:rsidRPr="00A666C1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45" w:type="dxa"/>
          </w:tcPr>
          <w:p w14:paraId="53D1478E" w14:textId="77777777" w:rsidR="00A323EB" w:rsidRPr="00A666C1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1EB2EEAD" w14:textId="77777777" w:rsidR="00A323EB" w:rsidRPr="00A666C1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41" w:type="dxa"/>
          </w:tcPr>
          <w:p w14:paraId="517B1F64" w14:textId="77777777" w:rsidR="00A323EB" w:rsidRPr="00A666C1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8" w:type="dxa"/>
          </w:tcPr>
          <w:p w14:paraId="7B70102C" w14:textId="77777777" w:rsidR="00A323EB" w:rsidRPr="00A666C1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40" w:type="dxa"/>
          </w:tcPr>
          <w:p w14:paraId="152967D1" w14:textId="77777777" w:rsidR="00A323EB" w:rsidRPr="00A666C1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70806BE7" w14:textId="77777777" w:rsidR="00A323EB" w:rsidRPr="00A666C1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3" w:type="dxa"/>
          </w:tcPr>
          <w:p w14:paraId="09B878DA" w14:textId="77777777" w:rsidR="00A323EB" w:rsidRPr="00A666C1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</w:tcPr>
          <w:p w14:paraId="05010775" w14:textId="77777777" w:rsidR="00A323EB" w:rsidRPr="00A666C1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2" w:type="dxa"/>
          </w:tcPr>
          <w:p w14:paraId="1387D931" w14:textId="77777777" w:rsidR="00A323EB" w:rsidRPr="005042AF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lang w:eastAsia="en-GB"/>
              </w:rPr>
            </w:pPr>
            <w:r w:rsidRPr="005042AF">
              <w:rPr>
                <w:rFonts w:asciiTheme="majorBidi" w:hAnsiTheme="majorBidi" w:cstheme="majorBidi"/>
                <w:i/>
                <w:iCs/>
                <w:lang w:eastAsia="en-GB"/>
              </w:rPr>
              <w:t>(</w:t>
            </w:r>
            <w:r w:rsidRPr="005042AF">
              <w:rPr>
                <w:rFonts w:asciiTheme="majorBidi" w:hAnsiTheme="majorBidi" w:cstheme="majorBidi" w:hint="cs"/>
                <w:i/>
                <w:iCs/>
                <w:cs/>
                <w:lang w:eastAsia="en-GB"/>
              </w:rPr>
              <w:t>ปรับปรุงใหม่</w:t>
            </w:r>
            <w:r w:rsidRPr="005042AF">
              <w:rPr>
                <w:rFonts w:asciiTheme="majorBidi" w:hAnsiTheme="majorBidi" w:cstheme="majorBidi"/>
                <w:i/>
                <w:iCs/>
                <w:lang w:eastAsia="en-GB"/>
              </w:rPr>
              <w:t>)</w:t>
            </w:r>
          </w:p>
        </w:tc>
        <w:tc>
          <w:tcPr>
            <w:tcW w:w="236" w:type="dxa"/>
          </w:tcPr>
          <w:p w14:paraId="5DA3DD6E" w14:textId="77777777" w:rsidR="00A323EB" w:rsidRPr="00A666C1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41" w:type="dxa"/>
          </w:tcPr>
          <w:p w14:paraId="72729A60" w14:textId="77777777" w:rsidR="00A323EB" w:rsidRPr="00A666C1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3" w:type="dxa"/>
          </w:tcPr>
          <w:p w14:paraId="319957C7" w14:textId="77777777" w:rsidR="00A323EB" w:rsidRPr="00A666C1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96" w:type="dxa"/>
          </w:tcPr>
          <w:p w14:paraId="62C92D5B" w14:textId="77777777" w:rsidR="00A323EB" w:rsidRPr="00A666C1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5ADDE183" w14:textId="77777777" w:rsidR="00A323EB" w:rsidRPr="00A666C1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4" w:type="dxa"/>
          </w:tcPr>
          <w:p w14:paraId="0D21362F" w14:textId="77777777" w:rsidR="00A323EB" w:rsidRPr="00A666C1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8" w:type="dxa"/>
          </w:tcPr>
          <w:p w14:paraId="4E286983" w14:textId="77777777" w:rsidR="00A323EB" w:rsidRPr="00A666C1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03" w:type="dxa"/>
          </w:tcPr>
          <w:p w14:paraId="7F64A884" w14:textId="77777777" w:rsidR="00A323EB" w:rsidRPr="005042AF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lang w:eastAsia="en-GB"/>
              </w:rPr>
            </w:pPr>
            <w:r w:rsidRPr="005042AF">
              <w:rPr>
                <w:rFonts w:asciiTheme="majorBidi" w:hAnsiTheme="majorBidi" w:cstheme="majorBidi"/>
                <w:i/>
                <w:iCs/>
                <w:lang w:eastAsia="en-GB"/>
              </w:rPr>
              <w:t>(</w:t>
            </w:r>
            <w:r w:rsidRPr="005042AF">
              <w:rPr>
                <w:rFonts w:asciiTheme="majorBidi" w:hAnsiTheme="majorBidi" w:cstheme="majorBidi" w:hint="cs"/>
                <w:i/>
                <w:iCs/>
                <w:cs/>
                <w:lang w:eastAsia="en-GB"/>
              </w:rPr>
              <w:t>ปรับปรุงใหม่</w:t>
            </w:r>
            <w:r w:rsidRPr="005042AF">
              <w:rPr>
                <w:rFonts w:asciiTheme="majorBidi" w:hAnsiTheme="majorBidi" w:cstheme="majorBidi"/>
                <w:i/>
                <w:iCs/>
                <w:lang w:eastAsia="en-GB"/>
              </w:rPr>
              <w:t>)</w:t>
            </w:r>
          </w:p>
        </w:tc>
      </w:tr>
      <w:tr w:rsidR="00A323EB" w:rsidRPr="00D44AA9" w14:paraId="3DD61D24" w14:textId="77777777" w:rsidTr="00A323EB">
        <w:trPr>
          <w:tblHeader/>
        </w:trPr>
        <w:tc>
          <w:tcPr>
            <w:tcW w:w="2340" w:type="dxa"/>
            <w:vAlign w:val="bottom"/>
          </w:tcPr>
          <w:p w14:paraId="040E6596" w14:textId="77777777" w:rsidR="00A323EB" w:rsidRPr="00D44AA9" w:rsidRDefault="00A323EB" w:rsidP="00A323EB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613" w:type="dxa"/>
          </w:tcPr>
          <w:p w14:paraId="375BE364" w14:textId="77777777" w:rsidR="00A323EB" w:rsidRPr="00D44AA9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2928" w:type="dxa"/>
            <w:gridSpan w:val="35"/>
          </w:tcPr>
          <w:p w14:paraId="5B2F3A22" w14:textId="77777777" w:rsidR="00A323EB" w:rsidRPr="001D6D1B" w:rsidRDefault="00A323EB" w:rsidP="00A323EB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A323EB" w:rsidRPr="00D44AA9" w14:paraId="651E6AED" w14:textId="77777777" w:rsidTr="00A323EB">
        <w:tc>
          <w:tcPr>
            <w:tcW w:w="2340" w:type="dxa"/>
            <w:vAlign w:val="bottom"/>
          </w:tcPr>
          <w:p w14:paraId="5A28D268" w14:textId="77777777" w:rsidR="00A323EB" w:rsidRPr="00742E74" w:rsidRDefault="00A323EB" w:rsidP="00A323EB">
            <w:pPr>
              <w:tabs>
                <w:tab w:val="left" w:pos="-2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cs/>
                <w:lang w:eastAsia="en-GB"/>
              </w:rPr>
            </w:pPr>
            <w:r w:rsidRPr="00742E74">
              <w:rPr>
                <w:rFonts w:asciiTheme="majorBidi" w:hAnsiTheme="majorBidi" w:cstheme="majorBidi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613" w:type="dxa"/>
          </w:tcPr>
          <w:p w14:paraId="6B1CC1EF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1" w:type="dxa"/>
            <w:vAlign w:val="bottom"/>
          </w:tcPr>
          <w:p w14:paraId="4948EC14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81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451</w:t>
            </w:r>
          </w:p>
        </w:tc>
        <w:tc>
          <w:tcPr>
            <w:tcW w:w="236" w:type="dxa"/>
            <w:vAlign w:val="bottom"/>
          </w:tcPr>
          <w:p w14:paraId="0D9597A8" w14:textId="77777777" w:rsidR="00A323EB" w:rsidRPr="00D44AA9" w:rsidRDefault="00A323EB" w:rsidP="00A323EB">
            <w:pPr>
              <w:tabs>
                <w:tab w:val="decimal" w:pos="409"/>
              </w:tabs>
              <w:spacing w:line="240" w:lineRule="auto"/>
              <w:ind w:left="-560" w:right="-130" w:hanging="38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  <w:vAlign w:val="bottom"/>
          </w:tcPr>
          <w:p w14:paraId="3EE7BA15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902</w:t>
            </w:r>
            <w:r w:rsidRPr="00D44A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325</w:t>
            </w:r>
          </w:p>
        </w:tc>
        <w:tc>
          <w:tcPr>
            <w:tcW w:w="311" w:type="dxa"/>
            <w:vAlign w:val="bottom"/>
          </w:tcPr>
          <w:p w14:paraId="5ADA9E5B" w14:textId="77777777" w:rsidR="00A323EB" w:rsidRPr="00D44AA9" w:rsidRDefault="00A323EB" w:rsidP="00A323EB">
            <w:pPr>
              <w:tabs>
                <w:tab w:val="decimal" w:pos="409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0FF9E406" w14:textId="77777777" w:rsidR="00A323EB" w:rsidRPr="00D44AA9" w:rsidRDefault="00A323EB" w:rsidP="0092458E">
            <w:pPr>
              <w:spacing w:after="100" w:afterAutospacing="1" w:line="240" w:lineRule="auto"/>
              <w:ind w:left="-86" w:right="-58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00AD814A" w14:textId="77777777" w:rsidR="00A323EB" w:rsidRPr="00D44AA9" w:rsidRDefault="00A323EB" w:rsidP="00A323EB">
            <w:pPr>
              <w:tabs>
                <w:tab w:val="decimal" w:pos="409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</w:tcPr>
          <w:p w14:paraId="1B45B5D3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35</w:t>
            </w:r>
            <w:r w:rsidRPr="00D44A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317</w:t>
            </w:r>
          </w:p>
        </w:tc>
        <w:tc>
          <w:tcPr>
            <w:tcW w:w="236" w:type="dxa"/>
            <w:gridSpan w:val="2"/>
            <w:vAlign w:val="bottom"/>
          </w:tcPr>
          <w:p w14:paraId="5C5D0D22" w14:textId="77777777" w:rsidR="00A323EB" w:rsidRPr="00D44AA9" w:rsidRDefault="00A323EB" w:rsidP="00A323EB">
            <w:pPr>
              <w:tabs>
                <w:tab w:val="decimal" w:pos="409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</w:tcPr>
          <w:p w14:paraId="78CDC081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60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397</w:t>
            </w:r>
          </w:p>
        </w:tc>
        <w:tc>
          <w:tcPr>
            <w:tcW w:w="242" w:type="dxa"/>
            <w:vAlign w:val="bottom"/>
          </w:tcPr>
          <w:p w14:paraId="085F13A5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</w:tcPr>
          <w:p w14:paraId="4281614E" w14:textId="77777777" w:rsidR="00A323EB" w:rsidRPr="001D6D1B" w:rsidRDefault="00A323EB" w:rsidP="00A323EB">
            <w:pPr>
              <w:tabs>
                <w:tab w:val="decimal" w:pos="379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89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816</w:t>
            </w:r>
          </w:p>
        </w:tc>
        <w:tc>
          <w:tcPr>
            <w:tcW w:w="236" w:type="dxa"/>
            <w:gridSpan w:val="2"/>
            <w:vAlign w:val="bottom"/>
          </w:tcPr>
          <w:p w14:paraId="787EC84C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32D6F915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313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371</w:t>
            </w:r>
          </w:p>
        </w:tc>
        <w:tc>
          <w:tcPr>
            <w:tcW w:w="236" w:type="dxa"/>
            <w:vAlign w:val="bottom"/>
          </w:tcPr>
          <w:p w14:paraId="7C1E5CA3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</w:tcPr>
          <w:p w14:paraId="33D4DA64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367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207</w:t>
            </w:r>
          </w:p>
        </w:tc>
        <w:tc>
          <w:tcPr>
            <w:tcW w:w="236" w:type="dxa"/>
          </w:tcPr>
          <w:p w14:paraId="07CB0DDE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13DFA178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139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757</w:t>
            </w:r>
          </w:p>
        </w:tc>
        <w:tc>
          <w:tcPr>
            <w:tcW w:w="238" w:type="dxa"/>
          </w:tcPr>
          <w:p w14:paraId="05422554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</w:tcPr>
          <w:p w14:paraId="559ECBD9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138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859</w:t>
            </w:r>
          </w:p>
        </w:tc>
        <w:tc>
          <w:tcPr>
            <w:tcW w:w="236" w:type="dxa"/>
            <w:vAlign w:val="bottom"/>
          </w:tcPr>
          <w:p w14:paraId="47FF36D9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24E7F5B4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329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976</w:t>
            </w:r>
          </w:p>
        </w:tc>
        <w:tc>
          <w:tcPr>
            <w:tcW w:w="239" w:type="dxa"/>
            <w:vAlign w:val="bottom"/>
          </w:tcPr>
          <w:p w14:paraId="71C9D02E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</w:tcPr>
          <w:p w14:paraId="66447416" w14:textId="77777777" w:rsidR="00A323EB" w:rsidRPr="001D6D1B" w:rsidRDefault="00A323EB" w:rsidP="00A323EB">
            <w:pPr>
              <w:tabs>
                <w:tab w:val="decimal" w:pos="443"/>
                <w:tab w:val="decimal" w:pos="498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533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524</w:t>
            </w:r>
          </w:p>
        </w:tc>
        <w:tc>
          <w:tcPr>
            <w:tcW w:w="236" w:type="dxa"/>
            <w:vAlign w:val="bottom"/>
          </w:tcPr>
          <w:p w14:paraId="6B26681A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3B748DCE" w14:textId="77777777" w:rsidR="00A323EB" w:rsidRPr="001D6D1B" w:rsidRDefault="00A323EB" w:rsidP="00A323EB">
            <w:pPr>
              <w:spacing w:after="100" w:afterAutospacing="1" w:line="240" w:lineRule="auto"/>
              <w:ind w:left="-86" w:right="-58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0170E218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</w:tcPr>
          <w:p w14:paraId="629E666B" w14:textId="77777777" w:rsidR="00A323EB" w:rsidRPr="001D6D1B" w:rsidRDefault="00A323EB" w:rsidP="00A323EB">
            <w:pPr>
              <w:spacing w:after="100" w:afterAutospacing="1" w:line="240" w:lineRule="auto"/>
              <w:ind w:left="-86" w:right="-58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1CBFD72" w14:textId="77777777" w:rsidR="00A323EB" w:rsidRPr="001D6D1B" w:rsidRDefault="00A323EB" w:rsidP="00A323EB">
            <w:pPr>
              <w:tabs>
                <w:tab w:val="decimal" w:pos="443"/>
                <w:tab w:val="left" w:pos="5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</w:tcPr>
          <w:p w14:paraId="39C6FD45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329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976</w:t>
            </w:r>
          </w:p>
        </w:tc>
        <w:tc>
          <w:tcPr>
            <w:tcW w:w="238" w:type="dxa"/>
          </w:tcPr>
          <w:p w14:paraId="21EF077A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</w:tcPr>
          <w:p w14:paraId="69FE8AC4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533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524</w:t>
            </w:r>
          </w:p>
        </w:tc>
      </w:tr>
      <w:tr w:rsidR="00A323EB" w:rsidRPr="00D44AA9" w14:paraId="6E256E4D" w14:textId="77777777" w:rsidTr="00A323EB">
        <w:tc>
          <w:tcPr>
            <w:tcW w:w="2340" w:type="dxa"/>
            <w:vAlign w:val="bottom"/>
          </w:tcPr>
          <w:p w14:paraId="5AF8EB40" w14:textId="77777777" w:rsidR="00A323EB" w:rsidRPr="00742E74" w:rsidRDefault="00A323EB" w:rsidP="00A323EB">
            <w:pPr>
              <w:tabs>
                <w:tab w:val="left" w:pos="-2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742E74">
              <w:rPr>
                <w:rFonts w:asciiTheme="majorBidi" w:hAnsiTheme="majorBidi" w:cstheme="majorBidi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613" w:type="dxa"/>
          </w:tcPr>
          <w:p w14:paraId="1A65D855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290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502905CD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100</w:t>
            </w:r>
          </w:p>
        </w:tc>
        <w:tc>
          <w:tcPr>
            <w:tcW w:w="236" w:type="dxa"/>
            <w:vAlign w:val="bottom"/>
          </w:tcPr>
          <w:p w14:paraId="50D069E8" w14:textId="77777777" w:rsidR="00A323EB" w:rsidRPr="00D44AA9" w:rsidRDefault="00A323EB" w:rsidP="00A323EB">
            <w:pPr>
              <w:tabs>
                <w:tab w:val="decimal" w:pos="409"/>
              </w:tabs>
              <w:spacing w:line="240" w:lineRule="auto"/>
              <w:ind w:left="-86" w:right="-130" w:hanging="38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</w:tcPr>
          <w:p w14:paraId="667BBA5A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</w:t>
            </w:r>
            <w:r w:rsidRPr="00D44A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822</w:t>
            </w:r>
          </w:p>
        </w:tc>
        <w:tc>
          <w:tcPr>
            <w:tcW w:w="311" w:type="dxa"/>
            <w:vAlign w:val="bottom"/>
          </w:tcPr>
          <w:p w14:paraId="33A8FD11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</w:tcPr>
          <w:p w14:paraId="75013E01" w14:textId="77777777" w:rsidR="00A323EB" w:rsidRPr="00D44AA9" w:rsidRDefault="00A323EB" w:rsidP="0092458E">
            <w:pPr>
              <w:spacing w:after="100" w:afterAutospacing="1" w:line="240" w:lineRule="auto"/>
              <w:ind w:left="-86" w:right="-58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4BB49B7B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  <w:tcBorders>
              <w:bottom w:val="single" w:sz="4" w:space="0" w:color="auto"/>
            </w:tcBorders>
          </w:tcPr>
          <w:p w14:paraId="6ABDA5E8" w14:textId="77777777" w:rsidR="00A323EB" w:rsidRPr="00D44AA9" w:rsidRDefault="00A323EB" w:rsidP="00A323EB">
            <w:pPr>
              <w:spacing w:after="100" w:afterAutospacing="1" w:line="240" w:lineRule="auto"/>
              <w:ind w:left="-86" w:right="-58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892A886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14:paraId="7D57DE17" w14:textId="77777777" w:rsidR="00A323EB" w:rsidRPr="001D6D1B" w:rsidRDefault="00A323EB" w:rsidP="00A323EB">
            <w:pPr>
              <w:tabs>
                <w:tab w:val="decimal" w:pos="217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460</w:t>
            </w:r>
          </w:p>
        </w:tc>
        <w:tc>
          <w:tcPr>
            <w:tcW w:w="242" w:type="dxa"/>
            <w:vAlign w:val="bottom"/>
          </w:tcPr>
          <w:p w14:paraId="2EF00826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  <w:tcBorders>
              <w:bottom w:val="single" w:sz="4" w:space="0" w:color="auto"/>
            </w:tcBorders>
          </w:tcPr>
          <w:p w14:paraId="497573F1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53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758</w:t>
            </w:r>
          </w:p>
        </w:tc>
        <w:tc>
          <w:tcPr>
            <w:tcW w:w="236" w:type="dxa"/>
            <w:gridSpan w:val="2"/>
            <w:vAlign w:val="bottom"/>
          </w:tcPr>
          <w:p w14:paraId="39EDD219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73A1D1FC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231</w:t>
            </w:r>
          </w:p>
        </w:tc>
        <w:tc>
          <w:tcPr>
            <w:tcW w:w="236" w:type="dxa"/>
            <w:vAlign w:val="bottom"/>
          </w:tcPr>
          <w:p w14:paraId="2201A6A3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14:paraId="346278E2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82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169</w:t>
            </w:r>
          </w:p>
        </w:tc>
        <w:tc>
          <w:tcPr>
            <w:tcW w:w="236" w:type="dxa"/>
          </w:tcPr>
          <w:p w14:paraId="40C43C62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</w:tcPr>
          <w:p w14:paraId="434D63FA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090</w:t>
            </w:r>
          </w:p>
        </w:tc>
        <w:tc>
          <w:tcPr>
            <w:tcW w:w="238" w:type="dxa"/>
          </w:tcPr>
          <w:p w14:paraId="0B0148A3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4B4C4E63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835</w:t>
            </w:r>
          </w:p>
        </w:tc>
        <w:tc>
          <w:tcPr>
            <w:tcW w:w="236" w:type="dxa"/>
            <w:vAlign w:val="bottom"/>
          </w:tcPr>
          <w:p w14:paraId="4967F625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345ABC8A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102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881</w:t>
            </w:r>
          </w:p>
        </w:tc>
        <w:tc>
          <w:tcPr>
            <w:tcW w:w="239" w:type="dxa"/>
          </w:tcPr>
          <w:p w14:paraId="17FFBE78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493ACE3F" w14:textId="77777777" w:rsidR="00A323EB" w:rsidRPr="001D6D1B" w:rsidRDefault="00A323EB" w:rsidP="00A323EB">
            <w:pPr>
              <w:tabs>
                <w:tab w:val="decimal" w:pos="443"/>
                <w:tab w:val="decimal" w:pos="498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156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584</w:t>
            </w:r>
          </w:p>
        </w:tc>
        <w:tc>
          <w:tcPr>
            <w:tcW w:w="236" w:type="dxa"/>
            <w:vAlign w:val="bottom"/>
          </w:tcPr>
          <w:p w14:paraId="700719C1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</w:tcPr>
          <w:p w14:paraId="5B73FD45" w14:textId="77777777" w:rsidR="00A323EB" w:rsidRPr="001D6D1B" w:rsidRDefault="00A323EB" w:rsidP="00A323EB">
            <w:pPr>
              <w:spacing w:after="100" w:afterAutospacing="1" w:line="240" w:lineRule="auto"/>
              <w:ind w:left="-86" w:right="-108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102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881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63" w:type="dxa"/>
            <w:vAlign w:val="bottom"/>
          </w:tcPr>
          <w:p w14:paraId="0BC81929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14:paraId="1679EC40" w14:textId="77777777" w:rsidR="00A323EB" w:rsidRPr="001D6D1B" w:rsidRDefault="00A323EB" w:rsidP="00A323EB">
            <w:pPr>
              <w:spacing w:after="100" w:afterAutospacing="1" w:line="240" w:lineRule="auto"/>
              <w:ind w:left="-86" w:right="-107" w:hanging="24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156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584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5E69091F" w14:textId="77777777" w:rsidR="00A323EB" w:rsidRPr="001D6D1B" w:rsidRDefault="00A323EB" w:rsidP="00A323EB">
            <w:pPr>
              <w:tabs>
                <w:tab w:val="decimal" w:pos="443"/>
                <w:tab w:val="left" w:pos="520"/>
                <w:tab w:val="decimal" w:pos="56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7E8FDB1A" w14:textId="77777777" w:rsidR="00A323EB" w:rsidRPr="001D6D1B" w:rsidRDefault="00A323EB" w:rsidP="00A323EB">
            <w:pPr>
              <w:spacing w:after="100" w:afterAutospacing="1" w:line="240" w:lineRule="auto"/>
              <w:ind w:left="-86" w:right="-201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8" w:type="dxa"/>
          </w:tcPr>
          <w:p w14:paraId="6FD56369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6853B3CB" w14:textId="77777777" w:rsidR="00A323EB" w:rsidRPr="001D6D1B" w:rsidRDefault="00A323EB" w:rsidP="00A323EB">
            <w:pPr>
              <w:spacing w:after="100" w:afterAutospacing="1" w:line="240" w:lineRule="auto"/>
              <w:ind w:left="-86" w:right="-201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A323EB" w:rsidRPr="00D44AA9" w14:paraId="14B95380" w14:textId="77777777" w:rsidTr="00A323EB">
        <w:tc>
          <w:tcPr>
            <w:tcW w:w="2340" w:type="dxa"/>
            <w:vAlign w:val="bottom"/>
          </w:tcPr>
          <w:p w14:paraId="2D056DF8" w14:textId="77777777" w:rsidR="00A323EB" w:rsidRPr="00742E74" w:rsidRDefault="00A323EB" w:rsidP="00A323EB">
            <w:pPr>
              <w:tabs>
                <w:tab w:val="left" w:pos="-20"/>
                <w:tab w:val="left" w:pos="1512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742E74">
              <w:rPr>
                <w:rFonts w:asciiTheme="majorBidi" w:hAnsiTheme="majorBidi" w:cstheme="majorBidi" w:hint="cs"/>
                <w:color w:val="000000"/>
                <w:cs/>
              </w:rPr>
              <w:t>รายได้</w:t>
            </w:r>
            <w:r w:rsidRPr="00742E74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613" w:type="dxa"/>
          </w:tcPr>
          <w:p w14:paraId="44588F72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72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14:paraId="1483E5C7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822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551</w:t>
            </w:r>
          </w:p>
        </w:tc>
        <w:tc>
          <w:tcPr>
            <w:tcW w:w="236" w:type="dxa"/>
          </w:tcPr>
          <w:p w14:paraId="2312C335" w14:textId="77777777" w:rsidR="00A323EB" w:rsidRPr="00D44AA9" w:rsidRDefault="00A323EB" w:rsidP="00A323EB">
            <w:pPr>
              <w:tabs>
                <w:tab w:val="decimal" w:pos="409"/>
              </w:tabs>
              <w:spacing w:line="240" w:lineRule="auto"/>
              <w:ind w:left="-560" w:right="-58" w:hanging="38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</w:tcPr>
          <w:p w14:paraId="21D79FC6" w14:textId="77777777" w:rsidR="00A323EB" w:rsidRPr="00D44AA9" w:rsidRDefault="00A323EB" w:rsidP="00A323EB">
            <w:pPr>
              <w:tabs>
                <w:tab w:val="decimal" w:pos="110"/>
                <w:tab w:val="decimal" w:pos="409"/>
              </w:tabs>
              <w:spacing w:line="240" w:lineRule="auto"/>
              <w:ind w:left="-627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915</w:t>
            </w:r>
            <w:r w:rsidRPr="00D44A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147</w:t>
            </w:r>
          </w:p>
        </w:tc>
        <w:tc>
          <w:tcPr>
            <w:tcW w:w="311" w:type="dxa"/>
          </w:tcPr>
          <w:p w14:paraId="68192866" w14:textId="77777777" w:rsidR="00A323EB" w:rsidRPr="00D44AA9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</w:tcPr>
          <w:p w14:paraId="282FB71C" w14:textId="77777777" w:rsidR="00A323EB" w:rsidRPr="00D44AA9" w:rsidRDefault="00A323EB" w:rsidP="0092458E">
            <w:pPr>
              <w:spacing w:after="100" w:afterAutospacing="1" w:line="240" w:lineRule="auto"/>
              <w:ind w:left="-86" w:right="-58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0" w:type="dxa"/>
          </w:tcPr>
          <w:p w14:paraId="49906FC8" w14:textId="77777777" w:rsidR="00A323EB" w:rsidRPr="00D44AA9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</w:tcBorders>
          </w:tcPr>
          <w:p w14:paraId="451D37DA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35</w:t>
            </w:r>
            <w:r w:rsidRPr="00D44A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317</w:t>
            </w:r>
          </w:p>
        </w:tc>
        <w:tc>
          <w:tcPr>
            <w:tcW w:w="236" w:type="dxa"/>
            <w:gridSpan w:val="2"/>
          </w:tcPr>
          <w:p w14:paraId="0CF48B21" w14:textId="77777777" w:rsidR="00A323EB" w:rsidRPr="00D44AA9" w:rsidRDefault="00A323EB" w:rsidP="00A323EB">
            <w:pPr>
              <w:tabs>
                <w:tab w:val="decimal" w:pos="290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14:paraId="1C8A17CE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627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857</w:t>
            </w:r>
          </w:p>
        </w:tc>
        <w:tc>
          <w:tcPr>
            <w:tcW w:w="242" w:type="dxa"/>
          </w:tcPr>
          <w:p w14:paraId="78BFF0C1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</w:tcBorders>
          </w:tcPr>
          <w:p w14:paraId="768421C8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627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143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574</w:t>
            </w:r>
          </w:p>
        </w:tc>
        <w:tc>
          <w:tcPr>
            <w:tcW w:w="236" w:type="dxa"/>
            <w:gridSpan w:val="2"/>
          </w:tcPr>
          <w:p w14:paraId="4610F7A8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</w:tcBorders>
          </w:tcPr>
          <w:p w14:paraId="13F9C791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627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394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602</w:t>
            </w:r>
          </w:p>
        </w:tc>
        <w:tc>
          <w:tcPr>
            <w:tcW w:w="236" w:type="dxa"/>
          </w:tcPr>
          <w:p w14:paraId="7069CFDA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</w:tcPr>
          <w:p w14:paraId="2657D7A8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449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376</w:t>
            </w:r>
          </w:p>
        </w:tc>
        <w:tc>
          <w:tcPr>
            <w:tcW w:w="236" w:type="dxa"/>
          </w:tcPr>
          <w:p w14:paraId="12F90C72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</w:tcPr>
          <w:p w14:paraId="775F1EAB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147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847</w:t>
            </w:r>
          </w:p>
        </w:tc>
        <w:tc>
          <w:tcPr>
            <w:tcW w:w="238" w:type="dxa"/>
          </w:tcPr>
          <w:p w14:paraId="17287B3D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070C830B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146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694</w:t>
            </w:r>
          </w:p>
        </w:tc>
        <w:tc>
          <w:tcPr>
            <w:tcW w:w="236" w:type="dxa"/>
          </w:tcPr>
          <w:p w14:paraId="060BF319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</w:tcPr>
          <w:p w14:paraId="1379BF1B" w14:textId="77777777" w:rsidR="00A323EB" w:rsidRPr="001D6D1B" w:rsidRDefault="00A323EB" w:rsidP="00A323EB">
            <w:pPr>
              <w:tabs>
                <w:tab w:val="decimal" w:pos="464"/>
              </w:tabs>
              <w:spacing w:line="240" w:lineRule="auto"/>
              <w:ind w:left="-627" w:right="-58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432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857</w:t>
            </w:r>
          </w:p>
        </w:tc>
        <w:tc>
          <w:tcPr>
            <w:tcW w:w="239" w:type="dxa"/>
          </w:tcPr>
          <w:p w14:paraId="40A52B0D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</w:tcPr>
          <w:p w14:paraId="1B716D10" w14:textId="77777777" w:rsidR="00A323EB" w:rsidRPr="001D6D1B" w:rsidRDefault="00A323EB" w:rsidP="00A323EB">
            <w:pPr>
              <w:tabs>
                <w:tab w:val="decimal" w:pos="498"/>
              </w:tabs>
              <w:spacing w:line="240" w:lineRule="auto"/>
              <w:ind w:left="-627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690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108</w:t>
            </w:r>
          </w:p>
        </w:tc>
        <w:tc>
          <w:tcPr>
            <w:tcW w:w="236" w:type="dxa"/>
          </w:tcPr>
          <w:p w14:paraId="6971C265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</w:tcPr>
          <w:p w14:paraId="4C3B96C0" w14:textId="77777777" w:rsidR="00A323EB" w:rsidRPr="001D6D1B" w:rsidRDefault="00A323EB" w:rsidP="00A323EB">
            <w:pPr>
              <w:spacing w:line="240" w:lineRule="auto"/>
              <w:ind w:left="-627" w:right="-10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102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881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63" w:type="dxa"/>
          </w:tcPr>
          <w:p w14:paraId="25131978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</w:tcPr>
          <w:p w14:paraId="68C4E2A3" w14:textId="77777777" w:rsidR="00A323EB" w:rsidRPr="001D6D1B" w:rsidRDefault="00A323EB" w:rsidP="00A323EB">
            <w:pPr>
              <w:spacing w:line="240" w:lineRule="auto"/>
              <w:ind w:left="227" w:right="-107" w:hanging="24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156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584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64378372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0BA8C66" w14:textId="77777777" w:rsidR="00A323EB" w:rsidRPr="001D6D1B" w:rsidRDefault="00A323EB" w:rsidP="00A323EB">
            <w:pPr>
              <w:tabs>
                <w:tab w:val="decimal" w:pos="459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329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976</w:t>
            </w:r>
          </w:p>
        </w:tc>
        <w:tc>
          <w:tcPr>
            <w:tcW w:w="238" w:type="dxa"/>
          </w:tcPr>
          <w:p w14:paraId="4FA8F2AE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1F72DDF2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533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524</w:t>
            </w:r>
          </w:p>
        </w:tc>
      </w:tr>
      <w:tr w:rsidR="00A323EB" w:rsidRPr="00D44AA9" w14:paraId="3ED904BA" w14:textId="77777777" w:rsidTr="00A323EB">
        <w:tc>
          <w:tcPr>
            <w:tcW w:w="2340" w:type="dxa"/>
            <w:vAlign w:val="bottom"/>
          </w:tcPr>
          <w:p w14:paraId="24C50D06" w14:textId="77777777" w:rsidR="00A323EB" w:rsidRPr="00742E74" w:rsidRDefault="00A323EB" w:rsidP="00A323EB">
            <w:pPr>
              <w:tabs>
                <w:tab w:val="left" w:pos="-2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cs/>
                <w:lang w:eastAsia="en-GB"/>
              </w:rPr>
            </w:pPr>
            <w:r w:rsidRPr="00742E74">
              <w:rPr>
                <w:rFonts w:asciiTheme="majorBidi" w:hAnsiTheme="majorBidi" w:cstheme="majorBidi"/>
                <w:color w:val="000000"/>
                <w:cs/>
              </w:rPr>
              <w:t>ต้นทุนขายและบริการ</w:t>
            </w:r>
          </w:p>
        </w:tc>
        <w:tc>
          <w:tcPr>
            <w:tcW w:w="613" w:type="dxa"/>
          </w:tcPr>
          <w:p w14:paraId="36916982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101" w:right="-72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03898143" w14:textId="77777777" w:rsidR="00A323EB" w:rsidRPr="00D44AA9" w:rsidRDefault="00A323EB" w:rsidP="00A323EB">
            <w:pPr>
              <w:spacing w:after="100" w:afterAutospacing="1" w:line="240" w:lineRule="auto"/>
              <w:ind w:left="-86" w:right="-9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728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354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4D30A36F" w14:textId="77777777" w:rsidR="00A323EB" w:rsidRPr="00D44AA9" w:rsidRDefault="00A323EB" w:rsidP="00A323EB">
            <w:pPr>
              <w:tabs>
                <w:tab w:val="decimal" w:pos="-248"/>
                <w:tab w:val="decimal" w:pos="443"/>
              </w:tabs>
              <w:spacing w:line="240" w:lineRule="auto"/>
              <w:ind w:left="-86" w:right="-58" w:hanging="38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</w:tcPr>
          <w:p w14:paraId="5DFAA6B9" w14:textId="77777777" w:rsidR="00A323EB" w:rsidRPr="00D44AA9" w:rsidRDefault="00A323EB" w:rsidP="00A323EB">
            <w:pPr>
              <w:spacing w:line="240" w:lineRule="auto"/>
              <w:ind w:left="-86" w:right="-10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44A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788</w:t>
            </w:r>
            <w:r w:rsidRPr="00D44A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662</w:t>
            </w:r>
            <w:r w:rsidRPr="00D44A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311" w:type="dxa"/>
          </w:tcPr>
          <w:p w14:paraId="73DAF965" w14:textId="77777777" w:rsidR="00A323EB" w:rsidRPr="00D44AA9" w:rsidRDefault="00A323EB" w:rsidP="00A323EB">
            <w:pPr>
              <w:tabs>
                <w:tab w:val="decimal" w:pos="409"/>
                <w:tab w:val="decimal" w:pos="443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</w:tcPr>
          <w:p w14:paraId="329E9100" w14:textId="77777777" w:rsidR="00A323EB" w:rsidRPr="00D44AA9" w:rsidRDefault="00A323EB" w:rsidP="0092458E">
            <w:pPr>
              <w:spacing w:after="100" w:afterAutospacing="1" w:line="240" w:lineRule="auto"/>
              <w:ind w:left="-86" w:right="-58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0" w:type="dxa"/>
          </w:tcPr>
          <w:p w14:paraId="082D89D7" w14:textId="77777777" w:rsidR="00A323EB" w:rsidRPr="00D44AA9" w:rsidRDefault="00A323EB" w:rsidP="00A323EB">
            <w:pPr>
              <w:tabs>
                <w:tab w:val="decimal" w:pos="409"/>
                <w:tab w:val="decimal" w:pos="443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  <w:tcBorders>
              <w:bottom w:val="single" w:sz="4" w:space="0" w:color="auto"/>
            </w:tcBorders>
          </w:tcPr>
          <w:p w14:paraId="560DB29A" w14:textId="77777777" w:rsidR="00A323EB" w:rsidRPr="00D44AA9" w:rsidRDefault="00A323EB" w:rsidP="00A323EB">
            <w:pPr>
              <w:spacing w:after="100" w:afterAutospacing="1" w:line="240" w:lineRule="auto"/>
              <w:ind w:left="-86" w:right="-111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44A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Pr="00D44A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960</w:t>
            </w:r>
            <w:r w:rsidRPr="00D44A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6689B24F" w14:textId="77777777" w:rsidR="00A323EB" w:rsidRPr="00D44AA9" w:rsidRDefault="00A323EB" w:rsidP="00A323EB">
            <w:pPr>
              <w:tabs>
                <w:tab w:val="decimal" w:pos="409"/>
                <w:tab w:val="decimal" w:pos="443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14:paraId="4B8A5DE9" w14:textId="77777777" w:rsidR="00A323EB" w:rsidRPr="001D6D1B" w:rsidRDefault="00A323EB" w:rsidP="00A323EB">
            <w:pPr>
              <w:spacing w:line="240" w:lineRule="auto"/>
              <w:ind w:left="-86" w:right="-95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197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2" w:type="dxa"/>
          </w:tcPr>
          <w:p w14:paraId="16418BFD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  <w:tcBorders>
              <w:bottom w:val="single" w:sz="4" w:space="0" w:color="auto"/>
            </w:tcBorders>
          </w:tcPr>
          <w:p w14:paraId="6BA4224E" w14:textId="77777777" w:rsidR="00A323EB" w:rsidRPr="001D6D1B" w:rsidRDefault="00A323EB" w:rsidP="00A323EB">
            <w:pPr>
              <w:spacing w:line="240" w:lineRule="auto"/>
              <w:ind w:left="-86" w:right="-82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110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12C4E96C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273B9B0B" w14:textId="77777777" w:rsidR="00A323EB" w:rsidRPr="001D6D1B" w:rsidRDefault="00A323EB" w:rsidP="00A323EB">
            <w:pPr>
              <w:spacing w:line="240" w:lineRule="auto"/>
              <w:ind w:left="-86" w:right="-112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369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142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34B7C16D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14:paraId="08843091" w14:textId="77777777" w:rsidR="00A323EB" w:rsidRPr="001D6D1B" w:rsidRDefault="00A323EB" w:rsidP="00A323EB">
            <w:pPr>
              <w:spacing w:after="100" w:afterAutospacing="1" w:line="240" w:lineRule="auto"/>
              <w:ind w:left="-86" w:right="-10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429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887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5247E678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</w:tcPr>
          <w:p w14:paraId="2B61617C" w14:textId="77777777" w:rsidR="00A323EB" w:rsidRPr="001D6D1B" w:rsidRDefault="00A323EB" w:rsidP="00A323EB">
            <w:pPr>
              <w:spacing w:after="100" w:afterAutospacing="1" w:line="240" w:lineRule="auto"/>
              <w:ind w:left="-86" w:right="-10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186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018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51E5AE5C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35ED0DE" w14:textId="77777777" w:rsidR="00A323EB" w:rsidRPr="001D6D1B" w:rsidRDefault="00A323EB" w:rsidP="00A323EB">
            <w:pPr>
              <w:spacing w:after="100" w:afterAutospacing="1" w:line="240" w:lineRule="auto"/>
              <w:ind w:left="-86" w:right="-109" w:hanging="142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227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133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177FBF80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1AE245E1" w14:textId="77777777" w:rsidR="00A323EB" w:rsidRPr="001D6D1B" w:rsidRDefault="00A323EB" w:rsidP="00A323EB">
            <w:pPr>
              <w:spacing w:line="240" w:lineRule="auto"/>
              <w:ind w:left="-86" w:right="-10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711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9" w:type="dxa"/>
          </w:tcPr>
          <w:p w14:paraId="759F7AF0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023C3DDB" w14:textId="77777777" w:rsidR="00A323EB" w:rsidRPr="001D6D1B" w:rsidRDefault="00A323EB" w:rsidP="00A323EB">
            <w:pPr>
              <w:spacing w:line="240" w:lineRule="auto"/>
              <w:ind w:left="-86" w:right="-10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523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752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5C1DA6FD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</w:tcPr>
          <w:p w14:paraId="789C2D19" w14:textId="77777777" w:rsidR="00A323EB" w:rsidRPr="001D6D1B" w:rsidRDefault="00A323EB" w:rsidP="00A323EB">
            <w:pPr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99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957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 xml:space="preserve"> </w:t>
            </w:r>
          </w:p>
        </w:tc>
        <w:tc>
          <w:tcPr>
            <w:tcW w:w="263" w:type="dxa"/>
          </w:tcPr>
          <w:p w14:paraId="1A7B0C39" w14:textId="77777777" w:rsidR="00A323EB" w:rsidRPr="001D6D1B" w:rsidRDefault="00A323EB" w:rsidP="00A323EB">
            <w:pPr>
              <w:tabs>
                <w:tab w:val="decimal" w:pos="409"/>
                <w:tab w:val="decimal" w:pos="443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14:paraId="7D90AF29" w14:textId="77777777" w:rsidR="00A323EB" w:rsidRPr="001D6D1B" w:rsidRDefault="00A323EB" w:rsidP="00A323EB">
            <w:pPr>
              <w:tabs>
                <w:tab w:val="decimal" w:pos="443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103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785</w:t>
            </w:r>
          </w:p>
        </w:tc>
        <w:tc>
          <w:tcPr>
            <w:tcW w:w="236" w:type="dxa"/>
          </w:tcPr>
          <w:p w14:paraId="329CAA89" w14:textId="77777777" w:rsidR="00A323EB" w:rsidRPr="001D6D1B" w:rsidRDefault="00A323EB" w:rsidP="00A323EB">
            <w:pPr>
              <w:tabs>
                <w:tab w:val="decimal" w:pos="443"/>
                <w:tab w:val="left" w:pos="520"/>
                <w:tab w:val="decimal" w:pos="560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3F472050" w14:textId="77777777" w:rsidR="00A323EB" w:rsidRPr="001D6D1B" w:rsidRDefault="00A323EB" w:rsidP="00A323EB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754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26AF6F09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33437B2C" w14:textId="77777777" w:rsidR="00A323EB" w:rsidRPr="001D6D1B" w:rsidRDefault="00A323EB" w:rsidP="00A323EB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419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967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A323EB" w:rsidRPr="00D44AA9" w14:paraId="00956A43" w14:textId="77777777" w:rsidTr="00A323EB">
        <w:tc>
          <w:tcPr>
            <w:tcW w:w="2340" w:type="dxa"/>
            <w:vAlign w:val="bottom"/>
          </w:tcPr>
          <w:p w14:paraId="269720D3" w14:textId="77777777" w:rsidR="00A323EB" w:rsidRPr="00742E74" w:rsidRDefault="00A323EB" w:rsidP="00A323EB">
            <w:pPr>
              <w:tabs>
                <w:tab w:val="left" w:pos="-2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cs/>
                <w:lang w:eastAsia="en-GB"/>
              </w:rPr>
            </w:pPr>
            <w:r w:rsidRPr="00742E74">
              <w:rPr>
                <w:rFonts w:asciiTheme="majorBidi" w:hAnsiTheme="majorBidi" w:cstheme="majorBidi"/>
                <w:color w:val="000000"/>
                <w:cs/>
              </w:rPr>
              <w:t>กำไร</w:t>
            </w:r>
            <w:r w:rsidRPr="00742E74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742E74">
              <w:rPr>
                <w:rFonts w:asciiTheme="majorBidi" w:hAnsiTheme="majorBidi" w:cstheme="majorBidi" w:hint="cs"/>
                <w:color w:val="000000"/>
                <w:cs/>
              </w:rPr>
              <w:t>ขาดทุน</w:t>
            </w:r>
            <w:r w:rsidRPr="00742E74">
              <w:rPr>
                <w:rFonts w:asciiTheme="majorBidi" w:hAnsiTheme="majorBidi" w:cstheme="majorBidi"/>
                <w:color w:val="000000"/>
              </w:rPr>
              <w:t>)</w:t>
            </w:r>
            <w:r w:rsidRPr="00742E74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742E74">
              <w:rPr>
                <w:rFonts w:asciiTheme="majorBidi" w:hAnsiTheme="majorBidi" w:cstheme="majorBidi"/>
                <w:color w:val="000000"/>
                <w:cs/>
              </w:rPr>
              <w:t>ขั้นต้น</w:t>
            </w:r>
          </w:p>
        </w:tc>
        <w:tc>
          <w:tcPr>
            <w:tcW w:w="613" w:type="dxa"/>
          </w:tcPr>
          <w:p w14:paraId="0ED2FC8C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101" w:right="-72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4F2F3BAF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197</w:t>
            </w:r>
          </w:p>
        </w:tc>
        <w:tc>
          <w:tcPr>
            <w:tcW w:w="236" w:type="dxa"/>
          </w:tcPr>
          <w:p w14:paraId="62118496" w14:textId="77777777" w:rsidR="00A323EB" w:rsidRPr="00D44AA9" w:rsidRDefault="00A323EB" w:rsidP="00A323EB">
            <w:pPr>
              <w:tabs>
                <w:tab w:val="decimal" w:pos="409"/>
              </w:tabs>
              <w:spacing w:line="240" w:lineRule="auto"/>
              <w:ind w:left="-86" w:right="-58" w:hanging="38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  <w:tcBorders>
              <w:top w:val="single" w:sz="4" w:space="0" w:color="auto"/>
              <w:bottom w:val="double" w:sz="4" w:space="0" w:color="auto"/>
            </w:tcBorders>
          </w:tcPr>
          <w:p w14:paraId="55184A6E" w14:textId="77777777" w:rsidR="00A323EB" w:rsidRPr="00D44AA9" w:rsidRDefault="00A323EB" w:rsidP="00A323EB">
            <w:pPr>
              <w:tabs>
                <w:tab w:val="decimal" w:pos="110"/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126</w:t>
            </w:r>
            <w:r w:rsidRPr="00D44A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485</w:t>
            </w:r>
          </w:p>
        </w:tc>
        <w:tc>
          <w:tcPr>
            <w:tcW w:w="311" w:type="dxa"/>
          </w:tcPr>
          <w:p w14:paraId="1FEC32EF" w14:textId="77777777" w:rsidR="00A323EB" w:rsidRPr="00D44AA9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</w:tcPr>
          <w:p w14:paraId="436AAD8D" w14:textId="77777777" w:rsidR="00A323EB" w:rsidRPr="00D44AA9" w:rsidRDefault="00A323EB" w:rsidP="0092458E">
            <w:pPr>
              <w:spacing w:after="100" w:afterAutospacing="1" w:line="240" w:lineRule="auto"/>
              <w:ind w:left="-86" w:right="-58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0" w:type="dxa"/>
          </w:tcPr>
          <w:p w14:paraId="6E90D2EF" w14:textId="77777777" w:rsidR="00A323EB" w:rsidRPr="00D44AA9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F91D6D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Pr="00D44A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357</w:t>
            </w:r>
          </w:p>
        </w:tc>
        <w:tc>
          <w:tcPr>
            <w:tcW w:w="236" w:type="dxa"/>
            <w:gridSpan w:val="2"/>
          </w:tcPr>
          <w:p w14:paraId="23EAA927" w14:textId="77777777" w:rsidR="00A323EB" w:rsidRPr="00D44AA9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double" w:sz="4" w:space="0" w:color="auto"/>
            </w:tcBorders>
          </w:tcPr>
          <w:p w14:paraId="7C680CBD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660</w:t>
            </w:r>
          </w:p>
        </w:tc>
        <w:tc>
          <w:tcPr>
            <w:tcW w:w="242" w:type="dxa"/>
          </w:tcPr>
          <w:p w14:paraId="3EBDAB1E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5A6C80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464</w:t>
            </w:r>
          </w:p>
        </w:tc>
        <w:tc>
          <w:tcPr>
            <w:tcW w:w="236" w:type="dxa"/>
            <w:gridSpan w:val="2"/>
          </w:tcPr>
          <w:p w14:paraId="610132BB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double" w:sz="4" w:space="0" w:color="auto"/>
            </w:tcBorders>
          </w:tcPr>
          <w:p w14:paraId="06040DAC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460</w:t>
            </w:r>
          </w:p>
        </w:tc>
        <w:tc>
          <w:tcPr>
            <w:tcW w:w="236" w:type="dxa"/>
          </w:tcPr>
          <w:p w14:paraId="648D3BE0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double" w:sz="4" w:space="0" w:color="auto"/>
            </w:tcBorders>
          </w:tcPr>
          <w:p w14:paraId="193EE9A7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489</w:t>
            </w:r>
          </w:p>
        </w:tc>
        <w:tc>
          <w:tcPr>
            <w:tcW w:w="236" w:type="dxa"/>
          </w:tcPr>
          <w:p w14:paraId="1D966703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</w:tcPr>
          <w:p w14:paraId="2DFAB289" w14:textId="77777777" w:rsidR="00A323EB" w:rsidRPr="001D6D1B" w:rsidRDefault="00A323EB" w:rsidP="00A323EB">
            <w:pPr>
              <w:spacing w:after="100" w:afterAutospacing="1" w:line="240" w:lineRule="auto"/>
              <w:ind w:left="-86" w:right="-10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05A00073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663DE49C" w14:textId="77777777" w:rsidR="00A323EB" w:rsidRPr="001D6D1B" w:rsidRDefault="00A323EB" w:rsidP="00A323EB">
            <w:pPr>
              <w:spacing w:after="100" w:afterAutospacing="1" w:line="240" w:lineRule="auto"/>
              <w:ind w:left="-86" w:right="-111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439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6F7834A6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</w:tcPr>
          <w:p w14:paraId="7188A76F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146</w:t>
            </w:r>
          </w:p>
        </w:tc>
        <w:tc>
          <w:tcPr>
            <w:tcW w:w="239" w:type="dxa"/>
          </w:tcPr>
          <w:p w14:paraId="228C3327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double" w:sz="4" w:space="0" w:color="auto"/>
            </w:tcBorders>
          </w:tcPr>
          <w:p w14:paraId="7793334F" w14:textId="77777777" w:rsidR="00A323EB" w:rsidRPr="001D6D1B" w:rsidRDefault="00A323EB" w:rsidP="00A323EB">
            <w:pPr>
              <w:tabs>
                <w:tab w:val="decimal" w:pos="487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166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356</w:t>
            </w:r>
          </w:p>
        </w:tc>
        <w:tc>
          <w:tcPr>
            <w:tcW w:w="236" w:type="dxa"/>
          </w:tcPr>
          <w:p w14:paraId="65245D3A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</w:tcPr>
          <w:p w14:paraId="3F1959E7" w14:textId="77777777" w:rsidR="00A323EB" w:rsidRPr="001D6D1B" w:rsidRDefault="00A323EB" w:rsidP="00A323EB">
            <w:pPr>
              <w:spacing w:line="240" w:lineRule="auto"/>
              <w:ind w:left="-86" w:right="-11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924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63" w:type="dxa"/>
          </w:tcPr>
          <w:p w14:paraId="4A9AD8F8" w14:textId="77777777" w:rsidR="00A323EB" w:rsidRPr="001D6D1B" w:rsidRDefault="00A323EB" w:rsidP="00A323EB">
            <w:pPr>
              <w:tabs>
                <w:tab w:val="decimal" w:pos="409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  <w:tcBorders>
              <w:top w:val="single" w:sz="4" w:space="0" w:color="auto"/>
              <w:bottom w:val="double" w:sz="4" w:space="0" w:color="auto"/>
            </w:tcBorders>
          </w:tcPr>
          <w:p w14:paraId="31828B12" w14:textId="77777777" w:rsidR="00A323EB" w:rsidRPr="001D6D1B" w:rsidRDefault="00A323EB" w:rsidP="00A323EB">
            <w:pPr>
              <w:spacing w:line="240" w:lineRule="auto"/>
              <w:ind w:left="-86" w:right="-10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799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781DF75E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0A7DC71" w14:textId="77777777" w:rsidR="00A323EB" w:rsidRPr="001D6D1B" w:rsidRDefault="00A323EB" w:rsidP="00A323EB">
            <w:pPr>
              <w:tabs>
                <w:tab w:val="decimal" w:pos="459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118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222</w:t>
            </w:r>
          </w:p>
        </w:tc>
        <w:tc>
          <w:tcPr>
            <w:tcW w:w="238" w:type="dxa"/>
          </w:tcPr>
          <w:p w14:paraId="32C0A84E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2405763B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113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557</w:t>
            </w:r>
          </w:p>
        </w:tc>
      </w:tr>
      <w:tr w:rsidR="00A323EB" w:rsidRPr="00D44AA9" w14:paraId="3D535984" w14:textId="77777777" w:rsidTr="00A323EB">
        <w:tc>
          <w:tcPr>
            <w:tcW w:w="2340" w:type="dxa"/>
            <w:vAlign w:val="bottom"/>
          </w:tcPr>
          <w:p w14:paraId="7F1A41FC" w14:textId="77777777" w:rsidR="00A323EB" w:rsidRPr="00742E74" w:rsidRDefault="00A323EB" w:rsidP="00A323EB">
            <w:pPr>
              <w:tabs>
                <w:tab w:val="left" w:pos="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742E74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613" w:type="dxa"/>
          </w:tcPr>
          <w:p w14:paraId="2D6262DA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1" w:type="dxa"/>
            <w:tcBorders>
              <w:top w:val="double" w:sz="4" w:space="0" w:color="auto"/>
            </w:tcBorders>
          </w:tcPr>
          <w:p w14:paraId="3276FF6A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A316485" w14:textId="77777777" w:rsidR="00A323EB" w:rsidRPr="00D44AA9" w:rsidRDefault="00A323EB" w:rsidP="00A323EB">
            <w:pPr>
              <w:tabs>
                <w:tab w:val="left" w:pos="160"/>
                <w:tab w:val="decimal" w:pos="443"/>
              </w:tabs>
              <w:spacing w:after="100" w:afterAutospacing="1" w:line="240" w:lineRule="auto"/>
              <w:ind w:left="-560" w:right="-58" w:hanging="38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  <w:tcBorders>
              <w:top w:val="double" w:sz="4" w:space="0" w:color="auto"/>
            </w:tcBorders>
          </w:tcPr>
          <w:p w14:paraId="73EA0214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311" w:type="dxa"/>
            <w:vAlign w:val="bottom"/>
          </w:tcPr>
          <w:p w14:paraId="735EA935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</w:tcPr>
          <w:p w14:paraId="118E3E7B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18FFC1A3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  <w:tcBorders>
              <w:top w:val="double" w:sz="4" w:space="0" w:color="auto"/>
            </w:tcBorders>
          </w:tcPr>
          <w:p w14:paraId="26B45299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ED17CE3" w14:textId="77777777" w:rsidR="00A323EB" w:rsidRPr="00D44AA9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  <w:tcBorders>
              <w:top w:val="double" w:sz="4" w:space="0" w:color="auto"/>
            </w:tcBorders>
          </w:tcPr>
          <w:p w14:paraId="75B11157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4F320A2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  <w:tcBorders>
              <w:top w:val="double" w:sz="4" w:space="0" w:color="auto"/>
            </w:tcBorders>
          </w:tcPr>
          <w:p w14:paraId="1E379B3B" w14:textId="77777777" w:rsidR="00A323EB" w:rsidRPr="001D6D1B" w:rsidRDefault="00A323EB" w:rsidP="00A323EB">
            <w:pPr>
              <w:tabs>
                <w:tab w:val="left" w:pos="370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64AD8A2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double" w:sz="4" w:space="0" w:color="auto"/>
            </w:tcBorders>
          </w:tcPr>
          <w:p w14:paraId="1065B385" w14:textId="77777777" w:rsidR="00A323EB" w:rsidRPr="001D6D1B" w:rsidRDefault="00A323EB" w:rsidP="00A323EB">
            <w:pPr>
              <w:tabs>
                <w:tab w:val="left" w:pos="370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8A4A1AD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  <w:tcBorders>
              <w:top w:val="double" w:sz="4" w:space="0" w:color="auto"/>
            </w:tcBorders>
          </w:tcPr>
          <w:p w14:paraId="4EDB31B4" w14:textId="77777777" w:rsidR="00A323EB" w:rsidRPr="001D6D1B" w:rsidRDefault="00A323EB" w:rsidP="00A323EB">
            <w:pPr>
              <w:tabs>
                <w:tab w:val="left" w:pos="370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A0EA7A6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</w:tcPr>
          <w:p w14:paraId="2F425C4E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1FDBDD60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50C878D3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5D02566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  <w:tcBorders>
              <w:top w:val="double" w:sz="4" w:space="0" w:color="auto"/>
            </w:tcBorders>
          </w:tcPr>
          <w:p w14:paraId="0D377F5E" w14:textId="77777777" w:rsidR="00A323EB" w:rsidRPr="001D6D1B" w:rsidRDefault="00A323EB" w:rsidP="00A323EB">
            <w:pPr>
              <w:tabs>
                <w:tab w:val="left" w:pos="110"/>
                <w:tab w:val="left" w:pos="380"/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251DED4D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  <w:tcBorders>
              <w:top w:val="double" w:sz="4" w:space="0" w:color="auto"/>
            </w:tcBorders>
          </w:tcPr>
          <w:p w14:paraId="082566A3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DDF2F84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</w:tcPr>
          <w:p w14:paraId="162EAC8E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179E6FA6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  <w:tcBorders>
              <w:top w:val="double" w:sz="4" w:space="0" w:color="auto"/>
            </w:tcBorders>
          </w:tcPr>
          <w:p w14:paraId="342DDF4A" w14:textId="77777777" w:rsidR="00A323EB" w:rsidRPr="001D6D1B" w:rsidRDefault="00A323EB" w:rsidP="00A323EB">
            <w:pPr>
              <w:tabs>
                <w:tab w:val="decimal" w:pos="443"/>
                <w:tab w:val="decimal" w:pos="56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EDBE542" w14:textId="77777777" w:rsidR="00A323EB" w:rsidRPr="001D6D1B" w:rsidRDefault="00A323EB" w:rsidP="00A323EB">
            <w:pPr>
              <w:tabs>
                <w:tab w:val="decimal" w:pos="443"/>
                <w:tab w:val="decimal" w:pos="56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</w:tcPr>
          <w:p w14:paraId="34F70AD7" w14:textId="77777777" w:rsidR="00A323EB" w:rsidRPr="001D6D1B" w:rsidRDefault="00A323EB" w:rsidP="00A323EB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74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211</w:t>
            </w:r>
          </w:p>
        </w:tc>
        <w:tc>
          <w:tcPr>
            <w:tcW w:w="238" w:type="dxa"/>
          </w:tcPr>
          <w:p w14:paraId="0467A93C" w14:textId="77777777" w:rsidR="00A323EB" w:rsidRPr="001D6D1B" w:rsidRDefault="00A323EB" w:rsidP="00A323EB">
            <w:pPr>
              <w:tabs>
                <w:tab w:val="decimal" w:pos="420"/>
              </w:tabs>
              <w:spacing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</w:tcPr>
          <w:p w14:paraId="17D40F15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132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681</w:t>
            </w:r>
          </w:p>
        </w:tc>
      </w:tr>
      <w:tr w:rsidR="00A323EB" w:rsidRPr="00D44AA9" w14:paraId="06C4F377" w14:textId="77777777" w:rsidTr="00A323EB">
        <w:tc>
          <w:tcPr>
            <w:tcW w:w="2340" w:type="dxa"/>
            <w:vAlign w:val="bottom"/>
          </w:tcPr>
          <w:p w14:paraId="419E0255" w14:textId="77777777" w:rsidR="00A323EB" w:rsidRPr="00742E74" w:rsidRDefault="00A323EB" w:rsidP="00A323EB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s/>
                <w:lang w:eastAsia="en-GB"/>
              </w:rPr>
            </w:pPr>
            <w:r w:rsidRPr="00742E74">
              <w:rPr>
                <w:rFonts w:asciiTheme="majorBidi" w:hAnsiTheme="majorBidi" w:cstheme="majorBidi"/>
                <w:color w:val="000000"/>
                <w:cs/>
              </w:rPr>
              <w:t>กำไรก่อนค่าใช้จ่าย</w:t>
            </w:r>
          </w:p>
        </w:tc>
        <w:tc>
          <w:tcPr>
            <w:tcW w:w="613" w:type="dxa"/>
          </w:tcPr>
          <w:p w14:paraId="65CC4780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1" w:type="dxa"/>
          </w:tcPr>
          <w:p w14:paraId="68DFE46C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04AE4CA" w14:textId="77777777" w:rsidR="00A323EB" w:rsidRPr="00D44AA9" w:rsidRDefault="00A323EB" w:rsidP="00A323EB">
            <w:pPr>
              <w:tabs>
                <w:tab w:val="left" w:pos="160"/>
              </w:tabs>
              <w:spacing w:line="240" w:lineRule="auto"/>
              <w:ind w:left="-560" w:right="-130" w:hanging="38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</w:tcPr>
          <w:p w14:paraId="04380642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311" w:type="dxa"/>
            <w:vAlign w:val="bottom"/>
          </w:tcPr>
          <w:p w14:paraId="7454C29A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72BA89B9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942811B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</w:tcPr>
          <w:p w14:paraId="075FCF3D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9E1654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</w:tcPr>
          <w:p w14:paraId="28CB4CB7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1A4AC4CD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</w:tcPr>
          <w:p w14:paraId="416CB3EB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3F0C7D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47CEC591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27E2152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</w:tcPr>
          <w:p w14:paraId="1BD128DF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219C3EF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717E8841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1E3E1D0D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</w:tcPr>
          <w:p w14:paraId="4FED43E1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C51E581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4CDE6CBD" w14:textId="77777777" w:rsidR="00A323EB" w:rsidRPr="001D6D1B" w:rsidRDefault="00A323EB" w:rsidP="00A323EB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0BFE7790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</w:tcPr>
          <w:p w14:paraId="3C3D8E2E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0843D66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0C343EDC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4B5C385E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</w:tcPr>
          <w:p w14:paraId="2BEB3BB3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A5E1BCA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14:paraId="075D0574" w14:textId="77777777" w:rsidR="00A323EB" w:rsidRPr="001D6D1B" w:rsidRDefault="00A323EB" w:rsidP="00A323EB">
            <w:pPr>
              <w:tabs>
                <w:tab w:val="decimal" w:pos="459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192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433</w:t>
            </w:r>
          </w:p>
        </w:tc>
        <w:tc>
          <w:tcPr>
            <w:tcW w:w="238" w:type="dxa"/>
          </w:tcPr>
          <w:p w14:paraId="16A6EA5E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14:paraId="1C79C69B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246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238</w:t>
            </w:r>
          </w:p>
        </w:tc>
      </w:tr>
      <w:tr w:rsidR="00A323EB" w:rsidRPr="00D44AA9" w14:paraId="6F0DA061" w14:textId="77777777" w:rsidTr="00A323EB">
        <w:tc>
          <w:tcPr>
            <w:tcW w:w="2340" w:type="dxa"/>
            <w:vAlign w:val="bottom"/>
          </w:tcPr>
          <w:p w14:paraId="4CBCD6D3" w14:textId="77777777" w:rsidR="00A323EB" w:rsidRDefault="00A323EB" w:rsidP="00A323EB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olor w:val="000000"/>
              </w:rPr>
            </w:pPr>
            <w:r w:rsidRPr="00742E74">
              <w:rPr>
                <w:rFonts w:asciiTheme="majorBidi" w:hAnsiTheme="majorBidi" w:cstheme="majorBidi"/>
                <w:color w:val="000000"/>
                <w:cs/>
              </w:rPr>
              <w:t>ต้นทุนการจัดจำหน่ายแล</w:t>
            </w:r>
            <w:r w:rsidRPr="00742E74">
              <w:rPr>
                <w:rFonts w:asciiTheme="majorBidi" w:hAnsiTheme="majorBidi" w:cstheme="majorBidi" w:hint="cs"/>
                <w:color w:val="000000"/>
                <w:cs/>
              </w:rPr>
              <w:t>ะ</w:t>
            </w:r>
          </w:p>
          <w:p w14:paraId="038A3825" w14:textId="77777777" w:rsidR="00A323EB" w:rsidRPr="00742E74" w:rsidRDefault="00A323EB" w:rsidP="00A323EB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olor w:val="000000"/>
              </w:rPr>
            </w:pPr>
            <w:r w:rsidRPr="00742E74">
              <w:rPr>
                <w:rFonts w:asciiTheme="majorBidi" w:hAnsiTheme="majorBidi"/>
                <w:color w:val="000000"/>
                <w:cs/>
              </w:rPr>
              <w:t>ค่าใช้จ่ายในการบริหา</w:t>
            </w:r>
            <w:r w:rsidRPr="00742E74">
              <w:rPr>
                <w:rFonts w:asciiTheme="majorBidi" w:hAnsiTheme="majorBidi" w:hint="cs"/>
                <w:color w:val="000000"/>
                <w:cs/>
              </w:rPr>
              <w:t>ร</w:t>
            </w:r>
          </w:p>
        </w:tc>
        <w:tc>
          <w:tcPr>
            <w:tcW w:w="613" w:type="dxa"/>
          </w:tcPr>
          <w:p w14:paraId="68988E99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1" w:type="dxa"/>
          </w:tcPr>
          <w:p w14:paraId="3FA37566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CDBA085" w14:textId="77777777" w:rsidR="00A323EB" w:rsidRPr="00D44AA9" w:rsidRDefault="00A323EB" w:rsidP="00A323EB">
            <w:pPr>
              <w:tabs>
                <w:tab w:val="left" w:pos="160"/>
              </w:tabs>
              <w:spacing w:line="240" w:lineRule="auto"/>
              <w:ind w:left="-560" w:right="-130" w:hanging="38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</w:tcPr>
          <w:p w14:paraId="10A9FFB0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311" w:type="dxa"/>
            <w:vAlign w:val="bottom"/>
          </w:tcPr>
          <w:p w14:paraId="64C2AFAB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1BDA1DD2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19B6CDF2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</w:tcPr>
          <w:p w14:paraId="1507696D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8642A07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</w:tcPr>
          <w:p w14:paraId="15AD2790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ED36AB3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</w:tcPr>
          <w:p w14:paraId="7FB10F05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69A2349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224873B9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08C4FA1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</w:tcPr>
          <w:p w14:paraId="31D7C202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D3A9D7E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0CB8D1A7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294FB635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</w:tcPr>
          <w:p w14:paraId="720DCE1E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6A93DF3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75BA603A" w14:textId="77777777" w:rsidR="00A323EB" w:rsidRPr="001D6D1B" w:rsidRDefault="00A323EB" w:rsidP="00A323EB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0A0A7FD1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</w:tcPr>
          <w:p w14:paraId="4FD63A62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8AAA0D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2AAA9681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6D5CAE46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</w:tcPr>
          <w:p w14:paraId="1796A459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92BB9FC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  <w:vAlign w:val="bottom"/>
          </w:tcPr>
          <w:p w14:paraId="6D8AAF3E" w14:textId="0D734733" w:rsidR="00A323EB" w:rsidRPr="001D6D1B" w:rsidRDefault="00A323EB" w:rsidP="00A323EB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1F3CE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71,934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7C71CE4A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vAlign w:val="bottom"/>
          </w:tcPr>
          <w:p w14:paraId="3503D4F6" w14:textId="77777777" w:rsidR="00A323EB" w:rsidRPr="001D6D1B" w:rsidRDefault="00A323EB" w:rsidP="00A323EB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397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A323EB" w:rsidRPr="00D44AA9" w14:paraId="18199871" w14:textId="77777777" w:rsidTr="00A323EB">
        <w:tc>
          <w:tcPr>
            <w:tcW w:w="2340" w:type="dxa"/>
            <w:vAlign w:val="bottom"/>
          </w:tcPr>
          <w:p w14:paraId="78CEA039" w14:textId="77777777" w:rsidR="00A323EB" w:rsidRPr="00742E74" w:rsidRDefault="00A323EB" w:rsidP="00A323EB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s/>
                <w:lang w:eastAsia="en-GB"/>
              </w:rPr>
            </w:pPr>
            <w:r w:rsidRPr="00742E74">
              <w:rPr>
                <w:rFonts w:asciiTheme="majorBidi" w:hAnsiTheme="majorBidi" w:cstheme="majorBidi"/>
                <w:color w:val="000000"/>
                <w:cs/>
              </w:rPr>
              <w:t>ต้นทุนทางการเงิน</w:t>
            </w:r>
          </w:p>
        </w:tc>
        <w:tc>
          <w:tcPr>
            <w:tcW w:w="613" w:type="dxa"/>
          </w:tcPr>
          <w:p w14:paraId="29E595A2" w14:textId="74303EAC" w:rsidR="00A323EB" w:rsidRPr="008662B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591" w:type="dxa"/>
          </w:tcPr>
          <w:p w14:paraId="67AA231E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51229BE" w14:textId="77777777" w:rsidR="00A323EB" w:rsidRPr="00D44AA9" w:rsidRDefault="00A323EB" w:rsidP="00A323EB">
            <w:pPr>
              <w:tabs>
                <w:tab w:val="left" w:pos="160"/>
              </w:tabs>
              <w:spacing w:line="240" w:lineRule="auto"/>
              <w:ind w:left="-560" w:right="-130" w:hanging="38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</w:tcPr>
          <w:p w14:paraId="24D80A75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311" w:type="dxa"/>
            <w:vAlign w:val="bottom"/>
          </w:tcPr>
          <w:p w14:paraId="0F15F955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590AE8A6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128C200B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</w:tcPr>
          <w:p w14:paraId="24B60384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5B1974C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</w:tcPr>
          <w:p w14:paraId="39062F3A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3D4E9E36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</w:tcPr>
          <w:p w14:paraId="0C1844CD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A143561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145099F7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32F5665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</w:tcPr>
          <w:p w14:paraId="7A124D56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B2DC4C5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15E27C08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2CBCF6CE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</w:tcPr>
          <w:p w14:paraId="685503A4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0799D5F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74970379" w14:textId="77777777" w:rsidR="00A323EB" w:rsidRPr="001D6D1B" w:rsidRDefault="00A323EB" w:rsidP="00A323EB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606D417A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</w:tcPr>
          <w:p w14:paraId="5A75BD5C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1EE5CAB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6065FBB0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43757A9C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</w:tcPr>
          <w:p w14:paraId="0CED8D30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04E2E1A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</w:tcPr>
          <w:p w14:paraId="224B4FBF" w14:textId="77777777" w:rsidR="00A323EB" w:rsidRPr="001D6D1B" w:rsidRDefault="00A323EB" w:rsidP="00A323EB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113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962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3E3F23FC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</w:tcPr>
          <w:p w14:paraId="17544CF9" w14:textId="77777777" w:rsidR="00A323EB" w:rsidRPr="001D6D1B" w:rsidRDefault="00A323EB" w:rsidP="00A323EB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117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138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A323EB" w:rsidRPr="00D44AA9" w14:paraId="675CD6D7" w14:textId="77777777" w:rsidTr="00A323EB">
        <w:tc>
          <w:tcPr>
            <w:tcW w:w="2340" w:type="dxa"/>
            <w:vAlign w:val="bottom"/>
          </w:tcPr>
          <w:p w14:paraId="28F9F26E" w14:textId="77777777" w:rsidR="00A323EB" w:rsidRPr="00742E74" w:rsidRDefault="00A323EB" w:rsidP="00A323EB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olor w:val="000000"/>
                <w:cs/>
              </w:rPr>
            </w:pPr>
            <w:r w:rsidRPr="00742E74">
              <w:rPr>
                <w:rFonts w:asciiTheme="majorBidi" w:hAnsiTheme="majorBidi" w:cstheme="majorBidi"/>
                <w:color w:val="000000"/>
                <w:cs/>
              </w:rPr>
              <w:t>ผลขาดทุนจากการด้อยค่าซึ่งเป็นไ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ป</w:t>
            </w:r>
            <w:r w:rsidRPr="00742E74">
              <w:rPr>
                <w:rFonts w:asciiTheme="majorBidi" w:hAnsiTheme="majorBidi" w:cstheme="majorBidi"/>
                <w:color w:val="000000"/>
                <w:cs/>
              </w:rPr>
              <w:t xml:space="preserve">ตาม </w:t>
            </w:r>
            <w:r w:rsidRPr="00742E74">
              <w:rPr>
                <w:rFonts w:asciiTheme="majorBidi" w:hAnsiTheme="majorBidi" w:cstheme="majorBidi"/>
                <w:color w:val="000000"/>
              </w:rPr>
              <w:t xml:space="preserve">TFRS </w:t>
            </w:r>
            <w:r w:rsidRPr="00E537CC"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613" w:type="dxa"/>
          </w:tcPr>
          <w:p w14:paraId="17D63576" w14:textId="09875600" w:rsidR="00A323EB" w:rsidRPr="008662B9" w:rsidRDefault="006650CA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  <w:t>25</w:t>
            </w:r>
          </w:p>
        </w:tc>
        <w:tc>
          <w:tcPr>
            <w:tcW w:w="591" w:type="dxa"/>
          </w:tcPr>
          <w:p w14:paraId="0FCDBEFF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324E8EB" w14:textId="77777777" w:rsidR="00A323EB" w:rsidRPr="00D44AA9" w:rsidRDefault="00A323EB" w:rsidP="00A323EB">
            <w:pPr>
              <w:tabs>
                <w:tab w:val="left" w:pos="160"/>
              </w:tabs>
              <w:spacing w:line="240" w:lineRule="auto"/>
              <w:ind w:left="-560" w:right="-130" w:hanging="38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</w:tcPr>
          <w:p w14:paraId="1A0866A0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311" w:type="dxa"/>
            <w:vAlign w:val="bottom"/>
          </w:tcPr>
          <w:p w14:paraId="4F55C724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28C580B4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BE73DF3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</w:tcPr>
          <w:p w14:paraId="314074D6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0CEFC41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</w:tcPr>
          <w:p w14:paraId="6FAFFA2A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4D1D1212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</w:tcPr>
          <w:p w14:paraId="6F4B1D45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AECD03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5FFBCA20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8605E4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</w:tcPr>
          <w:p w14:paraId="059CD49F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C95949A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4172C4AB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6AEF9D2D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</w:tcPr>
          <w:p w14:paraId="056DA503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A6019AA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33C563BA" w14:textId="77777777" w:rsidR="00A323EB" w:rsidRPr="001D6D1B" w:rsidRDefault="00A323EB" w:rsidP="00A323EB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368FAFA9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</w:tcPr>
          <w:p w14:paraId="4152BF1C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E7A7169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5A5D939F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52F529BB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</w:tcPr>
          <w:p w14:paraId="224EC526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2EE10F4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</w:tcPr>
          <w:p w14:paraId="420D4BCA" w14:textId="591CC14E" w:rsidR="00A323EB" w:rsidRPr="001D6D1B" w:rsidRDefault="00A323EB" w:rsidP="00A323EB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1F3CE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</w:t>
            </w:r>
            <w:r w:rsidR="002E14A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1F3CE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621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1321547C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</w:tcPr>
          <w:p w14:paraId="00B2D332" w14:textId="77777777" w:rsidR="00A323EB" w:rsidRPr="001D6D1B" w:rsidRDefault="00A323EB" w:rsidP="00A323EB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92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087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A323EB" w:rsidRPr="00D44AA9" w14:paraId="5C60E438" w14:textId="77777777" w:rsidTr="00A323EB">
        <w:tc>
          <w:tcPr>
            <w:tcW w:w="2340" w:type="dxa"/>
            <w:vAlign w:val="bottom"/>
          </w:tcPr>
          <w:p w14:paraId="6FAAE05A" w14:textId="77777777" w:rsidR="00A323EB" w:rsidRPr="00742E74" w:rsidRDefault="00A323EB" w:rsidP="00A323EB">
            <w:pPr>
              <w:tabs>
                <w:tab w:val="left" w:pos="0"/>
              </w:tabs>
              <w:spacing w:line="240" w:lineRule="auto"/>
              <w:ind w:right="-200" w:hanging="110"/>
              <w:rPr>
                <w:rFonts w:asciiTheme="majorBidi" w:hAnsiTheme="majorBidi" w:cstheme="majorBidi"/>
                <w:cs/>
                <w:lang w:eastAsia="en-GB"/>
              </w:rPr>
            </w:pPr>
            <w:r w:rsidRPr="00742E74">
              <w:rPr>
                <w:rFonts w:asciiTheme="majorBidi" w:hAnsiTheme="majorBidi" w:cstheme="majorBidi" w:hint="cs"/>
                <w:cs/>
                <w:lang w:eastAsia="en-GB"/>
              </w:rPr>
              <w:t>ผลขาดทุนจากการด้อยค่าของสินทรัพย์</w:t>
            </w:r>
          </w:p>
        </w:tc>
        <w:tc>
          <w:tcPr>
            <w:tcW w:w="613" w:type="dxa"/>
          </w:tcPr>
          <w:p w14:paraId="096DD7BB" w14:textId="1A2569F7" w:rsidR="00A323EB" w:rsidRPr="00AA0C36" w:rsidRDefault="005C6698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  <w:t>12,13</w:t>
            </w:r>
          </w:p>
        </w:tc>
        <w:tc>
          <w:tcPr>
            <w:tcW w:w="591" w:type="dxa"/>
          </w:tcPr>
          <w:p w14:paraId="55F9DE4D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DD200BE" w14:textId="77777777" w:rsidR="00A323EB" w:rsidRPr="00D44AA9" w:rsidRDefault="00A323EB" w:rsidP="00A323EB">
            <w:pPr>
              <w:tabs>
                <w:tab w:val="left" w:pos="160"/>
              </w:tabs>
              <w:spacing w:line="240" w:lineRule="auto"/>
              <w:ind w:left="-560" w:right="-130" w:hanging="38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</w:tcPr>
          <w:p w14:paraId="2C7371E2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311" w:type="dxa"/>
            <w:vAlign w:val="bottom"/>
          </w:tcPr>
          <w:p w14:paraId="63E4C47D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5A52E3FF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9019FC1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</w:tcPr>
          <w:p w14:paraId="0E5A7B18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031023D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</w:tcPr>
          <w:p w14:paraId="332FB2AE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47E692DB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</w:tcPr>
          <w:p w14:paraId="739CA6A2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BB19534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46B5CB93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74F9E85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</w:tcPr>
          <w:p w14:paraId="54811F2B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895A011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1F2A9826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401BB9E7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</w:tcPr>
          <w:p w14:paraId="02B7B36E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C6B34A3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17CF3B78" w14:textId="77777777" w:rsidR="00A323EB" w:rsidRPr="001D6D1B" w:rsidRDefault="00A323EB" w:rsidP="00A323EB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04292471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</w:tcPr>
          <w:p w14:paraId="3967BF38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C1F9BB6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43A58330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3FA69BC2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</w:tcPr>
          <w:p w14:paraId="75B23AB7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1836522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</w:tcPr>
          <w:p w14:paraId="38CB9D7F" w14:textId="77777777" w:rsidR="00A323EB" w:rsidRPr="001D6D1B" w:rsidRDefault="00A323EB" w:rsidP="00A323EB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904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7665EA4C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</w:tcPr>
          <w:p w14:paraId="3EDA6BA8" w14:textId="77777777" w:rsidR="00A323EB" w:rsidRPr="001D6D1B" w:rsidRDefault="00A323EB" w:rsidP="00A323EB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111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457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A323EB" w:rsidRPr="00D44AA9" w14:paraId="53D5FCFE" w14:textId="77777777" w:rsidTr="00A323EB">
        <w:tc>
          <w:tcPr>
            <w:tcW w:w="2340" w:type="dxa"/>
            <w:vAlign w:val="bottom"/>
          </w:tcPr>
          <w:p w14:paraId="0C203088" w14:textId="77777777" w:rsidR="00A323EB" w:rsidRPr="00742E74" w:rsidRDefault="00A323EB" w:rsidP="00A323EB">
            <w:pPr>
              <w:tabs>
                <w:tab w:val="left" w:pos="0"/>
              </w:tabs>
              <w:spacing w:line="240" w:lineRule="auto"/>
              <w:ind w:right="-200" w:hanging="110"/>
              <w:rPr>
                <w:rFonts w:asciiTheme="majorBidi" w:hAnsiTheme="majorBidi" w:cstheme="majorBidi"/>
                <w:cs/>
                <w:lang w:eastAsia="en-GB"/>
              </w:rPr>
            </w:pPr>
            <w:r w:rsidRPr="00742E74">
              <w:rPr>
                <w:rFonts w:asciiTheme="majorBidi" w:hAnsiTheme="majorBidi"/>
                <w:cs/>
                <w:lang w:eastAsia="en-GB"/>
              </w:rPr>
              <w:t>ผลขาดทุนจากการด้อยค่าของเงินลงทุน</w:t>
            </w:r>
          </w:p>
        </w:tc>
        <w:tc>
          <w:tcPr>
            <w:tcW w:w="613" w:type="dxa"/>
          </w:tcPr>
          <w:p w14:paraId="49F2925E" w14:textId="00CCE231" w:rsidR="00A323EB" w:rsidRPr="00DD44F9" w:rsidRDefault="00AA0C36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DD44F9"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591" w:type="dxa"/>
          </w:tcPr>
          <w:p w14:paraId="79E60C7E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97A30A4" w14:textId="77777777" w:rsidR="00A323EB" w:rsidRPr="00D44AA9" w:rsidRDefault="00A323EB" w:rsidP="00A323EB">
            <w:pPr>
              <w:tabs>
                <w:tab w:val="left" w:pos="160"/>
              </w:tabs>
              <w:spacing w:line="240" w:lineRule="auto"/>
              <w:ind w:left="-560" w:right="-130" w:hanging="38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</w:tcPr>
          <w:p w14:paraId="2FA8C897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311" w:type="dxa"/>
            <w:vAlign w:val="bottom"/>
          </w:tcPr>
          <w:p w14:paraId="7924077E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76406747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1FC70E66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</w:tcPr>
          <w:p w14:paraId="32801F6B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84226D5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</w:tcPr>
          <w:p w14:paraId="1CD8A6DA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3E85BB35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</w:tcPr>
          <w:p w14:paraId="2B6BBB12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EF45AB5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5F48C24B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552B0B5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</w:tcPr>
          <w:p w14:paraId="5051D416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E424301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7F117698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5BFFA186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</w:tcPr>
          <w:p w14:paraId="78E478B4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FF78839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0631F636" w14:textId="77777777" w:rsidR="00A323EB" w:rsidRPr="001D6D1B" w:rsidRDefault="00A323EB" w:rsidP="00A323EB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45BF20B3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</w:tcPr>
          <w:p w14:paraId="50565DE0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C5C34F7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1868B25D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038F49F8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</w:tcPr>
          <w:p w14:paraId="2B155AB4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D457A4A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</w:tcPr>
          <w:p w14:paraId="1D714CFD" w14:textId="77777777" w:rsidR="00A323EB" w:rsidRPr="001D6D1B" w:rsidRDefault="00A323EB" w:rsidP="00A323EB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2,550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1EA3532A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</w:tcPr>
          <w:p w14:paraId="7ABA3025" w14:textId="77777777" w:rsidR="00A323EB" w:rsidRPr="001D6D1B" w:rsidRDefault="00A323EB" w:rsidP="00A323EB">
            <w:pPr>
              <w:spacing w:after="100" w:afterAutospacing="1" w:line="240" w:lineRule="auto"/>
              <w:ind w:left="-86" w:right="-201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A323EB" w:rsidRPr="00D44AA9" w14:paraId="48DDDC46" w14:textId="77777777" w:rsidTr="00A323EB">
        <w:tc>
          <w:tcPr>
            <w:tcW w:w="2340" w:type="dxa"/>
            <w:vAlign w:val="bottom"/>
          </w:tcPr>
          <w:p w14:paraId="5357785C" w14:textId="77777777" w:rsidR="00A323EB" w:rsidRPr="00742E74" w:rsidRDefault="00A323EB" w:rsidP="00A323EB">
            <w:pPr>
              <w:tabs>
                <w:tab w:val="left" w:pos="0"/>
              </w:tabs>
              <w:spacing w:line="240" w:lineRule="auto"/>
              <w:ind w:right="-200" w:hanging="110"/>
              <w:rPr>
                <w:rFonts w:asciiTheme="majorBidi" w:hAnsiTheme="majorBidi" w:cstheme="majorBidi"/>
                <w:cs/>
                <w:lang w:eastAsia="en-GB"/>
              </w:rPr>
            </w:pPr>
            <w:r w:rsidRPr="00742E74">
              <w:rPr>
                <w:rFonts w:asciiTheme="majorBidi" w:hAnsiTheme="majorBidi"/>
                <w:cs/>
                <w:lang w:eastAsia="en-GB"/>
              </w:rPr>
              <w:t>ผลขาดทุนจากการด้อยค่าของ</w:t>
            </w:r>
            <w:r w:rsidRPr="00742E74">
              <w:rPr>
                <w:rFonts w:asciiTheme="majorBidi" w:hAnsiTheme="majorBidi" w:hint="cs"/>
                <w:cs/>
                <w:lang w:eastAsia="en-GB"/>
              </w:rPr>
              <w:t>ค่าความนิยม</w:t>
            </w:r>
          </w:p>
        </w:tc>
        <w:tc>
          <w:tcPr>
            <w:tcW w:w="613" w:type="dxa"/>
          </w:tcPr>
          <w:p w14:paraId="5DB14453" w14:textId="47E8E654" w:rsidR="00A323EB" w:rsidRPr="00DD44F9" w:rsidRDefault="00DD44F9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DD44F9"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  <w:t>14</w:t>
            </w:r>
          </w:p>
        </w:tc>
        <w:tc>
          <w:tcPr>
            <w:tcW w:w="591" w:type="dxa"/>
          </w:tcPr>
          <w:p w14:paraId="74971B5C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01983F" w14:textId="77777777" w:rsidR="00A323EB" w:rsidRPr="00D44AA9" w:rsidRDefault="00A323EB" w:rsidP="00A323EB">
            <w:pPr>
              <w:tabs>
                <w:tab w:val="left" w:pos="160"/>
              </w:tabs>
              <w:spacing w:line="240" w:lineRule="auto"/>
              <w:ind w:left="-560" w:right="-130" w:hanging="38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</w:tcPr>
          <w:p w14:paraId="2C3AA498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311" w:type="dxa"/>
            <w:vAlign w:val="bottom"/>
          </w:tcPr>
          <w:p w14:paraId="60C930C9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2161797F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37EB4E2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</w:tcPr>
          <w:p w14:paraId="1EEE2156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81B4EA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</w:tcPr>
          <w:p w14:paraId="7B063239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37C19DE8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</w:tcPr>
          <w:p w14:paraId="19D3A806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7E1A061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55D29DE7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C0079A4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</w:tcPr>
          <w:p w14:paraId="09475070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FE59396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755B8C20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541B8F06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</w:tcPr>
          <w:p w14:paraId="404ACC7F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093EC85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15E56FA1" w14:textId="77777777" w:rsidR="00A323EB" w:rsidRPr="001D6D1B" w:rsidRDefault="00A323EB" w:rsidP="00A323EB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1DF827A4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</w:tcPr>
          <w:p w14:paraId="5415823D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83238D2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19BAC840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2DA111AC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</w:tcPr>
          <w:p w14:paraId="172FC5D5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EC547C2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</w:tcPr>
          <w:p w14:paraId="115EACFB" w14:textId="77777777" w:rsidR="00A323EB" w:rsidRPr="001D6D1B" w:rsidRDefault="00A323EB" w:rsidP="00A323EB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000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781EC1F1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</w:tcPr>
          <w:p w14:paraId="4F03338F" w14:textId="77777777" w:rsidR="00A323EB" w:rsidRPr="001D6D1B" w:rsidRDefault="00A323EB" w:rsidP="00A323EB">
            <w:pPr>
              <w:spacing w:after="100" w:afterAutospacing="1" w:line="240" w:lineRule="auto"/>
              <w:ind w:left="-86" w:right="-201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A323EB" w:rsidRPr="00D44AA9" w14:paraId="5BBD3028" w14:textId="77777777" w:rsidTr="00A323EB">
        <w:tc>
          <w:tcPr>
            <w:tcW w:w="2340" w:type="dxa"/>
            <w:vAlign w:val="bottom"/>
          </w:tcPr>
          <w:p w14:paraId="025855C8" w14:textId="77777777" w:rsidR="00A323EB" w:rsidRPr="00742E74" w:rsidRDefault="00A323EB" w:rsidP="00A323EB">
            <w:pPr>
              <w:tabs>
                <w:tab w:val="left" w:pos="0"/>
              </w:tabs>
              <w:spacing w:line="240" w:lineRule="auto"/>
              <w:ind w:right="-200" w:hanging="110"/>
              <w:rPr>
                <w:rFonts w:asciiTheme="majorBidi" w:hAnsiTheme="majorBidi"/>
                <w:cs/>
                <w:lang w:eastAsia="en-GB"/>
              </w:rPr>
            </w:pPr>
            <w:r>
              <w:rPr>
                <w:rFonts w:asciiTheme="majorBidi" w:hAnsiTheme="majorBidi" w:hint="cs"/>
                <w:cs/>
                <w:lang w:eastAsia="en-GB"/>
              </w:rPr>
              <w:t>ผล</w:t>
            </w:r>
            <w:r w:rsidRPr="007E6235">
              <w:rPr>
                <w:rFonts w:asciiTheme="majorBidi" w:hAnsiTheme="majorBidi"/>
                <w:cs/>
                <w:lang w:eastAsia="en-GB"/>
              </w:rPr>
              <w:t>ขาดทุนจากการวัดมูลค่ายุติธรรมเงินลงทุน</w:t>
            </w:r>
          </w:p>
        </w:tc>
        <w:tc>
          <w:tcPr>
            <w:tcW w:w="613" w:type="dxa"/>
          </w:tcPr>
          <w:p w14:paraId="11DF7FCC" w14:textId="3994B266" w:rsidR="00A323EB" w:rsidRPr="00DD44F9" w:rsidRDefault="00DD44F9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DD44F9"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  <w:t>25</w:t>
            </w:r>
          </w:p>
        </w:tc>
        <w:tc>
          <w:tcPr>
            <w:tcW w:w="591" w:type="dxa"/>
          </w:tcPr>
          <w:p w14:paraId="46367A0C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2F4ED09" w14:textId="77777777" w:rsidR="00A323EB" w:rsidRPr="00D44AA9" w:rsidRDefault="00A323EB" w:rsidP="00A323EB">
            <w:pPr>
              <w:tabs>
                <w:tab w:val="left" w:pos="160"/>
              </w:tabs>
              <w:spacing w:line="240" w:lineRule="auto"/>
              <w:ind w:left="-560" w:right="-130" w:hanging="38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</w:tcPr>
          <w:p w14:paraId="79364177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311" w:type="dxa"/>
            <w:vAlign w:val="bottom"/>
          </w:tcPr>
          <w:p w14:paraId="317A7236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417C3E62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6721B5A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</w:tcPr>
          <w:p w14:paraId="72903F28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2D3DE37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</w:tcPr>
          <w:p w14:paraId="3500A10C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42F249F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</w:tcPr>
          <w:p w14:paraId="4F9CCABE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D1AB2EA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144E9753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60FF63D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</w:tcPr>
          <w:p w14:paraId="4D6646A5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7B10287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0CBAE60A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7917BDCF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</w:tcPr>
          <w:p w14:paraId="1ED9A689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ED6A4D2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2B7DD7F8" w14:textId="77777777" w:rsidR="00A323EB" w:rsidRPr="001D6D1B" w:rsidRDefault="00A323EB" w:rsidP="00A323EB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15D30A1B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</w:tcPr>
          <w:p w14:paraId="5C376C72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5484BEC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519575E6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6DD8D83C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</w:tcPr>
          <w:p w14:paraId="32EC7447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43592A6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</w:tcPr>
          <w:p w14:paraId="0647AF64" w14:textId="77777777" w:rsidR="00A323EB" w:rsidRPr="001D3A97" w:rsidRDefault="00A323EB" w:rsidP="00A323EB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(121,749)</w:t>
            </w:r>
          </w:p>
        </w:tc>
        <w:tc>
          <w:tcPr>
            <w:tcW w:w="238" w:type="dxa"/>
          </w:tcPr>
          <w:p w14:paraId="072054F1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</w:tcPr>
          <w:p w14:paraId="7E674B35" w14:textId="77777777" w:rsidR="00A323EB" w:rsidRDefault="00A323EB" w:rsidP="00A323EB">
            <w:pPr>
              <w:spacing w:after="100" w:afterAutospacing="1" w:line="240" w:lineRule="auto"/>
              <w:ind w:left="-86" w:right="-201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A323EB" w:rsidRPr="00D44AA9" w14:paraId="3C1D1426" w14:textId="77777777" w:rsidTr="00A323EB">
        <w:tc>
          <w:tcPr>
            <w:tcW w:w="2340" w:type="dxa"/>
            <w:vAlign w:val="bottom"/>
          </w:tcPr>
          <w:p w14:paraId="03ED4AC6" w14:textId="77777777" w:rsidR="00A323EB" w:rsidRPr="00742E74" w:rsidRDefault="00A323EB" w:rsidP="00A323EB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s/>
                <w:lang w:eastAsia="en-GB"/>
              </w:rPr>
            </w:pPr>
            <w:r w:rsidRPr="00742E74">
              <w:rPr>
                <w:rFonts w:asciiTheme="majorBidi" w:hAnsiTheme="majorBidi" w:cstheme="majorBidi"/>
                <w:color w:val="000000"/>
                <w:cs/>
              </w:rPr>
              <w:t>ส่วนแบ่งกำไรจากเงินลงทุนในบริษัท</w:t>
            </w:r>
          </w:p>
        </w:tc>
        <w:tc>
          <w:tcPr>
            <w:tcW w:w="613" w:type="dxa"/>
          </w:tcPr>
          <w:p w14:paraId="415A320C" w14:textId="77777777" w:rsidR="00A323EB" w:rsidRPr="00DD44F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591" w:type="dxa"/>
          </w:tcPr>
          <w:p w14:paraId="3C3EBEF7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E30E3F2" w14:textId="77777777" w:rsidR="00A323EB" w:rsidRPr="00D44AA9" w:rsidRDefault="00A323EB" w:rsidP="00A323EB">
            <w:pPr>
              <w:tabs>
                <w:tab w:val="left" w:pos="160"/>
              </w:tabs>
              <w:spacing w:line="240" w:lineRule="auto"/>
              <w:ind w:left="-560" w:right="-130" w:hanging="38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</w:tcPr>
          <w:p w14:paraId="44A58910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311" w:type="dxa"/>
            <w:vAlign w:val="bottom"/>
          </w:tcPr>
          <w:p w14:paraId="1D8815F6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08BF4E78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E320BBD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</w:tcPr>
          <w:p w14:paraId="50F929B3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C1A248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</w:tcPr>
          <w:p w14:paraId="7C7B46FF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05F903D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</w:tcPr>
          <w:p w14:paraId="0D2D386C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ADA4CEC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43C5AA5D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1258735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</w:tcPr>
          <w:p w14:paraId="67C0B26D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689E5F3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534779C3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7817098D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</w:tcPr>
          <w:p w14:paraId="26D64CA7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64761D6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7B8106EF" w14:textId="77777777" w:rsidR="00A323EB" w:rsidRPr="001D6D1B" w:rsidRDefault="00A323EB" w:rsidP="00A323EB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1FF407DF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</w:tcPr>
          <w:p w14:paraId="6FDEB207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D60A357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0F67108F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7FF2EA27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</w:tcPr>
          <w:p w14:paraId="250DE0D1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0767524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</w:tcPr>
          <w:p w14:paraId="7B7896EE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5C4312C8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</w:tcPr>
          <w:p w14:paraId="14347945" w14:textId="77777777" w:rsidR="00A323EB" w:rsidRPr="001D6D1B" w:rsidRDefault="00A323EB" w:rsidP="00A323EB">
            <w:pPr>
              <w:tabs>
                <w:tab w:val="decimal" w:pos="24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</w:tr>
      <w:tr w:rsidR="00A323EB" w:rsidRPr="00D44AA9" w14:paraId="266E0854" w14:textId="77777777" w:rsidTr="00A323EB">
        <w:tc>
          <w:tcPr>
            <w:tcW w:w="2340" w:type="dxa"/>
            <w:vAlign w:val="bottom"/>
          </w:tcPr>
          <w:p w14:paraId="429AC59A" w14:textId="77777777" w:rsidR="00A323EB" w:rsidRPr="00742E74" w:rsidRDefault="00A323EB" w:rsidP="00A323EB">
            <w:pPr>
              <w:tabs>
                <w:tab w:val="left" w:pos="0"/>
              </w:tabs>
              <w:spacing w:line="240" w:lineRule="auto"/>
              <w:ind w:right="-200" w:hanging="110"/>
              <w:rPr>
                <w:rFonts w:asciiTheme="majorBidi" w:hAnsiTheme="majorBidi" w:cstheme="majorBidi"/>
                <w:cs/>
                <w:lang w:eastAsia="en-GB"/>
              </w:rPr>
            </w:pPr>
            <w:r w:rsidRPr="00742E74">
              <w:rPr>
                <w:rFonts w:asciiTheme="majorBidi" w:hAnsiTheme="majorBidi" w:cstheme="majorBidi"/>
                <w:lang w:eastAsia="en-GB"/>
              </w:rPr>
              <w:t xml:space="preserve">   </w:t>
            </w:r>
            <w:r w:rsidRPr="00742E74">
              <w:rPr>
                <w:rFonts w:asciiTheme="majorBidi" w:hAnsiTheme="majorBidi" w:cstheme="majorBidi" w:hint="cs"/>
                <w:cs/>
                <w:lang w:eastAsia="en-GB"/>
              </w:rPr>
              <w:t>ร่วม</w:t>
            </w:r>
            <w:r w:rsidRPr="00742E74">
              <w:rPr>
                <w:rFonts w:asciiTheme="majorBidi" w:hAnsiTheme="majorBidi" w:cstheme="majorBidi"/>
                <w:cs/>
                <w:lang w:eastAsia="en-GB"/>
              </w:rPr>
              <w:t>และการร่วมค้าที่ใช้วิธีส่วนได้เสีย</w:t>
            </w:r>
            <w:r w:rsidRPr="00742E74">
              <w:rPr>
                <w:rFonts w:asciiTheme="majorBidi" w:hAnsiTheme="majorBidi" w:cstheme="majorBidi"/>
                <w:color w:val="000000"/>
              </w:rPr>
              <w:t xml:space="preserve">      </w:t>
            </w:r>
          </w:p>
        </w:tc>
        <w:tc>
          <w:tcPr>
            <w:tcW w:w="613" w:type="dxa"/>
          </w:tcPr>
          <w:p w14:paraId="469B8FF1" w14:textId="188CBF56" w:rsidR="00A323EB" w:rsidRPr="00DD44F9" w:rsidRDefault="00DD44F9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DD44F9"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591" w:type="dxa"/>
          </w:tcPr>
          <w:p w14:paraId="58EDF913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C7936A7" w14:textId="77777777" w:rsidR="00A323EB" w:rsidRPr="00D44AA9" w:rsidRDefault="00A323EB" w:rsidP="00A323EB">
            <w:pPr>
              <w:tabs>
                <w:tab w:val="left" w:pos="160"/>
              </w:tabs>
              <w:spacing w:line="240" w:lineRule="auto"/>
              <w:ind w:left="-560" w:right="-130" w:hanging="38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</w:tcPr>
          <w:p w14:paraId="11327BF6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311" w:type="dxa"/>
            <w:vAlign w:val="bottom"/>
          </w:tcPr>
          <w:p w14:paraId="58CA574B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6583CAA9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C029D40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</w:tcPr>
          <w:p w14:paraId="5B574A49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EC9A88A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</w:tcPr>
          <w:p w14:paraId="59537DB0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309B4AE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</w:tcPr>
          <w:p w14:paraId="56657F0E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EC82211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2ECFA1D2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E7FBF3E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</w:tcPr>
          <w:p w14:paraId="35D89214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068DA1D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618463FF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2EFD2932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</w:tcPr>
          <w:p w14:paraId="41222ACC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6D0A076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1CA8AC3B" w14:textId="77777777" w:rsidR="00A323EB" w:rsidRPr="001D6D1B" w:rsidRDefault="00A323EB" w:rsidP="00A323EB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0DE4135A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</w:tcPr>
          <w:p w14:paraId="01C714DA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D77A8AA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028E67D1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2C31702E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</w:tcPr>
          <w:p w14:paraId="7FA9517A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DA7B214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45676D60" w14:textId="77777777" w:rsidR="00A323EB" w:rsidRPr="001D6D1B" w:rsidRDefault="00A323EB" w:rsidP="00A323EB">
            <w:pPr>
              <w:tabs>
                <w:tab w:val="decimal" w:pos="459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228</w:t>
            </w:r>
          </w:p>
        </w:tc>
        <w:tc>
          <w:tcPr>
            <w:tcW w:w="238" w:type="dxa"/>
          </w:tcPr>
          <w:p w14:paraId="2BDBD9FD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2C4677C8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602</w:t>
            </w:r>
          </w:p>
        </w:tc>
      </w:tr>
      <w:tr w:rsidR="00A323EB" w:rsidRPr="00D44AA9" w14:paraId="6DA9EEDF" w14:textId="77777777" w:rsidTr="00A323EB">
        <w:tc>
          <w:tcPr>
            <w:tcW w:w="2340" w:type="dxa"/>
            <w:vAlign w:val="bottom"/>
          </w:tcPr>
          <w:p w14:paraId="66423BBB" w14:textId="77777777" w:rsidR="00A323EB" w:rsidRPr="00742E74" w:rsidRDefault="00A323EB" w:rsidP="00A323EB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s/>
                <w:lang w:eastAsia="en-GB"/>
              </w:rPr>
            </w:pPr>
            <w:r w:rsidRPr="00742E74">
              <w:rPr>
                <w:rFonts w:asciiTheme="majorBidi" w:hAnsiTheme="majorBidi" w:cstheme="majorBidi" w:hint="cs"/>
                <w:color w:val="000000"/>
                <w:cs/>
              </w:rPr>
              <w:t>ขาดทุน</w:t>
            </w:r>
            <w:r w:rsidRPr="00742E74">
              <w:rPr>
                <w:rFonts w:asciiTheme="majorBidi" w:hAnsiTheme="majorBidi" w:cstheme="majorBidi"/>
                <w:color w:val="000000"/>
                <w:cs/>
              </w:rPr>
              <w:t>ก่อนภาษีเงินได้</w:t>
            </w:r>
          </w:p>
        </w:tc>
        <w:tc>
          <w:tcPr>
            <w:tcW w:w="613" w:type="dxa"/>
          </w:tcPr>
          <w:p w14:paraId="15FA5E23" w14:textId="77777777" w:rsidR="00A323EB" w:rsidRPr="00DD44F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591" w:type="dxa"/>
          </w:tcPr>
          <w:p w14:paraId="40FA1917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5A15FEB" w14:textId="77777777" w:rsidR="00A323EB" w:rsidRPr="00D44AA9" w:rsidRDefault="00A323EB" w:rsidP="00A323EB">
            <w:pPr>
              <w:tabs>
                <w:tab w:val="left" w:pos="160"/>
              </w:tabs>
              <w:spacing w:line="240" w:lineRule="auto"/>
              <w:ind w:left="-560" w:right="-130" w:hanging="38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</w:tcPr>
          <w:p w14:paraId="2AE9AF09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311" w:type="dxa"/>
            <w:vAlign w:val="bottom"/>
          </w:tcPr>
          <w:p w14:paraId="61ECBEFD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5267DE21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5C1793E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</w:tcPr>
          <w:p w14:paraId="1A5536E3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2276394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</w:tcPr>
          <w:p w14:paraId="4C23F8AF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1B083C33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</w:tcPr>
          <w:p w14:paraId="25FA3636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FE8C9D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62651217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A73D8E4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</w:tcPr>
          <w:p w14:paraId="2954892F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B1F8832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73B8C1E0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11F294CE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</w:tcPr>
          <w:p w14:paraId="22436201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E137890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1C04E8A2" w14:textId="77777777" w:rsidR="00A323EB" w:rsidRPr="001D6D1B" w:rsidRDefault="00A323EB" w:rsidP="00A323EB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035D4ACC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</w:tcPr>
          <w:p w14:paraId="2D0B3393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1C66279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52BC8E27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26A651F9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</w:tcPr>
          <w:p w14:paraId="55A39532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F9F93E6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27F9DE9C" w14:textId="77777777" w:rsidR="00A323EB" w:rsidRPr="001D6D1B" w:rsidRDefault="00A323EB" w:rsidP="00A323EB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315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059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37DDCA7C" w14:textId="77777777" w:rsidR="00A323EB" w:rsidRPr="001D6D1B" w:rsidRDefault="00A323EB" w:rsidP="00A323EB">
            <w:pPr>
              <w:tabs>
                <w:tab w:val="decimal" w:pos="420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52ADB948" w14:textId="77777777" w:rsidR="00A323EB" w:rsidRPr="001D6D1B" w:rsidRDefault="00A323EB" w:rsidP="00A323EB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229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239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A323EB" w:rsidRPr="00D44AA9" w14:paraId="56992510" w14:textId="77777777" w:rsidTr="00A323EB">
        <w:tc>
          <w:tcPr>
            <w:tcW w:w="2340" w:type="dxa"/>
            <w:vAlign w:val="bottom"/>
          </w:tcPr>
          <w:p w14:paraId="2B3DDA8C" w14:textId="77777777" w:rsidR="00A323EB" w:rsidRPr="00742E74" w:rsidRDefault="00A323EB" w:rsidP="00A323EB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s/>
                <w:lang w:eastAsia="en-GB"/>
              </w:rPr>
            </w:pPr>
            <w:r w:rsidRPr="00742E74">
              <w:rPr>
                <w:rFonts w:asciiTheme="majorBidi" w:hAnsiTheme="majorBidi" w:cstheme="majorBidi"/>
                <w:color w:val="000000"/>
                <w:cs/>
              </w:rPr>
              <w:t>รายได้</w:t>
            </w:r>
            <w:r w:rsidRPr="00742E74">
              <w:rPr>
                <w:rFonts w:asciiTheme="majorBidi" w:hAnsiTheme="majorBidi" w:cstheme="majorBidi" w:hint="cs"/>
                <w:color w:val="000000"/>
                <w:cs/>
              </w:rPr>
              <w:t>ภาษีเงินได้</w:t>
            </w:r>
          </w:p>
        </w:tc>
        <w:tc>
          <w:tcPr>
            <w:tcW w:w="613" w:type="dxa"/>
          </w:tcPr>
          <w:p w14:paraId="7EF5F84F" w14:textId="6FB89F76" w:rsidR="00A323EB" w:rsidRPr="00DD44F9" w:rsidRDefault="00DD44F9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DD44F9"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  <w:t>22</w:t>
            </w:r>
          </w:p>
        </w:tc>
        <w:tc>
          <w:tcPr>
            <w:tcW w:w="591" w:type="dxa"/>
          </w:tcPr>
          <w:p w14:paraId="3D43EB88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1AF8B8E" w14:textId="77777777" w:rsidR="00A323EB" w:rsidRPr="00D44AA9" w:rsidRDefault="00A323EB" w:rsidP="00A323EB">
            <w:pPr>
              <w:tabs>
                <w:tab w:val="left" w:pos="160"/>
              </w:tabs>
              <w:spacing w:line="240" w:lineRule="auto"/>
              <w:ind w:left="-560" w:right="-130" w:hanging="38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</w:tcPr>
          <w:p w14:paraId="7689CDE7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311" w:type="dxa"/>
            <w:vAlign w:val="bottom"/>
          </w:tcPr>
          <w:p w14:paraId="1FAD18EC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4EA1CEE7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08B6476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</w:tcPr>
          <w:p w14:paraId="6E99D5F6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EB22911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</w:tcPr>
          <w:p w14:paraId="33DE3DD4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FF6C0E2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</w:tcPr>
          <w:p w14:paraId="68529A41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3F4AF11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1CECF7E5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9EEC211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</w:tcPr>
          <w:p w14:paraId="6797D0A7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62C85A3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350F986E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257821D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</w:tcPr>
          <w:p w14:paraId="62275751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A4DB4E4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322148F9" w14:textId="77777777" w:rsidR="00A323EB" w:rsidRPr="001D6D1B" w:rsidRDefault="00A323EB" w:rsidP="00A323EB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41F9507F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</w:tcPr>
          <w:p w14:paraId="14920263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072592C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7DD3B237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3D68E1E4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</w:tcPr>
          <w:p w14:paraId="7BAEAFAE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796ADD4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6A979586" w14:textId="77777777" w:rsidR="00A323EB" w:rsidRPr="001D6D1B" w:rsidRDefault="00A323EB" w:rsidP="00A323EB">
            <w:pPr>
              <w:tabs>
                <w:tab w:val="decimal" w:pos="459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53,134</w:t>
            </w:r>
          </w:p>
        </w:tc>
        <w:tc>
          <w:tcPr>
            <w:tcW w:w="238" w:type="dxa"/>
          </w:tcPr>
          <w:p w14:paraId="54502B17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22920366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</w:t>
            </w:r>
            <w:r w:rsidRPr="001D6D1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639</w:t>
            </w:r>
          </w:p>
        </w:tc>
      </w:tr>
      <w:tr w:rsidR="00A323EB" w:rsidRPr="00D44AA9" w14:paraId="6A1FDEAA" w14:textId="77777777" w:rsidTr="00A323EB">
        <w:tc>
          <w:tcPr>
            <w:tcW w:w="2340" w:type="dxa"/>
            <w:vAlign w:val="bottom"/>
          </w:tcPr>
          <w:p w14:paraId="4C2FBBD1" w14:textId="77777777" w:rsidR="00A323EB" w:rsidRPr="00742E74" w:rsidRDefault="00A323EB" w:rsidP="00A323EB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olor w:val="000000"/>
                <w:cs/>
              </w:rPr>
            </w:pPr>
            <w:r w:rsidRPr="00742E74">
              <w:rPr>
                <w:rFonts w:asciiTheme="majorBidi" w:hAnsiTheme="majorBidi" w:cstheme="majorBidi" w:hint="cs"/>
                <w:color w:val="000000"/>
                <w:cs/>
              </w:rPr>
              <w:t>ขาดทุนสำหรับปีจากการดำเนินงานต่อเนื่อง</w:t>
            </w:r>
          </w:p>
        </w:tc>
        <w:tc>
          <w:tcPr>
            <w:tcW w:w="613" w:type="dxa"/>
          </w:tcPr>
          <w:p w14:paraId="5E451512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591" w:type="dxa"/>
          </w:tcPr>
          <w:p w14:paraId="1B462CB5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E2DD512" w14:textId="77777777" w:rsidR="00A323EB" w:rsidRPr="00D44AA9" w:rsidRDefault="00A323EB" w:rsidP="00A323EB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</w:tcPr>
          <w:p w14:paraId="6F541204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311" w:type="dxa"/>
            <w:vAlign w:val="bottom"/>
          </w:tcPr>
          <w:p w14:paraId="074414AC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59D9CFA4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13FFB985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</w:tcPr>
          <w:p w14:paraId="547CEF38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7F21142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</w:tcPr>
          <w:p w14:paraId="7C8CE99D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44EB27AB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</w:tcPr>
          <w:p w14:paraId="0C5D99E0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DE4D62D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4EF97834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854678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</w:tcPr>
          <w:p w14:paraId="3AED52CB" w14:textId="77777777" w:rsidR="00A323EB" w:rsidRPr="001D6D1B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D8E107C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0E1B3D9E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46177E56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</w:tcPr>
          <w:p w14:paraId="0E567BF7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6DE7A97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4011ADC0" w14:textId="77777777" w:rsidR="00A323EB" w:rsidRPr="001D6D1B" w:rsidRDefault="00A323EB" w:rsidP="00A323EB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01436FC0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</w:tcPr>
          <w:p w14:paraId="1322D9CA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B09E756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05FCA221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47E4798B" w14:textId="77777777" w:rsidR="00A323EB" w:rsidRPr="001D6D1B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</w:tcPr>
          <w:p w14:paraId="2317B41F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F65CEF2" w14:textId="77777777" w:rsidR="00A323EB" w:rsidRPr="001D6D1B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</w:tcPr>
          <w:p w14:paraId="5FC0F0E7" w14:textId="491EDE4A" w:rsidR="00A323EB" w:rsidRPr="001D6D1B" w:rsidRDefault="00370212" w:rsidP="00370212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(261,925)</w:t>
            </w:r>
          </w:p>
        </w:tc>
        <w:tc>
          <w:tcPr>
            <w:tcW w:w="238" w:type="dxa"/>
          </w:tcPr>
          <w:p w14:paraId="07E6C9B4" w14:textId="77777777" w:rsidR="00A323EB" w:rsidRPr="001D6D1B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</w:tcPr>
          <w:p w14:paraId="3BD4B490" w14:textId="3CE0070F" w:rsidR="00A323EB" w:rsidRPr="001D6D1B" w:rsidRDefault="00B72C80" w:rsidP="00B72C80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(215,600)</w:t>
            </w:r>
          </w:p>
        </w:tc>
      </w:tr>
      <w:tr w:rsidR="00A323EB" w:rsidRPr="00D44AA9" w14:paraId="4BFAA07B" w14:textId="77777777" w:rsidTr="00A323EB">
        <w:tc>
          <w:tcPr>
            <w:tcW w:w="2340" w:type="dxa"/>
            <w:vAlign w:val="bottom"/>
          </w:tcPr>
          <w:p w14:paraId="63ADFE3E" w14:textId="61ACE686" w:rsidR="00A323EB" w:rsidRDefault="004D2944" w:rsidP="00A323EB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/>
                <w:color w:val="000000"/>
              </w:rPr>
            </w:pPr>
            <w:r>
              <w:rPr>
                <w:rFonts w:asciiTheme="majorBidi" w:hAnsiTheme="majorBidi" w:hint="cs"/>
                <w:color w:val="000000"/>
                <w:cs/>
              </w:rPr>
              <w:t xml:space="preserve">กำไร </w:t>
            </w:r>
            <w:r>
              <w:rPr>
                <w:rFonts w:asciiTheme="majorBidi" w:hAnsiTheme="majorBidi"/>
                <w:color w:val="000000"/>
              </w:rPr>
              <w:t>(</w:t>
            </w:r>
            <w:r w:rsidR="00A323EB" w:rsidRPr="00742E74">
              <w:rPr>
                <w:rFonts w:asciiTheme="majorBidi" w:hAnsiTheme="majorBidi"/>
                <w:color w:val="000000"/>
                <w:cs/>
              </w:rPr>
              <w:t>ขาดทุน</w:t>
            </w:r>
            <w:r>
              <w:rPr>
                <w:rFonts w:asciiTheme="majorBidi" w:hAnsiTheme="majorBidi"/>
                <w:color w:val="000000"/>
              </w:rPr>
              <w:t xml:space="preserve">) </w:t>
            </w:r>
            <w:r w:rsidR="00A323EB" w:rsidRPr="00742E74">
              <w:rPr>
                <w:rFonts w:asciiTheme="majorBidi" w:hAnsiTheme="majorBidi"/>
                <w:color w:val="000000"/>
                <w:cs/>
              </w:rPr>
              <w:t>สำหรับ</w:t>
            </w:r>
            <w:r w:rsidR="00A323EB" w:rsidRPr="00742E74">
              <w:rPr>
                <w:rFonts w:asciiTheme="majorBidi" w:hAnsiTheme="majorBidi" w:hint="cs"/>
                <w:color w:val="000000"/>
                <w:cs/>
              </w:rPr>
              <w:t>ปีจากการดำเนินงานที่</w:t>
            </w:r>
          </w:p>
          <w:p w14:paraId="24FF6C3D" w14:textId="77777777" w:rsidR="00A323EB" w:rsidRPr="00742E74" w:rsidRDefault="00A323EB" w:rsidP="00A323EB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hint="cs"/>
                <w:color w:val="000000"/>
                <w:cs/>
              </w:rPr>
              <w:t xml:space="preserve">    </w:t>
            </w:r>
            <w:r w:rsidRPr="00742E74">
              <w:rPr>
                <w:rFonts w:asciiTheme="majorBidi" w:hAnsiTheme="majorBidi" w:hint="cs"/>
                <w:color w:val="000000"/>
                <w:cs/>
              </w:rPr>
              <w:t xml:space="preserve">ยกเลิก </w:t>
            </w:r>
            <w:r w:rsidRPr="00742E74">
              <w:rPr>
                <w:rFonts w:asciiTheme="majorBidi" w:hAnsiTheme="majorBidi"/>
                <w:color w:val="000000"/>
              </w:rPr>
              <w:t>-</w:t>
            </w:r>
            <w:r w:rsidRPr="00742E74">
              <w:rPr>
                <w:rFonts w:asciiTheme="majorBidi" w:hAnsiTheme="majorBidi" w:hint="cs"/>
                <w:color w:val="000000"/>
                <w:cs/>
              </w:rPr>
              <w:t xml:space="preserve"> สุทธิจากภาษี</w:t>
            </w:r>
          </w:p>
        </w:tc>
        <w:tc>
          <w:tcPr>
            <w:tcW w:w="613" w:type="dxa"/>
          </w:tcPr>
          <w:p w14:paraId="75E82039" w14:textId="77777777" w:rsidR="00A323EB" w:rsidRDefault="00A323EB" w:rsidP="00DD44F9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  <w:p w14:paraId="65291028" w14:textId="77777777" w:rsidR="00A323EB" w:rsidRPr="00D44AA9" w:rsidRDefault="00A323EB" w:rsidP="00DD44F9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  <w:t>19</w:t>
            </w:r>
          </w:p>
        </w:tc>
        <w:tc>
          <w:tcPr>
            <w:tcW w:w="591" w:type="dxa"/>
          </w:tcPr>
          <w:p w14:paraId="735DCCA2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0805796" w14:textId="77777777" w:rsidR="00A323EB" w:rsidRPr="00D44AA9" w:rsidRDefault="00A323EB" w:rsidP="00A323EB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</w:tcPr>
          <w:p w14:paraId="06AD15B3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311" w:type="dxa"/>
            <w:vAlign w:val="bottom"/>
          </w:tcPr>
          <w:p w14:paraId="39261F69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068FDF82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87E21F7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</w:tcPr>
          <w:p w14:paraId="79E9F338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F249A2A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</w:tcPr>
          <w:p w14:paraId="5A3B099C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5EC8309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</w:tcPr>
          <w:p w14:paraId="7D6BB02E" w14:textId="77777777" w:rsidR="00A323EB" w:rsidRPr="00D44AA9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752D298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2F65CAB1" w14:textId="77777777" w:rsidR="00A323EB" w:rsidRPr="00D44AA9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F1DA7FD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</w:tcPr>
          <w:p w14:paraId="5FC27DE2" w14:textId="77777777" w:rsidR="00A323EB" w:rsidRPr="00D44AA9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3643360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7613AF68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6C3D1832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</w:tcPr>
          <w:p w14:paraId="7ED63A42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85FF2B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5E9B04F0" w14:textId="77777777" w:rsidR="00A323EB" w:rsidRPr="00D44AA9" w:rsidRDefault="00A323EB" w:rsidP="00A323EB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7C194FD0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</w:tcPr>
          <w:p w14:paraId="7217DC97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8767AC7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1450E9C1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7F245332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</w:tcPr>
          <w:p w14:paraId="2F98AD4F" w14:textId="77777777" w:rsidR="00A323EB" w:rsidRPr="00D44AA9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F3D8B31" w14:textId="77777777" w:rsidR="00A323EB" w:rsidRPr="00D44AA9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14:paraId="471181F6" w14:textId="77777777" w:rsidR="00A323EB" w:rsidRPr="00D44AA9" w:rsidRDefault="00A323EB" w:rsidP="00A323EB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973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  <w:vAlign w:val="bottom"/>
          </w:tcPr>
          <w:p w14:paraId="05B385D3" w14:textId="77777777" w:rsidR="00A323EB" w:rsidRPr="00D44AA9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53219FC1" w14:textId="77777777" w:rsidR="00A323EB" w:rsidRPr="00136939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13693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294</w:t>
            </w:r>
          </w:p>
        </w:tc>
      </w:tr>
      <w:tr w:rsidR="00A323EB" w:rsidRPr="00D44AA9" w14:paraId="214A42EF" w14:textId="77777777" w:rsidTr="00A323EB">
        <w:tc>
          <w:tcPr>
            <w:tcW w:w="2340" w:type="dxa"/>
            <w:vAlign w:val="bottom"/>
          </w:tcPr>
          <w:p w14:paraId="68EB61B4" w14:textId="77777777" w:rsidR="00A323EB" w:rsidRPr="00742E74" w:rsidRDefault="00A323EB" w:rsidP="00A323EB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742E74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ขาดทุน</w:t>
            </w:r>
            <w:r w:rsidRPr="00742E7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สำหรับ</w:t>
            </w:r>
            <w:r w:rsidRPr="00742E74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613" w:type="dxa"/>
          </w:tcPr>
          <w:p w14:paraId="29101A1F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91" w:type="dxa"/>
          </w:tcPr>
          <w:p w14:paraId="69C6E808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EC073C5" w14:textId="77777777" w:rsidR="00A323EB" w:rsidRPr="00D44AA9" w:rsidRDefault="00A323EB" w:rsidP="00A323EB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2" w:type="dxa"/>
          </w:tcPr>
          <w:p w14:paraId="0825FF85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311" w:type="dxa"/>
            <w:vAlign w:val="bottom"/>
          </w:tcPr>
          <w:p w14:paraId="34C85893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04FACF48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4EEA266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1" w:type="dxa"/>
            <w:gridSpan w:val="2"/>
          </w:tcPr>
          <w:p w14:paraId="71D8E118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403ED8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02" w:type="dxa"/>
          </w:tcPr>
          <w:p w14:paraId="43B7B850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A26B8B7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9" w:type="dxa"/>
            <w:gridSpan w:val="2"/>
          </w:tcPr>
          <w:p w14:paraId="3A8934A6" w14:textId="77777777" w:rsidR="00A323EB" w:rsidRPr="00D44AA9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CB59AFF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1E08088C" w14:textId="77777777" w:rsidR="00A323EB" w:rsidRPr="00D44AA9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53CA985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5" w:type="dxa"/>
          </w:tcPr>
          <w:p w14:paraId="734011CE" w14:textId="77777777" w:rsidR="00A323EB" w:rsidRPr="00D44AA9" w:rsidRDefault="00A323EB" w:rsidP="00A323E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BF7F867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73018F43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1DE1E352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0" w:type="dxa"/>
          </w:tcPr>
          <w:p w14:paraId="7DDA7C81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1E75826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632D8A3C" w14:textId="77777777" w:rsidR="00A323EB" w:rsidRPr="00D44AA9" w:rsidRDefault="00A323EB" w:rsidP="00A323EB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651D173B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2" w:type="dxa"/>
          </w:tcPr>
          <w:p w14:paraId="281120CE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42447AB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1" w:type="dxa"/>
          </w:tcPr>
          <w:p w14:paraId="6EDE33E0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5D790086" w14:textId="77777777" w:rsidR="00A323EB" w:rsidRPr="00D44AA9" w:rsidRDefault="00A323EB" w:rsidP="00A323E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96" w:type="dxa"/>
          </w:tcPr>
          <w:p w14:paraId="0616011B" w14:textId="77777777" w:rsidR="00A323EB" w:rsidRPr="00D44AA9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53515EB" w14:textId="77777777" w:rsidR="00A323EB" w:rsidRPr="00D44AA9" w:rsidRDefault="00A323EB" w:rsidP="00A323E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3096992F" w14:textId="77777777" w:rsidR="00A323EB" w:rsidRPr="00AD4E44" w:rsidRDefault="00A323EB" w:rsidP="00A323EB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D4E4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67,898</w:t>
            </w:r>
            <w:r w:rsidRPr="00AD4E4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1C7F7E7D" w14:textId="77777777" w:rsidR="00A323EB" w:rsidRPr="00AD4E44" w:rsidRDefault="00A323EB" w:rsidP="00A323EB">
            <w:pPr>
              <w:tabs>
                <w:tab w:val="decimal" w:pos="420"/>
              </w:tabs>
              <w:spacing w:after="100" w:afterAutospacing="1" w:line="240" w:lineRule="auto"/>
              <w:ind w:left="-86" w:right="-58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</w:tcPr>
          <w:p w14:paraId="62242FCA" w14:textId="77777777" w:rsidR="00A323EB" w:rsidRPr="00AD4E44" w:rsidRDefault="00A323EB" w:rsidP="00A323EB">
            <w:pPr>
              <w:spacing w:after="100" w:afterAutospacing="1" w:line="240" w:lineRule="auto"/>
              <w:ind w:left="-86" w:right="-10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AD4E4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(</w:t>
            </w:r>
            <w:r w:rsidRPr="00E537CC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212</w:t>
            </w:r>
            <w:r w:rsidRPr="00AD4E4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306</w:t>
            </w:r>
            <w:r w:rsidRPr="00AD4E4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)</w:t>
            </w:r>
          </w:p>
        </w:tc>
      </w:tr>
    </w:tbl>
    <w:p w14:paraId="7548DE6A" w14:textId="774C0628" w:rsidR="00A666C1" w:rsidRPr="00A323EB" w:rsidRDefault="008A0123" w:rsidP="004D095F">
      <w:pPr>
        <w:spacing w:line="240" w:lineRule="auto"/>
        <w:contextualSpacing/>
        <w:rPr>
          <w:rFonts w:ascii="Angsana New" w:hAnsi="Angsana New"/>
          <w:spacing w:val="4"/>
          <w:sz w:val="30"/>
          <w:szCs w:val="30"/>
        </w:rPr>
      </w:pPr>
      <w:r w:rsidRPr="00A323EB">
        <w:rPr>
          <w:rFonts w:ascii="Angsana New" w:hAnsi="Angsana New"/>
          <w:spacing w:val="4"/>
          <w:sz w:val="30"/>
          <w:szCs w:val="30"/>
          <w:cs/>
        </w:rPr>
        <w:t>ข้อมูลทางการเงินจำแนกตามกลุ่มธุรกิจสำหรับ</w:t>
      </w:r>
      <w:r w:rsidRPr="00A323EB">
        <w:rPr>
          <w:rFonts w:ascii="Angsana New" w:hAnsi="Angsana New" w:hint="cs"/>
          <w:spacing w:val="4"/>
          <w:sz w:val="30"/>
          <w:szCs w:val="30"/>
          <w:cs/>
        </w:rPr>
        <w:t>ปีสิ้นสุด</w:t>
      </w:r>
      <w:r w:rsidRPr="00A323EB">
        <w:rPr>
          <w:rFonts w:ascii="Angsana New" w:hAnsi="Angsana New"/>
          <w:spacing w:val="4"/>
          <w:sz w:val="30"/>
          <w:szCs w:val="30"/>
          <w:cs/>
        </w:rPr>
        <w:t xml:space="preserve">วันที่ </w:t>
      </w:r>
      <w:r w:rsidR="00E537CC" w:rsidRPr="00A323EB">
        <w:rPr>
          <w:rFonts w:ascii="Angsana New" w:hAnsi="Angsana New"/>
          <w:spacing w:val="4"/>
          <w:sz w:val="30"/>
          <w:szCs w:val="30"/>
        </w:rPr>
        <w:t>31</w:t>
      </w:r>
      <w:r w:rsidRPr="00A323E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323EB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Pr="00A323EB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p w14:paraId="2A4A6A62" w14:textId="3C1E3BB5" w:rsidR="001C394E" w:rsidRPr="00135A5F" w:rsidRDefault="001C394E" w:rsidP="001C394E">
      <w:pPr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  <w:r w:rsidRPr="00135A5F">
        <w:rPr>
          <w:rFonts w:ascii="Angsana New" w:hAnsi="Angsana New"/>
          <w:i/>
          <w:iCs/>
          <w:spacing w:val="4"/>
          <w:sz w:val="30"/>
          <w:szCs w:val="30"/>
          <w:cs/>
        </w:rPr>
        <w:lastRenderedPageBreak/>
        <w:t>การจำแนกรายได้</w:t>
      </w:r>
    </w:p>
    <w:p w14:paraId="03DFEAA0" w14:textId="77777777" w:rsidR="001C394E" w:rsidRPr="00BE69B5" w:rsidRDefault="001C394E" w:rsidP="001C394E">
      <w:pPr>
        <w:spacing w:line="240" w:lineRule="auto"/>
        <w:contextualSpacing/>
        <w:rPr>
          <w:rFonts w:ascii="Angsana New" w:hAnsi="Angsana New"/>
          <w:spacing w:val="4"/>
          <w:sz w:val="30"/>
          <w:szCs w:val="30"/>
        </w:rPr>
      </w:pPr>
    </w:p>
    <w:p w14:paraId="4038B85E" w14:textId="03D4CC41" w:rsidR="001C394E" w:rsidRPr="00135A5F" w:rsidRDefault="006F291E" w:rsidP="001C394E">
      <w:pPr>
        <w:spacing w:line="240" w:lineRule="auto"/>
        <w:contextualSpacing/>
        <w:rPr>
          <w:rFonts w:ascii="Angsana New" w:hAnsi="Angsana New"/>
          <w:spacing w:val="4"/>
          <w:sz w:val="30"/>
          <w:szCs w:val="30"/>
        </w:rPr>
      </w:pPr>
      <w:r w:rsidRPr="00135A5F">
        <w:rPr>
          <w:rFonts w:ascii="Angsana New" w:hAnsi="Angsana New" w:hint="cs"/>
          <w:spacing w:val="4"/>
          <w:sz w:val="30"/>
          <w:szCs w:val="30"/>
          <w:cs/>
        </w:rPr>
        <w:t>กลุ่มบริษัท</w:t>
      </w:r>
      <w:r w:rsidR="001C394E" w:rsidRPr="00135A5F">
        <w:rPr>
          <w:rFonts w:ascii="Angsana New" w:hAnsi="Angsana New" w:hint="cs"/>
          <w:spacing w:val="4"/>
          <w:sz w:val="30"/>
          <w:szCs w:val="30"/>
          <w:cs/>
        </w:rPr>
        <w:t>มีเพียงส่วนงานภูมิศาสตร์ในประเทศไทยเท่านั้น</w:t>
      </w:r>
    </w:p>
    <w:p w14:paraId="5B05C97C" w14:textId="77777777" w:rsidR="001C394E" w:rsidRPr="00135A5F" w:rsidRDefault="001C394E" w:rsidP="001C394E">
      <w:pPr>
        <w:spacing w:line="240" w:lineRule="auto"/>
        <w:contextualSpacing/>
        <w:rPr>
          <w:rFonts w:asciiTheme="majorBidi" w:hAnsiTheme="majorBidi" w:cstheme="majorBidi"/>
          <w:spacing w:val="4"/>
          <w:sz w:val="30"/>
          <w:szCs w:val="30"/>
        </w:rPr>
      </w:pPr>
    </w:p>
    <w:p w14:paraId="080F8400" w14:textId="77777777" w:rsidR="001C394E" w:rsidRPr="00135A5F" w:rsidRDefault="001C394E" w:rsidP="001C394E">
      <w:pPr>
        <w:spacing w:line="240" w:lineRule="auto"/>
        <w:contextualSpacing/>
        <w:rPr>
          <w:rFonts w:ascii="Angsana New" w:hAnsi="Angsana New"/>
          <w:sz w:val="30"/>
          <w:szCs w:val="30"/>
        </w:rPr>
      </w:pPr>
      <w:r w:rsidRPr="00135A5F">
        <w:rPr>
          <w:rFonts w:ascii="Angsana New" w:hAnsi="Angsana New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ตารางต่อไปนี้แสดงข้อมูลรายได้ที่ถูกจำแนกตามประเภทของผลิตภัณฑ์และบริการหลัก และจังหวะเวลาในการรับรู้รายได้</w:t>
      </w:r>
    </w:p>
    <w:p w14:paraId="5647A155" w14:textId="77777777" w:rsidR="001C394E" w:rsidRPr="0076409A" w:rsidRDefault="001C394E" w:rsidP="003E1A0F">
      <w:pPr>
        <w:spacing w:line="240" w:lineRule="auto"/>
        <w:contextualSpacing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155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628"/>
        <w:gridCol w:w="247"/>
        <w:gridCol w:w="743"/>
        <w:gridCol w:w="270"/>
        <w:gridCol w:w="723"/>
        <w:gridCol w:w="273"/>
        <w:gridCol w:w="717"/>
        <w:gridCol w:w="270"/>
        <w:gridCol w:w="720"/>
        <w:gridCol w:w="242"/>
        <w:gridCol w:w="748"/>
        <w:gridCol w:w="236"/>
        <w:gridCol w:w="754"/>
        <w:gridCol w:w="236"/>
        <w:gridCol w:w="754"/>
        <w:gridCol w:w="236"/>
        <w:gridCol w:w="754"/>
        <w:gridCol w:w="270"/>
        <w:gridCol w:w="754"/>
        <w:gridCol w:w="236"/>
        <w:gridCol w:w="754"/>
        <w:gridCol w:w="276"/>
        <w:gridCol w:w="713"/>
        <w:gridCol w:w="236"/>
        <w:gridCol w:w="719"/>
        <w:gridCol w:w="236"/>
        <w:gridCol w:w="35"/>
        <w:gridCol w:w="720"/>
      </w:tblGrid>
      <w:tr w:rsidR="001C394E" w:rsidRPr="00AB1762" w14:paraId="3387205B" w14:textId="77777777" w:rsidTr="00010D39">
        <w:tc>
          <w:tcPr>
            <w:tcW w:w="2070" w:type="dxa"/>
            <w:vAlign w:val="bottom"/>
          </w:tcPr>
          <w:p w14:paraId="15050F9A" w14:textId="77777777" w:rsidR="001C394E" w:rsidRPr="00AB1762" w:rsidRDefault="001C394E" w:rsidP="00010D39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3500" w:type="dxa"/>
            <w:gridSpan w:val="28"/>
          </w:tcPr>
          <w:p w14:paraId="7E3432A0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1C394E" w:rsidRPr="00AB1762" w14:paraId="7B2ECA46" w14:textId="77777777" w:rsidTr="00010D39">
        <w:tc>
          <w:tcPr>
            <w:tcW w:w="2070" w:type="dxa"/>
            <w:vAlign w:val="bottom"/>
          </w:tcPr>
          <w:p w14:paraId="61F12331" w14:textId="77777777" w:rsidR="001C394E" w:rsidRPr="00AB1762" w:rsidRDefault="001C394E" w:rsidP="00010D39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3500" w:type="dxa"/>
            <w:gridSpan w:val="28"/>
          </w:tcPr>
          <w:p w14:paraId="7ADFEA5C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cs/>
                <w:lang w:eastAsia="en-GB"/>
              </w:rPr>
              <w:t>ส่วนงานที่รายงาน</w:t>
            </w:r>
          </w:p>
        </w:tc>
      </w:tr>
      <w:tr w:rsidR="001C394E" w:rsidRPr="00AB1762" w14:paraId="50B0323C" w14:textId="77777777" w:rsidTr="00010D39">
        <w:tc>
          <w:tcPr>
            <w:tcW w:w="2070" w:type="dxa"/>
            <w:vAlign w:val="bottom"/>
          </w:tcPr>
          <w:p w14:paraId="4D12CD33" w14:textId="77777777" w:rsidR="001C394E" w:rsidRPr="00AB1762" w:rsidRDefault="001C394E" w:rsidP="00010D39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618" w:type="dxa"/>
            <w:gridSpan w:val="3"/>
          </w:tcPr>
          <w:p w14:paraId="6556FB69" w14:textId="71209CDA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cs/>
                <w:lang w:eastAsia="en-GB"/>
              </w:rPr>
              <w:t xml:space="preserve">ส่วนงานที่ </w:t>
            </w:r>
            <w:r w:rsidR="00E537CC" w:rsidRPr="00E537CC">
              <w:rPr>
                <w:rFonts w:ascii="Angsana New" w:hAnsi="Angsana New"/>
                <w:b/>
                <w:bCs/>
                <w:lang w:eastAsia="en-GB"/>
              </w:rPr>
              <w:t>1</w:t>
            </w:r>
          </w:p>
        </w:tc>
        <w:tc>
          <w:tcPr>
            <w:tcW w:w="270" w:type="dxa"/>
          </w:tcPr>
          <w:p w14:paraId="54F7DBD6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713" w:type="dxa"/>
            <w:gridSpan w:val="3"/>
          </w:tcPr>
          <w:p w14:paraId="43B981C6" w14:textId="7D51B7EB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cs/>
                <w:lang w:eastAsia="en-GB"/>
              </w:rPr>
              <w:t xml:space="preserve">ส่วนงานที่ </w:t>
            </w:r>
            <w:r w:rsidR="00E537CC" w:rsidRPr="00E537CC">
              <w:rPr>
                <w:rFonts w:ascii="Angsana New" w:hAnsi="Angsana New"/>
                <w:b/>
                <w:bCs/>
                <w:lang w:eastAsia="en-GB"/>
              </w:rPr>
              <w:t>2</w:t>
            </w:r>
          </w:p>
        </w:tc>
        <w:tc>
          <w:tcPr>
            <w:tcW w:w="270" w:type="dxa"/>
          </w:tcPr>
          <w:p w14:paraId="3EB46B63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710" w:type="dxa"/>
            <w:gridSpan w:val="3"/>
          </w:tcPr>
          <w:p w14:paraId="2A88825E" w14:textId="38365073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cs/>
                <w:lang w:eastAsia="en-GB"/>
              </w:rPr>
              <w:t xml:space="preserve">ส่วนงานที่ </w:t>
            </w:r>
            <w:r w:rsidR="00E537CC" w:rsidRPr="00E537CC">
              <w:rPr>
                <w:rFonts w:ascii="Angsana New" w:hAnsi="Angsana New"/>
                <w:b/>
                <w:bCs/>
                <w:lang w:eastAsia="en-GB"/>
              </w:rPr>
              <w:t>3</w:t>
            </w:r>
          </w:p>
        </w:tc>
        <w:tc>
          <w:tcPr>
            <w:tcW w:w="236" w:type="dxa"/>
          </w:tcPr>
          <w:p w14:paraId="51FE1BFA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744" w:type="dxa"/>
            <w:gridSpan w:val="3"/>
          </w:tcPr>
          <w:p w14:paraId="1C8418C5" w14:textId="681C0924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cs/>
                <w:lang w:eastAsia="en-GB"/>
              </w:rPr>
              <w:t xml:space="preserve">ส่วนงานที่ </w:t>
            </w:r>
            <w:r w:rsidR="00E537CC" w:rsidRPr="00E537CC">
              <w:rPr>
                <w:rFonts w:ascii="Angsana New" w:hAnsi="Angsana New"/>
                <w:b/>
                <w:bCs/>
                <w:lang w:eastAsia="en-GB"/>
              </w:rPr>
              <w:t>4</w:t>
            </w:r>
          </w:p>
        </w:tc>
        <w:tc>
          <w:tcPr>
            <w:tcW w:w="236" w:type="dxa"/>
          </w:tcPr>
          <w:p w14:paraId="12B6F3F8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778" w:type="dxa"/>
            <w:gridSpan w:val="3"/>
          </w:tcPr>
          <w:p w14:paraId="0FBA1FA1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  <w:r w:rsidRPr="00AB1762">
              <w:rPr>
                <w:rFonts w:ascii="Angsana New" w:hAnsi="Angsana New" w:hint="cs"/>
                <w:b/>
                <w:bCs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725C0F3E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743" w:type="dxa"/>
            <w:gridSpan w:val="3"/>
          </w:tcPr>
          <w:p w14:paraId="50C1C0B9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AB1762">
              <w:rPr>
                <w:rFonts w:ascii="Angsana New" w:hAnsi="Angsana New" w:hint="cs"/>
                <w:b/>
                <w:bCs/>
                <w:cs/>
                <w:lang w:eastAsia="en-GB"/>
              </w:rPr>
              <w:t>ส่วนงานอื่น</w:t>
            </w:r>
            <w:r w:rsidRPr="00AB1762">
              <w:rPr>
                <w:rFonts w:ascii="Angsana New" w:hAnsi="Angsana New"/>
                <w:b/>
                <w:bCs/>
                <w:lang w:eastAsia="en-GB"/>
              </w:rPr>
              <w:t xml:space="preserve"> </w:t>
            </w:r>
            <w:r w:rsidRPr="00AB1762">
              <w:rPr>
                <w:rFonts w:ascii="Angsana New" w:hAnsi="Angsana New" w:hint="cs"/>
                <w:b/>
                <w:bCs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340B5525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710" w:type="dxa"/>
            <w:gridSpan w:val="4"/>
          </w:tcPr>
          <w:p w14:paraId="31CE4169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cs/>
                <w:lang w:eastAsia="en-GB"/>
              </w:rPr>
              <w:t>รวม</w:t>
            </w:r>
          </w:p>
        </w:tc>
      </w:tr>
      <w:tr w:rsidR="00297FF9" w:rsidRPr="00AB1762" w14:paraId="385BF39C" w14:textId="77777777" w:rsidTr="00010D39">
        <w:tc>
          <w:tcPr>
            <w:tcW w:w="2070" w:type="dxa"/>
            <w:vAlign w:val="bottom"/>
            <w:hideMark/>
          </w:tcPr>
          <w:p w14:paraId="6D147DD3" w14:textId="56B15DE8" w:rsidR="00297FF9" w:rsidRPr="00AB1762" w:rsidRDefault="00297FF9" w:rsidP="00297FF9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GB"/>
              </w:rPr>
              <w:t>สำหรับ</w:t>
            </w:r>
            <w:r w:rsidRPr="00AB176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cs/>
                <w:lang w:val="en-GB"/>
              </w:rPr>
              <w:t>ปี</w:t>
            </w:r>
            <w:r w:rsidRPr="00AB17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GB"/>
              </w:rPr>
              <w:t xml:space="preserve">สิ้นสุดวันที่ </w:t>
            </w:r>
            <w:r w:rsidR="00E537CC" w:rsidRPr="00E537CC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31</w:t>
            </w:r>
            <w:r w:rsidRPr="00AB17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GB"/>
              </w:rPr>
              <w:t xml:space="preserve"> </w:t>
            </w:r>
            <w:r w:rsidRPr="00AB176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628" w:type="dxa"/>
          </w:tcPr>
          <w:p w14:paraId="1FE8E8E5" w14:textId="70701187" w:rsidR="00297FF9" w:rsidRPr="00AB1762" w:rsidRDefault="00E537CC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  <w:tc>
          <w:tcPr>
            <w:tcW w:w="247" w:type="dxa"/>
          </w:tcPr>
          <w:p w14:paraId="453B5AFA" w14:textId="77777777" w:rsidR="00297FF9" w:rsidRPr="00AB1762" w:rsidRDefault="00297FF9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43" w:type="dxa"/>
          </w:tcPr>
          <w:p w14:paraId="4A1BFF40" w14:textId="4F5625FA" w:rsidR="00297FF9" w:rsidRPr="00AB1762" w:rsidRDefault="00E537CC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70" w:type="dxa"/>
          </w:tcPr>
          <w:p w14:paraId="2F1C29AB" w14:textId="77777777" w:rsidR="00297FF9" w:rsidRPr="00AB1762" w:rsidRDefault="00297FF9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3" w:type="dxa"/>
          </w:tcPr>
          <w:p w14:paraId="0D156E72" w14:textId="149DF6DE" w:rsidR="00297FF9" w:rsidRPr="00AB1762" w:rsidRDefault="00E537CC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  <w:tc>
          <w:tcPr>
            <w:tcW w:w="273" w:type="dxa"/>
          </w:tcPr>
          <w:p w14:paraId="0A3AD273" w14:textId="77777777" w:rsidR="00297FF9" w:rsidRPr="00AB1762" w:rsidRDefault="00297FF9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7" w:type="dxa"/>
          </w:tcPr>
          <w:p w14:paraId="0AC8B75B" w14:textId="74BF90DD" w:rsidR="00297FF9" w:rsidRPr="00AB1762" w:rsidRDefault="00E537CC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70" w:type="dxa"/>
          </w:tcPr>
          <w:p w14:paraId="512EDAF9" w14:textId="77777777" w:rsidR="00297FF9" w:rsidRPr="00AB1762" w:rsidRDefault="00297FF9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0" w:type="dxa"/>
          </w:tcPr>
          <w:p w14:paraId="6D2854A9" w14:textId="25B1C161" w:rsidR="00297FF9" w:rsidRPr="00AB1762" w:rsidRDefault="00E537CC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  <w:tc>
          <w:tcPr>
            <w:tcW w:w="242" w:type="dxa"/>
          </w:tcPr>
          <w:p w14:paraId="3F44D4D3" w14:textId="77777777" w:rsidR="00297FF9" w:rsidRPr="00AB1762" w:rsidRDefault="00297FF9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48" w:type="dxa"/>
          </w:tcPr>
          <w:p w14:paraId="3E0D3ACA" w14:textId="5954B704" w:rsidR="00297FF9" w:rsidRPr="00AB1762" w:rsidRDefault="00E537CC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36" w:type="dxa"/>
          </w:tcPr>
          <w:p w14:paraId="1C9535DF" w14:textId="77777777" w:rsidR="00297FF9" w:rsidRPr="00AB1762" w:rsidRDefault="00297FF9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77E3ECD9" w14:textId="523930B2" w:rsidR="00297FF9" w:rsidRPr="00AB1762" w:rsidRDefault="00E537CC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  <w:tc>
          <w:tcPr>
            <w:tcW w:w="236" w:type="dxa"/>
          </w:tcPr>
          <w:p w14:paraId="7E022648" w14:textId="77777777" w:rsidR="00297FF9" w:rsidRPr="00AB1762" w:rsidRDefault="00297FF9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5A2856CA" w14:textId="2A34D0AC" w:rsidR="00297FF9" w:rsidRPr="00AB1762" w:rsidRDefault="00E537CC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36" w:type="dxa"/>
          </w:tcPr>
          <w:p w14:paraId="5896640A" w14:textId="77777777" w:rsidR="00297FF9" w:rsidRPr="00AB1762" w:rsidRDefault="00297FF9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444577AE" w14:textId="6D68E806" w:rsidR="00297FF9" w:rsidRPr="00AB1762" w:rsidRDefault="00E537CC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  <w:tc>
          <w:tcPr>
            <w:tcW w:w="270" w:type="dxa"/>
          </w:tcPr>
          <w:p w14:paraId="380D182A" w14:textId="77777777" w:rsidR="00297FF9" w:rsidRPr="00AB1762" w:rsidRDefault="00297FF9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5F1DE742" w14:textId="028D0CFD" w:rsidR="00297FF9" w:rsidRPr="00AB1762" w:rsidRDefault="00E537CC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36" w:type="dxa"/>
          </w:tcPr>
          <w:p w14:paraId="193DC0DF" w14:textId="77777777" w:rsidR="00297FF9" w:rsidRPr="00AB1762" w:rsidRDefault="00297FF9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7C1A2CDF" w14:textId="71513E97" w:rsidR="00297FF9" w:rsidRPr="00AB1762" w:rsidRDefault="00E537CC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  <w:tc>
          <w:tcPr>
            <w:tcW w:w="276" w:type="dxa"/>
          </w:tcPr>
          <w:p w14:paraId="133860EC" w14:textId="77777777" w:rsidR="00297FF9" w:rsidRPr="00AB1762" w:rsidRDefault="00297FF9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3" w:type="dxa"/>
          </w:tcPr>
          <w:p w14:paraId="7742531C" w14:textId="13CC3AA5" w:rsidR="00297FF9" w:rsidRPr="00AB1762" w:rsidRDefault="00E537CC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36" w:type="dxa"/>
          </w:tcPr>
          <w:p w14:paraId="467B50AF" w14:textId="77777777" w:rsidR="00297FF9" w:rsidRPr="00AB1762" w:rsidRDefault="00297FF9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9" w:type="dxa"/>
          </w:tcPr>
          <w:p w14:paraId="54647DCD" w14:textId="71CA71FE" w:rsidR="00297FF9" w:rsidRPr="00AB1762" w:rsidRDefault="00E537CC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  <w:tc>
          <w:tcPr>
            <w:tcW w:w="236" w:type="dxa"/>
          </w:tcPr>
          <w:p w14:paraId="2E3B0CD9" w14:textId="77777777" w:rsidR="00297FF9" w:rsidRPr="00AB1762" w:rsidRDefault="00297FF9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5" w:type="dxa"/>
            <w:gridSpan w:val="2"/>
          </w:tcPr>
          <w:p w14:paraId="0ABAB91B" w14:textId="21001BA9" w:rsidR="00297FF9" w:rsidRPr="00AB1762" w:rsidRDefault="00E537CC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</w:tr>
      <w:tr w:rsidR="00297FF9" w:rsidRPr="00AB1762" w14:paraId="6D4E3733" w14:textId="77777777" w:rsidTr="00010D39">
        <w:trPr>
          <w:trHeight w:val="171"/>
        </w:trPr>
        <w:tc>
          <w:tcPr>
            <w:tcW w:w="2070" w:type="dxa"/>
            <w:vAlign w:val="bottom"/>
          </w:tcPr>
          <w:p w14:paraId="3A9D875B" w14:textId="77777777" w:rsidR="00297FF9" w:rsidRPr="00AB1762" w:rsidRDefault="00297FF9" w:rsidP="00297FF9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GB"/>
              </w:rPr>
            </w:pPr>
          </w:p>
        </w:tc>
        <w:tc>
          <w:tcPr>
            <w:tcW w:w="13500" w:type="dxa"/>
            <w:gridSpan w:val="28"/>
          </w:tcPr>
          <w:p w14:paraId="485E862D" w14:textId="77777777" w:rsidR="00297FF9" w:rsidRPr="00AB1762" w:rsidRDefault="00297FF9" w:rsidP="00297F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lang w:eastAsia="en-GB"/>
              </w:rPr>
            </w:pPr>
            <w:r w:rsidRPr="00AB1762">
              <w:rPr>
                <w:rFonts w:ascii="Angsana New" w:hAnsi="Angsana New" w:hint="cs"/>
                <w:i/>
                <w:iCs/>
                <w:cs/>
                <w:lang w:eastAsia="en-GB"/>
              </w:rPr>
              <w:t>(พันบาท)</w:t>
            </w:r>
          </w:p>
        </w:tc>
      </w:tr>
      <w:tr w:rsidR="00297FF9" w:rsidRPr="00AB1762" w14:paraId="4F6D95B4" w14:textId="77777777" w:rsidTr="00010D39">
        <w:tc>
          <w:tcPr>
            <w:tcW w:w="2070" w:type="dxa"/>
          </w:tcPr>
          <w:p w14:paraId="6CA88AF9" w14:textId="77777777" w:rsidR="00297FF9" w:rsidRPr="00AB1762" w:rsidRDefault="00297FF9" w:rsidP="00297FF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Cs w:val="18"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szCs w:val="1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8" w:type="dxa"/>
            <w:vAlign w:val="bottom"/>
          </w:tcPr>
          <w:p w14:paraId="18E85E95" w14:textId="77777777" w:rsidR="00297FF9" w:rsidRPr="00AB1762" w:rsidRDefault="00297FF9" w:rsidP="00297FF9">
            <w:pPr>
              <w:pStyle w:val="BodyText"/>
              <w:tabs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258131CD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68605DBC" w14:textId="77777777" w:rsidR="00297FF9" w:rsidRPr="00AB1762" w:rsidRDefault="00297FF9" w:rsidP="00297F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10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F8F473" w14:textId="77777777" w:rsidR="00297FF9" w:rsidRPr="00AB1762" w:rsidRDefault="00297FF9" w:rsidP="00297FF9">
            <w:pPr>
              <w:pStyle w:val="NoSpacing"/>
              <w:ind w:left="-470" w:right="-2090"/>
              <w:jc w:val="center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10C6C2FC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43303E8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2429A443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C8F7508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568993D0" w14:textId="7C313880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6F87F95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36435BFC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12C98E7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6F2C543" w14:textId="77777777" w:rsidR="00297FF9" w:rsidRPr="00AB1762" w:rsidRDefault="00297FF9" w:rsidP="00297FF9">
            <w:pPr>
              <w:pStyle w:val="NoSpacing"/>
              <w:tabs>
                <w:tab w:val="clear" w:pos="454"/>
                <w:tab w:val="clear" w:pos="680"/>
                <w:tab w:val="left" w:pos="560"/>
              </w:tabs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A867209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2D17CD1" w14:textId="77777777" w:rsidR="00297FF9" w:rsidRPr="00AB1762" w:rsidRDefault="00297FF9" w:rsidP="00297F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36" w:type="dxa"/>
          </w:tcPr>
          <w:p w14:paraId="29AE2496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18BE4CFC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70" w:type="dxa"/>
          </w:tcPr>
          <w:p w14:paraId="579C25C1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1C613E86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A85340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298E9D69" w14:textId="688BA0D1" w:rsidR="00297FF9" w:rsidRPr="00AB1762" w:rsidRDefault="00297FF9" w:rsidP="00297FF9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5F3992D8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3EC3502B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5E76A72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79EB75AC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590E34A7" w14:textId="77777777" w:rsidR="00297FF9" w:rsidRPr="00AB1762" w:rsidRDefault="00297FF9" w:rsidP="00297FF9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1106DD89" w14:textId="77777777" w:rsidR="00297FF9" w:rsidRPr="00AB1762" w:rsidRDefault="00297FF9" w:rsidP="00297F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szCs w:val="18"/>
                <w:lang w:eastAsia="en-GB"/>
              </w:rPr>
            </w:pPr>
          </w:p>
        </w:tc>
      </w:tr>
      <w:tr w:rsidR="00673F80" w:rsidRPr="00AB1762" w14:paraId="68A8FDC0" w14:textId="77777777" w:rsidTr="00010D39">
        <w:tc>
          <w:tcPr>
            <w:tcW w:w="2070" w:type="dxa"/>
          </w:tcPr>
          <w:p w14:paraId="3A14F86D" w14:textId="77777777" w:rsidR="00673F80" w:rsidRPr="00AB1762" w:rsidRDefault="00673F80" w:rsidP="00673F8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Cs w:val="18"/>
                <w:cs/>
                <w:lang w:eastAsia="en-GB"/>
              </w:rPr>
            </w:pPr>
            <w:r w:rsidRPr="00AB1762">
              <w:rPr>
                <w:rFonts w:asciiTheme="majorBidi" w:hAnsiTheme="majorBidi"/>
                <w:szCs w:val="18"/>
                <w:cs/>
                <w:lang w:eastAsia="en-GB"/>
              </w:rPr>
              <w:t>สถานีบริการน้ำมันและก๊าซธรรมชาติ</w:t>
            </w:r>
          </w:p>
        </w:tc>
        <w:tc>
          <w:tcPr>
            <w:tcW w:w="628" w:type="dxa"/>
          </w:tcPr>
          <w:p w14:paraId="518B45DD" w14:textId="1DD0F88E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554</w:t>
            </w:r>
            <w:r w:rsid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277</w:t>
            </w:r>
          </w:p>
        </w:tc>
        <w:tc>
          <w:tcPr>
            <w:tcW w:w="247" w:type="dxa"/>
            <w:vAlign w:val="bottom"/>
          </w:tcPr>
          <w:p w14:paraId="67040813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</w:tcPr>
          <w:p w14:paraId="20B6A41C" w14:textId="7B86D940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598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930</w:t>
            </w:r>
          </w:p>
        </w:tc>
        <w:tc>
          <w:tcPr>
            <w:tcW w:w="270" w:type="dxa"/>
            <w:vAlign w:val="bottom"/>
          </w:tcPr>
          <w:p w14:paraId="19C28C88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3" w:type="dxa"/>
          </w:tcPr>
          <w:p w14:paraId="57960663" w14:textId="272C4017" w:rsidR="00673F80" w:rsidRPr="00AB1762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317FDAA8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</w:tcPr>
          <w:p w14:paraId="10F43EF1" w14:textId="23F30877" w:rsidR="00673F80" w:rsidRPr="00673F80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51F6A36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213A581C" w14:textId="0751911F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5652F061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</w:tcPr>
          <w:p w14:paraId="46DC9AA5" w14:textId="4FC351AC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8258AE1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734D9288" w14:textId="323138D6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1FB5F79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238A665F" w14:textId="2C3DC039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0F8613F2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25B7F5B2" w14:textId="5C001838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554</w:t>
            </w:r>
            <w:r w:rsid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277</w:t>
            </w:r>
          </w:p>
        </w:tc>
        <w:tc>
          <w:tcPr>
            <w:tcW w:w="270" w:type="dxa"/>
          </w:tcPr>
          <w:p w14:paraId="1D596BC8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0A88A164" w14:textId="33F94E3D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598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930</w:t>
            </w:r>
          </w:p>
        </w:tc>
        <w:tc>
          <w:tcPr>
            <w:tcW w:w="236" w:type="dxa"/>
            <w:vAlign w:val="bottom"/>
          </w:tcPr>
          <w:p w14:paraId="36A4229D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51D0BE18" w14:textId="4FA565C4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6" w:type="dxa"/>
          </w:tcPr>
          <w:p w14:paraId="50198F7C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</w:tcPr>
          <w:p w14:paraId="7FA2700B" w14:textId="7022739C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5B15AB2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</w:tcPr>
          <w:p w14:paraId="4FF12C84" w14:textId="0488B8DD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554</w:t>
            </w:r>
            <w:r w:rsid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277</w:t>
            </w:r>
          </w:p>
        </w:tc>
        <w:tc>
          <w:tcPr>
            <w:tcW w:w="271" w:type="dxa"/>
            <w:gridSpan w:val="2"/>
            <w:vAlign w:val="bottom"/>
          </w:tcPr>
          <w:p w14:paraId="72459339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722DF8A6" w14:textId="6B2B20E3" w:rsidR="00673F80" w:rsidRPr="00AB1762" w:rsidRDefault="00E537CC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Cs w:val="18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598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930</w:t>
            </w:r>
          </w:p>
        </w:tc>
      </w:tr>
      <w:tr w:rsidR="00673F80" w:rsidRPr="00AB1762" w14:paraId="425271C0" w14:textId="77777777" w:rsidTr="00CB7129">
        <w:tc>
          <w:tcPr>
            <w:tcW w:w="2070" w:type="dxa"/>
          </w:tcPr>
          <w:p w14:paraId="2C24B4C4" w14:textId="77777777" w:rsidR="00673F80" w:rsidRPr="00AB1762" w:rsidRDefault="00673F80" w:rsidP="00673F8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Cs w:val="18"/>
                <w:cs/>
                <w:lang w:eastAsia="en-GB"/>
              </w:rPr>
            </w:pPr>
            <w:r w:rsidRPr="00AB1762">
              <w:rPr>
                <w:rFonts w:asciiTheme="majorBidi" w:hAnsiTheme="majorBidi" w:hint="cs"/>
                <w:szCs w:val="18"/>
                <w:cs/>
                <w:lang w:eastAsia="en-GB"/>
              </w:rPr>
              <w:t>บริการอัด</w:t>
            </w:r>
            <w:r w:rsidRPr="00AB1762">
              <w:rPr>
                <w:rFonts w:asciiTheme="majorBidi" w:hAnsiTheme="majorBidi"/>
                <w:szCs w:val="18"/>
                <w:cs/>
                <w:lang w:eastAsia="en-GB"/>
              </w:rPr>
              <w:t>ก๊าซธรรมชาติ</w:t>
            </w:r>
            <w:r w:rsidRPr="00AB1762">
              <w:rPr>
                <w:rFonts w:asciiTheme="majorBidi" w:hAnsiTheme="majorBidi" w:hint="cs"/>
                <w:szCs w:val="18"/>
                <w:cs/>
                <w:lang w:eastAsia="en-GB"/>
              </w:rPr>
              <w:t xml:space="preserve"> </w:t>
            </w:r>
            <w:r w:rsidRPr="00AB1762">
              <w:rPr>
                <w:rFonts w:asciiTheme="majorBidi" w:hAnsiTheme="majorBidi"/>
                <w:szCs w:val="18"/>
                <w:lang w:eastAsia="en-GB"/>
              </w:rPr>
              <w:t>(PMS)</w:t>
            </w:r>
          </w:p>
        </w:tc>
        <w:tc>
          <w:tcPr>
            <w:tcW w:w="628" w:type="dxa"/>
          </w:tcPr>
          <w:p w14:paraId="17377BC7" w14:textId="0C3FFC15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108</w:t>
            </w:r>
            <w:r w:rsid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442</w:t>
            </w:r>
          </w:p>
        </w:tc>
        <w:tc>
          <w:tcPr>
            <w:tcW w:w="247" w:type="dxa"/>
          </w:tcPr>
          <w:p w14:paraId="46943A17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</w:tcPr>
          <w:p w14:paraId="3F85520E" w14:textId="0F336D72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171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202</w:t>
            </w:r>
          </w:p>
        </w:tc>
        <w:tc>
          <w:tcPr>
            <w:tcW w:w="270" w:type="dxa"/>
          </w:tcPr>
          <w:p w14:paraId="78A9CAC9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3" w:type="dxa"/>
          </w:tcPr>
          <w:p w14:paraId="24D569D9" w14:textId="0E0EBF37" w:rsidR="00673F80" w:rsidRPr="00AB1762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3" w:type="dxa"/>
          </w:tcPr>
          <w:p w14:paraId="2A4A61CE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</w:tcPr>
          <w:p w14:paraId="0296E99E" w14:textId="3D98841D" w:rsidR="00673F80" w:rsidRPr="00673F80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0" w:type="dxa"/>
          </w:tcPr>
          <w:p w14:paraId="728CF457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24869250" w14:textId="5F39073C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42" w:type="dxa"/>
          </w:tcPr>
          <w:p w14:paraId="59A7D669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</w:tcPr>
          <w:p w14:paraId="16D961B3" w14:textId="742BD04A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2C85C48E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22D23BBA" w14:textId="255E265C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764A14A0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130637F6" w14:textId="2FF297F1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709D9954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691017DC" w14:textId="2A2EE486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108</w:t>
            </w:r>
            <w:r w:rsid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442</w:t>
            </w:r>
          </w:p>
        </w:tc>
        <w:tc>
          <w:tcPr>
            <w:tcW w:w="270" w:type="dxa"/>
          </w:tcPr>
          <w:p w14:paraId="297045F0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5337DB0F" w14:textId="1C16E7A8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171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202</w:t>
            </w:r>
          </w:p>
        </w:tc>
        <w:tc>
          <w:tcPr>
            <w:tcW w:w="236" w:type="dxa"/>
          </w:tcPr>
          <w:p w14:paraId="20DBA43F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2538B78A" w14:textId="173DE300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6" w:type="dxa"/>
          </w:tcPr>
          <w:p w14:paraId="0BE5FAE2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</w:tcPr>
          <w:p w14:paraId="10D66A19" w14:textId="2364FBE3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0CB10B31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</w:tcPr>
          <w:p w14:paraId="7F06FC90" w14:textId="30EF6CBE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108</w:t>
            </w:r>
            <w:r w:rsid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442</w:t>
            </w:r>
          </w:p>
        </w:tc>
        <w:tc>
          <w:tcPr>
            <w:tcW w:w="271" w:type="dxa"/>
            <w:gridSpan w:val="2"/>
          </w:tcPr>
          <w:p w14:paraId="4A140F22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7E9557B3" w14:textId="679A8108" w:rsidR="00673F80" w:rsidRPr="00AB1762" w:rsidRDefault="00E537CC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Cs w:val="18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171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202</w:t>
            </w:r>
          </w:p>
        </w:tc>
      </w:tr>
      <w:tr w:rsidR="00673F80" w:rsidRPr="00AB1762" w14:paraId="25EEED36" w14:textId="77777777" w:rsidTr="00CB7129">
        <w:tc>
          <w:tcPr>
            <w:tcW w:w="2070" w:type="dxa"/>
          </w:tcPr>
          <w:p w14:paraId="099E05C0" w14:textId="77777777" w:rsidR="00673F80" w:rsidRPr="00AB1762" w:rsidRDefault="00673F80" w:rsidP="00673F8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Cs w:val="18"/>
                <w:cs/>
                <w:lang w:eastAsia="en-GB"/>
              </w:rPr>
            </w:pPr>
            <w:r w:rsidRPr="00AB1762">
              <w:rPr>
                <w:rFonts w:asciiTheme="majorBidi" w:hAnsiTheme="majorBidi" w:hint="cs"/>
                <w:szCs w:val="18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628" w:type="dxa"/>
          </w:tcPr>
          <w:p w14:paraId="0E4F4549" w14:textId="4F88DA4D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116</w:t>
            </w:r>
            <w:r w:rsid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987</w:t>
            </w:r>
          </w:p>
        </w:tc>
        <w:tc>
          <w:tcPr>
            <w:tcW w:w="247" w:type="dxa"/>
          </w:tcPr>
          <w:p w14:paraId="1221AD48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</w:tcPr>
          <w:p w14:paraId="310159A1" w14:textId="33F3D4AA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106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54</w:t>
            </w:r>
            <w:r w:rsidRPr="00E537CC">
              <w:rPr>
                <w:rFonts w:ascii="Angsana New" w:hAnsi="Angsana New" w:hint="cs"/>
                <w:lang w:eastAsia="en-GB"/>
              </w:rPr>
              <w:t>9</w:t>
            </w:r>
          </w:p>
        </w:tc>
        <w:tc>
          <w:tcPr>
            <w:tcW w:w="270" w:type="dxa"/>
          </w:tcPr>
          <w:p w14:paraId="1BD8515A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3" w:type="dxa"/>
          </w:tcPr>
          <w:p w14:paraId="54B5B7B2" w14:textId="7A2848E8" w:rsidR="00673F80" w:rsidRPr="00AB1762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3" w:type="dxa"/>
          </w:tcPr>
          <w:p w14:paraId="5A5504E0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</w:tcPr>
          <w:p w14:paraId="0AA8DDB8" w14:textId="1F111FEF" w:rsidR="00673F80" w:rsidRPr="00673F80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0" w:type="dxa"/>
          </w:tcPr>
          <w:p w14:paraId="0B4E953E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60C0243E" w14:textId="29D772BF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42" w:type="dxa"/>
          </w:tcPr>
          <w:p w14:paraId="463B4B9E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</w:tcPr>
          <w:p w14:paraId="6BD0D838" w14:textId="442854A3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4603C4CB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19A181AE" w14:textId="27F26F3D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63F8B332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56FF6DD6" w14:textId="253E9DA3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2025A16E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5EAEC802" w14:textId="2290D7AB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116</w:t>
            </w:r>
            <w:r w:rsid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987</w:t>
            </w:r>
          </w:p>
        </w:tc>
        <w:tc>
          <w:tcPr>
            <w:tcW w:w="270" w:type="dxa"/>
          </w:tcPr>
          <w:p w14:paraId="723BE6C4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7F10D892" w14:textId="28A9BDA5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106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549</w:t>
            </w:r>
          </w:p>
        </w:tc>
        <w:tc>
          <w:tcPr>
            <w:tcW w:w="236" w:type="dxa"/>
          </w:tcPr>
          <w:p w14:paraId="4451647B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01889DE0" w14:textId="3C3A45D3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6" w:type="dxa"/>
          </w:tcPr>
          <w:p w14:paraId="711D5005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</w:tcPr>
          <w:p w14:paraId="0C93D21F" w14:textId="09B45D27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1DF0A97C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</w:tcPr>
          <w:p w14:paraId="34A2B2B2" w14:textId="4B46A3C7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116</w:t>
            </w:r>
            <w:r w:rsid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987</w:t>
            </w:r>
          </w:p>
        </w:tc>
        <w:tc>
          <w:tcPr>
            <w:tcW w:w="271" w:type="dxa"/>
            <w:gridSpan w:val="2"/>
          </w:tcPr>
          <w:p w14:paraId="60AE166D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119F438B" w14:textId="2DD3166C" w:rsidR="00673F80" w:rsidRPr="00AB1762" w:rsidRDefault="00E537CC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Cs w:val="18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106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54</w:t>
            </w:r>
            <w:r w:rsidRPr="00E537CC">
              <w:rPr>
                <w:rFonts w:ascii="Angsana New" w:hAnsi="Angsana New" w:hint="cs"/>
                <w:lang w:eastAsia="en-GB"/>
              </w:rPr>
              <w:t>9</w:t>
            </w:r>
          </w:p>
        </w:tc>
      </w:tr>
      <w:tr w:rsidR="00673F80" w:rsidRPr="00AB1762" w14:paraId="4C85B9CA" w14:textId="77777777" w:rsidTr="00CB7129">
        <w:tc>
          <w:tcPr>
            <w:tcW w:w="2070" w:type="dxa"/>
          </w:tcPr>
          <w:p w14:paraId="39668384" w14:textId="77777777" w:rsidR="00673F80" w:rsidRPr="00AB1762" w:rsidRDefault="00673F80" w:rsidP="00673F8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Cs w:val="18"/>
                <w:cs/>
                <w:lang w:eastAsia="en-GB"/>
              </w:rPr>
            </w:pPr>
            <w:r w:rsidRPr="00AB1762">
              <w:rPr>
                <w:rFonts w:asciiTheme="majorBidi" w:hAnsiTheme="majorBidi"/>
                <w:szCs w:val="18"/>
                <w:cs/>
                <w:lang w:eastAsia="en-GB"/>
              </w:rPr>
              <w:t>อะไหล่และอุปกรณ์</w:t>
            </w:r>
          </w:p>
        </w:tc>
        <w:tc>
          <w:tcPr>
            <w:tcW w:w="628" w:type="dxa"/>
          </w:tcPr>
          <w:p w14:paraId="2CD04276" w14:textId="123493BE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36</w:t>
            </w:r>
            <w:r w:rsid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143</w:t>
            </w:r>
          </w:p>
        </w:tc>
        <w:tc>
          <w:tcPr>
            <w:tcW w:w="247" w:type="dxa"/>
            <w:vAlign w:val="bottom"/>
          </w:tcPr>
          <w:p w14:paraId="4C9264BC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</w:tcPr>
          <w:p w14:paraId="272F5F28" w14:textId="14C8FB17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25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027</w:t>
            </w:r>
          </w:p>
        </w:tc>
        <w:tc>
          <w:tcPr>
            <w:tcW w:w="270" w:type="dxa"/>
            <w:vAlign w:val="bottom"/>
          </w:tcPr>
          <w:p w14:paraId="5F6259B8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3" w:type="dxa"/>
          </w:tcPr>
          <w:p w14:paraId="5B18E007" w14:textId="70CD4934" w:rsidR="00673F80" w:rsidRPr="00AB1762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645753DE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</w:tcPr>
          <w:p w14:paraId="05395800" w14:textId="7B34EBE3" w:rsidR="00673F80" w:rsidRPr="00673F80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 w:hint="cs"/>
                <w:lang w:eastAsia="en-GB"/>
              </w:rPr>
              <w:t>15</w:t>
            </w:r>
            <w:r w:rsidR="00673F80" w:rsidRP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 w:hint="cs"/>
                <w:lang w:eastAsia="en-GB"/>
              </w:rPr>
              <w:t>920</w:t>
            </w:r>
          </w:p>
        </w:tc>
        <w:tc>
          <w:tcPr>
            <w:tcW w:w="270" w:type="dxa"/>
            <w:vAlign w:val="bottom"/>
          </w:tcPr>
          <w:p w14:paraId="03F19E24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674C9003" w14:textId="4959DD15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7F3DA11F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</w:tcPr>
          <w:p w14:paraId="7A5B20E3" w14:textId="761F4643" w:rsidR="00673F80" w:rsidRPr="00297FF9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509A3C5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2DDC876C" w14:textId="1AA24C82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043FF53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4BA6B266" w14:textId="16E34C8D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5516C314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6546BE30" w14:textId="61EC3ED2" w:rsidR="00673F80" w:rsidRPr="00BF269F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36</w:t>
            </w:r>
            <w:r w:rsidR="00673F80" w:rsidRPr="00BF269F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143</w:t>
            </w:r>
          </w:p>
        </w:tc>
        <w:tc>
          <w:tcPr>
            <w:tcW w:w="270" w:type="dxa"/>
          </w:tcPr>
          <w:p w14:paraId="65FB352A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71338484" w14:textId="1979A1E3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40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947</w:t>
            </w:r>
          </w:p>
        </w:tc>
        <w:tc>
          <w:tcPr>
            <w:tcW w:w="236" w:type="dxa"/>
            <w:vAlign w:val="bottom"/>
          </w:tcPr>
          <w:p w14:paraId="606FAA3F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36E31B1D" w14:textId="22958CCA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4193F469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</w:tcPr>
          <w:p w14:paraId="641447EB" w14:textId="5DCF7855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917F229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</w:tcPr>
          <w:p w14:paraId="26B20F66" w14:textId="1F51DC5E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36</w:t>
            </w:r>
            <w:r w:rsid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143</w:t>
            </w:r>
          </w:p>
        </w:tc>
        <w:tc>
          <w:tcPr>
            <w:tcW w:w="271" w:type="dxa"/>
            <w:gridSpan w:val="2"/>
            <w:vAlign w:val="bottom"/>
          </w:tcPr>
          <w:p w14:paraId="18058350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268B63F0" w14:textId="57CF1AC7" w:rsidR="00673F80" w:rsidRPr="00AB1762" w:rsidRDefault="00E537CC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Cs w:val="18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40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947</w:t>
            </w:r>
          </w:p>
        </w:tc>
      </w:tr>
      <w:tr w:rsidR="00673F80" w:rsidRPr="00AB1762" w14:paraId="4B22840A" w14:textId="77777777" w:rsidTr="00CB7129">
        <w:tc>
          <w:tcPr>
            <w:tcW w:w="2070" w:type="dxa"/>
          </w:tcPr>
          <w:p w14:paraId="390EA384" w14:textId="77777777" w:rsidR="00673F80" w:rsidRPr="00AB1762" w:rsidRDefault="00673F80" w:rsidP="00673F8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Cs w:val="18"/>
                <w:cs/>
                <w:lang w:eastAsia="en-GB"/>
              </w:rPr>
            </w:pPr>
            <w:r w:rsidRPr="00AB1762">
              <w:rPr>
                <w:rFonts w:asciiTheme="majorBidi" w:hAnsiTheme="majorBidi"/>
                <w:szCs w:val="18"/>
                <w:cs/>
                <w:lang w:eastAsia="en-GB"/>
              </w:rPr>
              <w:t>ขนส่ง</w:t>
            </w:r>
          </w:p>
        </w:tc>
        <w:tc>
          <w:tcPr>
            <w:tcW w:w="628" w:type="dxa"/>
          </w:tcPr>
          <w:p w14:paraId="01A3BE6C" w14:textId="06134106" w:rsidR="00673F80" w:rsidRPr="00AB1762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47" w:type="dxa"/>
          </w:tcPr>
          <w:p w14:paraId="01CCE2F2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</w:tcPr>
          <w:p w14:paraId="2C2B09C0" w14:textId="767D9BA5" w:rsidR="00673F80" w:rsidRPr="00AB1762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0" w:type="dxa"/>
          </w:tcPr>
          <w:p w14:paraId="0A21D3B2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3" w:type="dxa"/>
          </w:tcPr>
          <w:p w14:paraId="4EC2FCB0" w14:textId="1CA013D1" w:rsidR="00673F80" w:rsidRPr="00AB1762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3" w:type="dxa"/>
          </w:tcPr>
          <w:p w14:paraId="2964C3CB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</w:tcPr>
          <w:p w14:paraId="19B8086F" w14:textId="45A520D2" w:rsidR="00673F80" w:rsidRPr="00673F80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0" w:type="dxa"/>
          </w:tcPr>
          <w:p w14:paraId="44283AF4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566A780F" w14:textId="1783445A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42" w:type="dxa"/>
          </w:tcPr>
          <w:p w14:paraId="4D8CB3FC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</w:tcPr>
          <w:p w14:paraId="29E1B0E7" w14:textId="6DB99859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524C460A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5327C958" w14:textId="2C90C128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313</w:t>
            </w:r>
            <w:r w:rsid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367</w:t>
            </w:r>
          </w:p>
        </w:tc>
        <w:tc>
          <w:tcPr>
            <w:tcW w:w="236" w:type="dxa"/>
          </w:tcPr>
          <w:p w14:paraId="38641B66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737BD724" w14:textId="10D8C2A2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367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197</w:t>
            </w:r>
          </w:p>
        </w:tc>
        <w:tc>
          <w:tcPr>
            <w:tcW w:w="236" w:type="dxa"/>
          </w:tcPr>
          <w:p w14:paraId="70F97E08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2E64DFC9" w14:textId="45099093" w:rsidR="00673F80" w:rsidRPr="00BF269F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313</w:t>
            </w:r>
            <w:r w:rsidR="00F3214F" w:rsidRPr="00BF269F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367</w:t>
            </w:r>
          </w:p>
        </w:tc>
        <w:tc>
          <w:tcPr>
            <w:tcW w:w="270" w:type="dxa"/>
          </w:tcPr>
          <w:p w14:paraId="6EE9E4A1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1DF4E0B0" w14:textId="75AF596F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367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197</w:t>
            </w:r>
          </w:p>
        </w:tc>
        <w:tc>
          <w:tcPr>
            <w:tcW w:w="236" w:type="dxa"/>
          </w:tcPr>
          <w:p w14:paraId="565C7E80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356DE80A" w14:textId="5E46F2C1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6" w:type="dxa"/>
          </w:tcPr>
          <w:p w14:paraId="546BA4EB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</w:tcPr>
          <w:p w14:paraId="40A2AAAE" w14:textId="1EF52F53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3B7AB0D9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</w:tcPr>
          <w:p w14:paraId="6CDF544A" w14:textId="3E630803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313</w:t>
            </w:r>
            <w:r w:rsid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367</w:t>
            </w:r>
          </w:p>
        </w:tc>
        <w:tc>
          <w:tcPr>
            <w:tcW w:w="271" w:type="dxa"/>
            <w:gridSpan w:val="2"/>
          </w:tcPr>
          <w:p w14:paraId="4EB18475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0B3353CD" w14:textId="19F18ECB" w:rsidR="00673F80" w:rsidRPr="00AB1762" w:rsidRDefault="00E537CC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Cs w:val="18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367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197</w:t>
            </w:r>
          </w:p>
        </w:tc>
      </w:tr>
      <w:tr w:rsidR="00673F80" w:rsidRPr="00AB1762" w14:paraId="178DDE13" w14:textId="77777777" w:rsidTr="00CB7129">
        <w:tc>
          <w:tcPr>
            <w:tcW w:w="2070" w:type="dxa"/>
          </w:tcPr>
          <w:p w14:paraId="24B66E6E" w14:textId="77777777" w:rsidR="00673F80" w:rsidRPr="00AB1762" w:rsidRDefault="00673F80" w:rsidP="00673F8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Cs w:val="18"/>
                <w:lang w:eastAsia="en-GB"/>
              </w:rPr>
            </w:pPr>
            <w:r w:rsidRPr="00AB1762">
              <w:rPr>
                <w:rFonts w:asciiTheme="majorBidi" w:hAnsiTheme="majorBidi"/>
                <w:szCs w:val="18"/>
                <w:cs/>
                <w:lang w:eastAsia="en-GB"/>
              </w:rPr>
              <w:t>ซ่อมแซมและบำรุงรักษารถ</w:t>
            </w:r>
            <w:r w:rsidRPr="00AB1762">
              <w:rPr>
                <w:rFonts w:asciiTheme="majorBidi" w:hAnsiTheme="majorBidi" w:hint="cs"/>
                <w:szCs w:val="18"/>
                <w:cs/>
                <w:lang w:eastAsia="en-GB"/>
              </w:rPr>
              <w:t xml:space="preserve">เมล์ </w:t>
            </w:r>
            <w:r w:rsidRPr="00AB1762">
              <w:rPr>
                <w:rFonts w:asciiTheme="majorBidi" w:hAnsiTheme="majorBidi"/>
                <w:szCs w:val="18"/>
                <w:lang w:eastAsia="en-GB"/>
              </w:rPr>
              <w:t>NGV</w:t>
            </w:r>
          </w:p>
        </w:tc>
        <w:tc>
          <w:tcPr>
            <w:tcW w:w="628" w:type="dxa"/>
          </w:tcPr>
          <w:p w14:paraId="05B74489" w14:textId="2BB2384E" w:rsidR="00673F80" w:rsidRPr="00AB1762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47" w:type="dxa"/>
          </w:tcPr>
          <w:p w14:paraId="62CCF5B0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</w:tcPr>
          <w:p w14:paraId="6BFA4A6F" w14:textId="78097DDC" w:rsidR="00673F80" w:rsidRPr="00AB1762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0" w:type="dxa"/>
          </w:tcPr>
          <w:p w14:paraId="7C067AEF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3" w:type="dxa"/>
          </w:tcPr>
          <w:p w14:paraId="1FA71159" w14:textId="58D88E37" w:rsidR="00673F80" w:rsidRPr="00AB1762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3" w:type="dxa"/>
          </w:tcPr>
          <w:p w14:paraId="675133CF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</w:tcPr>
          <w:p w14:paraId="313D7A0C" w14:textId="1A5D44E3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 w:hint="cs"/>
                <w:lang w:eastAsia="en-GB"/>
              </w:rPr>
              <w:t>19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397</w:t>
            </w:r>
          </w:p>
        </w:tc>
        <w:tc>
          <w:tcPr>
            <w:tcW w:w="270" w:type="dxa"/>
          </w:tcPr>
          <w:p w14:paraId="1E7FDCC7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2A457D89" w14:textId="21E1DC61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42" w:type="dxa"/>
          </w:tcPr>
          <w:p w14:paraId="46EDAFEF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</w:tcPr>
          <w:p w14:paraId="27834263" w14:textId="6B8A4796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71968C48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37908877" w14:textId="15B1D98F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3ECFFCB2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4C1E0CBC" w14:textId="6DC00B43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37DB5A7E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752B7793" w14:textId="2B95C3AF" w:rsidR="00673F80" w:rsidRPr="00BF269F" w:rsidRDefault="00673F80" w:rsidP="00BF269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BF269F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0" w:type="dxa"/>
          </w:tcPr>
          <w:p w14:paraId="1F974082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089289AE" w14:textId="09D4BA18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19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397</w:t>
            </w:r>
          </w:p>
        </w:tc>
        <w:tc>
          <w:tcPr>
            <w:tcW w:w="236" w:type="dxa"/>
          </w:tcPr>
          <w:p w14:paraId="78B89281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5BD944D7" w14:textId="62DBB9FE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6" w:type="dxa"/>
          </w:tcPr>
          <w:p w14:paraId="3932CE30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</w:tcPr>
          <w:p w14:paraId="6D1CD85C" w14:textId="124E88EC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06A521DC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</w:tcPr>
          <w:p w14:paraId="08109FB6" w14:textId="4CDD8D29" w:rsidR="00673F80" w:rsidRPr="00A4663B" w:rsidRDefault="00673F80" w:rsidP="00A466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4663B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00CBB1BC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216E17A5" w14:textId="5C483E27" w:rsidR="00673F80" w:rsidRPr="00AB1762" w:rsidRDefault="00E537CC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19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397</w:t>
            </w:r>
          </w:p>
        </w:tc>
      </w:tr>
      <w:tr w:rsidR="00673F80" w:rsidRPr="00AB1762" w14:paraId="3B46D23B" w14:textId="77777777" w:rsidTr="00CB7129">
        <w:tc>
          <w:tcPr>
            <w:tcW w:w="2070" w:type="dxa"/>
          </w:tcPr>
          <w:p w14:paraId="59773D4C" w14:textId="77777777" w:rsidR="00673F80" w:rsidRPr="00AB1762" w:rsidRDefault="00673F80" w:rsidP="00673F8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Cs w:val="18"/>
                <w:cs/>
                <w:lang w:eastAsia="en-GB"/>
              </w:rPr>
            </w:pPr>
            <w:r w:rsidRPr="00AB1762">
              <w:rPr>
                <w:rFonts w:asciiTheme="majorBidi" w:hAnsiTheme="majorBidi"/>
                <w:szCs w:val="18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628" w:type="dxa"/>
          </w:tcPr>
          <w:p w14:paraId="4E777955" w14:textId="6F26D9DB" w:rsidR="00673F80" w:rsidRPr="00AB1762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47" w:type="dxa"/>
          </w:tcPr>
          <w:p w14:paraId="587691DC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</w:tcPr>
          <w:p w14:paraId="57C698E9" w14:textId="5239AFD2" w:rsidR="00673F80" w:rsidRPr="00AB1762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0" w:type="dxa"/>
          </w:tcPr>
          <w:p w14:paraId="78E50360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3" w:type="dxa"/>
          </w:tcPr>
          <w:p w14:paraId="04BF66D3" w14:textId="2BC358EE" w:rsidR="00673F80" w:rsidRPr="00AB1762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3" w:type="dxa"/>
          </w:tcPr>
          <w:p w14:paraId="3DD86453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</w:tcPr>
          <w:p w14:paraId="318D9C6B" w14:textId="2137A403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0" w:type="dxa"/>
          </w:tcPr>
          <w:p w14:paraId="20B68DAA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16656F9A" w14:textId="7C318835" w:rsidR="00673F80" w:rsidRPr="00AB1762" w:rsidRDefault="00E537CC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40</w:t>
            </w:r>
            <w:r w:rsidR="00483CBD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116</w:t>
            </w:r>
          </w:p>
        </w:tc>
        <w:tc>
          <w:tcPr>
            <w:tcW w:w="242" w:type="dxa"/>
          </w:tcPr>
          <w:p w14:paraId="4C772D4D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</w:tcPr>
          <w:p w14:paraId="1311D252" w14:textId="63D7B996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48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565</w:t>
            </w:r>
          </w:p>
        </w:tc>
        <w:tc>
          <w:tcPr>
            <w:tcW w:w="236" w:type="dxa"/>
          </w:tcPr>
          <w:p w14:paraId="2DBE441F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774812CE" w14:textId="62F3F526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230655DC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4518977D" w14:textId="03DEAE1C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5B786396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34914EC7" w14:textId="413A08C2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40</w:t>
            </w:r>
            <w:r w:rsid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116</w:t>
            </w:r>
          </w:p>
        </w:tc>
        <w:tc>
          <w:tcPr>
            <w:tcW w:w="270" w:type="dxa"/>
          </w:tcPr>
          <w:p w14:paraId="4588079A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0E987A96" w14:textId="690DDD7E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48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565</w:t>
            </w:r>
          </w:p>
        </w:tc>
        <w:tc>
          <w:tcPr>
            <w:tcW w:w="236" w:type="dxa"/>
          </w:tcPr>
          <w:p w14:paraId="0AA38597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3E48B511" w14:textId="227B23FC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6" w:type="dxa"/>
          </w:tcPr>
          <w:p w14:paraId="06572465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</w:tcPr>
          <w:p w14:paraId="581BFAA6" w14:textId="6FF9A019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446BA8D7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</w:tcPr>
          <w:p w14:paraId="71392794" w14:textId="2019968C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40</w:t>
            </w:r>
            <w:r w:rsid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116</w:t>
            </w:r>
          </w:p>
        </w:tc>
        <w:tc>
          <w:tcPr>
            <w:tcW w:w="271" w:type="dxa"/>
            <w:gridSpan w:val="2"/>
          </w:tcPr>
          <w:p w14:paraId="38B0530D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5F6EDDFB" w14:textId="46F74704" w:rsidR="00673F80" w:rsidRPr="00AB1762" w:rsidRDefault="00E537CC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Cs w:val="18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48</w:t>
            </w:r>
            <w:r w:rsidR="00EA27A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565</w:t>
            </w:r>
          </w:p>
        </w:tc>
      </w:tr>
      <w:tr w:rsidR="00673F80" w:rsidRPr="00AB1762" w14:paraId="7A050E95" w14:textId="77777777" w:rsidTr="00CB7129">
        <w:tc>
          <w:tcPr>
            <w:tcW w:w="2070" w:type="dxa"/>
          </w:tcPr>
          <w:p w14:paraId="0E823460" w14:textId="77777777" w:rsidR="00673F80" w:rsidRPr="00AB1762" w:rsidRDefault="00673F80" w:rsidP="00673F8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Cs w:val="18"/>
                <w:cs/>
                <w:lang w:eastAsia="en-GB"/>
              </w:rPr>
            </w:pPr>
            <w:r w:rsidRPr="00AB1762">
              <w:rPr>
                <w:rFonts w:asciiTheme="majorBidi" w:hAnsiTheme="majorBidi" w:hint="cs"/>
                <w:szCs w:val="18"/>
                <w:cs/>
                <w:lang w:eastAsia="en-GB"/>
              </w:rPr>
              <w:t>รับเหมาก่อสร้าง</w:t>
            </w:r>
          </w:p>
        </w:tc>
        <w:tc>
          <w:tcPr>
            <w:tcW w:w="628" w:type="dxa"/>
          </w:tcPr>
          <w:p w14:paraId="341FF016" w14:textId="40809860" w:rsidR="00673F80" w:rsidRPr="00AB1762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47" w:type="dxa"/>
          </w:tcPr>
          <w:p w14:paraId="484A5216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</w:tcPr>
          <w:p w14:paraId="663BE484" w14:textId="467B81A6" w:rsidR="00673F80" w:rsidRPr="00AB1762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0" w:type="dxa"/>
          </w:tcPr>
          <w:p w14:paraId="22BA8395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3" w:type="dxa"/>
          </w:tcPr>
          <w:p w14:paraId="6856A69F" w14:textId="6C188299" w:rsidR="00673F80" w:rsidRPr="00AB1762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3" w:type="dxa"/>
          </w:tcPr>
          <w:p w14:paraId="5F430424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</w:tcPr>
          <w:p w14:paraId="2902C5E0" w14:textId="6C560489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0" w:type="dxa"/>
          </w:tcPr>
          <w:p w14:paraId="6A6DF252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16F62CBA" w14:textId="449CEC92" w:rsidR="00673F80" w:rsidRPr="00AB1762" w:rsidRDefault="00E537CC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20</w:t>
            </w:r>
            <w:r w:rsidR="00483CBD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059</w:t>
            </w:r>
          </w:p>
        </w:tc>
        <w:tc>
          <w:tcPr>
            <w:tcW w:w="242" w:type="dxa"/>
          </w:tcPr>
          <w:p w14:paraId="7D1E957D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</w:tcPr>
          <w:p w14:paraId="1959C5E9" w14:textId="699E502A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41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251</w:t>
            </w:r>
          </w:p>
        </w:tc>
        <w:tc>
          <w:tcPr>
            <w:tcW w:w="236" w:type="dxa"/>
          </w:tcPr>
          <w:p w14:paraId="240A4BE5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3A0E5846" w14:textId="4410A778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535D453A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3C35AD12" w14:textId="3603706C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723D4DB3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34DAB4C7" w14:textId="6AD6B30C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20</w:t>
            </w:r>
            <w:r w:rsidR="00BF269F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059</w:t>
            </w:r>
          </w:p>
        </w:tc>
        <w:tc>
          <w:tcPr>
            <w:tcW w:w="270" w:type="dxa"/>
          </w:tcPr>
          <w:p w14:paraId="45560DBC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1159BE2A" w14:textId="497D1842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41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251</w:t>
            </w:r>
          </w:p>
        </w:tc>
        <w:tc>
          <w:tcPr>
            <w:tcW w:w="236" w:type="dxa"/>
          </w:tcPr>
          <w:p w14:paraId="3AE11512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67F215C6" w14:textId="7179C9B2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43</w:t>
            </w:r>
            <w:r w:rsid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171</w:t>
            </w:r>
          </w:p>
        </w:tc>
        <w:tc>
          <w:tcPr>
            <w:tcW w:w="276" w:type="dxa"/>
          </w:tcPr>
          <w:p w14:paraId="4D3A3CA6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</w:tcPr>
          <w:p w14:paraId="4E357F79" w14:textId="301FC397" w:rsidR="00673F80" w:rsidRPr="00AB1762" w:rsidRDefault="00E537CC" w:rsidP="00673F80">
            <w:pPr>
              <w:pStyle w:val="BodyText"/>
              <w:tabs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35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830</w:t>
            </w:r>
          </w:p>
        </w:tc>
        <w:tc>
          <w:tcPr>
            <w:tcW w:w="236" w:type="dxa"/>
          </w:tcPr>
          <w:p w14:paraId="7568369F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</w:tcPr>
          <w:p w14:paraId="3A0460A8" w14:textId="1A40CF0D" w:rsidR="00673F80" w:rsidRPr="00AB1762" w:rsidRDefault="00E537CC" w:rsidP="00EA27A2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63</w:t>
            </w:r>
            <w:r w:rsid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230</w:t>
            </w:r>
          </w:p>
        </w:tc>
        <w:tc>
          <w:tcPr>
            <w:tcW w:w="271" w:type="dxa"/>
            <w:gridSpan w:val="2"/>
          </w:tcPr>
          <w:p w14:paraId="54FCE047" w14:textId="77777777" w:rsidR="00673F80" w:rsidRPr="00AB1762" w:rsidRDefault="00673F80" w:rsidP="00673F80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0434D611" w14:textId="71B8063C" w:rsidR="00673F80" w:rsidRPr="00AB1762" w:rsidRDefault="00E537CC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Cs w:val="18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77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081</w:t>
            </w:r>
          </w:p>
        </w:tc>
      </w:tr>
      <w:tr w:rsidR="00673F80" w:rsidRPr="00AB1762" w14:paraId="737B752B" w14:textId="77777777" w:rsidTr="00CB7129">
        <w:tc>
          <w:tcPr>
            <w:tcW w:w="2070" w:type="dxa"/>
          </w:tcPr>
          <w:p w14:paraId="37B36FC1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szCs w:val="18"/>
                <w:cs/>
                <w:lang w:eastAsia="en-GB"/>
              </w:rPr>
            </w:pPr>
            <w:r w:rsidRPr="00AB1762">
              <w:rPr>
                <w:rFonts w:asciiTheme="majorBidi" w:hAnsiTheme="majorBidi" w:cstheme="majorBidi" w:hint="cs"/>
                <w:szCs w:val="18"/>
                <w:cs/>
                <w:lang w:eastAsia="en-GB"/>
              </w:rPr>
              <w:t>อื่น</w:t>
            </w:r>
            <w:r w:rsidRPr="00AB1762">
              <w:rPr>
                <w:rFonts w:asciiTheme="majorBidi" w:hAnsiTheme="majorBidi" w:cstheme="majorBidi"/>
                <w:szCs w:val="18"/>
                <w:cs/>
                <w:lang w:eastAsia="en-GB"/>
              </w:rPr>
              <w:t xml:space="preserve"> </w:t>
            </w:r>
            <w:r w:rsidRPr="00AB1762">
              <w:rPr>
                <w:rFonts w:asciiTheme="majorBidi" w:hAnsiTheme="majorBidi" w:cstheme="majorBidi" w:hint="cs"/>
                <w:szCs w:val="18"/>
                <w:cs/>
                <w:lang w:eastAsia="en-GB"/>
              </w:rPr>
              <w:t>ๆ</w:t>
            </w: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79D30026" w14:textId="075DB60D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602</w:t>
            </w:r>
          </w:p>
        </w:tc>
        <w:tc>
          <w:tcPr>
            <w:tcW w:w="247" w:type="dxa"/>
          </w:tcPr>
          <w:p w14:paraId="2EB9A51F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23005EB8" w14:textId="61F2771C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617</w:t>
            </w:r>
          </w:p>
        </w:tc>
        <w:tc>
          <w:tcPr>
            <w:tcW w:w="270" w:type="dxa"/>
          </w:tcPr>
          <w:p w14:paraId="603E851E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985CCA7" w14:textId="40761766" w:rsidR="00673F80" w:rsidRPr="00AB1762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3" w:type="dxa"/>
          </w:tcPr>
          <w:p w14:paraId="7D090D10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F471C51" w14:textId="7CBF1303" w:rsidR="00673F80" w:rsidRPr="00AB1762" w:rsidRDefault="00673F80" w:rsidP="00673F80">
            <w:pPr>
              <w:pStyle w:val="BodyText"/>
              <w:spacing w:after="0" w:line="240" w:lineRule="auto"/>
              <w:ind w:right="173"/>
              <w:jc w:val="right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0" w:type="dxa"/>
          </w:tcPr>
          <w:p w14:paraId="461632DB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CA9D6D2" w14:textId="6E577AAC" w:rsidR="00673F80" w:rsidRPr="00AB1762" w:rsidRDefault="00E537CC" w:rsidP="00673F80">
            <w:pPr>
              <w:pStyle w:val="BodyText"/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222</w:t>
            </w:r>
          </w:p>
        </w:tc>
        <w:tc>
          <w:tcPr>
            <w:tcW w:w="242" w:type="dxa"/>
          </w:tcPr>
          <w:p w14:paraId="7AA31944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5E0D43E1" w14:textId="692DD8FC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3DF20A72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9878CFC" w14:textId="26E02D7B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4</w:t>
            </w:r>
          </w:p>
        </w:tc>
        <w:tc>
          <w:tcPr>
            <w:tcW w:w="236" w:type="dxa"/>
          </w:tcPr>
          <w:p w14:paraId="303863A8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E540223" w14:textId="41308766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cs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10</w:t>
            </w:r>
          </w:p>
        </w:tc>
        <w:tc>
          <w:tcPr>
            <w:tcW w:w="236" w:type="dxa"/>
          </w:tcPr>
          <w:p w14:paraId="77E2FE4F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A4317CE" w14:textId="0E055C26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828</w:t>
            </w:r>
          </w:p>
        </w:tc>
        <w:tc>
          <w:tcPr>
            <w:tcW w:w="270" w:type="dxa"/>
          </w:tcPr>
          <w:p w14:paraId="5AF52475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984888E" w14:textId="2AC829AF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627</w:t>
            </w:r>
          </w:p>
        </w:tc>
        <w:tc>
          <w:tcPr>
            <w:tcW w:w="236" w:type="dxa"/>
          </w:tcPr>
          <w:p w14:paraId="3C776037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AB2F366" w14:textId="118A23D3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96</w:t>
            </w:r>
            <w:r w:rsidR="00673F80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586</w:t>
            </w:r>
          </w:p>
        </w:tc>
        <w:tc>
          <w:tcPr>
            <w:tcW w:w="276" w:type="dxa"/>
          </w:tcPr>
          <w:p w14:paraId="4E306C97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32C2C335" w14:textId="6D14239D" w:rsidR="00673F80" w:rsidRPr="00AB1762" w:rsidRDefault="00E537CC" w:rsidP="00673F80">
            <w:pPr>
              <w:pStyle w:val="BodyText"/>
              <w:tabs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103</w:t>
            </w:r>
            <w:r w:rsidR="00673F80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029</w:t>
            </w:r>
          </w:p>
        </w:tc>
        <w:tc>
          <w:tcPr>
            <w:tcW w:w="236" w:type="dxa"/>
          </w:tcPr>
          <w:p w14:paraId="74C7A6BC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2A547C60" w14:textId="01E6491A" w:rsidR="00673F80" w:rsidRPr="00AB1762" w:rsidRDefault="00E537CC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szCs w:val="18"/>
                <w:lang w:eastAsia="en-GB"/>
              </w:rPr>
            </w:pPr>
            <w:r w:rsidRPr="00E537CC">
              <w:rPr>
                <w:rFonts w:ascii="Angsana New" w:hAnsi="Angsana New"/>
                <w:szCs w:val="18"/>
                <w:lang w:eastAsia="en-GB"/>
              </w:rPr>
              <w:t>97</w:t>
            </w:r>
            <w:r w:rsidR="00673F80">
              <w:rPr>
                <w:rFonts w:ascii="Angsana New" w:hAnsi="Angsana New"/>
                <w:szCs w:val="18"/>
                <w:lang w:eastAsia="en-GB"/>
              </w:rPr>
              <w:t>,</w:t>
            </w:r>
            <w:r w:rsidRPr="00E537CC">
              <w:rPr>
                <w:rFonts w:ascii="Angsana New" w:hAnsi="Angsana New"/>
                <w:szCs w:val="18"/>
                <w:lang w:eastAsia="en-GB"/>
              </w:rPr>
              <w:t>414</w:t>
            </w:r>
          </w:p>
        </w:tc>
        <w:tc>
          <w:tcPr>
            <w:tcW w:w="271" w:type="dxa"/>
            <w:gridSpan w:val="2"/>
          </w:tcPr>
          <w:p w14:paraId="06342EF1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AF992A5" w14:textId="169928CF" w:rsidR="00673F80" w:rsidRPr="00AB1762" w:rsidRDefault="00E537CC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Cs w:val="18"/>
                <w:lang w:eastAsia="en-GB"/>
              </w:rPr>
            </w:pPr>
            <w:r w:rsidRPr="00E537CC">
              <w:rPr>
                <w:rFonts w:ascii="Angsana New" w:hAnsi="Angsana New"/>
                <w:szCs w:val="18"/>
                <w:lang w:eastAsia="en-GB"/>
              </w:rPr>
              <w:t>103</w:t>
            </w:r>
            <w:r w:rsidR="00673F80" w:rsidRPr="00AB1762">
              <w:rPr>
                <w:rFonts w:ascii="Angsana New" w:hAnsi="Angsana New"/>
                <w:szCs w:val="18"/>
                <w:lang w:eastAsia="en-GB"/>
              </w:rPr>
              <w:t>,</w:t>
            </w:r>
            <w:r w:rsidRPr="00E537CC">
              <w:rPr>
                <w:rFonts w:ascii="Angsana New" w:hAnsi="Angsana New"/>
                <w:szCs w:val="18"/>
                <w:lang w:eastAsia="en-GB"/>
              </w:rPr>
              <w:t>656</w:t>
            </w:r>
          </w:p>
        </w:tc>
      </w:tr>
      <w:tr w:rsidR="00673F80" w:rsidRPr="00AB1762" w14:paraId="4D95E69E" w14:textId="77777777" w:rsidTr="00CB7129">
        <w:tc>
          <w:tcPr>
            <w:tcW w:w="2070" w:type="dxa"/>
          </w:tcPr>
          <w:p w14:paraId="624AD96C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Cs w:val="18"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szCs w:val="18"/>
                <w:cs/>
                <w:lang w:eastAsia="en-GB"/>
              </w:rPr>
              <w:t>รวม</w:t>
            </w: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6C83E62A" w14:textId="736195CD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816</w:t>
            </w:r>
            <w:r w:rsidR="00673F80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451</w:t>
            </w:r>
          </w:p>
        </w:tc>
        <w:tc>
          <w:tcPr>
            <w:tcW w:w="247" w:type="dxa"/>
          </w:tcPr>
          <w:p w14:paraId="1B21C29C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79339D21" w14:textId="60369000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902</w:t>
            </w:r>
            <w:r w:rsidR="00673F80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32</w:t>
            </w:r>
            <w:r w:rsidRPr="00E537CC">
              <w:rPr>
                <w:rFonts w:ascii="Angsana New" w:hAnsi="Angsana New" w:hint="cs"/>
                <w:b/>
                <w:bCs/>
                <w:lang w:eastAsia="en-GB"/>
              </w:rPr>
              <w:t>5</w:t>
            </w:r>
          </w:p>
        </w:tc>
        <w:tc>
          <w:tcPr>
            <w:tcW w:w="270" w:type="dxa"/>
          </w:tcPr>
          <w:p w14:paraId="4C1FFF9C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029DF0FF" w14:textId="4E8EDA14" w:rsidR="00673F80" w:rsidRPr="00673F80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  <w:r w:rsidRPr="00673F80">
              <w:rPr>
                <w:rFonts w:ascii="Angsana New" w:hAnsi="Angsana New"/>
                <w:b/>
                <w:bCs/>
                <w:lang w:eastAsia="en-GB"/>
              </w:rPr>
              <w:t>-</w:t>
            </w:r>
          </w:p>
        </w:tc>
        <w:tc>
          <w:tcPr>
            <w:tcW w:w="273" w:type="dxa"/>
          </w:tcPr>
          <w:p w14:paraId="00331AA4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4391BB4E" w14:textId="0D242F63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35</w:t>
            </w:r>
            <w:r w:rsidR="00673F80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317</w:t>
            </w:r>
          </w:p>
        </w:tc>
        <w:tc>
          <w:tcPr>
            <w:tcW w:w="270" w:type="dxa"/>
          </w:tcPr>
          <w:p w14:paraId="48CB72E0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002D943" w14:textId="1DB006B0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60</w:t>
            </w:r>
            <w:r w:rsidR="00673F80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397</w:t>
            </w:r>
          </w:p>
        </w:tc>
        <w:tc>
          <w:tcPr>
            <w:tcW w:w="242" w:type="dxa"/>
          </w:tcPr>
          <w:p w14:paraId="4855A9AB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195AE628" w14:textId="06B723A9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89</w:t>
            </w:r>
            <w:r w:rsidR="00673F80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816</w:t>
            </w:r>
          </w:p>
        </w:tc>
        <w:tc>
          <w:tcPr>
            <w:tcW w:w="236" w:type="dxa"/>
          </w:tcPr>
          <w:p w14:paraId="4F3C48A0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6BAEF86" w14:textId="46B6537C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313</w:t>
            </w:r>
            <w:r w:rsidR="00673F80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371</w:t>
            </w:r>
          </w:p>
        </w:tc>
        <w:tc>
          <w:tcPr>
            <w:tcW w:w="236" w:type="dxa"/>
          </w:tcPr>
          <w:p w14:paraId="5C83D9DE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94A12F5" w14:textId="4295A7F0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367</w:t>
            </w:r>
            <w:r w:rsidR="00673F80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207</w:t>
            </w:r>
          </w:p>
        </w:tc>
        <w:tc>
          <w:tcPr>
            <w:tcW w:w="236" w:type="dxa"/>
          </w:tcPr>
          <w:p w14:paraId="39C61DC4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070BD1A" w14:textId="64835B34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1</w:t>
            </w:r>
            <w:r w:rsidR="00BF269F" w:rsidRPr="00BF269F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190</w:t>
            </w:r>
            <w:r w:rsidR="00BF269F" w:rsidRPr="00BF269F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219</w:t>
            </w:r>
          </w:p>
        </w:tc>
        <w:tc>
          <w:tcPr>
            <w:tcW w:w="270" w:type="dxa"/>
          </w:tcPr>
          <w:p w14:paraId="00133A35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CACB9B9" w14:textId="4E740608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1</w:t>
            </w:r>
            <w:r w:rsidR="00673F80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394</w:t>
            </w:r>
            <w:r w:rsidR="00EA27A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665</w:t>
            </w:r>
          </w:p>
        </w:tc>
        <w:tc>
          <w:tcPr>
            <w:tcW w:w="236" w:type="dxa"/>
          </w:tcPr>
          <w:p w14:paraId="095DFBEF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596C7AD" w14:textId="43E55CC7" w:rsidR="00673F80" w:rsidRPr="00AB1762" w:rsidRDefault="00E537CC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139</w:t>
            </w:r>
            <w:r w:rsidR="00673F80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757</w:t>
            </w:r>
          </w:p>
        </w:tc>
        <w:tc>
          <w:tcPr>
            <w:tcW w:w="276" w:type="dxa"/>
          </w:tcPr>
          <w:p w14:paraId="34773F78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5DCAAFBD" w14:textId="1835555A" w:rsidR="00673F80" w:rsidRPr="00AB1762" w:rsidRDefault="00E537CC" w:rsidP="00673F80">
            <w:pPr>
              <w:pStyle w:val="BodyText"/>
              <w:tabs>
                <w:tab w:val="decimal" w:pos="610"/>
              </w:tabs>
              <w:spacing w:after="0" w:line="240" w:lineRule="auto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138</w:t>
            </w:r>
            <w:r w:rsidR="00673F80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859</w:t>
            </w:r>
          </w:p>
        </w:tc>
        <w:tc>
          <w:tcPr>
            <w:tcW w:w="236" w:type="dxa"/>
          </w:tcPr>
          <w:p w14:paraId="43C4DAFF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721253B5" w14:textId="7AADE14F" w:rsidR="00673F80" w:rsidRPr="00AB1762" w:rsidRDefault="00E537CC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szCs w:val="18"/>
                <w:lang w:eastAsia="en-GB"/>
              </w:rPr>
              <w:t>1</w:t>
            </w:r>
            <w:r w:rsidR="00540AAB" w:rsidRPr="00540AAB">
              <w:rPr>
                <w:rFonts w:ascii="Angsana New" w:hAnsi="Angsana New"/>
                <w:b/>
                <w:bCs/>
                <w:szCs w:val="18"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szCs w:val="18"/>
                <w:lang w:eastAsia="en-GB"/>
              </w:rPr>
              <w:t>329</w:t>
            </w:r>
            <w:r w:rsidR="00540AAB" w:rsidRPr="00540AAB">
              <w:rPr>
                <w:rFonts w:ascii="Angsana New" w:hAnsi="Angsana New"/>
                <w:b/>
                <w:bCs/>
                <w:szCs w:val="18"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szCs w:val="18"/>
                <w:lang w:eastAsia="en-GB"/>
              </w:rPr>
              <w:t>976</w:t>
            </w:r>
          </w:p>
        </w:tc>
        <w:tc>
          <w:tcPr>
            <w:tcW w:w="271" w:type="dxa"/>
            <w:gridSpan w:val="2"/>
          </w:tcPr>
          <w:p w14:paraId="4422363F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F87F383" w14:textId="566B52B7" w:rsidR="00673F80" w:rsidRPr="00AB1762" w:rsidRDefault="00E537CC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szCs w:val="18"/>
                <w:lang w:eastAsia="en-GB"/>
              </w:rPr>
              <w:t>1</w:t>
            </w:r>
            <w:r w:rsidR="00673F80" w:rsidRPr="00AB1762">
              <w:rPr>
                <w:rFonts w:ascii="Angsana New" w:hAnsi="Angsana New"/>
                <w:b/>
                <w:bCs/>
                <w:szCs w:val="18"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szCs w:val="18"/>
                <w:lang w:eastAsia="en-GB"/>
              </w:rPr>
              <w:t>533</w:t>
            </w:r>
            <w:r w:rsidR="00673F80" w:rsidRPr="00AB1762">
              <w:rPr>
                <w:rFonts w:ascii="Angsana New" w:hAnsi="Angsana New"/>
                <w:b/>
                <w:bCs/>
                <w:szCs w:val="18"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szCs w:val="18"/>
                <w:lang w:eastAsia="en-GB"/>
              </w:rPr>
              <w:t>524</w:t>
            </w:r>
          </w:p>
        </w:tc>
      </w:tr>
      <w:tr w:rsidR="00673F80" w:rsidRPr="00AB1762" w14:paraId="4C7C1EE7" w14:textId="77777777" w:rsidTr="00010D39">
        <w:tc>
          <w:tcPr>
            <w:tcW w:w="2070" w:type="dxa"/>
          </w:tcPr>
          <w:p w14:paraId="1FABAF62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187401C5" w14:textId="15DB7161" w:rsidR="00673F80" w:rsidRPr="00AB1762" w:rsidRDefault="00673F80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47" w:type="dxa"/>
          </w:tcPr>
          <w:p w14:paraId="35749AC3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43" w:type="dxa"/>
            <w:tcBorders>
              <w:top w:val="double" w:sz="4" w:space="0" w:color="auto"/>
            </w:tcBorders>
          </w:tcPr>
          <w:p w14:paraId="55620D85" w14:textId="77777777" w:rsidR="00673F80" w:rsidRPr="00AB1762" w:rsidRDefault="00673F80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</w:tcPr>
          <w:p w14:paraId="2DAD89A0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75857E96" w14:textId="77777777" w:rsidR="00673F80" w:rsidRPr="00673F80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3" w:type="dxa"/>
          </w:tcPr>
          <w:p w14:paraId="1D563AED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101F6872" w14:textId="77777777" w:rsidR="00673F80" w:rsidRPr="00AB1762" w:rsidRDefault="00673F80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</w:tcPr>
          <w:p w14:paraId="1FF6A8CB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4B6433E" w14:textId="77777777" w:rsidR="00673F80" w:rsidRPr="00AB1762" w:rsidRDefault="00673F80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242" w:type="dxa"/>
          </w:tcPr>
          <w:p w14:paraId="6F3E9702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48" w:type="dxa"/>
            <w:tcBorders>
              <w:top w:val="double" w:sz="4" w:space="0" w:color="auto"/>
            </w:tcBorders>
          </w:tcPr>
          <w:p w14:paraId="4F3420BC" w14:textId="77777777" w:rsidR="00673F80" w:rsidRPr="00AB1762" w:rsidRDefault="00673F80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36" w:type="dxa"/>
          </w:tcPr>
          <w:p w14:paraId="1DD8B3A0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D6FC71C" w14:textId="77777777" w:rsidR="00673F80" w:rsidRPr="00AB1762" w:rsidRDefault="00673F80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36" w:type="dxa"/>
          </w:tcPr>
          <w:p w14:paraId="643649AC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1B536C9" w14:textId="6CD09576" w:rsidR="00673F80" w:rsidRPr="00AB1762" w:rsidRDefault="00673F80" w:rsidP="00673F80">
            <w:pPr>
              <w:pStyle w:val="BodyText"/>
              <w:spacing w:after="0" w:line="240" w:lineRule="auto"/>
              <w:ind w:left="-290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36" w:type="dxa"/>
          </w:tcPr>
          <w:p w14:paraId="700374B0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4FA08291" w14:textId="77777777" w:rsidR="00673F80" w:rsidRPr="00AB1762" w:rsidRDefault="00673F80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0" w:type="dxa"/>
          </w:tcPr>
          <w:p w14:paraId="5BBDCD9D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B85F12E" w14:textId="73AF122E" w:rsidR="00673F80" w:rsidRPr="00AB1762" w:rsidRDefault="00673F80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36" w:type="dxa"/>
          </w:tcPr>
          <w:p w14:paraId="7C822FD3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2971A1BF" w14:textId="77777777" w:rsidR="00673F80" w:rsidRPr="00AB1762" w:rsidRDefault="00673F80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76" w:type="dxa"/>
          </w:tcPr>
          <w:p w14:paraId="0756EC0A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</w:tcPr>
          <w:p w14:paraId="2CA9F255" w14:textId="77777777" w:rsidR="00673F80" w:rsidRPr="00AB1762" w:rsidRDefault="00673F80" w:rsidP="00673F80">
            <w:pPr>
              <w:pStyle w:val="BodyText"/>
              <w:tabs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36" w:type="dxa"/>
          </w:tcPr>
          <w:p w14:paraId="0EC27149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5480BF28" w14:textId="77777777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A323FDD" w14:textId="77777777" w:rsidR="00673F80" w:rsidRPr="00AB1762" w:rsidRDefault="00673F80" w:rsidP="00673F80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4C8F56D" w14:textId="77777777" w:rsidR="00673F80" w:rsidRPr="00AB1762" w:rsidRDefault="00673F80" w:rsidP="00673F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</w:tr>
      <w:tr w:rsidR="00673F80" w:rsidRPr="00AB1762" w14:paraId="2C8B8950" w14:textId="77777777" w:rsidTr="00010D39">
        <w:tc>
          <w:tcPr>
            <w:tcW w:w="2070" w:type="dxa"/>
          </w:tcPr>
          <w:p w14:paraId="50BA689F" w14:textId="77777777" w:rsidR="00673F80" w:rsidRPr="00AB1762" w:rsidRDefault="00673F80" w:rsidP="00673F80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8" w:type="dxa"/>
          </w:tcPr>
          <w:p w14:paraId="1A4C7A66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7" w:type="dxa"/>
          </w:tcPr>
          <w:p w14:paraId="03005E58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43" w:type="dxa"/>
          </w:tcPr>
          <w:p w14:paraId="40300DCA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0" w:type="dxa"/>
          </w:tcPr>
          <w:p w14:paraId="0E8DE497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3" w:type="dxa"/>
          </w:tcPr>
          <w:p w14:paraId="7487360A" w14:textId="77777777" w:rsidR="00673F80" w:rsidRPr="00AB1762" w:rsidRDefault="00673F80" w:rsidP="00673F80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3" w:type="dxa"/>
          </w:tcPr>
          <w:p w14:paraId="02311EE3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7" w:type="dxa"/>
          </w:tcPr>
          <w:p w14:paraId="317AAAAE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0" w:type="dxa"/>
          </w:tcPr>
          <w:p w14:paraId="49F2A23D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0" w:type="dxa"/>
          </w:tcPr>
          <w:p w14:paraId="7C46E482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2" w:type="dxa"/>
          </w:tcPr>
          <w:p w14:paraId="46B95413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48" w:type="dxa"/>
          </w:tcPr>
          <w:p w14:paraId="4EDB38B0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</w:tcPr>
          <w:p w14:paraId="4B1AA555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58458F36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</w:tcPr>
          <w:p w14:paraId="7F93E294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67685168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</w:tcPr>
          <w:p w14:paraId="2807F68C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548A24B0" w14:textId="77777777" w:rsidR="00673F80" w:rsidRPr="00AB1762" w:rsidRDefault="00673F80" w:rsidP="00673F80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0" w:type="dxa"/>
          </w:tcPr>
          <w:p w14:paraId="52AE46E2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02E228DE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</w:tcPr>
          <w:p w14:paraId="39467B2E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5FF065D5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6" w:type="dxa"/>
          </w:tcPr>
          <w:p w14:paraId="247F9038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3" w:type="dxa"/>
          </w:tcPr>
          <w:p w14:paraId="4CCC8724" w14:textId="77777777" w:rsidR="00673F80" w:rsidRPr="00AB1762" w:rsidRDefault="00673F80" w:rsidP="00673F80">
            <w:pPr>
              <w:pStyle w:val="BodyText"/>
              <w:tabs>
                <w:tab w:val="decimal" w:pos="590"/>
              </w:tabs>
              <w:spacing w:after="0" w:line="240" w:lineRule="auto"/>
              <w:ind w:left="-86" w:right="-110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</w:tcPr>
          <w:p w14:paraId="5D693EE7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9" w:type="dxa"/>
          </w:tcPr>
          <w:p w14:paraId="299F010E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3F84775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0" w:type="dxa"/>
          </w:tcPr>
          <w:p w14:paraId="76DA3761" w14:textId="77777777" w:rsidR="00673F80" w:rsidRPr="00AB1762" w:rsidRDefault="00673F80" w:rsidP="00673F80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</w:tr>
      <w:tr w:rsidR="00F3214F" w:rsidRPr="00AB1762" w14:paraId="5704034C" w14:textId="77777777" w:rsidTr="00F4383D">
        <w:tc>
          <w:tcPr>
            <w:tcW w:w="2070" w:type="dxa"/>
            <w:vAlign w:val="bottom"/>
          </w:tcPr>
          <w:p w14:paraId="001F8C52" w14:textId="77777777" w:rsidR="00F3214F" w:rsidRPr="00AB1762" w:rsidRDefault="00F3214F" w:rsidP="00F3214F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cs/>
                <w:lang w:eastAsia="en-GB"/>
              </w:rPr>
            </w:pPr>
            <w:r w:rsidRPr="00AB1762">
              <w:rPr>
                <w:rFonts w:ascii="Angsana New" w:hAnsi="Angsana New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8" w:type="dxa"/>
            <w:vAlign w:val="bottom"/>
          </w:tcPr>
          <w:p w14:paraId="5556D97D" w14:textId="336DD8BC" w:rsidR="00F3214F" w:rsidRPr="00AB1762" w:rsidRDefault="00E537CC" w:rsidP="00F3214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598</w:t>
            </w:r>
            <w:r w:rsidR="00F3214F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483</w:t>
            </w:r>
          </w:p>
        </w:tc>
        <w:tc>
          <w:tcPr>
            <w:tcW w:w="247" w:type="dxa"/>
            <w:vAlign w:val="bottom"/>
          </w:tcPr>
          <w:p w14:paraId="7FE276FC" w14:textId="77777777" w:rsidR="00F3214F" w:rsidRPr="00AB1762" w:rsidRDefault="00F3214F" w:rsidP="00F3214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2DFBA353" w14:textId="423171F1" w:rsidR="00F3214F" w:rsidRPr="00AB1762" w:rsidRDefault="00E537CC" w:rsidP="00F3214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631</w:t>
            </w:r>
            <w:r w:rsidR="00F3214F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26</w:t>
            </w:r>
            <w:r w:rsidRPr="00E537CC">
              <w:rPr>
                <w:rFonts w:ascii="Angsana New" w:hAnsi="Angsana New" w:hint="cs"/>
                <w:lang w:eastAsia="en-GB"/>
              </w:rPr>
              <w:t>6</w:t>
            </w:r>
          </w:p>
        </w:tc>
        <w:tc>
          <w:tcPr>
            <w:tcW w:w="270" w:type="dxa"/>
            <w:vAlign w:val="bottom"/>
          </w:tcPr>
          <w:p w14:paraId="29B571B5" w14:textId="77777777" w:rsidR="00F3214F" w:rsidRPr="00AB1762" w:rsidRDefault="00F3214F" w:rsidP="00F3214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3" w:type="dxa"/>
          </w:tcPr>
          <w:p w14:paraId="30D7FC54" w14:textId="18A91B37" w:rsidR="00F3214F" w:rsidRPr="00AB1762" w:rsidRDefault="00F3214F" w:rsidP="00F3214F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68F7F89B" w14:textId="77777777" w:rsidR="00F3214F" w:rsidRPr="00AB1762" w:rsidRDefault="00F3214F" w:rsidP="00F3214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0C094733" w14:textId="30F2DDA1" w:rsidR="00F3214F" w:rsidRPr="00AB1762" w:rsidRDefault="00E537CC" w:rsidP="00F3214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15</w:t>
            </w:r>
            <w:r w:rsidR="00F3214F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920</w:t>
            </w:r>
          </w:p>
        </w:tc>
        <w:tc>
          <w:tcPr>
            <w:tcW w:w="270" w:type="dxa"/>
            <w:vAlign w:val="bottom"/>
          </w:tcPr>
          <w:p w14:paraId="5AFD30CA" w14:textId="77777777" w:rsidR="00F3214F" w:rsidRPr="00AB1762" w:rsidRDefault="00F3214F" w:rsidP="00F3214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3E45973D" w14:textId="1578A323" w:rsidR="00F3214F" w:rsidRPr="00AB1762" w:rsidRDefault="00E537CC" w:rsidP="00F3214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20</w:t>
            </w:r>
            <w:r w:rsidR="00F3214F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281</w:t>
            </w:r>
          </w:p>
        </w:tc>
        <w:tc>
          <w:tcPr>
            <w:tcW w:w="242" w:type="dxa"/>
            <w:vAlign w:val="bottom"/>
          </w:tcPr>
          <w:p w14:paraId="0EC7E18B" w14:textId="77777777" w:rsidR="00F3214F" w:rsidRPr="00AB1762" w:rsidRDefault="00F3214F" w:rsidP="00F3214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252457EE" w14:textId="5B0BE1F5" w:rsidR="00F3214F" w:rsidRPr="00AB1762" w:rsidRDefault="00E537CC" w:rsidP="00F3214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41</w:t>
            </w:r>
            <w:r w:rsidR="00F3214F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251</w:t>
            </w:r>
          </w:p>
        </w:tc>
        <w:tc>
          <w:tcPr>
            <w:tcW w:w="236" w:type="dxa"/>
            <w:vAlign w:val="bottom"/>
          </w:tcPr>
          <w:p w14:paraId="7E4E1568" w14:textId="77777777" w:rsidR="00F3214F" w:rsidRPr="00AB1762" w:rsidRDefault="00F3214F" w:rsidP="00F3214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4982FB8" w14:textId="587DCCA5" w:rsidR="00F3214F" w:rsidRPr="00AB1762" w:rsidRDefault="00E537CC" w:rsidP="00F3214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92</w:t>
            </w:r>
            <w:r w:rsidR="00F3214F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977</w:t>
            </w:r>
          </w:p>
        </w:tc>
        <w:tc>
          <w:tcPr>
            <w:tcW w:w="236" w:type="dxa"/>
            <w:vAlign w:val="bottom"/>
          </w:tcPr>
          <w:p w14:paraId="2D6B5FEA" w14:textId="77777777" w:rsidR="00F3214F" w:rsidRPr="00AB1762" w:rsidRDefault="00F3214F" w:rsidP="00F3214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0B4B6515" w14:textId="1C997F96" w:rsidR="00F3214F" w:rsidRPr="00AB1762" w:rsidRDefault="00E537CC" w:rsidP="00F3214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cs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139</w:t>
            </w:r>
            <w:r w:rsidR="00F3214F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143</w:t>
            </w:r>
          </w:p>
        </w:tc>
        <w:tc>
          <w:tcPr>
            <w:tcW w:w="236" w:type="dxa"/>
          </w:tcPr>
          <w:p w14:paraId="66719EA2" w14:textId="77777777" w:rsidR="00F3214F" w:rsidRPr="00AB1762" w:rsidRDefault="00F3214F" w:rsidP="00F3214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2FDF9C0C" w14:textId="377451B4" w:rsidR="00F3214F" w:rsidRPr="00AB1762" w:rsidRDefault="00E537CC" w:rsidP="00F3214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711</w:t>
            </w:r>
            <w:r w:rsidR="00BF269F" w:rsidRPr="00BF269F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741</w:t>
            </w:r>
          </w:p>
        </w:tc>
        <w:tc>
          <w:tcPr>
            <w:tcW w:w="270" w:type="dxa"/>
          </w:tcPr>
          <w:p w14:paraId="3072411E" w14:textId="77777777" w:rsidR="00F3214F" w:rsidRPr="00AB1762" w:rsidRDefault="00F3214F" w:rsidP="00F3214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2A38DDB0" w14:textId="0EC57EE8" w:rsidR="00F3214F" w:rsidRPr="00AB1762" w:rsidRDefault="00E537CC" w:rsidP="00F3214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827</w:t>
            </w:r>
            <w:r w:rsidR="00F3214F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580</w:t>
            </w:r>
          </w:p>
        </w:tc>
        <w:tc>
          <w:tcPr>
            <w:tcW w:w="236" w:type="dxa"/>
            <w:vAlign w:val="bottom"/>
          </w:tcPr>
          <w:p w14:paraId="629D6ED8" w14:textId="77777777" w:rsidR="00F3214F" w:rsidRPr="00AB1762" w:rsidRDefault="00F3214F" w:rsidP="00F3214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4CB2405D" w14:textId="3385ADA5" w:rsidR="00F3214F" w:rsidRPr="00AB1762" w:rsidRDefault="00E537CC" w:rsidP="00F3214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92</w:t>
            </w:r>
            <w:r w:rsidR="00F3214F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194</w:t>
            </w:r>
          </w:p>
        </w:tc>
        <w:tc>
          <w:tcPr>
            <w:tcW w:w="276" w:type="dxa"/>
            <w:vAlign w:val="bottom"/>
          </w:tcPr>
          <w:p w14:paraId="6D5C1F33" w14:textId="77777777" w:rsidR="00F3214F" w:rsidRPr="00AB1762" w:rsidRDefault="00F3214F" w:rsidP="00F3214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3" w:type="dxa"/>
          </w:tcPr>
          <w:p w14:paraId="0225EB8E" w14:textId="3FF2AD20" w:rsidR="00F3214F" w:rsidRPr="00AB1762" w:rsidRDefault="00E537CC" w:rsidP="00F3214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97</w:t>
            </w:r>
            <w:r w:rsidR="00F3214F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057</w:t>
            </w:r>
          </w:p>
        </w:tc>
        <w:tc>
          <w:tcPr>
            <w:tcW w:w="236" w:type="dxa"/>
            <w:vAlign w:val="bottom"/>
          </w:tcPr>
          <w:p w14:paraId="03CA5C2A" w14:textId="77777777" w:rsidR="00F3214F" w:rsidRPr="00AB1762" w:rsidRDefault="00F3214F" w:rsidP="00F3214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053E65DF" w14:textId="02849EAE" w:rsidR="00F3214F" w:rsidRPr="00AB1762" w:rsidRDefault="00E537CC" w:rsidP="00F3214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803</w:t>
            </w:r>
            <w:r w:rsidR="00540AAB" w:rsidRPr="00540AAB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935</w:t>
            </w:r>
          </w:p>
        </w:tc>
        <w:tc>
          <w:tcPr>
            <w:tcW w:w="271" w:type="dxa"/>
            <w:gridSpan w:val="2"/>
            <w:vAlign w:val="bottom"/>
          </w:tcPr>
          <w:p w14:paraId="45D6BF5E" w14:textId="77777777" w:rsidR="00F3214F" w:rsidRPr="00AB1762" w:rsidRDefault="00F3214F" w:rsidP="00F3214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5A785FE7" w14:textId="7F64223A" w:rsidR="00F3214F" w:rsidRPr="00AB1762" w:rsidRDefault="00E537CC" w:rsidP="00F3214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924</w:t>
            </w:r>
            <w:r w:rsidR="00F3214F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637</w:t>
            </w:r>
          </w:p>
        </w:tc>
      </w:tr>
      <w:tr w:rsidR="00BF269F" w:rsidRPr="00AB1762" w14:paraId="0BDC09E8" w14:textId="77777777" w:rsidTr="00F4383D">
        <w:tc>
          <w:tcPr>
            <w:tcW w:w="2070" w:type="dxa"/>
            <w:vAlign w:val="bottom"/>
          </w:tcPr>
          <w:p w14:paraId="4FFF6768" w14:textId="77777777" w:rsidR="00BF269F" w:rsidRPr="00AB1762" w:rsidRDefault="00BF269F" w:rsidP="00BF269F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cs/>
                <w:lang w:eastAsia="en-GB"/>
              </w:rPr>
            </w:pPr>
            <w:r w:rsidRPr="00AB1762">
              <w:rPr>
                <w:rFonts w:ascii="Angsana New" w:hAnsi="Angsana New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142ED0BC" w14:textId="7BBDA52D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217</w:t>
            </w:r>
            <w:r w:rsidR="00BF269F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968</w:t>
            </w:r>
          </w:p>
        </w:tc>
        <w:tc>
          <w:tcPr>
            <w:tcW w:w="247" w:type="dxa"/>
            <w:vAlign w:val="bottom"/>
          </w:tcPr>
          <w:p w14:paraId="630A6881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vAlign w:val="bottom"/>
          </w:tcPr>
          <w:p w14:paraId="2157FD26" w14:textId="22C9C21C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271</w:t>
            </w:r>
            <w:r w:rsidR="00BF269F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0</w:t>
            </w:r>
            <w:r w:rsidRPr="00E537CC">
              <w:rPr>
                <w:rFonts w:ascii="Angsana New" w:hAnsi="Angsana New" w:hint="cs"/>
                <w:lang w:eastAsia="en-GB"/>
              </w:rPr>
              <w:t>59</w:t>
            </w:r>
          </w:p>
        </w:tc>
        <w:tc>
          <w:tcPr>
            <w:tcW w:w="270" w:type="dxa"/>
            <w:vAlign w:val="bottom"/>
          </w:tcPr>
          <w:p w14:paraId="47975DF1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14FBB6CD" w14:textId="6CB2E671" w:rsidR="00BF269F" w:rsidRPr="00AB1762" w:rsidRDefault="00BF269F" w:rsidP="00BF269F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17A09E8E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07EF7D63" w14:textId="5290FE94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19</w:t>
            </w:r>
            <w:r w:rsidR="00BF269F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397</w:t>
            </w:r>
          </w:p>
        </w:tc>
        <w:tc>
          <w:tcPr>
            <w:tcW w:w="270" w:type="dxa"/>
            <w:vAlign w:val="bottom"/>
          </w:tcPr>
          <w:p w14:paraId="09AA039A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A58ED1B" w14:textId="45FA0A5D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40</w:t>
            </w:r>
            <w:r w:rsidR="00BF269F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116</w:t>
            </w:r>
          </w:p>
        </w:tc>
        <w:tc>
          <w:tcPr>
            <w:tcW w:w="242" w:type="dxa"/>
            <w:vAlign w:val="bottom"/>
          </w:tcPr>
          <w:p w14:paraId="208D0D90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5E4DFE3D" w14:textId="280677C2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48</w:t>
            </w:r>
            <w:r w:rsidR="00BF269F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565</w:t>
            </w:r>
          </w:p>
        </w:tc>
        <w:tc>
          <w:tcPr>
            <w:tcW w:w="236" w:type="dxa"/>
            <w:vAlign w:val="bottom"/>
          </w:tcPr>
          <w:p w14:paraId="711F5B73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5B043D31" w14:textId="0E3902F9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220</w:t>
            </w:r>
            <w:r w:rsidR="00BF269F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394</w:t>
            </w:r>
          </w:p>
        </w:tc>
        <w:tc>
          <w:tcPr>
            <w:tcW w:w="236" w:type="dxa"/>
            <w:vAlign w:val="bottom"/>
          </w:tcPr>
          <w:p w14:paraId="4CAC68BA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0D3A7EF1" w14:textId="2961F89D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228</w:t>
            </w:r>
            <w:r w:rsidR="00BF269F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064</w:t>
            </w:r>
          </w:p>
        </w:tc>
        <w:tc>
          <w:tcPr>
            <w:tcW w:w="236" w:type="dxa"/>
          </w:tcPr>
          <w:p w14:paraId="18248F16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D9206EC" w14:textId="6286A0E0" w:rsidR="00BF269F" w:rsidRPr="00AB1762" w:rsidRDefault="00BF269F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BF269F">
              <w:rPr>
                <w:rFonts w:ascii="Angsana New" w:hAnsi="Angsana New"/>
                <w:lang w:eastAsia="en-GB"/>
              </w:rPr>
              <w:t xml:space="preserve"> </w:t>
            </w:r>
            <w:r w:rsidR="00E537CC" w:rsidRPr="00E537CC">
              <w:rPr>
                <w:rFonts w:ascii="Angsana New" w:hAnsi="Angsana New"/>
                <w:lang w:eastAsia="en-GB"/>
              </w:rPr>
              <w:t>478</w:t>
            </w:r>
            <w:r w:rsidRPr="00BF269F">
              <w:rPr>
                <w:rFonts w:ascii="Angsana New" w:hAnsi="Angsana New"/>
                <w:lang w:eastAsia="en-GB"/>
              </w:rPr>
              <w:t>,</w:t>
            </w:r>
            <w:r w:rsidR="00E537CC" w:rsidRPr="00E537CC">
              <w:rPr>
                <w:rFonts w:ascii="Angsana New" w:hAnsi="Angsana New"/>
                <w:lang w:eastAsia="en-GB"/>
              </w:rPr>
              <w:t>478</w:t>
            </w:r>
            <w:r w:rsidRPr="00BF269F">
              <w:rPr>
                <w:rFonts w:ascii="Angsana New" w:hAnsi="Angsana New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762073F5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60D713E" w14:textId="038436A9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567</w:t>
            </w:r>
            <w:r w:rsidR="00BF269F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085</w:t>
            </w:r>
          </w:p>
        </w:tc>
        <w:tc>
          <w:tcPr>
            <w:tcW w:w="236" w:type="dxa"/>
            <w:vAlign w:val="bottom"/>
          </w:tcPr>
          <w:p w14:paraId="5CBE3F73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994F626" w14:textId="41F0CA11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47</w:t>
            </w:r>
            <w:r w:rsidR="00BF269F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563</w:t>
            </w:r>
          </w:p>
        </w:tc>
        <w:tc>
          <w:tcPr>
            <w:tcW w:w="276" w:type="dxa"/>
            <w:vAlign w:val="bottom"/>
          </w:tcPr>
          <w:p w14:paraId="32B3BB57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3426C08A" w14:textId="42899379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41</w:t>
            </w:r>
            <w:r w:rsidR="00BF269F" w:rsidRPr="00AB1762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802</w:t>
            </w:r>
          </w:p>
        </w:tc>
        <w:tc>
          <w:tcPr>
            <w:tcW w:w="236" w:type="dxa"/>
            <w:vAlign w:val="bottom"/>
          </w:tcPr>
          <w:p w14:paraId="4DB52FFF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AFF1684" w14:textId="480EC26A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526</w:t>
            </w:r>
            <w:r w:rsidR="00BF269F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041</w:t>
            </w:r>
          </w:p>
        </w:tc>
        <w:tc>
          <w:tcPr>
            <w:tcW w:w="271" w:type="dxa"/>
            <w:gridSpan w:val="2"/>
            <w:vAlign w:val="bottom"/>
          </w:tcPr>
          <w:p w14:paraId="670F875D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9C8EA94" w14:textId="13CD16AB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E537CC">
              <w:rPr>
                <w:rFonts w:ascii="Angsana New" w:hAnsi="Angsana New"/>
                <w:lang w:eastAsia="en-GB"/>
              </w:rPr>
              <w:t>608</w:t>
            </w:r>
            <w:r w:rsidR="00BF269F">
              <w:rPr>
                <w:rFonts w:ascii="Angsana New" w:hAnsi="Angsana New"/>
                <w:lang w:eastAsia="en-GB"/>
              </w:rPr>
              <w:t>,</w:t>
            </w:r>
            <w:r w:rsidRPr="00E537CC">
              <w:rPr>
                <w:rFonts w:ascii="Angsana New" w:hAnsi="Angsana New"/>
                <w:lang w:eastAsia="en-GB"/>
              </w:rPr>
              <w:t>887</w:t>
            </w:r>
          </w:p>
        </w:tc>
      </w:tr>
      <w:tr w:rsidR="00BF269F" w:rsidRPr="00AB1762" w14:paraId="52842394" w14:textId="77777777" w:rsidTr="00340D98">
        <w:tc>
          <w:tcPr>
            <w:tcW w:w="2070" w:type="dxa"/>
            <w:vAlign w:val="bottom"/>
          </w:tcPr>
          <w:p w14:paraId="1374D077" w14:textId="77777777" w:rsidR="00BF269F" w:rsidRPr="00AB1762" w:rsidRDefault="00BF269F" w:rsidP="00BF269F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E2E24" w14:textId="0A01D119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816</w:t>
            </w:r>
            <w:r w:rsidR="00BF269F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451</w:t>
            </w:r>
          </w:p>
        </w:tc>
        <w:tc>
          <w:tcPr>
            <w:tcW w:w="247" w:type="dxa"/>
            <w:vAlign w:val="bottom"/>
          </w:tcPr>
          <w:p w14:paraId="34ECC471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8E0B7" w14:textId="26863CF5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902</w:t>
            </w:r>
            <w:r w:rsidR="00BF269F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325</w:t>
            </w:r>
          </w:p>
        </w:tc>
        <w:tc>
          <w:tcPr>
            <w:tcW w:w="270" w:type="dxa"/>
            <w:vAlign w:val="bottom"/>
          </w:tcPr>
          <w:p w14:paraId="7311B920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7E927" w14:textId="27B400E3" w:rsidR="00BF269F" w:rsidRPr="00673F80" w:rsidRDefault="00BF269F" w:rsidP="00BF269F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  <w:r w:rsidRPr="00673F80">
              <w:rPr>
                <w:rFonts w:ascii="Angsana New" w:hAnsi="Angsana New"/>
                <w:b/>
                <w:bCs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06B83FA2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DE1BF" w14:textId="18DAFBB4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35</w:t>
            </w:r>
            <w:r w:rsidR="00BF269F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317</w:t>
            </w:r>
          </w:p>
        </w:tc>
        <w:tc>
          <w:tcPr>
            <w:tcW w:w="270" w:type="dxa"/>
          </w:tcPr>
          <w:p w14:paraId="437A498F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564BF60" w14:textId="72515DE4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60</w:t>
            </w:r>
            <w:r w:rsidR="00BF269F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397</w:t>
            </w:r>
          </w:p>
        </w:tc>
        <w:tc>
          <w:tcPr>
            <w:tcW w:w="242" w:type="dxa"/>
          </w:tcPr>
          <w:p w14:paraId="450EAA34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5EA46F0C" w14:textId="324306E6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89</w:t>
            </w:r>
            <w:r w:rsidR="00BF269F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816</w:t>
            </w:r>
          </w:p>
        </w:tc>
        <w:tc>
          <w:tcPr>
            <w:tcW w:w="236" w:type="dxa"/>
          </w:tcPr>
          <w:p w14:paraId="6544F740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1CE2E90" w14:textId="7E861E9F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313</w:t>
            </w:r>
            <w:r w:rsidR="00BF269F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371</w:t>
            </w:r>
          </w:p>
        </w:tc>
        <w:tc>
          <w:tcPr>
            <w:tcW w:w="236" w:type="dxa"/>
          </w:tcPr>
          <w:p w14:paraId="7DDD1BC2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67ECC54" w14:textId="4F16BA6C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367</w:t>
            </w:r>
            <w:r w:rsidR="00BF269F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207</w:t>
            </w:r>
          </w:p>
        </w:tc>
        <w:tc>
          <w:tcPr>
            <w:tcW w:w="236" w:type="dxa"/>
          </w:tcPr>
          <w:p w14:paraId="697166E3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E851165" w14:textId="36C42632" w:rsidR="00BF269F" w:rsidRPr="00AB1762" w:rsidRDefault="00BF269F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BF269F">
              <w:rPr>
                <w:rFonts w:ascii="Angsana New" w:hAnsi="Angsana New"/>
                <w:b/>
                <w:bCs/>
                <w:lang w:eastAsia="en-GB"/>
              </w:rPr>
              <w:t xml:space="preserve"> </w:t>
            </w:r>
            <w:r w:rsidR="00E537CC" w:rsidRPr="00E537CC">
              <w:rPr>
                <w:rFonts w:ascii="Angsana New" w:hAnsi="Angsana New"/>
                <w:b/>
                <w:bCs/>
                <w:lang w:eastAsia="en-GB"/>
              </w:rPr>
              <w:t>1</w:t>
            </w:r>
            <w:r w:rsidRPr="00BF269F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lang w:eastAsia="en-GB"/>
              </w:rPr>
              <w:t>190</w:t>
            </w:r>
            <w:r w:rsidRPr="00BF269F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lang w:eastAsia="en-GB"/>
              </w:rPr>
              <w:t>219</w:t>
            </w:r>
            <w:r w:rsidRPr="00BF269F">
              <w:rPr>
                <w:rFonts w:ascii="Angsana New" w:hAnsi="Angsana New"/>
                <w:b/>
                <w:bCs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11F91DFF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D006BFF" w14:textId="1F857211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1</w:t>
            </w:r>
            <w:r w:rsidR="00BF269F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394</w:t>
            </w:r>
            <w:r w:rsidR="00BF269F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665</w:t>
            </w:r>
          </w:p>
        </w:tc>
        <w:tc>
          <w:tcPr>
            <w:tcW w:w="236" w:type="dxa"/>
          </w:tcPr>
          <w:p w14:paraId="343BDD7E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7AD0C07" w14:textId="05DA9EC4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139</w:t>
            </w:r>
            <w:r w:rsidR="00BF269F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757</w:t>
            </w:r>
          </w:p>
        </w:tc>
        <w:tc>
          <w:tcPr>
            <w:tcW w:w="276" w:type="dxa"/>
          </w:tcPr>
          <w:p w14:paraId="44B35FE7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30730865" w14:textId="1A6191A2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138</w:t>
            </w:r>
            <w:r w:rsidR="00BF269F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859</w:t>
            </w:r>
          </w:p>
        </w:tc>
        <w:tc>
          <w:tcPr>
            <w:tcW w:w="236" w:type="dxa"/>
          </w:tcPr>
          <w:p w14:paraId="4815DE9C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0A09F14C" w14:textId="2CC532F4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1</w:t>
            </w:r>
            <w:r w:rsidR="00BF269F" w:rsidRPr="00540AAB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329</w:t>
            </w:r>
            <w:r w:rsidR="00BF269F" w:rsidRPr="00540AAB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976</w:t>
            </w:r>
          </w:p>
        </w:tc>
        <w:tc>
          <w:tcPr>
            <w:tcW w:w="271" w:type="dxa"/>
            <w:gridSpan w:val="2"/>
          </w:tcPr>
          <w:p w14:paraId="3A7AB64B" w14:textId="77777777" w:rsidR="00BF269F" w:rsidRPr="00AB1762" w:rsidRDefault="00BF269F" w:rsidP="00BF26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0B0323E" w14:textId="0ADCE62B" w:rsidR="00BF269F" w:rsidRPr="00AB1762" w:rsidRDefault="00E537CC" w:rsidP="00BF269F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E537CC">
              <w:rPr>
                <w:rFonts w:ascii="Angsana New" w:hAnsi="Angsana New"/>
                <w:b/>
                <w:bCs/>
                <w:lang w:eastAsia="en-GB"/>
              </w:rPr>
              <w:t>1</w:t>
            </w:r>
            <w:r w:rsidR="00BF269F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533</w:t>
            </w:r>
            <w:r w:rsidR="00BF269F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E537CC">
              <w:rPr>
                <w:rFonts w:ascii="Angsana New" w:hAnsi="Angsana New"/>
                <w:b/>
                <w:bCs/>
                <w:lang w:eastAsia="en-GB"/>
              </w:rPr>
              <w:t>524</w:t>
            </w:r>
          </w:p>
        </w:tc>
      </w:tr>
    </w:tbl>
    <w:p w14:paraId="13755257" w14:textId="31902B5F" w:rsidR="0012545D" w:rsidRPr="00AB1762" w:rsidRDefault="0012545D" w:rsidP="00050ADC">
      <w:pPr>
        <w:jc w:val="both"/>
        <w:rPr>
          <w:sz w:val="16"/>
          <w:szCs w:val="16"/>
          <w:cs/>
        </w:rPr>
        <w:sectPr w:rsidR="0012545D" w:rsidRPr="00AB1762" w:rsidSect="00586A38">
          <w:footerReference w:type="default" r:id="rId18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5714BDAC" w14:textId="771E0E6F" w:rsidR="009D3E85" w:rsidRPr="009E549B" w:rsidRDefault="009D3E85" w:rsidP="00757244">
      <w:pPr>
        <w:pStyle w:val="ListParagraph"/>
        <w:tabs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9E549B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51BD5396" w14:textId="77777777" w:rsidR="009D3E85" w:rsidRPr="009E549B" w:rsidRDefault="009D3E85" w:rsidP="00757244">
      <w:pPr>
        <w:tabs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bCs/>
          <w:sz w:val="30"/>
          <w:szCs w:val="30"/>
        </w:rPr>
      </w:pPr>
    </w:p>
    <w:p w14:paraId="673C951B" w14:textId="7F83A72F" w:rsidR="009D3E85" w:rsidRPr="009E549B" w:rsidRDefault="006F291E" w:rsidP="005D5002">
      <w:pPr>
        <w:tabs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9E549B">
        <w:rPr>
          <w:rFonts w:ascii="Angsana New" w:hAnsi="Angsana New"/>
          <w:sz w:val="30"/>
          <w:szCs w:val="30"/>
          <w:cs/>
        </w:rPr>
        <w:t>กลุ่มบริษัท</w:t>
      </w:r>
      <w:r w:rsidR="009D3E85" w:rsidRPr="009E549B">
        <w:rPr>
          <w:rFonts w:ascii="Angsana New" w:hAnsi="Angsana New"/>
          <w:sz w:val="30"/>
          <w:szCs w:val="30"/>
          <w:cs/>
        </w:rPr>
        <w:t>ได้รับบัตรส่งเสริมการลงทุนจากสำนักงาน</w:t>
      </w:r>
      <w:r w:rsidR="001666D8" w:rsidRPr="009E549B">
        <w:rPr>
          <w:rFonts w:ascii="Angsana New" w:hAnsi="Angsana New" w:hint="cs"/>
          <w:sz w:val="30"/>
          <w:szCs w:val="30"/>
          <w:cs/>
        </w:rPr>
        <w:t>คณะกรรมการส่งเสริมการลงทุนสำหรับ</w:t>
      </w:r>
      <w:r w:rsidR="009D3E85" w:rsidRPr="009E549B">
        <w:rPr>
          <w:rFonts w:ascii="Angsana New" w:hAnsi="Angsana New"/>
          <w:sz w:val="30"/>
          <w:szCs w:val="30"/>
          <w:cs/>
        </w:rPr>
        <w:t>สถานีบริหารก๊าซธรรมชาติสำหรับยานพาหนะ จึงได้รับสิทธิประโยชน์หลายประการรวมถึงการยกเว้นและ</w:t>
      </w:r>
      <w:r w:rsidR="00B60682" w:rsidRPr="009E549B">
        <w:rPr>
          <w:rFonts w:ascii="Angsana New" w:hAnsi="Angsana New"/>
          <w:sz w:val="30"/>
          <w:szCs w:val="30"/>
          <w:cs/>
        </w:rPr>
        <w:t xml:space="preserve"> </w:t>
      </w:r>
      <w:r w:rsidR="009D3E85" w:rsidRPr="009E549B">
        <w:rPr>
          <w:rFonts w:ascii="Angsana New" w:hAnsi="Angsana New"/>
          <w:sz w:val="30"/>
          <w:szCs w:val="30"/>
        </w:rPr>
        <w:t>/</w:t>
      </w:r>
      <w:r w:rsidR="00B60682" w:rsidRPr="009E549B">
        <w:rPr>
          <w:rFonts w:ascii="Angsana New" w:hAnsi="Angsana New"/>
          <w:sz w:val="30"/>
          <w:szCs w:val="30"/>
          <w:cs/>
        </w:rPr>
        <w:t xml:space="preserve"> </w:t>
      </w:r>
      <w:r w:rsidR="009D3E85" w:rsidRPr="009E549B">
        <w:rPr>
          <w:rFonts w:ascii="Angsana New" w:hAnsi="Angsana New"/>
          <w:sz w:val="30"/>
          <w:szCs w:val="30"/>
          <w:cs/>
        </w:rPr>
        <w:t>หรือลดหย่อนภาษีเงินได้นิติบุคคลสำหรับกำไรสุทธิ</w:t>
      </w:r>
      <w:r w:rsidR="00AA6B6B" w:rsidRPr="009E549B">
        <w:rPr>
          <w:rFonts w:ascii="Angsana New" w:hAnsi="Angsana New" w:hint="cs"/>
          <w:sz w:val="30"/>
          <w:szCs w:val="30"/>
          <w:cs/>
        </w:rPr>
        <w:t>ที่ได้จ</w:t>
      </w:r>
      <w:r w:rsidR="009D3E85" w:rsidRPr="009E549B">
        <w:rPr>
          <w:rFonts w:ascii="Angsana New" w:hAnsi="Angsana New"/>
          <w:sz w:val="30"/>
          <w:szCs w:val="30"/>
          <w:cs/>
        </w:rPr>
        <w:t>ากการประกอบกิจการที่ได้รับการส่งเสริมตามระยะเวลา</w:t>
      </w:r>
      <w:r w:rsidR="001666D8" w:rsidRPr="009E549B">
        <w:rPr>
          <w:rFonts w:ascii="Angsana New" w:hAnsi="Angsana New" w:hint="cs"/>
          <w:sz w:val="30"/>
          <w:szCs w:val="30"/>
          <w:cs/>
        </w:rPr>
        <w:t xml:space="preserve"> </w:t>
      </w:r>
      <w:r w:rsidR="009D3E85" w:rsidRPr="009E549B">
        <w:rPr>
          <w:rFonts w:ascii="Angsana New" w:hAnsi="Angsana New"/>
          <w:sz w:val="30"/>
          <w:szCs w:val="30"/>
          <w:cs/>
        </w:rPr>
        <w:t>เงื่อนไขและข้อกำหนดที่ระบุในบัตรส่งเสริมการลงทุน</w:t>
      </w:r>
      <w:r w:rsidR="00171E50" w:rsidRPr="009E549B">
        <w:rPr>
          <w:rFonts w:ascii="Angsana New" w:hAnsi="Angsana New"/>
          <w:sz w:val="30"/>
          <w:szCs w:val="30"/>
        </w:rPr>
        <w:t xml:space="preserve"> </w:t>
      </w:r>
      <w:r w:rsidR="00171E50" w:rsidRPr="009E549B">
        <w:rPr>
          <w:rFonts w:ascii="Angsana New" w:hAnsi="Angsana New"/>
          <w:sz w:val="30"/>
          <w:szCs w:val="30"/>
          <w:cs/>
        </w:rPr>
        <w:t>ซึ่งบริษัทต้องถือปฏิบัติตาม</w:t>
      </w:r>
    </w:p>
    <w:p w14:paraId="14141323" w14:textId="62AEF45F" w:rsidR="009D3E85" w:rsidRPr="009E549B" w:rsidRDefault="009D3E85" w:rsidP="009D3E85">
      <w:pPr>
        <w:pStyle w:val="ListParagraph"/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6689A1F9" w14:textId="20057EED" w:rsidR="003F07E7" w:rsidRPr="009E549B" w:rsidRDefault="003F07E7" w:rsidP="003F07E7">
      <w:pPr>
        <w:pStyle w:val="ListParagraph"/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9E549B">
        <w:rPr>
          <w:rFonts w:ascii="Angsana New" w:hAnsi="Angsana New"/>
          <w:bCs/>
          <w:i/>
          <w:iCs/>
          <w:sz w:val="30"/>
          <w:szCs w:val="30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0DE30B5D" w14:textId="77777777" w:rsidR="003F07E7" w:rsidRPr="009E549B" w:rsidRDefault="003F07E7" w:rsidP="003F07E7">
      <w:pPr>
        <w:pStyle w:val="ListParagraph"/>
        <w:spacing w:line="240" w:lineRule="auto"/>
        <w:ind w:left="450"/>
        <w:jc w:val="thaiDistribute"/>
        <w:rPr>
          <w:rFonts w:ascii="Angsana New" w:hAnsi="Angsana New"/>
          <w:bCs/>
          <w:sz w:val="30"/>
          <w:szCs w:val="30"/>
        </w:rPr>
      </w:pPr>
    </w:p>
    <w:p w14:paraId="303129F7" w14:textId="41CB1FEC" w:rsidR="003F07E7" w:rsidRPr="009E549B" w:rsidRDefault="003F07E7" w:rsidP="00A03FD8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9E54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537CC" w:rsidRPr="00E537CC">
        <w:rPr>
          <w:rFonts w:ascii="Angsana New" w:hAnsi="Angsana New"/>
          <w:sz w:val="30"/>
          <w:szCs w:val="30"/>
        </w:rPr>
        <w:t>31</w:t>
      </w:r>
      <w:r w:rsidRPr="009E54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="004661FF" w:rsidRPr="009E549B">
        <w:rPr>
          <w:rFonts w:ascii="Angsana New" w:hAnsi="Angsana New"/>
          <w:sz w:val="30"/>
          <w:szCs w:val="30"/>
          <w:cs/>
        </w:rPr>
        <w:t xml:space="preserve"> </w:t>
      </w:r>
      <w:r w:rsidR="006F291E" w:rsidRPr="009E549B">
        <w:rPr>
          <w:rFonts w:ascii="Angsana New" w:hAnsi="Angsana New"/>
          <w:sz w:val="30"/>
          <w:szCs w:val="30"/>
          <w:cs/>
        </w:rPr>
        <w:t>กลุ่มบริษัท</w:t>
      </w:r>
      <w:r w:rsidR="000A563E" w:rsidRPr="009E549B">
        <w:rPr>
          <w:rFonts w:ascii="Angsana New" w:hAnsi="Angsana New" w:hint="cs"/>
          <w:sz w:val="30"/>
          <w:szCs w:val="30"/>
          <w:cs/>
        </w:rPr>
        <w:t>และบริษัท</w:t>
      </w:r>
      <w:r w:rsidRPr="009E549B">
        <w:rPr>
          <w:rFonts w:ascii="Angsana New" w:hAnsi="Angsana New"/>
          <w:sz w:val="30"/>
          <w:szCs w:val="30"/>
          <w:cs/>
        </w:rPr>
        <w:t>มีรายได้ที่คาดว่าจะรับรู้ในอนาคตจากภาระที่ยังปฏิบัติ</w:t>
      </w:r>
      <w:r w:rsidR="00A27EDE" w:rsidRPr="009E549B">
        <w:rPr>
          <w:rFonts w:ascii="Angsana New" w:hAnsi="Angsana New" w:hint="cs"/>
          <w:sz w:val="30"/>
          <w:szCs w:val="30"/>
          <w:cs/>
        </w:rPr>
        <w:t>ไม่เสร็จ</w:t>
      </w:r>
      <w:r w:rsidRPr="009E549B">
        <w:rPr>
          <w:rFonts w:ascii="Angsana New" w:hAnsi="Angsana New"/>
          <w:sz w:val="30"/>
          <w:szCs w:val="30"/>
          <w:cs/>
        </w:rPr>
        <w:t>สิ้นของสัญญาที่ทำกับลูกค้าจำนวน</w:t>
      </w:r>
      <w:r w:rsidR="00D50B63" w:rsidRPr="009E549B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11</w:t>
      </w:r>
      <w:r w:rsidR="00425CD3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42</w:t>
      </w:r>
      <w:r w:rsidR="004661FF" w:rsidRPr="009E549B">
        <w:rPr>
          <w:rFonts w:ascii="Angsana New" w:hAnsi="Angsana New"/>
          <w:sz w:val="30"/>
          <w:szCs w:val="30"/>
          <w:cs/>
        </w:rPr>
        <w:t xml:space="preserve"> </w:t>
      </w:r>
      <w:r w:rsidRPr="009E549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E549B">
        <w:rPr>
          <w:rFonts w:ascii="Angsana New" w:hAnsi="Angsana New"/>
          <w:i/>
          <w:iCs/>
          <w:sz w:val="30"/>
          <w:szCs w:val="30"/>
          <w:cs/>
        </w:rPr>
        <w:t>(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2567</w:t>
      </w:r>
      <w:r w:rsidRPr="009E549B">
        <w:rPr>
          <w:rFonts w:ascii="Angsana New" w:hAnsi="Angsana New"/>
          <w:i/>
          <w:iCs/>
          <w:sz w:val="30"/>
          <w:szCs w:val="30"/>
        </w:rPr>
        <w:t>:</w:t>
      </w:r>
      <w:r w:rsidR="004661FF" w:rsidRPr="009E54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E549B">
        <w:rPr>
          <w:rFonts w:ascii="Angsana New" w:hAnsi="Angsana New"/>
          <w:i/>
          <w:iCs/>
          <w:sz w:val="30"/>
          <w:szCs w:val="30"/>
          <w:cs/>
        </w:rPr>
        <w:t xml:space="preserve">จำนวน 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36</w:t>
      </w:r>
      <w:r w:rsidR="002D6913" w:rsidRPr="009E549B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88</w:t>
      </w:r>
      <w:r w:rsidR="00DA0055" w:rsidRPr="009E549B">
        <w:rPr>
          <w:rFonts w:ascii="Angsana New" w:hAnsi="Angsana New"/>
          <w:i/>
          <w:iCs/>
          <w:sz w:val="30"/>
          <w:szCs w:val="30"/>
        </w:rPr>
        <w:t xml:space="preserve"> </w:t>
      </w:r>
      <w:r w:rsidRPr="009E549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0A563E" w:rsidRPr="009E549B">
        <w:rPr>
          <w:rFonts w:ascii="Angsana New" w:hAnsi="Angsana New" w:hint="cs"/>
          <w:sz w:val="30"/>
          <w:szCs w:val="30"/>
          <w:cs/>
        </w:rPr>
        <w:t xml:space="preserve"> </w:t>
      </w:r>
      <w:r w:rsidRPr="009E549B">
        <w:rPr>
          <w:rFonts w:ascii="Angsana New" w:hAnsi="Angsana New"/>
          <w:sz w:val="30"/>
          <w:szCs w:val="30"/>
          <w:cs/>
        </w:rPr>
        <w:t>ซึ่ง</w:t>
      </w:r>
      <w:r w:rsidR="006F291E" w:rsidRPr="009E549B">
        <w:rPr>
          <w:rFonts w:ascii="Angsana New" w:hAnsi="Angsana New"/>
          <w:sz w:val="30"/>
          <w:szCs w:val="30"/>
          <w:cs/>
        </w:rPr>
        <w:t>กลุ่มบริษัท</w:t>
      </w:r>
      <w:r w:rsidR="00120877" w:rsidRPr="009E549B">
        <w:rPr>
          <w:rFonts w:ascii="Angsana New" w:hAnsi="Angsana New" w:hint="cs"/>
          <w:sz w:val="30"/>
          <w:szCs w:val="30"/>
          <w:cs/>
        </w:rPr>
        <w:t>และบริษัท</w:t>
      </w:r>
      <w:r w:rsidRPr="009E549B">
        <w:rPr>
          <w:rFonts w:ascii="Angsana New" w:hAnsi="Angsana New"/>
          <w:sz w:val="30"/>
          <w:szCs w:val="30"/>
          <w:cs/>
        </w:rPr>
        <w:t>จะรับรู้รายได้ดังกล่าวเมื่อลูกค้ามีอำนาจควบคุมในสินค้าหรือบริการ ซึ่งคาดว่าจะเกิดขึ้นในอีก</w:t>
      </w:r>
      <w:r w:rsidR="00951130" w:rsidRPr="009E549B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1</w:t>
      </w:r>
      <w:r w:rsidR="004661FF" w:rsidRPr="009E549B">
        <w:rPr>
          <w:rFonts w:ascii="Angsana New" w:hAnsi="Angsana New"/>
          <w:sz w:val="30"/>
          <w:szCs w:val="30"/>
          <w:cs/>
        </w:rPr>
        <w:t xml:space="preserve"> </w:t>
      </w:r>
      <w:r w:rsidR="00687673" w:rsidRPr="009E549B">
        <w:rPr>
          <w:rFonts w:ascii="Angsana New" w:hAnsi="Angsana New"/>
          <w:sz w:val="30"/>
          <w:szCs w:val="30"/>
        </w:rPr>
        <w:t>-</w:t>
      </w:r>
      <w:r w:rsidR="00FE4727" w:rsidRPr="009E549B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12</w:t>
      </w:r>
      <w:r w:rsidR="00D50B63" w:rsidRPr="009E549B">
        <w:rPr>
          <w:rFonts w:ascii="Angsana New" w:hAnsi="Angsana New"/>
          <w:sz w:val="30"/>
          <w:szCs w:val="30"/>
        </w:rPr>
        <w:t xml:space="preserve"> </w:t>
      </w:r>
      <w:r w:rsidRPr="009E549B">
        <w:rPr>
          <w:rFonts w:ascii="Angsana New" w:hAnsi="Angsana New"/>
          <w:sz w:val="30"/>
          <w:szCs w:val="30"/>
          <w:cs/>
        </w:rPr>
        <w:t xml:space="preserve">เดือนข้างหน้า </w:t>
      </w:r>
      <w:r w:rsidRPr="009E549B">
        <w:rPr>
          <w:rFonts w:ascii="Angsana New" w:hAnsi="Angsana New"/>
          <w:i/>
          <w:iCs/>
          <w:sz w:val="30"/>
          <w:szCs w:val="30"/>
          <w:cs/>
        </w:rPr>
        <w:t>(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2567</w:t>
      </w:r>
      <w:r w:rsidRPr="009E549B">
        <w:rPr>
          <w:rFonts w:ascii="Angsana New" w:hAnsi="Angsana New"/>
          <w:i/>
          <w:iCs/>
          <w:sz w:val="30"/>
          <w:szCs w:val="30"/>
        </w:rPr>
        <w:t>:</w:t>
      </w:r>
      <w:r w:rsidR="004661FF" w:rsidRPr="009E54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E549B">
        <w:rPr>
          <w:rFonts w:ascii="Angsana New" w:hAnsi="Angsana New"/>
          <w:i/>
          <w:iCs/>
          <w:sz w:val="30"/>
          <w:szCs w:val="30"/>
          <w:cs/>
        </w:rPr>
        <w:t xml:space="preserve">ในอีก 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1</w:t>
      </w:r>
      <w:r w:rsidR="00DA0055" w:rsidRPr="009E549B">
        <w:rPr>
          <w:rFonts w:ascii="Angsana New" w:hAnsi="Angsana New"/>
          <w:i/>
          <w:iCs/>
          <w:sz w:val="30"/>
          <w:szCs w:val="30"/>
        </w:rPr>
        <w:t xml:space="preserve"> </w:t>
      </w:r>
      <w:r w:rsidR="00C75300" w:rsidRPr="009E549B">
        <w:rPr>
          <w:rFonts w:ascii="Angsana New" w:hAnsi="Angsana New"/>
          <w:i/>
          <w:iCs/>
          <w:sz w:val="30"/>
          <w:szCs w:val="30"/>
        </w:rPr>
        <w:t>-</w:t>
      </w:r>
      <w:r w:rsidR="00DA0055" w:rsidRPr="009E549B">
        <w:rPr>
          <w:rFonts w:ascii="Angsana New" w:hAnsi="Angsana New"/>
          <w:i/>
          <w:iCs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5</w:t>
      </w:r>
      <w:r w:rsidR="00DA0055" w:rsidRPr="009E549B">
        <w:rPr>
          <w:rFonts w:ascii="Angsana New" w:hAnsi="Angsana New"/>
          <w:i/>
          <w:iCs/>
          <w:sz w:val="30"/>
          <w:szCs w:val="30"/>
        </w:rPr>
        <w:t xml:space="preserve"> </w:t>
      </w:r>
      <w:r w:rsidRPr="009E549B">
        <w:rPr>
          <w:rFonts w:ascii="Angsana New" w:hAnsi="Angsana New"/>
          <w:i/>
          <w:iCs/>
          <w:sz w:val="30"/>
          <w:szCs w:val="30"/>
          <w:cs/>
        </w:rPr>
        <w:t>เดือนข้างหน้า)</w:t>
      </w:r>
    </w:p>
    <w:p w14:paraId="5D2DF520" w14:textId="643754AA" w:rsidR="002A1381" w:rsidRDefault="002A1381" w:rsidP="004B3843">
      <w:pPr>
        <w:pStyle w:val="ListParagraph"/>
        <w:spacing w:line="240" w:lineRule="auto"/>
        <w:ind w:left="450"/>
        <w:jc w:val="thaiDistribute"/>
        <w:rPr>
          <w:rFonts w:ascii="Angsana New" w:hAnsi="Angsana New"/>
          <w:bCs/>
          <w:sz w:val="30"/>
          <w:szCs w:val="30"/>
        </w:rPr>
      </w:pPr>
    </w:p>
    <w:p w14:paraId="42B77EDC" w14:textId="77777777" w:rsidR="000A761D" w:rsidRDefault="000A761D" w:rsidP="000A761D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6D7E95">
        <w:rPr>
          <w:rFonts w:ascii="Angsana New" w:hAnsi="Angsana New"/>
          <w:bCs/>
          <w:sz w:val="30"/>
          <w:szCs w:val="30"/>
          <w:cs/>
        </w:rPr>
        <w:t>การดำเนินงานที่ยกเลิก</w:t>
      </w:r>
    </w:p>
    <w:p w14:paraId="3D6DE048" w14:textId="77777777" w:rsidR="000A761D" w:rsidRPr="000A761D" w:rsidRDefault="000A761D" w:rsidP="000A761D">
      <w:pPr>
        <w:pStyle w:val="ListParagraph"/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B420C9D" w14:textId="77777777" w:rsidR="000A761D" w:rsidRPr="00F2774B" w:rsidRDefault="000A761D" w:rsidP="000A761D">
      <w:pPr>
        <w:pStyle w:val="ListParagraph"/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774B">
        <w:rPr>
          <w:rFonts w:ascii="Angsana New" w:hAnsi="Angsana New"/>
          <w:i/>
          <w:iCs/>
          <w:sz w:val="30"/>
          <w:szCs w:val="30"/>
          <w:cs/>
        </w:rPr>
        <w:t>การทำสัญญาซื้อขายหุ้นของบริษัท สแกน แอดวานซ์ เพาเวอร์ จำกัด ("</w:t>
      </w:r>
      <w:r w:rsidRPr="00F2774B">
        <w:rPr>
          <w:rFonts w:ascii="Angsana New" w:hAnsi="Angsana New"/>
          <w:i/>
          <w:iCs/>
          <w:sz w:val="30"/>
          <w:szCs w:val="30"/>
        </w:rPr>
        <w:t>SAP")</w:t>
      </w:r>
    </w:p>
    <w:p w14:paraId="6FEAB06F" w14:textId="594889FD" w:rsidR="000A761D" w:rsidRPr="00074479" w:rsidRDefault="000A761D" w:rsidP="000A761D">
      <w:pPr>
        <w:pStyle w:val="ListParagraph"/>
        <w:tabs>
          <w:tab w:val="left" w:pos="63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F277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537CC" w:rsidRPr="00E537CC">
        <w:rPr>
          <w:rFonts w:ascii="Angsana New" w:hAnsi="Angsana New"/>
          <w:sz w:val="30"/>
          <w:szCs w:val="30"/>
        </w:rPr>
        <w:t>4</w:t>
      </w:r>
      <w:r w:rsidRPr="00F2774B">
        <w:rPr>
          <w:rFonts w:ascii="Angsana New" w:hAnsi="Angsana New"/>
          <w:sz w:val="30"/>
          <w:szCs w:val="30"/>
        </w:rPr>
        <w:t xml:space="preserve"> </w:t>
      </w:r>
      <w:r w:rsidRPr="00F2774B">
        <w:rPr>
          <w:rFonts w:ascii="Angsana New" w:hAnsi="Angsana New"/>
          <w:sz w:val="30"/>
          <w:szCs w:val="30"/>
          <w:cs/>
        </w:rPr>
        <w:t xml:space="preserve">กรกฎาคม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Pr="00F2774B">
        <w:rPr>
          <w:rFonts w:ascii="Angsana New" w:hAnsi="Angsana New"/>
          <w:sz w:val="30"/>
          <w:szCs w:val="30"/>
        </w:rPr>
        <w:t xml:space="preserve"> </w:t>
      </w:r>
      <w:r w:rsidRPr="00F2774B">
        <w:rPr>
          <w:rFonts w:ascii="Angsana New" w:hAnsi="Angsana New"/>
          <w:sz w:val="30"/>
          <w:szCs w:val="30"/>
          <w:cs/>
        </w:rPr>
        <w:t>ที่ประชุมคณะกรรมการบริษัทมีมติอนุมัติเรื่องการทำสัญญาซื้อขายหุ้นของ</w:t>
      </w:r>
      <w:r w:rsidRPr="00F2774B">
        <w:rPr>
          <w:rFonts w:ascii="Angsana New" w:hAnsi="Angsana New"/>
          <w:sz w:val="30"/>
          <w:szCs w:val="30"/>
        </w:rPr>
        <w:t xml:space="preserve">                      </w:t>
      </w:r>
      <w:r w:rsidRPr="00F2774B">
        <w:rPr>
          <w:rFonts w:ascii="Angsana New" w:hAnsi="Angsana New"/>
          <w:sz w:val="30"/>
          <w:szCs w:val="30"/>
          <w:cs/>
        </w:rPr>
        <w:t>บริษัท สแกน แอดวานซ์ เพาเวอร์ จำกัด (“</w:t>
      </w:r>
      <w:r w:rsidRPr="00F2774B">
        <w:rPr>
          <w:rFonts w:ascii="Angsana New" w:hAnsi="Angsana New"/>
          <w:sz w:val="30"/>
          <w:szCs w:val="30"/>
        </w:rPr>
        <w:t xml:space="preserve">SAP”) </w:t>
      </w:r>
      <w:r w:rsidRPr="00F2774B">
        <w:rPr>
          <w:rFonts w:ascii="Angsana New" w:hAnsi="Angsana New"/>
          <w:sz w:val="30"/>
          <w:szCs w:val="30"/>
          <w:cs/>
        </w:rPr>
        <w:t>บริษัทย่อยทางอ้อมในกลุ่มบริษัท ซึ่งถือหุ้นโดย</w:t>
      </w:r>
      <w:r w:rsidRPr="00F2774B">
        <w:rPr>
          <w:rFonts w:ascii="Angsana New" w:hAnsi="Angsana New"/>
          <w:sz w:val="30"/>
          <w:szCs w:val="30"/>
        </w:rPr>
        <w:t xml:space="preserve">                            </w:t>
      </w:r>
      <w:r>
        <w:rPr>
          <w:rFonts w:ascii="Angsana New" w:hAnsi="Angsana New"/>
          <w:sz w:val="30"/>
          <w:szCs w:val="30"/>
        </w:rPr>
        <w:t xml:space="preserve">         </w:t>
      </w:r>
      <w:r w:rsidRPr="00F2774B">
        <w:rPr>
          <w:rFonts w:ascii="Angsana New" w:hAnsi="Angsana New"/>
          <w:sz w:val="30"/>
          <w:szCs w:val="30"/>
          <w:cs/>
        </w:rPr>
        <w:t>บริษัท คอนโทร์โน จำกัด (“</w:t>
      </w:r>
      <w:r w:rsidRPr="00F2774B">
        <w:rPr>
          <w:rFonts w:ascii="Angsana New" w:hAnsi="Angsana New"/>
          <w:sz w:val="30"/>
          <w:szCs w:val="30"/>
        </w:rPr>
        <w:t xml:space="preserve">CCL”) </w:t>
      </w:r>
      <w:r w:rsidRPr="00F2774B">
        <w:rPr>
          <w:rFonts w:ascii="Angsana New" w:hAnsi="Angsana New"/>
          <w:sz w:val="30"/>
          <w:szCs w:val="30"/>
          <w:cs/>
        </w:rPr>
        <w:t>บริษัทย่อยทางตรงในกลุ่มบริษัท ออกไปในสัดส่วนร้อยล</w:t>
      </w:r>
      <w:r w:rsidRPr="000945EC">
        <w:rPr>
          <w:rFonts w:ascii="Angsana New" w:hAnsi="Angsana New"/>
          <w:sz w:val="30"/>
          <w:szCs w:val="30"/>
          <w:cs/>
        </w:rPr>
        <w:t xml:space="preserve">ะ </w:t>
      </w:r>
      <w:r w:rsidR="00E537CC" w:rsidRPr="00E537CC">
        <w:rPr>
          <w:rFonts w:ascii="Angsana New" w:hAnsi="Angsana New"/>
          <w:sz w:val="30"/>
          <w:szCs w:val="30"/>
        </w:rPr>
        <w:t>69</w:t>
      </w:r>
      <w:r w:rsidRPr="00F2774B">
        <w:rPr>
          <w:rFonts w:ascii="Angsana New" w:hAnsi="Angsana New"/>
          <w:sz w:val="30"/>
          <w:szCs w:val="30"/>
        </w:rPr>
        <w:t xml:space="preserve"> </w:t>
      </w:r>
      <w:r w:rsidRPr="00F2774B">
        <w:rPr>
          <w:rFonts w:ascii="Angsana New" w:hAnsi="Angsana New"/>
          <w:sz w:val="30"/>
          <w:szCs w:val="30"/>
          <w:cs/>
        </w:rPr>
        <w:t xml:space="preserve">มูลค่ารวมไม่เกิน </w:t>
      </w:r>
      <w:r w:rsidR="00E537CC" w:rsidRPr="00E537CC">
        <w:rPr>
          <w:rFonts w:ascii="Angsana New" w:hAnsi="Angsana New"/>
          <w:sz w:val="30"/>
          <w:szCs w:val="30"/>
        </w:rPr>
        <w:t>145</w:t>
      </w:r>
      <w:r w:rsidRPr="00F2774B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80</w:t>
      </w:r>
      <w:r w:rsidRPr="00F2774B">
        <w:rPr>
          <w:rFonts w:ascii="Angsana New" w:hAnsi="Angsana New"/>
          <w:sz w:val="30"/>
          <w:szCs w:val="30"/>
        </w:rPr>
        <w:t xml:space="preserve"> </w:t>
      </w:r>
      <w:r w:rsidRPr="00F2774B">
        <w:rPr>
          <w:rFonts w:ascii="Angsana New" w:hAnsi="Angsana New"/>
          <w:sz w:val="30"/>
          <w:szCs w:val="30"/>
          <w:cs/>
        </w:rPr>
        <w:t>ล้าน</w:t>
      </w:r>
      <w:r w:rsidRPr="00074479">
        <w:rPr>
          <w:rFonts w:ascii="Angsana New" w:hAnsi="Angsana New"/>
          <w:sz w:val="30"/>
          <w:szCs w:val="30"/>
          <w:cs/>
        </w:rPr>
        <w:t xml:space="preserve">บาท ให้แก่กิจการที่ไม่เกี่ยวข้องกัน </w:t>
      </w:r>
      <w:r w:rsidRPr="00074479">
        <w:rPr>
          <w:rFonts w:ascii="Angsana New" w:hAnsi="Angsana New" w:hint="cs"/>
          <w:sz w:val="30"/>
          <w:szCs w:val="30"/>
          <w:cs/>
        </w:rPr>
        <w:t>ต่อมาใน</w:t>
      </w:r>
      <w:r w:rsidRPr="00074479">
        <w:rPr>
          <w:rFonts w:ascii="Angsana New" w:hAnsi="Angsana New"/>
          <w:sz w:val="30"/>
          <w:szCs w:val="30"/>
          <w:cs/>
        </w:rPr>
        <w:t xml:space="preserve">วันที่ </w:t>
      </w:r>
      <w:r w:rsidR="00E537CC" w:rsidRPr="00E537CC">
        <w:rPr>
          <w:rFonts w:ascii="Angsana New" w:hAnsi="Angsana New"/>
          <w:sz w:val="30"/>
          <w:szCs w:val="30"/>
        </w:rPr>
        <w:t>14</w:t>
      </w:r>
      <w:r w:rsidRPr="00074479">
        <w:rPr>
          <w:rFonts w:ascii="Angsana New" w:hAnsi="Angsana New"/>
          <w:sz w:val="30"/>
          <w:szCs w:val="30"/>
        </w:rPr>
        <w:t xml:space="preserve"> </w:t>
      </w:r>
      <w:r w:rsidRPr="00074479">
        <w:rPr>
          <w:rFonts w:ascii="Angsana New" w:hAnsi="Angsana New"/>
          <w:sz w:val="30"/>
          <w:szCs w:val="30"/>
          <w:cs/>
        </w:rPr>
        <w:t xml:space="preserve">กรกฎาคม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Pr="00074479">
        <w:rPr>
          <w:rFonts w:ascii="Angsana New" w:hAnsi="Angsana New"/>
          <w:sz w:val="30"/>
          <w:szCs w:val="30"/>
        </w:rPr>
        <w:t xml:space="preserve"> </w:t>
      </w:r>
      <w:r w:rsidRPr="00074479">
        <w:rPr>
          <w:rFonts w:ascii="Angsana New" w:hAnsi="Angsana New"/>
          <w:sz w:val="30"/>
          <w:szCs w:val="30"/>
          <w:cs/>
        </w:rPr>
        <w:t>บริษัทได้ลงนามสัญญาซื้อขายหุ้น</w:t>
      </w:r>
      <w:r w:rsidRPr="00074479">
        <w:rPr>
          <w:rFonts w:ascii="Angsana New" w:hAnsi="Angsana New"/>
          <w:sz w:val="30"/>
          <w:szCs w:val="30"/>
        </w:rPr>
        <w:t xml:space="preserve"> SAP </w:t>
      </w:r>
      <w:r w:rsidRPr="00074479">
        <w:rPr>
          <w:rFonts w:ascii="Angsana New" w:hAnsi="Angsana New"/>
          <w:sz w:val="30"/>
          <w:szCs w:val="30"/>
          <w:cs/>
        </w:rPr>
        <w:t>เรียบร้อยแล้ว</w:t>
      </w:r>
      <w:r w:rsidRPr="00074479">
        <w:rPr>
          <w:rFonts w:ascii="Angsana New" w:hAnsi="Angsana New"/>
          <w:sz w:val="30"/>
          <w:szCs w:val="30"/>
        </w:rPr>
        <w:t xml:space="preserve"> </w:t>
      </w:r>
      <w:r w:rsidRPr="00074479">
        <w:rPr>
          <w:rFonts w:ascii="Angsana New" w:hAnsi="Angsana New" w:hint="cs"/>
          <w:sz w:val="30"/>
          <w:szCs w:val="30"/>
          <w:cs/>
        </w:rPr>
        <w:t>โดยปัจจุบันกลุ่มบริษัทอยู่ระหว่างการปฏิบัติตามเงื่อนไขเบื้องต้น</w:t>
      </w:r>
      <w:r w:rsidRPr="00074479">
        <w:rPr>
          <w:rFonts w:ascii="Angsana New" w:hAnsi="Angsana New"/>
          <w:sz w:val="30"/>
          <w:szCs w:val="30"/>
        </w:rPr>
        <w:t xml:space="preserve"> (“Conditions precedent”) </w:t>
      </w:r>
      <w:r w:rsidRPr="00074479">
        <w:rPr>
          <w:rFonts w:ascii="Angsana New" w:hAnsi="Angsana New" w:hint="cs"/>
          <w:sz w:val="30"/>
          <w:szCs w:val="30"/>
          <w:cs/>
        </w:rPr>
        <w:t>ตามที่กำหนดในสัญญาซื้อขายหุ้นก่อนการดำเนินซื้อขายหุ้นในขั้นตอนสุดท้าย</w:t>
      </w:r>
    </w:p>
    <w:p w14:paraId="197F8485" w14:textId="16ADA982" w:rsidR="000A761D" w:rsidRDefault="000A761D">
      <w:pPr>
        <w:rPr>
          <w:rFonts w:ascii="Angsana New" w:hAnsi="Angsana New"/>
          <w:sz w:val="30"/>
          <w:szCs w:val="30"/>
        </w:rPr>
      </w:pPr>
    </w:p>
    <w:p w14:paraId="4C0B8EE6" w14:textId="00CC6BEB" w:rsidR="000A761D" w:rsidRPr="00D552AF" w:rsidRDefault="000A761D" w:rsidP="000A761D">
      <w:pPr>
        <w:pStyle w:val="ListParagraph"/>
        <w:tabs>
          <w:tab w:val="left" w:pos="63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D552AF">
        <w:rPr>
          <w:rFonts w:ascii="Angsana New" w:hAnsi="Angsana New"/>
          <w:sz w:val="30"/>
          <w:szCs w:val="30"/>
          <w:cs/>
        </w:rPr>
        <w:t xml:space="preserve">วันที่ </w:t>
      </w:r>
      <w:r w:rsidR="00E537CC" w:rsidRPr="00E537CC">
        <w:rPr>
          <w:rFonts w:ascii="Angsana New" w:hAnsi="Angsana New"/>
          <w:sz w:val="30"/>
          <w:szCs w:val="30"/>
        </w:rPr>
        <w:t>31</w:t>
      </w:r>
      <w:r w:rsidR="0009762B" w:rsidRPr="00D552AF">
        <w:rPr>
          <w:rFonts w:ascii="Angsana New" w:hAnsi="Angsana New"/>
          <w:sz w:val="30"/>
          <w:szCs w:val="30"/>
        </w:rPr>
        <w:t xml:space="preserve"> </w:t>
      </w:r>
      <w:r w:rsidR="0009762B" w:rsidRPr="00D552A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Pr="00D552AF">
        <w:rPr>
          <w:rFonts w:ascii="Angsana New" w:hAnsi="Angsana New"/>
          <w:sz w:val="30"/>
          <w:szCs w:val="30"/>
        </w:rPr>
        <w:t xml:space="preserve"> </w:t>
      </w:r>
      <w:r w:rsidRPr="00D552AF">
        <w:rPr>
          <w:rFonts w:ascii="Angsana New" w:hAnsi="Angsana New"/>
          <w:sz w:val="30"/>
          <w:szCs w:val="30"/>
          <w:cs/>
        </w:rPr>
        <w:t>ฝ่ายบริหารของบริษัทฯ ได้ประเมินและเห็นว่ามีความเป็นไปได้ค่อนข้างแน่นอนที่สัญญาจะมีผลสมบูรณ์</w:t>
      </w:r>
      <w:r w:rsidRPr="00D552AF">
        <w:rPr>
          <w:rFonts w:ascii="Angsana New" w:hAnsi="Angsana New" w:hint="cs"/>
          <w:sz w:val="30"/>
          <w:szCs w:val="30"/>
          <w:cs/>
        </w:rPr>
        <w:t>ภายในระยะเวลา</w:t>
      </w:r>
      <w:r w:rsidRPr="00D552AF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1</w:t>
      </w:r>
      <w:r w:rsidRPr="00D552AF">
        <w:rPr>
          <w:rFonts w:ascii="Angsana New" w:hAnsi="Angsana New" w:hint="cs"/>
          <w:sz w:val="30"/>
          <w:szCs w:val="30"/>
          <w:cs/>
        </w:rPr>
        <w:t xml:space="preserve"> ปี</w:t>
      </w:r>
      <w:r w:rsidRPr="00D552AF">
        <w:rPr>
          <w:rFonts w:ascii="Angsana New" w:hAnsi="Angsana New"/>
          <w:sz w:val="30"/>
          <w:szCs w:val="30"/>
          <w:cs/>
        </w:rPr>
        <w:t xml:space="preserve"> ดังนั้น บริษัทจึงได้จัดประเภท</w:t>
      </w:r>
      <w:r w:rsidRPr="00D552AF">
        <w:rPr>
          <w:rFonts w:ascii="Angsana New" w:hAnsi="Angsana New" w:hint="cs"/>
          <w:sz w:val="30"/>
          <w:szCs w:val="30"/>
          <w:cs/>
        </w:rPr>
        <w:t>กลุ่ม</w:t>
      </w:r>
      <w:r w:rsidRPr="00D552AF">
        <w:rPr>
          <w:rFonts w:ascii="Angsana New" w:hAnsi="Angsana New"/>
          <w:sz w:val="30"/>
          <w:szCs w:val="30"/>
          <w:cs/>
        </w:rPr>
        <w:t>สินทรัพย์และ</w:t>
      </w:r>
      <w:r w:rsidRPr="00D552AF">
        <w:rPr>
          <w:rFonts w:ascii="Angsana New" w:hAnsi="Angsana New" w:hint="cs"/>
          <w:sz w:val="30"/>
          <w:szCs w:val="30"/>
          <w:cs/>
        </w:rPr>
        <w:t>กลุ่ม</w:t>
      </w:r>
      <w:r w:rsidRPr="00D552AF">
        <w:rPr>
          <w:rFonts w:ascii="Angsana New" w:hAnsi="Angsana New"/>
          <w:sz w:val="30"/>
          <w:szCs w:val="30"/>
          <w:cs/>
        </w:rPr>
        <w:t>หนี้สินที่เกี่ยวข้องเป็นสินทรัพย์และหนี้สินที่</w:t>
      </w:r>
      <w:r w:rsidRPr="00D552AF">
        <w:rPr>
          <w:rFonts w:ascii="Angsana New" w:hAnsi="Angsana New" w:hint="cs"/>
          <w:sz w:val="30"/>
          <w:szCs w:val="30"/>
          <w:cs/>
        </w:rPr>
        <w:t>ถือไว้เพื่อขาย</w:t>
      </w:r>
      <w:r w:rsidRPr="00D552AF">
        <w:rPr>
          <w:rFonts w:ascii="Angsana New" w:hAnsi="Angsana New"/>
          <w:sz w:val="30"/>
          <w:szCs w:val="30"/>
          <w:cs/>
        </w:rPr>
        <w:t>อยู่ใน</w:t>
      </w:r>
      <w:r w:rsidRPr="00D552AF">
        <w:rPr>
          <w:rFonts w:ascii="Angsana New" w:hAnsi="Angsana New" w:hint="cs"/>
          <w:sz w:val="30"/>
          <w:szCs w:val="30"/>
          <w:cs/>
        </w:rPr>
        <w:t>งบ</w:t>
      </w:r>
      <w:r w:rsidRPr="00D552AF">
        <w:rPr>
          <w:rFonts w:ascii="Angsana New" w:hAnsi="Angsana New"/>
          <w:sz w:val="30"/>
          <w:szCs w:val="30"/>
          <w:cs/>
        </w:rPr>
        <w:t>แสดงฐานะการเงินรวมและวัดมูลค่าสินทรัพย์และหนี้สินที่เกี่ยวข้องด้วยจำนวนที่</w:t>
      </w:r>
      <w:r w:rsidRPr="00D552AF">
        <w:rPr>
          <w:rFonts w:ascii="Angsana New" w:hAnsi="Angsana New" w:hint="cs"/>
          <w:sz w:val="30"/>
          <w:szCs w:val="30"/>
          <w:cs/>
        </w:rPr>
        <w:t>ต่ำกว่าระหว่าง</w:t>
      </w:r>
      <w:r w:rsidRPr="00D552AF">
        <w:rPr>
          <w:rFonts w:ascii="Angsana New" w:hAnsi="Angsana New"/>
          <w:sz w:val="30"/>
          <w:szCs w:val="30"/>
          <w:cs/>
        </w:rPr>
        <w:t>มูลค่าตามบัญชี</w:t>
      </w:r>
      <w:r w:rsidRPr="00D552AF">
        <w:rPr>
          <w:rFonts w:ascii="Angsana New" w:hAnsi="Angsana New" w:hint="cs"/>
          <w:sz w:val="30"/>
          <w:szCs w:val="30"/>
          <w:cs/>
        </w:rPr>
        <w:t>กับ</w:t>
      </w:r>
      <w:r w:rsidRPr="00D552AF">
        <w:rPr>
          <w:rFonts w:ascii="Angsana New" w:hAnsi="Angsana New"/>
          <w:sz w:val="30"/>
          <w:szCs w:val="30"/>
          <w:cs/>
        </w:rPr>
        <w:t>มูลค่ายุติธรรม หักต้นทุนในการขาย</w:t>
      </w:r>
      <w:r w:rsidRPr="00D552AF">
        <w:rPr>
          <w:rFonts w:ascii="Angsana New" w:hAnsi="Angsana New"/>
          <w:sz w:val="30"/>
          <w:szCs w:val="30"/>
        </w:rPr>
        <w:t xml:space="preserve"> </w:t>
      </w:r>
      <w:r w:rsidRPr="00D552AF">
        <w:rPr>
          <w:rFonts w:ascii="Angsana New" w:hAnsi="Angsana New"/>
          <w:sz w:val="30"/>
          <w:szCs w:val="30"/>
          <w:cs/>
        </w:rPr>
        <w:t>โดยมีผลขาดทุนและค่าเผื่อ</w:t>
      </w:r>
      <w:r w:rsidRPr="00D552AF">
        <w:rPr>
          <w:rFonts w:ascii="Angsana New" w:hAnsi="Angsana New" w:hint="cs"/>
          <w:sz w:val="30"/>
          <w:szCs w:val="30"/>
          <w:cs/>
        </w:rPr>
        <w:t>ผลขาดทุน</w:t>
      </w:r>
      <w:r w:rsidRPr="00D552AF">
        <w:rPr>
          <w:rFonts w:ascii="Angsana New" w:hAnsi="Angsana New"/>
          <w:sz w:val="30"/>
          <w:szCs w:val="30"/>
          <w:cs/>
        </w:rPr>
        <w:t>จากการ</w:t>
      </w:r>
      <w:r w:rsidRPr="00D552AF">
        <w:rPr>
          <w:rFonts w:ascii="Angsana New" w:hAnsi="Angsana New" w:hint="cs"/>
          <w:sz w:val="30"/>
          <w:szCs w:val="30"/>
          <w:cs/>
        </w:rPr>
        <w:t>ลดมูลค่า</w:t>
      </w:r>
      <w:r w:rsidRPr="00D552AF">
        <w:rPr>
          <w:rFonts w:ascii="Angsana New" w:hAnsi="Angsana New"/>
          <w:sz w:val="30"/>
          <w:szCs w:val="30"/>
          <w:cs/>
        </w:rPr>
        <w:t>ของกลุ่มสินทรัพย์ดังกล่าว</w:t>
      </w:r>
      <w:r w:rsidRPr="00215ACF">
        <w:rPr>
          <w:rFonts w:ascii="Angsana New" w:hAnsi="Angsana New"/>
          <w:sz w:val="30"/>
          <w:szCs w:val="30"/>
          <w:cs/>
        </w:rPr>
        <w:t>จำนวน</w:t>
      </w:r>
      <w:r w:rsidRPr="00215ACF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1</w:t>
      </w:r>
      <w:r w:rsidR="00102020">
        <w:rPr>
          <w:rFonts w:ascii="Angsana New" w:hAnsi="Angsana New"/>
          <w:sz w:val="30"/>
          <w:szCs w:val="30"/>
        </w:rPr>
        <w:t>08.28</w:t>
      </w:r>
      <w:r w:rsidRPr="00215ACF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D552AF">
        <w:rPr>
          <w:rFonts w:ascii="Angsana New" w:hAnsi="Angsana New"/>
          <w:sz w:val="30"/>
          <w:szCs w:val="30"/>
          <w:cs/>
        </w:rPr>
        <w:t xml:space="preserve"> ซึ่งรับรู้อยู่ในส่วนของการดำเนินงานที่ยกเลิกของ</w:t>
      </w:r>
      <w:r w:rsidR="0009762B" w:rsidRPr="00D552AF">
        <w:rPr>
          <w:rFonts w:ascii="Angsana New" w:hAnsi="Angsana New" w:hint="cs"/>
          <w:sz w:val="30"/>
          <w:szCs w:val="30"/>
          <w:cs/>
        </w:rPr>
        <w:t xml:space="preserve">ปี </w:t>
      </w:r>
      <w:r w:rsidR="00E537CC" w:rsidRPr="00E537CC">
        <w:rPr>
          <w:rFonts w:ascii="Angsana New" w:hAnsi="Angsana New"/>
          <w:sz w:val="30"/>
          <w:szCs w:val="30"/>
        </w:rPr>
        <w:t>2568</w:t>
      </w:r>
    </w:p>
    <w:p w14:paraId="7275EA50" w14:textId="77777777" w:rsidR="000A761D" w:rsidRPr="008E78CF" w:rsidRDefault="000A761D" w:rsidP="000A761D">
      <w:pPr>
        <w:pStyle w:val="ListParagraph"/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AAFA52" w14:textId="29BD0D6D" w:rsidR="000A761D" w:rsidRPr="00D552AF" w:rsidRDefault="000A761D" w:rsidP="000A761D">
      <w:pPr>
        <w:pStyle w:val="ListParagraph"/>
        <w:tabs>
          <w:tab w:val="left" w:pos="63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D552AF">
        <w:rPr>
          <w:rFonts w:ascii="Angsana New" w:hAnsi="Angsana New"/>
          <w:sz w:val="30"/>
          <w:szCs w:val="30"/>
        </w:rPr>
        <w:lastRenderedPageBreak/>
        <w:t xml:space="preserve">SAP </w:t>
      </w:r>
      <w:r w:rsidRPr="00D552AF">
        <w:rPr>
          <w:rFonts w:ascii="Angsana New" w:hAnsi="Angsana New"/>
          <w:sz w:val="30"/>
          <w:szCs w:val="30"/>
          <w:cs/>
        </w:rPr>
        <w:t>มีธุรกิจออกแบบและติดตั้งระบบไฟฟ้าบนหลังคา (</w:t>
      </w:r>
      <w:r w:rsidRPr="00D552AF">
        <w:rPr>
          <w:rFonts w:ascii="Angsana New" w:hAnsi="Angsana New"/>
          <w:sz w:val="30"/>
          <w:szCs w:val="30"/>
        </w:rPr>
        <w:t xml:space="preserve">Solar rooftop) </w:t>
      </w:r>
      <w:r w:rsidRPr="00D552AF">
        <w:rPr>
          <w:rFonts w:ascii="Angsana New" w:hAnsi="Angsana New"/>
          <w:sz w:val="30"/>
          <w:szCs w:val="30"/>
          <w:cs/>
        </w:rPr>
        <w:t>ซึ่งเป็นตัวแทนของสายธุรกิจหลักที่แยกออกจากกันโดยชัดเจนที่เคยรวมแสดงอยู่ในส่วนงานที่</w:t>
      </w:r>
      <w:r w:rsidRPr="00D552AF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3</w:t>
      </w:r>
      <w:r w:rsidRPr="00D552AF">
        <w:rPr>
          <w:rFonts w:ascii="Angsana New" w:hAnsi="Angsana New"/>
          <w:sz w:val="30"/>
          <w:szCs w:val="30"/>
          <w:cs/>
        </w:rPr>
        <w:t xml:space="preserve"> ธุรกิจพลังงานหมุนเวียน ก่อนการจัดประเภท เป็นการดำเนินงานที่ยกเลิก โดยมีกำไร</w:t>
      </w:r>
      <w:r w:rsidRPr="00D552AF">
        <w:rPr>
          <w:rFonts w:ascii="Angsana New" w:hAnsi="Angsana New"/>
          <w:sz w:val="30"/>
          <w:szCs w:val="30"/>
        </w:rPr>
        <w:t xml:space="preserve"> (</w:t>
      </w:r>
      <w:r w:rsidRPr="00D552AF">
        <w:rPr>
          <w:rFonts w:ascii="Angsana New" w:hAnsi="Angsana New" w:hint="cs"/>
          <w:sz w:val="30"/>
          <w:szCs w:val="30"/>
          <w:cs/>
        </w:rPr>
        <w:t xml:space="preserve">ขาดทุน) </w:t>
      </w:r>
      <w:r w:rsidRPr="00D552AF">
        <w:rPr>
          <w:rFonts w:ascii="Angsana New" w:hAnsi="Angsana New"/>
          <w:sz w:val="30"/>
          <w:szCs w:val="30"/>
          <w:cs/>
        </w:rPr>
        <w:t>จากการดำเนินงานที่ยกเลิกในงบกำไรขาดทุนเบ็ดเสร็จรวม</w:t>
      </w:r>
      <w:r w:rsidR="0009762B" w:rsidRPr="00D552AF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09762B" w:rsidRPr="00D552AF">
        <w:rPr>
          <w:rFonts w:ascii="Angsana New" w:hAnsi="Angsana New"/>
          <w:sz w:val="30"/>
          <w:szCs w:val="30"/>
        </w:rPr>
        <w:t xml:space="preserve"> </w:t>
      </w:r>
      <w:r w:rsidR="0009762B" w:rsidRPr="00D552AF">
        <w:rPr>
          <w:rFonts w:ascii="Angsana New" w:hAnsi="Angsana New" w:hint="cs"/>
          <w:sz w:val="30"/>
          <w:szCs w:val="30"/>
          <w:cs/>
        </w:rPr>
        <w:t xml:space="preserve">       </w:t>
      </w:r>
      <w:r w:rsidR="00E537CC" w:rsidRPr="00E537CC">
        <w:rPr>
          <w:rFonts w:ascii="Angsana New" w:hAnsi="Angsana New"/>
          <w:sz w:val="30"/>
          <w:szCs w:val="30"/>
        </w:rPr>
        <w:t>31</w:t>
      </w:r>
      <w:r w:rsidR="0009762B" w:rsidRPr="00D552AF">
        <w:rPr>
          <w:rFonts w:ascii="Angsana New" w:hAnsi="Angsana New"/>
          <w:sz w:val="30"/>
          <w:szCs w:val="30"/>
        </w:rPr>
        <w:t xml:space="preserve"> </w:t>
      </w:r>
      <w:r w:rsidR="0009762B" w:rsidRPr="00D552AF">
        <w:rPr>
          <w:rFonts w:ascii="Angsana New" w:hAnsi="Angsana New" w:hint="cs"/>
          <w:sz w:val="30"/>
          <w:szCs w:val="30"/>
          <w:cs/>
        </w:rPr>
        <w:t>ธันวาคม</w:t>
      </w:r>
      <w:r w:rsidRPr="00D552AF">
        <w:rPr>
          <w:rFonts w:ascii="Angsana New" w:hAnsi="Angsana New"/>
          <w:sz w:val="30"/>
          <w:szCs w:val="30"/>
          <w:cs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Pr="00D552AF">
        <w:rPr>
          <w:rFonts w:ascii="Angsana New" w:hAnsi="Angsana New"/>
          <w:sz w:val="30"/>
          <w:szCs w:val="30"/>
        </w:rPr>
        <w:t xml:space="preserve"> </w:t>
      </w:r>
      <w:r w:rsidRPr="00D552AF">
        <w:rPr>
          <w:rFonts w:ascii="Angsana New" w:hAnsi="Angsana New"/>
          <w:sz w:val="30"/>
          <w:szCs w:val="30"/>
          <w:cs/>
        </w:rPr>
        <w:t xml:space="preserve">และ </w:t>
      </w:r>
      <w:r w:rsidR="00E537CC" w:rsidRPr="00E537CC">
        <w:rPr>
          <w:rFonts w:ascii="Angsana New" w:hAnsi="Angsana New"/>
          <w:sz w:val="30"/>
          <w:szCs w:val="30"/>
        </w:rPr>
        <w:t>2567</w:t>
      </w:r>
      <w:r w:rsidRPr="00D552AF">
        <w:rPr>
          <w:rFonts w:ascii="Angsana New" w:hAnsi="Angsana New" w:hint="cs"/>
          <w:sz w:val="30"/>
          <w:szCs w:val="30"/>
          <w:cs/>
        </w:rPr>
        <w:t xml:space="preserve"> </w:t>
      </w:r>
      <w:r w:rsidRPr="00D552AF">
        <w:rPr>
          <w:rFonts w:ascii="Angsana New" w:hAnsi="Angsana New"/>
          <w:sz w:val="30"/>
          <w:szCs w:val="30"/>
          <w:cs/>
        </w:rPr>
        <w:t>มีรายละเอียดดังต่อไปนี้</w:t>
      </w:r>
    </w:p>
    <w:p w14:paraId="5DE4EDA8" w14:textId="77777777" w:rsidR="0009762B" w:rsidRPr="00D552AF" w:rsidRDefault="0009762B" w:rsidP="000A761D">
      <w:pPr>
        <w:pStyle w:val="ListParagraph"/>
        <w:tabs>
          <w:tab w:val="left" w:pos="630"/>
        </w:tabs>
        <w:spacing w:line="240" w:lineRule="auto"/>
        <w:ind w:left="450"/>
        <w:jc w:val="thaiDistribute"/>
        <w:rPr>
          <w:rFonts w:ascii="Angsana New" w:hAnsi="Angsana New"/>
          <w:sz w:val="22"/>
        </w:rPr>
      </w:pPr>
    </w:p>
    <w:tbl>
      <w:tblPr>
        <w:tblW w:w="918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080"/>
        <w:gridCol w:w="1260"/>
        <w:gridCol w:w="180"/>
        <w:gridCol w:w="1170"/>
      </w:tblGrid>
      <w:tr w:rsidR="00D552AF" w:rsidRPr="00D552AF" w14:paraId="4019DA02" w14:textId="77777777" w:rsidTr="00D552AF">
        <w:trPr>
          <w:cantSplit/>
          <w:tblHeader/>
        </w:trPr>
        <w:tc>
          <w:tcPr>
            <w:tcW w:w="5490" w:type="dxa"/>
            <w:vAlign w:val="bottom"/>
          </w:tcPr>
          <w:p w14:paraId="30D0AB64" w14:textId="77777777" w:rsidR="00D552AF" w:rsidRPr="00D552AF" w:rsidRDefault="00D552AF" w:rsidP="00D552AF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0B03D76B" w14:textId="77777777" w:rsidR="00D552AF" w:rsidRPr="00D552AF" w:rsidRDefault="00D552AF" w:rsidP="00D552AF">
            <w:pPr>
              <w:spacing w:line="240" w:lineRule="auto"/>
              <w:ind w:left="-77" w:right="-77" w:firstLine="4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318FB89" w14:textId="74520E84" w:rsidR="00D552AF" w:rsidRPr="00D552AF" w:rsidRDefault="00D552AF" w:rsidP="00D552AF">
            <w:pPr>
              <w:spacing w:line="240" w:lineRule="auto"/>
              <w:ind w:left="-77" w:right="-77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A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52AF" w:rsidRPr="00D552AF" w14:paraId="4A549EBA" w14:textId="77777777" w:rsidTr="00D552AF">
        <w:trPr>
          <w:cantSplit/>
          <w:tblHeader/>
        </w:trPr>
        <w:tc>
          <w:tcPr>
            <w:tcW w:w="5490" w:type="dxa"/>
            <w:vAlign w:val="bottom"/>
          </w:tcPr>
          <w:p w14:paraId="02DE5043" w14:textId="77777777" w:rsidR="00D552AF" w:rsidRPr="00D552AF" w:rsidRDefault="00D552AF" w:rsidP="00D552AF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70879D92" w14:textId="77777777" w:rsidR="00D552AF" w:rsidRPr="00D552AF" w:rsidRDefault="00D552AF" w:rsidP="00D552AF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B9D7DC" w14:textId="4FE01A3A" w:rsidR="00D552AF" w:rsidRPr="00D552AF" w:rsidRDefault="00E537CC" w:rsidP="00D552AF">
            <w:pPr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659ACB45" w14:textId="77777777" w:rsidR="00D552AF" w:rsidRPr="00D552AF" w:rsidRDefault="00D552AF" w:rsidP="00D552AF">
            <w:pPr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74F752" w14:textId="50D07A41" w:rsidR="00D552AF" w:rsidRPr="00D552AF" w:rsidRDefault="00E537CC" w:rsidP="00D552AF">
            <w:pPr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52AF" w:rsidRPr="00D552AF" w14:paraId="51F8F1EC" w14:textId="77777777" w:rsidTr="00D552AF">
        <w:trPr>
          <w:cantSplit/>
        </w:trPr>
        <w:tc>
          <w:tcPr>
            <w:tcW w:w="5490" w:type="dxa"/>
          </w:tcPr>
          <w:p w14:paraId="7C2E52A7" w14:textId="77777777" w:rsidR="00D552AF" w:rsidRPr="00D552AF" w:rsidRDefault="00D552AF" w:rsidP="00D552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EE8EC0" w14:textId="77777777" w:rsidR="00D552AF" w:rsidRPr="00D552AF" w:rsidRDefault="00D552AF" w:rsidP="00D552AF">
            <w:pPr>
              <w:tabs>
                <w:tab w:val="left" w:pos="965"/>
                <w:tab w:val="left" w:pos="1065"/>
              </w:tabs>
              <w:spacing w:line="240" w:lineRule="auto"/>
              <w:ind w:left="-83" w:right="45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9335962" w14:textId="10E02B6C" w:rsidR="00D552AF" w:rsidRPr="00D552AF" w:rsidRDefault="00D552AF" w:rsidP="00D552AF">
            <w:pPr>
              <w:tabs>
                <w:tab w:val="left" w:pos="965"/>
                <w:tab w:val="left" w:pos="1065"/>
              </w:tabs>
              <w:spacing w:line="240" w:lineRule="auto"/>
              <w:ind w:left="-83" w:right="45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52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52A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552AF" w:rsidRPr="00D552AF" w14:paraId="3C9EDDD7" w14:textId="77777777" w:rsidTr="00D552AF">
        <w:trPr>
          <w:cantSplit/>
        </w:trPr>
        <w:tc>
          <w:tcPr>
            <w:tcW w:w="5490" w:type="dxa"/>
          </w:tcPr>
          <w:p w14:paraId="69B0F8F2" w14:textId="77777777" w:rsidR="00D552AF" w:rsidRPr="00D552AF" w:rsidRDefault="00D552AF" w:rsidP="00D552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52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</w:tcPr>
          <w:p w14:paraId="21C148CA" w14:textId="77777777" w:rsidR="00D552AF" w:rsidRPr="00D552AF" w:rsidRDefault="00D552AF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4B3A66" w14:textId="690C8E70" w:rsidR="00D552AF" w:rsidRPr="00D552AF" w:rsidRDefault="00D552AF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0C36C4" w14:textId="77777777" w:rsidR="00D552AF" w:rsidRPr="00D552AF" w:rsidRDefault="00D552AF" w:rsidP="00D552AF">
            <w:pPr>
              <w:tabs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9DE3A1" w14:textId="77777777" w:rsidR="00D552AF" w:rsidRPr="00D552AF" w:rsidRDefault="00D552AF" w:rsidP="00D552AF">
            <w:pPr>
              <w:tabs>
                <w:tab w:val="left" w:pos="965"/>
                <w:tab w:val="left" w:pos="1065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</w:tr>
      <w:tr w:rsidR="00D552AF" w:rsidRPr="00D552AF" w14:paraId="6F82082F" w14:textId="77777777" w:rsidTr="006751A7">
        <w:trPr>
          <w:cantSplit/>
        </w:trPr>
        <w:tc>
          <w:tcPr>
            <w:tcW w:w="5490" w:type="dxa"/>
          </w:tcPr>
          <w:p w14:paraId="35B1552D" w14:textId="501BB8E0" w:rsidR="00D552AF" w:rsidRPr="00D552AF" w:rsidRDefault="00D552AF" w:rsidP="00D552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2A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  <w:r w:rsidR="001A38F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080" w:type="dxa"/>
          </w:tcPr>
          <w:p w14:paraId="00244403" w14:textId="77777777" w:rsidR="00D552AF" w:rsidRPr="00D552AF" w:rsidRDefault="00D552AF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1D718B" w14:textId="65120EFF" w:rsidR="00D552AF" w:rsidRPr="00D552AF" w:rsidRDefault="00E537CC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49</w:t>
            </w:r>
            <w:r w:rsidR="00D552AF"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645</w:t>
            </w:r>
          </w:p>
        </w:tc>
        <w:tc>
          <w:tcPr>
            <w:tcW w:w="180" w:type="dxa"/>
          </w:tcPr>
          <w:p w14:paraId="5799C54D" w14:textId="77777777" w:rsidR="00D552AF" w:rsidRPr="00D552AF" w:rsidRDefault="00D552AF" w:rsidP="00D552AF">
            <w:pPr>
              <w:tabs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132F2B7" w14:textId="0E9538A4" w:rsidR="00D552AF" w:rsidRPr="00D552AF" w:rsidRDefault="00E537CC" w:rsidP="00363FD9">
            <w:pPr>
              <w:tabs>
                <w:tab w:val="left" w:pos="1065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62</w:t>
            </w:r>
            <w:r w:rsidR="00D552AF"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361</w:t>
            </w:r>
          </w:p>
        </w:tc>
      </w:tr>
      <w:tr w:rsidR="00D552AF" w:rsidRPr="00D552AF" w14:paraId="7D766EF0" w14:textId="77777777" w:rsidTr="006751A7">
        <w:trPr>
          <w:cantSplit/>
        </w:trPr>
        <w:tc>
          <w:tcPr>
            <w:tcW w:w="5490" w:type="dxa"/>
          </w:tcPr>
          <w:p w14:paraId="48BB0963" w14:textId="4C8E2DFE" w:rsidR="00D552AF" w:rsidRPr="00D552AF" w:rsidRDefault="00D552AF" w:rsidP="00D552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2A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="001A38F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080" w:type="dxa"/>
          </w:tcPr>
          <w:p w14:paraId="0A8067CB" w14:textId="77777777" w:rsidR="00D552AF" w:rsidRPr="00D552AF" w:rsidRDefault="00D552AF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63F9F9" w14:textId="7D396C1C" w:rsidR="00D552AF" w:rsidRPr="00D552AF" w:rsidRDefault="00D552AF" w:rsidP="00F10416">
            <w:pPr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23</w:t>
            </w: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534</w:t>
            </w: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879AB95" w14:textId="77777777" w:rsidR="00D552AF" w:rsidRPr="00D552AF" w:rsidRDefault="00D552AF" w:rsidP="00D552AF">
            <w:pPr>
              <w:tabs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B86312" w14:textId="5EBCCB5F" w:rsidR="00D552AF" w:rsidRPr="00D552AF" w:rsidRDefault="00D552AF" w:rsidP="00F10416">
            <w:pPr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29</w:t>
            </w: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679</w:t>
            </w: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D552AF" w:rsidRPr="00D552AF" w14:paraId="30F8D567" w14:textId="77777777" w:rsidTr="006751A7">
        <w:trPr>
          <w:cantSplit/>
        </w:trPr>
        <w:tc>
          <w:tcPr>
            <w:tcW w:w="5490" w:type="dxa"/>
          </w:tcPr>
          <w:p w14:paraId="0118C462" w14:textId="77777777" w:rsidR="00D552AF" w:rsidRPr="00D552AF" w:rsidRDefault="00D552AF" w:rsidP="00D552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52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080" w:type="dxa"/>
          </w:tcPr>
          <w:p w14:paraId="55E98394" w14:textId="77777777" w:rsidR="00D552AF" w:rsidRPr="00D552AF" w:rsidRDefault="00D552AF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3287F1" w14:textId="7922E408" w:rsidR="00D552AF" w:rsidRPr="00363FD9" w:rsidRDefault="00E537CC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26</w:t>
            </w:r>
            <w:r w:rsidR="00D552AF" w:rsidRPr="00363FD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111</w:t>
            </w:r>
          </w:p>
        </w:tc>
        <w:tc>
          <w:tcPr>
            <w:tcW w:w="180" w:type="dxa"/>
          </w:tcPr>
          <w:p w14:paraId="63960610" w14:textId="77777777" w:rsidR="00D552AF" w:rsidRPr="00D552AF" w:rsidRDefault="00D552AF" w:rsidP="00D552AF">
            <w:pPr>
              <w:tabs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736D2B" w14:textId="36E9EE32" w:rsidR="00D552AF" w:rsidRPr="00363FD9" w:rsidRDefault="00E537CC" w:rsidP="00363FD9">
            <w:pPr>
              <w:tabs>
                <w:tab w:val="left" w:pos="1065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32</w:t>
            </w:r>
            <w:r w:rsidR="00D552AF" w:rsidRPr="00363FD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682</w:t>
            </w:r>
          </w:p>
        </w:tc>
      </w:tr>
      <w:tr w:rsidR="00D552AF" w:rsidRPr="00D552AF" w14:paraId="1FB369D3" w14:textId="77777777" w:rsidTr="00D552AF">
        <w:trPr>
          <w:cantSplit/>
        </w:trPr>
        <w:tc>
          <w:tcPr>
            <w:tcW w:w="5490" w:type="dxa"/>
          </w:tcPr>
          <w:p w14:paraId="551FAE01" w14:textId="77777777" w:rsidR="00D552AF" w:rsidRPr="00D552AF" w:rsidRDefault="00D552AF" w:rsidP="00D552AF">
            <w:pPr>
              <w:spacing w:line="240" w:lineRule="auto"/>
              <w:ind w:left="10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22802C9" w14:textId="77777777" w:rsidR="00D552AF" w:rsidRPr="00D552AF" w:rsidRDefault="00D552AF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B63312F" w14:textId="24065643" w:rsidR="00D552AF" w:rsidRPr="00363FD9" w:rsidRDefault="00D552AF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62A33A" w14:textId="77777777" w:rsidR="00D552AF" w:rsidRPr="00D552AF" w:rsidRDefault="00D552AF" w:rsidP="00D552AF">
            <w:pPr>
              <w:tabs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E1CC907" w14:textId="77777777" w:rsidR="00D552AF" w:rsidRPr="00363FD9" w:rsidRDefault="00D552AF" w:rsidP="00363FD9">
            <w:pPr>
              <w:tabs>
                <w:tab w:val="left" w:pos="1065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D552AF" w:rsidRPr="00D552AF" w14:paraId="4D92D961" w14:textId="77777777" w:rsidTr="00D552AF">
        <w:trPr>
          <w:cantSplit/>
        </w:trPr>
        <w:tc>
          <w:tcPr>
            <w:tcW w:w="5490" w:type="dxa"/>
          </w:tcPr>
          <w:p w14:paraId="40EF96C0" w14:textId="77777777" w:rsidR="00D552AF" w:rsidRPr="00D552AF" w:rsidRDefault="00D552AF" w:rsidP="00D552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2A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C5DF862" w14:textId="77777777" w:rsidR="00D552AF" w:rsidRPr="00D552AF" w:rsidRDefault="00D552AF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770816" w14:textId="36BC3C6A" w:rsidR="00D552AF" w:rsidRPr="00D552AF" w:rsidRDefault="00E537CC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8567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987</w:t>
            </w:r>
          </w:p>
        </w:tc>
        <w:tc>
          <w:tcPr>
            <w:tcW w:w="180" w:type="dxa"/>
          </w:tcPr>
          <w:p w14:paraId="6B7E00A4" w14:textId="77777777" w:rsidR="00D552AF" w:rsidRPr="00D552AF" w:rsidRDefault="00D552AF" w:rsidP="00D552AF">
            <w:pPr>
              <w:tabs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BEB8CD0" w14:textId="5A61FFD0" w:rsidR="00D552AF" w:rsidRPr="00D552AF" w:rsidRDefault="00E537CC" w:rsidP="00363FD9">
            <w:pPr>
              <w:tabs>
                <w:tab w:val="left" w:pos="1065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8567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468</w:t>
            </w:r>
          </w:p>
        </w:tc>
      </w:tr>
      <w:tr w:rsidR="00D552AF" w:rsidRPr="00D552AF" w14:paraId="3D971A26" w14:textId="77777777" w:rsidTr="00D552AF">
        <w:trPr>
          <w:cantSplit/>
        </w:trPr>
        <w:tc>
          <w:tcPr>
            <w:tcW w:w="5490" w:type="dxa"/>
          </w:tcPr>
          <w:p w14:paraId="15AA4EA2" w14:textId="77777777" w:rsidR="00D552AF" w:rsidRPr="00D552AF" w:rsidRDefault="00D552AF" w:rsidP="00D552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2A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5923E5C4" w14:textId="77777777" w:rsidR="00D552AF" w:rsidRPr="00D552AF" w:rsidRDefault="00D552AF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976203" w14:textId="47724C47" w:rsidR="00D552AF" w:rsidRPr="00D552AF" w:rsidRDefault="00D552AF" w:rsidP="00F10416">
            <w:pPr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</w:t>
            </w: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377</w:t>
            </w: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797D9AA" w14:textId="77777777" w:rsidR="00D552AF" w:rsidRPr="00D552AF" w:rsidRDefault="00D552AF" w:rsidP="00D552AF">
            <w:pPr>
              <w:tabs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864106" w14:textId="77CE109C" w:rsidR="00D552AF" w:rsidRPr="00D552AF" w:rsidRDefault="00D552AF" w:rsidP="00F10416">
            <w:pPr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</w:t>
            </w: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457</w:t>
            </w: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D552AF" w:rsidRPr="00D552AF" w14:paraId="5E23DEDA" w14:textId="77777777" w:rsidTr="00D552AF">
        <w:trPr>
          <w:cantSplit/>
        </w:trPr>
        <w:tc>
          <w:tcPr>
            <w:tcW w:w="5490" w:type="dxa"/>
          </w:tcPr>
          <w:p w14:paraId="68D3018A" w14:textId="77777777" w:rsidR="00D552AF" w:rsidRPr="00D552AF" w:rsidRDefault="00D552AF" w:rsidP="00D552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52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กำไรจากกิจกรรมการดำเนินงานที่ยกเลิก</w:t>
            </w:r>
          </w:p>
        </w:tc>
        <w:tc>
          <w:tcPr>
            <w:tcW w:w="1080" w:type="dxa"/>
          </w:tcPr>
          <w:p w14:paraId="0C5B8239" w14:textId="77777777" w:rsidR="00D552AF" w:rsidRPr="00D552AF" w:rsidRDefault="00D552AF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EEEDE4" w14:textId="31D8D905" w:rsidR="00D552AF" w:rsidRPr="00F10416" w:rsidRDefault="00E537CC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17</w:t>
            </w:r>
            <w:r w:rsidR="00D552AF" w:rsidRPr="00F1041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721</w:t>
            </w:r>
          </w:p>
        </w:tc>
        <w:tc>
          <w:tcPr>
            <w:tcW w:w="180" w:type="dxa"/>
          </w:tcPr>
          <w:p w14:paraId="462906BD" w14:textId="77777777" w:rsidR="00D552AF" w:rsidRPr="00D552AF" w:rsidRDefault="00D552AF" w:rsidP="00D552AF">
            <w:pPr>
              <w:tabs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F4625F" w14:textId="6C9B263F" w:rsidR="00D552AF" w:rsidRPr="00F10416" w:rsidRDefault="00E537CC" w:rsidP="00363FD9">
            <w:pPr>
              <w:tabs>
                <w:tab w:val="left" w:pos="1065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16</w:t>
            </w:r>
            <w:r w:rsidR="00D552AF" w:rsidRPr="00F1041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693</w:t>
            </w:r>
          </w:p>
        </w:tc>
      </w:tr>
      <w:tr w:rsidR="00D552AF" w:rsidRPr="00D552AF" w14:paraId="6DA46233" w14:textId="77777777" w:rsidTr="00D552AF">
        <w:trPr>
          <w:cantSplit/>
        </w:trPr>
        <w:tc>
          <w:tcPr>
            <w:tcW w:w="5490" w:type="dxa"/>
          </w:tcPr>
          <w:p w14:paraId="21293B73" w14:textId="77777777" w:rsidR="00D552AF" w:rsidRPr="00D552AF" w:rsidRDefault="00D552AF" w:rsidP="00D552AF">
            <w:pPr>
              <w:spacing w:line="240" w:lineRule="auto"/>
              <w:ind w:left="10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40183AC" w14:textId="77777777" w:rsidR="00D552AF" w:rsidRPr="00D552AF" w:rsidRDefault="00D552AF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5DA649F" w14:textId="24A61F0A" w:rsidR="00D552AF" w:rsidRPr="00363FD9" w:rsidRDefault="00D552AF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530A4A" w14:textId="77777777" w:rsidR="00D552AF" w:rsidRPr="00D552AF" w:rsidRDefault="00D552AF" w:rsidP="00D552AF">
            <w:pPr>
              <w:tabs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1ABEB39E" w14:textId="77777777" w:rsidR="00D552AF" w:rsidRPr="00363FD9" w:rsidRDefault="00D552AF" w:rsidP="00363FD9">
            <w:pPr>
              <w:tabs>
                <w:tab w:val="left" w:pos="1065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D552AF" w:rsidRPr="00D552AF" w14:paraId="16F955A0" w14:textId="77777777" w:rsidTr="00D552AF">
        <w:trPr>
          <w:cantSplit/>
        </w:trPr>
        <w:tc>
          <w:tcPr>
            <w:tcW w:w="5490" w:type="dxa"/>
          </w:tcPr>
          <w:p w14:paraId="56583B9E" w14:textId="77777777" w:rsidR="00D552AF" w:rsidRPr="00D552AF" w:rsidRDefault="00D552AF" w:rsidP="00D552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2A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2D434559" w14:textId="77777777" w:rsidR="00D552AF" w:rsidRPr="00D552AF" w:rsidRDefault="00D552AF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F41303" w14:textId="137834E9" w:rsidR="00D552AF" w:rsidRPr="00D552AF" w:rsidRDefault="00D552AF" w:rsidP="00030ABD">
            <w:pPr>
              <w:spacing w:after="100" w:afterAutospacing="1" w:line="240" w:lineRule="auto"/>
              <w:ind w:left="-83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</w:t>
            </w:r>
            <w:r w:rsidR="008567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057</w:t>
            </w: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B8A222B" w14:textId="77777777" w:rsidR="00D552AF" w:rsidRPr="00D552AF" w:rsidRDefault="00D552AF" w:rsidP="00D552AF">
            <w:pPr>
              <w:tabs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4DC1C8" w14:textId="5F12A264" w:rsidR="00D552AF" w:rsidRPr="00D552AF" w:rsidRDefault="00D552AF" w:rsidP="00F10416">
            <w:pPr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13</w:t>
            </w:r>
            <w:r w:rsidR="008567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267</w:t>
            </w: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D552AF" w:rsidRPr="00D552AF" w14:paraId="2A792D7B" w14:textId="77777777" w:rsidTr="00D552AF">
        <w:trPr>
          <w:cantSplit/>
        </w:trPr>
        <w:tc>
          <w:tcPr>
            <w:tcW w:w="5490" w:type="dxa"/>
          </w:tcPr>
          <w:p w14:paraId="76569EEF" w14:textId="6ECE4A47" w:rsidR="00D552AF" w:rsidRPr="00D552AF" w:rsidRDefault="00D552AF" w:rsidP="00D552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2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ผลขาดทุนจากการด้อยค่าซึ่งเป็นไปตาม </w:t>
            </w:r>
            <w:r w:rsidRPr="00D552AF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080" w:type="dxa"/>
          </w:tcPr>
          <w:p w14:paraId="6C082571" w14:textId="77777777" w:rsidR="00D552AF" w:rsidRPr="00D552AF" w:rsidRDefault="00D552AF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1C1F6C" w14:textId="70EE4238" w:rsidR="00D552AF" w:rsidRPr="00D552AF" w:rsidRDefault="00D552AF" w:rsidP="00F10416">
            <w:pPr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108</w:t>
            </w: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278</w:t>
            </w: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5EE61F3" w14:textId="77777777" w:rsidR="00D552AF" w:rsidRPr="00D552AF" w:rsidRDefault="00D552AF" w:rsidP="00D552AF">
            <w:pPr>
              <w:tabs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30A0E3" w14:textId="130ECC96" w:rsidR="00D552AF" w:rsidRPr="00D552AF" w:rsidRDefault="00D552AF" w:rsidP="00F10416">
            <w:pPr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885</w:t>
            </w: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D552AF" w:rsidRPr="00D552AF" w14:paraId="008A7F1A" w14:textId="77777777" w:rsidTr="00D552AF">
        <w:trPr>
          <w:cantSplit/>
        </w:trPr>
        <w:tc>
          <w:tcPr>
            <w:tcW w:w="5490" w:type="dxa"/>
          </w:tcPr>
          <w:p w14:paraId="05D28893" w14:textId="77777777" w:rsidR="00D552AF" w:rsidRPr="00D552AF" w:rsidRDefault="00D552AF" w:rsidP="00D552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52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D552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D552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ขาดทุน) ก่อนภาษีเงินได้</w:t>
            </w:r>
          </w:p>
        </w:tc>
        <w:tc>
          <w:tcPr>
            <w:tcW w:w="1080" w:type="dxa"/>
          </w:tcPr>
          <w:p w14:paraId="076B2AD0" w14:textId="77777777" w:rsidR="00D552AF" w:rsidRPr="00D552AF" w:rsidRDefault="00D552AF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CE2E6A" w14:textId="412922EA" w:rsidR="00D552AF" w:rsidRPr="00F10416" w:rsidRDefault="00030ABD" w:rsidP="00CE6B54">
            <w:pPr>
              <w:tabs>
                <w:tab w:val="left" w:pos="1057"/>
              </w:tabs>
              <w:spacing w:after="100" w:afterAutospacing="1" w:line="240" w:lineRule="auto"/>
              <w:ind w:left="-86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="00D552AF" w:rsidRPr="00F1041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101</w:t>
            </w:r>
            <w:r w:rsidR="00D552AF" w:rsidRPr="00F1041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614</w:t>
            </w:r>
            <w:r w:rsidR="00D552AF" w:rsidRPr="00F1041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8D78F7F" w14:textId="77777777" w:rsidR="00D552AF" w:rsidRPr="00D552AF" w:rsidRDefault="00D552AF" w:rsidP="00D552AF">
            <w:pPr>
              <w:tabs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A8BFB3" w14:textId="5B0FAA88" w:rsidR="00D552AF" w:rsidRPr="00F10416" w:rsidRDefault="00E537CC" w:rsidP="00363FD9">
            <w:pPr>
              <w:tabs>
                <w:tab w:val="left" w:pos="1065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856763" w:rsidRPr="00F1041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541</w:t>
            </w:r>
          </w:p>
        </w:tc>
      </w:tr>
      <w:tr w:rsidR="00D552AF" w:rsidRPr="00D552AF" w14:paraId="00BA3971" w14:textId="77777777" w:rsidTr="00D552AF">
        <w:trPr>
          <w:cantSplit/>
        </w:trPr>
        <w:tc>
          <w:tcPr>
            <w:tcW w:w="5490" w:type="dxa"/>
          </w:tcPr>
          <w:p w14:paraId="5C3AA8AA" w14:textId="77777777" w:rsidR="00D552AF" w:rsidRPr="00D552AF" w:rsidRDefault="00D552AF" w:rsidP="00D552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2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 </w:t>
            </w:r>
            <w:r w:rsidRPr="00D552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552A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D552AF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552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552A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0F8D9C81" w14:textId="77777777" w:rsidR="00D552AF" w:rsidRPr="00D552AF" w:rsidRDefault="00D552AF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655FA5" w14:textId="7411A1EF" w:rsidR="00D552AF" w:rsidRPr="00D552AF" w:rsidRDefault="00D552AF" w:rsidP="00F10416">
            <w:pPr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  <w:r w:rsidR="008567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359</w:t>
            </w:r>
            <w:r w:rsidRPr="00D552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91312BC" w14:textId="77777777" w:rsidR="00D552AF" w:rsidRPr="00D552AF" w:rsidRDefault="00D552AF" w:rsidP="00D552AF">
            <w:pPr>
              <w:tabs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C28F50" w14:textId="3FB1E756" w:rsidR="00D552AF" w:rsidRPr="00D552AF" w:rsidRDefault="00E537CC" w:rsidP="00363FD9">
            <w:pPr>
              <w:tabs>
                <w:tab w:val="left" w:pos="1065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753</w:t>
            </w:r>
          </w:p>
        </w:tc>
      </w:tr>
      <w:tr w:rsidR="00D552AF" w:rsidRPr="00D552AF" w14:paraId="3A76DDD9" w14:textId="77777777" w:rsidTr="00D552AF">
        <w:trPr>
          <w:cantSplit/>
        </w:trPr>
        <w:tc>
          <w:tcPr>
            <w:tcW w:w="5490" w:type="dxa"/>
          </w:tcPr>
          <w:p w14:paraId="62DB880D" w14:textId="57E6CEC0" w:rsidR="00D552AF" w:rsidRPr="00D552AF" w:rsidRDefault="00D552AF" w:rsidP="00D552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52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</w:t>
            </w:r>
            <w:r w:rsidRPr="00D552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D552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จากการดำเนินงานที่ยกเลิก - สุทธิจากภาษี</w:t>
            </w:r>
          </w:p>
        </w:tc>
        <w:tc>
          <w:tcPr>
            <w:tcW w:w="1080" w:type="dxa"/>
          </w:tcPr>
          <w:p w14:paraId="2EEAD61A" w14:textId="77777777" w:rsidR="00D552AF" w:rsidRPr="00D552AF" w:rsidRDefault="00D552AF" w:rsidP="00D552AF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AFF560F" w14:textId="7F61B5D7" w:rsidR="00D552AF" w:rsidRPr="00F10416" w:rsidRDefault="00030ABD" w:rsidP="00CE6B54">
            <w:pPr>
              <w:tabs>
                <w:tab w:val="left" w:pos="1057"/>
              </w:tabs>
              <w:spacing w:after="100" w:afterAutospacing="1" w:line="240" w:lineRule="auto"/>
              <w:ind w:left="-83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="00D552AF" w:rsidRPr="00F1041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105</w:t>
            </w:r>
            <w:r w:rsidR="00856763" w:rsidRPr="00F1041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973</w:t>
            </w:r>
            <w:r w:rsidR="00D552AF" w:rsidRPr="00F1041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095302D" w14:textId="77777777" w:rsidR="00D552AF" w:rsidRPr="00D552AF" w:rsidRDefault="00D552AF" w:rsidP="00D552AF">
            <w:pPr>
              <w:tabs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660711" w14:textId="5F11E158" w:rsidR="00D552AF" w:rsidRPr="00F10416" w:rsidRDefault="00E537CC" w:rsidP="00363FD9">
            <w:pPr>
              <w:tabs>
                <w:tab w:val="left" w:pos="1065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D552AF" w:rsidRPr="00F1041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294</w:t>
            </w:r>
          </w:p>
        </w:tc>
      </w:tr>
      <w:tr w:rsidR="00D552AF" w:rsidRPr="00D552AF" w14:paraId="70BEE417" w14:textId="77777777" w:rsidTr="00D552AF">
        <w:trPr>
          <w:cantSplit/>
        </w:trPr>
        <w:tc>
          <w:tcPr>
            <w:tcW w:w="5490" w:type="dxa"/>
          </w:tcPr>
          <w:p w14:paraId="4146DEA9" w14:textId="08BC5B1A" w:rsidR="00D552AF" w:rsidRPr="00D552AF" w:rsidRDefault="00D552AF" w:rsidP="00D552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52A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ต่อหุ้นจากการดำเนินงานที่ยกเลิก </w:t>
            </w:r>
            <w:r w:rsidRPr="00D552A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(บาท / หุ้น)</w:t>
            </w:r>
          </w:p>
        </w:tc>
        <w:tc>
          <w:tcPr>
            <w:tcW w:w="1080" w:type="dxa"/>
          </w:tcPr>
          <w:p w14:paraId="4D7194BE" w14:textId="77777777" w:rsidR="00D552AF" w:rsidRPr="00D552AF" w:rsidRDefault="00D552AF" w:rsidP="00D552AF">
            <w:pPr>
              <w:spacing w:line="240" w:lineRule="auto"/>
              <w:ind w:left="-83" w:right="34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6D8C6CB" w14:textId="496563CC" w:rsidR="00D552AF" w:rsidRPr="00F10416" w:rsidRDefault="00D552AF" w:rsidP="00CE6B54">
            <w:pPr>
              <w:tabs>
                <w:tab w:val="left" w:pos="1057"/>
              </w:tabs>
              <w:spacing w:after="100" w:afterAutospacing="1" w:line="240" w:lineRule="auto"/>
              <w:ind w:left="-83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1041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0</w:t>
            </w:r>
            <w:r w:rsidRPr="00F1041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="00E537CC"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087</w:t>
            </w:r>
            <w:r w:rsidRPr="00F1041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54F4BF0" w14:textId="77777777" w:rsidR="00D552AF" w:rsidRPr="00363FD9" w:rsidRDefault="00D552AF" w:rsidP="00D552AF">
            <w:pPr>
              <w:tabs>
                <w:tab w:val="decimal" w:pos="938"/>
              </w:tabs>
              <w:spacing w:after="100" w:afterAutospacing="1" w:line="240" w:lineRule="auto"/>
              <w:ind w:left="-83" w:right="-81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E210922" w14:textId="6F1FDF14" w:rsidR="00D552AF" w:rsidRPr="00F10416" w:rsidRDefault="00E537CC" w:rsidP="00363FD9">
            <w:pPr>
              <w:tabs>
                <w:tab w:val="left" w:pos="1057"/>
              </w:tabs>
              <w:spacing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0</w:t>
            </w:r>
            <w:r w:rsidR="00D552AF" w:rsidRPr="00F1041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E537C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002</w:t>
            </w:r>
          </w:p>
        </w:tc>
      </w:tr>
    </w:tbl>
    <w:p w14:paraId="1E1009E0" w14:textId="09F81535" w:rsidR="004549B5" w:rsidRDefault="004549B5" w:rsidP="000A761D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D523566" w14:textId="77777777" w:rsidR="004549B5" w:rsidRDefault="004549B5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06B0B4C" w14:textId="4FA59348" w:rsidR="000A761D" w:rsidRDefault="000A761D" w:rsidP="000A761D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945EC">
        <w:rPr>
          <w:rFonts w:ascii="Angsana New" w:hAnsi="Angsana New" w:hint="cs"/>
          <w:sz w:val="30"/>
          <w:szCs w:val="30"/>
          <w:cs/>
        </w:rPr>
        <w:lastRenderedPageBreak/>
        <w:t>ประเภทหลักของสินทรัพย์และหนี้สินของ</w:t>
      </w:r>
      <w:r w:rsidRPr="000945EC">
        <w:rPr>
          <w:rFonts w:ascii="Angsana New" w:hAnsi="Angsana New"/>
          <w:sz w:val="30"/>
          <w:szCs w:val="30"/>
          <w:cs/>
        </w:rPr>
        <w:t>บริษัท สแกน แอดวานซ์ เพาเวอร์ จำกัด</w:t>
      </w:r>
      <w:r w:rsidRPr="000945EC">
        <w:rPr>
          <w:rFonts w:ascii="Angsana New" w:hAnsi="Angsana New"/>
          <w:sz w:val="30"/>
          <w:szCs w:val="30"/>
        </w:rPr>
        <w:t xml:space="preserve"> (“SAP”)</w:t>
      </w:r>
      <w:r w:rsidRPr="000945EC">
        <w:rPr>
          <w:rFonts w:ascii="Angsana New" w:hAnsi="Angsana New"/>
          <w:sz w:val="30"/>
          <w:szCs w:val="30"/>
          <w:cs/>
        </w:rPr>
        <w:t xml:space="preserve"> </w:t>
      </w:r>
      <w:r w:rsidRPr="000945EC">
        <w:rPr>
          <w:rFonts w:ascii="Angsana New" w:hAnsi="Angsana New" w:hint="cs"/>
          <w:sz w:val="30"/>
          <w:szCs w:val="30"/>
          <w:cs/>
        </w:rPr>
        <w:t>ที่จัดประเภทเป็นกลุ่ม</w:t>
      </w:r>
      <w:r w:rsidRPr="000945EC">
        <w:rPr>
          <w:rFonts w:ascii="Angsana New" w:hAnsi="Angsana New"/>
          <w:sz w:val="30"/>
          <w:szCs w:val="30"/>
          <w:cs/>
        </w:rPr>
        <w:t>สินทรัพย์</w:t>
      </w:r>
      <w:r w:rsidRPr="000945EC">
        <w:rPr>
          <w:rFonts w:ascii="Angsana New" w:hAnsi="Angsana New" w:hint="cs"/>
          <w:sz w:val="30"/>
          <w:szCs w:val="30"/>
          <w:cs/>
        </w:rPr>
        <w:t>และกลุ่มหนี้สินที่</w:t>
      </w:r>
      <w:r w:rsidRPr="000945EC">
        <w:rPr>
          <w:rFonts w:ascii="Angsana New" w:hAnsi="Angsana New"/>
          <w:sz w:val="30"/>
          <w:szCs w:val="30"/>
          <w:cs/>
        </w:rPr>
        <w:t>ถือไว้เพื่อขาย</w:t>
      </w:r>
      <w:r>
        <w:rPr>
          <w:rFonts w:ascii="Angsana New" w:hAnsi="Angsana New"/>
          <w:sz w:val="30"/>
          <w:szCs w:val="30"/>
        </w:rPr>
        <w:t xml:space="preserve"> </w:t>
      </w:r>
    </w:p>
    <w:p w14:paraId="159D3E40" w14:textId="7B125CDA" w:rsidR="008E78CF" w:rsidRDefault="008E78CF">
      <w:pPr>
        <w:rPr>
          <w:rFonts w:ascii="Angsana New" w:hAnsi="Angsana New"/>
          <w:sz w:val="21"/>
          <w:szCs w:val="21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890"/>
        <w:gridCol w:w="2340"/>
      </w:tblGrid>
      <w:tr w:rsidR="000A761D" w14:paraId="37F91E71" w14:textId="77777777" w:rsidTr="0009762B">
        <w:tc>
          <w:tcPr>
            <w:tcW w:w="4950" w:type="dxa"/>
          </w:tcPr>
          <w:p w14:paraId="4C69D658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350D78C" w14:textId="77777777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1F69C6B7" w14:textId="431D9ADD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31</w:t>
            </w:r>
            <w:r w:rsidR="000976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762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AB1BB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0A761D" w14:paraId="6AA23BC4" w14:textId="77777777" w:rsidTr="0009762B">
        <w:tc>
          <w:tcPr>
            <w:tcW w:w="4950" w:type="dxa"/>
          </w:tcPr>
          <w:p w14:paraId="6B11A539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FC632F" w14:textId="77777777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375D611" w14:textId="77777777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1B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1B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A761D" w14:paraId="02E1C1AE" w14:textId="77777777" w:rsidTr="0009762B">
        <w:tc>
          <w:tcPr>
            <w:tcW w:w="4950" w:type="dxa"/>
          </w:tcPr>
          <w:p w14:paraId="6CDBB620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1B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90" w:type="dxa"/>
          </w:tcPr>
          <w:p w14:paraId="43E6E75B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0C46601C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761D" w14:paraId="0D1256F7" w14:textId="77777777" w:rsidTr="0009762B">
        <w:tc>
          <w:tcPr>
            <w:tcW w:w="4950" w:type="dxa"/>
          </w:tcPr>
          <w:p w14:paraId="29CFE9D5" w14:textId="77777777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284A5E02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48054419" w14:textId="1CE72513" w:rsidR="000A761D" w:rsidRPr="00D71150" w:rsidRDefault="00E537CC" w:rsidP="00170A0C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="000A761D" w:rsidRPr="00D71150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  <w:tr w:rsidR="000A761D" w14:paraId="54E8CAD0" w14:textId="77777777" w:rsidTr="0009762B">
        <w:tc>
          <w:tcPr>
            <w:tcW w:w="4950" w:type="dxa"/>
          </w:tcPr>
          <w:p w14:paraId="139EFA14" w14:textId="77777777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890" w:type="dxa"/>
          </w:tcPr>
          <w:p w14:paraId="54EC9B85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14171762" w14:textId="08BBDDC3" w:rsidR="000A761D" w:rsidRPr="00D71150" w:rsidRDefault="00E537CC" w:rsidP="00170A0C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482</w:t>
            </w:r>
            <w:r w:rsidR="000C4126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960</w:t>
            </w:r>
          </w:p>
        </w:tc>
      </w:tr>
      <w:tr w:rsidR="000A761D" w14:paraId="56520EEA" w14:textId="77777777" w:rsidTr="0009762B">
        <w:tc>
          <w:tcPr>
            <w:tcW w:w="4950" w:type="dxa"/>
          </w:tcPr>
          <w:p w14:paraId="415D83EA" w14:textId="77777777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</w:tcPr>
          <w:p w14:paraId="3B9A6EE4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2E9CF43A" w14:textId="35281587" w:rsidR="000A761D" w:rsidRPr="00D71150" w:rsidRDefault="00E537CC" w:rsidP="00170A0C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638</w:t>
            </w:r>
          </w:p>
        </w:tc>
      </w:tr>
      <w:tr w:rsidR="000A761D" w14:paraId="45A51F5C" w14:textId="77777777" w:rsidTr="0009762B">
        <w:tc>
          <w:tcPr>
            <w:tcW w:w="4950" w:type="dxa"/>
          </w:tcPr>
          <w:p w14:paraId="2513098A" w14:textId="77777777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เงินฝากประจำที่มีข้อจำกัดในการใช้</w:t>
            </w:r>
          </w:p>
        </w:tc>
        <w:tc>
          <w:tcPr>
            <w:tcW w:w="1890" w:type="dxa"/>
          </w:tcPr>
          <w:p w14:paraId="6661C780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502F6792" w14:textId="0105DAFC" w:rsidR="000A761D" w:rsidRPr="00D71150" w:rsidRDefault="00E537CC" w:rsidP="00170A0C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4</w:t>
            </w:r>
            <w:r w:rsidR="000A761D" w:rsidRPr="00D71150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254</w:t>
            </w:r>
          </w:p>
        </w:tc>
      </w:tr>
      <w:tr w:rsidR="000A761D" w14:paraId="725C9149" w14:textId="77777777" w:rsidTr="0009762B">
        <w:tc>
          <w:tcPr>
            <w:tcW w:w="4950" w:type="dxa"/>
          </w:tcPr>
          <w:p w14:paraId="6AB0E5A9" w14:textId="77777777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890" w:type="dxa"/>
          </w:tcPr>
          <w:p w14:paraId="1F676B0C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5D827F5A" w14:textId="31B23FC6" w:rsidR="000A761D" w:rsidRPr="00D71150" w:rsidRDefault="00E537CC" w:rsidP="00170A0C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0A761D" w14:paraId="23CAC069" w14:textId="77777777" w:rsidTr="0009762B">
        <w:tc>
          <w:tcPr>
            <w:tcW w:w="4950" w:type="dxa"/>
          </w:tcPr>
          <w:p w14:paraId="643E8571" w14:textId="77777777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</w:tcPr>
          <w:p w14:paraId="4D923DDB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7E5BD36C" w14:textId="237B10CC" w:rsidR="000A761D" w:rsidRPr="00D71150" w:rsidRDefault="00E537CC" w:rsidP="00170A0C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11</w:t>
            </w:r>
            <w:r w:rsidR="000A761D" w:rsidRPr="00D71150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0A761D" w14:paraId="61C969DA" w14:textId="77777777" w:rsidTr="0009762B">
        <w:tc>
          <w:tcPr>
            <w:tcW w:w="4950" w:type="dxa"/>
          </w:tcPr>
          <w:p w14:paraId="34443E75" w14:textId="77777777" w:rsidR="000A761D" w:rsidRPr="000945EC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="Angsana New" w:hAnsi="Angsana New" w:hint="cs"/>
                <w:sz w:val="30"/>
                <w:szCs w:val="30"/>
                <w:cs/>
              </w:rPr>
              <w:t>กลุ่มสินทรัพย์ที่จัดประเภทเป็นสินทรัพย์ที่ถือไว้เพื่อขาย</w:t>
            </w:r>
          </w:p>
        </w:tc>
        <w:tc>
          <w:tcPr>
            <w:tcW w:w="1890" w:type="dxa"/>
          </w:tcPr>
          <w:p w14:paraId="391CDED4" w14:textId="77777777" w:rsidR="000A761D" w:rsidRPr="00D3665C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39D3A11" w14:textId="473120D0" w:rsidR="000A761D" w:rsidRPr="00D3665C" w:rsidRDefault="00E537CC" w:rsidP="00170A0C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500</w:t>
            </w:r>
            <w:r w:rsidR="000C4126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771</w:t>
            </w:r>
          </w:p>
        </w:tc>
      </w:tr>
      <w:tr w:rsidR="000A761D" w:rsidRPr="00831AE2" w14:paraId="02D9E53A" w14:textId="77777777" w:rsidTr="0009762B">
        <w:tc>
          <w:tcPr>
            <w:tcW w:w="4950" w:type="dxa"/>
          </w:tcPr>
          <w:p w14:paraId="06EEBB92" w14:textId="77777777" w:rsidR="000A761D" w:rsidRPr="0009762B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890" w:type="dxa"/>
          </w:tcPr>
          <w:p w14:paraId="0F9E8EAF" w14:textId="77777777" w:rsidR="000A761D" w:rsidRPr="0009762B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340" w:type="dxa"/>
          </w:tcPr>
          <w:p w14:paraId="50D47D5B" w14:textId="77777777" w:rsidR="000A761D" w:rsidRPr="0009762B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0A761D" w14:paraId="27464F52" w14:textId="77777777" w:rsidTr="0009762B">
        <w:tc>
          <w:tcPr>
            <w:tcW w:w="4950" w:type="dxa"/>
          </w:tcPr>
          <w:p w14:paraId="7C3B9B63" w14:textId="77777777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1B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90" w:type="dxa"/>
          </w:tcPr>
          <w:p w14:paraId="15C52373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46EDAE58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761D" w14:paraId="19C8D514" w14:textId="77777777" w:rsidTr="0009762B">
        <w:tc>
          <w:tcPr>
            <w:tcW w:w="4950" w:type="dxa"/>
          </w:tcPr>
          <w:p w14:paraId="4F5DBF1A" w14:textId="77777777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</w:tcPr>
          <w:p w14:paraId="5A7918C4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72B80C9D" w14:textId="7438CA1D" w:rsidR="000A761D" w:rsidRPr="00D71150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150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14</w:t>
            </w:r>
            <w:r w:rsidR="00856763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420</w:t>
            </w:r>
            <w:r w:rsidRPr="00D7115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A761D" w14:paraId="60BCFE2A" w14:textId="77777777" w:rsidTr="0009762B">
        <w:tc>
          <w:tcPr>
            <w:tcW w:w="4950" w:type="dxa"/>
          </w:tcPr>
          <w:p w14:paraId="48A3256D" w14:textId="77777777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90" w:type="dxa"/>
          </w:tcPr>
          <w:p w14:paraId="35DF932D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5D1DF140" w14:textId="7C7C14BD" w:rsidR="000A761D" w:rsidRPr="00D71150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150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20</w:t>
            </w:r>
            <w:r w:rsidRPr="00D71150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661</w:t>
            </w:r>
            <w:r w:rsidRPr="00D7115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A761D" w14:paraId="21DBD7D9" w14:textId="77777777" w:rsidTr="0009762B">
        <w:tc>
          <w:tcPr>
            <w:tcW w:w="4950" w:type="dxa"/>
          </w:tcPr>
          <w:p w14:paraId="4D6F69E6" w14:textId="77777777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AB1BBE">
              <w:rPr>
                <w:rFonts w:ascii="Angsana New" w:hAnsi="Angsana New"/>
                <w:sz w:val="30"/>
                <w:szCs w:val="30"/>
                <w:cs/>
              </w:rPr>
              <w:t>งินกู้ยืมระยะยาวจากสถาบันการเงิน</w:t>
            </w:r>
          </w:p>
        </w:tc>
        <w:tc>
          <w:tcPr>
            <w:tcW w:w="1890" w:type="dxa"/>
          </w:tcPr>
          <w:p w14:paraId="463E71D3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64A17A40" w14:textId="69BC911D" w:rsidR="000A761D" w:rsidRPr="00D71150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150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150</w:t>
            </w:r>
            <w:r w:rsidR="00856763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111</w:t>
            </w:r>
            <w:r w:rsidRPr="00D7115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A761D" w14:paraId="72A5DEC2" w14:textId="77777777" w:rsidTr="0009762B">
        <w:tc>
          <w:tcPr>
            <w:tcW w:w="4950" w:type="dxa"/>
          </w:tcPr>
          <w:p w14:paraId="09F45735" w14:textId="77777777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890" w:type="dxa"/>
          </w:tcPr>
          <w:p w14:paraId="7DC248A5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2169CB38" w14:textId="6B651A93" w:rsidR="000A761D" w:rsidRPr="00D71150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150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105</w:t>
            </w:r>
            <w:r w:rsidRPr="00D7115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A761D" w14:paraId="25005B42" w14:textId="77777777" w:rsidTr="0009762B">
        <w:tc>
          <w:tcPr>
            <w:tcW w:w="4950" w:type="dxa"/>
          </w:tcPr>
          <w:p w14:paraId="605FBA40" w14:textId="77777777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90" w:type="dxa"/>
          </w:tcPr>
          <w:p w14:paraId="53791A2B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67EDB331" w14:textId="5A479D43" w:rsidR="000A761D" w:rsidRPr="00D71150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150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101</w:t>
            </w:r>
            <w:r w:rsidRPr="00D7115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A761D" w14:paraId="29113511" w14:textId="77777777" w:rsidTr="0009762B">
        <w:tc>
          <w:tcPr>
            <w:tcW w:w="4950" w:type="dxa"/>
          </w:tcPr>
          <w:p w14:paraId="19B9C181" w14:textId="77777777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890" w:type="dxa"/>
          </w:tcPr>
          <w:p w14:paraId="06413321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0E53347C" w14:textId="0FE46680" w:rsidR="000A761D" w:rsidRPr="00D71150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150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45</w:t>
            </w:r>
            <w:r w:rsidRPr="00D71150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965</w:t>
            </w:r>
            <w:r w:rsidRPr="00D7115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A761D" w14:paraId="67A37A29" w14:textId="77777777" w:rsidTr="0009762B">
        <w:tc>
          <w:tcPr>
            <w:tcW w:w="4950" w:type="dxa"/>
          </w:tcPr>
          <w:p w14:paraId="142D939D" w14:textId="77777777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กลุ่มหนี้สินที่รวมในกลุ่มสินทรัพย์ที่จะจำหน่าย</w:t>
            </w:r>
          </w:p>
        </w:tc>
        <w:tc>
          <w:tcPr>
            <w:tcW w:w="1890" w:type="dxa"/>
          </w:tcPr>
          <w:p w14:paraId="3384979F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00B98156" w14:textId="77777777" w:rsidR="000A761D" w:rsidRPr="00D71150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761D" w14:paraId="357272EC" w14:textId="77777777" w:rsidTr="0009762B">
        <w:tc>
          <w:tcPr>
            <w:tcW w:w="4950" w:type="dxa"/>
          </w:tcPr>
          <w:p w14:paraId="05926066" w14:textId="77777777" w:rsidR="000A761D" w:rsidRPr="00AB1BBE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ที่จัดประเภทเป็น</w:t>
            </w:r>
            <w:r w:rsidRPr="00AB1BBE">
              <w:rPr>
                <w:rFonts w:ascii="Angsana New" w:hAnsi="Angsana New"/>
                <w:sz w:val="30"/>
                <w:szCs w:val="30"/>
                <w:cs/>
              </w:rPr>
              <w:t>สินทรัพย์ที่ถือไว้เพื่อขาย</w:t>
            </w:r>
          </w:p>
        </w:tc>
        <w:tc>
          <w:tcPr>
            <w:tcW w:w="1890" w:type="dxa"/>
          </w:tcPr>
          <w:p w14:paraId="5B88DE67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CC8FBD9" w14:textId="640E8428" w:rsidR="000A761D" w:rsidRPr="00D71150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150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239</w:t>
            </w:r>
            <w:r w:rsidRPr="00D71150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</w:rPr>
              <w:t>363</w:t>
            </w:r>
            <w:r w:rsidRPr="00D7115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A761D" w14:paraId="470DEC64" w14:textId="77777777" w:rsidTr="0009762B">
        <w:tc>
          <w:tcPr>
            <w:tcW w:w="4950" w:type="dxa"/>
          </w:tcPr>
          <w:p w14:paraId="02AF9F54" w14:textId="77777777" w:rsidR="000A761D" w:rsidRPr="00C34927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กลุ่มของ</w:t>
            </w:r>
            <w:r w:rsidRPr="00C349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ที่เกี่ยวกับการดำเนินงานที่ยกเลิก</w:t>
            </w:r>
          </w:p>
        </w:tc>
        <w:tc>
          <w:tcPr>
            <w:tcW w:w="1890" w:type="dxa"/>
          </w:tcPr>
          <w:p w14:paraId="268019F5" w14:textId="77777777" w:rsidR="000A761D" w:rsidRDefault="000A761D" w:rsidP="00170A0C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1B708794" w14:textId="3C099343" w:rsidR="000A761D" w:rsidRDefault="00E537CC" w:rsidP="00170A0C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  <w:r w:rsidR="000C41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408</w:t>
            </w:r>
          </w:p>
        </w:tc>
      </w:tr>
    </w:tbl>
    <w:p w14:paraId="7C3297EF" w14:textId="77777777" w:rsidR="000A761D" w:rsidRPr="0009762B" w:rsidRDefault="000A761D" w:rsidP="000A761D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1"/>
          <w:szCs w:val="21"/>
        </w:rPr>
      </w:pPr>
    </w:p>
    <w:p w14:paraId="3BFBA356" w14:textId="3B7E676B" w:rsidR="000A761D" w:rsidRDefault="000A761D" w:rsidP="000A761D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774B">
        <w:rPr>
          <w:rFonts w:ascii="Angsana New" w:hAnsi="Angsana New"/>
          <w:sz w:val="30"/>
          <w:szCs w:val="30"/>
          <w:cs/>
        </w:rPr>
        <w:t>กระแสเงินสดสุทธิจากการดำเนินงานที่ยกเลิก</w:t>
      </w:r>
      <w:r w:rsidR="0009762B" w:rsidRPr="0009762B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09762B">
        <w:rPr>
          <w:rFonts w:ascii="Angsana New" w:hAnsi="Angsana New" w:hint="cs"/>
          <w:sz w:val="30"/>
          <w:szCs w:val="30"/>
          <w:cs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31</w:t>
      </w:r>
      <w:r w:rsidR="0009762B" w:rsidRPr="0009762B">
        <w:rPr>
          <w:rFonts w:ascii="Angsana New" w:hAnsi="Angsana New"/>
          <w:sz w:val="30"/>
          <w:szCs w:val="30"/>
          <w:cs/>
        </w:rPr>
        <w:t xml:space="preserve"> ธันวาคม</w:t>
      </w:r>
      <w:r w:rsidR="0009762B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="0009762B" w:rsidRPr="0009762B">
        <w:rPr>
          <w:rFonts w:ascii="Angsana New" w:hAnsi="Angsana New"/>
          <w:sz w:val="30"/>
          <w:szCs w:val="30"/>
          <w:cs/>
        </w:rPr>
        <w:t xml:space="preserve"> และ</w:t>
      </w:r>
      <w:r w:rsidR="0009762B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2567</w:t>
      </w:r>
      <w:r w:rsidRPr="00F2774B">
        <w:rPr>
          <w:rFonts w:ascii="Angsana New" w:hAnsi="Angsana New"/>
          <w:sz w:val="30"/>
          <w:szCs w:val="30"/>
        </w:rPr>
        <w:t xml:space="preserve"> </w:t>
      </w:r>
      <w:r w:rsidRPr="00F2774B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3FB5E94B" w14:textId="3F6DB238" w:rsidR="0009762B" w:rsidRPr="0009762B" w:rsidRDefault="0009762B">
      <w:pPr>
        <w:rPr>
          <w:rFonts w:ascii="Angsana New" w:hAnsi="Angsana New"/>
          <w:sz w:val="21"/>
          <w:szCs w:val="21"/>
        </w:rPr>
      </w:pPr>
    </w:p>
    <w:tbl>
      <w:tblPr>
        <w:tblW w:w="9342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512"/>
        <w:gridCol w:w="180"/>
        <w:gridCol w:w="1440"/>
      </w:tblGrid>
      <w:tr w:rsidR="000A761D" w:rsidRPr="00A30656" w14:paraId="37799A9E" w14:textId="77777777" w:rsidTr="00D552AF">
        <w:trPr>
          <w:cantSplit/>
          <w:tblHeader/>
        </w:trPr>
        <w:tc>
          <w:tcPr>
            <w:tcW w:w="6210" w:type="dxa"/>
            <w:vAlign w:val="bottom"/>
          </w:tcPr>
          <w:p w14:paraId="23BBE1B6" w14:textId="6E5AE123" w:rsidR="000A761D" w:rsidRPr="00C048DA" w:rsidRDefault="000A761D" w:rsidP="00170A0C">
            <w:pPr>
              <w:pStyle w:val="acctfourfigures"/>
              <w:tabs>
                <w:tab w:val="left" w:pos="720"/>
              </w:tabs>
              <w:spacing w:line="240" w:lineRule="auto"/>
              <w:ind w:left="193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12" w:type="dxa"/>
            <w:vAlign w:val="bottom"/>
          </w:tcPr>
          <w:p w14:paraId="79CEB5EA" w14:textId="1BF57966" w:rsidR="000A761D" w:rsidRPr="0087574C" w:rsidRDefault="00E537CC" w:rsidP="00170A0C">
            <w:pPr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0A25D80F" w14:textId="77777777" w:rsidR="000A761D" w:rsidRPr="0087574C" w:rsidRDefault="000A761D" w:rsidP="00170A0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DE6946" w14:textId="40613441" w:rsidR="000A761D" w:rsidRPr="0087574C" w:rsidRDefault="00E537CC" w:rsidP="00170A0C">
            <w:pPr>
              <w:pStyle w:val="acctmergecolhdg"/>
              <w:spacing w:line="240" w:lineRule="auto"/>
              <w:ind w:right="-12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537C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0A761D" w:rsidRPr="00A30656" w14:paraId="353C7312" w14:textId="77777777" w:rsidTr="00D552AF">
        <w:trPr>
          <w:cantSplit/>
        </w:trPr>
        <w:tc>
          <w:tcPr>
            <w:tcW w:w="6210" w:type="dxa"/>
          </w:tcPr>
          <w:p w14:paraId="4F2D605C" w14:textId="77777777" w:rsidR="000A761D" w:rsidRPr="0087574C" w:rsidRDefault="000A761D" w:rsidP="00170A0C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32" w:type="dxa"/>
            <w:gridSpan w:val="3"/>
          </w:tcPr>
          <w:p w14:paraId="1AD695C5" w14:textId="77777777" w:rsidR="000A761D" w:rsidRPr="0087574C" w:rsidRDefault="000A761D" w:rsidP="00170A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57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761D" w:rsidRPr="00A30656" w14:paraId="5A89F9B3" w14:textId="77777777" w:rsidTr="00D552AF">
        <w:trPr>
          <w:cantSplit/>
        </w:trPr>
        <w:tc>
          <w:tcPr>
            <w:tcW w:w="6210" w:type="dxa"/>
          </w:tcPr>
          <w:p w14:paraId="6B173E79" w14:textId="77777777" w:rsidR="000A761D" w:rsidRPr="0087574C" w:rsidRDefault="000A761D" w:rsidP="00170A0C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7574C">
              <w:rPr>
                <w:rFonts w:asciiTheme="majorBidi" w:hAnsiTheme="majorBidi"/>
                <w:sz w:val="30"/>
                <w:szCs w:val="30"/>
                <w:cs/>
              </w:rPr>
              <w:t>กระแสเงินสดสุทธิ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ได้มาจาก</w:t>
            </w:r>
            <w:r w:rsidRPr="0087574C">
              <w:rPr>
                <w:rFonts w:asciiTheme="majorBidi" w:hAnsiTheme="majorBidi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512" w:type="dxa"/>
          </w:tcPr>
          <w:p w14:paraId="75C485FD" w14:textId="00EE3DE7" w:rsidR="000A761D" w:rsidRPr="005A3701" w:rsidRDefault="00E537CC" w:rsidP="00D552AF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0A761D" w:rsidRPr="00215A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693</w:t>
            </w:r>
          </w:p>
        </w:tc>
        <w:tc>
          <w:tcPr>
            <w:tcW w:w="180" w:type="dxa"/>
          </w:tcPr>
          <w:p w14:paraId="0F55399E" w14:textId="77777777" w:rsidR="000A761D" w:rsidRPr="005A3701" w:rsidRDefault="000A761D" w:rsidP="00170A0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901BDE" w14:textId="65F4BF85" w:rsidR="000A761D" w:rsidRPr="005A3701" w:rsidRDefault="00E537CC" w:rsidP="00D552AF">
            <w:pPr>
              <w:pStyle w:val="acctfourfigures"/>
              <w:tabs>
                <w:tab w:val="clear" w:pos="765"/>
              </w:tabs>
              <w:spacing w:line="240" w:lineRule="auto"/>
              <w:ind w:left="-79"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0A7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</w:tr>
      <w:tr w:rsidR="000A761D" w:rsidRPr="00A30656" w14:paraId="3A87377A" w14:textId="77777777" w:rsidTr="00D552AF">
        <w:trPr>
          <w:cantSplit/>
        </w:trPr>
        <w:tc>
          <w:tcPr>
            <w:tcW w:w="6210" w:type="dxa"/>
          </w:tcPr>
          <w:p w14:paraId="7A3D3100" w14:textId="77777777" w:rsidR="000A761D" w:rsidRPr="0087574C" w:rsidRDefault="000A761D" w:rsidP="00170A0C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574C">
              <w:rPr>
                <w:rFonts w:asciiTheme="majorBidi" w:hAnsiTheme="majorBidi"/>
                <w:sz w:val="30"/>
                <w:szCs w:val="30"/>
                <w:cs/>
              </w:rPr>
              <w:t>กระแสเงินสดสุทธิ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ใช้ไปใน</w:t>
            </w:r>
            <w:r w:rsidRPr="0087574C">
              <w:rPr>
                <w:rFonts w:asciiTheme="majorBidi" w:hAnsiTheme="majorBidi"/>
                <w:sz w:val="30"/>
                <w:szCs w:val="30"/>
                <w:cs/>
              </w:rPr>
              <w:t>กิจกรร</w:t>
            </w:r>
            <w:r w:rsidRPr="0087574C">
              <w:rPr>
                <w:rFonts w:asciiTheme="majorBidi" w:hAnsiTheme="majorBidi" w:hint="cs"/>
                <w:sz w:val="30"/>
                <w:szCs w:val="30"/>
                <w:cs/>
              </w:rPr>
              <w:t>มลงทุน</w:t>
            </w:r>
          </w:p>
        </w:tc>
        <w:tc>
          <w:tcPr>
            <w:tcW w:w="1512" w:type="dxa"/>
          </w:tcPr>
          <w:p w14:paraId="188DB933" w14:textId="77777777" w:rsidR="000A761D" w:rsidRPr="005A3701" w:rsidRDefault="000A761D" w:rsidP="00D552AF">
            <w:pPr>
              <w:pStyle w:val="acctfourfigures"/>
              <w:tabs>
                <w:tab w:val="clear" w:pos="765"/>
              </w:tabs>
              <w:spacing w:line="240" w:lineRule="auto"/>
              <w:ind w:left="-79" w:right="44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A3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069819" w14:textId="77777777" w:rsidR="000A761D" w:rsidRPr="005A3701" w:rsidRDefault="000A761D" w:rsidP="00170A0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059DE5" w14:textId="506FE8AC" w:rsidR="000A761D" w:rsidRPr="005A3701" w:rsidRDefault="000A761D" w:rsidP="00D552AF">
            <w:pPr>
              <w:pStyle w:val="acctfourfigures"/>
              <w:tabs>
                <w:tab w:val="clear" w:pos="765"/>
              </w:tabs>
              <w:spacing w:line="240" w:lineRule="auto"/>
              <w:ind w:left="-79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A761D" w:rsidRPr="00A30656" w14:paraId="2CD37026" w14:textId="77777777" w:rsidTr="00D552AF">
        <w:trPr>
          <w:cantSplit/>
        </w:trPr>
        <w:tc>
          <w:tcPr>
            <w:tcW w:w="6210" w:type="dxa"/>
          </w:tcPr>
          <w:p w14:paraId="706822A0" w14:textId="0956AB56" w:rsidR="000A761D" w:rsidRPr="0087574C" w:rsidRDefault="000A761D" w:rsidP="00170A0C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574C">
              <w:rPr>
                <w:rFonts w:asciiTheme="majorBidi" w:hAnsiTheme="majorBidi"/>
                <w:sz w:val="30"/>
                <w:szCs w:val="30"/>
                <w:cs/>
              </w:rPr>
              <w:t>กระแสเงินสดสุทธิ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ใช้ไปใน</w:t>
            </w:r>
            <w:r w:rsidRPr="0087574C">
              <w:rPr>
                <w:rFonts w:asciiTheme="majorBidi" w:hAnsiTheme="majorBidi"/>
                <w:sz w:val="30"/>
                <w:szCs w:val="30"/>
                <w:cs/>
              </w:rPr>
              <w:t>กิจกรร</w:t>
            </w:r>
            <w:r w:rsidRPr="0087574C">
              <w:rPr>
                <w:rFonts w:asciiTheme="majorBidi" w:hAnsiTheme="majorBidi" w:hint="cs"/>
                <w:sz w:val="30"/>
                <w:szCs w:val="30"/>
                <w:cs/>
              </w:rPr>
              <w:t>มจัดหาเงิน</w:t>
            </w:r>
          </w:p>
        </w:tc>
        <w:tc>
          <w:tcPr>
            <w:tcW w:w="1512" w:type="dxa"/>
          </w:tcPr>
          <w:p w14:paraId="66055620" w14:textId="245E4FD7" w:rsidR="000A761D" w:rsidRPr="005A3701" w:rsidRDefault="00F8499C" w:rsidP="00D552AF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F229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5C5E928" w14:textId="77777777" w:rsidR="000A761D" w:rsidRPr="005A3701" w:rsidRDefault="000A761D" w:rsidP="00170A0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8E9413" w14:textId="5B8FEF89" w:rsidR="000A761D" w:rsidRPr="005A3701" w:rsidRDefault="000A761D" w:rsidP="00D552AF">
            <w:pPr>
              <w:pStyle w:val="acctfourfigures"/>
              <w:tabs>
                <w:tab w:val="clear" w:pos="765"/>
              </w:tabs>
              <w:spacing w:line="240" w:lineRule="auto"/>
              <w:ind w:left="-79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4575E5B" w14:textId="77777777" w:rsidR="00215ACF" w:rsidRDefault="00215ACF">
      <w:pPr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1EBFE217" w14:textId="51D5AE3D" w:rsidR="00841F2A" w:rsidRPr="009E549B" w:rsidRDefault="00215ACF" w:rsidP="00F258E3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ค่</w:t>
      </w:r>
      <w:r w:rsidR="000F44D6" w:rsidRPr="009E549B">
        <w:rPr>
          <w:rFonts w:ascii="Angsana New" w:hAnsi="Angsana New"/>
          <w:bCs/>
          <w:sz w:val="30"/>
          <w:szCs w:val="30"/>
          <w:cs/>
        </w:rPr>
        <w:t>าใช้จ่ายตามธรรมชาติ</w:t>
      </w:r>
    </w:p>
    <w:p w14:paraId="42514D05" w14:textId="77777777" w:rsidR="00D663D7" w:rsidRPr="00557A47" w:rsidRDefault="00D663D7" w:rsidP="00D663D7">
      <w:pPr>
        <w:pStyle w:val="ListParagraph"/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64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518"/>
        <w:gridCol w:w="990"/>
        <w:gridCol w:w="270"/>
        <w:gridCol w:w="1350"/>
        <w:gridCol w:w="270"/>
        <w:gridCol w:w="990"/>
        <w:gridCol w:w="270"/>
        <w:gridCol w:w="990"/>
      </w:tblGrid>
      <w:tr w:rsidR="00C55182" w:rsidRPr="009E549B" w14:paraId="2D8F4F1A" w14:textId="77777777" w:rsidTr="00C55182">
        <w:trPr>
          <w:tblHeader/>
        </w:trPr>
        <w:tc>
          <w:tcPr>
            <w:tcW w:w="4518" w:type="dxa"/>
            <w:shd w:val="clear" w:color="auto" w:fill="FFFFFF"/>
          </w:tcPr>
          <w:p w14:paraId="4404894A" w14:textId="77777777" w:rsidR="00C55182" w:rsidRPr="009E549B" w:rsidRDefault="00C55182" w:rsidP="00D43733">
            <w:pPr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r w:rsidRPr="009E549B">
              <w:rPr>
                <w:rFonts w:ascii="Angsana New" w:hAnsi="Angsana New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2610" w:type="dxa"/>
            <w:gridSpan w:val="3"/>
            <w:shd w:val="clear" w:color="auto" w:fill="FFFFFF"/>
          </w:tcPr>
          <w:p w14:paraId="78A80672" w14:textId="77777777" w:rsidR="00C55182" w:rsidRPr="009E549B" w:rsidRDefault="00C55182" w:rsidP="00D4373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549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610C2F89" w14:textId="77777777" w:rsidR="00C55182" w:rsidRPr="009E549B" w:rsidRDefault="00C55182" w:rsidP="00D43733">
            <w:pPr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2B8878CE" w14:textId="77777777" w:rsidR="00C55182" w:rsidRPr="009E549B" w:rsidRDefault="00C55182" w:rsidP="00D43733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82" w:rsidRPr="009E549B" w14:paraId="6B960BD1" w14:textId="77777777" w:rsidTr="00C55182">
        <w:trPr>
          <w:tblHeader/>
        </w:trPr>
        <w:tc>
          <w:tcPr>
            <w:tcW w:w="4518" w:type="dxa"/>
            <w:shd w:val="clear" w:color="auto" w:fill="FFFFFF"/>
          </w:tcPr>
          <w:p w14:paraId="6DDA713C" w14:textId="77777777" w:rsidR="00C55182" w:rsidRPr="009E549B" w:rsidRDefault="00C55182" w:rsidP="00BC5216">
            <w:pPr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6139BB0C" w14:textId="77777777" w:rsidR="00C55182" w:rsidRDefault="00C55182" w:rsidP="00BC5216">
            <w:pPr>
              <w:ind w:left="-108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  <w:p w14:paraId="065562BA" w14:textId="33E57DE0" w:rsidR="005042AF" w:rsidRPr="009E549B" w:rsidRDefault="005042AF" w:rsidP="00BC5216">
            <w:pPr>
              <w:ind w:left="-108" w:right="-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14B91C44" w14:textId="77777777" w:rsidR="00C55182" w:rsidRPr="009E549B" w:rsidRDefault="00C55182" w:rsidP="00BC5216">
            <w:pPr>
              <w:ind w:left="3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14:paraId="0F3C577E" w14:textId="77777777" w:rsidR="00C55182" w:rsidRDefault="00C55182" w:rsidP="00C55182">
            <w:pPr>
              <w:ind w:left="-74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  <w:p w14:paraId="1C7E1401" w14:textId="68C92E8B" w:rsidR="00C55182" w:rsidRPr="00557A47" w:rsidRDefault="00C55182" w:rsidP="00C55182">
            <w:pPr>
              <w:ind w:left="-74" w:right="-105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57A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57A4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ปรับปรุงใหม่</w:t>
            </w:r>
            <w:r w:rsidRPr="00557A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2BD21FCA" w14:textId="77777777" w:rsidR="00C55182" w:rsidRPr="009E549B" w:rsidRDefault="00C55182" w:rsidP="00BC5216">
            <w:pPr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18FA19D8" w14:textId="77777777" w:rsidR="00C55182" w:rsidRDefault="00C55182" w:rsidP="00BC5216">
            <w:pPr>
              <w:ind w:left="-145" w:right="-1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  <w:p w14:paraId="371A4F6A" w14:textId="4D719D7B" w:rsidR="005042AF" w:rsidRPr="009E549B" w:rsidRDefault="005042AF" w:rsidP="00BC5216">
            <w:pPr>
              <w:ind w:left="-145" w:right="-16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076576D8" w14:textId="77777777" w:rsidR="00C55182" w:rsidRPr="009E549B" w:rsidRDefault="00C55182" w:rsidP="00BC5216">
            <w:pPr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1663FB7F" w14:textId="77777777" w:rsidR="00C55182" w:rsidRDefault="00C55182" w:rsidP="00BC5216">
            <w:pPr>
              <w:ind w:left="-89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  <w:p w14:paraId="5A8CEE12" w14:textId="5D8F8536" w:rsidR="005042AF" w:rsidRPr="009E549B" w:rsidRDefault="005042AF" w:rsidP="00BC5216">
            <w:pPr>
              <w:ind w:left="-89" w:right="-1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55182" w:rsidRPr="009E549B" w14:paraId="288E2742" w14:textId="77777777" w:rsidTr="00C55182">
        <w:trPr>
          <w:tblHeader/>
        </w:trPr>
        <w:tc>
          <w:tcPr>
            <w:tcW w:w="4518" w:type="dxa"/>
          </w:tcPr>
          <w:p w14:paraId="7650449D" w14:textId="77777777" w:rsidR="00C55182" w:rsidRPr="009E549B" w:rsidRDefault="00C55182" w:rsidP="00D43733">
            <w:pPr>
              <w:ind w:left="342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379891E" w14:textId="77777777" w:rsidR="00C55182" w:rsidRPr="009E549B" w:rsidRDefault="00C55182" w:rsidP="00D43733">
            <w:pPr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5182" w:rsidRPr="009E549B" w14:paraId="06D005B6" w14:textId="77777777" w:rsidTr="00C55182">
        <w:tc>
          <w:tcPr>
            <w:tcW w:w="4518" w:type="dxa"/>
          </w:tcPr>
          <w:p w14:paraId="7084CB4B" w14:textId="4D379FFE" w:rsidR="00C55182" w:rsidRPr="009E549B" w:rsidRDefault="00C55182" w:rsidP="00BC5216">
            <w:pPr>
              <w:ind w:left="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90" w:type="dxa"/>
          </w:tcPr>
          <w:p w14:paraId="5EA1AD0C" w14:textId="054A2E28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09" w:right="-5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(15,94</w:t>
            </w:r>
            <w:r w:rsidR="005D374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B789FCA" w14:textId="77777777" w:rsidR="00C55182" w:rsidRPr="009E549B" w:rsidRDefault="00C55182" w:rsidP="00BC5216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50C016F" w14:textId="212A34B9" w:rsidR="00C55182" w:rsidRPr="00E71F12" w:rsidRDefault="00C55182" w:rsidP="00E71F1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F12">
              <w:rPr>
                <w:rFonts w:ascii="Angsana New" w:hAnsi="Angsana New"/>
                <w:sz w:val="30"/>
                <w:szCs w:val="30"/>
              </w:rPr>
              <w:t>(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E71F12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665</w:t>
            </w:r>
            <w:r w:rsidRPr="00E71F1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9FB7AC" w14:textId="77777777" w:rsidR="00C55182" w:rsidRPr="009E549B" w:rsidRDefault="00C55182" w:rsidP="00BC5216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2560BBD" w14:textId="1FFC095E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(4,530)</w:t>
            </w:r>
          </w:p>
        </w:tc>
        <w:tc>
          <w:tcPr>
            <w:tcW w:w="270" w:type="dxa"/>
          </w:tcPr>
          <w:p w14:paraId="1A0D2BBA" w14:textId="77777777" w:rsidR="00C55182" w:rsidRPr="009E549B" w:rsidRDefault="00C55182" w:rsidP="00BC5216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29C720C" w14:textId="6D2B8943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E549B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</w:p>
        </w:tc>
      </w:tr>
      <w:tr w:rsidR="00C55182" w:rsidRPr="009E549B" w14:paraId="159D58D2" w14:textId="77777777" w:rsidTr="00C55182">
        <w:tc>
          <w:tcPr>
            <w:tcW w:w="4518" w:type="dxa"/>
          </w:tcPr>
          <w:p w14:paraId="7577D84D" w14:textId="77777777" w:rsidR="00C55182" w:rsidRPr="009E549B" w:rsidRDefault="00C55182" w:rsidP="00BC5216">
            <w:pPr>
              <w:ind w:left="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  <w:vAlign w:val="center"/>
          </w:tcPr>
          <w:p w14:paraId="75328848" w14:textId="21AB0A1D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09" w:right="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</w:t>
            </w:r>
            <w:r w:rsidR="005D3742"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270" w:type="dxa"/>
          </w:tcPr>
          <w:p w14:paraId="2EA3258C" w14:textId="77777777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3E43B35" w14:textId="451425DB" w:rsidR="00C55182" w:rsidRPr="00E71F12" w:rsidRDefault="00C55182" w:rsidP="00E71F12">
            <w:pPr>
              <w:pStyle w:val="acctfourfigures"/>
              <w:tabs>
                <w:tab w:val="clear" w:pos="765"/>
              </w:tabs>
              <w:spacing w:line="240" w:lineRule="auto"/>
              <w:ind w:left="-126"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  <w:r w:rsidRPr="00E71F12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022</w:t>
            </w:r>
          </w:p>
        </w:tc>
        <w:tc>
          <w:tcPr>
            <w:tcW w:w="270" w:type="dxa"/>
          </w:tcPr>
          <w:p w14:paraId="25C047CF" w14:textId="77777777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C8F84B9" w14:textId="58E5711B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125,418</w:t>
            </w:r>
          </w:p>
        </w:tc>
        <w:tc>
          <w:tcPr>
            <w:tcW w:w="270" w:type="dxa"/>
          </w:tcPr>
          <w:p w14:paraId="08E393B6" w14:textId="77777777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DA6732D" w14:textId="789B8D47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  <w:r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849</w:t>
            </w:r>
          </w:p>
        </w:tc>
      </w:tr>
      <w:tr w:rsidR="00C55182" w:rsidRPr="009E549B" w14:paraId="5A43C1E4" w14:textId="77777777" w:rsidTr="00C55182">
        <w:tc>
          <w:tcPr>
            <w:tcW w:w="4518" w:type="dxa"/>
          </w:tcPr>
          <w:p w14:paraId="5065311A" w14:textId="77777777" w:rsidR="00C55182" w:rsidRPr="009E549B" w:rsidRDefault="00C55182" w:rsidP="00BC5216">
            <w:pPr>
              <w:ind w:left="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ต้นทุนซื้อมาขายไป</w:t>
            </w:r>
          </w:p>
        </w:tc>
        <w:tc>
          <w:tcPr>
            <w:tcW w:w="990" w:type="dxa"/>
            <w:vAlign w:val="center"/>
          </w:tcPr>
          <w:p w14:paraId="50D6F64D" w14:textId="7AC0E9A9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09" w:right="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5D3742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3742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61B3D285" w14:textId="77777777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center"/>
          </w:tcPr>
          <w:p w14:paraId="4AA01D65" w14:textId="0F67C415" w:rsidR="00C55182" w:rsidRPr="00E71F12" w:rsidRDefault="005D3742" w:rsidP="00E71F12">
            <w:pPr>
              <w:pStyle w:val="acctfourfigures"/>
              <w:tabs>
                <w:tab w:val="clear" w:pos="765"/>
              </w:tabs>
              <w:spacing w:line="240" w:lineRule="auto"/>
              <w:ind w:left="-126"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  <w:r w:rsidR="00C55182" w:rsidRPr="00E71F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7B9486CD" w14:textId="77777777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C0461E2" w14:textId="0CB31BE3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196,286</w:t>
            </w:r>
          </w:p>
        </w:tc>
        <w:tc>
          <w:tcPr>
            <w:tcW w:w="270" w:type="dxa"/>
          </w:tcPr>
          <w:p w14:paraId="1F2BD4E0" w14:textId="77777777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F924A92" w14:textId="5BC2928D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  <w:r w:rsidRPr="009E549B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</w:tr>
      <w:tr w:rsidR="00C55182" w:rsidRPr="009E549B" w14:paraId="35D95822" w14:textId="77777777" w:rsidTr="00C55182">
        <w:tc>
          <w:tcPr>
            <w:tcW w:w="4518" w:type="dxa"/>
          </w:tcPr>
          <w:p w14:paraId="74723598" w14:textId="7E732929" w:rsidR="00C55182" w:rsidRPr="009E549B" w:rsidRDefault="00C55182" w:rsidP="00BC5216">
            <w:pPr>
              <w:ind w:left="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77F1D1DF" w14:textId="4B1526A3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09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1,195</w:t>
            </w:r>
          </w:p>
        </w:tc>
        <w:tc>
          <w:tcPr>
            <w:tcW w:w="270" w:type="dxa"/>
          </w:tcPr>
          <w:p w14:paraId="130D6076" w14:textId="77777777" w:rsidR="00C55182" w:rsidRPr="009E549B" w:rsidRDefault="00C55182" w:rsidP="00BC5216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BCCAE6" w14:textId="44A12EE0" w:rsidR="00C55182" w:rsidRPr="00E71F12" w:rsidRDefault="00C55182" w:rsidP="00E71F12">
            <w:pPr>
              <w:pStyle w:val="acctfourfigures"/>
              <w:tabs>
                <w:tab w:val="clear" w:pos="765"/>
              </w:tabs>
              <w:spacing w:line="240" w:lineRule="auto"/>
              <w:ind w:left="-126"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376</w:t>
            </w:r>
            <w:r w:rsidRPr="00E71F12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44C0CCDF" w14:textId="77777777" w:rsidR="00C55182" w:rsidRPr="009E549B" w:rsidRDefault="00C55182" w:rsidP="00BC5216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3806666" w14:textId="0FD0BC54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20,952</w:t>
            </w:r>
          </w:p>
        </w:tc>
        <w:tc>
          <w:tcPr>
            <w:tcW w:w="270" w:type="dxa"/>
          </w:tcPr>
          <w:p w14:paraId="5FE5134C" w14:textId="77777777" w:rsidR="00C55182" w:rsidRPr="009E549B" w:rsidRDefault="00C55182" w:rsidP="00BC5216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69EDD" w14:textId="54427734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244</w:t>
            </w:r>
            <w:r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044</w:t>
            </w:r>
          </w:p>
        </w:tc>
      </w:tr>
      <w:tr w:rsidR="00C55182" w:rsidRPr="009E549B" w14:paraId="6689B6CC" w14:textId="77777777" w:rsidTr="00C55182">
        <w:tc>
          <w:tcPr>
            <w:tcW w:w="4518" w:type="dxa"/>
          </w:tcPr>
          <w:p w14:paraId="77E07C84" w14:textId="3966327C" w:rsidR="00C55182" w:rsidRPr="009E549B" w:rsidRDefault="00C55182" w:rsidP="00BC5216">
            <w:pPr>
              <w:ind w:left="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31118485" w14:textId="2CCD5560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09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26,4</w:t>
            </w:r>
            <w:r w:rsidR="005D3742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0815B3C4" w14:textId="77777777" w:rsidR="00C55182" w:rsidRPr="009E549B" w:rsidRDefault="00C55182" w:rsidP="00BC5216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9E2AB0" w14:textId="7CF06914" w:rsidR="00C55182" w:rsidRPr="00E71F12" w:rsidRDefault="00C55182" w:rsidP="00E71F12">
            <w:pPr>
              <w:pStyle w:val="acctfourfigures"/>
              <w:tabs>
                <w:tab w:val="clear" w:pos="765"/>
              </w:tabs>
              <w:spacing w:line="240" w:lineRule="auto"/>
              <w:ind w:left="-126"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  <w:r w:rsidRPr="00E71F12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053</w:t>
            </w:r>
          </w:p>
        </w:tc>
        <w:tc>
          <w:tcPr>
            <w:tcW w:w="270" w:type="dxa"/>
          </w:tcPr>
          <w:p w14:paraId="25D87C87" w14:textId="77777777" w:rsidR="00C55182" w:rsidRPr="009E549B" w:rsidRDefault="00C55182" w:rsidP="00BC5216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D2E11AB" w14:textId="3F847240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73,168</w:t>
            </w:r>
          </w:p>
        </w:tc>
        <w:tc>
          <w:tcPr>
            <w:tcW w:w="270" w:type="dxa"/>
          </w:tcPr>
          <w:p w14:paraId="6B68CA06" w14:textId="77777777" w:rsidR="00C55182" w:rsidRPr="009E549B" w:rsidRDefault="00C55182" w:rsidP="00BC5216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E1B4097" w14:textId="4797CB7B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  <w:r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081</w:t>
            </w:r>
          </w:p>
        </w:tc>
      </w:tr>
      <w:tr w:rsidR="00C55182" w:rsidRPr="009E549B" w14:paraId="67574FF5" w14:textId="77777777" w:rsidTr="00C55182">
        <w:tc>
          <w:tcPr>
            <w:tcW w:w="4518" w:type="dxa"/>
          </w:tcPr>
          <w:p w14:paraId="6B0D5776" w14:textId="77777777" w:rsidR="00C55182" w:rsidRPr="009E549B" w:rsidRDefault="00C55182" w:rsidP="00BC5216">
            <w:pPr>
              <w:ind w:left="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</w:tcPr>
          <w:p w14:paraId="4EC195E1" w14:textId="220A4A54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09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29,048</w:t>
            </w:r>
          </w:p>
        </w:tc>
        <w:tc>
          <w:tcPr>
            <w:tcW w:w="270" w:type="dxa"/>
          </w:tcPr>
          <w:p w14:paraId="739FA72F" w14:textId="77777777" w:rsidR="00C55182" w:rsidRPr="009E549B" w:rsidRDefault="00C55182" w:rsidP="00BC5216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DDBD18" w14:textId="075212B9" w:rsidR="00C55182" w:rsidRPr="00E71F12" w:rsidRDefault="005D3742" w:rsidP="00E71F12">
            <w:pPr>
              <w:pStyle w:val="acctfourfigures"/>
              <w:tabs>
                <w:tab w:val="clear" w:pos="765"/>
              </w:tabs>
              <w:spacing w:line="240" w:lineRule="auto"/>
              <w:ind w:left="-126"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C55182" w:rsidRPr="00E71F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422</w:t>
            </w:r>
          </w:p>
        </w:tc>
        <w:tc>
          <w:tcPr>
            <w:tcW w:w="270" w:type="dxa"/>
          </w:tcPr>
          <w:p w14:paraId="2BAC27D9" w14:textId="77777777" w:rsidR="00C55182" w:rsidRPr="009E549B" w:rsidRDefault="00C55182" w:rsidP="00BC5216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681796A" w14:textId="7A9824DF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301B9939" w14:textId="77777777" w:rsidR="00C55182" w:rsidRPr="009E549B" w:rsidRDefault="00C55182" w:rsidP="00BC5216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DD1DEA6" w14:textId="45A445D4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9E549B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</w:p>
        </w:tc>
      </w:tr>
      <w:tr w:rsidR="00C55182" w:rsidRPr="009E549B" w14:paraId="61034CCE" w14:textId="77777777" w:rsidTr="00C55182">
        <w:tc>
          <w:tcPr>
            <w:tcW w:w="4518" w:type="dxa"/>
          </w:tcPr>
          <w:p w14:paraId="1135E0AB" w14:textId="77777777" w:rsidR="00C55182" w:rsidRPr="009E549B" w:rsidRDefault="00C55182" w:rsidP="00BC5216">
            <w:pPr>
              <w:ind w:left="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FD8708" w14:textId="6BDC280A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09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3742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,88</w:t>
            </w:r>
            <w:r w:rsidR="005D374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63209A9" w14:textId="77777777" w:rsidR="00C55182" w:rsidRPr="009E549B" w:rsidRDefault="00C55182" w:rsidP="00BC5216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A96460" w14:textId="2D17C7BF" w:rsidR="00C55182" w:rsidRPr="00E71F12" w:rsidRDefault="00C55182" w:rsidP="00E71F12">
            <w:pPr>
              <w:pStyle w:val="acctfourfigures"/>
              <w:tabs>
                <w:tab w:val="clear" w:pos="765"/>
              </w:tabs>
              <w:spacing w:line="240" w:lineRule="auto"/>
              <w:ind w:left="-126" w:right="6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407</w:t>
            </w:r>
            <w:r w:rsidRPr="00E71F12">
              <w:rPr>
                <w:rFonts w:ascii="Angsana New" w:hAnsi="Angsana New"/>
                <w:sz w:val="30"/>
                <w:szCs w:val="30"/>
              </w:rPr>
              <w:t>,</w:t>
            </w:r>
            <w:r w:rsidR="005D3742">
              <w:rPr>
                <w:rFonts w:ascii="Angsana New" w:hAnsi="Angsana New"/>
                <w:sz w:val="30"/>
                <w:szCs w:val="30"/>
                <w:lang w:val="en-US"/>
              </w:rPr>
              <w:t>015</w:t>
            </w:r>
          </w:p>
        </w:tc>
        <w:tc>
          <w:tcPr>
            <w:tcW w:w="270" w:type="dxa"/>
          </w:tcPr>
          <w:p w14:paraId="657C7164" w14:textId="77777777" w:rsidR="00C55182" w:rsidRPr="009E549B" w:rsidRDefault="00C55182" w:rsidP="00BC5216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170435" w14:textId="6604EAC5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198,517</w:t>
            </w:r>
          </w:p>
        </w:tc>
        <w:tc>
          <w:tcPr>
            <w:tcW w:w="270" w:type="dxa"/>
          </w:tcPr>
          <w:p w14:paraId="78096142" w14:textId="77777777" w:rsidR="00C55182" w:rsidRPr="009E549B" w:rsidRDefault="00C55182" w:rsidP="00BC5216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E5127F" w14:textId="07862FF8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  <w:r w:rsidRPr="00C147B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472</w:t>
            </w:r>
          </w:p>
        </w:tc>
      </w:tr>
      <w:tr w:rsidR="00C55182" w:rsidRPr="009E549B" w14:paraId="01A1AF0C" w14:textId="77777777" w:rsidTr="00C55182">
        <w:trPr>
          <w:trHeight w:val="209"/>
        </w:trPr>
        <w:tc>
          <w:tcPr>
            <w:tcW w:w="4518" w:type="dxa"/>
          </w:tcPr>
          <w:p w14:paraId="56A65D4A" w14:textId="21FD31D8" w:rsidR="00C55182" w:rsidRPr="009E549B" w:rsidRDefault="00C55182" w:rsidP="00BC5216">
            <w:pPr>
              <w:spacing w:after="100" w:afterAutospacing="1"/>
              <w:ind w:left="92" w:right="-20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A55322" w14:textId="3EDA3E21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09"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1,383,688</w:t>
            </w:r>
          </w:p>
        </w:tc>
        <w:tc>
          <w:tcPr>
            <w:tcW w:w="270" w:type="dxa"/>
          </w:tcPr>
          <w:p w14:paraId="5B73124C" w14:textId="77777777" w:rsidR="00C55182" w:rsidRPr="009E549B" w:rsidRDefault="00C55182" w:rsidP="00BC5216">
            <w:pPr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0D7368" w14:textId="5F60D0FC" w:rsidR="00C55182" w:rsidRPr="00E71F12" w:rsidRDefault="00C55182" w:rsidP="00E71F12">
            <w:pPr>
              <w:pStyle w:val="acctfourfigures"/>
              <w:tabs>
                <w:tab w:val="clear" w:pos="765"/>
              </w:tabs>
              <w:spacing w:line="240" w:lineRule="auto"/>
              <w:ind w:left="-126"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E71F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5D37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Pr="00E71F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37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364</w:t>
            </w:r>
          </w:p>
        </w:tc>
        <w:tc>
          <w:tcPr>
            <w:tcW w:w="270" w:type="dxa"/>
          </w:tcPr>
          <w:p w14:paraId="6B112EE6" w14:textId="77777777" w:rsidR="00C55182" w:rsidRPr="00E71F12" w:rsidRDefault="00C55182" w:rsidP="00BC5216">
            <w:pPr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4130C2" w14:textId="750EF1B4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29,631</w:t>
            </w:r>
          </w:p>
        </w:tc>
        <w:tc>
          <w:tcPr>
            <w:tcW w:w="270" w:type="dxa"/>
          </w:tcPr>
          <w:p w14:paraId="18F8380E" w14:textId="77777777" w:rsidR="00C55182" w:rsidRPr="009E549B" w:rsidRDefault="00C55182" w:rsidP="00BC5216">
            <w:pPr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4BA264" w14:textId="6479A38B" w:rsidR="00C55182" w:rsidRPr="009E549B" w:rsidRDefault="00C55182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1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103</w:t>
            </w:r>
          </w:p>
        </w:tc>
      </w:tr>
    </w:tbl>
    <w:p w14:paraId="668D4C42" w14:textId="72A5FD68" w:rsidR="004B3843" w:rsidRPr="00557A47" w:rsidRDefault="004B3843" w:rsidP="0009762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p w14:paraId="32C5153C" w14:textId="383CA23E" w:rsidR="009D5622" w:rsidRPr="009E549B" w:rsidRDefault="009D5622" w:rsidP="00E07A08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9E549B">
        <w:rPr>
          <w:rFonts w:ascii="Angsana New" w:hAnsi="Angsana New"/>
          <w:bCs/>
          <w:sz w:val="30"/>
          <w:szCs w:val="30"/>
          <w:cs/>
        </w:rPr>
        <w:t>ต้นทุนทางการเงิน</w:t>
      </w:r>
    </w:p>
    <w:p w14:paraId="4DCC6947" w14:textId="77777777" w:rsidR="009D5622" w:rsidRPr="00557A47" w:rsidRDefault="009D5622" w:rsidP="004B38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990"/>
        <w:gridCol w:w="252"/>
        <w:gridCol w:w="1278"/>
        <w:gridCol w:w="360"/>
        <w:gridCol w:w="990"/>
        <w:gridCol w:w="270"/>
        <w:gridCol w:w="990"/>
      </w:tblGrid>
      <w:tr w:rsidR="009D5622" w:rsidRPr="009E549B" w14:paraId="5481EA52" w14:textId="77777777" w:rsidTr="00657D22">
        <w:trPr>
          <w:tblHeader/>
        </w:trPr>
        <w:tc>
          <w:tcPr>
            <w:tcW w:w="3600" w:type="dxa"/>
          </w:tcPr>
          <w:p w14:paraId="35EF9CE7" w14:textId="77777777" w:rsidR="009D5622" w:rsidRPr="009E549B" w:rsidRDefault="009D5622" w:rsidP="003D3F92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4630C74" w14:textId="77777777" w:rsidR="009D5622" w:rsidRPr="009E549B" w:rsidRDefault="009D5622" w:rsidP="003D3F92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6E1A35F" w14:textId="77777777" w:rsidR="009D5622" w:rsidRPr="009E549B" w:rsidRDefault="009D5622" w:rsidP="003D3F9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549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39453633" w14:textId="77777777" w:rsidR="009D5622" w:rsidRPr="009E549B" w:rsidRDefault="009D5622" w:rsidP="003D3F92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F3D0F55" w14:textId="77777777" w:rsidR="009D5622" w:rsidRPr="009E549B" w:rsidRDefault="009D5622" w:rsidP="003D3F9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549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5216" w:rsidRPr="009E549B" w14:paraId="2000E224" w14:textId="77777777" w:rsidTr="00657D22">
        <w:trPr>
          <w:tblHeader/>
        </w:trPr>
        <w:tc>
          <w:tcPr>
            <w:tcW w:w="3600" w:type="dxa"/>
          </w:tcPr>
          <w:p w14:paraId="17073FB5" w14:textId="77777777" w:rsidR="00BC5216" w:rsidRPr="009E549B" w:rsidRDefault="00BC5216" w:rsidP="00BC521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C23B629" w14:textId="77777777" w:rsidR="00BC5216" w:rsidRPr="009E549B" w:rsidRDefault="00BC5216" w:rsidP="00BC521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54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59302D2F" w14:textId="77777777" w:rsidR="00BC5216" w:rsidRDefault="00E537CC" w:rsidP="00BC5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  <w:p w14:paraId="510FE73C" w14:textId="36B57A1D" w:rsidR="005042AF" w:rsidRPr="009E549B" w:rsidRDefault="005042AF" w:rsidP="00BC5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vAlign w:val="center"/>
          </w:tcPr>
          <w:p w14:paraId="6A26C64E" w14:textId="77777777" w:rsidR="00BC5216" w:rsidRPr="009E549B" w:rsidRDefault="00BC5216" w:rsidP="00BC5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3FA578D8" w14:textId="77777777" w:rsidR="00BC5216" w:rsidRDefault="00E537CC" w:rsidP="00BC5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  <w:p w14:paraId="6C92928C" w14:textId="312D6171" w:rsidR="00B87DFF" w:rsidRPr="003D3890" w:rsidRDefault="00B87DFF" w:rsidP="00403C24">
            <w:pPr>
              <w:pStyle w:val="acctfourfigures"/>
              <w:tabs>
                <w:tab w:val="clear" w:pos="765"/>
              </w:tabs>
              <w:spacing w:line="240" w:lineRule="auto"/>
              <w:ind w:left="-270" w:right="-28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D38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360" w:type="dxa"/>
          </w:tcPr>
          <w:p w14:paraId="4E0CFA7F" w14:textId="77777777" w:rsidR="00BC5216" w:rsidRPr="009E549B" w:rsidRDefault="00BC5216" w:rsidP="00BC5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150C00B" w14:textId="77777777" w:rsidR="00BC5216" w:rsidRDefault="00E537CC" w:rsidP="00BC5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  <w:p w14:paraId="62F2BADE" w14:textId="70588AF2" w:rsidR="005042AF" w:rsidRPr="009E549B" w:rsidRDefault="005042AF" w:rsidP="00BC5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14F7C399" w14:textId="77777777" w:rsidR="00BC5216" w:rsidRPr="009E549B" w:rsidRDefault="00BC5216" w:rsidP="00BC5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889736C" w14:textId="77777777" w:rsidR="00BC5216" w:rsidRDefault="00E537CC" w:rsidP="00BC5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  <w:p w14:paraId="00177C1C" w14:textId="36AAA9A2" w:rsidR="005042AF" w:rsidRPr="009E549B" w:rsidRDefault="005042AF" w:rsidP="00BC5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D5622" w:rsidRPr="009E549B" w14:paraId="441483F1" w14:textId="77777777" w:rsidTr="00657D22">
        <w:trPr>
          <w:trHeight w:val="80"/>
          <w:tblHeader/>
        </w:trPr>
        <w:tc>
          <w:tcPr>
            <w:tcW w:w="3600" w:type="dxa"/>
          </w:tcPr>
          <w:p w14:paraId="5CF039BF" w14:textId="77777777" w:rsidR="009D5622" w:rsidRPr="009E549B" w:rsidRDefault="009D5622" w:rsidP="003D3F92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6E4447C" w14:textId="77777777" w:rsidR="009D5622" w:rsidRPr="009E549B" w:rsidRDefault="009D5622" w:rsidP="003D3F92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E23F254" w14:textId="77777777" w:rsidR="009D5622" w:rsidRPr="009E549B" w:rsidRDefault="009D5622" w:rsidP="009D5622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54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CAD" w:rsidRPr="009E549B" w14:paraId="11D24A86" w14:textId="77777777" w:rsidTr="00657D22">
        <w:tc>
          <w:tcPr>
            <w:tcW w:w="3600" w:type="dxa"/>
          </w:tcPr>
          <w:p w14:paraId="62167F1A" w14:textId="77777777" w:rsidR="009D5622" w:rsidRPr="009E549B" w:rsidRDefault="009D5622" w:rsidP="00E07A08">
            <w:pPr>
              <w:spacing w:line="240" w:lineRule="auto"/>
              <w:ind w:left="-18" w:hanging="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4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="001D1116" w:rsidRPr="009E54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1416FE63" w14:textId="77777777" w:rsidR="009D5622" w:rsidRPr="009E549B" w:rsidRDefault="009D5622" w:rsidP="003D3F92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29CBB2" w14:textId="77777777" w:rsidR="009D5622" w:rsidRPr="009E549B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B783A30" w14:textId="77777777" w:rsidR="009D5622" w:rsidRPr="009E549B" w:rsidRDefault="009D5622" w:rsidP="009D562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5E5D2B10" w14:textId="77777777" w:rsidR="009D5622" w:rsidRPr="009E549B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749E6AB" w14:textId="77777777" w:rsidR="009D5622" w:rsidRPr="009E549B" w:rsidRDefault="009D5622" w:rsidP="009D562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231081" w14:textId="77777777" w:rsidR="009D5622" w:rsidRPr="009E549B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CEB4C" w14:textId="77777777" w:rsidR="009D5622" w:rsidRPr="009E549B" w:rsidRDefault="009D5622" w:rsidP="009D562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1B928F" w14:textId="77777777" w:rsidR="009D5622" w:rsidRPr="009E549B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216" w:rsidRPr="009E549B" w14:paraId="6B04DB17" w14:textId="77777777" w:rsidTr="00657D22">
        <w:tc>
          <w:tcPr>
            <w:tcW w:w="3600" w:type="dxa"/>
          </w:tcPr>
          <w:p w14:paraId="4B81B099" w14:textId="77777777" w:rsidR="00BC5216" w:rsidRPr="009E549B" w:rsidRDefault="00BC5216" w:rsidP="00BC5216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4960C715" w14:textId="47A500BF" w:rsidR="00BC5216" w:rsidRPr="009E549B" w:rsidRDefault="00E537CC" w:rsidP="00BC521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537C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0" w:type="dxa"/>
            <w:vAlign w:val="bottom"/>
          </w:tcPr>
          <w:p w14:paraId="20C240E1" w14:textId="52F17B9D" w:rsidR="00BC5216" w:rsidRPr="005D6239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 w:hint="cs"/>
                <w:bCs/>
                <w:color w:val="000000"/>
                <w:sz w:val="30"/>
                <w:szCs w:val="30"/>
                <w:lang w:val="en-US" w:bidi="th-TH"/>
              </w:rPr>
              <w:t>22</w:t>
            </w:r>
            <w:r w:rsidR="00D90109" w:rsidRPr="005D6239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252" w:type="dxa"/>
          </w:tcPr>
          <w:p w14:paraId="573FBFD1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3AEAB16" w14:textId="0B63E6A9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 w:right="-20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12</w:t>
            </w:r>
            <w:r w:rsidR="00BC5216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360" w:type="dxa"/>
          </w:tcPr>
          <w:p w14:paraId="1EE655FE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7DB370" w14:textId="2E01BA4D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24</w:t>
            </w:r>
            <w:r w:rsidR="00D90109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</w:tcPr>
          <w:p w14:paraId="42599213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45BA33" w14:textId="45329835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highlight w:val="yellow"/>
                <w:cs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14</w:t>
            </w:r>
            <w:r w:rsidR="00BC5216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198</w:t>
            </w:r>
          </w:p>
        </w:tc>
      </w:tr>
      <w:tr w:rsidR="00BC5216" w:rsidRPr="009E549B" w14:paraId="67F4D96C" w14:textId="77777777" w:rsidTr="00657D22">
        <w:tc>
          <w:tcPr>
            <w:tcW w:w="3600" w:type="dxa"/>
          </w:tcPr>
          <w:p w14:paraId="3EE90B47" w14:textId="77777777" w:rsidR="00657D22" w:rsidRDefault="00BC5216" w:rsidP="00657D22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เงินกู้และเงินเบิกเกินบัญชีจาก</w:t>
            </w:r>
          </w:p>
          <w:p w14:paraId="3455F3C6" w14:textId="5E12BD5F" w:rsidR="00BC5216" w:rsidRPr="009E549B" w:rsidRDefault="00657D22" w:rsidP="00657D22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C5216" w:rsidRPr="009E549B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6075C007" w14:textId="77777777" w:rsidR="00BC5216" w:rsidRPr="009E549B" w:rsidRDefault="00BC5216" w:rsidP="00BC5216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54C93A" w14:textId="1C671BC7" w:rsidR="00BC5216" w:rsidRPr="009E549B" w:rsidRDefault="00E537CC" w:rsidP="00657D22">
            <w:pPr>
              <w:pStyle w:val="acctfourfigures"/>
              <w:tabs>
                <w:tab w:val="clear" w:pos="765"/>
                <w:tab w:val="left" w:pos="693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78</w:t>
            </w:r>
            <w:r w:rsidR="00D90109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52" w:type="dxa"/>
          </w:tcPr>
          <w:p w14:paraId="6FB87322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225E0FB" w14:textId="33EF3047" w:rsidR="00BC5216" w:rsidRPr="009E549B" w:rsidRDefault="00B87DFF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 w:right="-20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87,955</w:t>
            </w:r>
          </w:p>
        </w:tc>
        <w:tc>
          <w:tcPr>
            <w:tcW w:w="360" w:type="dxa"/>
          </w:tcPr>
          <w:p w14:paraId="5234B9F3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CE8508" w14:textId="1DAE2F0A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77</w:t>
            </w:r>
            <w:r w:rsidR="00D90109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270" w:type="dxa"/>
          </w:tcPr>
          <w:p w14:paraId="4CD25102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7A900B" w14:textId="2EC0FCA2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85</w:t>
            </w:r>
            <w:r w:rsidR="00BC5216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745</w:t>
            </w:r>
          </w:p>
        </w:tc>
      </w:tr>
      <w:tr w:rsidR="00BC5216" w:rsidRPr="009E549B" w14:paraId="5C112C65" w14:textId="77777777" w:rsidTr="00657D22">
        <w:tc>
          <w:tcPr>
            <w:tcW w:w="3600" w:type="dxa"/>
          </w:tcPr>
          <w:p w14:paraId="374605DC" w14:textId="77777777" w:rsidR="00BC5216" w:rsidRPr="009E549B" w:rsidRDefault="00BC5216" w:rsidP="00BC5216">
            <w:pPr>
              <w:spacing w:line="240" w:lineRule="auto"/>
              <w:ind w:left="-18" w:hanging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00" w:type="dxa"/>
          </w:tcPr>
          <w:p w14:paraId="145BABE8" w14:textId="77777777" w:rsidR="00BC5216" w:rsidRPr="009E549B" w:rsidRDefault="00BC5216" w:rsidP="00BC5216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DE94BD" w14:textId="6E0C309A" w:rsidR="00BC5216" w:rsidRPr="009E549B" w:rsidRDefault="00E537CC" w:rsidP="00657D22">
            <w:pPr>
              <w:pStyle w:val="acctfourfigures"/>
              <w:tabs>
                <w:tab w:val="clear" w:pos="765"/>
                <w:tab w:val="left" w:pos="693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101</w:t>
            </w:r>
            <w:r w:rsidR="00D9010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252" w:type="dxa"/>
          </w:tcPr>
          <w:p w14:paraId="44FCC5A4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036FA26" w14:textId="1F428526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 w:right="-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 w:rsidR="00B87DF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00</w:t>
            </w:r>
            <w:r w:rsidR="00BC5216"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B87DF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360" w:type="dxa"/>
          </w:tcPr>
          <w:p w14:paraId="482747EA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FEBA1F" w14:textId="7B05214E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101</w:t>
            </w:r>
            <w:r w:rsidR="00D9010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270" w:type="dxa"/>
          </w:tcPr>
          <w:p w14:paraId="3836F022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A71D06" w14:textId="34267856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99</w:t>
            </w:r>
            <w:r w:rsidR="00BC5216"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943</w:t>
            </w:r>
          </w:p>
        </w:tc>
      </w:tr>
      <w:tr w:rsidR="00BC5216" w:rsidRPr="009E549B" w14:paraId="39493948" w14:textId="77777777" w:rsidTr="00657D22">
        <w:tc>
          <w:tcPr>
            <w:tcW w:w="3600" w:type="dxa"/>
          </w:tcPr>
          <w:p w14:paraId="6F147E38" w14:textId="77777777" w:rsidR="00BC5216" w:rsidRPr="009E549B" w:rsidRDefault="00BC5216" w:rsidP="00BC5216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ค่าตัดจำหน่ายของต้นทุนการทำรายการส่วน</w:t>
            </w:r>
            <w:r w:rsidRPr="009E549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8F89090" w14:textId="07F8CE71" w:rsidR="00BC5216" w:rsidRPr="009E549B" w:rsidRDefault="00BC5216" w:rsidP="00BC5216">
            <w:pPr>
              <w:tabs>
                <w:tab w:val="left" w:pos="372"/>
              </w:tabs>
              <w:spacing w:line="240" w:lineRule="auto"/>
              <w:ind w:firstLine="83"/>
              <w:rPr>
                <w:rFonts w:ascii="Angsana New" w:hAnsi="Angsana New"/>
                <w:sz w:val="30"/>
                <w:szCs w:val="30"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ที่บันทึกรวมกับเงินกู้ยืม</w:t>
            </w:r>
          </w:p>
        </w:tc>
        <w:tc>
          <w:tcPr>
            <w:tcW w:w="900" w:type="dxa"/>
          </w:tcPr>
          <w:p w14:paraId="22CEE33E" w14:textId="77777777" w:rsidR="00BC5216" w:rsidRPr="009E549B" w:rsidRDefault="00BC5216" w:rsidP="00BC5216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F08FD2" w14:textId="1B65202F" w:rsidR="00BC5216" w:rsidRPr="009E549B" w:rsidRDefault="00E537CC" w:rsidP="00657D22">
            <w:pPr>
              <w:pStyle w:val="acctfourfigures"/>
              <w:tabs>
                <w:tab w:val="clear" w:pos="765"/>
                <w:tab w:val="left" w:pos="693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52" w:type="dxa"/>
          </w:tcPr>
          <w:p w14:paraId="28CA6460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7797EBA" w14:textId="67271751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 w:right="-20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360" w:type="dxa"/>
          </w:tcPr>
          <w:p w14:paraId="0AFFAD32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A401F4" w14:textId="6A9F17DC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70" w:type="dxa"/>
          </w:tcPr>
          <w:p w14:paraId="67EB9640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F00052" w14:textId="797B20CA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 w:hint="cs"/>
                <w:bCs/>
                <w:color w:val="000000"/>
                <w:sz w:val="30"/>
                <w:szCs w:val="30"/>
                <w:lang w:val="en-US" w:bidi="th-TH"/>
              </w:rPr>
              <w:t>221</w:t>
            </w:r>
          </w:p>
        </w:tc>
      </w:tr>
      <w:tr w:rsidR="00BC5216" w:rsidRPr="009E549B" w14:paraId="152B38A9" w14:textId="77777777" w:rsidTr="00657D22">
        <w:tc>
          <w:tcPr>
            <w:tcW w:w="3600" w:type="dxa"/>
          </w:tcPr>
          <w:p w14:paraId="58C5BB93" w14:textId="1E73F983" w:rsidR="00BC5216" w:rsidRPr="009E549B" w:rsidRDefault="00BC5216" w:rsidP="00BC5216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ดอกเบี้ยจ่าย </w:t>
            </w:r>
            <w:r w:rsidRPr="009E549B">
              <w:rPr>
                <w:rFonts w:ascii="Angsana New" w:hAnsi="Angsana New"/>
                <w:sz w:val="30"/>
                <w:szCs w:val="30"/>
              </w:rPr>
              <w:t>-</w:t>
            </w:r>
            <w:r w:rsidRPr="009E549B">
              <w:rPr>
                <w:rFonts w:ascii="Angsana New" w:hAnsi="Angsana New" w:hint="cs"/>
                <w:sz w:val="30"/>
                <w:szCs w:val="30"/>
                <w:cs/>
              </w:rPr>
              <w:t xml:space="preserve"> สินทรัพย์สิทธิการใช้</w:t>
            </w:r>
          </w:p>
        </w:tc>
        <w:tc>
          <w:tcPr>
            <w:tcW w:w="900" w:type="dxa"/>
          </w:tcPr>
          <w:p w14:paraId="34B9EA78" w14:textId="77777777" w:rsidR="00BC5216" w:rsidRPr="009E549B" w:rsidRDefault="00BC5216" w:rsidP="00BC5216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64BEEE" w14:textId="484C9D02" w:rsidR="00BC5216" w:rsidRPr="009E549B" w:rsidDel="00FC2BBF" w:rsidRDefault="00E537CC" w:rsidP="00657D22">
            <w:pPr>
              <w:pStyle w:val="acctfourfigures"/>
              <w:tabs>
                <w:tab w:val="clear" w:pos="765"/>
                <w:tab w:val="left" w:pos="693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</w:t>
            </w:r>
            <w:r w:rsidR="00D90109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533</w:t>
            </w:r>
          </w:p>
        </w:tc>
        <w:tc>
          <w:tcPr>
            <w:tcW w:w="252" w:type="dxa"/>
          </w:tcPr>
          <w:p w14:paraId="42FD9949" w14:textId="61CAA9C8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15EE63C8" w14:textId="26702435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 w:right="-20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6</w:t>
            </w:r>
            <w:r w:rsidR="00BC5216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</w:t>
            </w:r>
            <w:r w:rsidR="00B87DFF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360" w:type="dxa"/>
          </w:tcPr>
          <w:p w14:paraId="7576B676" w14:textId="5C9852E9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42BFA8" w14:textId="26DF2852" w:rsidR="00BC5216" w:rsidRPr="009E549B" w:rsidDel="00FC2BBF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</w:t>
            </w:r>
            <w:r w:rsidR="00D90109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70" w:type="dxa"/>
          </w:tcPr>
          <w:p w14:paraId="29BF745D" w14:textId="2D0FEDAD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DFCF94" w14:textId="3A7DD506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</w:t>
            </w:r>
            <w:r w:rsidR="00BC5216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226</w:t>
            </w:r>
          </w:p>
        </w:tc>
      </w:tr>
      <w:tr w:rsidR="00BC5216" w:rsidRPr="009E549B" w14:paraId="5E34090A" w14:textId="77777777" w:rsidTr="00657D22">
        <w:tc>
          <w:tcPr>
            <w:tcW w:w="3600" w:type="dxa"/>
          </w:tcPr>
          <w:p w14:paraId="41701C3F" w14:textId="689A16DE" w:rsidR="00BC5216" w:rsidRPr="009E549B" w:rsidRDefault="00BC5216" w:rsidP="00BC5216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04F867AB" w14:textId="77777777" w:rsidR="00BC5216" w:rsidRPr="009E549B" w:rsidRDefault="00BC5216" w:rsidP="00BC5216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ADC93D" w14:textId="519AA0E5" w:rsidR="00BC5216" w:rsidRPr="009E549B" w:rsidDel="00FC2BBF" w:rsidRDefault="00E537CC" w:rsidP="00657D22">
            <w:pPr>
              <w:pStyle w:val="acctfourfigures"/>
              <w:tabs>
                <w:tab w:val="clear" w:pos="765"/>
                <w:tab w:val="left" w:pos="693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</w:t>
            </w:r>
            <w:r w:rsidR="00D90109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52" w:type="dxa"/>
          </w:tcPr>
          <w:p w14:paraId="4E0DF2E4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082BE47B" w14:textId="304991CD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 w:right="-20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</w:t>
            </w:r>
            <w:r w:rsidR="00BC5216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360" w:type="dxa"/>
          </w:tcPr>
          <w:p w14:paraId="16E8F962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B3EF02" w14:textId="16DADAEB" w:rsidR="00BC5216" w:rsidRPr="009E549B" w:rsidDel="00FC2BBF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</w:t>
            </w:r>
            <w:r w:rsidR="00D90109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70" w:type="dxa"/>
          </w:tcPr>
          <w:p w14:paraId="4BE4E15D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A68B20" w14:textId="5A23B4D6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</w:t>
            </w:r>
            <w:r w:rsidR="00BC5216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252</w:t>
            </w:r>
          </w:p>
        </w:tc>
      </w:tr>
      <w:tr w:rsidR="00BC5216" w:rsidRPr="009E549B" w14:paraId="3CE61FD0" w14:textId="77777777" w:rsidTr="00657D22">
        <w:tc>
          <w:tcPr>
            <w:tcW w:w="3600" w:type="dxa"/>
          </w:tcPr>
          <w:p w14:paraId="492763C9" w14:textId="77523505" w:rsidR="00BC5216" w:rsidRPr="009E549B" w:rsidRDefault="00BC5216" w:rsidP="00BC5216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00" w:type="dxa"/>
          </w:tcPr>
          <w:p w14:paraId="072BEDB0" w14:textId="77777777" w:rsidR="00BC5216" w:rsidRPr="009E549B" w:rsidRDefault="00BC5216" w:rsidP="00BC521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4A4058" w14:textId="11F38513" w:rsidR="00BC5216" w:rsidRPr="009E549B" w:rsidRDefault="00E537CC" w:rsidP="00657D22">
            <w:pPr>
              <w:pStyle w:val="acctfourfigures"/>
              <w:tabs>
                <w:tab w:val="clear" w:pos="765"/>
                <w:tab w:val="left" w:pos="693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 w:rsidR="00D90109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252" w:type="dxa"/>
          </w:tcPr>
          <w:p w14:paraId="2A934DC8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01BB504" w14:textId="29CF6D75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 w:right="-20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</w:t>
            </w:r>
            <w:r w:rsidR="00BC5216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B87DFF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360" w:type="dxa"/>
          </w:tcPr>
          <w:p w14:paraId="71FC3F9B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20FF89" w14:textId="5A49CB48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 w:rsidR="00D90109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270" w:type="dxa"/>
          </w:tcPr>
          <w:p w14:paraId="0DF83012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58DB6A" w14:textId="496E7AF0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</w:t>
            </w:r>
            <w:r w:rsidR="00BC5216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338</w:t>
            </w:r>
          </w:p>
        </w:tc>
      </w:tr>
      <w:tr w:rsidR="00BC5216" w:rsidRPr="009E549B" w14:paraId="4335F689" w14:textId="77777777" w:rsidTr="00657D22">
        <w:tc>
          <w:tcPr>
            <w:tcW w:w="3600" w:type="dxa"/>
          </w:tcPr>
          <w:p w14:paraId="635F5224" w14:textId="77777777" w:rsidR="00BC5216" w:rsidRPr="009E549B" w:rsidRDefault="00BC5216" w:rsidP="00BC5216">
            <w:pPr>
              <w:spacing w:line="240" w:lineRule="auto"/>
              <w:ind w:left="162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ADF1847" w14:textId="77777777" w:rsidR="00BC5216" w:rsidRPr="009E549B" w:rsidRDefault="00BC5216" w:rsidP="00BC521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33688" w14:textId="33FEEF02" w:rsidR="00BC5216" w:rsidRPr="009E549B" w:rsidRDefault="00E537CC" w:rsidP="00657D22">
            <w:pPr>
              <w:pStyle w:val="acctfourfigures"/>
              <w:tabs>
                <w:tab w:val="clear" w:pos="765"/>
                <w:tab w:val="left" w:pos="665"/>
                <w:tab w:val="left" w:pos="693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12</w:t>
            </w:r>
            <w:r w:rsidR="00D9010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252" w:type="dxa"/>
          </w:tcPr>
          <w:p w14:paraId="653FD7F8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D39C1" w14:textId="791197A0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 w:right="-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16</w:t>
            </w:r>
            <w:r w:rsidR="00BC5216"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B87DF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360" w:type="dxa"/>
          </w:tcPr>
          <w:p w14:paraId="76AD9A32" w14:textId="0B0CC489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15E61" w14:textId="594F1E2C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  <w:r w:rsidR="00D9010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270" w:type="dxa"/>
          </w:tcPr>
          <w:p w14:paraId="388EB6EF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CC6DD" w14:textId="3EB72648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E537C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 w:bidi="th-TH"/>
              </w:rPr>
              <w:t>13</w:t>
            </w:r>
            <w:r w:rsidR="00BC5216"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037</w:t>
            </w:r>
          </w:p>
        </w:tc>
      </w:tr>
      <w:tr w:rsidR="00BC5216" w:rsidRPr="009E549B" w14:paraId="2D341AD9" w14:textId="77777777" w:rsidTr="00657D22">
        <w:tc>
          <w:tcPr>
            <w:tcW w:w="3600" w:type="dxa"/>
          </w:tcPr>
          <w:p w14:paraId="7A8C44D3" w14:textId="177F5B45" w:rsidR="00BC5216" w:rsidRPr="009E549B" w:rsidRDefault="00BC5216" w:rsidP="00BC5216">
            <w:pPr>
              <w:spacing w:line="240" w:lineRule="auto"/>
              <w:ind w:left="-18" w:hanging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4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2393974" w14:textId="77777777" w:rsidR="00BC5216" w:rsidRPr="009E549B" w:rsidRDefault="00BC5216" w:rsidP="00BC5216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DF913" w14:textId="4BEF3465" w:rsidR="00BC5216" w:rsidRPr="009E549B" w:rsidRDefault="00E537CC" w:rsidP="00657D22">
            <w:pPr>
              <w:pStyle w:val="acctfourfigures"/>
              <w:tabs>
                <w:tab w:val="clear" w:pos="765"/>
                <w:tab w:val="left" w:pos="693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113</w:t>
            </w:r>
            <w:r w:rsidR="00D9010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252" w:type="dxa"/>
          </w:tcPr>
          <w:p w14:paraId="682910F6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C9D04" w14:textId="6DC75BF4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 w:right="-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 w:rsidR="00B87DF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17</w:t>
            </w:r>
            <w:r w:rsidR="00BC5216"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B87DF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360" w:type="dxa"/>
          </w:tcPr>
          <w:p w14:paraId="69A0484A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234AC" w14:textId="1E0788AE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109</w:t>
            </w:r>
            <w:r w:rsidR="00D9010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70" w:type="dxa"/>
          </w:tcPr>
          <w:p w14:paraId="00AB72A5" w14:textId="77777777" w:rsidR="00BC5216" w:rsidRPr="009E549B" w:rsidRDefault="00BC5216" w:rsidP="00BC5216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9D458" w14:textId="54888C65" w:rsidR="00BC5216" w:rsidRPr="009E549B" w:rsidRDefault="00E537CC" w:rsidP="00657D2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112</w:t>
            </w:r>
            <w:r w:rsidR="00BC5216"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980</w:t>
            </w:r>
          </w:p>
        </w:tc>
      </w:tr>
    </w:tbl>
    <w:p w14:paraId="1E8C0533" w14:textId="3E4C90B0" w:rsidR="00A77D7D" w:rsidRDefault="00A77D7D" w:rsidP="009347D4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9E549B">
        <w:rPr>
          <w:rFonts w:ascii="Angsana New" w:hAnsi="Angsana New"/>
          <w:bCs/>
          <w:sz w:val="30"/>
          <w:szCs w:val="30"/>
          <w:cs/>
        </w:rPr>
        <w:lastRenderedPageBreak/>
        <w:t>ภาษีเงินได้</w:t>
      </w:r>
    </w:p>
    <w:p w14:paraId="287AC6CF" w14:textId="77777777" w:rsidR="005D6239" w:rsidRPr="005D6239" w:rsidRDefault="005D6239" w:rsidP="005D6239">
      <w:pPr>
        <w:tabs>
          <w:tab w:val="left" w:pos="63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080"/>
        <w:gridCol w:w="263"/>
        <w:gridCol w:w="1447"/>
        <w:gridCol w:w="263"/>
        <w:gridCol w:w="1087"/>
        <w:gridCol w:w="270"/>
        <w:gridCol w:w="1080"/>
      </w:tblGrid>
      <w:tr w:rsidR="00165421" w:rsidRPr="00682C3C" w14:paraId="3812E405" w14:textId="77777777" w:rsidTr="00165421">
        <w:trPr>
          <w:tblHeader/>
        </w:trPr>
        <w:tc>
          <w:tcPr>
            <w:tcW w:w="3780" w:type="dxa"/>
          </w:tcPr>
          <w:p w14:paraId="42097082" w14:textId="1BE52D56" w:rsidR="00165421" w:rsidRPr="00682C3C" w:rsidRDefault="00165421" w:rsidP="009347D4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2C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</w:t>
            </w:r>
            <w:r w:rsidRPr="00682C3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</w:t>
            </w:r>
            <w:r w:rsidRPr="00682C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2790" w:type="dxa"/>
            <w:gridSpan w:val="3"/>
          </w:tcPr>
          <w:p w14:paraId="25179CBE" w14:textId="44ACF010" w:rsidR="00165421" w:rsidRPr="00682C3C" w:rsidRDefault="00165421" w:rsidP="0081528D">
            <w:pPr>
              <w:tabs>
                <w:tab w:val="left" w:pos="501"/>
                <w:tab w:val="center" w:pos="1133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2C3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15E4FD11" w14:textId="77777777" w:rsidR="00165421" w:rsidRPr="00682C3C" w:rsidRDefault="00165421" w:rsidP="00E1171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0CCD3910" w14:textId="77777777" w:rsidR="00165421" w:rsidRPr="00682C3C" w:rsidRDefault="00165421" w:rsidP="00E1171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2C3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421" w:rsidRPr="00682C3C" w14:paraId="5CD1CCC0" w14:textId="77777777" w:rsidTr="00165421">
        <w:trPr>
          <w:tblHeader/>
        </w:trPr>
        <w:tc>
          <w:tcPr>
            <w:tcW w:w="3780" w:type="dxa"/>
          </w:tcPr>
          <w:p w14:paraId="47C2590D" w14:textId="77777777" w:rsidR="00165421" w:rsidRPr="00682C3C" w:rsidRDefault="00165421" w:rsidP="00BC5216">
            <w:pPr>
              <w:pStyle w:val="BodyText"/>
              <w:spacing w:after="0"/>
              <w:ind w:hanging="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BFFDBFB" w14:textId="77777777" w:rsidR="00165421" w:rsidRDefault="00165421" w:rsidP="00BC52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  <w:p w14:paraId="5B25EDD9" w14:textId="60E9C4BF" w:rsidR="005042AF" w:rsidRPr="00682C3C" w:rsidRDefault="005042AF" w:rsidP="00BC52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vAlign w:val="center"/>
          </w:tcPr>
          <w:p w14:paraId="5922781F" w14:textId="77777777" w:rsidR="00165421" w:rsidRPr="00682C3C" w:rsidRDefault="00165421" w:rsidP="00BC52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17EA0A03" w14:textId="77777777" w:rsidR="00165421" w:rsidRDefault="00165421" w:rsidP="00BC52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  <w:p w14:paraId="1A671262" w14:textId="48835DEB" w:rsidR="00165421" w:rsidRPr="004D2944" w:rsidRDefault="00165421" w:rsidP="00BC52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D294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4D294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4D294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7F38FA43" w14:textId="77777777" w:rsidR="00165421" w:rsidRPr="00682C3C" w:rsidRDefault="00165421" w:rsidP="00BC52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03987813" w14:textId="77777777" w:rsidR="00165421" w:rsidRDefault="00165421" w:rsidP="00BC52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  <w:p w14:paraId="47E5D32D" w14:textId="0A2A7DF2" w:rsidR="005042AF" w:rsidRPr="00682C3C" w:rsidRDefault="005042AF" w:rsidP="00BC52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56E3427C" w14:textId="77777777" w:rsidR="00165421" w:rsidRPr="00682C3C" w:rsidRDefault="00165421" w:rsidP="00BC52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99DFCFF" w14:textId="77777777" w:rsidR="00165421" w:rsidRDefault="00165421" w:rsidP="00BC52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  <w:p w14:paraId="677A606B" w14:textId="450B68B2" w:rsidR="005042AF" w:rsidRPr="00682C3C" w:rsidRDefault="005042AF" w:rsidP="00BC52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65421" w:rsidRPr="00682C3C" w14:paraId="06DF1A9B" w14:textId="77777777" w:rsidTr="00165421">
        <w:trPr>
          <w:tblHeader/>
        </w:trPr>
        <w:tc>
          <w:tcPr>
            <w:tcW w:w="3780" w:type="dxa"/>
          </w:tcPr>
          <w:p w14:paraId="77A8C075" w14:textId="77777777" w:rsidR="00165421" w:rsidRPr="00682C3C" w:rsidRDefault="00165421" w:rsidP="009347D4">
            <w:pPr>
              <w:pStyle w:val="BodyText"/>
              <w:spacing w:after="0"/>
              <w:ind w:hanging="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4583467" w14:textId="77777777" w:rsidR="00165421" w:rsidRPr="00682C3C" w:rsidRDefault="00165421" w:rsidP="00956942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82C3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5421" w:rsidRPr="00682C3C" w14:paraId="6291BAC4" w14:textId="77777777" w:rsidTr="00165421">
        <w:tc>
          <w:tcPr>
            <w:tcW w:w="3780" w:type="dxa"/>
          </w:tcPr>
          <w:p w14:paraId="7266AE1E" w14:textId="6FD27744" w:rsidR="00165421" w:rsidRPr="00682C3C" w:rsidRDefault="00165421" w:rsidP="00BC5216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สำหรับปีปัจจุบัน </w:t>
            </w:r>
          </w:p>
        </w:tc>
        <w:tc>
          <w:tcPr>
            <w:tcW w:w="1080" w:type="dxa"/>
            <w:vAlign w:val="bottom"/>
          </w:tcPr>
          <w:p w14:paraId="79245D2D" w14:textId="3E0F0D89" w:rsidR="00165421" w:rsidRPr="00682C3C" w:rsidRDefault="00165421" w:rsidP="00BC5216">
            <w:pPr>
              <w:pStyle w:val="acctfourfigures"/>
              <w:tabs>
                <w:tab w:val="clear" w:pos="765"/>
                <w:tab w:val="left" w:pos="693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263" w:type="dxa"/>
          </w:tcPr>
          <w:p w14:paraId="0317836F" w14:textId="77777777" w:rsidR="00165421" w:rsidRPr="00682C3C" w:rsidRDefault="00165421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3819E502" w14:textId="47056793" w:rsidR="00165421" w:rsidRPr="00682C3C" w:rsidRDefault="00D235DA" w:rsidP="00BC5216">
            <w:pPr>
              <w:pStyle w:val="acctfourfigures"/>
              <w:tabs>
                <w:tab w:val="clear" w:pos="765"/>
                <w:tab w:val="left" w:pos="707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6,209</w:t>
            </w:r>
          </w:p>
        </w:tc>
        <w:tc>
          <w:tcPr>
            <w:tcW w:w="263" w:type="dxa"/>
          </w:tcPr>
          <w:p w14:paraId="54735399" w14:textId="77777777" w:rsidR="00165421" w:rsidRPr="00682C3C" w:rsidRDefault="00165421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75AE534" w14:textId="39B45AC1" w:rsidR="00165421" w:rsidRPr="00682C3C" w:rsidRDefault="00165421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17E6D1" w14:textId="77777777" w:rsidR="00165421" w:rsidRPr="00682C3C" w:rsidRDefault="00165421" w:rsidP="00BC5216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FE9B1F" w14:textId="3B209F56" w:rsidR="00165421" w:rsidRPr="00682C3C" w:rsidRDefault="00165421" w:rsidP="00BC5216">
            <w:pPr>
              <w:pStyle w:val="acctfourfigures"/>
              <w:tabs>
                <w:tab w:val="clear" w:pos="765"/>
              </w:tabs>
              <w:spacing w:line="240" w:lineRule="auto"/>
              <w:ind w:left="-460" w:right="340" w:hanging="26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65421" w:rsidRPr="00682C3C" w14:paraId="6D2FD090" w14:textId="77777777" w:rsidTr="00165421">
        <w:tc>
          <w:tcPr>
            <w:tcW w:w="3780" w:type="dxa"/>
          </w:tcPr>
          <w:p w14:paraId="0BB6EE7D" w14:textId="77777777" w:rsidR="00165421" w:rsidRPr="00682C3C" w:rsidRDefault="00165421" w:rsidP="00BC5216">
            <w:pPr>
              <w:tabs>
                <w:tab w:val="left" w:pos="540"/>
              </w:tabs>
              <w:spacing w:line="240" w:lineRule="auto"/>
              <w:ind w:right="-108" w:hanging="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8FBDCB" w14:textId="77777777" w:rsidR="00165421" w:rsidRPr="00682C3C" w:rsidRDefault="00165421" w:rsidP="00BC52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570FAB9" w14:textId="77777777" w:rsidR="00165421" w:rsidRPr="00682C3C" w:rsidRDefault="00165421" w:rsidP="00BC521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6A4F6D49" w14:textId="77777777" w:rsidR="00165421" w:rsidRPr="00682C3C" w:rsidRDefault="00165421" w:rsidP="00BC5216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42080CF" w14:textId="77777777" w:rsidR="00165421" w:rsidRPr="00682C3C" w:rsidRDefault="00165421" w:rsidP="00BC521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DFA3F44" w14:textId="77777777" w:rsidR="00165421" w:rsidRPr="00682C3C" w:rsidRDefault="00165421" w:rsidP="00BC5216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5A0B24" w14:textId="77777777" w:rsidR="00165421" w:rsidRPr="00682C3C" w:rsidRDefault="00165421" w:rsidP="00BC521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6A2C3B" w14:textId="77777777" w:rsidR="00165421" w:rsidRPr="00682C3C" w:rsidRDefault="00165421" w:rsidP="00BC5216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165421" w:rsidRPr="00682C3C" w14:paraId="51C80F30" w14:textId="77777777" w:rsidTr="00165421">
        <w:tc>
          <w:tcPr>
            <w:tcW w:w="3780" w:type="dxa"/>
          </w:tcPr>
          <w:p w14:paraId="5E610B56" w14:textId="77777777" w:rsidR="00165421" w:rsidRPr="00682C3C" w:rsidRDefault="00165421" w:rsidP="00BC5216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82C3C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E23911F" w14:textId="1D908450" w:rsidR="00165421" w:rsidRPr="00682C3C" w:rsidRDefault="00165421" w:rsidP="00BC521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58337F0" w14:textId="77777777" w:rsidR="00165421" w:rsidRPr="00682C3C" w:rsidRDefault="00165421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4605DEAF" w14:textId="77777777" w:rsidR="00165421" w:rsidRPr="00682C3C" w:rsidRDefault="00165421" w:rsidP="00BC5216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A3CBA03" w14:textId="77777777" w:rsidR="00165421" w:rsidRPr="00682C3C" w:rsidRDefault="00165421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6B8E825" w14:textId="77777777" w:rsidR="00165421" w:rsidRPr="00682C3C" w:rsidRDefault="00165421" w:rsidP="00BC5216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AEB239" w14:textId="77777777" w:rsidR="00165421" w:rsidRPr="00682C3C" w:rsidRDefault="00165421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82C4B" w14:textId="77777777" w:rsidR="00165421" w:rsidRPr="00682C3C" w:rsidRDefault="00165421" w:rsidP="00BC5216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165421" w:rsidRPr="00682C3C" w14:paraId="39CC6ADA" w14:textId="77777777" w:rsidTr="00165421">
        <w:tc>
          <w:tcPr>
            <w:tcW w:w="3780" w:type="dxa"/>
          </w:tcPr>
          <w:p w14:paraId="02FB8B65" w14:textId="77777777" w:rsidR="00165421" w:rsidRPr="00682C3C" w:rsidRDefault="00165421" w:rsidP="00BC5216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080" w:type="dxa"/>
            <w:vAlign w:val="bottom"/>
          </w:tcPr>
          <w:p w14:paraId="55A0807D" w14:textId="118C384F" w:rsidR="00165421" w:rsidRPr="00682C3C" w:rsidRDefault="00165421" w:rsidP="005720EB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193"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54,328</w:t>
            </w:r>
            <w:r w:rsidRPr="00682C3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096E1578" w14:textId="77777777" w:rsidR="00165421" w:rsidRPr="00682C3C" w:rsidRDefault="00165421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5F3A4D85" w14:textId="732857EC" w:rsidR="00165421" w:rsidRPr="00682C3C" w:rsidRDefault="00165421" w:rsidP="00BC5216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</w:rPr>
              <w:t>(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682C3C">
              <w:rPr>
                <w:rFonts w:ascii="Angsana New" w:hAnsi="Angsana New"/>
                <w:sz w:val="30"/>
                <w:szCs w:val="30"/>
              </w:rPr>
              <w:t>,</w:t>
            </w:r>
            <w:r w:rsidR="00D235DA">
              <w:rPr>
                <w:rFonts w:ascii="Angsana New" w:hAnsi="Angsana New"/>
                <w:sz w:val="30"/>
                <w:szCs w:val="30"/>
              </w:rPr>
              <w:t>848</w:t>
            </w:r>
            <w:r w:rsidRPr="00682C3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5ABCD89B" w14:textId="77777777" w:rsidR="00165421" w:rsidRPr="00682C3C" w:rsidRDefault="00165421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9CEA4BA" w14:textId="771D737E" w:rsidR="00165421" w:rsidRPr="00682C3C" w:rsidRDefault="00165421" w:rsidP="00BC5216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50,991</w:t>
            </w:r>
            <w:r w:rsidRPr="00682C3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92350F" w14:textId="77777777" w:rsidR="00165421" w:rsidRPr="00682C3C" w:rsidRDefault="00165421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0A50D9" w14:textId="25995916" w:rsidR="00165421" w:rsidRPr="00682C3C" w:rsidRDefault="00165421" w:rsidP="00BC5216">
            <w:pPr>
              <w:pStyle w:val="acctfourfigures"/>
              <w:tabs>
                <w:tab w:val="clear" w:pos="765"/>
              </w:tabs>
              <w:spacing w:line="240" w:lineRule="auto"/>
              <w:ind w:left="-193" w:right="3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14</w:t>
            </w:r>
            <w:r w:rsidRPr="00682C3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684</w:t>
            </w:r>
            <w:r w:rsidRPr="00682C3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165421" w:rsidRPr="00682C3C" w14:paraId="7DD4FBCE" w14:textId="77777777" w:rsidTr="00165421">
        <w:tc>
          <w:tcPr>
            <w:tcW w:w="3780" w:type="dxa"/>
          </w:tcPr>
          <w:p w14:paraId="722BF4C0" w14:textId="720F17ED" w:rsidR="00165421" w:rsidRPr="00682C3C" w:rsidRDefault="00165421" w:rsidP="00BC5216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1CAC5" w14:textId="5DEE8213" w:rsidR="00165421" w:rsidRPr="00682C3C" w:rsidRDefault="00165421" w:rsidP="00BC5216">
            <w:pPr>
              <w:pStyle w:val="acctfourfigures"/>
              <w:tabs>
                <w:tab w:val="clear" w:pos="765"/>
              </w:tabs>
              <w:spacing w:line="240" w:lineRule="auto"/>
              <w:ind w:left="-193" w:right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53,134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0A3CB50C" w14:textId="77777777" w:rsidR="00165421" w:rsidRPr="00682C3C" w:rsidRDefault="00165421" w:rsidP="00BC52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A39CA" w14:textId="73A7482C" w:rsidR="00165421" w:rsidRPr="00682C3C" w:rsidRDefault="00165421" w:rsidP="00BC5216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639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7B87EF91" w14:textId="77777777" w:rsidR="00165421" w:rsidRPr="00682C3C" w:rsidRDefault="00165421" w:rsidP="00BC52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E912D" w14:textId="63182A10" w:rsidR="00165421" w:rsidRPr="00682C3C" w:rsidRDefault="00165421" w:rsidP="00BC5216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50,991</w:t>
            </w:r>
            <w:r w:rsidRPr="00682C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9143CCB" w14:textId="77777777" w:rsidR="00165421" w:rsidRPr="00682C3C" w:rsidRDefault="00165421" w:rsidP="00BC52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D2298" w14:textId="45CBF747" w:rsidR="00165421" w:rsidRPr="00682C3C" w:rsidRDefault="00165421" w:rsidP="00BC5216">
            <w:pPr>
              <w:pStyle w:val="acctfourfigures"/>
              <w:tabs>
                <w:tab w:val="clear" w:pos="765"/>
              </w:tabs>
              <w:spacing w:line="240" w:lineRule="auto"/>
              <w:ind w:left="-193" w:right="3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14</w:t>
            </w:r>
            <w:r w:rsidRPr="00682C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684</w:t>
            </w:r>
            <w:r w:rsidRPr="00682C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ECCFED3" w14:textId="33D28687" w:rsidR="009E549B" w:rsidRPr="0046204B" w:rsidRDefault="009E549B" w:rsidP="0009762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70"/>
        <w:gridCol w:w="1080"/>
        <w:gridCol w:w="270"/>
        <w:gridCol w:w="1080"/>
      </w:tblGrid>
      <w:tr w:rsidR="008208EF" w:rsidRPr="00682C3C" w14:paraId="20ADEDE4" w14:textId="77777777" w:rsidTr="004A1AD1">
        <w:trPr>
          <w:tblHeader/>
        </w:trPr>
        <w:tc>
          <w:tcPr>
            <w:tcW w:w="4140" w:type="dxa"/>
          </w:tcPr>
          <w:p w14:paraId="36884E33" w14:textId="136F8F97" w:rsidR="008208EF" w:rsidRPr="00682C3C" w:rsidRDefault="00C70C02" w:rsidP="009347D4">
            <w:pPr>
              <w:tabs>
                <w:tab w:val="left" w:pos="501"/>
                <w:tab w:val="center" w:pos="1133"/>
              </w:tabs>
              <w:ind w:right="-108" w:hanging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2C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="00D52C29" w:rsidRPr="00682C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262CD32B" w14:textId="77777777" w:rsidR="008208EF" w:rsidRPr="00682C3C" w:rsidRDefault="008208EF" w:rsidP="00E1171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2C3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08EF" w:rsidRPr="00682C3C" w14:paraId="5E4A231A" w14:textId="77777777" w:rsidTr="004A1AD1">
        <w:trPr>
          <w:tblHeader/>
        </w:trPr>
        <w:tc>
          <w:tcPr>
            <w:tcW w:w="4140" w:type="dxa"/>
          </w:tcPr>
          <w:p w14:paraId="4B8C126D" w14:textId="77777777" w:rsidR="008208EF" w:rsidRPr="00682C3C" w:rsidRDefault="008208EF" w:rsidP="009347D4">
            <w:pPr>
              <w:spacing w:line="240" w:lineRule="auto"/>
              <w:ind w:right="-108" w:hanging="14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7ABCE31" w14:textId="1A7F133E" w:rsidR="008208EF" w:rsidRPr="00682C3C" w:rsidRDefault="00E537CC" w:rsidP="003C2C0C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5120B88" w14:textId="77777777" w:rsidR="008208EF" w:rsidRPr="00682C3C" w:rsidRDefault="008208EF" w:rsidP="003C2C0C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C657E6" w14:textId="77777777" w:rsidR="008208EF" w:rsidRDefault="00E537CC" w:rsidP="003C2C0C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  <w:p w14:paraId="50516986" w14:textId="10CEEA38" w:rsidR="007C7C1B" w:rsidRPr="007C7C1B" w:rsidRDefault="007C7C1B" w:rsidP="003C2C0C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C7C1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(</w:t>
            </w:r>
            <w:r w:rsidRPr="007C7C1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ปรับปรุงใหม่</w:t>
            </w:r>
            <w:r w:rsidRPr="007C7C1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8208EF" w:rsidRPr="00682C3C" w14:paraId="2D301A0E" w14:textId="77777777" w:rsidTr="004A1AD1">
        <w:trPr>
          <w:tblHeader/>
        </w:trPr>
        <w:tc>
          <w:tcPr>
            <w:tcW w:w="4140" w:type="dxa"/>
          </w:tcPr>
          <w:p w14:paraId="5D318C16" w14:textId="77777777" w:rsidR="008208EF" w:rsidRPr="00682C3C" w:rsidRDefault="008208EF" w:rsidP="009347D4">
            <w:pPr>
              <w:ind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81A8F" w14:textId="77777777" w:rsidR="008208EF" w:rsidRPr="00682C3C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D7FAF60" w14:textId="77777777" w:rsidR="008208EF" w:rsidRPr="00682C3C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7677BE07" w14:textId="77777777" w:rsidR="008208EF" w:rsidRPr="00682C3C" w:rsidRDefault="008208EF" w:rsidP="00E1171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6AC20FAC" w14:textId="77777777" w:rsidR="008208EF" w:rsidRPr="00682C3C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1E02083" w14:textId="77777777" w:rsidR="008208EF" w:rsidRPr="00682C3C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</w:t>
            </w:r>
            <w:r w:rsidR="008208EF" w:rsidRPr="00682C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  <w:tc>
          <w:tcPr>
            <w:tcW w:w="270" w:type="dxa"/>
          </w:tcPr>
          <w:p w14:paraId="7E4C120F" w14:textId="77777777" w:rsidR="008208EF" w:rsidRPr="00682C3C" w:rsidRDefault="008208EF" w:rsidP="00E1171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DCCCC" w14:textId="77777777" w:rsidR="008208EF" w:rsidRPr="00682C3C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48697FB" w14:textId="77777777" w:rsidR="008208EF" w:rsidRPr="00682C3C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2C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A816B45" w14:textId="77777777" w:rsidR="008208EF" w:rsidRPr="00682C3C" w:rsidRDefault="008208EF" w:rsidP="00E1171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1FD3646" w14:textId="77777777" w:rsidR="008208EF" w:rsidRPr="00682C3C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A17C6BC" w14:textId="77777777" w:rsidR="008208EF" w:rsidRPr="00682C3C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</w:t>
            </w:r>
            <w:r w:rsidR="008208EF" w:rsidRPr="00682C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C5216" w:rsidRPr="00682C3C" w14:paraId="32180E42" w14:textId="77777777" w:rsidTr="004A1AD1">
        <w:tc>
          <w:tcPr>
            <w:tcW w:w="4140" w:type="dxa"/>
          </w:tcPr>
          <w:p w14:paraId="296449F4" w14:textId="501EE105" w:rsidR="00BC5216" w:rsidRPr="00682C3C" w:rsidRDefault="00BC5216" w:rsidP="00BC5216">
            <w:pPr>
              <w:ind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1080" w:type="dxa"/>
          </w:tcPr>
          <w:p w14:paraId="0775D855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EF8DB51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C02933C" w14:textId="3C001306" w:rsidR="00BC5216" w:rsidRPr="00682C3C" w:rsidRDefault="00603B28" w:rsidP="00BC5216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315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059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9D73259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B35A18" w14:textId="06F89A42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943BC8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7C66B88" w14:textId="437837F4" w:rsidR="00BC5216" w:rsidRPr="00682C3C" w:rsidRDefault="00BC5216" w:rsidP="00BC52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C7C1B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C7C1B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D235DA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C5216" w:rsidRPr="00682C3C" w14:paraId="610DC15F" w14:textId="77777777" w:rsidTr="00570F62">
        <w:tc>
          <w:tcPr>
            <w:tcW w:w="4140" w:type="dxa"/>
            <w:tcBorders>
              <w:bottom w:val="nil"/>
            </w:tcBorders>
          </w:tcPr>
          <w:p w14:paraId="5FE7C940" w14:textId="77777777" w:rsidR="00BC5216" w:rsidRPr="00682C3C" w:rsidRDefault="00BC5216" w:rsidP="00BC5216">
            <w:pPr>
              <w:ind w:hanging="14"/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5A207CD5" w14:textId="52C1EB83" w:rsidR="00BC5216" w:rsidRPr="00682C3C" w:rsidRDefault="00E537CC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603B28" w:rsidRPr="00682C3C">
              <w:rPr>
                <w:rFonts w:ascii="Angsana New" w:hAnsi="Angsana New"/>
                <w:sz w:val="30"/>
                <w:szCs w:val="30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</w:tcPr>
          <w:p w14:paraId="2B61D664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36A7A17" w14:textId="34E322C4" w:rsidR="00BC5216" w:rsidRPr="00682C3C" w:rsidRDefault="00603B28" w:rsidP="00BC5216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012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6DAB44D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43AFB0" w14:textId="7380DD63" w:rsidR="00BC5216" w:rsidRPr="00682C3C" w:rsidRDefault="00E537CC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BC5216" w:rsidRPr="00682C3C">
              <w:rPr>
                <w:rFonts w:ascii="Angsana New" w:hAnsi="Angsana New"/>
                <w:sz w:val="30"/>
                <w:szCs w:val="30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tcBorders>
              <w:bottom w:val="nil"/>
            </w:tcBorders>
          </w:tcPr>
          <w:p w14:paraId="32B7B1E1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C2FCE64" w14:textId="167C1DF6" w:rsidR="00BC5216" w:rsidRPr="00682C3C" w:rsidRDefault="00BC5216" w:rsidP="00BC52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C7C1B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  <w:r w:rsidR="00D235D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C5216" w:rsidRPr="00682C3C" w14:paraId="3B83A3AF" w14:textId="77777777" w:rsidTr="00570F62">
        <w:tc>
          <w:tcPr>
            <w:tcW w:w="4140" w:type="dxa"/>
            <w:tcBorders>
              <w:bottom w:val="nil"/>
            </w:tcBorders>
          </w:tcPr>
          <w:p w14:paraId="2A88A494" w14:textId="1BE9E9D2" w:rsidR="00BC5216" w:rsidRPr="00682C3C" w:rsidRDefault="00BC5216" w:rsidP="00BC5216">
            <w:pPr>
              <w:ind w:left="162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571E9370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B0B0914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168127F" w14:textId="7262A4F8" w:rsidR="00BC5216" w:rsidRPr="00682C3C" w:rsidRDefault="00FD3224" w:rsidP="00FD3224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9A3787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10206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C76633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895B3" w14:textId="02F25283" w:rsidR="00BC5216" w:rsidRPr="00682C3C" w:rsidRDefault="00BC5216" w:rsidP="00BC5216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220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C5216" w:rsidRPr="00682C3C" w14:paraId="7A5AA6F3" w14:textId="77777777" w:rsidTr="00570F62">
        <w:tc>
          <w:tcPr>
            <w:tcW w:w="4140" w:type="dxa"/>
            <w:tcBorders>
              <w:top w:val="nil"/>
            </w:tcBorders>
          </w:tcPr>
          <w:p w14:paraId="67C03AB1" w14:textId="451D3F99" w:rsidR="00BC5216" w:rsidRPr="00682C3C" w:rsidRDefault="00BC5216" w:rsidP="00BC5216">
            <w:pPr>
              <w:ind w:left="162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1080" w:type="dxa"/>
          </w:tcPr>
          <w:p w14:paraId="549888B1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AC0D9D2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71403A" w14:textId="6BC7E39A" w:rsidR="00BC5216" w:rsidRPr="00682C3C" w:rsidRDefault="00603B28" w:rsidP="00BC5216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986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3AB9E37D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8F3E7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7918EF4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5FCAA" w14:textId="5CD71A37" w:rsidR="00BC5216" w:rsidRPr="00682C3C" w:rsidRDefault="00BC5216" w:rsidP="00BC52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494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C5216" w:rsidRPr="00682C3C" w14:paraId="35CFD331" w14:textId="77777777" w:rsidTr="004A1AD1">
        <w:tc>
          <w:tcPr>
            <w:tcW w:w="4140" w:type="dxa"/>
          </w:tcPr>
          <w:p w14:paraId="02C3A407" w14:textId="77777777" w:rsidR="00BC5216" w:rsidRPr="00682C3C" w:rsidRDefault="00BC5216" w:rsidP="00BC5216">
            <w:pPr>
              <w:ind w:left="162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</w:tcPr>
          <w:p w14:paraId="26785BD0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67080A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75AC516E" w14:textId="2615D7D0" w:rsidR="00BC5216" w:rsidRPr="00682C3C" w:rsidRDefault="00E537CC" w:rsidP="005720E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603B28"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D3224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270" w:type="dxa"/>
          </w:tcPr>
          <w:p w14:paraId="6EBCD514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D4764AA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DA61A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609ECD7" w14:textId="4D50D677" w:rsidR="00BC5216" w:rsidRPr="00682C3C" w:rsidRDefault="00E537CC" w:rsidP="00BC52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A033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C5216"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A033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235DA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</w:p>
        </w:tc>
      </w:tr>
      <w:tr w:rsidR="00BC5216" w:rsidRPr="00682C3C" w14:paraId="427F06F1" w14:textId="77777777" w:rsidTr="004A1AD1">
        <w:tc>
          <w:tcPr>
            <w:tcW w:w="4140" w:type="dxa"/>
          </w:tcPr>
          <w:p w14:paraId="00E5C58A" w14:textId="10CDDC2E" w:rsidR="00BC5216" w:rsidRPr="00682C3C" w:rsidRDefault="00BC5216" w:rsidP="00BC5216">
            <w:pPr>
              <w:ind w:left="162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</w:tcPr>
          <w:p w14:paraId="09D7DE3B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753F86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6212BE99" w14:textId="15DDDE12" w:rsidR="00BC5216" w:rsidRPr="00682C3C" w:rsidRDefault="00603B28" w:rsidP="00BC521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511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26DDAF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2133DD7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854F3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71F9AB5" w14:textId="51795AB6" w:rsidR="00BC5216" w:rsidRPr="00682C3C" w:rsidRDefault="00BC5216" w:rsidP="00BC52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715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C5216" w:rsidRPr="00682C3C" w14:paraId="4F30779F" w14:textId="77777777" w:rsidTr="004A1AD1">
        <w:tc>
          <w:tcPr>
            <w:tcW w:w="4140" w:type="dxa"/>
            <w:tcBorders>
              <w:bottom w:val="nil"/>
            </w:tcBorders>
          </w:tcPr>
          <w:p w14:paraId="1E3A28B0" w14:textId="462FD83A" w:rsidR="00BC5216" w:rsidRPr="00682C3C" w:rsidRDefault="00BC5216" w:rsidP="00BC5216">
            <w:pPr>
              <w:ind w:left="162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="009C367D" w:rsidRPr="00682C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82C3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837B94F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CCCEF94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0068642D" w14:textId="77777777" w:rsidR="00BC5216" w:rsidRPr="00682C3C" w:rsidRDefault="00BC5216" w:rsidP="00682C3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D0FDF79" w14:textId="5B2490CC" w:rsidR="00603B28" w:rsidRPr="00682C3C" w:rsidRDefault="008653FE" w:rsidP="00682C3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3,163</w:t>
            </w:r>
          </w:p>
        </w:tc>
        <w:tc>
          <w:tcPr>
            <w:tcW w:w="270" w:type="dxa"/>
            <w:tcBorders>
              <w:bottom w:val="nil"/>
            </w:tcBorders>
          </w:tcPr>
          <w:p w14:paraId="14FD1594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C31828A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69D5AE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2223FB0" w14:textId="77777777" w:rsidR="00BC5216" w:rsidRPr="00682C3C" w:rsidRDefault="00BC5216" w:rsidP="00BC5216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373D1E" w14:textId="743E940A" w:rsidR="00BC5216" w:rsidRPr="00682C3C" w:rsidRDefault="00E537CC" w:rsidP="00BC52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BC5216"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284</w:t>
            </w:r>
          </w:p>
        </w:tc>
      </w:tr>
      <w:tr w:rsidR="00BC5216" w:rsidRPr="00682C3C" w14:paraId="32CEF1A7" w14:textId="77777777" w:rsidTr="004A1AD1">
        <w:tc>
          <w:tcPr>
            <w:tcW w:w="4140" w:type="dxa"/>
            <w:tcBorders>
              <w:bottom w:val="nil"/>
            </w:tcBorders>
          </w:tcPr>
          <w:p w14:paraId="1169F2CB" w14:textId="77777777" w:rsidR="00BC5216" w:rsidRPr="00682C3C" w:rsidRDefault="00BC5216" w:rsidP="00BC521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941C08" w14:textId="3F7765C7" w:rsidR="00BC5216" w:rsidRPr="00682C3C" w:rsidRDefault="00603B28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50420EB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A6FB230" w14:textId="5D6D05A2" w:rsidR="00BC5216" w:rsidRPr="00682C3C" w:rsidRDefault="00603B28" w:rsidP="00BC5216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653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53,134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A13949C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38EED9" w14:textId="51AE5854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F2FF44A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BBA5A8" w14:textId="1274AE0C" w:rsidR="00BC5216" w:rsidRPr="00682C3C" w:rsidRDefault="00BC5216" w:rsidP="00BC52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C7C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C7C1B">
              <w:rPr>
                <w:rFonts w:ascii="Angsana New" w:hAnsi="Angsana New"/>
                <w:b/>
                <w:bCs/>
                <w:sz w:val="30"/>
                <w:szCs w:val="30"/>
              </w:rPr>
              <w:t>639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819626B" w14:textId="01F18FE1" w:rsidR="0046204B" w:rsidRDefault="0046204B" w:rsidP="00AB31F9">
      <w:pPr>
        <w:spacing w:line="240" w:lineRule="auto"/>
        <w:rPr>
          <w:rFonts w:ascii="Angsana New" w:hAnsi="Angsana New"/>
          <w:sz w:val="30"/>
          <w:szCs w:val="30"/>
        </w:rPr>
      </w:pPr>
    </w:p>
    <w:p w14:paraId="2B294989" w14:textId="77777777" w:rsidR="0046204B" w:rsidRDefault="0046204B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8208EF" w:rsidRPr="00682C3C" w14:paraId="0E419122" w14:textId="77777777" w:rsidTr="0046204B">
        <w:tc>
          <w:tcPr>
            <w:tcW w:w="4230" w:type="dxa"/>
          </w:tcPr>
          <w:p w14:paraId="10E1790B" w14:textId="77777777" w:rsidR="008208EF" w:rsidRPr="00682C3C" w:rsidRDefault="008208EF" w:rsidP="00E1171E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4ED4A21" w14:textId="77777777" w:rsidR="008208EF" w:rsidRPr="00682C3C" w:rsidRDefault="008208EF" w:rsidP="00E1171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2C3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5216" w:rsidRPr="00682C3C" w14:paraId="74EB791A" w14:textId="77777777" w:rsidTr="0046204B">
        <w:tc>
          <w:tcPr>
            <w:tcW w:w="4230" w:type="dxa"/>
          </w:tcPr>
          <w:p w14:paraId="04698139" w14:textId="77777777" w:rsidR="00BC5216" w:rsidRPr="00682C3C" w:rsidRDefault="00BC5216" w:rsidP="00BC521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E8F2034" w14:textId="7AC83973" w:rsidR="00BC5216" w:rsidRPr="00682C3C" w:rsidRDefault="00E537CC" w:rsidP="00BC5216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3D34315" w14:textId="77777777" w:rsidR="00BC5216" w:rsidRPr="00682C3C" w:rsidRDefault="00BC5216" w:rsidP="00BC5216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AC14E73" w14:textId="1B15BC5E" w:rsidR="00BC5216" w:rsidRPr="00682C3C" w:rsidRDefault="00E537CC" w:rsidP="00BC5216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8208EF" w:rsidRPr="00682C3C" w14:paraId="35C7B6BA" w14:textId="77777777" w:rsidTr="0046204B">
        <w:tc>
          <w:tcPr>
            <w:tcW w:w="4230" w:type="dxa"/>
          </w:tcPr>
          <w:p w14:paraId="0891C6CC" w14:textId="77777777" w:rsidR="008208EF" w:rsidRPr="00682C3C" w:rsidRDefault="008208EF" w:rsidP="00E1171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842665" w14:textId="77777777" w:rsidR="008208EF" w:rsidRPr="00682C3C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7C1E9EC" w14:textId="77777777" w:rsidR="008208EF" w:rsidRPr="00682C3C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537FEE3" w14:textId="77777777" w:rsidR="008208EF" w:rsidRPr="00682C3C" w:rsidRDefault="008208EF" w:rsidP="00E1171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3A49EB" w14:textId="77777777" w:rsidR="008208EF" w:rsidRPr="00682C3C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7329516" w14:textId="77777777" w:rsidR="008208EF" w:rsidRPr="00682C3C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</w:t>
            </w:r>
            <w:r w:rsidR="008208EF" w:rsidRPr="00682C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  <w:tc>
          <w:tcPr>
            <w:tcW w:w="270" w:type="dxa"/>
          </w:tcPr>
          <w:p w14:paraId="7A8E493A" w14:textId="77777777" w:rsidR="008208EF" w:rsidRPr="00682C3C" w:rsidRDefault="008208EF" w:rsidP="00E1171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C26EA" w14:textId="77777777" w:rsidR="008208EF" w:rsidRPr="00682C3C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48DA7C3" w14:textId="77777777" w:rsidR="008208EF" w:rsidRPr="00682C3C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2C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2969CBFE" w14:textId="77777777" w:rsidR="008208EF" w:rsidRPr="00682C3C" w:rsidRDefault="008208EF" w:rsidP="00E1171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C3952E" w14:textId="77777777" w:rsidR="008208EF" w:rsidRPr="00682C3C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C3EF19C" w14:textId="77777777" w:rsidR="008208EF" w:rsidRPr="00682C3C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</w:t>
            </w:r>
            <w:r w:rsidR="008208EF" w:rsidRPr="00682C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C5216" w:rsidRPr="00682C3C" w14:paraId="0EAE9D3A" w14:textId="77777777" w:rsidTr="0046204B">
        <w:tc>
          <w:tcPr>
            <w:tcW w:w="4230" w:type="dxa"/>
          </w:tcPr>
          <w:p w14:paraId="49B9DB3B" w14:textId="4D829EB9" w:rsidR="00BC5216" w:rsidRPr="00682C3C" w:rsidRDefault="00BC5216" w:rsidP="00BC5216">
            <w:pPr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1080" w:type="dxa"/>
          </w:tcPr>
          <w:p w14:paraId="7A1C4238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254BBE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D772FF" w14:textId="6FC40A99" w:rsidR="00BC5216" w:rsidRPr="00682C3C" w:rsidRDefault="00603B28" w:rsidP="00BC5216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289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  <w:r w:rsidR="00F869E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263523D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56D171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8ADA960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47B319" w14:textId="1D717195" w:rsidR="00BC5216" w:rsidRPr="00682C3C" w:rsidRDefault="00BC5216" w:rsidP="00BC52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650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C5216" w:rsidRPr="00682C3C" w14:paraId="6032A12A" w14:textId="77777777" w:rsidTr="0046204B">
        <w:tc>
          <w:tcPr>
            <w:tcW w:w="4230" w:type="dxa"/>
          </w:tcPr>
          <w:p w14:paraId="5BD27710" w14:textId="77777777" w:rsidR="00BC5216" w:rsidRPr="00682C3C" w:rsidRDefault="00BC5216" w:rsidP="00BC5216">
            <w:pPr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342E751C" w14:textId="5EA13705" w:rsidR="00BC5216" w:rsidRPr="00682C3C" w:rsidRDefault="00E537CC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603B28" w:rsidRPr="00682C3C">
              <w:rPr>
                <w:rFonts w:ascii="Angsana New" w:hAnsi="Angsana New"/>
                <w:sz w:val="30"/>
                <w:szCs w:val="30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754F73E8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41E8917" w14:textId="18745C6B" w:rsidR="00BC5216" w:rsidRPr="00682C3C" w:rsidRDefault="00603B28" w:rsidP="00BC5216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682C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959</w:t>
            </w:r>
            <w:r w:rsidRPr="00682C3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27DE9EF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4409A" w14:textId="500CD66B" w:rsidR="00BC5216" w:rsidRPr="00682C3C" w:rsidRDefault="00E537CC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BC5216" w:rsidRPr="00682C3C">
              <w:rPr>
                <w:rFonts w:ascii="Angsana New" w:hAnsi="Angsana New"/>
                <w:sz w:val="30"/>
                <w:szCs w:val="30"/>
              </w:rPr>
              <w:t>.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13AF386D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4147754" w14:textId="30B1E14A" w:rsidR="00BC5216" w:rsidRPr="00682C3C" w:rsidRDefault="00BC5216" w:rsidP="00BC52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Pr="00682C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  <w:r w:rsidRPr="00682C3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C5216" w:rsidRPr="00682C3C" w14:paraId="53FE6774" w14:textId="77777777" w:rsidTr="0046204B">
        <w:tc>
          <w:tcPr>
            <w:tcW w:w="4230" w:type="dxa"/>
          </w:tcPr>
          <w:p w14:paraId="115DA552" w14:textId="6E1A7334" w:rsidR="00BC5216" w:rsidRPr="00682C3C" w:rsidRDefault="00BC5216" w:rsidP="00BC5216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1080" w:type="dxa"/>
          </w:tcPr>
          <w:p w14:paraId="509C0531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C8010CE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166CF" w14:textId="0BCBC973" w:rsidR="00BC5216" w:rsidRPr="00682C3C" w:rsidRDefault="00603B28" w:rsidP="00603B2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EA1E0FA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09F20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57354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63C26" w14:textId="7BEDBFA2" w:rsidR="00BC5216" w:rsidRPr="00682C3C" w:rsidRDefault="00BC5216" w:rsidP="00BC5216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349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C5216" w:rsidRPr="00682C3C" w14:paraId="005C806E" w14:textId="77777777" w:rsidTr="0046204B">
        <w:tc>
          <w:tcPr>
            <w:tcW w:w="4230" w:type="dxa"/>
          </w:tcPr>
          <w:p w14:paraId="61D3AB53" w14:textId="77777777" w:rsidR="00BC5216" w:rsidRPr="00682C3C" w:rsidRDefault="00BC5216" w:rsidP="00BC5216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1060755C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82F49B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EC243" w14:textId="587483D3" w:rsidR="00BC5216" w:rsidRPr="00682C3C" w:rsidRDefault="00E537CC" w:rsidP="00682C3C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603B28"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70" w:type="dxa"/>
          </w:tcPr>
          <w:p w14:paraId="0B9F6A05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307F2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4CFB7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1829C" w14:textId="55BDBF6B" w:rsidR="00BC5216" w:rsidRPr="00682C3C" w:rsidRDefault="00E537CC" w:rsidP="00682C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BC5216"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175</w:t>
            </w:r>
          </w:p>
        </w:tc>
      </w:tr>
      <w:tr w:rsidR="00BC5216" w:rsidRPr="00682C3C" w14:paraId="64661DE3" w14:textId="77777777" w:rsidTr="0046204B">
        <w:tc>
          <w:tcPr>
            <w:tcW w:w="4230" w:type="dxa"/>
          </w:tcPr>
          <w:p w14:paraId="77B7A2B2" w14:textId="448495CC" w:rsidR="00BC5216" w:rsidRPr="00682C3C" w:rsidRDefault="00BC5216" w:rsidP="00BC5216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</w:tcPr>
          <w:p w14:paraId="5AE98358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60B8C9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DCD7C" w14:textId="05DC8C66" w:rsidR="00BC5216" w:rsidRPr="00682C3C" w:rsidRDefault="00603B28" w:rsidP="00BC5216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084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8E0FF6A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B35888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816C6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E7AB3" w14:textId="34DFA2E2" w:rsidR="00BC5216" w:rsidRPr="00682C3C" w:rsidRDefault="00BC5216" w:rsidP="00BC52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537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C5216" w:rsidRPr="00682C3C" w14:paraId="7D763BCE" w14:textId="77777777" w:rsidTr="0046204B">
        <w:tc>
          <w:tcPr>
            <w:tcW w:w="4230" w:type="dxa"/>
          </w:tcPr>
          <w:p w14:paraId="62001A44" w14:textId="13DFA8F5" w:rsidR="00BC5216" w:rsidRPr="00682C3C" w:rsidRDefault="00BC5216" w:rsidP="00BC5216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38FC8768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37F6A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6D8FF" w14:textId="77777777" w:rsidR="00BC5216" w:rsidRPr="00682C3C" w:rsidRDefault="00BC5216" w:rsidP="00603B2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49BEF29" w14:textId="7E55B494" w:rsidR="00603B28" w:rsidRPr="00682C3C" w:rsidRDefault="008653FE" w:rsidP="00603B2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270" w:type="dxa"/>
          </w:tcPr>
          <w:p w14:paraId="3D32AFB7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BE5AE" w14:textId="77777777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73B1E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E2255" w14:textId="77777777" w:rsidR="00BC5216" w:rsidRPr="00682C3C" w:rsidRDefault="00BC5216" w:rsidP="00BC5216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0A3F838" w14:textId="66A05AED" w:rsidR="00BC5216" w:rsidRPr="00682C3C" w:rsidRDefault="00E537CC" w:rsidP="00682C3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32</w:t>
            </w:r>
            <w:r w:rsidR="00BC5216" w:rsidRPr="00682C3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557</w:t>
            </w:r>
          </w:p>
        </w:tc>
      </w:tr>
      <w:tr w:rsidR="00BC5216" w:rsidRPr="00682C3C" w14:paraId="52B0C3BB" w14:textId="77777777" w:rsidTr="0046204B">
        <w:tc>
          <w:tcPr>
            <w:tcW w:w="4230" w:type="dxa"/>
          </w:tcPr>
          <w:p w14:paraId="3C9566DB" w14:textId="77777777" w:rsidR="00BC5216" w:rsidRPr="00682C3C" w:rsidRDefault="00BC5216" w:rsidP="00BC5216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97ADC9" w14:textId="0BEBE165" w:rsidR="00BC5216" w:rsidRPr="00682C3C" w:rsidRDefault="00603B28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F2C3C6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4D4EE7" w14:textId="7D8B6B9F" w:rsidR="00BC5216" w:rsidRPr="00682C3C" w:rsidRDefault="00603B28" w:rsidP="00BC5216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F3D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50,991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BD8FB29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284ED9" w14:textId="4E399403" w:rsidR="00BC5216" w:rsidRPr="00682C3C" w:rsidRDefault="00BC5216" w:rsidP="00BC52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65DDE1" w14:textId="77777777" w:rsidR="00BC5216" w:rsidRPr="00682C3C" w:rsidRDefault="00BC5216" w:rsidP="00BC52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FDF51A" w14:textId="4458C92E" w:rsidR="00BC5216" w:rsidRPr="00682C3C" w:rsidRDefault="00BC5216" w:rsidP="00BC52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684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729E635" w14:textId="77777777" w:rsidR="0046204B" w:rsidRPr="0046204B" w:rsidRDefault="0046204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9" w:type="dxa"/>
        <w:tblInd w:w="44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9"/>
        <w:gridCol w:w="1080"/>
        <w:gridCol w:w="270"/>
        <w:gridCol w:w="1080"/>
        <w:gridCol w:w="270"/>
        <w:gridCol w:w="1080"/>
        <w:gridCol w:w="270"/>
        <w:gridCol w:w="1080"/>
      </w:tblGrid>
      <w:tr w:rsidR="00AC4747" w:rsidRPr="0009762B" w14:paraId="01A9528A" w14:textId="77777777" w:rsidTr="0046204B">
        <w:tc>
          <w:tcPr>
            <w:tcW w:w="4239" w:type="dxa"/>
          </w:tcPr>
          <w:p w14:paraId="340ECAA8" w14:textId="77777777" w:rsidR="00AC4747" w:rsidRPr="0009762B" w:rsidRDefault="00AC4747" w:rsidP="00AC4747">
            <w:pPr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bottom w:val="nil"/>
            </w:tcBorders>
            <w:vAlign w:val="bottom"/>
          </w:tcPr>
          <w:p w14:paraId="36815816" w14:textId="26C44456" w:rsidR="00AC4747" w:rsidRPr="0009762B" w:rsidRDefault="00AC4747" w:rsidP="00AC47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9762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4747" w:rsidRPr="0009762B" w14:paraId="5BF4D6D6" w14:textId="77777777" w:rsidTr="0046204B">
        <w:tc>
          <w:tcPr>
            <w:tcW w:w="4239" w:type="dxa"/>
          </w:tcPr>
          <w:p w14:paraId="57D0331A" w14:textId="77777777" w:rsidR="00AC4747" w:rsidRPr="0009762B" w:rsidRDefault="00AC4747" w:rsidP="00AC474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976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tcBorders>
              <w:top w:val="nil"/>
            </w:tcBorders>
          </w:tcPr>
          <w:p w14:paraId="69454469" w14:textId="77777777" w:rsidR="00AC4747" w:rsidRPr="0009762B" w:rsidRDefault="00AC4747" w:rsidP="00AC474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9762B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</w:tcBorders>
          </w:tcPr>
          <w:p w14:paraId="215E5EE4" w14:textId="77777777" w:rsidR="00AC4747" w:rsidRPr="0009762B" w:rsidRDefault="00AC4747" w:rsidP="00AC474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</w:tcPr>
          <w:p w14:paraId="3C6B1623" w14:textId="77777777" w:rsidR="00AC4747" w:rsidRPr="0009762B" w:rsidRDefault="00AC4747" w:rsidP="00AC474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9762B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64239" w:rsidRPr="0009762B" w14:paraId="322B6616" w14:textId="77777777" w:rsidTr="0046204B">
        <w:tc>
          <w:tcPr>
            <w:tcW w:w="4239" w:type="dxa"/>
          </w:tcPr>
          <w:p w14:paraId="5AE2C8D3" w14:textId="2240C0D7" w:rsidR="00E64239" w:rsidRPr="0009762B" w:rsidRDefault="00E64239" w:rsidP="00E6423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976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976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976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93F34DF" w14:textId="0C9CC9E6" w:rsidR="00E64239" w:rsidRPr="0009762B" w:rsidRDefault="00E537CC" w:rsidP="00E6423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18DC3045" w14:textId="77777777" w:rsidR="00E64239" w:rsidRPr="0009762B" w:rsidRDefault="00E64239" w:rsidP="00E64239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2349810" w14:textId="4B2A9656" w:rsidR="00E64239" w:rsidRPr="0009762B" w:rsidRDefault="00E537CC" w:rsidP="00E6423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46BA8537" w14:textId="77777777" w:rsidR="00E64239" w:rsidRPr="0009762B" w:rsidRDefault="00E64239" w:rsidP="00E64239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C955BEE" w14:textId="1A00355B" w:rsidR="00E64239" w:rsidRPr="0009762B" w:rsidRDefault="00E537CC" w:rsidP="00E6423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08F4A835" w14:textId="77777777" w:rsidR="00E64239" w:rsidRPr="0009762B" w:rsidRDefault="00E64239" w:rsidP="00E64239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CE5BEB7" w14:textId="2765A69E" w:rsidR="00E64239" w:rsidRPr="0009762B" w:rsidRDefault="00E537CC" w:rsidP="00E6423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AC4747" w:rsidRPr="0009762B" w14:paraId="43F8B369" w14:textId="77777777" w:rsidTr="0046204B">
        <w:tc>
          <w:tcPr>
            <w:tcW w:w="4239" w:type="dxa"/>
            <w:tcBorders>
              <w:bottom w:val="nil"/>
            </w:tcBorders>
          </w:tcPr>
          <w:p w14:paraId="45F81629" w14:textId="77777777" w:rsidR="00AC4747" w:rsidRPr="0009762B" w:rsidRDefault="00AC4747" w:rsidP="00AC474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bottom w:val="nil"/>
            </w:tcBorders>
          </w:tcPr>
          <w:p w14:paraId="5976F743" w14:textId="5848CFD9" w:rsidR="00AC4747" w:rsidRPr="0009762B" w:rsidRDefault="00AC474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9762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976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9762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7000C" w:rsidRPr="0009762B" w14:paraId="6209ED19" w14:textId="77777777" w:rsidTr="0046204B">
        <w:trPr>
          <w:trHeight w:val="209"/>
        </w:trPr>
        <w:tc>
          <w:tcPr>
            <w:tcW w:w="4239" w:type="dxa"/>
            <w:tcBorders>
              <w:bottom w:val="nil"/>
            </w:tcBorders>
          </w:tcPr>
          <w:p w14:paraId="37079677" w14:textId="77777777" w:rsidR="00B7000C" w:rsidRPr="0009762B" w:rsidRDefault="00B7000C" w:rsidP="00B700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762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39242C79" w14:textId="1F1C9698" w:rsidR="00B7000C" w:rsidRPr="0009762B" w:rsidRDefault="000C11C9" w:rsidP="00B700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211,524</w:t>
            </w:r>
          </w:p>
        </w:tc>
        <w:tc>
          <w:tcPr>
            <w:tcW w:w="270" w:type="dxa"/>
            <w:tcBorders>
              <w:bottom w:val="nil"/>
            </w:tcBorders>
          </w:tcPr>
          <w:p w14:paraId="3BCADE3F" w14:textId="77777777" w:rsidR="00B7000C" w:rsidRPr="0009762B" w:rsidRDefault="00B7000C" w:rsidP="00B7000C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0BCEAE1" w14:textId="02DCB10B" w:rsidR="00B7000C" w:rsidRPr="0009762B" w:rsidRDefault="00E537CC" w:rsidP="00B7000C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E537C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244</w:t>
            </w:r>
            <w:r w:rsidR="00B7000C" w:rsidRPr="0009762B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270" w:type="dxa"/>
            <w:tcBorders>
              <w:bottom w:val="nil"/>
            </w:tcBorders>
          </w:tcPr>
          <w:p w14:paraId="1A8BAB55" w14:textId="77777777" w:rsidR="00B7000C" w:rsidRPr="0009762B" w:rsidRDefault="00B7000C" w:rsidP="00B7000C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B389D70" w14:textId="5D383287" w:rsidR="00B7000C" w:rsidRPr="0009762B" w:rsidRDefault="00603B28" w:rsidP="00B7000C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175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073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5FCCF6B" w14:textId="77777777" w:rsidR="00B7000C" w:rsidRPr="0009762B" w:rsidRDefault="00B7000C" w:rsidP="00B7000C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EAE0DEC" w14:textId="3C2CD213" w:rsidR="00B7000C" w:rsidRPr="0009762B" w:rsidRDefault="00B7000C" w:rsidP="00B7000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 w:cstheme="majorBidi"/>
                <w:sz w:val="30"/>
                <w:szCs w:val="30"/>
              </w:rPr>
            </w:pPr>
            <w:r w:rsidRPr="0009762B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304</w:t>
            </w:r>
            <w:r w:rsidRPr="0009762B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055</w:t>
            </w:r>
            <w:r w:rsidRPr="0009762B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7000C" w:rsidRPr="0009762B" w14:paraId="2D794E1D" w14:textId="77777777" w:rsidTr="0046204B">
        <w:tc>
          <w:tcPr>
            <w:tcW w:w="4239" w:type="dxa"/>
            <w:tcBorders>
              <w:top w:val="nil"/>
              <w:bottom w:val="nil"/>
            </w:tcBorders>
          </w:tcPr>
          <w:p w14:paraId="31D9CBD9" w14:textId="5EAB3763" w:rsidR="00B7000C" w:rsidRPr="0009762B" w:rsidRDefault="00B7000C" w:rsidP="00B7000C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09762B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B6E0FAA" w14:textId="15CD7ABC" w:rsidR="00B7000C" w:rsidRPr="0009762B" w:rsidRDefault="00603B28" w:rsidP="00B7000C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 w:rsidR="00B12B26">
              <w:rPr>
                <w:rFonts w:ascii="Angsana New" w:hAnsi="Angsana New" w:cstheme="majorBidi"/>
                <w:sz w:val="30"/>
                <w:szCs w:val="30"/>
                <w:lang w:val="en-US"/>
              </w:rPr>
              <w:t>31,036</w:t>
            </w:r>
            <w:r>
              <w:rPr>
                <w:rFonts w:ascii="Angsana New" w:hAnsi="Angsana New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5B9958" w14:textId="77777777" w:rsidR="00B7000C" w:rsidRPr="0009762B" w:rsidRDefault="00B7000C" w:rsidP="00B7000C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D167B5F" w14:textId="1C8CBC86" w:rsidR="00B7000C" w:rsidRPr="0009762B" w:rsidRDefault="00B7000C" w:rsidP="00B700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09762B">
              <w:rPr>
                <w:rFonts w:ascii="Angsana New" w:hAnsi="Angsana New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 w:cstheme="majorBidi"/>
                <w:sz w:val="30"/>
                <w:szCs w:val="30"/>
                <w:lang w:val="en-US"/>
              </w:rPr>
              <w:t>215</w:t>
            </w:r>
            <w:r w:rsidRPr="0009762B">
              <w:rPr>
                <w:rFonts w:ascii="Angsana New" w:hAnsi="Angsana New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 w:cstheme="majorBidi"/>
                <w:sz w:val="30"/>
                <w:szCs w:val="30"/>
                <w:lang w:val="en-US"/>
              </w:rPr>
              <w:t>497</w:t>
            </w:r>
            <w:r w:rsidRPr="0009762B">
              <w:rPr>
                <w:rFonts w:ascii="Angsana New" w:hAnsi="Angsana New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879A0B" w14:textId="77777777" w:rsidR="00B7000C" w:rsidRPr="0009762B" w:rsidRDefault="00B7000C" w:rsidP="00B7000C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72D6A1F" w14:textId="31F9EC01" w:rsidR="00B7000C" w:rsidRPr="0009762B" w:rsidRDefault="00E537CC" w:rsidP="00B700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E537CC">
              <w:rPr>
                <w:rFonts w:ascii="Angsana New" w:hAnsi="Angsana New" w:cstheme="majorBidi"/>
                <w:sz w:val="30"/>
                <w:szCs w:val="30"/>
                <w:lang w:val="en-US"/>
              </w:rPr>
              <w:t>131</w:t>
            </w:r>
            <w:r w:rsidR="00603B28">
              <w:rPr>
                <w:rFonts w:ascii="Angsana New" w:hAnsi="Angsana New" w:cstheme="majorBidi"/>
                <w:sz w:val="30"/>
                <w:szCs w:val="30"/>
              </w:rPr>
              <w:t>,</w:t>
            </w:r>
            <w:r w:rsidRPr="00E537CC">
              <w:rPr>
                <w:rFonts w:ascii="Angsana New" w:hAnsi="Angsana New" w:cstheme="majorBidi"/>
                <w:sz w:val="30"/>
                <w:szCs w:val="30"/>
                <w:lang w:val="en-US"/>
              </w:rPr>
              <w:t>036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4CDDBC" w14:textId="77777777" w:rsidR="00B7000C" w:rsidRPr="0009762B" w:rsidRDefault="00B7000C" w:rsidP="00B7000C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3E35128" w14:textId="68339CFF" w:rsidR="00B7000C" w:rsidRPr="0009762B" w:rsidRDefault="00E537CC" w:rsidP="00B700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 w:cstheme="majorBidi"/>
                <w:sz w:val="30"/>
                <w:szCs w:val="30"/>
              </w:rPr>
            </w:pPr>
            <w:r w:rsidRPr="00E537CC">
              <w:rPr>
                <w:rFonts w:ascii="Angsana New" w:hAnsi="Angsana New" w:cstheme="majorBidi"/>
                <w:sz w:val="30"/>
                <w:szCs w:val="30"/>
                <w:lang w:val="en-US"/>
              </w:rPr>
              <w:t>215</w:t>
            </w:r>
            <w:r w:rsidR="00B7000C" w:rsidRPr="0009762B">
              <w:rPr>
                <w:rFonts w:ascii="Angsana New" w:hAnsi="Angsana New" w:cstheme="majorBidi"/>
                <w:sz w:val="30"/>
                <w:szCs w:val="30"/>
              </w:rPr>
              <w:t>,</w:t>
            </w:r>
            <w:r w:rsidRPr="00E537CC">
              <w:rPr>
                <w:rFonts w:ascii="Angsana New" w:hAnsi="Angsana New" w:cstheme="majorBidi"/>
                <w:sz w:val="30"/>
                <w:szCs w:val="30"/>
                <w:lang w:val="en-US"/>
              </w:rPr>
              <w:t>497</w:t>
            </w:r>
          </w:p>
        </w:tc>
      </w:tr>
      <w:tr w:rsidR="00B7000C" w:rsidRPr="0009762B" w14:paraId="5DFC550E" w14:textId="77777777" w:rsidTr="0046204B">
        <w:tc>
          <w:tcPr>
            <w:tcW w:w="4239" w:type="dxa"/>
            <w:tcBorders>
              <w:top w:val="nil"/>
              <w:bottom w:val="nil"/>
            </w:tcBorders>
          </w:tcPr>
          <w:p w14:paraId="21B66A7B" w14:textId="4E8CD47A" w:rsidR="00B7000C" w:rsidRPr="0009762B" w:rsidRDefault="00B7000C" w:rsidP="00B7000C">
            <w:pPr>
              <w:spacing w:line="240" w:lineRule="auto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76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B575E0" w14:textId="245DEE54" w:rsidR="00B7000C" w:rsidRPr="0009762B" w:rsidRDefault="00B12B26" w:rsidP="00B700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80,488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77E4B8" w14:textId="77777777" w:rsidR="00B7000C" w:rsidRPr="0009762B" w:rsidRDefault="00B7000C" w:rsidP="00B7000C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E941FE" w14:textId="616C9297" w:rsidR="00B7000C" w:rsidRPr="0009762B" w:rsidRDefault="00E537CC" w:rsidP="00B7000C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B7000C" w:rsidRPr="0009762B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57C79" w14:textId="77777777" w:rsidR="00B7000C" w:rsidRPr="0009762B" w:rsidRDefault="00B7000C" w:rsidP="00B7000C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904F2C" w14:textId="44E57B29" w:rsidR="00B7000C" w:rsidRPr="0009762B" w:rsidRDefault="00216998" w:rsidP="00B7000C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44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037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A0A60" w14:textId="77777777" w:rsidR="00B7000C" w:rsidRPr="0009762B" w:rsidRDefault="00B7000C" w:rsidP="00B7000C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03A23" w14:textId="40F925BF" w:rsidR="00B7000C" w:rsidRPr="0009762B" w:rsidRDefault="00B7000C" w:rsidP="00B700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09762B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88</w:t>
            </w:r>
            <w:r w:rsidRPr="0009762B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Pr="0009762B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1C9663C" w14:textId="77777777" w:rsidR="0046204B" w:rsidRPr="0046204B" w:rsidRDefault="0046204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9" w:type="dxa"/>
        <w:tblInd w:w="44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9"/>
        <w:gridCol w:w="1080"/>
        <w:gridCol w:w="270"/>
        <w:gridCol w:w="1080"/>
        <w:gridCol w:w="270"/>
        <w:gridCol w:w="1080"/>
        <w:gridCol w:w="270"/>
        <w:gridCol w:w="1080"/>
      </w:tblGrid>
      <w:tr w:rsidR="0046204B" w:rsidRPr="0009762B" w14:paraId="337E7C72" w14:textId="77777777" w:rsidTr="00C12E63">
        <w:tc>
          <w:tcPr>
            <w:tcW w:w="4239" w:type="dxa"/>
          </w:tcPr>
          <w:p w14:paraId="5FDA2462" w14:textId="77777777" w:rsidR="0046204B" w:rsidRPr="0009762B" w:rsidRDefault="0046204B" w:rsidP="0046204B">
            <w:pPr>
              <w:spacing w:line="240" w:lineRule="auto"/>
              <w:ind w:right="4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2C82DDAA" w14:textId="4B1ADBD1" w:rsidR="0046204B" w:rsidRPr="0009762B" w:rsidRDefault="0046204B" w:rsidP="004620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762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</w:t>
            </w:r>
            <w:r w:rsidRPr="0009762B">
              <w:rPr>
                <w:rFonts w:ascii="Angsana New" w:hAnsi="Angsana New" w:hint="cs"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46204B" w:rsidRPr="0009762B" w14:paraId="36A82E43" w14:textId="77777777" w:rsidTr="00847090">
        <w:tc>
          <w:tcPr>
            <w:tcW w:w="4239" w:type="dxa"/>
          </w:tcPr>
          <w:p w14:paraId="0BEBEF7E" w14:textId="6736E026" w:rsidR="0046204B" w:rsidRPr="0009762B" w:rsidRDefault="0046204B" w:rsidP="0046204B">
            <w:pPr>
              <w:spacing w:line="240" w:lineRule="auto"/>
              <w:ind w:right="4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76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0CA18312" w14:textId="1C5A4E50" w:rsidR="0046204B" w:rsidRPr="0009762B" w:rsidRDefault="0046204B" w:rsidP="0046204B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762B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B2E052F" w14:textId="77777777" w:rsidR="0046204B" w:rsidRPr="0009762B" w:rsidRDefault="0046204B" w:rsidP="0046204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3D8872C8" w14:textId="118D811B" w:rsidR="0046204B" w:rsidRPr="0009762B" w:rsidRDefault="0046204B" w:rsidP="004620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762B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6204B" w:rsidRPr="0009762B" w14:paraId="501E35A9" w14:textId="77777777" w:rsidTr="0046204B">
        <w:tc>
          <w:tcPr>
            <w:tcW w:w="4239" w:type="dxa"/>
          </w:tcPr>
          <w:p w14:paraId="64FBC8B6" w14:textId="7C10B995" w:rsidR="0046204B" w:rsidRPr="0009762B" w:rsidRDefault="0046204B" w:rsidP="0046204B">
            <w:pPr>
              <w:spacing w:line="240" w:lineRule="auto"/>
              <w:ind w:right="430"/>
              <w:rPr>
                <w:rFonts w:ascii="Angsana New" w:hAnsi="Angsana New"/>
                <w:sz w:val="30"/>
                <w:szCs w:val="30"/>
              </w:rPr>
            </w:pPr>
            <w:r w:rsidRPr="000976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976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976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A4FD37F" w14:textId="2D51042B" w:rsidR="0046204B" w:rsidRPr="0009762B" w:rsidRDefault="00E537CC" w:rsidP="004620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53717FC2" w14:textId="77777777" w:rsidR="0046204B" w:rsidRPr="0009762B" w:rsidRDefault="0046204B" w:rsidP="0046204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43F2066" w14:textId="0947736D" w:rsidR="0046204B" w:rsidRPr="0009762B" w:rsidRDefault="00E537CC" w:rsidP="004620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44CACA9D" w14:textId="77777777" w:rsidR="0046204B" w:rsidRPr="0009762B" w:rsidRDefault="0046204B" w:rsidP="0046204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2CBAF8B" w14:textId="2F59FD76" w:rsidR="0046204B" w:rsidRPr="0009762B" w:rsidRDefault="00E537CC" w:rsidP="004620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4B1A3E6A" w14:textId="77777777" w:rsidR="0046204B" w:rsidRPr="0009762B" w:rsidRDefault="0046204B" w:rsidP="0046204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8D936F5" w14:textId="17C493AB" w:rsidR="0046204B" w:rsidRPr="0009762B" w:rsidRDefault="00E537CC" w:rsidP="004620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46204B" w:rsidRPr="0009762B" w14:paraId="63856845" w14:textId="77777777" w:rsidTr="0046204B">
        <w:tc>
          <w:tcPr>
            <w:tcW w:w="4239" w:type="dxa"/>
            <w:tcBorders>
              <w:bottom w:val="nil"/>
            </w:tcBorders>
          </w:tcPr>
          <w:p w14:paraId="31FD7A60" w14:textId="77777777" w:rsidR="0046204B" w:rsidRPr="0009762B" w:rsidRDefault="0046204B" w:rsidP="0046204B">
            <w:pPr>
              <w:spacing w:line="240" w:lineRule="auto"/>
              <w:ind w:right="4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bottom w:val="nil"/>
            </w:tcBorders>
          </w:tcPr>
          <w:p w14:paraId="644C7084" w14:textId="6C9E0F5E" w:rsidR="0046204B" w:rsidRPr="0009762B" w:rsidRDefault="0046204B" w:rsidP="004620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9762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976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9762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6204B" w:rsidRPr="0009762B" w14:paraId="09ED0BD4" w14:textId="77777777" w:rsidTr="0046204B">
        <w:trPr>
          <w:trHeight w:val="209"/>
        </w:trPr>
        <w:tc>
          <w:tcPr>
            <w:tcW w:w="4239" w:type="dxa"/>
            <w:tcBorders>
              <w:bottom w:val="nil"/>
            </w:tcBorders>
          </w:tcPr>
          <w:p w14:paraId="0FFE03A0" w14:textId="77777777" w:rsidR="0046204B" w:rsidRPr="0009762B" w:rsidRDefault="0046204B" w:rsidP="0046204B">
            <w:pPr>
              <w:spacing w:line="240" w:lineRule="auto"/>
              <w:ind w:right="430"/>
              <w:rPr>
                <w:rFonts w:ascii="Angsana New" w:hAnsi="Angsana New"/>
                <w:sz w:val="30"/>
                <w:szCs w:val="30"/>
                <w:cs/>
              </w:rPr>
            </w:pPr>
            <w:r w:rsidRPr="0009762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1EDDBB76" w14:textId="1F5DA22A" w:rsidR="0046204B" w:rsidRPr="0009762B" w:rsidRDefault="002226A4" w:rsidP="0046204B">
            <w:pPr>
              <w:pStyle w:val="acctfourfigures"/>
              <w:tabs>
                <w:tab w:val="clear" w:pos="765"/>
              </w:tabs>
              <w:spacing w:line="240" w:lineRule="atLeast"/>
              <w:ind w:left="-106" w:right="77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217,953</w:t>
            </w:r>
          </w:p>
        </w:tc>
        <w:tc>
          <w:tcPr>
            <w:tcW w:w="270" w:type="dxa"/>
            <w:tcBorders>
              <w:bottom w:val="nil"/>
            </w:tcBorders>
          </w:tcPr>
          <w:p w14:paraId="3B6D6965" w14:textId="77777777" w:rsidR="0046204B" w:rsidRPr="0009762B" w:rsidRDefault="0046204B" w:rsidP="0046204B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F712520" w14:textId="4C5D3DEA" w:rsidR="0046204B" w:rsidRPr="0009762B" w:rsidRDefault="00E537CC" w:rsidP="0046204B">
            <w:pPr>
              <w:pStyle w:val="acctfourfigures"/>
              <w:tabs>
                <w:tab w:val="clear" w:pos="765"/>
              </w:tabs>
              <w:spacing w:line="240" w:lineRule="atLeast"/>
              <w:ind w:left="-106" w:right="77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179</w:t>
            </w:r>
            <w:r w:rsidR="0046204B" w:rsidRPr="0009762B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270" w:type="dxa"/>
            <w:tcBorders>
              <w:bottom w:val="nil"/>
            </w:tcBorders>
          </w:tcPr>
          <w:p w14:paraId="62AA29DE" w14:textId="77777777" w:rsidR="0046204B" w:rsidRPr="0009762B" w:rsidRDefault="0046204B" w:rsidP="0046204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515238F" w14:textId="697A9BE0" w:rsidR="0046204B" w:rsidRPr="0009762B" w:rsidRDefault="00216998" w:rsidP="0046204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139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282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701ECBC" w14:textId="77777777" w:rsidR="0046204B" w:rsidRPr="0009762B" w:rsidRDefault="0046204B" w:rsidP="0046204B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FE39C38" w14:textId="1EC2967D" w:rsidR="0046204B" w:rsidRPr="0009762B" w:rsidRDefault="0046204B" w:rsidP="0046204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sz w:val="30"/>
                <w:szCs w:val="30"/>
              </w:rPr>
            </w:pPr>
            <w:r w:rsidRPr="0009762B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151</w:t>
            </w:r>
            <w:r w:rsidRPr="0009762B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741</w:t>
            </w:r>
            <w:r w:rsidRPr="0009762B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6204B" w:rsidRPr="0009762B" w14:paraId="43EB874A" w14:textId="77777777" w:rsidTr="0046204B">
        <w:tc>
          <w:tcPr>
            <w:tcW w:w="4239" w:type="dxa"/>
            <w:tcBorders>
              <w:top w:val="nil"/>
              <w:bottom w:val="nil"/>
            </w:tcBorders>
          </w:tcPr>
          <w:p w14:paraId="65EB84AD" w14:textId="77777777" w:rsidR="0046204B" w:rsidRPr="0009762B" w:rsidRDefault="0046204B" w:rsidP="0046204B">
            <w:pPr>
              <w:spacing w:line="240" w:lineRule="auto"/>
              <w:ind w:right="430"/>
              <w:rPr>
                <w:rFonts w:ascii="Angsana New" w:hAnsi="Angsana New"/>
                <w:sz w:val="30"/>
                <w:szCs w:val="30"/>
              </w:rPr>
            </w:pPr>
            <w:r w:rsidRPr="0009762B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74DD7B0" w14:textId="5F9C9B8E" w:rsidR="0046204B" w:rsidRPr="0009762B" w:rsidRDefault="00216998" w:rsidP="004620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139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282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583190" w14:textId="77777777" w:rsidR="0046204B" w:rsidRPr="0009762B" w:rsidRDefault="0046204B" w:rsidP="0046204B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27224BF" w14:textId="5C4DB149" w:rsidR="0046204B" w:rsidRPr="0009762B" w:rsidRDefault="0046204B" w:rsidP="004620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09762B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151</w:t>
            </w:r>
            <w:r w:rsidRPr="0009762B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741</w:t>
            </w:r>
            <w:r w:rsidRPr="0009762B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F89F83" w14:textId="77777777" w:rsidR="0046204B" w:rsidRPr="0009762B" w:rsidRDefault="0046204B" w:rsidP="0046204B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00C1C44" w14:textId="6134A492" w:rsidR="0046204B" w:rsidRPr="00216998" w:rsidRDefault="00E537CC" w:rsidP="004620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E537CC">
              <w:rPr>
                <w:rFonts w:ascii="Angsana New" w:hAnsi="Angsana New" w:cstheme="majorBidi"/>
                <w:sz w:val="30"/>
                <w:szCs w:val="30"/>
                <w:lang w:val="en-US"/>
              </w:rPr>
              <w:t>139</w:t>
            </w:r>
            <w:r w:rsidR="00216998" w:rsidRPr="00216998">
              <w:rPr>
                <w:rFonts w:ascii="Angsana New" w:hAnsi="Angsana New" w:cstheme="majorBidi"/>
                <w:sz w:val="30"/>
                <w:szCs w:val="30"/>
              </w:rPr>
              <w:t>,</w:t>
            </w:r>
            <w:r w:rsidRPr="00E537CC">
              <w:rPr>
                <w:rFonts w:ascii="Angsana New" w:hAnsi="Angsana New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A50E9C" w14:textId="77777777" w:rsidR="0046204B" w:rsidRPr="0009762B" w:rsidRDefault="0046204B" w:rsidP="0046204B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62E2919" w14:textId="6272C789" w:rsidR="0046204B" w:rsidRPr="0009762B" w:rsidRDefault="00E537CC" w:rsidP="004620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E537CC">
              <w:rPr>
                <w:rFonts w:ascii="Angsana New" w:hAnsi="Angsana New" w:cstheme="majorBidi"/>
                <w:sz w:val="30"/>
                <w:szCs w:val="30"/>
                <w:lang w:val="en-US"/>
              </w:rPr>
              <w:t>151</w:t>
            </w:r>
            <w:r w:rsidR="0046204B" w:rsidRPr="0009762B">
              <w:rPr>
                <w:rFonts w:ascii="Angsana New" w:hAnsi="Angsana New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="Angsana New" w:hAnsi="Angsana New" w:cstheme="majorBidi"/>
                <w:sz w:val="30"/>
                <w:szCs w:val="30"/>
                <w:lang w:val="en-US"/>
              </w:rPr>
              <w:t>741</w:t>
            </w:r>
          </w:p>
        </w:tc>
      </w:tr>
      <w:tr w:rsidR="0046204B" w:rsidRPr="0009762B" w14:paraId="13A45C0D" w14:textId="77777777" w:rsidTr="0046204B">
        <w:tc>
          <w:tcPr>
            <w:tcW w:w="4239" w:type="dxa"/>
            <w:tcBorders>
              <w:top w:val="nil"/>
              <w:bottom w:val="nil"/>
            </w:tcBorders>
          </w:tcPr>
          <w:p w14:paraId="6D275B80" w14:textId="5312E3BE" w:rsidR="0046204B" w:rsidRPr="0009762B" w:rsidRDefault="0046204B" w:rsidP="0046204B">
            <w:pPr>
              <w:tabs>
                <w:tab w:val="left" w:pos="1340"/>
              </w:tabs>
              <w:spacing w:line="240" w:lineRule="auto"/>
              <w:ind w:left="157" w:right="-470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76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493991" w14:textId="2062338D" w:rsidR="0046204B" w:rsidRPr="0009762B" w:rsidRDefault="004B3EA0" w:rsidP="0046204B">
            <w:pPr>
              <w:pStyle w:val="acctfourfigures"/>
              <w:tabs>
                <w:tab w:val="clear" w:pos="765"/>
              </w:tabs>
              <w:spacing w:line="240" w:lineRule="atLeast"/>
              <w:ind w:left="-106" w:right="77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78,671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263AB" w14:textId="77777777" w:rsidR="0046204B" w:rsidRPr="0009762B" w:rsidRDefault="0046204B" w:rsidP="0046204B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11155C" w14:textId="226FBF1E" w:rsidR="0046204B" w:rsidRPr="0009762B" w:rsidRDefault="00E537CC" w:rsidP="0046204B">
            <w:pPr>
              <w:pStyle w:val="acctfourfigures"/>
              <w:tabs>
                <w:tab w:val="clear" w:pos="765"/>
              </w:tabs>
              <w:spacing w:line="240" w:lineRule="atLeast"/>
              <w:ind w:left="-106" w:right="77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46204B" w:rsidRPr="0009762B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6D21F2" w14:textId="77777777" w:rsidR="0046204B" w:rsidRPr="0009762B" w:rsidRDefault="0046204B" w:rsidP="0046204B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082A8E" w14:textId="366E5816" w:rsidR="0046204B" w:rsidRPr="0009762B" w:rsidRDefault="00216998" w:rsidP="0046204B">
            <w:pPr>
              <w:pStyle w:val="acctfourfigures"/>
              <w:tabs>
                <w:tab w:val="clear" w:pos="765"/>
              </w:tabs>
              <w:spacing w:line="240" w:lineRule="auto"/>
              <w:ind w:left="-79" w:right="3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556C0B" w14:textId="77777777" w:rsidR="0046204B" w:rsidRPr="0009762B" w:rsidRDefault="0046204B" w:rsidP="0046204B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3BA7E2" w14:textId="526910ED" w:rsidR="0046204B" w:rsidRPr="0009762B" w:rsidRDefault="0046204B" w:rsidP="0046204B">
            <w:pPr>
              <w:pStyle w:val="acctfourfigures"/>
              <w:tabs>
                <w:tab w:val="clear" w:pos="765"/>
              </w:tabs>
              <w:spacing w:line="240" w:lineRule="auto"/>
              <w:ind w:left="-79" w:right="3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09762B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5FA2DE2" w14:textId="42519847" w:rsidR="0009762B" w:rsidRDefault="0009762B">
      <w:pPr>
        <w:rPr>
          <w:rFonts w:asciiTheme="majorBidi" w:hAnsiTheme="majorBidi" w:cstheme="majorBidi"/>
          <w:sz w:val="30"/>
          <w:szCs w:val="30"/>
        </w:rPr>
      </w:pPr>
    </w:p>
    <w:p w14:paraId="4F4BB003" w14:textId="77777777" w:rsidR="0009762B" w:rsidRDefault="0009762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8"/>
        <w:gridCol w:w="452"/>
        <w:gridCol w:w="629"/>
        <w:gridCol w:w="270"/>
        <w:gridCol w:w="901"/>
        <w:gridCol w:w="88"/>
        <w:gridCol w:w="172"/>
        <w:gridCol w:w="10"/>
        <w:gridCol w:w="88"/>
        <w:gridCol w:w="992"/>
        <w:gridCol w:w="271"/>
        <w:gridCol w:w="449"/>
        <w:gridCol w:w="270"/>
        <w:gridCol w:w="271"/>
        <w:gridCol w:w="270"/>
        <w:gridCol w:w="1169"/>
        <w:gridCol w:w="90"/>
      </w:tblGrid>
      <w:tr w:rsidR="00216998" w:rsidRPr="00682C3C" w14:paraId="45F0403C" w14:textId="77777777" w:rsidTr="008F31F8">
        <w:trPr>
          <w:gridAfter w:val="1"/>
          <w:wAfter w:w="90" w:type="dxa"/>
          <w:trHeight w:val="139"/>
        </w:trPr>
        <w:tc>
          <w:tcPr>
            <w:tcW w:w="3328" w:type="dxa"/>
          </w:tcPr>
          <w:p w14:paraId="22D6FC3C" w14:textId="77777777" w:rsidR="00216998" w:rsidRPr="00682C3C" w:rsidDel="00D54CF3" w:rsidRDefault="00216998" w:rsidP="000F64A2">
            <w:pPr>
              <w:pStyle w:val="BodyText"/>
              <w:spacing w:after="0"/>
              <w:ind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2" w:type="dxa"/>
            <w:gridSpan w:val="15"/>
          </w:tcPr>
          <w:p w14:paraId="2C975DA5" w14:textId="77777777" w:rsidR="00216998" w:rsidRPr="00682C3C" w:rsidRDefault="00216998" w:rsidP="000F64A2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6998" w:rsidRPr="00682C3C" w14:paraId="5581F9E4" w14:textId="77777777" w:rsidTr="008F31F8">
        <w:trPr>
          <w:gridAfter w:val="1"/>
          <w:wAfter w:w="90" w:type="dxa"/>
          <w:trHeight w:val="139"/>
        </w:trPr>
        <w:tc>
          <w:tcPr>
            <w:tcW w:w="3328" w:type="dxa"/>
          </w:tcPr>
          <w:p w14:paraId="2CDD079A" w14:textId="77777777" w:rsidR="00216998" w:rsidRPr="00682C3C" w:rsidRDefault="00216998" w:rsidP="000F64A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6797590" w14:textId="77777777" w:rsidR="00216998" w:rsidRPr="00682C3C" w:rsidRDefault="00216998" w:rsidP="000F64A2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C9FEE40" w14:textId="77777777" w:rsidR="00216998" w:rsidRPr="00682C3C" w:rsidRDefault="00216998" w:rsidP="000F64A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2" w:type="dxa"/>
            <w:gridSpan w:val="10"/>
          </w:tcPr>
          <w:p w14:paraId="4E83FE64" w14:textId="77777777" w:rsidR="00216998" w:rsidRPr="00682C3C" w:rsidRDefault="00216998" w:rsidP="000F64A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682C3C">
              <w:rPr>
                <w:rFonts w:ascii="Angsana New" w:hAnsi="Angsana New"/>
                <w:sz w:val="30"/>
                <w:szCs w:val="30"/>
              </w:rPr>
              <w:t>/</w:t>
            </w:r>
            <w:r w:rsidRPr="00682C3C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38C326F5" w14:textId="77777777" w:rsidR="00216998" w:rsidRPr="00682C3C" w:rsidRDefault="00216998" w:rsidP="000F64A2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1BA5CAC" w14:textId="77777777" w:rsidR="00216998" w:rsidRPr="00682C3C" w:rsidRDefault="00216998" w:rsidP="000F64A2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16998" w:rsidRPr="00682C3C" w14:paraId="3A2857ED" w14:textId="77777777" w:rsidTr="008F31F8">
        <w:trPr>
          <w:gridAfter w:val="1"/>
          <w:wAfter w:w="90" w:type="dxa"/>
          <w:trHeight w:val="139"/>
        </w:trPr>
        <w:tc>
          <w:tcPr>
            <w:tcW w:w="3328" w:type="dxa"/>
          </w:tcPr>
          <w:p w14:paraId="765C7DA3" w14:textId="77777777" w:rsidR="00216998" w:rsidRPr="00682C3C" w:rsidRDefault="00216998" w:rsidP="000F64A2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54CBFF0" w14:textId="77777777" w:rsidR="00216998" w:rsidRPr="00682C3C" w:rsidRDefault="00216998" w:rsidP="000F64A2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2C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1" w:type="dxa"/>
            <w:gridSpan w:val="2"/>
            <w:vAlign w:val="bottom"/>
          </w:tcPr>
          <w:p w14:paraId="7C6C3F6A" w14:textId="77777777" w:rsidR="00216998" w:rsidRPr="00682C3C" w:rsidRDefault="00216998" w:rsidP="000F64A2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FC9AE8E" w14:textId="6A4B6BA3" w:rsidR="00216998" w:rsidRPr="00682C3C" w:rsidRDefault="00E537CC" w:rsidP="000F64A2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16998" w:rsidRPr="00682C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573A70E6" w14:textId="77777777" w:rsidR="00216998" w:rsidRPr="00682C3C" w:rsidRDefault="00216998" w:rsidP="000F64A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vAlign w:val="bottom"/>
          </w:tcPr>
          <w:p w14:paraId="780A164C" w14:textId="77777777" w:rsidR="00216998" w:rsidRPr="00682C3C" w:rsidRDefault="00216998" w:rsidP="000F64A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</w:tcBorders>
            <w:vAlign w:val="bottom"/>
          </w:tcPr>
          <w:p w14:paraId="36064D48" w14:textId="77777777" w:rsidR="00216998" w:rsidRPr="00682C3C" w:rsidRDefault="00216998" w:rsidP="000F64A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CF9DBF" w14:textId="03974140" w:rsidR="00216998" w:rsidRPr="00682C3C" w:rsidRDefault="00216998" w:rsidP="000F64A2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AC6202">
              <w:rPr>
                <w:rFonts w:ascii="Angsana New" w:hAnsi="Angsana New"/>
                <w:sz w:val="30"/>
                <w:szCs w:val="30"/>
              </w:rPr>
              <w:t>(</w:t>
            </w:r>
            <w:r w:rsidRPr="00682C3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AC6202">
              <w:rPr>
                <w:rFonts w:ascii="Angsana New" w:hAnsi="Angsana New"/>
                <w:sz w:val="30"/>
                <w:szCs w:val="30"/>
              </w:rPr>
              <w:t>)</w:t>
            </w:r>
            <w:r w:rsidRPr="00682C3C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9E37303" w14:textId="77777777" w:rsidR="00216998" w:rsidRPr="00682C3C" w:rsidRDefault="00216998" w:rsidP="000F64A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vAlign w:val="bottom"/>
          </w:tcPr>
          <w:p w14:paraId="5A0AA6AF" w14:textId="4B821933" w:rsidR="00216998" w:rsidRPr="00682C3C" w:rsidRDefault="005720EB" w:rsidP="005720EB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โอนไปเป็นสินทรัพย์ที่ถือไว้เพื่อขาย</w:t>
            </w:r>
          </w:p>
        </w:tc>
        <w:tc>
          <w:tcPr>
            <w:tcW w:w="270" w:type="dxa"/>
          </w:tcPr>
          <w:p w14:paraId="65A95D71" w14:textId="77777777" w:rsidR="00216998" w:rsidRPr="00682C3C" w:rsidRDefault="00216998" w:rsidP="000F64A2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D729809" w14:textId="77777777" w:rsidR="00216998" w:rsidRPr="00682C3C" w:rsidRDefault="00216998" w:rsidP="000F64A2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03F5EE6" w14:textId="792B8F50" w:rsidR="00216998" w:rsidRPr="00682C3C" w:rsidRDefault="00E537CC" w:rsidP="000F64A2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16998" w:rsidRPr="00682C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</w:tr>
      <w:tr w:rsidR="00216998" w:rsidRPr="00682C3C" w14:paraId="5149E369" w14:textId="77777777" w:rsidTr="008F31F8">
        <w:trPr>
          <w:gridAfter w:val="1"/>
          <w:wAfter w:w="90" w:type="dxa"/>
          <w:trHeight w:val="139"/>
        </w:trPr>
        <w:tc>
          <w:tcPr>
            <w:tcW w:w="3328" w:type="dxa"/>
          </w:tcPr>
          <w:p w14:paraId="38C1E5AE" w14:textId="77777777" w:rsidR="00216998" w:rsidRPr="00682C3C" w:rsidRDefault="00216998" w:rsidP="000F64A2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2" w:type="dxa"/>
            <w:gridSpan w:val="15"/>
            <w:vAlign w:val="bottom"/>
          </w:tcPr>
          <w:p w14:paraId="0195221A" w14:textId="77777777" w:rsidR="00216998" w:rsidRPr="00682C3C" w:rsidRDefault="00216998" w:rsidP="000F64A2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6998" w:rsidRPr="00682C3C" w14:paraId="7A6FC15E" w14:textId="77777777" w:rsidTr="008F31F8">
        <w:trPr>
          <w:gridAfter w:val="1"/>
          <w:wAfter w:w="90" w:type="dxa"/>
          <w:trHeight w:val="139"/>
        </w:trPr>
        <w:tc>
          <w:tcPr>
            <w:tcW w:w="3328" w:type="dxa"/>
          </w:tcPr>
          <w:p w14:paraId="1AA6142E" w14:textId="77777777" w:rsidR="00216998" w:rsidRPr="00682C3C" w:rsidRDefault="00216998" w:rsidP="000F64A2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  <w:gridSpan w:val="2"/>
          </w:tcPr>
          <w:p w14:paraId="7060F044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EE4C73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gridSpan w:val="2"/>
          </w:tcPr>
          <w:p w14:paraId="3DF7B969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6390BE9E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42EDAC8F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3301B8C6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641A6110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0A9A8C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28D7D0BE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16998" w:rsidRPr="00682C3C" w14:paraId="383AADD7" w14:textId="77777777" w:rsidTr="008F31F8">
        <w:trPr>
          <w:gridAfter w:val="1"/>
          <w:wAfter w:w="90" w:type="dxa"/>
          <w:trHeight w:val="139"/>
        </w:trPr>
        <w:tc>
          <w:tcPr>
            <w:tcW w:w="3328" w:type="dxa"/>
          </w:tcPr>
          <w:p w14:paraId="2C5A23C4" w14:textId="77777777" w:rsidR="00216998" w:rsidRPr="00682C3C" w:rsidRDefault="00216998" w:rsidP="000F64A2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1" w:type="dxa"/>
            <w:gridSpan w:val="2"/>
          </w:tcPr>
          <w:p w14:paraId="191AF058" w14:textId="1664EAFF" w:rsidR="00216998" w:rsidRPr="00682C3C" w:rsidRDefault="00E537CC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644DF1"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270" w:type="dxa"/>
          </w:tcPr>
          <w:p w14:paraId="39832727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gridSpan w:val="2"/>
          </w:tcPr>
          <w:p w14:paraId="7781CC12" w14:textId="36F0D5B8" w:rsidR="00216998" w:rsidRPr="00682C3C" w:rsidRDefault="00E537CC" w:rsidP="00D34A8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D34A82"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270" w:type="dxa"/>
            <w:gridSpan w:val="3"/>
          </w:tcPr>
          <w:p w14:paraId="497EC4A0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1F4A1228" w14:textId="1EC9ECA2" w:rsidR="00216998" w:rsidRPr="00682C3C" w:rsidRDefault="00644DF1" w:rsidP="000F64A2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77A74ED0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688769EF" w14:textId="4387C8C3" w:rsidR="00216998" w:rsidRPr="00682C3C" w:rsidRDefault="00644DF1" w:rsidP="000F64A2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DF7F714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1CCE7A68" w14:textId="11378BA0" w:rsidR="00216998" w:rsidRPr="00682C3C" w:rsidRDefault="00E537CC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644DF1"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010</w:t>
            </w:r>
          </w:p>
        </w:tc>
      </w:tr>
      <w:tr w:rsidR="00216998" w:rsidRPr="00682C3C" w14:paraId="016290BC" w14:textId="77777777" w:rsidTr="008F31F8">
        <w:trPr>
          <w:gridAfter w:val="1"/>
          <w:wAfter w:w="90" w:type="dxa"/>
          <w:trHeight w:val="139"/>
        </w:trPr>
        <w:tc>
          <w:tcPr>
            <w:tcW w:w="3328" w:type="dxa"/>
          </w:tcPr>
          <w:p w14:paraId="3E2BE493" w14:textId="77777777" w:rsidR="00216998" w:rsidRPr="00682C3C" w:rsidRDefault="00216998" w:rsidP="000F64A2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1" w:type="dxa"/>
            <w:gridSpan w:val="2"/>
          </w:tcPr>
          <w:p w14:paraId="34ECC294" w14:textId="2EDE6537" w:rsidR="00216998" w:rsidRPr="00682C3C" w:rsidRDefault="00E537CC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644DF1" w:rsidRPr="00682C3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70" w:type="dxa"/>
          </w:tcPr>
          <w:p w14:paraId="79F1862C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gridSpan w:val="2"/>
          </w:tcPr>
          <w:p w14:paraId="41B54117" w14:textId="7D5C9CAD" w:rsidR="00216998" w:rsidRPr="00682C3C" w:rsidRDefault="00E537CC" w:rsidP="00D34A8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D34A82"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70" w:type="dxa"/>
            <w:gridSpan w:val="3"/>
          </w:tcPr>
          <w:p w14:paraId="618EF9FA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4518D7DE" w14:textId="4C6928B0" w:rsidR="00216998" w:rsidRPr="00682C3C" w:rsidRDefault="00D34A82" w:rsidP="000F64A2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651E36A3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532306FF" w14:textId="5ED3D334" w:rsidR="00216998" w:rsidRPr="00682C3C" w:rsidRDefault="00D34A82" w:rsidP="00D34A82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  <w:r w:rsidRPr="00682C3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D0412D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2D611B56" w14:textId="46FE0C42" w:rsidR="00216998" w:rsidRPr="00682C3C" w:rsidRDefault="00E537CC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D34A82" w:rsidRPr="00682C3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085</w:t>
            </w:r>
          </w:p>
        </w:tc>
      </w:tr>
      <w:tr w:rsidR="00216998" w:rsidRPr="00682C3C" w14:paraId="38A6BE95" w14:textId="77777777" w:rsidTr="008F31F8">
        <w:trPr>
          <w:gridAfter w:val="1"/>
          <w:wAfter w:w="90" w:type="dxa"/>
          <w:trHeight w:val="139"/>
        </w:trPr>
        <w:tc>
          <w:tcPr>
            <w:tcW w:w="3328" w:type="dxa"/>
          </w:tcPr>
          <w:p w14:paraId="3D572249" w14:textId="77777777" w:rsidR="00216998" w:rsidRPr="00682C3C" w:rsidRDefault="00216998" w:rsidP="000F64A2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1" w:type="dxa"/>
            <w:gridSpan w:val="2"/>
          </w:tcPr>
          <w:p w14:paraId="52CB27E1" w14:textId="2E38EE0C" w:rsidR="00216998" w:rsidRPr="00682C3C" w:rsidRDefault="00E537CC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644DF1" w:rsidRPr="00682C3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270" w:type="dxa"/>
          </w:tcPr>
          <w:p w14:paraId="56C5D47A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gridSpan w:val="2"/>
          </w:tcPr>
          <w:p w14:paraId="7E75422E" w14:textId="7FE9A867" w:rsidR="00216998" w:rsidRPr="00682C3C" w:rsidRDefault="00E537CC" w:rsidP="00D34A8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34A82"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70" w:type="dxa"/>
            <w:gridSpan w:val="3"/>
          </w:tcPr>
          <w:p w14:paraId="7378D432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7D717B2B" w14:textId="55A94197" w:rsidR="00216998" w:rsidRPr="00682C3C" w:rsidRDefault="00D34A82" w:rsidP="000F64A2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058F2E50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60F0791E" w14:textId="5BAC629A" w:rsidR="00216998" w:rsidRPr="00682C3C" w:rsidRDefault="00D34A82" w:rsidP="00D34A82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Pr="00682C3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Pr="00682C3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636DBC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7575861B" w14:textId="283BA5A7" w:rsidR="00216998" w:rsidRPr="00682C3C" w:rsidRDefault="00E537CC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="00D34A82" w:rsidRPr="00682C3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177</w:t>
            </w:r>
          </w:p>
        </w:tc>
      </w:tr>
      <w:tr w:rsidR="00216998" w:rsidRPr="00682C3C" w14:paraId="0DBA918D" w14:textId="77777777" w:rsidTr="008F31F8">
        <w:trPr>
          <w:gridAfter w:val="1"/>
          <w:wAfter w:w="90" w:type="dxa"/>
          <w:trHeight w:val="139"/>
        </w:trPr>
        <w:tc>
          <w:tcPr>
            <w:tcW w:w="3328" w:type="dxa"/>
          </w:tcPr>
          <w:p w14:paraId="41EAE211" w14:textId="77777777" w:rsidR="00216998" w:rsidRPr="00682C3C" w:rsidRDefault="00216998" w:rsidP="000F64A2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081" w:type="dxa"/>
            <w:gridSpan w:val="2"/>
          </w:tcPr>
          <w:p w14:paraId="6AEF7107" w14:textId="4D89AAC8" w:rsidR="00216998" w:rsidRPr="00682C3C" w:rsidRDefault="00E537CC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  <w:r w:rsidR="00644DF1" w:rsidRPr="00682C3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270" w:type="dxa"/>
          </w:tcPr>
          <w:p w14:paraId="7ED004FD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gridSpan w:val="2"/>
          </w:tcPr>
          <w:p w14:paraId="0D5C4A09" w14:textId="2E54E057" w:rsidR="00216998" w:rsidRPr="00682C3C" w:rsidRDefault="00D34A82" w:rsidP="00D34A82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524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3"/>
          </w:tcPr>
          <w:p w14:paraId="2890F2F1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5BC4DFD1" w14:textId="406FDD3E" w:rsidR="00216998" w:rsidRPr="00682C3C" w:rsidRDefault="00D34A82" w:rsidP="000F64A2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2ACB2DB8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4FA5A8AF" w14:textId="1E875C95" w:rsidR="00216998" w:rsidRPr="00682C3C" w:rsidRDefault="00D34A82" w:rsidP="000F64A2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1452E4C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760DE296" w14:textId="743E5F86" w:rsidR="00216998" w:rsidRPr="00682C3C" w:rsidRDefault="00E537CC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  <w:r w:rsidR="00D34A82" w:rsidRPr="00682C3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818</w:t>
            </w:r>
          </w:p>
        </w:tc>
      </w:tr>
      <w:tr w:rsidR="00216998" w:rsidRPr="00682C3C" w14:paraId="5A596C64" w14:textId="77777777" w:rsidTr="008F31F8">
        <w:trPr>
          <w:gridAfter w:val="1"/>
          <w:wAfter w:w="90" w:type="dxa"/>
          <w:trHeight w:val="334"/>
        </w:trPr>
        <w:tc>
          <w:tcPr>
            <w:tcW w:w="3328" w:type="dxa"/>
          </w:tcPr>
          <w:p w14:paraId="4AD99779" w14:textId="77777777" w:rsidR="00216998" w:rsidRPr="00682C3C" w:rsidRDefault="00216998" w:rsidP="000F64A2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1" w:type="dxa"/>
            <w:gridSpan w:val="2"/>
          </w:tcPr>
          <w:p w14:paraId="758AE263" w14:textId="77777777" w:rsidR="00216998" w:rsidRPr="00682C3C" w:rsidRDefault="00216998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33A482D" w14:textId="124C1F28" w:rsidR="00644DF1" w:rsidRPr="00682C3C" w:rsidRDefault="00E537CC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644DF1" w:rsidRPr="00682C3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0DEFB566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gridSpan w:val="2"/>
          </w:tcPr>
          <w:p w14:paraId="24C40406" w14:textId="77777777" w:rsidR="00216998" w:rsidRPr="00682C3C" w:rsidRDefault="00216998" w:rsidP="00D34A8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42A524F" w14:textId="6C3B193F" w:rsidR="00D34A82" w:rsidRPr="00682C3C" w:rsidRDefault="00E537CC" w:rsidP="00D34A8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34A82"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70" w:type="dxa"/>
            <w:gridSpan w:val="3"/>
          </w:tcPr>
          <w:p w14:paraId="36A45F57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0800512B" w14:textId="77777777" w:rsidR="00216998" w:rsidRPr="00682C3C" w:rsidRDefault="00216998" w:rsidP="000F64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C8E7EEA" w14:textId="61F7B606" w:rsidR="00D34A82" w:rsidRPr="00682C3C" w:rsidRDefault="00D34A82" w:rsidP="000F64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1" w:type="dxa"/>
          </w:tcPr>
          <w:p w14:paraId="31A7B6B1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3B6D1C4E" w14:textId="77777777" w:rsidR="00216998" w:rsidRPr="00682C3C" w:rsidRDefault="00216998" w:rsidP="000F64A2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86CBF98" w14:textId="6B49CCF4" w:rsidR="00D34A82" w:rsidRPr="00682C3C" w:rsidRDefault="00D34A82" w:rsidP="000F64A2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EFF118C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3368DBA8" w14:textId="77777777" w:rsidR="00216998" w:rsidRPr="00682C3C" w:rsidRDefault="00216998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DC143F8" w14:textId="5E1D9478" w:rsidR="00D34A82" w:rsidRPr="00682C3C" w:rsidRDefault="00E537CC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34A82" w:rsidRPr="00682C3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</w:tr>
      <w:tr w:rsidR="002A5371" w:rsidRPr="00682C3C" w14:paraId="21170EF0" w14:textId="77777777" w:rsidTr="008F31F8">
        <w:trPr>
          <w:gridAfter w:val="1"/>
          <w:wAfter w:w="90" w:type="dxa"/>
          <w:trHeight w:val="334"/>
        </w:trPr>
        <w:tc>
          <w:tcPr>
            <w:tcW w:w="3328" w:type="dxa"/>
          </w:tcPr>
          <w:p w14:paraId="4CC2A9C0" w14:textId="46FC26DA" w:rsidR="002A5371" w:rsidRPr="00682C3C" w:rsidRDefault="002A5371" w:rsidP="000F64A2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1" w:type="dxa"/>
            <w:gridSpan w:val="2"/>
          </w:tcPr>
          <w:p w14:paraId="62F70F3A" w14:textId="245C29C8" w:rsidR="002A5371" w:rsidRPr="002A5371" w:rsidRDefault="002A5371" w:rsidP="002A5371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B10142A" w14:textId="77777777" w:rsidR="002A5371" w:rsidRPr="00682C3C" w:rsidRDefault="002A5371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gridSpan w:val="2"/>
          </w:tcPr>
          <w:p w14:paraId="72E25EE7" w14:textId="1061A0A8" w:rsidR="002A5371" w:rsidRPr="00682C3C" w:rsidRDefault="002A5371" w:rsidP="00D34A8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22,910</w:t>
            </w:r>
          </w:p>
        </w:tc>
        <w:tc>
          <w:tcPr>
            <w:tcW w:w="270" w:type="dxa"/>
            <w:gridSpan w:val="3"/>
          </w:tcPr>
          <w:p w14:paraId="715FC757" w14:textId="77777777" w:rsidR="002A5371" w:rsidRPr="00682C3C" w:rsidRDefault="002A5371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026F4587" w14:textId="0896DFF6" w:rsidR="002A5371" w:rsidRPr="00682C3C" w:rsidRDefault="002A5371" w:rsidP="002A5371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01CAF555" w14:textId="77777777" w:rsidR="002A5371" w:rsidRPr="00682C3C" w:rsidRDefault="002A5371" w:rsidP="000F64A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62327494" w14:textId="04050C19" w:rsidR="002A5371" w:rsidRPr="00682C3C" w:rsidRDefault="002A5371" w:rsidP="000F64A2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4AF332B" w14:textId="77777777" w:rsidR="002A5371" w:rsidRPr="00682C3C" w:rsidRDefault="002A5371" w:rsidP="000F64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104ACFEA" w14:textId="30319969" w:rsidR="002A5371" w:rsidRPr="00682C3C" w:rsidRDefault="002A5371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22,910</w:t>
            </w:r>
          </w:p>
        </w:tc>
      </w:tr>
      <w:tr w:rsidR="00216998" w:rsidRPr="00682C3C" w14:paraId="144D07D2" w14:textId="77777777" w:rsidTr="008F31F8">
        <w:trPr>
          <w:gridAfter w:val="1"/>
          <w:wAfter w:w="90" w:type="dxa"/>
          <w:trHeight w:val="334"/>
        </w:trPr>
        <w:tc>
          <w:tcPr>
            <w:tcW w:w="3328" w:type="dxa"/>
          </w:tcPr>
          <w:p w14:paraId="33A0165D" w14:textId="2369E3C7" w:rsidR="00216998" w:rsidRPr="00682C3C" w:rsidRDefault="00644DF1" w:rsidP="000F64A2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081" w:type="dxa"/>
            <w:gridSpan w:val="2"/>
          </w:tcPr>
          <w:p w14:paraId="1F86C60E" w14:textId="31DC767F" w:rsidR="00216998" w:rsidRPr="00682C3C" w:rsidRDefault="00E537CC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1068B984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1CA1B9CC" w14:textId="53365941" w:rsidR="00216998" w:rsidRPr="00682C3C" w:rsidRDefault="00D34A82" w:rsidP="000F64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Pr="00682C3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3"/>
          </w:tcPr>
          <w:p w14:paraId="03618D79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07CFD93" w14:textId="1EE5EA38" w:rsidR="00216998" w:rsidRPr="00682C3C" w:rsidRDefault="00D34A82" w:rsidP="000F64A2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6618C718" w14:textId="77777777" w:rsidR="00216998" w:rsidRPr="00682C3C" w:rsidRDefault="00216998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5F9AC3A0" w14:textId="75572116" w:rsidR="00216998" w:rsidRPr="00682C3C" w:rsidRDefault="00D34A82" w:rsidP="000F64A2">
            <w:pPr>
              <w:pStyle w:val="acctfourfigures"/>
              <w:tabs>
                <w:tab w:val="clear" w:pos="765"/>
              </w:tabs>
              <w:spacing w:line="240" w:lineRule="auto"/>
              <w:ind w:left="-830" w:right="340" w:hanging="48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F4FBE25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413E764C" w14:textId="3FE530F7" w:rsidR="00216998" w:rsidRPr="00682C3C" w:rsidRDefault="00E537CC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</w:tr>
      <w:tr w:rsidR="00216998" w:rsidRPr="00682C3C" w14:paraId="33256AD9" w14:textId="77777777" w:rsidTr="008F31F8">
        <w:trPr>
          <w:gridAfter w:val="1"/>
          <w:wAfter w:w="90" w:type="dxa"/>
          <w:trHeight w:val="334"/>
        </w:trPr>
        <w:tc>
          <w:tcPr>
            <w:tcW w:w="3328" w:type="dxa"/>
          </w:tcPr>
          <w:p w14:paraId="6A31BE55" w14:textId="77777777" w:rsidR="00216998" w:rsidRPr="00682C3C" w:rsidRDefault="00216998" w:rsidP="000F64A2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5FA1D1" w14:textId="3554307B" w:rsidR="00216998" w:rsidRPr="00682C3C" w:rsidRDefault="00E537CC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244</w:t>
            </w:r>
            <w:r w:rsidR="00644DF1" w:rsidRPr="00682C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270" w:type="dxa"/>
          </w:tcPr>
          <w:p w14:paraId="1CCF87B9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691E8" w14:textId="7DB44A64" w:rsidR="00216998" w:rsidRPr="00682C3C" w:rsidRDefault="002A5371" w:rsidP="00682C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39,448</w:t>
            </w:r>
          </w:p>
        </w:tc>
        <w:tc>
          <w:tcPr>
            <w:tcW w:w="270" w:type="dxa"/>
            <w:gridSpan w:val="3"/>
          </w:tcPr>
          <w:p w14:paraId="0B6858FC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2A7E02" w14:textId="156D1DAF" w:rsidR="00216998" w:rsidRPr="00682C3C" w:rsidRDefault="00D34A82" w:rsidP="000F64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207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1" w:type="dxa"/>
          </w:tcPr>
          <w:p w14:paraId="2230F0FD" w14:textId="77777777" w:rsidR="00216998" w:rsidRPr="00682C3C" w:rsidRDefault="00216998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99E0B8" w14:textId="1674C6E7" w:rsidR="00216998" w:rsidRPr="00682C3C" w:rsidRDefault="00D34A82" w:rsidP="00D34A82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318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4EBF46" w14:textId="77777777" w:rsidR="00216998" w:rsidRPr="00682C3C" w:rsidRDefault="00216998" w:rsidP="000F64A2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40C9E65" w14:textId="1EB62CA8" w:rsidR="00216998" w:rsidRPr="00682C3C" w:rsidRDefault="002A5371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211,524</w:t>
            </w:r>
          </w:p>
        </w:tc>
      </w:tr>
      <w:tr w:rsidR="007D76E0" w:rsidRPr="00682C3C" w14:paraId="303BB40D" w14:textId="77777777" w:rsidTr="008F31F8">
        <w:trPr>
          <w:gridAfter w:val="1"/>
          <w:wAfter w:w="90" w:type="dxa"/>
          <w:trHeight w:val="334"/>
        </w:trPr>
        <w:tc>
          <w:tcPr>
            <w:tcW w:w="3328" w:type="dxa"/>
          </w:tcPr>
          <w:p w14:paraId="3DA43937" w14:textId="77777777" w:rsidR="007D76E0" w:rsidRPr="00682C3C" w:rsidRDefault="007D76E0" w:rsidP="000F64A2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</w:tcPr>
          <w:p w14:paraId="6033BC8F" w14:textId="77777777" w:rsidR="007D76E0" w:rsidRPr="00682C3C" w:rsidRDefault="007D76E0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BD5A206" w14:textId="77777777" w:rsidR="007D76E0" w:rsidRPr="00682C3C" w:rsidRDefault="007D76E0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0DB5A57C" w14:textId="77777777" w:rsidR="007D76E0" w:rsidRPr="00682C3C" w:rsidRDefault="007D76E0" w:rsidP="000F64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14:paraId="0C9A4FB4" w14:textId="77777777" w:rsidR="007D76E0" w:rsidRPr="00682C3C" w:rsidRDefault="007D76E0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F07513" w14:textId="77777777" w:rsidR="007D76E0" w:rsidRPr="00682C3C" w:rsidRDefault="007D76E0" w:rsidP="000F64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21C814B9" w14:textId="77777777" w:rsidR="007D76E0" w:rsidRPr="00682C3C" w:rsidRDefault="007D76E0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3CFC73D" w14:textId="77777777" w:rsidR="007D76E0" w:rsidRPr="00682C3C" w:rsidRDefault="007D76E0" w:rsidP="00D34A82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B3452" w14:textId="77777777" w:rsidR="007D76E0" w:rsidRPr="00682C3C" w:rsidRDefault="007D76E0" w:rsidP="000F64A2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FB2FA5E" w14:textId="77777777" w:rsidR="007D76E0" w:rsidRPr="00682C3C" w:rsidRDefault="007D76E0" w:rsidP="000F64A2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34A82" w:rsidRPr="00682C3C" w14:paraId="4E1C331F" w14:textId="77777777" w:rsidTr="008F31F8">
        <w:trPr>
          <w:gridAfter w:val="1"/>
          <w:wAfter w:w="90" w:type="dxa"/>
          <w:trHeight w:val="334"/>
        </w:trPr>
        <w:tc>
          <w:tcPr>
            <w:tcW w:w="3328" w:type="dxa"/>
          </w:tcPr>
          <w:p w14:paraId="1178A115" w14:textId="260234DD" w:rsidR="00D34A82" w:rsidRPr="00682C3C" w:rsidRDefault="00D34A82" w:rsidP="00D34A82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1" w:type="dxa"/>
            <w:gridSpan w:val="2"/>
          </w:tcPr>
          <w:p w14:paraId="5BC84AA4" w14:textId="77777777" w:rsidR="00D34A82" w:rsidRPr="00682C3C" w:rsidRDefault="00D34A82" w:rsidP="00D34A82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E44F45" w14:textId="77777777" w:rsidR="00D34A82" w:rsidRPr="00682C3C" w:rsidRDefault="00D34A82" w:rsidP="00D34A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2AC1CDCE" w14:textId="77777777" w:rsidR="00D34A82" w:rsidRPr="00682C3C" w:rsidRDefault="00D34A82" w:rsidP="00D34A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14:paraId="6801131A" w14:textId="77777777" w:rsidR="00D34A82" w:rsidRPr="00682C3C" w:rsidRDefault="00D34A82" w:rsidP="00D34A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C46C04A" w14:textId="77777777" w:rsidR="00D34A82" w:rsidRPr="00682C3C" w:rsidRDefault="00D34A82" w:rsidP="00D34A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114B8352" w14:textId="77777777" w:rsidR="00D34A82" w:rsidRPr="00682C3C" w:rsidRDefault="00D34A82" w:rsidP="00D34A82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18F98941" w14:textId="77777777" w:rsidR="00D34A82" w:rsidRPr="00682C3C" w:rsidRDefault="00D34A82" w:rsidP="00D34A82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33963" w14:textId="77777777" w:rsidR="00D34A82" w:rsidRPr="00682C3C" w:rsidRDefault="00D34A82" w:rsidP="00D34A82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548D5C56" w14:textId="77777777" w:rsidR="00D34A82" w:rsidRPr="00682C3C" w:rsidRDefault="00D34A82" w:rsidP="00D34A82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D76E0" w:rsidRPr="00682C3C" w14:paraId="10422DD9" w14:textId="77777777" w:rsidTr="008F31F8">
        <w:trPr>
          <w:gridAfter w:val="1"/>
          <w:wAfter w:w="90" w:type="dxa"/>
          <w:trHeight w:val="334"/>
        </w:trPr>
        <w:tc>
          <w:tcPr>
            <w:tcW w:w="3328" w:type="dxa"/>
          </w:tcPr>
          <w:p w14:paraId="400018B7" w14:textId="3DB2DB86" w:rsidR="007D76E0" w:rsidRPr="00682C3C" w:rsidRDefault="007D76E0" w:rsidP="007D76E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081" w:type="dxa"/>
            <w:gridSpan w:val="2"/>
          </w:tcPr>
          <w:p w14:paraId="5EC0FF71" w14:textId="560038C3" w:rsidR="007D76E0" w:rsidRPr="00682C3C" w:rsidRDefault="007D76E0" w:rsidP="00682C3C">
            <w:pPr>
              <w:pStyle w:val="acctfourfigures"/>
              <w:tabs>
                <w:tab w:val="clear" w:pos="765"/>
                <w:tab w:val="left" w:pos="772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244</w:t>
            </w: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868</w:t>
            </w: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D147F86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066CF99F" w14:textId="32E3E140" w:rsidR="007D76E0" w:rsidRPr="00682C3C" w:rsidRDefault="00E537CC" w:rsidP="00682C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D76E0"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768</w:t>
            </w:r>
          </w:p>
        </w:tc>
        <w:tc>
          <w:tcPr>
            <w:tcW w:w="270" w:type="dxa"/>
            <w:gridSpan w:val="3"/>
          </w:tcPr>
          <w:p w14:paraId="1DB0F63F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8E38C2E" w14:textId="22083E62" w:rsidR="007D76E0" w:rsidRPr="00682C3C" w:rsidRDefault="007D76E0" w:rsidP="007D76E0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3C858A84" w14:textId="77777777" w:rsidR="007D76E0" w:rsidRPr="00682C3C" w:rsidRDefault="007D76E0" w:rsidP="007D76E0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6A1FC091" w14:textId="56766C01" w:rsidR="007D76E0" w:rsidRPr="00682C3C" w:rsidRDefault="00E537CC" w:rsidP="00682C3C">
            <w:pPr>
              <w:pStyle w:val="acctfourfigures"/>
              <w:tabs>
                <w:tab w:val="clear" w:pos="765"/>
              </w:tabs>
              <w:spacing w:line="240" w:lineRule="auto"/>
              <w:ind w:left="-200" w:right="133" w:hanging="1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 w:rsidR="007D76E0" w:rsidRPr="00682C3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813</w:t>
            </w:r>
          </w:p>
        </w:tc>
        <w:tc>
          <w:tcPr>
            <w:tcW w:w="270" w:type="dxa"/>
          </w:tcPr>
          <w:p w14:paraId="5F2B79FA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1F35CF7" w14:textId="41116DBC" w:rsidR="007D76E0" w:rsidRPr="00682C3C" w:rsidRDefault="007D76E0" w:rsidP="007D76E0">
            <w:pPr>
              <w:pStyle w:val="acctfourfigures"/>
              <w:tabs>
                <w:tab w:val="clear" w:pos="765"/>
                <w:tab w:val="left" w:pos="95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287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D76E0" w:rsidRPr="00682C3C" w14:paraId="0691665D" w14:textId="77777777" w:rsidTr="008F31F8">
        <w:trPr>
          <w:gridAfter w:val="1"/>
          <w:wAfter w:w="90" w:type="dxa"/>
          <w:trHeight w:val="334"/>
        </w:trPr>
        <w:tc>
          <w:tcPr>
            <w:tcW w:w="3328" w:type="dxa"/>
          </w:tcPr>
          <w:p w14:paraId="1CC91A7E" w14:textId="119C8A56" w:rsidR="007D76E0" w:rsidRPr="00682C3C" w:rsidRDefault="007D76E0" w:rsidP="007D76E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1" w:type="dxa"/>
            <w:gridSpan w:val="2"/>
          </w:tcPr>
          <w:p w14:paraId="6A0A2585" w14:textId="58A88081" w:rsidR="007D76E0" w:rsidRPr="00682C3C" w:rsidRDefault="007D76E0" w:rsidP="00682C3C">
            <w:pPr>
              <w:pStyle w:val="acctfourfigures"/>
              <w:tabs>
                <w:tab w:val="clear" w:pos="765"/>
                <w:tab w:val="left" w:pos="772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375</w:t>
            </w: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24E3FAD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2EED99F4" w14:textId="208C97B9" w:rsidR="007D76E0" w:rsidRPr="00682C3C" w:rsidRDefault="00E537CC" w:rsidP="00682C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D76E0"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270" w:type="dxa"/>
            <w:gridSpan w:val="3"/>
          </w:tcPr>
          <w:p w14:paraId="6C37F1C4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942DB06" w14:textId="422A5791" w:rsidR="007D76E0" w:rsidRPr="00682C3C" w:rsidRDefault="007D76E0" w:rsidP="007D76E0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54D94188" w14:textId="77777777" w:rsidR="007D76E0" w:rsidRPr="00682C3C" w:rsidRDefault="007D76E0" w:rsidP="007D76E0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2DB3DBC5" w14:textId="1FB1CA1F" w:rsidR="007D76E0" w:rsidRPr="00682C3C" w:rsidRDefault="00E537CC" w:rsidP="00682C3C">
            <w:pPr>
              <w:pStyle w:val="acctfourfigures"/>
              <w:tabs>
                <w:tab w:val="clear" w:pos="765"/>
              </w:tabs>
              <w:spacing w:line="240" w:lineRule="auto"/>
              <w:ind w:left="-200" w:right="133" w:hanging="1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D76E0" w:rsidRPr="00682C3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603</w:t>
            </w:r>
          </w:p>
        </w:tc>
        <w:tc>
          <w:tcPr>
            <w:tcW w:w="270" w:type="dxa"/>
          </w:tcPr>
          <w:p w14:paraId="6802D47A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F9E4A33" w14:textId="5EAFD149" w:rsidR="007D76E0" w:rsidRPr="00682C3C" w:rsidRDefault="007D76E0" w:rsidP="00682C3C">
            <w:pPr>
              <w:pStyle w:val="acctfourfigures"/>
              <w:tabs>
                <w:tab w:val="clear" w:pos="765"/>
                <w:tab w:val="left" w:pos="95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623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D76E0" w:rsidRPr="00682C3C" w14:paraId="224C2B93" w14:textId="77777777" w:rsidTr="008F31F8">
        <w:trPr>
          <w:gridAfter w:val="1"/>
          <w:wAfter w:w="90" w:type="dxa"/>
          <w:trHeight w:val="334"/>
        </w:trPr>
        <w:tc>
          <w:tcPr>
            <w:tcW w:w="3328" w:type="dxa"/>
          </w:tcPr>
          <w:p w14:paraId="0D287593" w14:textId="3D73B2E0" w:rsidR="007D76E0" w:rsidRPr="00682C3C" w:rsidRDefault="007D76E0" w:rsidP="007D76E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1" w:type="dxa"/>
            <w:gridSpan w:val="2"/>
          </w:tcPr>
          <w:p w14:paraId="64332F97" w14:textId="7FE92622" w:rsidR="007D76E0" w:rsidRPr="00682C3C" w:rsidRDefault="00EE7E67" w:rsidP="00682C3C">
            <w:pPr>
              <w:pStyle w:val="acctfourfigures"/>
              <w:tabs>
                <w:tab w:val="clear" w:pos="765"/>
                <w:tab w:val="left" w:pos="772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970</w:t>
            </w: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AB58D9F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4206D777" w14:textId="41396CE3" w:rsidR="007D76E0" w:rsidRPr="00682C3C" w:rsidRDefault="00EE7E67" w:rsidP="00682C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850</w:t>
            </w:r>
            <w:r w:rsidRPr="00682C3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3"/>
          </w:tcPr>
          <w:p w14:paraId="1B84CDBE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0D5BFE0" w14:textId="77777777" w:rsidR="007D76E0" w:rsidRPr="00682C3C" w:rsidRDefault="007D76E0" w:rsidP="007D76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332EC3A6" w14:textId="77777777" w:rsidR="007D76E0" w:rsidRPr="00682C3C" w:rsidRDefault="007D76E0" w:rsidP="007D76E0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241497E4" w14:textId="4B4748F9" w:rsidR="007D76E0" w:rsidRPr="00682C3C" w:rsidRDefault="00EE7E67" w:rsidP="00682C3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200" w:right="79" w:hanging="1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  <w:r w:rsidRPr="00682C3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513BE79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17F0E16" w14:textId="1549ABE7" w:rsidR="007D76E0" w:rsidRPr="00682C3C" w:rsidRDefault="00EE7E67" w:rsidP="00682C3C">
            <w:pPr>
              <w:pStyle w:val="acctfourfigures"/>
              <w:tabs>
                <w:tab w:val="clear" w:pos="765"/>
                <w:tab w:val="left" w:pos="95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134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D76E0" w:rsidRPr="00682C3C" w14:paraId="3B739A9F" w14:textId="77777777" w:rsidTr="008F31F8">
        <w:trPr>
          <w:gridAfter w:val="1"/>
          <w:wAfter w:w="90" w:type="dxa"/>
          <w:trHeight w:val="334"/>
        </w:trPr>
        <w:tc>
          <w:tcPr>
            <w:tcW w:w="3328" w:type="dxa"/>
          </w:tcPr>
          <w:p w14:paraId="1AA2069B" w14:textId="77777777" w:rsidR="007D76E0" w:rsidRPr="00682C3C" w:rsidRDefault="007D76E0" w:rsidP="007D76E0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การประเมินมูลค่ายุติธรรมของสินทรัพย์</w:t>
            </w:r>
          </w:p>
          <w:p w14:paraId="7C0DE9B6" w14:textId="54E429DF" w:rsidR="007D76E0" w:rsidRPr="00682C3C" w:rsidRDefault="007D76E0" w:rsidP="007D76E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 xml:space="preserve">   ที่ได้มาจากการซื้อธุรกิจ</w:t>
            </w:r>
          </w:p>
        </w:tc>
        <w:tc>
          <w:tcPr>
            <w:tcW w:w="1081" w:type="dxa"/>
            <w:gridSpan w:val="2"/>
          </w:tcPr>
          <w:p w14:paraId="5EE076A3" w14:textId="77777777" w:rsidR="007D76E0" w:rsidRPr="00682C3C" w:rsidRDefault="007D76E0" w:rsidP="00682C3C">
            <w:pPr>
              <w:pStyle w:val="acctfourfigures"/>
              <w:tabs>
                <w:tab w:val="clear" w:pos="765"/>
                <w:tab w:val="left" w:pos="772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CCBD478" w14:textId="7DD57919" w:rsidR="00EE7E67" w:rsidRPr="00682C3C" w:rsidRDefault="00EE7E67" w:rsidP="00682C3C">
            <w:pPr>
              <w:pStyle w:val="acctfourfigures"/>
              <w:tabs>
                <w:tab w:val="clear" w:pos="765"/>
                <w:tab w:val="left" w:pos="772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319</w:t>
            </w: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2A2C20D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4010F52A" w14:textId="77777777" w:rsidR="007D76E0" w:rsidRPr="00682C3C" w:rsidRDefault="007D76E0" w:rsidP="00682C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8FB7158" w14:textId="1C862EAD" w:rsidR="00EE7E67" w:rsidRPr="00682C3C" w:rsidRDefault="00E537CC" w:rsidP="00682C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0" w:type="dxa"/>
            <w:gridSpan w:val="3"/>
          </w:tcPr>
          <w:p w14:paraId="11382A4B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2E2DF36" w14:textId="77777777" w:rsidR="007D76E0" w:rsidRPr="00682C3C" w:rsidRDefault="007D76E0" w:rsidP="00682C3C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2BB333F" w14:textId="79ED1E84" w:rsidR="00EE7E67" w:rsidRPr="00682C3C" w:rsidRDefault="00EE7E67" w:rsidP="00682C3C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52A9D3F9" w14:textId="77777777" w:rsidR="007D76E0" w:rsidRPr="00682C3C" w:rsidRDefault="007D76E0" w:rsidP="007D76E0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16BBDF32" w14:textId="77777777" w:rsidR="007D76E0" w:rsidRPr="00682C3C" w:rsidRDefault="007D76E0" w:rsidP="00682C3C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835DA5C" w14:textId="18B89FC6" w:rsidR="00EE7E67" w:rsidRPr="00682C3C" w:rsidRDefault="00EE7E67" w:rsidP="00682C3C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506F2A2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2C5FCA1" w14:textId="77777777" w:rsidR="007D76E0" w:rsidRPr="00682C3C" w:rsidRDefault="007D76E0" w:rsidP="00682C3C">
            <w:pPr>
              <w:pStyle w:val="acctfourfigures"/>
              <w:tabs>
                <w:tab w:val="clear" w:pos="765"/>
                <w:tab w:val="left" w:pos="95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6970A52" w14:textId="7F2DFD69" w:rsidR="00EE7E67" w:rsidRPr="00682C3C" w:rsidRDefault="00EE7E67" w:rsidP="00682C3C">
            <w:pPr>
              <w:pStyle w:val="acctfourfigures"/>
              <w:tabs>
                <w:tab w:val="clear" w:pos="765"/>
                <w:tab w:val="left" w:pos="95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026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D76E0" w:rsidRPr="00682C3C" w14:paraId="3A64580B" w14:textId="77777777" w:rsidTr="008F31F8">
        <w:trPr>
          <w:gridAfter w:val="1"/>
          <w:wAfter w:w="90" w:type="dxa"/>
          <w:trHeight w:val="334"/>
        </w:trPr>
        <w:tc>
          <w:tcPr>
            <w:tcW w:w="3328" w:type="dxa"/>
          </w:tcPr>
          <w:p w14:paraId="7C5ED39D" w14:textId="04A259A6" w:rsidR="007D76E0" w:rsidRPr="00682C3C" w:rsidRDefault="007D76E0" w:rsidP="007D76E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การตีราคาสิทธิในสัญญาการประกอบ</w:t>
            </w:r>
            <w:r w:rsidRPr="00682C3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82C3C">
              <w:rPr>
                <w:rFonts w:ascii="Angsana New" w:hAnsi="Angsana New"/>
                <w:sz w:val="30"/>
                <w:szCs w:val="30"/>
                <w:cs/>
              </w:rPr>
              <w:t>ธุรกิจสถานีก๊าซธรรมชาติ</w:t>
            </w:r>
          </w:p>
        </w:tc>
        <w:tc>
          <w:tcPr>
            <w:tcW w:w="1081" w:type="dxa"/>
            <w:gridSpan w:val="2"/>
          </w:tcPr>
          <w:p w14:paraId="1A744725" w14:textId="77777777" w:rsidR="007D76E0" w:rsidRPr="00682C3C" w:rsidRDefault="007D76E0" w:rsidP="00682C3C">
            <w:pPr>
              <w:pStyle w:val="acctfourfigures"/>
              <w:tabs>
                <w:tab w:val="clear" w:pos="765"/>
                <w:tab w:val="left" w:pos="772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CE9368E" w14:textId="4BB2E95B" w:rsidR="00EE7E67" w:rsidRPr="00682C3C" w:rsidRDefault="00EE7E67" w:rsidP="00682C3C">
            <w:pPr>
              <w:pStyle w:val="acctfourfigures"/>
              <w:tabs>
                <w:tab w:val="clear" w:pos="765"/>
                <w:tab w:val="left" w:pos="772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492</w:t>
            </w: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9DEBDA0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40DD1E74" w14:textId="77777777" w:rsidR="007D76E0" w:rsidRPr="00682C3C" w:rsidRDefault="007D76E0" w:rsidP="00682C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11D8D5F" w14:textId="1DC47032" w:rsidR="00EE7E67" w:rsidRPr="00682C3C" w:rsidRDefault="00E537CC" w:rsidP="00682C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70" w:type="dxa"/>
            <w:gridSpan w:val="3"/>
          </w:tcPr>
          <w:p w14:paraId="15C5653C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D990F8C" w14:textId="77777777" w:rsidR="007D76E0" w:rsidRPr="00682C3C" w:rsidRDefault="007D76E0" w:rsidP="00682C3C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0C95BAE" w14:textId="526D7F89" w:rsidR="00EE7E67" w:rsidRPr="00682C3C" w:rsidRDefault="00EE7E67" w:rsidP="00682C3C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57CEF47B" w14:textId="77777777" w:rsidR="007D76E0" w:rsidRPr="00682C3C" w:rsidRDefault="007D76E0" w:rsidP="007D76E0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4DD8455B" w14:textId="77777777" w:rsidR="007D76E0" w:rsidRPr="00682C3C" w:rsidRDefault="007D76E0" w:rsidP="00682C3C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985FD75" w14:textId="4DC28D4D" w:rsidR="00EE7E67" w:rsidRPr="00682C3C" w:rsidRDefault="00EE7E67" w:rsidP="00682C3C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459451F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699865E" w14:textId="77777777" w:rsidR="007D76E0" w:rsidRPr="00682C3C" w:rsidRDefault="007D76E0" w:rsidP="00682C3C">
            <w:pPr>
              <w:pStyle w:val="acctfourfigures"/>
              <w:tabs>
                <w:tab w:val="clear" w:pos="765"/>
                <w:tab w:val="left" w:pos="95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FBDAB60" w14:textId="3D90A70D" w:rsidR="00EE7E67" w:rsidRPr="00682C3C" w:rsidRDefault="00EE7E67" w:rsidP="00682C3C">
            <w:pPr>
              <w:pStyle w:val="acctfourfigures"/>
              <w:tabs>
                <w:tab w:val="clear" w:pos="765"/>
                <w:tab w:val="left" w:pos="95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886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D76E0" w:rsidRPr="00682C3C" w14:paraId="57BCB3CD" w14:textId="77777777" w:rsidTr="008F31F8">
        <w:trPr>
          <w:gridAfter w:val="1"/>
          <w:wAfter w:w="90" w:type="dxa"/>
          <w:trHeight w:val="334"/>
        </w:trPr>
        <w:tc>
          <w:tcPr>
            <w:tcW w:w="3328" w:type="dxa"/>
          </w:tcPr>
          <w:p w14:paraId="111B7192" w14:textId="091E8623" w:rsidR="007D76E0" w:rsidRPr="00682C3C" w:rsidRDefault="007D76E0" w:rsidP="007D76E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1" w:type="dxa"/>
            <w:gridSpan w:val="2"/>
          </w:tcPr>
          <w:p w14:paraId="64E0A58F" w14:textId="21290415" w:rsidR="007D76E0" w:rsidRPr="00682C3C" w:rsidRDefault="00EE7E67" w:rsidP="00682C3C">
            <w:pPr>
              <w:pStyle w:val="acctfourfigures"/>
              <w:tabs>
                <w:tab w:val="clear" w:pos="765"/>
                <w:tab w:val="left" w:pos="772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949</w:t>
            </w: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93C4FA5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39C8279C" w14:textId="25C1DEDD" w:rsidR="007D76E0" w:rsidRPr="00682C3C" w:rsidRDefault="00E537CC" w:rsidP="00682C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E7E67"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949</w:t>
            </w:r>
          </w:p>
        </w:tc>
        <w:tc>
          <w:tcPr>
            <w:tcW w:w="270" w:type="dxa"/>
            <w:gridSpan w:val="3"/>
          </w:tcPr>
          <w:p w14:paraId="4EA46E21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521B564" w14:textId="600F8795" w:rsidR="007D76E0" w:rsidRPr="00682C3C" w:rsidRDefault="00EE7E67" w:rsidP="00682C3C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49388928" w14:textId="77777777" w:rsidR="007D76E0" w:rsidRPr="00682C3C" w:rsidRDefault="007D76E0" w:rsidP="007D76E0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18F2967B" w14:textId="4ED13C44" w:rsidR="007D76E0" w:rsidRPr="00682C3C" w:rsidRDefault="00EE7E67" w:rsidP="00682C3C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D83A315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E143186" w14:textId="4C01CE13" w:rsidR="007D76E0" w:rsidRPr="00682C3C" w:rsidRDefault="00EE7E67" w:rsidP="00682C3C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D76E0" w:rsidRPr="00682C3C" w14:paraId="771B3C48" w14:textId="77777777" w:rsidTr="008F31F8">
        <w:trPr>
          <w:gridAfter w:val="1"/>
          <w:wAfter w:w="90" w:type="dxa"/>
          <w:trHeight w:val="334"/>
        </w:trPr>
        <w:tc>
          <w:tcPr>
            <w:tcW w:w="3328" w:type="dxa"/>
          </w:tcPr>
          <w:p w14:paraId="13193248" w14:textId="25A967D0" w:rsidR="007D76E0" w:rsidRPr="00682C3C" w:rsidRDefault="007D76E0" w:rsidP="007D76E0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sz w:val="30"/>
                <w:szCs w:val="30"/>
                <w:cs/>
              </w:rPr>
              <w:t>ผลต่างจากการรับรู้รายได้ทางบัญชีและ</w:t>
            </w:r>
            <w:r w:rsidRPr="00682C3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82C3C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7A4AE15D" w14:textId="77777777" w:rsidR="007D76E0" w:rsidRPr="00682C3C" w:rsidRDefault="007D76E0" w:rsidP="00682C3C">
            <w:pPr>
              <w:pStyle w:val="acctfourfigures"/>
              <w:tabs>
                <w:tab w:val="clear" w:pos="765"/>
                <w:tab w:val="left" w:pos="772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8AABB6A" w14:textId="4DD91CBB" w:rsidR="00EE7E67" w:rsidRPr="00682C3C" w:rsidRDefault="00EE7E67" w:rsidP="00682C3C">
            <w:pPr>
              <w:pStyle w:val="acctfourfigures"/>
              <w:tabs>
                <w:tab w:val="clear" w:pos="765"/>
                <w:tab w:val="left" w:pos="772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082</w:t>
            </w: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8E4A161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2B69EC8A" w14:textId="77777777" w:rsidR="007D76E0" w:rsidRPr="00682C3C" w:rsidRDefault="007D76E0" w:rsidP="00682C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60FF834" w14:textId="313FB683" w:rsidR="00EE7E67" w:rsidRPr="00682C3C" w:rsidRDefault="00E537CC" w:rsidP="00682C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E7E67"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270" w:type="dxa"/>
            <w:gridSpan w:val="3"/>
          </w:tcPr>
          <w:p w14:paraId="3DB1C74C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63F6234" w14:textId="77777777" w:rsidR="007D76E0" w:rsidRPr="00682C3C" w:rsidRDefault="007D76E0" w:rsidP="00682C3C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837715E" w14:textId="18A720D6" w:rsidR="00EE7E67" w:rsidRPr="00682C3C" w:rsidRDefault="00EE7E67" w:rsidP="00682C3C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32051D48" w14:textId="77777777" w:rsidR="007D76E0" w:rsidRPr="00682C3C" w:rsidRDefault="007D76E0" w:rsidP="007D76E0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F3AD253" w14:textId="77777777" w:rsidR="007D76E0" w:rsidRPr="00682C3C" w:rsidRDefault="007D76E0" w:rsidP="00682C3C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9412FD9" w14:textId="4EA38C59" w:rsidR="00EE7E67" w:rsidRPr="00682C3C" w:rsidRDefault="00EE7E67" w:rsidP="00682C3C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4D53F65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8FA1475" w14:textId="77777777" w:rsidR="007D76E0" w:rsidRPr="00682C3C" w:rsidRDefault="007D76E0" w:rsidP="00682C3C">
            <w:pPr>
              <w:pStyle w:val="acctfourfigures"/>
              <w:tabs>
                <w:tab w:val="clear" w:pos="765"/>
                <w:tab w:val="left" w:pos="95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3EDDBF0" w14:textId="035F65DF" w:rsidR="00EE7E67" w:rsidRPr="00682C3C" w:rsidRDefault="00EE7E67" w:rsidP="00682C3C">
            <w:pPr>
              <w:pStyle w:val="acctfourfigures"/>
              <w:tabs>
                <w:tab w:val="clear" w:pos="765"/>
                <w:tab w:val="left" w:pos="95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117</w:t>
            </w:r>
            <w:r w:rsidRPr="00682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D76E0" w:rsidRPr="00682C3C" w14:paraId="681DCEB3" w14:textId="77777777" w:rsidTr="008F31F8">
        <w:trPr>
          <w:gridAfter w:val="1"/>
          <w:wAfter w:w="90" w:type="dxa"/>
          <w:trHeight w:val="334"/>
        </w:trPr>
        <w:tc>
          <w:tcPr>
            <w:tcW w:w="3328" w:type="dxa"/>
          </w:tcPr>
          <w:p w14:paraId="60A7C8D6" w14:textId="2EC8CB78" w:rsidR="007D76E0" w:rsidRPr="00682C3C" w:rsidRDefault="007D76E0" w:rsidP="007D76E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0AE68" w14:textId="7207F6DA" w:rsidR="007D76E0" w:rsidRPr="00682C3C" w:rsidRDefault="00EE7E67" w:rsidP="00682C3C">
            <w:pPr>
              <w:pStyle w:val="acctfourfigures"/>
              <w:tabs>
                <w:tab w:val="clear" w:pos="765"/>
                <w:tab w:val="left" w:pos="772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304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055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3BF9E81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082B9" w14:textId="66E9860F" w:rsidR="007D76E0" w:rsidRPr="00682C3C" w:rsidRDefault="00E537CC" w:rsidP="00682C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EE7E67" w:rsidRPr="00682C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270" w:type="dxa"/>
            <w:gridSpan w:val="3"/>
          </w:tcPr>
          <w:p w14:paraId="2513AE1A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F0AEC70" w14:textId="51607CFC" w:rsidR="007D76E0" w:rsidRPr="00682C3C" w:rsidRDefault="00EE7E67" w:rsidP="00682C3C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611D9273" w14:textId="77777777" w:rsidR="007D76E0" w:rsidRPr="00682C3C" w:rsidRDefault="007D76E0" w:rsidP="007D76E0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883918" w14:textId="3FCFFAB4" w:rsidR="007D76E0" w:rsidRPr="00682C3C" w:rsidRDefault="00E537CC" w:rsidP="00682C3C">
            <w:pPr>
              <w:pStyle w:val="acctfourfigures"/>
              <w:tabs>
                <w:tab w:val="clear" w:pos="765"/>
              </w:tabs>
              <w:spacing w:line="240" w:lineRule="auto"/>
              <w:ind w:left="-200" w:right="133" w:hanging="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</w:t>
            </w:r>
            <w:r w:rsidR="00EE7E67" w:rsidRPr="00682C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270" w:type="dxa"/>
          </w:tcPr>
          <w:p w14:paraId="73031619" w14:textId="77777777" w:rsidR="007D76E0" w:rsidRPr="00682C3C" w:rsidRDefault="007D76E0" w:rsidP="007D76E0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873A8C1" w14:textId="5FB95D8A" w:rsidR="007D76E0" w:rsidRPr="00682C3C" w:rsidRDefault="00EE7E67" w:rsidP="00682C3C">
            <w:pPr>
              <w:pStyle w:val="acctfourfigures"/>
              <w:tabs>
                <w:tab w:val="clear" w:pos="765"/>
                <w:tab w:val="left" w:pos="95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175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073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EE7E67" w:rsidRPr="00682C3C" w14:paraId="7E7ED080" w14:textId="77777777" w:rsidTr="008F31F8">
        <w:trPr>
          <w:gridAfter w:val="1"/>
          <w:wAfter w:w="90" w:type="dxa"/>
          <w:trHeight w:val="334"/>
        </w:trPr>
        <w:tc>
          <w:tcPr>
            <w:tcW w:w="3328" w:type="dxa"/>
          </w:tcPr>
          <w:p w14:paraId="497EE244" w14:textId="77777777" w:rsidR="00EE7E67" w:rsidRPr="00682C3C" w:rsidRDefault="00EE7E67" w:rsidP="007D76E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</w:tcPr>
          <w:p w14:paraId="23BB2046" w14:textId="77777777" w:rsidR="00EE7E67" w:rsidRPr="00682C3C" w:rsidRDefault="00EE7E67" w:rsidP="00682C3C">
            <w:pPr>
              <w:pStyle w:val="acctfourfigures"/>
              <w:tabs>
                <w:tab w:val="clear" w:pos="765"/>
                <w:tab w:val="left" w:pos="772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CD1E18A" w14:textId="77777777" w:rsidR="00EE7E67" w:rsidRPr="00682C3C" w:rsidRDefault="00EE7E67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7AC6493D" w14:textId="77777777" w:rsidR="00EE7E67" w:rsidRPr="00682C3C" w:rsidRDefault="00EE7E67" w:rsidP="00682C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14:paraId="23F4AEC2" w14:textId="77777777" w:rsidR="00EE7E67" w:rsidRPr="00682C3C" w:rsidRDefault="00EE7E67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CE11D38" w14:textId="77777777" w:rsidR="00EE7E67" w:rsidRPr="00682C3C" w:rsidRDefault="00EE7E67" w:rsidP="007D76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632AD7E4" w14:textId="77777777" w:rsidR="00EE7E67" w:rsidRPr="00682C3C" w:rsidRDefault="00EE7E67" w:rsidP="007D76E0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DA92B0E" w14:textId="77777777" w:rsidR="00EE7E67" w:rsidRPr="00682C3C" w:rsidRDefault="00EE7E67" w:rsidP="007D76E0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5A122" w14:textId="77777777" w:rsidR="00EE7E67" w:rsidRPr="00682C3C" w:rsidRDefault="00EE7E67" w:rsidP="007D76E0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D6388AA" w14:textId="77777777" w:rsidR="00EE7E67" w:rsidRPr="00682C3C" w:rsidRDefault="00EE7E67" w:rsidP="007D76E0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E7E67" w:rsidRPr="00682C3C" w14:paraId="38255611" w14:textId="77777777" w:rsidTr="008F31F8">
        <w:trPr>
          <w:gridAfter w:val="1"/>
          <w:wAfter w:w="90" w:type="dxa"/>
          <w:trHeight w:val="334"/>
        </w:trPr>
        <w:tc>
          <w:tcPr>
            <w:tcW w:w="3328" w:type="dxa"/>
          </w:tcPr>
          <w:p w14:paraId="397AA3EE" w14:textId="10DBD621" w:rsidR="00EE7E67" w:rsidRPr="00682C3C" w:rsidRDefault="00EE7E67" w:rsidP="007D76E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</w:tcPr>
          <w:p w14:paraId="30EFBD40" w14:textId="43D841EE" w:rsidR="00EE7E67" w:rsidRPr="00682C3C" w:rsidRDefault="00EE7E67" w:rsidP="00682C3C">
            <w:pPr>
              <w:pStyle w:val="acctfourfigures"/>
              <w:tabs>
                <w:tab w:val="clear" w:pos="765"/>
                <w:tab w:val="left" w:pos="772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454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83C0747" w14:textId="77777777" w:rsidR="00EE7E67" w:rsidRPr="00682C3C" w:rsidRDefault="00EE7E67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double" w:sz="4" w:space="0" w:color="auto"/>
            </w:tcBorders>
          </w:tcPr>
          <w:p w14:paraId="31F0367D" w14:textId="5BFED780" w:rsidR="00EE7E67" w:rsidRPr="00682C3C" w:rsidRDefault="00E9720E" w:rsidP="00682C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54,328</w:t>
            </w:r>
          </w:p>
        </w:tc>
        <w:tc>
          <w:tcPr>
            <w:tcW w:w="270" w:type="dxa"/>
            <w:gridSpan w:val="3"/>
          </w:tcPr>
          <w:p w14:paraId="67673173" w14:textId="77777777" w:rsidR="00EE7E67" w:rsidRPr="00682C3C" w:rsidRDefault="00EE7E67" w:rsidP="007D76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7CE0F306" w14:textId="5552757E" w:rsidR="00EE7E67" w:rsidRPr="00682C3C" w:rsidRDefault="00EE7E67" w:rsidP="007D76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207</w:t>
            </w:r>
            <w:r w:rsidRPr="00682C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1" w:type="dxa"/>
          </w:tcPr>
          <w:p w14:paraId="5CD81CBF" w14:textId="77777777" w:rsidR="00EE7E67" w:rsidRPr="00682C3C" w:rsidRDefault="00EE7E67" w:rsidP="007D76E0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69D3B70E" w14:textId="1563E4CE" w:rsidR="00EE7E67" w:rsidRPr="00682C3C" w:rsidRDefault="00E537CC" w:rsidP="00682C3C">
            <w:pPr>
              <w:pStyle w:val="acctfourfigures"/>
              <w:tabs>
                <w:tab w:val="clear" w:pos="765"/>
              </w:tabs>
              <w:spacing w:line="240" w:lineRule="auto"/>
              <w:ind w:left="-200" w:right="133" w:hanging="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EE7E67" w:rsidRPr="00682C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784</w:t>
            </w:r>
          </w:p>
        </w:tc>
        <w:tc>
          <w:tcPr>
            <w:tcW w:w="270" w:type="dxa"/>
          </w:tcPr>
          <w:p w14:paraId="7A2294F6" w14:textId="77777777" w:rsidR="00EE7E67" w:rsidRPr="00682C3C" w:rsidRDefault="00EE7E67" w:rsidP="007D76E0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1BB98B65" w14:textId="1DA5030C" w:rsidR="00EE7E67" w:rsidRPr="00682C3C" w:rsidRDefault="00E9720E" w:rsidP="007D76E0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36,451</w:t>
            </w:r>
          </w:p>
        </w:tc>
      </w:tr>
      <w:tr w:rsidR="002F27A2" w:rsidRPr="00E537CC" w14:paraId="142C15AF" w14:textId="77777777" w:rsidTr="008F31F8">
        <w:trPr>
          <w:trHeight w:val="139"/>
        </w:trPr>
        <w:tc>
          <w:tcPr>
            <w:tcW w:w="3780" w:type="dxa"/>
            <w:gridSpan w:val="2"/>
          </w:tcPr>
          <w:p w14:paraId="15CBAD4C" w14:textId="77777777" w:rsidR="002F27A2" w:rsidRPr="00E537CC" w:rsidDel="00D54CF3" w:rsidRDefault="002F27A2" w:rsidP="002F27A2">
            <w:pPr>
              <w:pStyle w:val="BodyText"/>
              <w:spacing w:after="0"/>
              <w:ind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15"/>
          </w:tcPr>
          <w:p w14:paraId="41C3EB71" w14:textId="77777777" w:rsidR="002F27A2" w:rsidRPr="00E537CC" w:rsidRDefault="002F27A2" w:rsidP="002F27A2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F27A2" w:rsidRPr="00E537CC" w14:paraId="5EDFD243" w14:textId="77777777" w:rsidTr="008F31F8">
        <w:trPr>
          <w:trHeight w:val="139"/>
        </w:trPr>
        <w:tc>
          <w:tcPr>
            <w:tcW w:w="3780" w:type="dxa"/>
            <w:gridSpan w:val="2"/>
          </w:tcPr>
          <w:p w14:paraId="3020D611" w14:textId="77777777" w:rsidR="002F27A2" w:rsidRPr="00E537CC" w:rsidRDefault="002F27A2" w:rsidP="002F27A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6C10FEE" w14:textId="77777777" w:rsidR="002F27A2" w:rsidRPr="00E537CC" w:rsidRDefault="002F27A2" w:rsidP="002F27A2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678D21C8" w14:textId="77777777" w:rsidR="002F27A2" w:rsidRPr="00E537CC" w:rsidRDefault="002F27A2" w:rsidP="002F27A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  <w:tcBorders>
              <w:bottom w:val="single" w:sz="4" w:space="0" w:color="auto"/>
            </w:tcBorders>
            <w:vAlign w:val="bottom"/>
          </w:tcPr>
          <w:p w14:paraId="2C55ED78" w14:textId="0D7F09A3" w:rsidR="002F27A2" w:rsidRPr="00E537CC" w:rsidRDefault="002F27A2" w:rsidP="002F27A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E537CC">
              <w:rPr>
                <w:rFonts w:ascii="Angsana New" w:hAnsi="Angsana New"/>
                <w:sz w:val="30"/>
                <w:szCs w:val="30"/>
              </w:rPr>
              <w:t>/</w:t>
            </w:r>
            <w:r w:rsidRPr="00E537CC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7783D913" w14:textId="77777777" w:rsidR="002F27A2" w:rsidRPr="00E537CC" w:rsidRDefault="002F27A2" w:rsidP="002F27A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  <w:vAlign w:val="bottom"/>
          </w:tcPr>
          <w:p w14:paraId="182BAEDB" w14:textId="77777777" w:rsidR="002F27A2" w:rsidRPr="00E537CC" w:rsidRDefault="002F27A2" w:rsidP="002F27A2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F27A2" w:rsidRPr="00E537CC" w14:paraId="4B38EA21" w14:textId="77777777" w:rsidTr="008F31F8">
        <w:trPr>
          <w:trHeight w:val="139"/>
        </w:trPr>
        <w:tc>
          <w:tcPr>
            <w:tcW w:w="3780" w:type="dxa"/>
            <w:gridSpan w:val="2"/>
          </w:tcPr>
          <w:p w14:paraId="2FEA0CCE" w14:textId="77777777" w:rsidR="002F27A2" w:rsidRPr="00E537CC" w:rsidRDefault="002F27A2" w:rsidP="002F27A2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A5A9FC1" w14:textId="40FA0218" w:rsidR="002F27A2" w:rsidRPr="00E537CC" w:rsidRDefault="002F27A2" w:rsidP="002F27A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800" w:type="dxa"/>
            <w:gridSpan w:val="3"/>
            <w:vAlign w:val="bottom"/>
          </w:tcPr>
          <w:p w14:paraId="4728B07E" w14:textId="77777777" w:rsidR="002F27A2" w:rsidRPr="00E537CC" w:rsidRDefault="002F27A2" w:rsidP="002F27A2">
            <w:pPr>
              <w:spacing w:line="240" w:lineRule="auto"/>
              <w:ind w:left="-77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85EF0B5" w14:textId="2AC6FBF5" w:rsidR="002F27A2" w:rsidRPr="00E537CC" w:rsidRDefault="00E537CC" w:rsidP="002F27A2">
            <w:pPr>
              <w:spacing w:line="240" w:lineRule="auto"/>
              <w:ind w:left="-77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F27A2" w:rsidRPr="00E53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3"/>
            <w:vAlign w:val="bottom"/>
          </w:tcPr>
          <w:p w14:paraId="0D451ECF" w14:textId="77777777" w:rsidR="002F27A2" w:rsidRPr="00E537CC" w:rsidRDefault="002F27A2" w:rsidP="002F27A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</w:tcBorders>
            <w:vAlign w:val="bottom"/>
          </w:tcPr>
          <w:p w14:paraId="2FBB9084" w14:textId="77777777" w:rsidR="002F27A2" w:rsidRPr="00E537CC" w:rsidRDefault="002F27A2" w:rsidP="002F27A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9A3DCF6" w14:textId="77777777" w:rsidR="002F27A2" w:rsidRPr="00E537CC" w:rsidRDefault="002F27A2" w:rsidP="002F27A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  <w:vAlign w:val="bottom"/>
          </w:tcPr>
          <w:p w14:paraId="30C2B2A1" w14:textId="77777777" w:rsidR="002F27A2" w:rsidRPr="00E537CC" w:rsidRDefault="002F27A2" w:rsidP="002F27A2">
            <w:pPr>
              <w:spacing w:line="240" w:lineRule="auto"/>
              <w:ind w:left="-285" w:right="-2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3A139F3" w14:textId="199A18D5" w:rsidR="002F27A2" w:rsidRPr="00E537CC" w:rsidRDefault="00E537CC" w:rsidP="002F27A2">
            <w:pPr>
              <w:spacing w:line="240" w:lineRule="auto"/>
              <w:ind w:left="-285" w:right="-2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F27A2" w:rsidRPr="00E53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2F27A2" w:rsidRPr="00E537CC" w14:paraId="7904E0A1" w14:textId="77777777" w:rsidTr="008F31F8">
        <w:trPr>
          <w:trHeight w:val="139"/>
        </w:trPr>
        <w:tc>
          <w:tcPr>
            <w:tcW w:w="3780" w:type="dxa"/>
            <w:gridSpan w:val="2"/>
          </w:tcPr>
          <w:p w14:paraId="617ADF6F" w14:textId="77777777" w:rsidR="002F27A2" w:rsidRPr="00E537CC" w:rsidRDefault="002F27A2" w:rsidP="002F27A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940" w:type="dxa"/>
            <w:gridSpan w:val="15"/>
            <w:vAlign w:val="bottom"/>
          </w:tcPr>
          <w:p w14:paraId="41DA914C" w14:textId="77777777" w:rsidR="002F27A2" w:rsidRPr="00E537CC" w:rsidRDefault="002F27A2" w:rsidP="002F27A2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27A2" w:rsidRPr="00E537CC" w14:paraId="2D23D8B7" w14:textId="77777777" w:rsidTr="008F31F8">
        <w:trPr>
          <w:trHeight w:val="139"/>
        </w:trPr>
        <w:tc>
          <w:tcPr>
            <w:tcW w:w="3780" w:type="dxa"/>
            <w:gridSpan w:val="2"/>
          </w:tcPr>
          <w:p w14:paraId="4B2A8064" w14:textId="77777777" w:rsidR="002F27A2" w:rsidRPr="00E537C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  <w:gridSpan w:val="3"/>
          </w:tcPr>
          <w:p w14:paraId="388C5891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7B2E7D27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4"/>
          </w:tcPr>
          <w:p w14:paraId="41843023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378902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4"/>
          </w:tcPr>
          <w:p w14:paraId="25C5B7AB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F27A2" w:rsidRPr="00E537CC" w14:paraId="10E72479" w14:textId="77777777" w:rsidTr="008F31F8">
        <w:trPr>
          <w:trHeight w:val="139"/>
        </w:trPr>
        <w:tc>
          <w:tcPr>
            <w:tcW w:w="3780" w:type="dxa"/>
            <w:gridSpan w:val="2"/>
          </w:tcPr>
          <w:p w14:paraId="533DA3CB" w14:textId="77777777" w:rsidR="002F27A2" w:rsidRPr="00E537CC" w:rsidRDefault="002F27A2" w:rsidP="002F27A2">
            <w:pPr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0" w:type="dxa"/>
            <w:gridSpan w:val="3"/>
          </w:tcPr>
          <w:p w14:paraId="7EC18F3D" w14:textId="46F04BEC" w:rsidR="002F27A2" w:rsidRPr="00E537CC" w:rsidRDefault="00E537CC" w:rsidP="002F27A2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2F27A2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270" w:type="dxa"/>
            <w:gridSpan w:val="3"/>
          </w:tcPr>
          <w:p w14:paraId="62A117F6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59211B7F" w14:textId="34CC00B4" w:rsidR="002F27A2" w:rsidRPr="00E537CC" w:rsidRDefault="00E537CC" w:rsidP="002F27A2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2F27A2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70" w:type="dxa"/>
          </w:tcPr>
          <w:p w14:paraId="6628BCE3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41AFD0B9" w14:textId="42F356C7" w:rsidR="002F27A2" w:rsidRPr="00E537CC" w:rsidRDefault="00E537CC" w:rsidP="002F27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2F27A2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446</w:t>
            </w:r>
          </w:p>
        </w:tc>
      </w:tr>
      <w:tr w:rsidR="002F27A2" w:rsidRPr="00E537CC" w14:paraId="49697F87" w14:textId="77777777" w:rsidTr="008F31F8">
        <w:trPr>
          <w:trHeight w:val="139"/>
        </w:trPr>
        <w:tc>
          <w:tcPr>
            <w:tcW w:w="3780" w:type="dxa"/>
            <w:gridSpan w:val="2"/>
          </w:tcPr>
          <w:p w14:paraId="0E6EFE0B" w14:textId="77777777" w:rsidR="002F27A2" w:rsidRPr="00E537C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800" w:type="dxa"/>
            <w:gridSpan w:val="3"/>
          </w:tcPr>
          <w:p w14:paraId="5314956E" w14:textId="751D1B9B" w:rsidR="002F27A2" w:rsidRPr="00E537CC" w:rsidRDefault="00E537CC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2F27A2" w:rsidRPr="00E537C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872</w:t>
            </w:r>
          </w:p>
        </w:tc>
        <w:tc>
          <w:tcPr>
            <w:tcW w:w="270" w:type="dxa"/>
            <w:gridSpan w:val="3"/>
          </w:tcPr>
          <w:p w14:paraId="57B587F5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</w:tcPr>
          <w:p w14:paraId="6A2DAA87" w14:textId="30003387" w:rsidR="002F27A2" w:rsidRPr="00E537CC" w:rsidRDefault="00E537CC" w:rsidP="002F27A2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F27A2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270" w:type="dxa"/>
          </w:tcPr>
          <w:p w14:paraId="74F3E5CA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</w:tcPr>
          <w:p w14:paraId="636C363C" w14:textId="1FBF5490" w:rsidR="002F27A2" w:rsidRPr="00E537CC" w:rsidRDefault="00E537CC" w:rsidP="002F27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2F27A2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898</w:t>
            </w:r>
          </w:p>
        </w:tc>
      </w:tr>
      <w:tr w:rsidR="002F27A2" w:rsidRPr="00E537CC" w14:paraId="3020D32E" w14:textId="77777777" w:rsidTr="008F31F8">
        <w:trPr>
          <w:trHeight w:val="139"/>
        </w:trPr>
        <w:tc>
          <w:tcPr>
            <w:tcW w:w="3780" w:type="dxa"/>
            <w:gridSpan w:val="2"/>
          </w:tcPr>
          <w:p w14:paraId="6F4E2ED0" w14:textId="77777777" w:rsidR="002F27A2" w:rsidRPr="00E537C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00" w:type="dxa"/>
            <w:gridSpan w:val="3"/>
          </w:tcPr>
          <w:p w14:paraId="2566DA6C" w14:textId="3B06664A" w:rsidR="002F27A2" w:rsidRPr="00E537CC" w:rsidRDefault="00E537CC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 w:rsidR="002F27A2" w:rsidRPr="00E537C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909</w:t>
            </w:r>
          </w:p>
        </w:tc>
        <w:tc>
          <w:tcPr>
            <w:tcW w:w="270" w:type="dxa"/>
            <w:gridSpan w:val="3"/>
          </w:tcPr>
          <w:p w14:paraId="75D63A9F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</w:tcPr>
          <w:p w14:paraId="3693DA5A" w14:textId="18F90C13" w:rsidR="002F27A2" w:rsidRPr="00E537CC" w:rsidRDefault="002F27A2" w:rsidP="002F27A2">
            <w:pPr>
              <w:pStyle w:val="acctfourfigures"/>
              <w:tabs>
                <w:tab w:val="clear" w:pos="765"/>
              </w:tabs>
              <w:spacing w:line="240" w:lineRule="atLeast"/>
              <w:ind w:left="-103" w:right="2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992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12C7A72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</w:tcPr>
          <w:p w14:paraId="0F970829" w14:textId="3FDE0BDF" w:rsidR="002F27A2" w:rsidRPr="00E537CC" w:rsidRDefault="00E537CC" w:rsidP="002F27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2F27A2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917</w:t>
            </w:r>
          </w:p>
        </w:tc>
      </w:tr>
      <w:tr w:rsidR="002F27A2" w:rsidRPr="00E537CC" w14:paraId="7B2B2663" w14:textId="77777777" w:rsidTr="008F31F8">
        <w:trPr>
          <w:trHeight w:val="139"/>
        </w:trPr>
        <w:tc>
          <w:tcPr>
            <w:tcW w:w="3780" w:type="dxa"/>
            <w:gridSpan w:val="2"/>
          </w:tcPr>
          <w:p w14:paraId="76524DB8" w14:textId="77777777" w:rsidR="002F27A2" w:rsidRPr="00E537C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800" w:type="dxa"/>
            <w:gridSpan w:val="3"/>
          </w:tcPr>
          <w:p w14:paraId="4E7C8D05" w14:textId="23A63B8E" w:rsidR="002F27A2" w:rsidRPr="00E537CC" w:rsidRDefault="00E537CC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  <w:r w:rsidR="002F27A2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70" w:type="dxa"/>
            <w:gridSpan w:val="3"/>
          </w:tcPr>
          <w:p w14:paraId="1B3AD85A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</w:tcPr>
          <w:p w14:paraId="3B8ABEE0" w14:textId="5582B0B3" w:rsidR="002F27A2" w:rsidRPr="00E537CC" w:rsidRDefault="002F27A2" w:rsidP="002F27A2">
            <w:pPr>
              <w:pStyle w:val="acctfourfigures"/>
              <w:tabs>
                <w:tab w:val="clear" w:pos="765"/>
              </w:tabs>
              <w:spacing w:line="240" w:lineRule="atLeast"/>
              <w:ind w:left="-103" w:right="2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573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4C96A78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</w:tcPr>
          <w:p w14:paraId="1A10376E" w14:textId="424BC4FA" w:rsidR="002F27A2" w:rsidRPr="00E537CC" w:rsidRDefault="00E537CC" w:rsidP="002F27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  <w:r w:rsidR="002F27A2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342</w:t>
            </w:r>
          </w:p>
        </w:tc>
      </w:tr>
      <w:tr w:rsidR="002F27A2" w:rsidRPr="00E537CC" w14:paraId="51662C51" w14:textId="77777777" w:rsidTr="008F31F8">
        <w:trPr>
          <w:trHeight w:val="334"/>
        </w:trPr>
        <w:tc>
          <w:tcPr>
            <w:tcW w:w="3780" w:type="dxa"/>
            <w:gridSpan w:val="2"/>
          </w:tcPr>
          <w:p w14:paraId="416CA358" w14:textId="77777777" w:rsidR="002F27A2" w:rsidRPr="00E537C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7FC338B6" w14:textId="77777777" w:rsidR="002F27A2" w:rsidRPr="00E537C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800" w:type="dxa"/>
            <w:gridSpan w:val="3"/>
          </w:tcPr>
          <w:p w14:paraId="3B4B6471" w14:textId="77777777" w:rsidR="002F27A2" w:rsidRPr="00E537CC" w:rsidRDefault="002F27A2" w:rsidP="002F27A2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CB7965C" w14:textId="14E1B529" w:rsidR="002F27A2" w:rsidRPr="00E537CC" w:rsidRDefault="00E537CC" w:rsidP="002F27A2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F27A2" w:rsidRPr="00E537C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  <w:gridSpan w:val="3"/>
          </w:tcPr>
          <w:p w14:paraId="1A102190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</w:tcPr>
          <w:p w14:paraId="6887E3B2" w14:textId="77777777" w:rsidR="002F27A2" w:rsidRPr="00E537CC" w:rsidRDefault="002F27A2" w:rsidP="00E537CC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E23C90C" w14:textId="129AB2A9" w:rsidR="002F27A2" w:rsidRPr="00E537CC" w:rsidRDefault="00E537CC" w:rsidP="00E537CC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270" w:type="dxa"/>
          </w:tcPr>
          <w:p w14:paraId="0DE47ACC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</w:tcPr>
          <w:p w14:paraId="0D01BEB5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56511BC" w14:textId="439EDA1F" w:rsidR="002F27A2" w:rsidRPr="00E537CC" w:rsidRDefault="00E537CC" w:rsidP="002F27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F27A2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</w:tr>
      <w:tr w:rsidR="002F27A2" w:rsidRPr="00E537CC" w14:paraId="34016581" w14:textId="77777777" w:rsidTr="008F31F8">
        <w:trPr>
          <w:trHeight w:val="334"/>
        </w:trPr>
        <w:tc>
          <w:tcPr>
            <w:tcW w:w="3780" w:type="dxa"/>
            <w:gridSpan w:val="2"/>
          </w:tcPr>
          <w:p w14:paraId="57BF0327" w14:textId="77777777" w:rsidR="002F27A2" w:rsidRPr="00E537C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800" w:type="dxa"/>
            <w:gridSpan w:val="3"/>
          </w:tcPr>
          <w:p w14:paraId="55E8E64E" w14:textId="3D34FC00" w:rsidR="002F27A2" w:rsidRPr="00E537CC" w:rsidRDefault="00E537CC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270" w:type="dxa"/>
            <w:gridSpan w:val="3"/>
          </w:tcPr>
          <w:p w14:paraId="62D810D5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</w:tcPr>
          <w:p w14:paraId="160A94B2" w14:textId="0DF9A3BC" w:rsidR="002F27A2" w:rsidRPr="00E537CC" w:rsidRDefault="002F27A2" w:rsidP="002F27A2">
            <w:pPr>
              <w:pStyle w:val="acctfourfigures"/>
              <w:tabs>
                <w:tab w:val="clear" w:pos="765"/>
              </w:tabs>
              <w:spacing w:line="240" w:lineRule="atLeast"/>
              <w:ind w:left="-103" w:right="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EF737EC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</w:tcPr>
          <w:p w14:paraId="359BC5D6" w14:textId="2FA6003D" w:rsidR="002F27A2" w:rsidRPr="00E537CC" w:rsidRDefault="00E537CC" w:rsidP="002F27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198</w:t>
            </w:r>
          </w:p>
        </w:tc>
      </w:tr>
      <w:tr w:rsidR="002F27A2" w:rsidRPr="00E537CC" w14:paraId="493D6B37" w14:textId="77777777" w:rsidTr="008F31F8">
        <w:trPr>
          <w:trHeight w:val="334"/>
        </w:trPr>
        <w:tc>
          <w:tcPr>
            <w:tcW w:w="3780" w:type="dxa"/>
            <w:gridSpan w:val="2"/>
          </w:tcPr>
          <w:p w14:paraId="349FD9A2" w14:textId="77777777" w:rsidR="002F27A2" w:rsidRPr="00E537CC" w:rsidRDefault="002F27A2" w:rsidP="002F27A2">
            <w:pPr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6CF889" w14:textId="2970C193" w:rsidR="002F27A2" w:rsidRPr="00E537CC" w:rsidRDefault="00E537CC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243</w:t>
            </w:r>
            <w:r w:rsidR="002F27A2" w:rsidRPr="00E537C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270" w:type="dxa"/>
            <w:gridSpan w:val="3"/>
          </w:tcPr>
          <w:p w14:paraId="3687940F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47D9B2" w14:textId="69FBAFE7" w:rsidR="002F27A2" w:rsidRPr="00E537CC" w:rsidRDefault="00E537CC" w:rsidP="00E537CC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270" w:type="dxa"/>
          </w:tcPr>
          <w:p w14:paraId="017737C4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2067DD" w14:textId="2E712E63" w:rsidR="002F27A2" w:rsidRPr="00E537CC" w:rsidRDefault="00E537CC" w:rsidP="002F27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244</w:t>
            </w:r>
            <w:r w:rsidR="002F27A2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601</w:t>
            </w:r>
          </w:p>
        </w:tc>
      </w:tr>
      <w:tr w:rsidR="002F27A2" w:rsidRPr="00E537CC" w14:paraId="40B0AFFF" w14:textId="77777777" w:rsidTr="008F31F8">
        <w:trPr>
          <w:trHeight w:val="334"/>
        </w:trPr>
        <w:tc>
          <w:tcPr>
            <w:tcW w:w="3780" w:type="dxa"/>
            <w:gridSpan w:val="2"/>
          </w:tcPr>
          <w:p w14:paraId="4509687A" w14:textId="77777777" w:rsidR="002F27A2" w:rsidRPr="00E537CC" w:rsidRDefault="002F27A2" w:rsidP="002F27A2">
            <w:pPr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</w:tcPr>
          <w:p w14:paraId="14F9F301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  <w:gridSpan w:val="2"/>
          </w:tcPr>
          <w:p w14:paraId="53EC294E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0" w:type="dxa"/>
            <w:gridSpan w:val="5"/>
          </w:tcPr>
          <w:p w14:paraId="25F97B2A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6CE53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0D563EB7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27A2" w:rsidRPr="00E537CC" w14:paraId="6FDF1979" w14:textId="77777777" w:rsidTr="008F31F8">
        <w:trPr>
          <w:trHeight w:val="334"/>
        </w:trPr>
        <w:tc>
          <w:tcPr>
            <w:tcW w:w="3780" w:type="dxa"/>
            <w:gridSpan w:val="2"/>
          </w:tcPr>
          <w:p w14:paraId="2883C1D1" w14:textId="77777777" w:rsidR="002F27A2" w:rsidRPr="00E537CC" w:rsidRDefault="002F27A2" w:rsidP="002F27A2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gridSpan w:val="3"/>
          </w:tcPr>
          <w:p w14:paraId="61AF3069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  <w:gridSpan w:val="2"/>
          </w:tcPr>
          <w:p w14:paraId="18E122E9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0" w:type="dxa"/>
            <w:gridSpan w:val="5"/>
          </w:tcPr>
          <w:p w14:paraId="1004F44D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CF588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5D8C7130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27A2" w:rsidRPr="00E537CC" w14:paraId="0BAA149F" w14:textId="77777777" w:rsidTr="008F31F8">
        <w:trPr>
          <w:trHeight w:val="334"/>
        </w:trPr>
        <w:tc>
          <w:tcPr>
            <w:tcW w:w="3780" w:type="dxa"/>
            <w:gridSpan w:val="2"/>
          </w:tcPr>
          <w:p w14:paraId="2B4693EB" w14:textId="1600B12D" w:rsidR="002F27A2" w:rsidRPr="00E537C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800" w:type="dxa"/>
            <w:gridSpan w:val="3"/>
          </w:tcPr>
          <w:p w14:paraId="4DA56122" w14:textId="462B9517" w:rsidR="002F27A2" w:rsidRPr="00E537CC" w:rsidRDefault="002F27A2" w:rsidP="00E537CC">
            <w:pPr>
              <w:pStyle w:val="acctfourfigures"/>
              <w:tabs>
                <w:tab w:val="clear" w:pos="765"/>
                <w:tab w:val="decimal" w:pos="795"/>
                <w:tab w:val="left" w:pos="1580"/>
              </w:tabs>
              <w:spacing w:after="100" w:afterAutospacing="1" w:line="240" w:lineRule="atLeast"/>
              <w:ind w:left="-110" w:right="-47" w:hanging="2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  <w:r w:rsidRPr="00E537C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658</w:t>
            </w:r>
            <w:r w:rsidRPr="00E537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gridSpan w:val="2"/>
          </w:tcPr>
          <w:p w14:paraId="5C8C291F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0" w:type="dxa"/>
            <w:gridSpan w:val="5"/>
          </w:tcPr>
          <w:p w14:paraId="081266F4" w14:textId="21096D52" w:rsidR="002F27A2" w:rsidRPr="00E537CC" w:rsidRDefault="00E537CC" w:rsidP="00E537CC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2F27A2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270" w:type="dxa"/>
          </w:tcPr>
          <w:p w14:paraId="45044634" w14:textId="77777777" w:rsidR="002F27A2" w:rsidRPr="00E537CC" w:rsidRDefault="002F27A2" w:rsidP="00E537CC">
            <w:pPr>
              <w:pStyle w:val="acctfourfigures"/>
              <w:tabs>
                <w:tab w:val="clear" w:pos="765"/>
                <w:tab w:val="left" w:pos="710"/>
                <w:tab w:val="decimal" w:pos="951"/>
                <w:tab w:val="decimal" w:pos="1238"/>
              </w:tabs>
              <w:spacing w:line="240" w:lineRule="atLeast"/>
              <w:ind w:left="-103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gridSpan w:val="4"/>
          </w:tcPr>
          <w:p w14:paraId="658A74A7" w14:textId="3967EE5F" w:rsidR="002F27A2" w:rsidRPr="00E537CC" w:rsidRDefault="002F27A2" w:rsidP="00E537CC">
            <w:pPr>
              <w:pStyle w:val="acctfourfigures"/>
              <w:tabs>
                <w:tab w:val="clear" w:pos="765"/>
                <w:tab w:val="decimal" w:pos="1231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  <w:r w:rsidRPr="00E537C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868</w:t>
            </w:r>
            <w:r w:rsidRPr="00E537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27A2" w:rsidRPr="00E537CC" w14:paraId="2B7EC15A" w14:textId="77777777" w:rsidTr="008F31F8">
        <w:trPr>
          <w:trHeight w:val="334"/>
        </w:trPr>
        <w:tc>
          <w:tcPr>
            <w:tcW w:w="3780" w:type="dxa"/>
            <w:gridSpan w:val="2"/>
          </w:tcPr>
          <w:p w14:paraId="1B9883EB" w14:textId="656B5079" w:rsidR="002F27A2" w:rsidRPr="00E537C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00" w:type="dxa"/>
            <w:gridSpan w:val="3"/>
          </w:tcPr>
          <w:p w14:paraId="45098299" w14:textId="63B4E80F" w:rsidR="002F27A2" w:rsidRPr="00E537CC" w:rsidRDefault="002F27A2" w:rsidP="00E537CC">
            <w:pPr>
              <w:pStyle w:val="acctfourfigures"/>
              <w:tabs>
                <w:tab w:val="clear" w:pos="765"/>
                <w:tab w:val="decimal" w:pos="795"/>
                <w:tab w:val="left" w:pos="1580"/>
              </w:tabs>
              <w:spacing w:after="100" w:afterAutospacing="1" w:line="240" w:lineRule="atLeast"/>
              <w:ind w:left="-110" w:right="-47" w:hanging="2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E537C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  <w:r w:rsidRPr="00E537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gridSpan w:val="2"/>
          </w:tcPr>
          <w:p w14:paraId="18E3F237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0" w:type="dxa"/>
            <w:gridSpan w:val="5"/>
          </w:tcPr>
          <w:p w14:paraId="7BCFD828" w14:textId="4D49C59B" w:rsidR="002F27A2" w:rsidRPr="00E537CC" w:rsidRDefault="002F27A2" w:rsidP="00E537CC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537C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  <w:r w:rsidRPr="00E537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A46EDD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</w:tcPr>
          <w:p w14:paraId="4E3A3E8F" w14:textId="55BF2A4F" w:rsidR="002F27A2" w:rsidRPr="00E537CC" w:rsidRDefault="002F27A2" w:rsidP="002F27A2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E537C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Pr="00E537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27A2" w:rsidRPr="00E537CC" w14:paraId="7024224C" w14:textId="77777777" w:rsidTr="008F31F8">
        <w:trPr>
          <w:trHeight w:val="334"/>
        </w:trPr>
        <w:tc>
          <w:tcPr>
            <w:tcW w:w="3780" w:type="dxa"/>
            <w:gridSpan w:val="2"/>
          </w:tcPr>
          <w:p w14:paraId="198706B0" w14:textId="581F8A62" w:rsidR="002F27A2" w:rsidRPr="00E537C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gridSpan w:val="3"/>
          </w:tcPr>
          <w:p w14:paraId="6C185F02" w14:textId="6B52E746" w:rsidR="002F27A2" w:rsidRPr="00E537CC" w:rsidRDefault="002F27A2" w:rsidP="00E537CC">
            <w:pPr>
              <w:pStyle w:val="acctfourfigures"/>
              <w:tabs>
                <w:tab w:val="clear" w:pos="765"/>
                <w:tab w:val="decimal" w:pos="795"/>
                <w:tab w:val="left" w:pos="1580"/>
              </w:tabs>
              <w:spacing w:after="100" w:afterAutospacing="1" w:line="240" w:lineRule="atLeast"/>
              <w:ind w:left="-110" w:right="-47" w:hanging="2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E537C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  <w:r w:rsidRPr="00E537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gridSpan w:val="2"/>
          </w:tcPr>
          <w:p w14:paraId="7E01BE18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0" w:type="dxa"/>
            <w:gridSpan w:val="5"/>
          </w:tcPr>
          <w:p w14:paraId="23E68DFD" w14:textId="5E1B8CCB" w:rsidR="002F27A2" w:rsidRPr="00E537CC" w:rsidRDefault="00E537CC" w:rsidP="00E537CC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F27A2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270" w:type="dxa"/>
          </w:tcPr>
          <w:p w14:paraId="5EE1F2B5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</w:tcPr>
          <w:p w14:paraId="4F28ED4A" w14:textId="222B480E" w:rsidR="002F27A2" w:rsidRPr="00E537CC" w:rsidRDefault="002F27A2" w:rsidP="002F27A2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537C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970</w:t>
            </w:r>
            <w:r w:rsidRPr="00E537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27A2" w:rsidRPr="00E537CC" w14:paraId="00D15E6E" w14:textId="77777777" w:rsidTr="008F31F8">
        <w:trPr>
          <w:trHeight w:val="334"/>
        </w:trPr>
        <w:tc>
          <w:tcPr>
            <w:tcW w:w="3780" w:type="dxa"/>
            <w:gridSpan w:val="2"/>
          </w:tcPr>
          <w:p w14:paraId="6A8662D2" w14:textId="77777777" w:rsidR="002F27A2" w:rsidRPr="00E537C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cs/>
              </w:rPr>
              <w:t>การประเมินมูลค่ายุติธรรมของสินทรัพย์</w:t>
            </w:r>
          </w:p>
          <w:p w14:paraId="5CE12B65" w14:textId="4089F365" w:rsidR="002F27A2" w:rsidRPr="00E537C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  <w:cs/>
              </w:rPr>
              <w:t xml:space="preserve">   ที่ได้มาจากการซื้อธุรกิจ</w:t>
            </w:r>
          </w:p>
        </w:tc>
        <w:tc>
          <w:tcPr>
            <w:tcW w:w="1800" w:type="dxa"/>
            <w:gridSpan w:val="3"/>
          </w:tcPr>
          <w:p w14:paraId="6B0DB28F" w14:textId="77777777" w:rsidR="002F27A2" w:rsidRPr="00E537CC" w:rsidRDefault="002F27A2" w:rsidP="002F27A2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BCFEFF9" w14:textId="22BA20CE" w:rsidR="002F27A2" w:rsidRPr="00E537CC" w:rsidRDefault="002F27A2" w:rsidP="00E537CC">
            <w:pPr>
              <w:pStyle w:val="acctfourfigures"/>
              <w:tabs>
                <w:tab w:val="clear" w:pos="765"/>
                <w:tab w:val="decimal" w:pos="795"/>
              </w:tabs>
              <w:spacing w:after="100" w:afterAutospacing="1" w:line="240" w:lineRule="atLeast"/>
              <w:ind w:right="-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E537C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  <w:r w:rsidRPr="00E537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gridSpan w:val="2"/>
          </w:tcPr>
          <w:p w14:paraId="5335FB59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0" w:type="dxa"/>
            <w:gridSpan w:val="5"/>
          </w:tcPr>
          <w:p w14:paraId="3378BD20" w14:textId="77777777" w:rsidR="002F27A2" w:rsidRPr="00E537CC" w:rsidRDefault="002F27A2" w:rsidP="00E537CC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BC6C863" w14:textId="0172A0AF" w:rsidR="002F27A2" w:rsidRPr="00E537CC" w:rsidRDefault="00E537CC" w:rsidP="00E537CC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0" w:type="dxa"/>
          </w:tcPr>
          <w:p w14:paraId="240268D1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</w:tcPr>
          <w:p w14:paraId="5E8E6713" w14:textId="77777777" w:rsidR="002F27A2" w:rsidRPr="00E537CC" w:rsidRDefault="002F27A2" w:rsidP="002F27A2">
            <w:pPr>
              <w:pStyle w:val="acctfourfigures"/>
              <w:tabs>
                <w:tab w:val="clear" w:pos="765"/>
              </w:tabs>
              <w:spacing w:line="240" w:lineRule="atLeast"/>
              <w:ind w:left="-290" w:right="70" w:hanging="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AB3DA7B" w14:textId="20B821DA" w:rsidR="002F27A2" w:rsidRPr="00E537CC" w:rsidRDefault="002F27A2" w:rsidP="002F27A2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E537C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  <w:r w:rsidRPr="00E537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27A2" w:rsidRPr="00E537CC" w14:paraId="59788BDA" w14:textId="77777777" w:rsidTr="008F31F8">
        <w:trPr>
          <w:trHeight w:val="334"/>
        </w:trPr>
        <w:tc>
          <w:tcPr>
            <w:tcW w:w="3780" w:type="dxa"/>
            <w:gridSpan w:val="2"/>
          </w:tcPr>
          <w:p w14:paraId="6FC06F2D" w14:textId="77777777" w:rsidR="002F27A2" w:rsidRPr="00E537C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cs/>
              </w:rPr>
              <w:t>การตีราคาสิทธิในสัญญาการประกอบ</w:t>
            </w:r>
          </w:p>
          <w:p w14:paraId="7B2048D8" w14:textId="447603EA" w:rsidR="002F27A2" w:rsidRPr="00E537C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  <w:cs/>
              </w:rPr>
              <w:t xml:space="preserve">   ธุรกิจสถานีก๊าซธรรมชาติ</w:t>
            </w:r>
          </w:p>
        </w:tc>
        <w:tc>
          <w:tcPr>
            <w:tcW w:w="1800" w:type="dxa"/>
            <w:gridSpan w:val="3"/>
          </w:tcPr>
          <w:p w14:paraId="3C0126AE" w14:textId="77777777" w:rsidR="002F27A2" w:rsidRPr="00E537CC" w:rsidRDefault="002F27A2" w:rsidP="002F27A2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1A5DFB7" w14:textId="3CE16E6F" w:rsidR="002F27A2" w:rsidRPr="00E537CC" w:rsidRDefault="002F27A2" w:rsidP="00E537C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E537C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  <w:r w:rsidRPr="00E537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gridSpan w:val="2"/>
          </w:tcPr>
          <w:p w14:paraId="038470D0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0" w:type="dxa"/>
            <w:gridSpan w:val="5"/>
          </w:tcPr>
          <w:p w14:paraId="7D9B9CB3" w14:textId="77777777" w:rsidR="002F27A2" w:rsidRPr="00E537CC" w:rsidRDefault="002F27A2" w:rsidP="00E537CC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3FB6461" w14:textId="231B9EC9" w:rsidR="002F27A2" w:rsidRPr="00E537CC" w:rsidRDefault="00E537CC" w:rsidP="00E537CC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70" w:type="dxa"/>
          </w:tcPr>
          <w:p w14:paraId="2E46A8D8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</w:tcPr>
          <w:p w14:paraId="51C6A866" w14:textId="77777777" w:rsidR="002F27A2" w:rsidRPr="00E537CC" w:rsidRDefault="002F27A2" w:rsidP="002F27A2">
            <w:pPr>
              <w:pStyle w:val="acctfourfigures"/>
              <w:tabs>
                <w:tab w:val="clear" w:pos="765"/>
              </w:tabs>
              <w:spacing w:line="240" w:lineRule="atLeast"/>
              <w:ind w:left="-290" w:right="70" w:hanging="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AF87A4B" w14:textId="7B80EDBB" w:rsidR="002F27A2" w:rsidRPr="00E537CC" w:rsidRDefault="002F27A2" w:rsidP="002F27A2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E537C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  <w:r w:rsidRPr="00E537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27A2" w:rsidRPr="00E537CC" w14:paraId="0ABFEB96" w14:textId="77777777" w:rsidTr="008F31F8">
        <w:trPr>
          <w:trHeight w:val="334"/>
        </w:trPr>
        <w:tc>
          <w:tcPr>
            <w:tcW w:w="3780" w:type="dxa"/>
            <w:gridSpan w:val="2"/>
          </w:tcPr>
          <w:p w14:paraId="0E3939CF" w14:textId="25827B85" w:rsidR="002F27A2" w:rsidRPr="00E537C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0" w:type="dxa"/>
            <w:gridSpan w:val="3"/>
          </w:tcPr>
          <w:p w14:paraId="446B67D5" w14:textId="7E5C7F6E" w:rsidR="002F27A2" w:rsidRPr="00E537CC" w:rsidRDefault="002F27A2" w:rsidP="00E537CC">
            <w:pPr>
              <w:pStyle w:val="acctfourfigures"/>
              <w:tabs>
                <w:tab w:val="clear" w:pos="765"/>
                <w:tab w:val="decimal" w:pos="795"/>
                <w:tab w:val="left" w:pos="1580"/>
              </w:tabs>
              <w:spacing w:after="100" w:afterAutospacing="1" w:line="240" w:lineRule="atLeast"/>
              <w:ind w:left="-110" w:right="-47" w:hanging="2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537C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632</w:t>
            </w:r>
            <w:r w:rsidRPr="00E537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gridSpan w:val="2"/>
          </w:tcPr>
          <w:p w14:paraId="677B219B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0" w:type="dxa"/>
            <w:gridSpan w:val="5"/>
          </w:tcPr>
          <w:p w14:paraId="79C51F3B" w14:textId="33204067" w:rsidR="002F27A2" w:rsidRPr="00E537CC" w:rsidRDefault="002F27A2" w:rsidP="00E537CC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  <w:r w:rsidRPr="00E537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4C182A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</w:tcPr>
          <w:p w14:paraId="2BCA4B85" w14:textId="4E389797" w:rsidR="002F27A2" w:rsidRPr="00E537CC" w:rsidRDefault="002F27A2" w:rsidP="002F27A2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537C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949</w:t>
            </w:r>
            <w:r w:rsidRPr="00E537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27A2" w:rsidRPr="00E537CC" w14:paraId="2F3C9E48" w14:textId="77777777" w:rsidTr="008F31F8">
        <w:trPr>
          <w:trHeight w:val="92"/>
        </w:trPr>
        <w:tc>
          <w:tcPr>
            <w:tcW w:w="3780" w:type="dxa"/>
            <w:gridSpan w:val="2"/>
          </w:tcPr>
          <w:p w14:paraId="7B050993" w14:textId="214024DF" w:rsidR="002F27A2" w:rsidRPr="00E537C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800" w:type="dxa"/>
            <w:gridSpan w:val="3"/>
          </w:tcPr>
          <w:p w14:paraId="30721D31" w14:textId="39067AC5" w:rsidR="002F27A2" w:rsidRPr="00E537CC" w:rsidRDefault="002F27A2" w:rsidP="00E537CC">
            <w:pPr>
              <w:pStyle w:val="acctfourfigures"/>
              <w:tabs>
                <w:tab w:val="clear" w:pos="765"/>
                <w:tab w:val="decimal" w:pos="795"/>
                <w:tab w:val="left" w:pos="1580"/>
              </w:tabs>
              <w:spacing w:after="100" w:afterAutospacing="1" w:line="240" w:lineRule="atLeast"/>
              <w:ind w:left="-110" w:right="-47" w:hanging="2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E537C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  <w:r w:rsidRPr="00E537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gridSpan w:val="2"/>
          </w:tcPr>
          <w:p w14:paraId="24D6C043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0" w:type="dxa"/>
            <w:gridSpan w:val="5"/>
          </w:tcPr>
          <w:p w14:paraId="0D353171" w14:textId="5B667368" w:rsidR="002F27A2" w:rsidRPr="00E537CC" w:rsidRDefault="00E537CC" w:rsidP="00E537CC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F27A2"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70" w:type="dxa"/>
          </w:tcPr>
          <w:p w14:paraId="4CB68003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</w:tcPr>
          <w:p w14:paraId="28CBD87B" w14:textId="3FF3D4DD" w:rsidR="002F27A2" w:rsidRPr="00E537CC" w:rsidRDefault="002F27A2" w:rsidP="002F27A2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E537C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sz w:val="30"/>
                <w:szCs w:val="30"/>
                <w:lang w:val="en-US"/>
              </w:rPr>
              <w:t>082</w:t>
            </w:r>
            <w:r w:rsidRPr="00E537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27A2" w:rsidRPr="00E537CC" w14:paraId="4C8BC681" w14:textId="77777777" w:rsidTr="008F31F8">
        <w:trPr>
          <w:trHeight w:val="334"/>
        </w:trPr>
        <w:tc>
          <w:tcPr>
            <w:tcW w:w="3780" w:type="dxa"/>
            <w:gridSpan w:val="2"/>
          </w:tcPr>
          <w:p w14:paraId="2C5E253D" w14:textId="77777777" w:rsidR="002F27A2" w:rsidRPr="00E537CC" w:rsidRDefault="002F27A2" w:rsidP="002F27A2">
            <w:pPr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C76FD3" w14:textId="54D75614" w:rsidR="002F27A2" w:rsidRPr="00E537CC" w:rsidRDefault="002F27A2" w:rsidP="00E537CC">
            <w:pPr>
              <w:pStyle w:val="acctfourfigures"/>
              <w:tabs>
                <w:tab w:val="clear" w:pos="765"/>
                <w:tab w:val="decimal" w:pos="795"/>
                <w:tab w:val="left" w:pos="1580"/>
              </w:tabs>
              <w:spacing w:after="100" w:afterAutospacing="1" w:line="240" w:lineRule="atLeast"/>
              <w:ind w:left="-110" w:right="-47" w:hanging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322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931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0" w:type="dxa"/>
            <w:gridSpan w:val="2"/>
          </w:tcPr>
          <w:p w14:paraId="2819C340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F6440AB" w14:textId="22813873" w:rsidR="002F27A2" w:rsidRPr="00E537CC" w:rsidRDefault="00E537CC" w:rsidP="00E537CC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2F27A2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270" w:type="dxa"/>
          </w:tcPr>
          <w:p w14:paraId="4411D8D5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EA78AFD" w14:textId="23870DE5" w:rsidR="002F27A2" w:rsidRPr="00E537CC" w:rsidRDefault="002F27A2" w:rsidP="002F27A2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304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055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2F27A2" w:rsidRPr="00E537CC" w14:paraId="250F712E" w14:textId="77777777" w:rsidTr="008F31F8">
        <w:trPr>
          <w:trHeight w:val="199"/>
        </w:trPr>
        <w:tc>
          <w:tcPr>
            <w:tcW w:w="3780" w:type="dxa"/>
            <w:gridSpan w:val="2"/>
          </w:tcPr>
          <w:p w14:paraId="294B1E5A" w14:textId="77777777" w:rsidR="002F27A2" w:rsidRPr="00E537CC" w:rsidRDefault="002F27A2" w:rsidP="002F27A2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</w:tcPr>
          <w:p w14:paraId="41D83438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  <w:gridSpan w:val="2"/>
          </w:tcPr>
          <w:p w14:paraId="1E5813CD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gridSpan w:val="5"/>
            <w:tcBorders>
              <w:top w:val="single" w:sz="4" w:space="0" w:color="auto"/>
            </w:tcBorders>
          </w:tcPr>
          <w:p w14:paraId="33FC4F94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5ABC4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</w:tcBorders>
          </w:tcPr>
          <w:p w14:paraId="0C4DF07C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27A2" w:rsidRPr="00E537CC" w14:paraId="2041B6BE" w14:textId="77777777" w:rsidTr="008F31F8">
        <w:trPr>
          <w:trHeight w:val="334"/>
        </w:trPr>
        <w:tc>
          <w:tcPr>
            <w:tcW w:w="3780" w:type="dxa"/>
            <w:gridSpan w:val="2"/>
          </w:tcPr>
          <w:p w14:paraId="5C75CB06" w14:textId="77777777" w:rsidR="002F27A2" w:rsidRPr="00E537CC" w:rsidRDefault="002F27A2" w:rsidP="002F27A2">
            <w:pPr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gridSpan w:val="3"/>
            <w:tcBorders>
              <w:bottom w:val="double" w:sz="4" w:space="0" w:color="auto"/>
            </w:tcBorders>
          </w:tcPr>
          <w:p w14:paraId="2DFA92CD" w14:textId="0B207DEA" w:rsidR="002F27A2" w:rsidRPr="00E537CC" w:rsidRDefault="002F27A2" w:rsidP="00E537CC">
            <w:pPr>
              <w:pStyle w:val="acctfourfigures"/>
              <w:tabs>
                <w:tab w:val="clear" w:pos="765"/>
                <w:tab w:val="decimal" w:pos="795"/>
                <w:tab w:val="left" w:pos="1580"/>
              </w:tabs>
              <w:spacing w:after="100" w:afterAutospacing="1" w:line="240" w:lineRule="atLeast"/>
              <w:ind w:left="-110" w:right="-47" w:hanging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302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0" w:type="dxa"/>
            <w:gridSpan w:val="2"/>
          </w:tcPr>
          <w:p w14:paraId="00DE925A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10" w:type="dxa"/>
            <w:gridSpan w:val="5"/>
            <w:tcBorders>
              <w:bottom w:val="double" w:sz="4" w:space="0" w:color="auto"/>
            </w:tcBorders>
          </w:tcPr>
          <w:p w14:paraId="75A12BEF" w14:textId="113C9E9D" w:rsidR="002F27A2" w:rsidRPr="00E537CC" w:rsidRDefault="00E537CC" w:rsidP="00E537CC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2F27A2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270" w:type="dxa"/>
          </w:tcPr>
          <w:p w14:paraId="431F543B" w14:textId="77777777" w:rsidR="002F27A2" w:rsidRPr="00E537C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4"/>
            <w:tcBorders>
              <w:bottom w:val="double" w:sz="4" w:space="0" w:color="auto"/>
            </w:tcBorders>
          </w:tcPr>
          <w:p w14:paraId="6DD85BAC" w14:textId="05F7F2AD" w:rsidR="002F27A2" w:rsidRPr="00E537CC" w:rsidRDefault="002F27A2" w:rsidP="002F27A2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537CC"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454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950E009" w14:textId="77777777" w:rsidR="0046204B" w:rsidRDefault="0046204B">
      <w:pPr>
        <w:rPr>
          <w:rFonts w:asciiTheme="majorBidi" w:hAnsiTheme="majorBidi" w:cstheme="majorBidi"/>
          <w:sz w:val="27"/>
          <w:szCs w:val="27"/>
        </w:rPr>
      </w:pPr>
      <w:r>
        <w:rPr>
          <w:rFonts w:asciiTheme="majorBidi" w:hAnsiTheme="majorBidi" w:cstheme="majorBidi"/>
          <w:sz w:val="27"/>
          <w:szCs w:val="27"/>
        </w:rP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1"/>
        <w:gridCol w:w="1082"/>
        <w:gridCol w:w="270"/>
        <w:gridCol w:w="990"/>
        <w:gridCol w:w="270"/>
        <w:gridCol w:w="991"/>
        <w:gridCol w:w="271"/>
        <w:gridCol w:w="990"/>
        <w:gridCol w:w="239"/>
        <w:gridCol w:w="1206"/>
      </w:tblGrid>
      <w:tr w:rsidR="00EE7E67" w:rsidRPr="005B2AF0" w14:paraId="73902251" w14:textId="77777777" w:rsidTr="000F64A2">
        <w:trPr>
          <w:trHeight w:val="139"/>
        </w:trPr>
        <w:tc>
          <w:tcPr>
            <w:tcW w:w="3321" w:type="dxa"/>
          </w:tcPr>
          <w:p w14:paraId="28153C09" w14:textId="77777777" w:rsidR="00EE7E67" w:rsidRPr="005B2AF0" w:rsidRDefault="00EE7E67" w:rsidP="000F64A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column"/>
            </w:r>
          </w:p>
        </w:tc>
        <w:tc>
          <w:tcPr>
            <w:tcW w:w="6309" w:type="dxa"/>
            <w:gridSpan w:val="9"/>
          </w:tcPr>
          <w:p w14:paraId="51ACF718" w14:textId="77777777" w:rsidR="00EE7E67" w:rsidRPr="005B2AF0" w:rsidRDefault="00EE7E67" w:rsidP="000F64A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A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7E67" w:rsidRPr="005B2AF0" w14:paraId="0CC76FEA" w14:textId="77777777" w:rsidTr="000F64A2">
        <w:trPr>
          <w:trHeight w:val="139"/>
        </w:trPr>
        <w:tc>
          <w:tcPr>
            <w:tcW w:w="3321" w:type="dxa"/>
          </w:tcPr>
          <w:p w14:paraId="7B816C04" w14:textId="77777777" w:rsidR="00EE7E67" w:rsidRPr="005B2AF0" w:rsidRDefault="00EE7E67" w:rsidP="000F64A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F19D98E" w14:textId="77777777" w:rsidR="00EE7E67" w:rsidRPr="005B2AF0" w:rsidRDefault="00EE7E67" w:rsidP="000F64A2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DBBD90E" w14:textId="77777777" w:rsidR="00EE7E67" w:rsidRPr="005B2AF0" w:rsidRDefault="00EE7E67" w:rsidP="000F64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2" w:type="dxa"/>
            <w:gridSpan w:val="5"/>
            <w:tcBorders>
              <w:bottom w:val="single" w:sz="4" w:space="0" w:color="auto"/>
            </w:tcBorders>
          </w:tcPr>
          <w:p w14:paraId="7A82B7F6" w14:textId="77777777" w:rsidR="00EE7E67" w:rsidRPr="005B2AF0" w:rsidRDefault="00EE7E67" w:rsidP="000F64A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5B2AF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9" w:type="dxa"/>
          </w:tcPr>
          <w:p w14:paraId="03D85C52" w14:textId="77777777" w:rsidR="00EE7E67" w:rsidRPr="005B2AF0" w:rsidRDefault="00EE7E67" w:rsidP="000F64A2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1E5A6452" w14:textId="77777777" w:rsidR="00EE7E67" w:rsidRPr="005B2AF0" w:rsidRDefault="00EE7E67" w:rsidP="000F64A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E7E67" w:rsidRPr="005B2AF0" w14:paraId="3AE755A3" w14:textId="77777777" w:rsidTr="000F64A2">
        <w:trPr>
          <w:trHeight w:val="139"/>
        </w:trPr>
        <w:tc>
          <w:tcPr>
            <w:tcW w:w="3321" w:type="dxa"/>
          </w:tcPr>
          <w:p w14:paraId="5A1D1A7B" w14:textId="77777777" w:rsidR="00EE7E67" w:rsidRPr="005B2AF0" w:rsidRDefault="00EE7E67" w:rsidP="000F64A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98DBC8C" w14:textId="77777777" w:rsidR="00EE7E67" w:rsidRPr="005B2AF0" w:rsidRDefault="00EE7E67" w:rsidP="000F64A2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D8714DC" w14:textId="62315655" w:rsidR="00EE7E67" w:rsidRPr="005B2AF0" w:rsidRDefault="00E537CC" w:rsidP="000F64A2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E7E67" w:rsidRPr="005B2A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02381923" w14:textId="77777777" w:rsidR="00EE7E67" w:rsidRPr="005B2AF0" w:rsidRDefault="00EE7E67" w:rsidP="000F64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D2905B1" w14:textId="77777777" w:rsidR="00EE7E67" w:rsidRPr="005B2AF0" w:rsidRDefault="00EE7E67" w:rsidP="000F64A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9CC370F" w14:textId="77777777" w:rsidR="00EE7E67" w:rsidRPr="005B2AF0" w:rsidRDefault="00EE7E67" w:rsidP="000F64A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A693089" w14:textId="2FA41A70" w:rsidR="00EE7E67" w:rsidRPr="005B2AF0" w:rsidRDefault="00EE7E67" w:rsidP="000F64A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8F31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8F31F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077DBCD" w14:textId="77777777" w:rsidR="00EE7E67" w:rsidRPr="005B2AF0" w:rsidRDefault="00EE7E67" w:rsidP="000F64A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380DC1" w14:textId="77777777" w:rsidR="00EE7E67" w:rsidRPr="005B2AF0" w:rsidRDefault="00EE7E67" w:rsidP="000F64A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  <w:p w14:paraId="3E748D7D" w14:textId="77777777" w:rsidR="00EE7E67" w:rsidRPr="005B2AF0" w:rsidRDefault="00EE7E67" w:rsidP="000F64A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9" w:type="dxa"/>
          </w:tcPr>
          <w:p w14:paraId="1864CF3A" w14:textId="77777777" w:rsidR="00EE7E67" w:rsidRPr="005B2AF0" w:rsidRDefault="00EE7E67" w:rsidP="000F64A2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6E6E9D3D" w14:textId="77777777" w:rsidR="00EE7E67" w:rsidRPr="005B2AF0" w:rsidRDefault="00EE7E67" w:rsidP="000F64A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4931DB4" w14:textId="714E0D5B" w:rsidR="00EE7E67" w:rsidRPr="005B2AF0" w:rsidRDefault="00E537CC" w:rsidP="000F64A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E7E67" w:rsidRPr="005B2A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EE7E67" w:rsidRPr="005B2AF0" w14:paraId="63258EE8" w14:textId="77777777" w:rsidTr="000F64A2">
        <w:trPr>
          <w:trHeight w:val="139"/>
        </w:trPr>
        <w:tc>
          <w:tcPr>
            <w:tcW w:w="3321" w:type="dxa"/>
          </w:tcPr>
          <w:p w14:paraId="57CD207C" w14:textId="77777777" w:rsidR="00EE7E67" w:rsidRPr="005B2AF0" w:rsidRDefault="00EE7E67" w:rsidP="000F64A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9" w:type="dxa"/>
            <w:gridSpan w:val="9"/>
            <w:vAlign w:val="bottom"/>
          </w:tcPr>
          <w:p w14:paraId="73641FD1" w14:textId="77777777" w:rsidR="00EE7E67" w:rsidRPr="005B2AF0" w:rsidRDefault="00EE7E67" w:rsidP="000F64A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2A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7E67" w:rsidRPr="005B2AF0" w14:paraId="7FC786A7" w14:textId="77777777" w:rsidTr="000F64A2">
        <w:trPr>
          <w:trHeight w:val="139"/>
        </w:trPr>
        <w:tc>
          <w:tcPr>
            <w:tcW w:w="3321" w:type="dxa"/>
          </w:tcPr>
          <w:p w14:paraId="32E84F65" w14:textId="77777777" w:rsidR="00EE7E67" w:rsidRPr="005B2AF0" w:rsidRDefault="00EE7E67" w:rsidP="000F64A2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2A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2" w:type="dxa"/>
          </w:tcPr>
          <w:p w14:paraId="153AABDD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DFEC6B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77D8203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F18F53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</w:tcPr>
          <w:p w14:paraId="42141BA6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1875877F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FDBE4F5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61EB7254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208DECF0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E7E67" w:rsidRPr="005B2AF0" w14:paraId="7527969C" w14:textId="77777777" w:rsidTr="000F64A2">
        <w:trPr>
          <w:trHeight w:val="139"/>
        </w:trPr>
        <w:tc>
          <w:tcPr>
            <w:tcW w:w="3321" w:type="dxa"/>
          </w:tcPr>
          <w:p w14:paraId="2485C236" w14:textId="77777777" w:rsidR="00EE7E67" w:rsidRPr="005B2AF0" w:rsidRDefault="00EE7E67" w:rsidP="000F64A2">
            <w:pPr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2" w:type="dxa"/>
          </w:tcPr>
          <w:p w14:paraId="3A7849BD" w14:textId="7EBFA941" w:rsidR="00EE7E67" w:rsidRPr="005B2AF0" w:rsidRDefault="00E537CC" w:rsidP="000F64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901</w:t>
            </w:r>
          </w:p>
        </w:tc>
        <w:tc>
          <w:tcPr>
            <w:tcW w:w="270" w:type="dxa"/>
          </w:tcPr>
          <w:p w14:paraId="33B1B360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33B29F0" w14:textId="6ADD9EC7" w:rsidR="00EE7E67" w:rsidRPr="005B2AF0" w:rsidRDefault="00E537CC" w:rsidP="000F64A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  <w:tc>
          <w:tcPr>
            <w:tcW w:w="270" w:type="dxa"/>
          </w:tcPr>
          <w:p w14:paraId="4FC4C1A4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</w:tcPr>
          <w:p w14:paraId="4A45882B" w14:textId="1B78A2F4" w:rsidR="00EE7E67" w:rsidRPr="005B2AF0" w:rsidRDefault="005B2AF0" w:rsidP="000F64A2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885C06C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E33D12A" w14:textId="7E103C75" w:rsidR="00EE7E67" w:rsidRPr="005B2AF0" w:rsidRDefault="005B2AF0" w:rsidP="000F64A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4EC219B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01D22023" w14:textId="3A9B67D1" w:rsidR="00EE7E67" w:rsidRPr="005B2AF0" w:rsidRDefault="00E537CC" w:rsidP="000F64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</w:tr>
      <w:tr w:rsidR="00EE7E67" w:rsidRPr="005B2AF0" w14:paraId="2626BB2B" w14:textId="77777777" w:rsidTr="000F64A2">
        <w:trPr>
          <w:trHeight w:val="139"/>
        </w:trPr>
        <w:tc>
          <w:tcPr>
            <w:tcW w:w="3321" w:type="dxa"/>
          </w:tcPr>
          <w:p w14:paraId="0AC9CBD9" w14:textId="77777777" w:rsidR="00EE7E67" w:rsidRPr="005B2AF0" w:rsidRDefault="00EE7E67" w:rsidP="000F64A2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2" w:type="dxa"/>
          </w:tcPr>
          <w:p w14:paraId="7A9E00E5" w14:textId="2D8FEDDA" w:rsidR="00EE7E67" w:rsidRPr="005B2AF0" w:rsidRDefault="00E537CC" w:rsidP="000F64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823</w:t>
            </w:r>
          </w:p>
        </w:tc>
        <w:tc>
          <w:tcPr>
            <w:tcW w:w="270" w:type="dxa"/>
          </w:tcPr>
          <w:p w14:paraId="1A9552D2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D96FF0E" w14:textId="1A602754" w:rsidR="00EE7E67" w:rsidRPr="005B2AF0" w:rsidRDefault="00E537CC" w:rsidP="000F64A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</w:p>
        </w:tc>
        <w:tc>
          <w:tcPr>
            <w:tcW w:w="270" w:type="dxa"/>
          </w:tcPr>
          <w:p w14:paraId="54C3A1D6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</w:tcPr>
          <w:p w14:paraId="7024825B" w14:textId="6AFD5E2C" w:rsidR="00EE7E67" w:rsidRPr="005B2AF0" w:rsidRDefault="005B2AF0" w:rsidP="000F64A2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43A9C150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269F566" w14:textId="1512AEAE" w:rsidR="00EE7E67" w:rsidRPr="005B2AF0" w:rsidRDefault="005B2AF0" w:rsidP="000F64A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5F83402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6DEFDE0E" w14:textId="14A64F98" w:rsidR="00EE7E67" w:rsidRPr="005B2AF0" w:rsidRDefault="00E537CC" w:rsidP="000F64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</w:p>
        </w:tc>
      </w:tr>
      <w:tr w:rsidR="00EE7E67" w:rsidRPr="005B2AF0" w14:paraId="49926181" w14:textId="77777777" w:rsidTr="000F64A2">
        <w:trPr>
          <w:trHeight w:val="139"/>
        </w:trPr>
        <w:tc>
          <w:tcPr>
            <w:tcW w:w="3321" w:type="dxa"/>
          </w:tcPr>
          <w:p w14:paraId="36E732AB" w14:textId="77777777" w:rsidR="00EE7E67" w:rsidRPr="005B2AF0" w:rsidRDefault="00EE7E67" w:rsidP="000F64A2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2" w:type="dxa"/>
          </w:tcPr>
          <w:p w14:paraId="5E8F9FFD" w14:textId="0D3CD29D" w:rsidR="00EE7E67" w:rsidRPr="005B2AF0" w:rsidRDefault="00E537CC" w:rsidP="000F64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</w:tcPr>
          <w:p w14:paraId="46F98CE5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E9EFAD1" w14:textId="1DCF6F99" w:rsidR="00EE7E67" w:rsidRPr="005B2AF0" w:rsidRDefault="00E537CC" w:rsidP="000F64A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</w:tcPr>
          <w:p w14:paraId="640904A8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</w:tcPr>
          <w:p w14:paraId="49048E0D" w14:textId="6118BE80" w:rsidR="00EE7E67" w:rsidRPr="005B2AF0" w:rsidRDefault="005B2AF0" w:rsidP="000F64A2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ECA6D93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6DA8CF9" w14:textId="08C403E2" w:rsidR="00EE7E67" w:rsidRPr="005B2AF0" w:rsidRDefault="005B2AF0" w:rsidP="000F64A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95F0DDD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5EA3B638" w14:textId="6EB5A954" w:rsidR="00EE7E67" w:rsidRPr="005B2AF0" w:rsidRDefault="00E537CC" w:rsidP="000F64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</w:p>
        </w:tc>
      </w:tr>
      <w:tr w:rsidR="00EE7E67" w:rsidRPr="005B2AF0" w14:paraId="322DB701" w14:textId="77777777" w:rsidTr="000F64A2">
        <w:trPr>
          <w:trHeight w:val="139"/>
        </w:trPr>
        <w:tc>
          <w:tcPr>
            <w:tcW w:w="3321" w:type="dxa"/>
          </w:tcPr>
          <w:p w14:paraId="4CE27852" w14:textId="77777777" w:rsidR="00EE7E67" w:rsidRPr="005B2AF0" w:rsidRDefault="00EE7E67" w:rsidP="000F64A2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082" w:type="dxa"/>
          </w:tcPr>
          <w:p w14:paraId="272EBC4E" w14:textId="5F9D64EB" w:rsidR="00EE7E67" w:rsidRPr="005B2AF0" w:rsidRDefault="00E537CC" w:rsidP="000F64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</w:t>
            </w:r>
          </w:p>
        </w:tc>
        <w:tc>
          <w:tcPr>
            <w:tcW w:w="270" w:type="dxa"/>
          </w:tcPr>
          <w:p w14:paraId="46FABFFF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CA4744D" w14:textId="3110DAEC" w:rsidR="00EE7E67" w:rsidRPr="005B2AF0" w:rsidRDefault="005B2AF0" w:rsidP="00E537C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C0E7F91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</w:tcPr>
          <w:p w14:paraId="0340D677" w14:textId="3AFB9891" w:rsidR="00EE7E67" w:rsidRPr="005B2AF0" w:rsidRDefault="005B2AF0" w:rsidP="000F64A2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9703F36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235EC5D" w14:textId="62D5B131" w:rsidR="00EE7E67" w:rsidRPr="005B2AF0" w:rsidRDefault="005B2AF0" w:rsidP="000F64A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9B96BED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196E2929" w14:textId="1535B43E" w:rsidR="00EE7E67" w:rsidRPr="005B2AF0" w:rsidRDefault="00E537CC" w:rsidP="000F64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821</w:t>
            </w:r>
          </w:p>
        </w:tc>
      </w:tr>
      <w:tr w:rsidR="00EE7E67" w:rsidRPr="005B2AF0" w14:paraId="741CA18B" w14:textId="77777777" w:rsidTr="000F64A2">
        <w:trPr>
          <w:trHeight w:val="334"/>
        </w:trPr>
        <w:tc>
          <w:tcPr>
            <w:tcW w:w="3321" w:type="dxa"/>
          </w:tcPr>
          <w:p w14:paraId="1DCAA728" w14:textId="77777777" w:rsidR="00EE7E67" w:rsidRPr="005B2AF0" w:rsidRDefault="00EE7E67" w:rsidP="000F64A2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2" w:type="dxa"/>
          </w:tcPr>
          <w:p w14:paraId="65429ECF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4130BB9" w14:textId="3C105B07" w:rsidR="005B2AF0" w:rsidRPr="005B2AF0" w:rsidRDefault="00E537CC" w:rsidP="000F64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270" w:type="dxa"/>
          </w:tcPr>
          <w:p w14:paraId="79B5920C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02335C3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89D8CAB" w14:textId="02B754EB" w:rsidR="005B2AF0" w:rsidRPr="005B2AF0" w:rsidRDefault="00E537CC" w:rsidP="000F64A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270" w:type="dxa"/>
          </w:tcPr>
          <w:p w14:paraId="3F2A5224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</w:tcPr>
          <w:p w14:paraId="6A65C876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520"/>
                <w:tab w:val="left" w:pos="708"/>
              </w:tabs>
              <w:spacing w:line="240" w:lineRule="atLeast"/>
              <w:ind w:left="-38" w:right="3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0B909A" w14:textId="3EF2F042" w:rsidR="005B2AF0" w:rsidRPr="005B2AF0" w:rsidRDefault="005B2AF0" w:rsidP="000F64A2">
            <w:pPr>
              <w:pStyle w:val="acctfourfigures"/>
              <w:tabs>
                <w:tab w:val="clear" w:pos="765"/>
                <w:tab w:val="decimal" w:pos="520"/>
                <w:tab w:val="left" w:pos="708"/>
              </w:tabs>
              <w:spacing w:line="240" w:lineRule="atLeast"/>
              <w:ind w:left="-38" w:right="3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Pr="005B2A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1" w:type="dxa"/>
          </w:tcPr>
          <w:p w14:paraId="5EB71F10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831912F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82DD84" w14:textId="357C40C5" w:rsidR="005B2AF0" w:rsidRPr="005B2AF0" w:rsidRDefault="005B2AF0" w:rsidP="000F64A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68790564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008372C5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2369C72" w14:textId="6127C111" w:rsidR="005B2AF0" w:rsidRPr="005B2AF0" w:rsidRDefault="00E537CC" w:rsidP="000F64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</w:t>
            </w:r>
          </w:p>
        </w:tc>
      </w:tr>
      <w:tr w:rsidR="00A03965" w:rsidRPr="005B2AF0" w14:paraId="05F65290" w14:textId="77777777" w:rsidTr="000F64A2">
        <w:trPr>
          <w:trHeight w:val="334"/>
        </w:trPr>
        <w:tc>
          <w:tcPr>
            <w:tcW w:w="3321" w:type="dxa"/>
          </w:tcPr>
          <w:p w14:paraId="6D316477" w14:textId="17701710" w:rsidR="00A03965" w:rsidRPr="005B2AF0" w:rsidRDefault="00A03965" w:rsidP="000F64A2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965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2" w:type="dxa"/>
          </w:tcPr>
          <w:p w14:paraId="1AE81C06" w14:textId="536847D2" w:rsidR="00A03965" w:rsidRPr="009203CC" w:rsidRDefault="009203CC" w:rsidP="009203CC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3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87D025" w14:textId="77777777" w:rsidR="00A03965" w:rsidRPr="005B2AF0" w:rsidRDefault="00A03965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648FD99" w14:textId="4A9B14F6" w:rsidR="00A03965" w:rsidRPr="005B2AF0" w:rsidRDefault="009203CC" w:rsidP="000F64A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22,910</w:t>
            </w:r>
          </w:p>
        </w:tc>
        <w:tc>
          <w:tcPr>
            <w:tcW w:w="270" w:type="dxa"/>
          </w:tcPr>
          <w:p w14:paraId="4935AE79" w14:textId="77777777" w:rsidR="00A03965" w:rsidRPr="005B2AF0" w:rsidRDefault="00A03965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</w:tcPr>
          <w:p w14:paraId="2B733445" w14:textId="5CC9E9C3" w:rsidR="00A03965" w:rsidRPr="005B2AF0" w:rsidRDefault="0075706C" w:rsidP="0075706C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7DA90C83" w14:textId="77777777" w:rsidR="00A03965" w:rsidRPr="005B2AF0" w:rsidRDefault="00A03965" w:rsidP="000F64A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951E870" w14:textId="4A88EE2A" w:rsidR="00A03965" w:rsidRPr="005B2AF0" w:rsidRDefault="0075706C" w:rsidP="000F64A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364EEB6D" w14:textId="77777777" w:rsidR="00A03965" w:rsidRPr="005B2AF0" w:rsidRDefault="00A03965" w:rsidP="000F64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0CAA8D2B" w14:textId="4592CE61" w:rsidR="00A03965" w:rsidRPr="005B2AF0" w:rsidRDefault="0075706C" w:rsidP="000F64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22,910</w:t>
            </w:r>
          </w:p>
        </w:tc>
      </w:tr>
      <w:tr w:rsidR="00EE7E67" w:rsidRPr="005B2AF0" w14:paraId="2552B83D" w14:textId="77777777" w:rsidTr="000F64A2">
        <w:trPr>
          <w:trHeight w:val="334"/>
        </w:trPr>
        <w:tc>
          <w:tcPr>
            <w:tcW w:w="3321" w:type="dxa"/>
          </w:tcPr>
          <w:p w14:paraId="096E536D" w14:textId="60D40E5A" w:rsidR="00EE7E67" w:rsidRPr="005B2AF0" w:rsidRDefault="005B2AF0" w:rsidP="000F64A2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8832EDF" w14:textId="28B65042" w:rsidR="00EE7E67" w:rsidRPr="005B2AF0" w:rsidRDefault="00E537CC" w:rsidP="000F64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</w:p>
        </w:tc>
        <w:tc>
          <w:tcPr>
            <w:tcW w:w="270" w:type="dxa"/>
          </w:tcPr>
          <w:p w14:paraId="0BAA1CA6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19B48B" w14:textId="05A8805F" w:rsidR="00EE7E67" w:rsidRPr="005B2AF0" w:rsidRDefault="005B2AF0" w:rsidP="000F64A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D3000BA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598BD4F" w14:textId="61B26652" w:rsidR="00EE7E67" w:rsidRPr="005B2AF0" w:rsidRDefault="005B2AF0" w:rsidP="000F64A2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6FA33C17" w14:textId="77777777" w:rsidR="00EE7E67" w:rsidRPr="005B2AF0" w:rsidRDefault="00EE7E67" w:rsidP="000F64A2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4527A1" w14:textId="140C433D" w:rsidR="00EE7E67" w:rsidRPr="005B2AF0" w:rsidRDefault="005B2AF0" w:rsidP="000F64A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4C0E2D45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6EB8B7A" w14:textId="5E5B70B3" w:rsidR="00EE7E67" w:rsidRPr="005B2AF0" w:rsidRDefault="00E537CC" w:rsidP="000F64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</w:tr>
      <w:tr w:rsidR="00EE7E67" w:rsidRPr="005B2AF0" w14:paraId="170DA500" w14:textId="77777777" w:rsidTr="000F64A2">
        <w:trPr>
          <w:trHeight w:val="334"/>
        </w:trPr>
        <w:tc>
          <w:tcPr>
            <w:tcW w:w="3321" w:type="dxa"/>
          </w:tcPr>
          <w:p w14:paraId="7172CBBB" w14:textId="77777777" w:rsidR="00EE7E67" w:rsidRPr="005B2AF0" w:rsidRDefault="00EE7E67" w:rsidP="000F64A2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A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5BFEC163" w14:textId="0EC389DD" w:rsidR="00EE7E67" w:rsidRPr="005B2AF0" w:rsidRDefault="00E537CC" w:rsidP="000F64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179</w:t>
            </w:r>
            <w:r w:rsidR="005B2AF0" w:rsidRPr="005B2A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514</w:t>
            </w:r>
          </w:p>
        </w:tc>
        <w:tc>
          <w:tcPr>
            <w:tcW w:w="270" w:type="dxa"/>
          </w:tcPr>
          <w:p w14:paraId="574DE7ED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2C75DB1" w14:textId="72D47CF0" w:rsidR="00EE7E67" w:rsidRPr="005B2AF0" w:rsidRDefault="009203CC" w:rsidP="000F64A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7570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570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532</w:t>
            </w:r>
          </w:p>
        </w:tc>
        <w:tc>
          <w:tcPr>
            <w:tcW w:w="270" w:type="dxa"/>
          </w:tcPr>
          <w:p w14:paraId="15622D0A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72669506" w14:textId="75DEE1B6" w:rsidR="00EE7E67" w:rsidRPr="005B2AF0" w:rsidRDefault="005B2AF0" w:rsidP="005B2AF0">
            <w:pPr>
              <w:pStyle w:val="acctfourfigures"/>
              <w:tabs>
                <w:tab w:val="clear" w:pos="765"/>
                <w:tab w:val="decimal" w:pos="520"/>
                <w:tab w:val="left" w:pos="708"/>
              </w:tabs>
              <w:spacing w:line="240" w:lineRule="atLeast"/>
              <w:ind w:left="-38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2A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</w:t>
            </w:r>
            <w:r w:rsidRPr="005B2A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1" w:type="dxa"/>
          </w:tcPr>
          <w:p w14:paraId="646FF074" w14:textId="77777777" w:rsidR="00EE7E67" w:rsidRPr="005B2AF0" w:rsidRDefault="00EE7E67" w:rsidP="000F64A2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6873EC" w14:textId="160B9F07" w:rsidR="00EE7E67" w:rsidRPr="005B2AF0" w:rsidRDefault="00EE7E67" w:rsidP="000F64A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03340027" w14:textId="77777777" w:rsidR="00EE7E67" w:rsidRPr="005B2AF0" w:rsidRDefault="00EE7E67" w:rsidP="000F64A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7CF67C5B" w14:textId="6D512DC5" w:rsidR="00EE7E67" w:rsidRPr="005B2AF0" w:rsidRDefault="0075706C" w:rsidP="000F64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A076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,953</w:t>
            </w:r>
          </w:p>
        </w:tc>
      </w:tr>
      <w:tr w:rsidR="005B2AF0" w:rsidRPr="005B2AF0" w14:paraId="1FAE5F0C" w14:textId="77777777" w:rsidTr="005B2AF0">
        <w:trPr>
          <w:trHeight w:val="334"/>
        </w:trPr>
        <w:tc>
          <w:tcPr>
            <w:tcW w:w="3321" w:type="dxa"/>
          </w:tcPr>
          <w:p w14:paraId="6F3FF212" w14:textId="77777777" w:rsidR="005B2AF0" w:rsidRPr="005B2AF0" w:rsidRDefault="005B2AF0" w:rsidP="000F64A2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0336988D" w14:textId="77777777" w:rsidR="005B2AF0" w:rsidRPr="005B2AF0" w:rsidRDefault="005B2AF0" w:rsidP="000F64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86FE03" w14:textId="77777777" w:rsidR="005B2AF0" w:rsidRPr="005B2AF0" w:rsidRDefault="005B2AF0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CB9A0D" w14:textId="77777777" w:rsidR="005B2AF0" w:rsidRPr="005B2AF0" w:rsidRDefault="005B2AF0" w:rsidP="000F64A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E1B0D9" w14:textId="77777777" w:rsidR="005B2AF0" w:rsidRPr="005B2AF0" w:rsidRDefault="005B2AF0" w:rsidP="000F64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134A63A7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520"/>
                <w:tab w:val="left" w:pos="708"/>
              </w:tabs>
              <w:spacing w:line="240" w:lineRule="atLeast"/>
              <w:ind w:left="-38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27DDC9F2" w14:textId="77777777" w:rsidR="005B2AF0" w:rsidRPr="005B2AF0" w:rsidRDefault="005B2AF0" w:rsidP="000F64A2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991F4F" w14:textId="77777777" w:rsidR="005B2AF0" w:rsidRPr="005B2AF0" w:rsidRDefault="005B2AF0" w:rsidP="000F64A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4752DDBC" w14:textId="77777777" w:rsidR="005B2AF0" w:rsidRPr="005B2AF0" w:rsidRDefault="005B2AF0" w:rsidP="000F64A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1114C71" w14:textId="77777777" w:rsidR="005B2AF0" w:rsidRPr="005B2AF0" w:rsidRDefault="005B2AF0" w:rsidP="000F64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B2AF0" w:rsidRPr="005B2AF0" w14:paraId="7D51BE7C" w14:textId="77777777" w:rsidTr="005B2AF0">
        <w:trPr>
          <w:trHeight w:val="334"/>
        </w:trPr>
        <w:tc>
          <w:tcPr>
            <w:tcW w:w="3321" w:type="dxa"/>
          </w:tcPr>
          <w:p w14:paraId="131B2FF9" w14:textId="5FC9FD46" w:rsidR="005B2AF0" w:rsidRPr="005B2AF0" w:rsidRDefault="005B2AF0" w:rsidP="005B2AF0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A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2" w:type="dxa"/>
          </w:tcPr>
          <w:p w14:paraId="150C107E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E16B9F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EA6EEF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AE74D5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2FC4D716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520"/>
                <w:tab w:val="left" w:pos="708"/>
              </w:tabs>
              <w:spacing w:line="240" w:lineRule="atLeast"/>
              <w:ind w:left="-38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2D7C3A50" w14:textId="77777777" w:rsidR="005B2AF0" w:rsidRPr="005B2AF0" w:rsidRDefault="005B2AF0" w:rsidP="005B2AF0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1D5E84E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563DB8A0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18E0A61F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B2AF0" w:rsidRPr="005B2AF0" w14:paraId="443FD96F" w14:textId="77777777" w:rsidTr="005B2AF0">
        <w:trPr>
          <w:trHeight w:val="334"/>
        </w:trPr>
        <w:tc>
          <w:tcPr>
            <w:tcW w:w="3321" w:type="dxa"/>
          </w:tcPr>
          <w:p w14:paraId="28D72760" w14:textId="63065180" w:rsidR="005B2AF0" w:rsidRPr="005B2AF0" w:rsidRDefault="005B2AF0" w:rsidP="005B2AF0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082" w:type="dxa"/>
          </w:tcPr>
          <w:p w14:paraId="610E4BFD" w14:textId="115B9A27" w:rsidR="005B2AF0" w:rsidRPr="005B2AF0" w:rsidRDefault="005B2AF0" w:rsidP="00E537C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C861900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7A0B03" w14:textId="48792EA8" w:rsidR="005B2AF0" w:rsidRPr="005B2AF0" w:rsidRDefault="00E537CC" w:rsidP="005B2AF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48054F3A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EBD3572" w14:textId="715DC666" w:rsidR="005B2AF0" w:rsidRPr="005B2AF0" w:rsidRDefault="005B2AF0" w:rsidP="00E537CC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BB813EF" w14:textId="77777777" w:rsidR="005B2AF0" w:rsidRPr="005B2AF0" w:rsidRDefault="005B2AF0" w:rsidP="005B2AF0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FE1702C" w14:textId="35913037" w:rsidR="005B2AF0" w:rsidRPr="005B2AF0" w:rsidRDefault="005B2AF0" w:rsidP="005B2AF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7699123C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95D8839" w14:textId="4ADB6141" w:rsidR="005B2AF0" w:rsidRPr="00E537CC" w:rsidRDefault="005B2AF0" w:rsidP="00E537C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124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286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B2AF0" w:rsidRPr="005B2AF0" w14:paraId="60B47DD7" w14:textId="77777777" w:rsidTr="005B2AF0">
        <w:trPr>
          <w:trHeight w:val="334"/>
        </w:trPr>
        <w:tc>
          <w:tcPr>
            <w:tcW w:w="3321" w:type="dxa"/>
          </w:tcPr>
          <w:p w14:paraId="4C9F6D0D" w14:textId="04718AFF" w:rsidR="005B2AF0" w:rsidRPr="005B2AF0" w:rsidRDefault="005B2AF0" w:rsidP="005B2AF0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2" w:type="dxa"/>
          </w:tcPr>
          <w:p w14:paraId="1B2768B6" w14:textId="1E4D529A" w:rsidR="005B2AF0" w:rsidRPr="005B2AF0" w:rsidRDefault="005B2AF0" w:rsidP="00E537C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1E8D18D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BFA58" w14:textId="0C7A44C4" w:rsidR="005B2AF0" w:rsidRPr="005B2AF0" w:rsidRDefault="00E537CC" w:rsidP="005B2AF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</w:tcPr>
          <w:p w14:paraId="257FDFEE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5BE7EE9" w14:textId="47F15F2A" w:rsidR="005B2AF0" w:rsidRPr="005B2AF0" w:rsidRDefault="005B2AF0" w:rsidP="00E537CC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8177520" w14:textId="77777777" w:rsidR="005B2AF0" w:rsidRPr="005B2AF0" w:rsidRDefault="005B2AF0" w:rsidP="005B2AF0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6F54D93" w14:textId="11DCB92F" w:rsidR="005B2AF0" w:rsidRPr="005B2AF0" w:rsidRDefault="005B2AF0" w:rsidP="005B2AF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6BADF164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B12863D" w14:textId="586C454C" w:rsidR="005B2AF0" w:rsidRPr="005B2AF0" w:rsidRDefault="005B2AF0" w:rsidP="00E537C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5B2A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576</w:t>
            </w:r>
            <w:r w:rsidRPr="005B2A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B2AF0" w:rsidRPr="005B2AF0" w14:paraId="04699D36" w14:textId="77777777" w:rsidTr="005B2AF0">
        <w:trPr>
          <w:trHeight w:val="334"/>
        </w:trPr>
        <w:tc>
          <w:tcPr>
            <w:tcW w:w="3321" w:type="dxa"/>
          </w:tcPr>
          <w:p w14:paraId="687E1D22" w14:textId="12EE16E8" w:rsidR="005B2AF0" w:rsidRPr="005B2AF0" w:rsidRDefault="005B2AF0" w:rsidP="005B2AF0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4930957D" w14:textId="06BBB6F4" w:rsidR="005B2AF0" w:rsidRPr="005B2AF0" w:rsidRDefault="00E537CC" w:rsidP="00E537C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</w:p>
        </w:tc>
        <w:tc>
          <w:tcPr>
            <w:tcW w:w="270" w:type="dxa"/>
          </w:tcPr>
          <w:p w14:paraId="67E3CB14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F2A2F9" w14:textId="470F2EAE" w:rsidR="005B2AF0" w:rsidRPr="005B2AF0" w:rsidRDefault="005B2AF0" w:rsidP="00E537C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F62E2BA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FA0E339" w14:textId="18CB817D" w:rsidR="005B2AF0" w:rsidRPr="005B2AF0" w:rsidRDefault="005B2AF0" w:rsidP="00E537CC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A39B9AE" w14:textId="77777777" w:rsidR="005B2AF0" w:rsidRPr="005B2AF0" w:rsidRDefault="005B2AF0" w:rsidP="005B2AF0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39515FE" w14:textId="52335A7F" w:rsidR="005B2AF0" w:rsidRPr="005B2AF0" w:rsidRDefault="005B2AF0" w:rsidP="005B2AF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09795338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E7A49B0" w14:textId="6AF1F69C" w:rsidR="005B2AF0" w:rsidRPr="005B2AF0" w:rsidRDefault="00E537CC" w:rsidP="005B2AF0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723</w:t>
            </w:r>
          </w:p>
        </w:tc>
      </w:tr>
      <w:tr w:rsidR="005B2AF0" w:rsidRPr="005B2AF0" w14:paraId="7111005F" w14:textId="77777777" w:rsidTr="005B2AF0">
        <w:trPr>
          <w:trHeight w:val="334"/>
        </w:trPr>
        <w:tc>
          <w:tcPr>
            <w:tcW w:w="3321" w:type="dxa"/>
          </w:tcPr>
          <w:p w14:paraId="5FDBC1A0" w14:textId="52F17395" w:rsidR="005B2AF0" w:rsidRPr="005B2AF0" w:rsidRDefault="005B2AF0" w:rsidP="005B2AF0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2" w:type="dxa"/>
          </w:tcPr>
          <w:p w14:paraId="0CA0001A" w14:textId="42C41FF5" w:rsidR="005B2AF0" w:rsidRPr="005B2AF0" w:rsidRDefault="005B2AF0" w:rsidP="00E537C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130AB47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27A7B8" w14:textId="4F84E590" w:rsidR="005B2AF0" w:rsidRPr="005B2AF0" w:rsidRDefault="00E537CC" w:rsidP="005B2AF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</w:p>
        </w:tc>
        <w:tc>
          <w:tcPr>
            <w:tcW w:w="270" w:type="dxa"/>
          </w:tcPr>
          <w:p w14:paraId="535A3175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62839D5" w14:textId="5169F923" w:rsidR="005B2AF0" w:rsidRPr="005B2AF0" w:rsidRDefault="005B2AF0" w:rsidP="00E537CC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03F828A" w14:textId="77777777" w:rsidR="005B2AF0" w:rsidRPr="005B2AF0" w:rsidRDefault="005B2AF0" w:rsidP="005B2AF0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F7F99A8" w14:textId="69878682" w:rsidR="005B2AF0" w:rsidRPr="005B2AF0" w:rsidRDefault="005B2AF0" w:rsidP="005B2AF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0D36C4B6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9252534" w14:textId="0F401E6B" w:rsidR="005B2AF0" w:rsidRPr="005B2AF0" w:rsidRDefault="005B2AF0" w:rsidP="00955CB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B2AF0" w:rsidRPr="005B2AF0" w14:paraId="24EC6C29" w14:textId="77777777" w:rsidTr="005B2AF0">
        <w:trPr>
          <w:trHeight w:val="334"/>
        </w:trPr>
        <w:tc>
          <w:tcPr>
            <w:tcW w:w="3321" w:type="dxa"/>
          </w:tcPr>
          <w:p w14:paraId="2E719275" w14:textId="13EC08E7" w:rsidR="005B2AF0" w:rsidRPr="005B2AF0" w:rsidRDefault="005B2AF0" w:rsidP="005B2AF0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A6E7C50" w14:textId="77777777" w:rsidR="005B2AF0" w:rsidRPr="005B2AF0" w:rsidRDefault="005B2AF0" w:rsidP="00E537C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60C51AB" w14:textId="6A7DEB4E" w:rsidR="005B2AF0" w:rsidRPr="005B2AF0" w:rsidRDefault="005B2AF0" w:rsidP="00E537C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  <w:r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1A5EBAF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C5B843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54F54E4" w14:textId="39D81391" w:rsidR="005B2AF0" w:rsidRPr="005B2AF0" w:rsidRDefault="00E537CC" w:rsidP="005B2AF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B2AF0" w:rsidRPr="005B2A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</w:p>
        </w:tc>
        <w:tc>
          <w:tcPr>
            <w:tcW w:w="270" w:type="dxa"/>
          </w:tcPr>
          <w:p w14:paraId="0F789123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BFC1D48" w14:textId="77777777" w:rsidR="005B2AF0" w:rsidRPr="005B2AF0" w:rsidRDefault="005B2AF0" w:rsidP="00E537CC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64AB2E" w14:textId="7EB18D1A" w:rsidR="005B2AF0" w:rsidRPr="005B2AF0" w:rsidRDefault="005B2AF0" w:rsidP="00E537CC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407D7C7" w14:textId="77777777" w:rsidR="005B2AF0" w:rsidRPr="005B2AF0" w:rsidRDefault="005B2AF0" w:rsidP="005B2AF0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3FAE52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EDE5DA" w14:textId="7C7F0CF6" w:rsidR="005B2AF0" w:rsidRPr="005B2AF0" w:rsidRDefault="005B2AF0" w:rsidP="005B2AF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2097C014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E1B970D" w14:textId="77777777" w:rsidR="005B2AF0" w:rsidRPr="005B2AF0" w:rsidRDefault="005B2AF0" w:rsidP="00E537C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B077AF" w14:textId="28C0E688" w:rsidR="005B2AF0" w:rsidRPr="005B2AF0" w:rsidRDefault="005B2AF0" w:rsidP="00E537C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A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 w:rsidRPr="005B2A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143</w:t>
            </w:r>
            <w:r w:rsidRPr="005B2A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B2AF0" w:rsidRPr="00E537CC" w14:paraId="54ECE24E" w14:textId="77777777" w:rsidTr="005B2AF0">
        <w:trPr>
          <w:trHeight w:val="334"/>
        </w:trPr>
        <w:tc>
          <w:tcPr>
            <w:tcW w:w="3321" w:type="dxa"/>
          </w:tcPr>
          <w:p w14:paraId="45531E04" w14:textId="611E3D5D" w:rsidR="005B2AF0" w:rsidRPr="00E537CC" w:rsidRDefault="005B2AF0" w:rsidP="005B2AF0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0B34B5C" w14:textId="7F748931" w:rsidR="005B2AF0" w:rsidRPr="00E537CC" w:rsidRDefault="005B2AF0" w:rsidP="00E537C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151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741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95EBBFA" w14:textId="77777777" w:rsidR="005B2AF0" w:rsidRPr="00E537CC" w:rsidRDefault="005B2AF0" w:rsidP="005B2A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25E1818" w14:textId="362B2A91" w:rsidR="005B2AF0" w:rsidRPr="00E537CC" w:rsidRDefault="00E537CC" w:rsidP="005B2AF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5B2AF0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459</w:t>
            </w:r>
          </w:p>
        </w:tc>
        <w:tc>
          <w:tcPr>
            <w:tcW w:w="270" w:type="dxa"/>
          </w:tcPr>
          <w:p w14:paraId="4ECF4C5A" w14:textId="77777777" w:rsidR="005B2AF0" w:rsidRPr="00E537CC" w:rsidRDefault="005B2AF0" w:rsidP="005B2A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01B0E74D" w14:textId="43640188" w:rsidR="005B2AF0" w:rsidRPr="00E537CC" w:rsidRDefault="005B2AF0" w:rsidP="00E537CC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AA616D6" w14:textId="77777777" w:rsidR="005B2AF0" w:rsidRPr="00E537CC" w:rsidRDefault="005B2AF0" w:rsidP="005B2AF0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0C713D8" w14:textId="6E9BA342" w:rsidR="005B2AF0" w:rsidRPr="00E537CC" w:rsidRDefault="005B2AF0" w:rsidP="005B2AF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005118DE" w14:textId="77777777" w:rsidR="005B2AF0" w:rsidRPr="00E537CC" w:rsidRDefault="005B2AF0" w:rsidP="005B2AF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4233B67E" w14:textId="52411223" w:rsidR="005B2AF0" w:rsidRPr="00E537CC" w:rsidRDefault="005B2AF0" w:rsidP="00E537C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139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282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5B2AF0" w:rsidRPr="005B2AF0" w14:paraId="32141F5A" w14:textId="77777777" w:rsidTr="005B2AF0">
        <w:trPr>
          <w:trHeight w:val="334"/>
        </w:trPr>
        <w:tc>
          <w:tcPr>
            <w:tcW w:w="3321" w:type="dxa"/>
          </w:tcPr>
          <w:p w14:paraId="011DA169" w14:textId="77777777" w:rsidR="005B2AF0" w:rsidRPr="005B2AF0" w:rsidRDefault="005B2AF0" w:rsidP="005B2AF0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8C5DAEF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6CFFF6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A425FB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51EF10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34D33B1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520"/>
                <w:tab w:val="left" w:pos="708"/>
              </w:tabs>
              <w:spacing w:line="240" w:lineRule="atLeast"/>
              <w:ind w:left="-38" w:right="3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23C5094F" w14:textId="77777777" w:rsidR="005B2AF0" w:rsidRPr="005B2AF0" w:rsidRDefault="005B2AF0" w:rsidP="005B2AF0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02E6C7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5F5C3A48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034BBC3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B2AF0" w:rsidRPr="005B2AF0" w14:paraId="4E24BEB0" w14:textId="77777777" w:rsidTr="005B2AF0">
        <w:trPr>
          <w:trHeight w:val="334"/>
        </w:trPr>
        <w:tc>
          <w:tcPr>
            <w:tcW w:w="3321" w:type="dxa"/>
          </w:tcPr>
          <w:p w14:paraId="33F28BBE" w14:textId="60250282" w:rsidR="005B2AF0" w:rsidRPr="005B2AF0" w:rsidRDefault="005B2AF0" w:rsidP="005B2AF0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A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7AE7B769" w14:textId="5EB6BF9D" w:rsidR="005B2AF0" w:rsidRPr="005B2AF0" w:rsidRDefault="00E537CC" w:rsidP="005B2AF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="005B2AF0" w:rsidRPr="005B2A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</w:p>
        </w:tc>
        <w:tc>
          <w:tcPr>
            <w:tcW w:w="270" w:type="dxa"/>
          </w:tcPr>
          <w:p w14:paraId="26742A9C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1937910" w14:textId="0BF7C568" w:rsidR="005B2AF0" w:rsidRPr="005B2AF0" w:rsidRDefault="00FB0896" w:rsidP="005B2AF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50,991</w:t>
            </w:r>
          </w:p>
        </w:tc>
        <w:tc>
          <w:tcPr>
            <w:tcW w:w="270" w:type="dxa"/>
          </w:tcPr>
          <w:p w14:paraId="21984536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69A3FFC2" w14:textId="2DB4529D" w:rsidR="005B2AF0" w:rsidRPr="005B2AF0" w:rsidRDefault="005B2AF0" w:rsidP="005B2AF0">
            <w:pPr>
              <w:pStyle w:val="acctfourfigures"/>
              <w:tabs>
                <w:tab w:val="clear" w:pos="765"/>
                <w:tab w:val="decimal" w:pos="520"/>
                <w:tab w:val="left" w:pos="708"/>
              </w:tabs>
              <w:spacing w:line="240" w:lineRule="atLeast"/>
              <w:ind w:left="-38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2A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E537CC" w:rsidRPr="00E53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</w:t>
            </w:r>
            <w:r w:rsidRPr="005B2A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1" w:type="dxa"/>
          </w:tcPr>
          <w:p w14:paraId="539798D5" w14:textId="77777777" w:rsidR="005B2AF0" w:rsidRPr="005B2AF0" w:rsidRDefault="005B2AF0" w:rsidP="005B2AF0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9CEF7AC" w14:textId="63D3078C" w:rsidR="005B2AF0" w:rsidRPr="005B2AF0" w:rsidRDefault="005B2AF0" w:rsidP="005B2AF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2A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14006897" w14:textId="77777777" w:rsidR="005B2AF0" w:rsidRPr="005B2AF0" w:rsidRDefault="005B2AF0" w:rsidP="005B2AF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6EB919EE" w14:textId="736764B1" w:rsidR="005B2AF0" w:rsidRPr="005B2AF0" w:rsidRDefault="00FB0896" w:rsidP="005B2AF0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78,671</w:t>
            </w:r>
          </w:p>
        </w:tc>
      </w:tr>
    </w:tbl>
    <w:p w14:paraId="0FA4BC86" w14:textId="77777777" w:rsidR="00EE7E67" w:rsidRDefault="00EE7E67">
      <w:pPr>
        <w:rPr>
          <w:rFonts w:asciiTheme="majorBidi" w:hAnsiTheme="majorBidi" w:cstheme="majorBidi"/>
          <w:sz w:val="27"/>
          <w:szCs w:val="27"/>
        </w:rPr>
      </w:pPr>
    </w:p>
    <w:p w14:paraId="001105B9" w14:textId="77777777" w:rsidR="00EE7E67" w:rsidRDefault="00EE7E67">
      <w:pPr>
        <w:rPr>
          <w:rFonts w:asciiTheme="majorBidi" w:hAnsiTheme="majorBidi" w:cstheme="majorBidi"/>
          <w:sz w:val="27"/>
          <w:szCs w:val="27"/>
        </w:rPr>
      </w:pPr>
    </w:p>
    <w:p w14:paraId="20AC6589" w14:textId="6F99C55C" w:rsidR="002F27A2" w:rsidRDefault="002F27A2">
      <w:pPr>
        <w:rPr>
          <w:rFonts w:asciiTheme="majorBidi" w:hAnsiTheme="majorBidi" w:cstheme="majorBidi"/>
          <w:sz w:val="27"/>
          <w:szCs w:val="27"/>
          <w:cs/>
        </w:rPr>
      </w:pPr>
    </w:p>
    <w:p w14:paraId="79353B73" w14:textId="77777777" w:rsidR="002F27A2" w:rsidRDefault="002F27A2">
      <w:pPr>
        <w:rPr>
          <w:rFonts w:asciiTheme="majorBidi" w:hAnsiTheme="majorBidi" w:cstheme="majorBidi"/>
          <w:sz w:val="27"/>
          <w:szCs w:val="27"/>
          <w:cs/>
        </w:rPr>
      </w:pPr>
      <w:r>
        <w:rPr>
          <w:rFonts w:asciiTheme="majorBidi" w:hAnsiTheme="majorBidi" w:cstheme="majorBidi"/>
          <w:sz w:val="27"/>
          <w:szCs w:val="27"/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8"/>
        <w:gridCol w:w="1622"/>
        <w:gridCol w:w="236"/>
        <w:gridCol w:w="1744"/>
        <w:gridCol w:w="236"/>
        <w:gridCol w:w="1654"/>
      </w:tblGrid>
      <w:tr w:rsidR="0063059D" w:rsidRPr="00F8499C" w14:paraId="466C2C0D" w14:textId="77777777" w:rsidTr="002F27A2">
        <w:trPr>
          <w:trHeight w:val="139"/>
          <w:tblHeader/>
        </w:trPr>
        <w:tc>
          <w:tcPr>
            <w:tcW w:w="3778" w:type="dxa"/>
          </w:tcPr>
          <w:p w14:paraId="57BFB3C6" w14:textId="77777777" w:rsidR="0063059D" w:rsidRPr="00F8499C" w:rsidRDefault="0063059D" w:rsidP="00256A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</w:rPr>
              <w:lastRenderedPageBreak/>
              <w:br w:type="column"/>
            </w:r>
          </w:p>
        </w:tc>
        <w:tc>
          <w:tcPr>
            <w:tcW w:w="5492" w:type="dxa"/>
            <w:gridSpan w:val="5"/>
          </w:tcPr>
          <w:p w14:paraId="7060A378" w14:textId="77777777" w:rsidR="0063059D" w:rsidRPr="00F8499C" w:rsidRDefault="0063059D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9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7A2" w:rsidRPr="00F8499C" w14:paraId="17A863BD" w14:textId="77777777" w:rsidTr="002F27A2">
        <w:trPr>
          <w:trHeight w:val="139"/>
          <w:tblHeader/>
        </w:trPr>
        <w:tc>
          <w:tcPr>
            <w:tcW w:w="3778" w:type="dxa"/>
          </w:tcPr>
          <w:p w14:paraId="36E76791" w14:textId="77777777" w:rsidR="002F27A2" w:rsidRPr="00F8499C" w:rsidRDefault="002F27A2" w:rsidP="002F27A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622" w:type="dxa"/>
            <w:vAlign w:val="bottom"/>
          </w:tcPr>
          <w:p w14:paraId="667CFD7D" w14:textId="77777777" w:rsidR="002F27A2" w:rsidRPr="00F8499C" w:rsidRDefault="002F27A2" w:rsidP="002F27A2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415A01D" w14:textId="77777777" w:rsidR="002F27A2" w:rsidRPr="00F8499C" w:rsidRDefault="002F27A2" w:rsidP="002F27A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2CAC7478" w14:textId="3D0E1666" w:rsidR="002F27A2" w:rsidRPr="00F8499C" w:rsidRDefault="002F27A2" w:rsidP="002F27A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499C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F8499C">
              <w:rPr>
                <w:rFonts w:ascii="Angsana New" w:hAnsi="Angsana New"/>
                <w:sz w:val="30"/>
                <w:szCs w:val="30"/>
              </w:rPr>
              <w:t>/</w:t>
            </w:r>
            <w:r w:rsidRPr="00F8499C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6EFCE3B3" w14:textId="77777777" w:rsidR="002F27A2" w:rsidRPr="00F8499C" w:rsidRDefault="002F27A2" w:rsidP="002F27A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vAlign w:val="bottom"/>
          </w:tcPr>
          <w:p w14:paraId="76B84E7F" w14:textId="77777777" w:rsidR="002F27A2" w:rsidRPr="00F8499C" w:rsidRDefault="002F27A2" w:rsidP="002F27A2">
            <w:pPr>
              <w:spacing w:line="240" w:lineRule="auto"/>
              <w:ind w:left="-290" w:right="-26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F27A2" w:rsidRPr="00F8499C" w14:paraId="7399A673" w14:textId="77777777" w:rsidTr="002F27A2">
        <w:trPr>
          <w:trHeight w:val="139"/>
          <w:tblHeader/>
        </w:trPr>
        <w:tc>
          <w:tcPr>
            <w:tcW w:w="3778" w:type="dxa"/>
          </w:tcPr>
          <w:p w14:paraId="45A932BB" w14:textId="77777777" w:rsidR="002F27A2" w:rsidRPr="00F8499C" w:rsidRDefault="002F27A2" w:rsidP="002F27A2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0DE5A53" w14:textId="070C128B" w:rsidR="002F27A2" w:rsidRPr="00F8499C" w:rsidRDefault="002F27A2" w:rsidP="002F27A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F849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622" w:type="dxa"/>
            <w:vAlign w:val="bottom"/>
          </w:tcPr>
          <w:p w14:paraId="22C9225F" w14:textId="77777777" w:rsidR="002F27A2" w:rsidRPr="00F8499C" w:rsidRDefault="002F27A2" w:rsidP="002F27A2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9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B3D3622" w14:textId="1CC7AA8E" w:rsidR="002F27A2" w:rsidRPr="00F8499C" w:rsidRDefault="00E537CC" w:rsidP="002F27A2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99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F27A2" w:rsidRPr="00F849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8499C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0652A1CD" w14:textId="77777777" w:rsidR="002F27A2" w:rsidRPr="00F8499C" w:rsidRDefault="002F27A2" w:rsidP="002F27A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  <w:vAlign w:val="bottom"/>
          </w:tcPr>
          <w:p w14:paraId="2B15FB15" w14:textId="77777777" w:rsidR="002F27A2" w:rsidRPr="00F8499C" w:rsidRDefault="002F27A2" w:rsidP="002F27A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499C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054E24A8" w14:textId="77777777" w:rsidR="002F27A2" w:rsidRPr="00F8499C" w:rsidRDefault="002F27A2" w:rsidP="002F27A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vAlign w:val="bottom"/>
          </w:tcPr>
          <w:p w14:paraId="0D423958" w14:textId="77777777" w:rsidR="002F27A2" w:rsidRPr="00F8499C" w:rsidRDefault="002F27A2" w:rsidP="002F27A2">
            <w:pPr>
              <w:spacing w:line="240" w:lineRule="auto"/>
              <w:ind w:left="-290" w:right="-2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9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4AB8852" w14:textId="59CA56A8" w:rsidR="002F27A2" w:rsidRPr="00F8499C" w:rsidRDefault="00E537CC" w:rsidP="002F27A2">
            <w:pPr>
              <w:spacing w:line="240" w:lineRule="auto"/>
              <w:ind w:left="-290" w:right="-2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99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F27A2" w:rsidRPr="00F849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8499C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2F27A2" w:rsidRPr="00F8499C" w14:paraId="39F73019" w14:textId="77777777" w:rsidTr="002F27A2">
        <w:trPr>
          <w:trHeight w:val="139"/>
          <w:tblHeader/>
        </w:trPr>
        <w:tc>
          <w:tcPr>
            <w:tcW w:w="3778" w:type="dxa"/>
          </w:tcPr>
          <w:p w14:paraId="689382EF" w14:textId="77777777" w:rsidR="002F27A2" w:rsidRPr="00F8499C" w:rsidRDefault="002F27A2" w:rsidP="002F27A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492" w:type="dxa"/>
            <w:gridSpan w:val="5"/>
            <w:vAlign w:val="bottom"/>
          </w:tcPr>
          <w:p w14:paraId="7E130015" w14:textId="77777777" w:rsidR="002F27A2" w:rsidRPr="00F8499C" w:rsidRDefault="002F27A2" w:rsidP="002F27A2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49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27A2" w:rsidRPr="00F8499C" w14:paraId="3F1872B6" w14:textId="77777777" w:rsidTr="002F27A2">
        <w:trPr>
          <w:trHeight w:val="139"/>
        </w:trPr>
        <w:tc>
          <w:tcPr>
            <w:tcW w:w="3778" w:type="dxa"/>
          </w:tcPr>
          <w:p w14:paraId="56D33BEA" w14:textId="77777777" w:rsidR="002F27A2" w:rsidRPr="00F8499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849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2" w:type="dxa"/>
          </w:tcPr>
          <w:p w14:paraId="00AE665D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D99B5E8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44" w:type="dxa"/>
          </w:tcPr>
          <w:p w14:paraId="4CE460FF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069E229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14:paraId="42BF4720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F27A2" w:rsidRPr="00F8499C" w14:paraId="60F2DD0B" w14:textId="77777777" w:rsidTr="002F27A2">
        <w:trPr>
          <w:trHeight w:val="139"/>
        </w:trPr>
        <w:tc>
          <w:tcPr>
            <w:tcW w:w="3778" w:type="dxa"/>
          </w:tcPr>
          <w:p w14:paraId="27F59306" w14:textId="77777777" w:rsidR="002F27A2" w:rsidRPr="00F8499C" w:rsidRDefault="002F27A2" w:rsidP="002F27A2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8499C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2" w:type="dxa"/>
          </w:tcPr>
          <w:p w14:paraId="13161E08" w14:textId="4EF40079" w:rsidR="002F27A2" w:rsidRPr="00F8499C" w:rsidRDefault="00E537CC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2F27A2" w:rsidRPr="00F849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  <w:tc>
          <w:tcPr>
            <w:tcW w:w="236" w:type="dxa"/>
          </w:tcPr>
          <w:p w14:paraId="528ACC02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31C13DEC" w14:textId="3971A376" w:rsidR="002F27A2" w:rsidRPr="00F8499C" w:rsidRDefault="00E537CC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2F27A2" w:rsidRPr="00F849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350</w:t>
            </w:r>
          </w:p>
        </w:tc>
        <w:tc>
          <w:tcPr>
            <w:tcW w:w="236" w:type="dxa"/>
          </w:tcPr>
          <w:p w14:paraId="5D714E5D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188FD534" w14:textId="0B9BE964" w:rsidR="002F27A2" w:rsidRPr="00F8499C" w:rsidRDefault="00E537CC" w:rsidP="002F27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2F27A2" w:rsidRPr="00F8499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8499C">
              <w:rPr>
                <w:rFonts w:ascii="Angsana New" w:hAnsi="Angsana New"/>
                <w:sz w:val="30"/>
                <w:szCs w:val="30"/>
                <w:lang w:val="en-US" w:bidi="th-TH"/>
              </w:rPr>
              <w:t>901</w:t>
            </w:r>
          </w:p>
        </w:tc>
      </w:tr>
      <w:tr w:rsidR="002F27A2" w:rsidRPr="00F8499C" w14:paraId="6F4172D5" w14:textId="77777777" w:rsidTr="002F27A2">
        <w:trPr>
          <w:trHeight w:val="139"/>
        </w:trPr>
        <w:tc>
          <w:tcPr>
            <w:tcW w:w="3778" w:type="dxa"/>
          </w:tcPr>
          <w:p w14:paraId="6016CED4" w14:textId="77777777" w:rsidR="002F27A2" w:rsidRPr="00F8499C" w:rsidRDefault="002F27A2" w:rsidP="002F27A2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8499C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622" w:type="dxa"/>
          </w:tcPr>
          <w:p w14:paraId="66098111" w14:textId="20A5E8DF" w:rsidR="002F27A2" w:rsidRPr="00F8499C" w:rsidRDefault="00E537CC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2F27A2" w:rsidRPr="00F849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236" w:type="dxa"/>
          </w:tcPr>
          <w:p w14:paraId="15A95227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1BC16801" w14:textId="679A454B" w:rsidR="002F27A2" w:rsidRPr="00F8499C" w:rsidRDefault="00E537CC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993</w:t>
            </w:r>
          </w:p>
        </w:tc>
        <w:tc>
          <w:tcPr>
            <w:tcW w:w="236" w:type="dxa"/>
          </w:tcPr>
          <w:p w14:paraId="65BFACED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69AEBACE" w14:textId="5DCA2DD8" w:rsidR="002F27A2" w:rsidRPr="00F8499C" w:rsidRDefault="00E537CC" w:rsidP="002F27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2F27A2" w:rsidRPr="00F849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823</w:t>
            </w:r>
          </w:p>
        </w:tc>
      </w:tr>
      <w:tr w:rsidR="002F27A2" w:rsidRPr="00F8499C" w14:paraId="37791254" w14:textId="77777777" w:rsidTr="002F27A2">
        <w:trPr>
          <w:trHeight w:val="139"/>
        </w:trPr>
        <w:tc>
          <w:tcPr>
            <w:tcW w:w="3778" w:type="dxa"/>
          </w:tcPr>
          <w:p w14:paraId="72B36CCA" w14:textId="13D12BAC" w:rsidR="002F27A2" w:rsidRPr="00F8499C" w:rsidRDefault="002F27A2" w:rsidP="002F27A2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8499C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2" w:type="dxa"/>
          </w:tcPr>
          <w:p w14:paraId="686185EE" w14:textId="55C2F00C" w:rsidR="002F27A2" w:rsidRPr="00F8499C" w:rsidRDefault="00E537CC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2F27A2" w:rsidRPr="00F849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</w:p>
        </w:tc>
        <w:tc>
          <w:tcPr>
            <w:tcW w:w="236" w:type="dxa"/>
          </w:tcPr>
          <w:p w14:paraId="005BE1BE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5FEFE72D" w14:textId="273B3C53" w:rsidR="002F27A2" w:rsidRPr="00F8499C" w:rsidRDefault="002F27A2" w:rsidP="002F27A2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F8499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37CC" w:rsidRPr="00F8499C">
              <w:rPr>
                <w:rFonts w:ascii="Angsana New" w:hAnsi="Angsana New"/>
                <w:sz w:val="30"/>
                <w:szCs w:val="30"/>
                <w:lang w:val="en-US"/>
              </w:rPr>
              <w:t>671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1848930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589717CE" w14:textId="7F0C99B4" w:rsidR="002F27A2" w:rsidRPr="00F8499C" w:rsidRDefault="00E537CC" w:rsidP="002F27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2F27A2" w:rsidRPr="00F8499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8499C">
              <w:rPr>
                <w:rFonts w:ascii="Angsana New" w:hAnsi="Angsana New"/>
                <w:sz w:val="30"/>
                <w:szCs w:val="30"/>
                <w:lang w:val="en-US" w:bidi="th-TH"/>
              </w:rPr>
              <w:t>520</w:t>
            </w:r>
          </w:p>
        </w:tc>
      </w:tr>
      <w:tr w:rsidR="002F27A2" w:rsidRPr="00F8499C" w14:paraId="25603BF0" w14:textId="77777777" w:rsidTr="002F27A2">
        <w:trPr>
          <w:trHeight w:val="139"/>
        </w:trPr>
        <w:tc>
          <w:tcPr>
            <w:tcW w:w="3778" w:type="dxa"/>
          </w:tcPr>
          <w:p w14:paraId="0BD56AB1" w14:textId="05A0456C" w:rsidR="002F27A2" w:rsidRPr="00F8499C" w:rsidRDefault="002F27A2" w:rsidP="002F27A2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8499C">
              <w:rPr>
                <w:rFonts w:ascii="Angsana New" w:hAnsi="Angsana New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622" w:type="dxa"/>
          </w:tcPr>
          <w:p w14:paraId="156AAC7E" w14:textId="6FEF95AD" w:rsidR="002F27A2" w:rsidRPr="00F8499C" w:rsidRDefault="00E537CC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 w:rsidR="002F27A2" w:rsidRPr="00F849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915</w:t>
            </w:r>
          </w:p>
        </w:tc>
        <w:tc>
          <w:tcPr>
            <w:tcW w:w="236" w:type="dxa"/>
          </w:tcPr>
          <w:p w14:paraId="38682D59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0FA0856E" w14:textId="18414383" w:rsidR="002F27A2" w:rsidRPr="00F8499C" w:rsidRDefault="002F27A2" w:rsidP="002F27A2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F8499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37CC" w:rsidRPr="00F8499C"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C2B7520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6BC2A5D1" w14:textId="2C673287" w:rsidR="002F27A2" w:rsidRPr="00F8499C" w:rsidRDefault="00E537CC" w:rsidP="002F27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2F27A2" w:rsidRPr="00F849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</w:p>
        </w:tc>
      </w:tr>
      <w:tr w:rsidR="002F27A2" w:rsidRPr="00F8499C" w14:paraId="45844592" w14:textId="77777777" w:rsidTr="002F27A2">
        <w:trPr>
          <w:trHeight w:val="139"/>
        </w:trPr>
        <w:tc>
          <w:tcPr>
            <w:tcW w:w="3778" w:type="dxa"/>
          </w:tcPr>
          <w:p w14:paraId="7D0F1986" w14:textId="77777777" w:rsidR="002F27A2" w:rsidRPr="00F8499C" w:rsidRDefault="002F27A2" w:rsidP="002F27A2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8499C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22" w:type="dxa"/>
          </w:tcPr>
          <w:p w14:paraId="0C60B66E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AB18956" w14:textId="3538CE08" w:rsidR="002F27A2" w:rsidRPr="00F8499C" w:rsidRDefault="00E537CC" w:rsidP="002F2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F27A2" w:rsidRPr="00F849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369</w:t>
            </w:r>
          </w:p>
        </w:tc>
        <w:tc>
          <w:tcPr>
            <w:tcW w:w="236" w:type="dxa"/>
          </w:tcPr>
          <w:p w14:paraId="67EE84B4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200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0C42EB8A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06DAA8A" w14:textId="2DF41108" w:rsidR="002F27A2" w:rsidRPr="00F8499C" w:rsidRDefault="00E537CC" w:rsidP="002F27A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</w:p>
        </w:tc>
        <w:tc>
          <w:tcPr>
            <w:tcW w:w="236" w:type="dxa"/>
          </w:tcPr>
          <w:p w14:paraId="5A34251B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013576FA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1CCB68F" w14:textId="6D080E2E" w:rsidR="002F27A2" w:rsidRPr="00F8499C" w:rsidRDefault="00E537CC" w:rsidP="002F27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F27A2" w:rsidRPr="00F8499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8499C">
              <w:rPr>
                <w:rFonts w:ascii="Angsana New" w:hAnsi="Angsana New"/>
                <w:sz w:val="30"/>
                <w:szCs w:val="30"/>
                <w:lang w:val="en-US" w:bidi="th-TH"/>
              </w:rPr>
              <w:t>727</w:t>
            </w:r>
          </w:p>
        </w:tc>
      </w:tr>
      <w:tr w:rsidR="002F27A2" w:rsidRPr="00F8499C" w14:paraId="7BBABD97" w14:textId="77777777" w:rsidTr="002F27A2">
        <w:trPr>
          <w:trHeight w:val="334"/>
        </w:trPr>
        <w:tc>
          <w:tcPr>
            <w:tcW w:w="3778" w:type="dxa"/>
          </w:tcPr>
          <w:p w14:paraId="65F55EBE" w14:textId="6873B21C" w:rsidR="002F27A2" w:rsidRPr="00F8499C" w:rsidRDefault="002F27A2" w:rsidP="002F27A2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8499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F849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8499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11409E68" w14:textId="13883C5F" w:rsidR="002F27A2" w:rsidRPr="00F8499C" w:rsidRDefault="00E537CC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236" w:type="dxa"/>
          </w:tcPr>
          <w:p w14:paraId="7709A729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485ED69E" w14:textId="7817D31E" w:rsidR="002F27A2" w:rsidRPr="00F8499C" w:rsidRDefault="002F27A2" w:rsidP="002F27A2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F8499C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95C35A6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3A9EDE16" w14:textId="6F1ABDCF" w:rsidR="002F27A2" w:rsidRPr="00F8499C" w:rsidRDefault="00E537CC" w:rsidP="002F27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</w:tr>
      <w:tr w:rsidR="002F27A2" w:rsidRPr="00F8499C" w14:paraId="58103BAC" w14:textId="77777777" w:rsidTr="002F27A2">
        <w:trPr>
          <w:trHeight w:val="334"/>
        </w:trPr>
        <w:tc>
          <w:tcPr>
            <w:tcW w:w="3778" w:type="dxa"/>
          </w:tcPr>
          <w:p w14:paraId="661C7AC8" w14:textId="77777777" w:rsidR="002F27A2" w:rsidRPr="00F8499C" w:rsidRDefault="002F27A2" w:rsidP="002F27A2">
            <w:pPr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9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6D9F373A" w14:textId="72D94947" w:rsidR="002F27A2" w:rsidRPr="00F8499C" w:rsidRDefault="00E537CC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175</w:t>
            </w:r>
            <w:r w:rsidR="002F27A2" w:rsidRPr="00F8499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849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36" w:type="dxa"/>
          </w:tcPr>
          <w:p w14:paraId="10168D7B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4C3E6041" w14:textId="74B644EF" w:rsidR="002F27A2" w:rsidRPr="00F8499C" w:rsidRDefault="00E537CC" w:rsidP="00F8499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2F27A2" w:rsidRPr="00F849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849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332</w:t>
            </w:r>
          </w:p>
        </w:tc>
        <w:tc>
          <w:tcPr>
            <w:tcW w:w="236" w:type="dxa"/>
          </w:tcPr>
          <w:p w14:paraId="0FFF7CC7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A436F44" w14:textId="7CDE73ED" w:rsidR="002F27A2" w:rsidRPr="00F8499C" w:rsidRDefault="00E537CC" w:rsidP="002F27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179</w:t>
            </w:r>
            <w:r w:rsidR="002F27A2" w:rsidRPr="00F8499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849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514</w:t>
            </w:r>
          </w:p>
        </w:tc>
      </w:tr>
      <w:tr w:rsidR="002F27A2" w:rsidRPr="00F8499C" w14:paraId="734C8941" w14:textId="77777777" w:rsidTr="002F27A2">
        <w:trPr>
          <w:trHeight w:val="334"/>
        </w:trPr>
        <w:tc>
          <w:tcPr>
            <w:tcW w:w="3778" w:type="dxa"/>
          </w:tcPr>
          <w:p w14:paraId="2ADA531E" w14:textId="77777777" w:rsidR="002F27A2" w:rsidRPr="00F8499C" w:rsidRDefault="002F27A2" w:rsidP="002F27A2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2" w:type="dxa"/>
          </w:tcPr>
          <w:p w14:paraId="14B372B4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3441DD6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2739684B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062DF02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4C1240CB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27A2" w:rsidRPr="00F8499C" w14:paraId="643AC5A6" w14:textId="77777777" w:rsidTr="002F27A2">
        <w:trPr>
          <w:trHeight w:val="334"/>
        </w:trPr>
        <w:tc>
          <w:tcPr>
            <w:tcW w:w="3778" w:type="dxa"/>
          </w:tcPr>
          <w:p w14:paraId="139348D2" w14:textId="77777777" w:rsidR="002F27A2" w:rsidRPr="00F8499C" w:rsidRDefault="002F27A2" w:rsidP="002F27A2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9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2" w:type="dxa"/>
          </w:tcPr>
          <w:p w14:paraId="145D4A07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EDA8B0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0D6D3FFB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33C4412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776120F8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27A2" w:rsidRPr="00F8499C" w14:paraId="46BDFB8B" w14:textId="77777777" w:rsidTr="002F27A2">
        <w:trPr>
          <w:trHeight w:val="334"/>
        </w:trPr>
        <w:tc>
          <w:tcPr>
            <w:tcW w:w="3778" w:type="dxa"/>
          </w:tcPr>
          <w:p w14:paraId="3DBD5F60" w14:textId="77777777" w:rsidR="002F27A2" w:rsidRPr="00F8499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499C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622" w:type="dxa"/>
          </w:tcPr>
          <w:p w14:paraId="2500B932" w14:textId="418F1E57" w:rsidR="002F27A2" w:rsidRPr="00F8499C" w:rsidRDefault="002F27A2" w:rsidP="002F27A2">
            <w:pPr>
              <w:pStyle w:val="acctfourfigures"/>
              <w:tabs>
                <w:tab w:val="clear" w:pos="765"/>
                <w:tab w:val="decimal" w:pos="520"/>
                <w:tab w:val="left" w:pos="872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F8499C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Pr="00F8499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F8499C">
              <w:rPr>
                <w:rFonts w:ascii="Angsana New" w:hAnsi="Angsana New"/>
                <w:sz w:val="30"/>
                <w:szCs w:val="30"/>
                <w:lang w:val="en-US"/>
              </w:rPr>
              <w:t>822</w:t>
            </w:r>
            <w:r w:rsidRPr="00F8499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7CD8C68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13903213" w14:textId="4719FD04" w:rsidR="002F27A2" w:rsidRPr="00F8499C" w:rsidRDefault="00E537CC" w:rsidP="00F8499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F27A2" w:rsidRPr="00F849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768</w:t>
            </w:r>
          </w:p>
        </w:tc>
        <w:tc>
          <w:tcPr>
            <w:tcW w:w="236" w:type="dxa"/>
          </w:tcPr>
          <w:p w14:paraId="1DDDB089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5D52A62D" w14:textId="19764FF6" w:rsidR="002F27A2" w:rsidRPr="00F8499C" w:rsidRDefault="002F27A2" w:rsidP="00F8499C">
            <w:pPr>
              <w:pStyle w:val="acctfourfigures"/>
              <w:tabs>
                <w:tab w:val="clear" w:pos="765"/>
                <w:tab w:val="decimal" w:pos="520"/>
                <w:tab w:val="left" w:pos="955"/>
                <w:tab w:val="left" w:pos="1316"/>
              </w:tabs>
              <w:spacing w:line="240" w:lineRule="atLeast"/>
              <w:ind w:left="-38"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499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F8499C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Pr="00F8499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F8499C">
              <w:rPr>
                <w:rFonts w:ascii="Angsana New" w:hAnsi="Angsana New"/>
                <w:sz w:val="30"/>
                <w:szCs w:val="30"/>
                <w:lang w:val="en-US"/>
              </w:rPr>
              <w:t>054</w:t>
            </w:r>
            <w:r w:rsidRPr="00F8499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27A2" w:rsidRPr="00F8499C" w14:paraId="4E590084" w14:textId="77777777" w:rsidTr="002F27A2">
        <w:trPr>
          <w:trHeight w:val="334"/>
        </w:trPr>
        <w:tc>
          <w:tcPr>
            <w:tcW w:w="3778" w:type="dxa"/>
          </w:tcPr>
          <w:p w14:paraId="0167CC41" w14:textId="77777777" w:rsidR="002F27A2" w:rsidRPr="00F8499C" w:rsidRDefault="002F27A2" w:rsidP="002F27A2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499C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2" w:type="dxa"/>
          </w:tcPr>
          <w:p w14:paraId="06139B67" w14:textId="5E5CEF49" w:rsidR="002F27A2" w:rsidRPr="00F8499C" w:rsidRDefault="002F27A2" w:rsidP="002F27A2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F8499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8499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F8499C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  <w:r w:rsidRPr="00F8499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93D8454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080A5B8D" w14:textId="585C22F0" w:rsidR="002F27A2" w:rsidRPr="00F8499C" w:rsidRDefault="002F27A2" w:rsidP="00F8499C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F8499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37CC" w:rsidRPr="00F8499C"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066D9F6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0E903BF6" w14:textId="005A0509" w:rsidR="002F27A2" w:rsidRPr="00F8499C" w:rsidRDefault="002F27A2" w:rsidP="00F8499C">
            <w:pPr>
              <w:pStyle w:val="acctfourfigures"/>
              <w:tabs>
                <w:tab w:val="clear" w:pos="765"/>
                <w:tab w:val="decimal" w:pos="520"/>
                <w:tab w:val="left" w:pos="955"/>
                <w:tab w:val="left" w:pos="1316"/>
              </w:tabs>
              <w:spacing w:line="240" w:lineRule="atLeast"/>
              <w:ind w:left="-38"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499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F8499C">
              <w:rPr>
                <w:rFonts w:ascii="Angsana New" w:hAnsi="Angsana New"/>
                <w:sz w:val="30"/>
                <w:szCs w:val="30"/>
              </w:rPr>
              <w:t>6</w:t>
            </w:r>
            <w:r w:rsidRPr="00F8499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F8499C">
              <w:rPr>
                <w:rFonts w:ascii="Angsana New" w:hAnsi="Angsana New"/>
                <w:sz w:val="30"/>
                <w:szCs w:val="30"/>
              </w:rPr>
              <w:t>725</w:t>
            </w:r>
            <w:r w:rsidRPr="00F8499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27A2" w:rsidRPr="00F8499C" w14:paraId="500BD6EB" w14:textId="77777777" w:rsidTr="002F27A2">
        <w:trPr>
          <w:trHeight w:val="334"/>
        </w:trPr>
        <w:tc>
          <w:tcPr>
            <w:tcW w:w="3778" w:type="dxa"/>
          </w:tcPr>
          <w:p w14:paraId="4775B1FA" w14:textId="77777777" w:rsidR="002F27A2" w:rsidRPr="00F8499C" w:rsidRDefault="002F27A2" w:rsidP="002F27A2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8499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22" w:type="dxa"/>
          </w:tcPr>
          <w:p w14:paraId="09399E7D" w14:textId="50C46030" w:rsidR="002F27A2" w:rsidRPr="00F8499C" w:rsidRDefault="00E537CC" w:rsidP="002F27A2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 w:right="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F27A2" w:rsidRPr="00F8499C">
              <w:rPr>
                <w:rFonts w:ascii="Angsana New" w:hAnsi="Angsana New"/>
                <w:sz w:val="30"/>
                <w:szCs w:val="30"/>
              </w:rPr>
              <w:t>,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948</w:t>
            </w:r>
          </w:p>
        </w:tc>
        <w:tc>
          <w:tcPr>
            <w:tcW w:w="236" w:type="dxa"/>
          </w:tcPr>
          <w:p w14:paraId="0281CCA6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4894A85D" w14:textId="78B6E5AF" w:rsidR="002F27A2" w:rsidRPr="00F8499C" w:rsidRDefault="00E537CC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F27A2" w:rsidRPr="00F849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36" w:type="dxa"/>
          </w:tcPr>
          <w:p w14:paraId="0A0BCA23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1FA6760F" w14:textId="70AC0D7B" w:rsidR="002F27A2" w:rsidRPr="00F8499C" w:rsidRDefault="00E537CC" w:rsidP="00F8499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F27A2" w:rsidRPr="00F849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069</w:t>
            </w:r>
          </w:p>
        </w:tc>
      </w:tr>
      <w:tr w:rsidR="002F27A2" w:rsidRPr="00F8499C" w14:paraId="769CB5BF" w14:textId="77777777" w:rsidTr="002F27A2">
        <w:trPr>
          <w:trHeight w:val="334"/>
        </w:trPr>
        <w:tc>
          <w:tcPr>
            <w:tcW w:w="3778" w:type="dxa"/>
          </w:tcPr>
          <w:p w14:paraId="7140DB6C" w14:textId="77777777" w:rsidR="002F27A2" w:rsidRPr="00F8499C" w:rsidRDefault="002F27A2" w:rsidP="002F27A2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8499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22" w:type="dxa"/>
          </w:tcPr>
          <w:p w14:paraId="602EA735" w14:textId="65FFCD6E" w:rsidR="002F27A2" w:rsidRPr="00F8499C" w:rsidRDefault="002F27A2" w:rsidP="002F27A2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499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F8499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8499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F8499C">
              <w:rPr>
                <w:rFonts w:ascii="Angsana New" w:hAnsi="Angsana New"/>
                <w:sz w:val="30"/>
                <w:szCs w:val="30"/>
                <w:lang w:val="en-US"/>
              </w:rPr>
              <w:t>632</w:t>
            </w:r>
            <w:r w:rsidRPr="00F8499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8D18886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196F6894" w14:textId="4849FD49" w:rsidR="002F27A2" w:rsidRPr="00F8499C" w:rsidRDefault="002F27A2" w:rsidP="00F8499C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37CC" w:rsidRPr="00F8499C"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620BBED2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59E9BA4B" w14:textId="5D7A7092" w:rsidR="002F27A2" w:rsidRPr="00F8499C" w:rsidRDefault="002F27A2" w:rsidP="00F8499C">
            <w:pPr>
              <w:pStyle w:val="acctfourfigures"/>
              <w:tabs>
                <w:tab w:val="clear" w:pos="765"/>
                <w:tab w:val="decimal" w:pos="520"/>
                <w:tab w:val="left" w:pos="955"/>
                <w:tab w:val="left" w:pos="1316"/>
              </w:tabs>
              <w:spacing w:line="240" w:lineRule="atLeast"/>
              <w:ind w:left="-38"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499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F8499C">
              <w:rPr>
                <w:rFonts w:ascii="Angsana New" w:hAnsi="Angsana New"/>
                <w:sz w:val="30"/>
                <w:szCs w:val="30"/>
              </w:rPr>
              <w:t>1</w:t>
            </w:r>
            <w:r w:rsidRPr="00F8499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F8499C">
              <w:rPr>
                <w:rFonts w:ascii="Angsana New" w:hAnsi="Angsana New"/>
                <w:sz w:val="30"/>
                <w:szCs w:val="30"/>
              </w:rPr>
              <w:t>949</w:t>
            </w:r>
            <w:r w:rsidRPr="00F8499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27A2" w:rsidRPr="00F8499C" w14:paraId="2A25C9D1" w14:textId="77777777" w:rsidTr="002F27A2">
        <w:trPr>
          <w:trHeight w:val="334"/>
        </w:trPr>
        <w:tc>
          <w:tcPr>
            <w:tcW w:w="3778" w:type="dxa"/>
          </w:tcPr>
          <w:p w14:paraId="74F54CCE" w14:textId="77777777" w:rsidR="002F27A2" w:rsidRPr="00F8499C" w:rsidRDefault="002F27A2" w:rsidP="002F27A2">
            <w:pPr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99C">
              <w:rPr>
                <w:rFonts w:ascii="Angsana New" w:hAnsi="Angsana New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622" w:type="dxa"/>
          </w:tcPr>
          <w:p w14:paraId="019074C0" w14:textId="21044053" w:rsidR="002F27A2" w:rsidRPr="00F8499C" w:rsidRDefault="002F27A2" w:rsidP="002F27A2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F8499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F8499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F8499C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  <w:r w:rsidRPr="00F8499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DDB8B3F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0A79AAC9" w14:textId="1F4845D9" w:rsidR="002F27A2" w:rsidRPr="00F8499C" w:rsidRDefault="00E537CC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F27A2" w:rsidRPr="00F849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8499C">
              <w:rPr>
                <w:rFonts w:ascii="Angsana New" w:hAnsi="Angsana New"/>
                <w:sz w:val="30"/>
                <w:szCs w:val="30"/>
                <w:lang w:val="en-US"/>
              </w:rPr>
              <w:t>217</w:t>
            </w:r>
          </w:p>
        </w:tc>
        <w:tc>
          <w:tcPr>
            <w:tcW w:w="236" w:type="dxa"/>
          </w:tcPr>
          <w:p w14:paraId="78999727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45BE21DC" w14:textId="66A12A7A" w:rsidR="002F27A2" w:rsidRPr="00F8499C" w:rsidRDefault="002F27A2" w:rsidP="00F8499C">
            <w:pPr>
              <w:pStyle w:val="acctfourfigures"/>
              <w:tabs>
                <w:tab w:val="clear" w:pos="765"/>
                <w:tab w:val="decimal" w:pos="520"/>
                <w:tab w:val="left" w:pos="955"/>
                <w:tab w:val="left" w:pos="1316"/>
              </w:tabs>
              <w:spacing w:line="240" w:lineRule="atLeast"/>
              <w:ind w:left="-38"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499C">
              <w:rPr>
                <w:rFonts w:ascii="Angsana New" w:hAnsi="Angsana New"/>
                <w:sz w:val="30"/>
                <w:szCs w:val="30"/>
              </w:rPr>
              <w:t>(</w:t>
            </w:r>
            <w:r w:rsidR="00E537CC" w:rsidRPr="00F8499C">
              <w:rPr>
                <w:rFonts w:ascii="Angsana New" w:hAnsi="Angsana New"/>
                <w:sz w:val="30"/>
                <w:szCs w:val="30"/>
              </w:rPr>
              <w:t>18</w:t>
            </w:r>
            <w:r w:rsidRPr="00F8499C">
              <w:rPr>
                <w:rFonts w:ascii="Angsana New" w:hAnsi="Angsana New"/>
                <w:sz w:val="30"/>
                <w:szCs w:val="30"/>
              </w:rPr>
              <w:t>,</w:t>
            </w:r>
            <w:r w:rsidR="00E537CC" w:rsidRPr="00F8499C">
              <w:rPr>
                <w:rFonts w:ascii="Angsana New" w:hAnsi="Angsana New"/>
                <w:sz w:val="30"/>
                <w:szCs w:val="30"/>
              </w:rPr>
              <w:t>082</w:t>
            </w:r>
            <w:r w:rsidRPr="00F8499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27A2" w:rsidRPr="00F8499C" w14:paraId="22F3E171" w14:textId="77777777" w:rsidTr="002F27A2">
        <w:trPr>
          <w:trHeight w:val="334"/>
        </w:trPr>
        <w:tc>
          <w:tcPr>
            <w:tcW w:w="3778" w:type="dxa"/>
          </w:tcPr>
          <w:p w14:paraId="06BC290D" w14:textId="77777777" w:rsidR="002F27A2" w:rsidRPr="00F8499C" w:rsidRDefault="002F27A2" w:rsidP="002F27A2">
            <w:pPr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9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7B7F8E31" w14:textId="7DF7EA31" w:rsidR="002F27A2" w:rsidRPr="00F8499C" w:rsidRDefault="002F27A2" w:rsidP="002F27A2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537CC" w:rsidRPr="00F849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</w:t>
            </w:r>
            <w:r w:rsidRPr="00F849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537CC" w:rsidRPr="00F849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093</w:t>
            </w:r>
            <w:r w:rsidRPr="00F8499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77EF006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0BCB0AB2" w14:textId="6995DE0B" w:rsidR="002F27A2" w:rsidRPr="00F8499C" w:rsidRDefault="00E537CC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2F27A2" w:rsidRPr="00F849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849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352</w:t>
            </w:r>
          </w:p>
        </w:tc>
        <w:tc>
          <w:tcPr>
            <w:tcW w:w="236" w:type="dxa"/>
          </w:tcPr>
          <w:p w14:paraId="07661374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D1CBFB9" w14:textId="171D8685" w:rsidR="002F27A2" w:rsidRPr="00F8499C" w:rsidRDefault="002F27A2" w:rsidP="00F8499C">
            <w:pPr>
              <w:pStyle w:val="acctfourfigures"/>
              <w:tabs>
                <w:tab w:val="clear" w:pos="765"/>
                <w:tab w:val="decimal" w:pos="520"/>
                <w:tab w:val="left" w:pos="955"/>
                <w:tab w:val="left" w:pos="1316"/>
              </w:tabs>
              <w:spacing w:line="240" w:lineRule="atLeast"/>
              <w:ind w:left="-38"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99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537CC" w:rsidRPr="00F8499C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  <w:r w:rsidRPr="00F849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537CC" w:rsidRPr="00F8499C">
              <w:rPr>
                <w:rFonts w:ascii="Angsana New" w:hAnsi="Angsana New"/>
                <w:b/>
                <w:bCs/>
                <w:sz w:val="30"/>
                <w:szCs w:val="30"/>
              </w:rPr>
              <w:t>741</w:t>
            </w:r>
            <w:r w:rsidRPr="00F8499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2F27A2" w:rsidRPr="00F8499C" w14:paraId="5A678639" w14:textId="77777777" w:rsidTr="002F27A2">
        <w:trPr>
          <w:trHeight w:val="217"/>
        </w:trPr>
        <w:tc>
          <w:tcPr>
            <w:tcW w:w="3778" w:type="dxa"/>
          </w:tcPr>
          <w:p w14:paraId="011C7F9A" w14:textId="77777777" w:rsidR="002F27A2" w:rsidRPr="00F8499C" w:rsidRDefault="002F27A2" w:rsidP="002F27A2">
            <w:pPr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3D57D85D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E144213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1A37B37D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5ED7B21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2C05179C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27A2" w:rsidRPr="00F8499C" w14:paraId="6DBA2BA2" w14:textId="77777777" w:rsidTr="002F27A2">
        <w:trPr>
          <w:trHeight w:val="334"/>
        </w:trPr>
        <w:tc>
          <w:tcPr>
            <w:tcW w:w="3778" w:type="dxa"/>
          </w:tcPr>
          <w:p w14:paraId="50952EA5" w14:textId="77777777" w:rsidR="002F27A2" w:rsidRPr="00F8499C" w:rsidRDefault="002F27A2" w:rsidP="002F27A2">
            <w:pPr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9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2" w:type="dxa"/>
            <w:tcBorders>
              <w:bottom w:val="double" w:sz="4" w:space="0" w:color="auto"/>
            </w:tcBorders>
          </w:tcPr>
          <w:p w14:paraId="062B460A" w14:textId="7B097432" w:rsidR="002F27A2" w:rsidRPr="00F8499C" w:rsidRDefault="00E537CC" w:rsidP="002F27A2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2F27A2" w:rsidRPr="00F849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49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089</w:t>
            </w:r>
          </w:p>
        </w:tc>
        <w:tc>
          <w:tcPr>
            <w:tcW w:w="236" w:type="dxa"/>
          </w:tcPr>
          <w:p w14:paraId="452A95CB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bottom w:val="double" w:sz="4" w:space="0" w:color="auto"/>
            </w:tcBorders>
          </w:tcPr>
          <w:p w14:paraId="0DC17460" w14:textId="7DFE3D60" w:rsidR="002F27A2" w:rsidRPr="00F8499C" w:rsidRDefault="00E537CC" w:rsidP="002F27A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49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2F27A2" w:rsidRPr="00F849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849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236" w:type="dxa"/>
          </w:tcPr>
          <w:p w14:paraId="519A425E" w14:textId="77777777" w:rsidR="002F27A2" w:rsidRPr="00F8499C" w:rsidRDefault="002F27A2" w:rsidP="002F27A2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bottom w:val="double" w:sz="4" w:space="0" w:color="auto"/>
            </w:tcBorders>
          </w:tcPr>
          <w:p w14:paraId="71E80950" w14:textId="05705ED1" w:rsidR="002F27A2" w:rsidRPr="00F8499C" w:rsidRDefault="00E537CC" w:rsidP="00EB4095">
            <w:pPr>
              <w:pStyle w:val="acctfourfigures"/>
              <w:tabs>
                <w:tab w:val="clear" w:pos="765"/>
                <w:tab w:val="left" w:pos="1327"/>
              </w:tabs>
              <w:spacing w:line="240" w:lineRule="atLeast"/>
              <w:ind w:left="-196" w:right="1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9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="002F27A2" w:rsidRPr="00F849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49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773</w:t>
            </w:r>
          </w:p>
        </w:tc>
      </w:tr>
    </w:tbl>
    <w:p w14:paraId="2F4BF055" w14:textId="77777777" w:rsidR="00157B94" w:rsidRPr="002F27A2" w:rsidRDefault="00157B94" w:rsidP="00F07C47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40"/>
        <w:gridCol w:w="261"/>
        <w:gridCol w:w="1269"/>
        <w:gridCol w:w="270"/>
        <w:gridCol w:w="1350"/>
        <w:gridCol w:w="270"/>
        <w:gridCol w:w="1440"/>
      </w:tblGrid>
      <w:tr w:rsidR="00DC643B" w:rsidRPr="002F27A2" w14:paraId="27947B4C" w14:textId="77777777" w:rsidTr="00503BB8">
        <w:trPr>
          <w:tblHeader/>
        </w:trPr>
        <w:tc>
          <w:tcPr>
            <w:tcW w:w="3330" w:type="dxa"/>
          </w:tcPr>
          <w:p w14:paraId="4047EADB" w14:textId="77777777" w:rsidR="00D05EC3" w:rsidRPr="002F27A2" w:rsidRDefault="00D05EC3" w:rsidP="003C695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27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  <w:p w14:paraId="66EB3456" w14:textId="373548F2" w:rsidR="00DC643B" w:rsidRPr="002F27A2" w:rsidRDefault="00D05EC3" w:rsidP="003C695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7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ที่ยังไม่รับรู้</w:t>
            </w:r>
          </w:p>
        </w:tc>
        <w:tc>
          <w:tcPr>
            <w:tcW w:w="2970" w:type="dxa"/>
            <w:gridSpan w:val="3"/>
          </w:tcPr>
          <w:p w14:paraId="6843B3A9" w14:textId="77777777" w:rsidR="00DC643B" w:rsidRPr="002F27A2" w:rsidRDefault="00DC643B" w:rsidP="003C6954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27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50543B" w14:textId="77777777" w:rsidR="00DC643B" w:rsidRPr="002F27A2" w:rsidRDefault="00DC643B" w:rsidP="003C695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CBC1C40" w14:textId="77777777" w:rsidR="00DC643B" w:rsidRPr="002F27A2" w:rsidRDefault="00DC643B" w:rsidP="003C6954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27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AAC" w:rsidRPr="002F27A2" w14:paraId="3C7B9426" w14:textId="77777777" w:rsidTr="00503BB8">
        <w:trPr>
          <w:tblHeader/>
        </w:trPr>
        <w:tc>
          <w:tcPr>
            <w:tcW w:w="3330" w:type="dxa"/>
          </w:tcPr>
          <w:p w14:paraId="064AE75B" w14:textId="3DF426DB" w:rsidR="007B1AAC" w:rsidRPr="002F27A2" w:rsidRDefault="007B1AAC" w:rsidP="007B1AA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29A523F" w14:textId="27F9C5FA" w:rsidR="007B1AAC" w:rsidRPr="002F27A2" w:rsidRDefault="00E537CC" w:rsidP="007B1AAC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1" w:type="dxa"/>
            <w:vAlign w:val="center"/>
          </w:tcPr>
          <w:p w14:paraId="7551F999" w14:textId="77777777" w:rsidR="007B1AAC" w:rsidRPr="002F27A2" w:rsidRDefault="007B1AAC" w:rsidP="007B1AAC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64E1640F" w14:textId="5CEB5D72" w:rsidR="007B1AAC" w:rsidRPr="002F27A2" w:rsidRDefault="00E537CC" w:rsidP="007B1AAC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5C87F92" w14:textId="77777777" w:rsidR="007B1AAC" w:rsidRPr="002F27A2" w:rsidRDefault="007B1AAC" w:rsidP="007B1AAC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7D2E1FF" w14:textId="35A6A6ED" w:rsidR="007B1AAC" w:rsidRPr="002F27A2" w:rsidRDefault="00E537CC" w:rsidP="007B1AAC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2034EB4D" w14:textId="77777777" w:rsidR="007B1AAC" w:rsidRPr="002F27A2" w:rsidRDefault="007B1AAC" w:rsidP="007B1AAC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29339F86" w14:textId="040A6E96" w:rsidR="007B1AAC" w:rsidRPr="002F27A2" w:rsidRDefault="00E537CC" w:rsidP="007B1AAC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DC643B" w:rsidRPr="002F27A2" w14:paraId="270BCBCA" w14:textId="77777777" w:rsidTr="00503BB8">
        <w:trPr>
          <w:tblHeader/>
        </w:trPr>
        <w:tc>
          <w:tcPr>
            <w:tcW w:w="3330" w:type="dxa"/>
          </w:tcPr>
          <w:p w14:paraId="6BEF3FAE" w14:textId="0E00D30C" w:rsidR="00DC643B" w:rsidRPr="002F27A2" w:rsidRDefault="00DC643B" w:rsidP="003C695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F27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F27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00" w:type="dxa"/>
            <w:gridSpan w:val="7"/>
          </w:tcPr>
          <w:p w14:paraId="546AFA29" w14:textId="77777777" w:rsidR="00DC643B" w:rsidRPr="002F27A2" w:rsidRDefault="00DC643B" w:rsidP="003C6954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F27A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643B" w:rsidRPr="002F27A2" w14:paraId="653C2918" w14:textId="77777777" w:rsidTr="00503BB8">
        <w:tc>
          <w:tcPr>
            <w:tcW w:w="3330" w:type="dxa"/>
          </w:tcPr>
          <w:p w14:paraId="0A95D682" w14:textId="77777777" w:rsidR="00DC643B" w:rsidRPr="002F27A2" w:rsidRDefault="00DC643B" w:rsidP="003C6954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2F27A2">
              <w:rPr>
                <w:rFonts w:ascii="Angsana New" w:hAnsi="Angsana New"/>
                <w:sz w:val="30"/>
                <w:szCs w:val="30"/>
                <w:cs/>
              </w:rPr>
              <w:t xml:space="preserve">ยอดขาดทุนยกไป 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152EFB3" w14:textId="1AB8BFB2" w:rsidR="00DC643B" w:rsidRPr="00F50B5F" w:rsidRDefault="00E537CC" w:rsidP="00A034B5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5720EB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970</w:t>
            </w:r>
          </w:p>
        </w:tc>
        <w:tc>
          <w:tcPr>
            <w:tcW w:w="261" w:type="dxa"/>
          </w:tcPr>
          <w:p w14:paraId="55C281E3" w14:textId="77777777" w:rsidR="00DC643B" w:rsidRPr="00F50B5F" w:rsidRDefault="00DC643B" w:rsidP="003C695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21FDD5D5" w14:textId="364E7899" w:rsidR="00DC643B" w:rsidRPr="00F50B5F" w:rsidRDefault="00E537CC" w:rsidP="00A034B5">
            <w:pPr>
              <w:pStyle w:val="acctfourfigures"/>
              <w:tabs>
                <w:tab w:val="clear" w:pos="765"/>
              </w:tabs>
              <w:spacing w:line="240" w:lineRule="atLeast"/>
              <w:ind w:left="-79" w:right="1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7B1AAC" w:rsidRPr="00F50B5F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  <w:lang w:val="en-US"/>
              </w:rPr>
              <w:t>665</w:t>
            </w:r>
          </w:p>
        </w:tc>
        <w:tc>
          <w:tcPr>
            <w:tcW w:w="270" w:type="dxa"/>
          </w:tcPr>
          <w:p w14:paraId="2201033B" w14:textId="77777777" w:rsidR="00DC643B" w:rsidRPr="00F50B5F" w:rsidRDefault="00DC643B" w:rsidP="003C695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BE5A06A" w14:textId="7137D1B1" w:rsidR="00DC643B" w:rsidRPr="00F50B5F" w:rsidRDefault="003103DD" w:rsidP="00F0384F">
            <w:pPr>
              <w:pStyle w:val="acctfourfigures"/>
              <w:tabs>
                <w:tab w:val="clear" w:pos="765"/>
              </w:tabs>
              <w:spacing w:line="240" w:lineRule="atLeast"/>
              <w:ind w:left="-79" w:right="3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B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47BBE7" w14:textId="77777777" w:rsidR="00DC643B" w:rsidRPr="00F50B5F" w:rsidRDefault="00DC643B" w:rsidP="003C69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2006C02" w14:textId="77777777" w:rsidR="00DC643B" w:rsidRPr="00F50B5F" w:rsidRDefault="00DC643B" w:rsidP="00922952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B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F5D92D5" w14:textId="77777777" w:rsidR="002F27A2" w:rsidRPr="00D8703F" w:rsidRDefault="002F27A2" w:rsidP="002B57D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16"/>
          <w:szCs w:val="16"/>
          <w:highlight w:val="yellow"/>
        </w:rPr>
      </w:pPr>
    </w:p>
    <w:p w14:paraId="2C57F965" w14:textId="5FEBEEA3" w:rsidR="002B57DE" w:rsidRPr="00411CCF" w:rsidRDefault="002B57DE" w:rsidP="00411CCF">
      <w:pPr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11CCF">
        <w:rPr>
          <w:rFonts w:ascii="Angsana New" w:hAnsi="Angsana New"/>
          <w:sz w:val="30"/>
          <w:szCs w:val="30"/>
          <w:cs/>
        </w:rPr>
        <w:lastRenderedPageBreak/>
        <w:t xml:space="preserve">ขาดทุนทางภาษีจะสิ้นอายุในปี </w:t>
      </w:r>
      <w:r w:rsidR="00E537CC" w:rsidRPr="00411CCF">
        <w:rPr>
          <w:rFonts w:ascii="Angsana New" w:hAnsi="Angsana New"/>
          <w:sz w:val="30"/>
          <w:szCs w:val="30"/>
        </w:rPr>
        <w:t>2569</w:t>
      </w:r>
      <w:r w:rsidRPr="00411CCF">
        <w:rPr>
          <w:rFonts w:ascii="Angsana New" w:hAnsi="Angsana New"/>
          <w:sz w:val="30"/>
          <w:szCs w:val="30"/>
        </w:rPr>
        <w:t xml:space="preserve"> </w:t>
      </w:r>
      <w:r w:rsidRPr="00411CCF">
        <w:rPr>
          <w:rFonts w:ascii="Angsana New" w:hAnsi="Angsana New" w:hint="cs"/>
          <w:sz w:val="30"/>
          <w:szCs w:val="30"/>
          <w:cs/>
        </w:rPr>
        <w:t xml:space="preserve">ถึงปี </w:t>
      </w:r>
      <w:r w:rsidR="00E537CC" w:rsidRPr="00411CCF">
        <w:rPr>
          <w:rFonts w:ascii="Angsana New" w:hAnsi="Angsana New"/>
          <w:sz w:val="30"/>
          <w:szCs w:val="30"/>
        </w:rPr>
        <w:t>2573</w:t>
      </w:r>
      <w:r w:rsidRPr="00411CCF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6F291E" w:rsidRPr="00411CCF">
        <w:rPr>
          <w:rFonts w:ascii="Angsana New" w:hAnsi="Angsana New"/>
          <w:sz w:val="30"/>
          <w:szCs w:val="30"/>
          <w:cs/>
        </w:rPr>
        <w:t>กลุ่มบริษัท</w:t>
      </w:r>
      <w:r w:rsidRPr="00411CCF">
        <w:rPr>
          <w:rFonts w:ascii="Angsana New" w:hAnsi="Angsana New"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="006F291E" w:rsidRPr="00411CCF">
        <w:rPr>
          <w:rFonts w:ascii="Angsana New" w:hAnsi="Angsana New"/>
          <w:sz w:val="30"/>
          <w:szCs w:val="30"/>
          <w:cs/>
        </w:rPr>
        <w:t>กลุ่มบริษัท</w:t>
      </w:r>
      <w:r w:rsidRPr="00411CCF">
        <w:rPr>
          <w:rFonts w:ascii="Angsana New" w:hAnsi="Angsana New"/>
          <w:sz w:val="30"/>
          <w:szCs w:val="30"/>
          <w:cs/>
        </w:rPr>
        <w:t>จะมีกำไรทางภาษีเพียงพอที่จะใช้ประโยชน์ทางภาษีดังกล่าว</w:t>
      </w:r>
    </w:p>
    <w:p w14:paraId="6902CED1" w14:textId="70EBE44F" w:rsidR="002F27A2" w:rsidRPr="00E22EB2" w:rsidRDefault="002F27A2">
      <w:pPr>
        <w:rPr>
          <w:rFonts w:ascii="Angsana New" w:hAnsi="Angsana New"/>
          <w:bCs/>
          <w:sz w:val="6"/>
          <w:szCs w:val="6"/>
          <w:cs/>
        </w:rPr>
      </w:pPr>
    </w:p>
    <w:p w14:paraId="63AF15F3" w14:textId="1AA30B50" w:rsidR="00071FC6" w:rsidRPr="003274C5" w:rsidRDefault="00F60837" w:rsidP="00B9014B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3274C5">
        <w:rPr>
          <w:rFonts w:ascii="Angsana New" w:hAnsi="Angsana New" w:hint="cs"/>
          <w:bCs/>
          <w:sz w:val="30"/>
          <w:szCs w:val="30"/>
          <w:cs/>
        </w:rPr>
        <w:t>ขาดทุน</w:t>
      </w:r>
      <w:r w:rsidR="00071FC6" w:rsidRPr="003274C5">
        <w:rPr>
          <w:rFonts w:ascii="Angsana New" w:hAnsi="Angsana New"/>
          <w:bCs/>
          <w:sz w:val="30"/>
          <w:szCs w:val="30"/>
          <w:cs/>
        </w:rPr>
        <w:t>ต่อหุ้น</w:t>
      </w:r>
    </w:p>
    <w:p w14:paraId="4EEA0184" w14:textId="77777777" w:rsidR="0033188C" w:rsidRPr="00E22EB2" w:rsidRDefault="0033188C" w:rsidP="0033188C">
      <w:pPr>
        <w:tabs>
          <w:tab w:val="left" w:pos="450"/>
        </w:tabs>
        <w:spacing w:line="240" w:lineRule="auto"/>
        <w:jc w:val="thaiDistribute"/>
        <w:rPr>
          <w:rFonts w:ascii="Angsana New" w:hAnsi="Angsana New"/>
          <w:bCs/>
          <w:sz w:val="6"/>
          <w:szCs w:val="6"/>
          <w:cs/>
        </w:rPr>
      </w:pPr>
    </w:p>
    <w:p w14:paraId="3F0B6A59" w14:textId="32399E61" w:rsidR="00B556C8" w:rsidRPr="003274C5" w:rsidRDefault="00B556C8" w:rsidP="0033188C">
      <w:pPr>
        <w:spacing w:line="240" w:lineRule="auto"/>
        <w:ind w:left="450"/>
        <w:jc w:val="thaiDistribute"/>
        <w:rPr>
          <w:rFonts w:ascii="Angsana New" w:hAnsi="Angsana New"/>
          <w:spacing w:val="6"/>
          <w:sz w:val="30"/>
          <w:szCs w:val="30"/>
        </w:rPr>
      </w:pPr>
      <w:r w:rsidRPr="003274C5">
        <w:rPr>
          <w:rFonts w:ascii="Angsana New" w:hAnsi="Angsana New" w:hint="cs"/>
          <w:spacing w:val="6"/>
          <w:sz w:val="30"/>
          <w:szCs w:val="30"/>
          <w:cs/>
        </w:rPr>
        <w:t>การคำนวณ</w:t>
      </w:r>
      <w:r w:rsidR="00662C2C">
        <w:rPr>
          <w:rFonts w:ascii="Angsana New" w:hAnsi="Angsana New" w:hint="cs"/>
          <w:spacing w:val="6"/>
          <w:sz w:val="30"/>
          <w:szCs w:val="30"/>
          <w:cs/>
        </w:rPr>
        <w:t>ขาดทุน</w:t>
      </w:r>
      <w:r w:rsidRPr="003274C5">
        <w:rPr>
          <w:rFonts w:ascii="Angsana New" w:hAnsi="Angsana New" w:hint="cs"/>
          <w:spacing w:val="6"/>
          <w:sz w:val="30"/>
          <w:szCs w:val="30"/>
          <w:cs/>
        </w:rPr>
        <w:t>ต่อหุ้นมาจากกำไรของผู้ถือหุ้นสามัญของบริษัท</w:t>
      </w:r>
      <w:r w:rsidRPr="003274C5">
        <w:rPr>
          <w:rFonts w:ascii="Angsana New" w:hAnsi="Angsana New"/>
          <w:spacing w:val="6"/>
          <w:sz w:val="30"/>
          <w:szCs w:val="30"/>
          <w:cs/>
        </w:rPr>
        <w:t>กับจำนวนหุ้นสามัญถัวเฉลี่ยถ่วงน้ำหนักที่ออกจำหน่ายแล้ว</w:t>
      </w:r>
      <w:r w:rsidRPr="003274C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</w:p>
    <w:p w14:paraId="46B3D449" w14:textId="7DC98C95" w:rsidR="00065428" w:rsidRPr="00E22EB2" w:rsidRDefault="00065428" w:rsidP="00BF42C2">
      <w:pPr>
        <w:tabs>
          <w:tab w:val="left" w:pos="450"/>
        </w:tabs>
        <w:spacing w:line="240" w:lineRule="auto"/>
        <w:jc w:val="thaiDistribute"/>
        <w:rPr>
          <w:rFonts w:ascii="Angsana New" w:hAnsi="Angsana New"/>
          <w:bCs/>
          <w:sz w:val="6"/>
          <w:szCs w:val="6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440"/>
        <w:gridCol w:w="360"/>
        <w:gridCol w:w="1170"/>
        <w:gridCol w:w="270"/>
        <w:gridCol w:w="1080"/>
      </w:tblGrid>
      <w:tr w:rsidR="0058282A" w:rsidRPr="00E22EB2" w14:paraId="522F2D18" w14:textId="77777777" w:rsidTr="004F1988">
        <w:trPr>
          <w:trHeight w:val="60"/>
          <w:tblHeader/>
        </w:trPr>
        <w:tc>
          <w:tcPr>
            <w:tcW w:w="4050" w:type="dxa"/>
          </w:tcPr>
          <w:p w14:paraId="4630D5A7" w14:textId="77777777" w:rsidR="0058282A" w:rsidRPr="00E22EB2" w:rsidRDefault="0058282A" w:rsidP="00694420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A814B19" w14:textId="77777777" w:rsidR="0058282A" w:rsidRPr="00E22EB2" w:rsidRDefault="0058282A" w:rsidP="0069442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22EB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22EB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2D2AD959" w14:textId="77777777" w:rsidR="0058282A" w:rsidRPr="00E22EB2" w:rsidRDefault="0058282A" w:rsidP="0069442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FE0E7F3" w14:textId="77777777" w:rsidR="0058282A" w:rsidRPr="00E22EB2" w:rsidRDefault="0058282A" w:rsidP="0069442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22EB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22EB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431CEF" w:rsidRPr="00E22EB2" w14:paraId="0BE9F5AC" w14:textId="77777777" w:rsidTr="004F1988">
        <w:trPr>
          <w:trHeight w:val="371"/>
          <w:tblHeader/>
        </w:trPr>
        <w:tc>
          <w:tcPr>
            <w:tcW w:w="4050" w:type="dxa"/>
          </w:tcPr>
          <w:p w14:paraId="440C074E" w14:textId="77777777" w:rsidR="00D8703F" w:rsidRPr="00E22EB2" w:rsidRDefault="00D8703F" w:rsidP="00431CEF">
            <w:pPr>
              <w:ind w:left="66" w:right="-108" w:hanging="18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14:paraId="76E1C70F" w14:textId="63C2D256" w:rsidR="00431CEF" w:rsidRPr="00E22EB2" w:rsidRDefault="00431CEF" w:rsidP="00431CEF">
            <w:pPr>
              <w:ind w:left="66" w:right="-108" w:hanging="18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E22EB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E537CC" w:rsidRPr="00E22E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22EB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E22EB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3B26A438" w14:textId="77777777" w:rsidR="00431CEF" w:rsidRDefault="00E537CC" w:rsidP="00431CE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2EB2">
              <w:rPr>
                <w:rFonts w:ascii="Angsana New" w:hAnsi="Angsana New"/>
                <w:sz w:val="30"/>
                <w:szCs w:val="30"/>
              </w:rPr>
              <w:t>2568</w:t>
            </w:r>
          </w:p>
          <w:p w14:paraId="4E9E8661" w14:textId="29AF621D" w:rsidR="005042AF" w:rsidRPr="00E22EB2" w:rsidRDefault="005042AF" w:rsidP="00431C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29621DD" w14:textId="77777777" w:rsidR="00431CEF" w:rsidRPr="00E22EB2" w:rsidRDefault="00431CEF" w:rsidP="00431C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42D2135" w14:textId="77777777" w:rsidR="00431CEF" w:rsidRPr="00E22EB2" w:rsidRDefault="00E537CC" w:rsidP="00431CE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2EB2">
              <w:rPr>
                <w:rFonts w:ascii="Angsana New" w:hAnsi="Angsana New"/>
                <w:sz w:val="30"/>
                <w:szCs w:val="30"/>
              </w:rPr>
              <w:t>2567</w:t>
            </w:r>
          </w:p>
          <w:p w14:paraId="449DE0F8" w14:textId="60675885" w:rsidR="00D8703F" w:rsidRPr="00E22EB2" w:rsidRDefault="00D8703F" w:rsidP="00431CEF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22EB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22E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ปรับปรุงใหม่</w:t>
            </w:r>
            <w:r w:rsidRPr="00E22EB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77CC6115" w14:textId="77777777" w:rsidR="00431CEF" w:rsidRPr="00E22EB2" w:rsidRDefault="00431CEF" w:rsidP="00431C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AFD42AE" w14:textId="77777777" w:rsidR="00431CEF" w:rsidRDefault="00E537CC" w:rsidP="00431CE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2EB2">
              <w:rPr>
                <w:rFonts w:ascii="Angsana New" w:hAnsi="Angsana New"/>
                <w:sz w:val="30"/>
                <w:szCs w:val="30"/>
              </w:rPr>
              <w:t>2568</w:t>
            </w:r>
          </w:p>
          <w:p w14:paraId="76B55E68" w14:textId="50A67E20" w:rsidR="005042AF" w:rsidRPr="00E22EB2" w:rsidRDefault="005042AF" w:rsidP="00431C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6F3BEAF" w14:textId="77777777" w:rsidR="00431CEF" w:rsidRPr="00E22EB2" w:rsidRDefault="00431CEF" w:rsidP="00431C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90D62CB" w14:textId="77777777" w:rsidR="00431CEF" w:rsidRDefault="00E537CC" w:rsidP="00431CE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2EB2">
              <w:rPr>
                <w:rFonts w:ascii="Angsana New" w:hAnsi="Angsana New"/>
                <w:sz w:val="30"/>
                <w:szCs w:val="30"/>
              </w:rPr>
              <w:t>2567</w:t>
            </w:r>
          </w:p>
          <w:p w14:paraId="6FE6FFA3" w14:textId="656FC36B" w:rsidR="005042AF" w:rsidRPr="00E22EB2" w:rsidRDefault="005042AF" w:rsidP="00431CEF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58282A" w:rsidRPr="00E22EB2" w14:paraId="3DE52116" w14:textId="77777777" w:rsidTr="00D8703F">
        <w:trPr>
          <w:tblHeader/>
        </w:trPr>
        <w:tc>
          <w:tcPr>
            <w:tcW w:w="4050" w:type="dxa"/>
          </w:tcPr>
          <w:p w14:paraId="298278DD" w14:textId="77777777" w:rsidR="0058282A" w:rsidRPr="00E22EB2" w:rsidRDefault="0058282A" w:rsidP="0069442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0D6384AA" w14:textId="77777777" w:rsidR="0058282A" w:rsidRPr="00E22EB2" w:rsidRDefault="0058282A" w:rsidP="0069442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22EB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22EB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22EB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</w:t>
            </w:r>
            <w:r w:rsidRPr="00E22EB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E22EB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Pr="00E22EB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F6CCE" w:rsidRPr="00E22EB2" w14:paraId="4DB1D47A" w14:textId="77777777" w:rsidTr="004F1988">
        <w:tc>
          <w:tcPr>
            <w:tcW w:w="4050" w:type="dxa"/>
          </w:tcPr>
          <w:p w14:paraId="41B70115" w14:textId="394FF23E" w:rsidR="00CF6CCE" w:rsidRPr="00E22EB2" w:rsidRDefault="00CE4B86" w:rsidP="0075624E">
            <w:pPr>
              <w:ind w:left="6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2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CF6CCE" w:rsidRPr="00E22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080" w:type="dxa"/>
            <w:vAlign w:val="bottom"/>
          </w:tcPr>
          <w:p w14:paraId="24B14E9C" w14:textId="77777777" w:rsidR="00CF6CCE" w:rsidRPr="00E22EB2" w:rsidRDefault="00CF6CCE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1217131" w14:textId="77777777" w:rsidR="00CF6CCE" w:rsidRPr="00E22EB2" w:rsidRDefault="00CF6CCE" w:rsidP="0075624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003952" w14:textId="77777777" w:rsidR="00CF6CCE" w:rsidRPr="00E22EB2" w:rsidRDefault="00CF6CCE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12A3D46F" w14:textId="77777777" w:rsidR="00CF6CCE" w:rsidRPr="00E22EB2" w:rsidRDefault="00CF6CCE" w:rsidP="0075624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197167" w14:textId="77777777" w:rsidR="00CF6CCE" w:rsidRPr="00E22EB2" w:rsidRDefault="00CF6CCE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205669" w14:textId="77777777" w:rsidR="00CF6CCE" w:rsidRPr="00E22EB2" w:rsidRDefault="00CF6CCE" w:rsidP="0075624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9FB365" w14:textId="77777777" w:rsidR="00CF6CCE" w:rsidRPr="00E22EB2" w:rsidRDefault="00CF6CCE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31CEF" w:rsidRPr="00E22EB2" w14:paraId="1BE4A2E7" w14:textId="77777777" w:rsidTr="004F1988">
        <w:tc>
          <w:tcPr>
            <w:tcW w:w="4050" w:type="dxa"/>
          </w:tcPr>
          <w:p w14:paraId="58E453DB" w14:textId="280B0430" w:rsidR="00431CEF" w:rsidRPr="00E22EB2" w:rsidRDefault="00431CEF" w:rsidP="00431CEF">
            <w:pPr>
              <w:ind w:left="66" w:hanging="180"/>
              <w:rPr>
                <w:rFonts w:ascii="Angsana New" w:hAnsi="Angsana New"/>
                <w:sz w:val="30"/>
                <w:szCs w:val="30"/>
              </w:rPr>
            </w:pPr>
            <w:r w:rsidRPr="00E22EB2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E22EB2">
              <w:rPr>
                <w:rFonts w:ascii="Angsana New" w:hAnsi="Angsana New"/>
                <w:sz w:val="30"/>
                <w:szCs w:val="30"/>
                <w:cs/>
              </w:rPr>
              <w:t>สำหรับปีที่เป็นส่วนของผู้ถือ</w:t>
            </w:r>
          </w:p>
          <w:p w14:paraId="118B159B" w14:textId="4B6D286F" w:rsidR="00431CEF" w:rsidRPr="00E22EB2" w:rsidRDefault="00431CEF" w:rsidP="00431CEF">
            <w:pPr>
              <w:ind w:left="6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22EB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22EB2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 w:rsidRPr="00E22EB2">
              <w:rPr>
                <w:rFonts w:ascii="Angsana New" w:hAnsi="Angsana New" w:hint="cs"/>
                <w:sz w:val="30"/>
                <w:szCs w:val="30"/>
                <w:cs/>
              </w:rPr>
              <w:t>สามัญของบริษัท</w:t>
            </w:r>
            <w:r w:rsidR="00DB30BC" w:rsidRPr="00E22EB2">
              <w:rPr>
                <w:rFonts w:ascii="Angsana New" w:hAnsi="Angsana New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080" w:type="dxa"/>
            <w:vAlign w:val="bottom"/>
          </w:tcPr>
          <w:p w14:paraId="1FC89D66" w14:textId="39F2DA27" w:rsidR="00431CEF" w:rsidRPr="00E22EB2" w:rsidRDefault="005E60D4" w:rsidP="00D518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703F" w:rsidRPr="00E22EB2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Pr="00E22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8703F" w:rsidRPr="00E22EB2">
              <w:rPr>
                <w:rFonts w:asciiTheme="majorBidi" w:hAnsiTheme="majorBidi" w:cstheme="majorBidi"/>
                <w:sz w:val="30"/>
                <w:szCs w:val="30"/>
              </w:rPr>
              <w:t>086</w:t>
            </w:r>
            <w:r w:rsidRPr="00E22E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4B0D78" w14:textId="77777777" w:rsidR="00431CEF" w:rsidRPr="00E22EB2" w:rsidRDefault="00431CEF" w:rsidP="00431CE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050B65E" w14:textId="51666894" w:rsidR="00431CEF" w:rsidRPr="00E22EB2" w:rsidRDefault="00431CEF" w:rsidP="00D51831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537CC"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743</w:t>
            </w:r>
            <w:r w:rsidRPr="00E22E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43712511" w14:textId="77777777" w:rsidR="00431CEF" w:rsidRPr="00E22EB2" w:rsidRDefault="00431CEF" w:rsidP="00431CE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A7CCBF" w14:textId="54AD111D" w:rsidR="00431CEF" w:rsidRPr="00E22EB2" w:rsidRDefault="00891887" w:rsidP="00431CE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</w:rPr>
              <w:t>(238,806)</w:t>
            </w:r>
          </w:p>
        </w:tc>
        <w:tc>
          <w:tcPr>
            <w:tcW w:w="270" w:type="dxa"/>
          </w:tcPr>
          <w:p w14:paraId="4E66B7D8" w14:textId="77777777" w:rsidR="00431CEF" w:rsidRPr="00E22EB2" w:rsidRDefault="00431CEF" w:rsidP="00431CE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A7A7FE" w14:textId="1952F3B1" w:rsidR="00431CEF" w:rsidRPr="00E22EB2" w:rsidRDefault="007E5BE1" w:rsidP="00431CE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  <w:r w:rsidRPr="00E22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  <w:r w:rsidRPr="00E22E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30BC" w:rsidRPr="00E22EB2" w14:paraId="573E5F2A" w14:textId="77777777" w:rsidTr="004F1988">
        <w:tc>
          <w:tcPr>
            <w:tcW w:w="4050" w:type="dxa"/>
          </w:tcPr>
          <w:p w14:paraId="307E2AE0" w14:textId="77777777" w:rsidR="00DB30BC" w:rsidRPr="00E22EB2" w:rsidRDefault="00DB30BC" w:rsidP="00DB30BC">
            <w:pPr>
              <w:ind w:left="66" w:hanging="180"/>
              <w:rPr>
                <w:rFonts w:ascii="Angsana New" w:hAnsi="Angsana New"/>
                <w:sz w:val="30"/>
                <w:szCs w:val="30"/>
              </w:rPr>
            </w:pPr>
            <w:r w:rsidRPr="00E22EB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22EB2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E22EB2">
              <w:rPr>
                <w:rFonts w:ascii="Angsana New" w:hAnsi="Angsana New"/>
                <w:sz w:val="30"/>
                <w:szCs w:val="30"/>
                <w:cs/>
              </w:rPr>
              <w:t>สำหรับปีที่เป็นส่วนของผู้ถือ</w:t>
            </w:r>
          </w:p>
          <w:p w14:paraId="596691DB" w14:textId="6DC2315C" w:rsidR="00DB30BC" w:rsidRPr="00E22EB2" w:rsidRDefault="00DB30BC" w:rsidP="00DB30BC">
            <w:pPr>
              <w:ind w:left="6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22EB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22EB2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 w:rsidRPr="00E22EB2">
              <w:rPr>
                <w:rFonts w:ascii="Angsana New" w:hAnsi="Angsana New" w:hint="cs"/>
                <w:sz w:val="30"/>
                <w:szCs w:val="30"/>
                <w:cs/>
              </w:rPr>
              <w:t>สามัญของบริษัท</w:t>
            </w:r>
            <w:r w:rsidRPr="00E22EB2">
              <w:rPr>
                <w:rFonts w:ascii="Angsana New" w:hAnsi="Angsana New"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F66A88" w14:textId="36D2AAB1" w:rsidR="00DB30BC" w:rsidRPr="00E22EB2" w:rsidRDefault="00215ACF" w:rsidP="00431CE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="00D51831" w:rsidRPr="00E22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  <w:r w:rsidR="00D51831" w:rsidRPr="00E22E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61B36E" w14:textId="77777777" w:rsidR="00DB30BC" w:rsidRPr="00E22EB2" w:rsidRDefault="00DB30BC" w:rsidP="00431CE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D5C80" w14:textId="3716ECF2" w:rsidR="00DB30BC" w:rsidRPr="00E22EB2" w:rsidRDefault="00E537CC" w:rsidP="00D518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50E41" w:rsidRPr="00E22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</w:p>
        </w:tc>
        <w:tc>
          <w:tcPr>
            <w:tcW w:w="360" w:type="dxa"/>
          </w:tcPr>
          <w:p w14:paraId="184276AA" w14:textId="77777777" w:rsidR="00DB30BC" w:rsidRPr="00E22EB2" w:rsidRDefault="00DB30BC" w:rsidP="00431CE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CF1B45" w14:textId="1FCA53A6" w:rsidR="00DB30BC" w:rsidRPr="00E22EB2" w:rsidRDefault="005E755C" w:rsidP="00F50B5F">
            <w:pPr>
              <w:pStyle w:val="acctfourfigures"/>
              <w:tabs>
                <w:tab w:val="clear" w:pos="765"/>
              </w:tabs>
              <w:spacing w:line="240" w:lineRule="atLeast"/>
              <w:ind w:right="-11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C55F2CB" w14:textId="77777777" w:rsidR="00DB30BC" w:rsidRPr="00E22EB2" w:rsidRDefault="00DB30BC" w:rsidP="00431CE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502F96" w14:textId="0732E553" w:rsidR="00DB30BC" w:rsidRPr="00E22EB2" w:rsidRDefault="00684241" w:rsidP="00F50B5F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E5BE1" w:rsidRPr="00E22EB2" w14:paraId="213412AA" w14:textId="77777777" w:rsidTr="004F1988">
        <w:tc>
          <w:tcPr>
            <w:tcW w:w="4050" w:type="dxa"/>
          </w:tcPr>
          <w:p w14:paraId="30D33B07" w14:textId="0411FC33" w:rsidR="007E5BE1" w:rsidRPr="00E22EB2" w:rsidRDefault="007E5BE1" w:rsidP="007E5BE1">
            <w:pPr>
              <w:ind w:left="6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</w:t>
            </w:r>
            <w:r w:rsidRPr="00E22E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E22EB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C3610" w14:textId="1B3E6A7E" w:rsidR="007E5BE1" w:rsidRPr="00E22EB2" w:rsidRDefault="008E1418" w:rsidP="007E5BE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8703F" w:rsidRPr="00E22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</w:t>
            </w: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="00D8703F" w:rsidRPr="00E22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02D855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20A86" w14:textId="6C9340B0" w:rsidR="007E5BE1" w:rsidRPr="00E22EB2" w:rsidRDefault="00750E41" w:rsidP="00D51831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537CC"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217</w:t>
            </w: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537CC"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449</w:t>
            </w: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ACA81C3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0C978" w14:textId="74570A03" w:rsidR="007E5BE1" w:rsidRPr="00E22EB2" w:rsidRDefault="00891887" w:rsidP="007E5BE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(238,806)</w:t>
            </w:r>
          </w:p>
        </w:tc>
        <w:tc>
          <w:tcPr>
            <w:tcW w:w="270" w:type="dxa"/>
          </w:tcPr>
          <w:p w14:paraId="6B9DB9D6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F3E41" w14:textId="72AC9041" w:rsidR="007E5BE1" w:rsidRPr="00E22EB2" w:rsidRDefault="007E5BE1" w:rsidP="007E5BE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537CC"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197</w:t>
            </w: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537CC"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966</w:t>
            </w: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7E5BE1" w:rsidRPr="00E22EB2" w14:paraId="45F76C35" w14:textId="77777777" w:rsidTr="004F1988">
        <w:tc>
          <w:tcPr>
            <w:tcW w:w="4050" w:type="dxa"/>
          </w:tcPr>
          <w:p w14:paraId="4FBB5DC8" w14:textId="77777777" w:rsidR="007E5BE1" w:rsidRPr="00E22EB2" w:rsidRDefault="007E5BE1" w:rsidP="007E5BE1">
            <w:pPr>
              <w:ind w:left="66" w:hanging="18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2099B32" w14:textId="77777777" w:rsidR="007E5BE1" w:rsidRPr="00E22EB2" w:rsidRDefault="007E5BE1" w:rsidP="007E5BE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93A954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CD3BF07" w14:textId="77777777" w:rsidR="007E5BE1" w:rsidRPr="00E22EB2" w:rsidRDefault="007E5BE1" w:rsidP="007E5BE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6"/>
                <w:szCs w:val="6"/>
                <w:lang w:val="en-US" w:bidi="th-TH"/>
              </w:rPr>
            </w:pPr>
          </w:p>
        </w:tc>
        <w:tc>
          <w:tcPr>
            <w:tcW w:w="360" w:type="dxa"/>
          </w:tcPr>
          <w:p w14:paraId="52543C45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498FCE9" w14:textId="77777777" w:rsidR="007E5BE1" w:rsidRPr="00E22EB2" w:rsidRDefault="007E5BE1" w:rsidP="007E5BE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6"/>
                <w:szCs w:val="6"/>
                <w:lang w:bidi="th-TH"/>
              </w:rPr>
            </w:pPr>
          </w:p>
        </w:tc>
        <w:tc>
          <w:tcPr>
            <w:tcW w:w="270" w:type="dxa"/>
          </w:tcPr>
          <w:p w14:paraId="7C2B21F3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DC26708" w14:textId="77777777" w:rsidR="007E5BE1" w:rsidRPr="00E22EB2" w:rsidRDefault="007E5BE1" w:rsidP="007E5BE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6"/>
                <w:szCs w:val="6"/>
                <w:lang w:val="en-US" w:bidi="th-TH"/>
              </w:rPr>
            </w:pPr>
          </w:p>
        </w:tc>
      </w:tr>
      <w:tr w:rsidR="007E5BE1" w:rsidRPr="00E22EB2" w14:paraId="148D3E5A" w14:textId="77777777" w:rsidTr="004F1988">
        <w:tc>
          <w:tcPr>
            <w:tcW w:w="4050" w:type="dxa"/>
          </w:tcPr>
          <w:p w14:paraId="6AD62BB6" w14:textId="6E5570B1" w:rsidR="007E5BE1" w:rsidRPr="003D3890" w:rsidRDefault="007E5BE1" w:rsidP="007E5BE1">
            <w:pPr>
              <w:ind w:left="66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D38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vAlign w:val="bottom"/>
          </w:tcPr>
          <w:p w14:paraId="3557DC7B" w14:textId="77777777" w:rsidR="007E5BE1" w:rsidRPr="00E22EB2" w:rsidRDefault="007E5BE1" w:rsidP="007E5BE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6B22757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B9BE11C" w14:textId="77777777" w:rsidR="007E5BE1" w:rsidRPr="00E22EB2" w:rsidRDefault="007E5BE1" w:rsidP="007E5BE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2617EB54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ABCE9A" w14:textId="77777777" w:rsidR="007E5BE1" w:rsidRPr="00E22EB2" w:rsidRDefault="007E5BE1" w:rsidP="007E5BE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21E907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F5676A" w14:textId="77777777" w:rsidR="007E5BE1" w:rsidRPr="00E22EB2" w:rsidRDefault="007E5BE1" w:rsidP="007E5BE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E5BE1" w:rsidRPr="00E22EB2" w14:paraId="388C7A2B" w14:textId="77777777" w:rsidTr="004F1988">
        <w:tc>
          <w:tcPr>
            <w:tcW w:w="4050" w:type="dxa"/>
            <w:vAlign w:val="bottom"/>
          </w:tcPr>
          <w:p w14:paraId="3DCB9481" w14:textId="46CCCED5" w:rsidR="007E5BE1" w:rsidRPr="00E22EB2" w:rsidRDefault="007E5BE1" w:rsidP="007E5BE1">
            <w:pPr>
              <w:ind w:left="6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2EB2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E537CC" w:rsidRPr="00E22EB2">
              <w:rPr>
                <w:rFonts w:ascii="Angsana New" w:hAnsi="Angsana New"/>
                <w:sz w:val="30"/>
                <w:szCs w:val="30"/>
              </w:rPr>
              <w:t>1</w:t>
            </w:r>
            <w:r w:rsidRPr="00E22EB2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  <w:vAlign w:val="bottom"/>
          </w:tcPr>
          <w:p w14:paraId="460CE60A" w14:textId="5A8CCB47" w:rsidR="007E5BE1" w:rsidRPr="00E22EB2" w:rsidRDefault="00E537CC" w:rsidP="007E5BE1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E5BE1" w:rsidRPr="00E22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  <w:r w:rsidR="007E5BE1" w:rsidRPr="00E22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716</w:t>
            </w:r>
          </w:p>
        </w:tc>
        <w:tc>
          <w:tcPr>
            <w:tcW w:w="270" w:type="dxa"/>
          </w:tcPr>
          <w:p w14:paraId="77E1EAEA" w14:textId="77777777" w:rsidR="007E5BE1" w:rsidRPr="00E22EB2" w:rsidRDefault="007E5BE1" w:rsidP="007E5BE1">
            <w:pPr>
              <w:tabs>
                <w:tab w:val="decimal" w:pos="77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0FE18AE" w14:textId="5E914019" w:rsidR="007E5BE1" w:rsidRPr="00E22EB2" w:rsidRDefault="00E537CC" w:rsidP="00D518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E5BE1" w:rsidRPr="00E22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7E5BE1" w:rsidRPr="00E22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360" w:type="dxa"/>
          </w:tcPr>
          <w:p w14:paraId="1F05A6DA" w14:textId="77777777" w:rsidR="007E5BE1" w:rsidRPr="00E22EB2" w:rsidRDefault="007E5BE1" w:rsidP="007E5BE1">
            <w:pPr>
              <w:tabs>
                <w:tab w:val="decimal" w:pos="77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DEB24B" w14:textId="71C220B3" w:rsidR="007E5BE1" w:rsidRPr="00E22EB2" w:rsidRDefault="00E537CC" w:rsidP="007E5BE1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E5BE1" w:rsidRPr="00E22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  <w:r w:rsidR="007E5BE1" w:rsidRPr="00E22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716</w:t>
            </w:r>
          </w:p>
        </w:tc>
        <w:tc>
          <w:tcPr>
            <w:tcW w:w="270" w:type="dxa"/>
          </w:tcPr>
          <w:p w14:paraId="186AAA76" w14:textId="77777777" w:rsidR="007E5BE1" w:rsidRPr="00E22EB2" w:rsidRDefault="007E5BE1" w:rsidP="007E5BE1">
            <w:pPr>
              <w:tabs>
                <w:tab w:val="decimal" w:pos="77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1A21B8" w14:textId="398E49AF" w:rsidR="007E5BE1" w:rsidRPr="00E22EB2" w:rsidRDefault="00E537CC" w:rsidP="007E5B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E5BE1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="007E5BE1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7E5BE1" w:rsidRPr="00E22EB2" w14:paraId="29045BC1" w14:textId="77777777" w:rsidTr="00E22EB2">
        <w:trPr>
          <w:trHeight w:val="60"/>
        </w:trPr>
        <w:tc>
          <w:tcPr>
            <w:tcW w:w="4050" w:type="dxa"/>
          </w:tcPr>
          <w:p w14:paraId="7A7329F4" w14:textId="183FEFF3" w:rsidR="007E5BE1" w:rsidRPr="00E22EB2" w:rsidRDefault="007E5BE1" w:rsidP="007E5BE1">
            <w:pPr>
              <w:ind w:left="6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2EB2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1D60B7" w14:textId="04E6CEED" w:rsidR="007E5BE1" w:rsidRPr="00E22EB2" w:rsidRDefault="00E537CC" w:rsidP="007E5BE1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514213A" w14:textId="77777777" w:rsidR="007E5BE1" w:rsidRPr="00E22EB2" w:rsidRDefault="007E5BE1" w:rsidP="007E5BE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4B7241" w14:textId="32A5D889" w:rsidR="007E5BE1" w:rsidRPr="00E22EB2" w:rsidRDefault="00E537CC" w:rsidP="00D518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7E5BE1" w:rsidRPr="00E22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796</w:t>
            </w:r>
          </w:p>
        </w:tc>
        <w:tc>
          <w:tcPr>
            <w:tcW w:w="360" w:type="dxa"/>
          </w:tcPr>
          <w:p w14:paraId="296B0CB1" w14:textId="77777777" w:rsidR="007E5BE1" w:rsidRPr="00E22EB2" w:rsidRDefault="007E5BE1" w:rsidP="007E5BE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D2BD6B" w14:textId="12FF4A85" w:rsidR="007E5BE1" w:rsidRPr="00E22EB2" w:rsidRDefault="00E537CC" w:rsidP="007E5BE1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1B9608D" w14:textId="77777777" w:rsidR="007E5BE1" w:rsidRPr="00E22EB2" w:rsidRDefault="007E5BE1" w:rsidP="007E5BE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B9E148" w14:textId="45CF3910" w:rsidR="007E5BE1" w:rsidRPr="00E22EB2" w:rsidRDefault="00E537CC" w:rsidP="007E5B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7E5BE1" w:rsidRPr="00E22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796</w:t>
            </w:r>
          </w:p>
        </w:tc>
      </w:tr>
      <w:tr w:rsidR="007E5BE1" w:rsidRPr="00E22EB2" w14:paraId="04B63A01" w14:textId="77777777" w:rsidTr="004F1988">
        <w:tc>
          <w:tcPr>
            <w:tcW w:w="4050" w:type="dxa"/>
          </w:tcPr>
          <w:p w14:paraId="1A28BA6E" w14:textId="77777777" w:rsidR="007E5BE1" w:rsidRPr="00E22EB2" w:rsidRDefault="007E5BE1" w:rsidP="007E5BE1">
            <w:pPr>
              <w:ind w:left="66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2E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E22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093BCC75" w14:textId="69AB2125" w:rsidR="007E5BE1" w:rsidRPr="00E22EB2" w:rsidRDefault="007E5BE1" w:rsidP="007E5BE1">
            <w:pPr>
              <w:ind w:left="66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2EB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22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22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37CC" w:rsidRPr="00E22EB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22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1F63AB" w14:textId="05206FDF" w:rsidR="007E5BE1" w:rsidRPr="00E22EB2" w:rsidRDefault="00E537CC" w:rsidP="007E5BE1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E5BE1"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213</w:t>
            </w:r>
            <w:r w:rsidR="007E5BE1"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70" w:type="dxa"/>
          </w:tcPr>
          <w:p w14:paraId="0D3F75AF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9276E4" w14:textId="1DF22C3F" w:rsidR="007E5BE1" w:rsidRPr="00E22EB2" w:rsidRDefault="00E537CC" w:rsidP="00D870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E5BE1" w:rsidRPr="00E22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211</w:t>
            </w:r>
            <w:r w:rsidR="007E5BE1" w:rsidRPr="00E22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796</w:t>
            </w:r>
          </w:p>
        </w:tc>
        <w:tc>
          <w:tcPr>
            <w:tcW w:w="360" w:type="dxa"/>
          </w:tcPr>
          <w:p w14:paraId="4BE7EB22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345D2F" w14:textId="5FF5A0BC" w:rsidR="007E5BE1" w:rsidRPr="00E22EB2" w:rsidRDefault="00E537CC" w:rsidP="007E5BE1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E5BE1"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213</w:t>
            </w:r>
            <w:r w:rsidR="007E5BE1"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70" w:type="dxa"/>
          </w:tcPr>
          <w:p w14:paraId="42E781C8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6AA7DA" w14:textId="2383A897" w:rsidR="007E5BE1" w:rsidRPr="00E22EB2" w:rsidRDefault="00E537CC" w:rsidP="007E5B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E5BE1" w:rsidRPr="00E22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211</w:t>
            </w:r>
            <w:r w:rsidR="007E5BE1" w:rsidRPr="00E22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796</w:t>
            </w:r>
          </w:p>
        </w:tc>
      </w:tr>
      <w:tr w:rsidR="007E5BE1" w:rsidRPr="00E22EB2" w14:paraId="350BFADA" w14:textId="77777777" w:rsidTr="004F1988">
        <w:tc>
          <w:tcPr>
            <w:tcW w:w="4050" w:type="dxa"/>
          </w:tcPr>
          <w:p w14:paraId="5C55DE74" w14:textId="5A104168" w:rsidR="007E5BE1" w:rsidRPr="00E22EB2" w:rsidRDefault="007E5BE1" w:rsidP="007E5BE1">
            <w:pPr>
              <w:ind w:left="66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43FF80" w14:textId="35B0171F" w:rsidR="007E5BE1" w:rsidRPr="00E22EB2" w:rsidRDefault="007E5BE1" w:rsidP="007E5BE1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CADB8E6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9B42DF" w14:textId="745538B3" w:rsidR="007E5BE1" w:rsidRPr="00E22EB2" w:rsidRDefault="00E537CC" w:rsidP="006842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338</w:t>
            </w:r>
            <w:r w:rsidR="00750E41" w:rsidRPr="00E22EB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360" w:type="dxa"/>
          </w:tcPr>
          <w:p w14:paraId="72612D77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1A20E0" w14:textId="72A8A581" w:rsidR="007E5BE1" w:rsidRPr="00E22EB2" w:rsidRDefault="00750E41" w:rsidP="00F50B5F">
            <w:pPr>
              <w:pStyle w:val="acctfourfigures"/>
              <w:tabs>
                <w:tab w:val="clear" w:pos="765"/>
              </w:tabs>
              <w:spacing w:line="240" w:lineRule="atLeast"/>
              <w:ind w:right="-11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66BE18E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B8D68F" w14:textId="6B73A45A" w:rsidR="007E5BE1" w:rsidRPr="00E22EB2" w:rsidRDefault="00E537CC" w:rsidP="007E5B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  <w:r w:rsidR="00750E41"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</w:tr>
      <w:tr w:rsidR="007E5BE1" w:rsidRPr="00E22EB2" w14:paraId="3801BAC7" w14:textId="77777777" w:rsidTr="004F1988">
        <w:trPr>
          <w:trHeight w:val="379"/>
        </w:trPr>
        <w:tc>
          <w:tcPr>
            <w:tcW w:w="4050" w:type="dxa"/>
          </w:tcPr>
          <w:p w14:paraId="4BABA5DD" w14:textId="77777777" w:rsidR="007E5BE1" w:rsidRPr="00E22EB2" w:rsidRDefault="007E5BE1" w:rsidP="007E5BE1">
            <w:pPr>
              <w:ind w:left="66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2E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1D69C292" w14:textId="0BFADFF9" w:rsidR="007E5BE1" w:rsidRPr="00E22EB2" w:rsidRDefault="007E5BE1" w:rsidP="007E5BE1">
            <w:pPr>
              <w:ind w:left="66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EB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(ปรับลด)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22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37CC" w:rsidRPr="00E22EB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22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A1016" w14:textId="248E6661" w:rsidR="007E5BE1" w:rsidRPr="00E22EB2" w:rsidRDefault="00E537CC" w:rsidP="007E5BE1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E5BE1"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213</w:t>
            </w:r>
            <w:r w:rsidR="007E5BE1"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70" w:type="dxa"/>
          </w:tcPr>
          <w:p w14:paraId="03280CEA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4164B" w14:textId="366C5790" w:rsidR="007E5BE1" w:rsidRPr="00E22EB2" w:rsidRDefault="004F1988" w:rsidP="004F19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/>
              </w:rPr>
            </w:pPr>
            <w:r w:rsidRPr="00E22EB2">
              <w:rPr>
                <w:rFonts w:asciiTheme="majorBidi" w:hAnsiTheme="majorBidi" w:cstheme="majorBidi" w:hint="cs"/>
                <w:b/>
                <w:bCs/>
                <w:sz w:val="30"/>
                <w:szCs w:val="30"/>
                <w:highlight w:val="cyan"/>
                <w:cs/>
                <w:lang w:val="en-US" w:bidi="th-TH"/>
              </w:rPr>
              <w:t xml:space="preserve">                            </w:t>
            </w:r>
            <w:r w:rsidR="00E537CC"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50E41"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537CC"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</w:t>
            </w:r>
            <w:r w:rsidR="00750E41"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537CC"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898</w:t>
            </w:r>
          </w:p>
        </w:tc>
        <w:tc>
          <w:tcPr>
            <w:tcW w:w="360" w:type="dxa"/>
          </w:tcPr>
          <w:p w14:paraId="10581850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9701C" w14:textId="41BFA525" w:rsidR="007E5BE1" w:rsidRPr="00E22EB2" w:rsidRDefault="00E537CC" w:rsidP="007E5BE1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E5BE1"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213</w:t>
            </w:r>
            <w:r w:rsidR="007E5BE1"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70" w:type="dxa"/>
          </w:tcPr>
          <w:p w14:paraId="653E9ABE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34A2F" w14:textId="7E99BB30" w:rsidR="007E5BE1" w:rsidRPr="00E22EB2" w:rsidRDefault="00E537CC" w:rsidP="007E5B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84241"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</w:t>
            </w:r>
            <w:r w:rsidR="00684241"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898</w:t>
            </w:r>
          </w:p>
        </w:tc>
      </w:tr>
      <w:tr w:rsidR="007E5BE1" w:rsidRPr="00E22EB2" w14:paraId="5D0C475B" w14:textId="77777777" w:rsidTr="004F1988">
        <w:trPr>
          <w:trHeight w:val="30"/>
        </w:trPr>
        <w:tc>
          <w:tcPr>
            <w:tcW w:w="4050" w:type="dxa"/>
          </w:tcPr>
          <w:p w14:paraId="210DF9EA" w14:textId="77777777" w:rsidR="007E5BE1" w:rsidRPr="00E22EB2" w:rsidRDefault="007E5BE1" w:rsidP="007E5BE1">
            <w:pPr>
              <w:ind w:left="66" w:hanging="180"/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395402" w14:textId="77777777" w:rsidR="007E5BE1" w:rsidRPr="00E22EB2" w:rsidRDefault="007E5BE1" w:rsidP="00D8703F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rPr>
                <w:rFonts w:ascii="Angsana New" w:hAnsi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270" w:type="dxa"/>
          </w:tcPr>
          <w:p w14:paraId="2258ADF1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5A887" w14:textId="77777777" w:rsidR="007E5BE1" w:rsidRPr="00E22EB2" w:rsidRDefault="007E5BE1" w:rsidP="007E5B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360" w:type="dxa"/>
          </w:tcPr>
          <w:p w14:paraId="3CEF22CD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16F18F" w14:textId="77777777" w:rsidR="007E5BE1" w:rsidRPr="00E22EB2" w:rsidRDefault="007E5BE1" w:rsidP="00D8703F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rPr>
                <w:rFonts w:ascii="Angsana New" w:hAnsi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270" w:type="dxa"/>
          </w:tcPr>
          <w:p w14:paraId="343DC1AF" w14:textId="77777777" w:rsidR="007E5BE1" w:rsidRPr="00E22EB2" w:rsidRDefault="007E5BE1" w:rsidP="007E5BE1">
            <w:pPr>
              <w:jc w:val="thaiDistribute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3C1C08" w14:textId="77777777" w:rsidR="007E5BE1" w:rsidRPr="00E22EB2" w:rsidRDefault="007E5BE1" w:rsidP="007E5B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6"/>
                <w:szCs w:val="6"/>
                <w:lang w:val="en-US"/>
              </w:rPr>
            </w:pPr>
          </w:p>
        </w:tc>
      </w:tr>
      <w:tr w:rsidR="00750E41" w:rsidRPr="00E22EB2" w14:paraId="28EE001D" w14:textId="77777777" w:rsidTr="004F1988">
        <w:tc>
          <w:tcPr>
            <w:tcW w:w="4050" w:type="dxa"/>
          </w:tcPr>
          <w:p w14:paraId="1569A8E4" w14:textId="731826B7" w:rsidR="00750E41" w:rsidRPr="00E22EB2" w:rsidRDefault="00750E41" w:rsidP="00750E41">
            <w:pPr>
              <w:ind w:left="66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080" w:type="dxa"/>
            <w:vAlign w:val="bottom"/>
          </w:tcPr>
          <w:p w14:paraId="1180E7F5" w14:textId="4D83BEAC" w:rsidR="00750E41" w:rsidRPr="00E22EB2" w:rsidRDefault="00750E41" w:rsidP="00750E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 w:rsidR="00E537CC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E1418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94F4D2A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500FB7" w14:textId="4F733B93" w:rsidR="00750E41" w:rsidRPr="00E22EB2" w:rsidRDefault="00750E41" w:rsidP="006D1250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537CC"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E537CC"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</w:tcPr>
          <w:p w14:paraId="24778F96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CC3880" w14:textId="47833F4F" w:rsidR="00750E41" w:rsidRPr="00E22EB2" w:rsidRDefault="00750E41" w:rsidP="00C90D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 w:rsidR="0083230C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197</w:t>
            </w: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AA03328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D76942" w14:textId="6255D13F" w:rsidR="00750E41" w:rsidRPr="00E22EB2" w:rsidRDefault="00750E41" w:rsidP="00C90D23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E537CC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  <w:r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50E41" w:rsidRPr="00E22EB2" w14:paraId="0406ED72" w14:textId="77777777" w:rsidTr="004F1988">
        <w:tc>
          <w:tcPr>
            <w:tcW w:w="4050" w:type="dxa"/>
          </w:tcPr>
          <w:p w14:paraId="6159A37F" w14:textId="009239B7" w:rsidR="00750E41" w:rsidRPr="00E22EB2" w:rsidRDefault="00750E41" w:rsidP="00750E41">
            <w:pPr>
              <w:ind w:left="66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E22A5C" w14:textId="206372CE" w:rsidR="00750E41" w:rsidRPr="00E22EB2" w:rsidRDefault="006D1250" w:rsidP="006D12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750E41" w:rsidRPr="00E22EB2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 w:rsidR="00E537CC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087</w:t>
            </w: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D7FE27C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20B1CC" w14:textId="0BC5FDAF" w:rsidR="00750E41" w:rsidRPr="00E22EB2" w:rsidRDefault="00E537CC" w:rsidP="006D1250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750E41" w:rsidRPr="00E22EB2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002</w:t>
            </w:r>
          </w:p>
        </w:tc>
        <w:tc>
          <w:tcPr>
            <w:tcW w:w="360" w:type="dxa"/>
          </w:tcPr>
          <w:p w14:paraId="2751B79A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FD5648" w14:textId="24EA8FCA" w:rsidR="00750E41" w:rsidRPr="00E22EB2" w:rsidRDefault="00750E41" w:rsidP="00750E41">
            <w:pPr>
              <w:pStyle w:val="acctfourfigures"/>
              <w:tabs>
                <w:tab w:val="clear" w:pos="765"/>
              </w:tabs>
              <w:spacing w:line="240" w:lineRule="atLeast"/>
              <w:ind w:right="-11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5E3B8A4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2F0CB3" w14:textId="7B14A4DE" w:rsidR="00750E41" w:rsidRPr="00E22EB2" w:rsidRDefault="00750E41" w:rsidP="00750E4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50E41" w:rsidRPr="00E22EB2" w14:paraId="2A91B8EF" w14:textId="77777777" w:rsidTr="004F1988">
        <w:tc>
          <w:tcPr>
            <w:tcW w:w="4050" w:type="dxa"/>
          </w:tcPr>
          <w:p w14:paraId="63A0FD36" w14:textId="57FB3270" w:rsidR="00750E41" w:rsidRPr="00E22EB2" w:rsidRDefault="00750E41" w:rsidP="00750E41">
            <w:pPr>
              <w:ind w:left="66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</w:t>
            </w:r>
            <w:r w:rsidRPr="00E22E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EED0A" w14:textId="3F33AD28" w:rsidR="00750E41" w:rsidRPr="00E22EB2" w:rsidRDefault="00750E41" w:rsidP="00750E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E537CC"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.</w:t>
            </w:r>
            <w:r w:rsidR="00E537CC"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8E1418"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7786C1A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808A0" w14:textId="59C8CFDF" w:rsidR="00750E41" w:rsidRPr="00E22EB2" w:rsidRDefault="00750E41" w:rsidP="00D51831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E537CC"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.</w:t>
            </w:r>
            <w:r w:rsidR="00E537CC"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180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27CF9A2C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A5EBA" w14:textId="59D0E387" w:rsidR="00750E41" w:rsidRPr="00E22EB2" w:rsidRDefault="00750E41" w:rsidP="00C90D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E537CC"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.</w:t>
            </w:r>
            <w:r w:rsidR="0083230C"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FF0F01E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893FB" w14:textId="38605485" w:rsidR="00750E41" w:rsidRPr="00E22EB2" w:rsidRDefault="00750E41" w:rsidP="00C90D2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537CC"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E537CC"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50E41" w:rsidRPr="00E22EB2" w14:paraId="4569FEED" w14:textId="77777777" w:rsidTr="004F1988">
        <w:trPr>
          <w:trHeight w:val="50"/>
        </w:trPr>
        <w:tc>
          <w:tcPr>
            <w:tcW w:w="4050" w:type="dxa"/>
          </w:tcPr>
          <w:p w14:paraId="25E73426" w14:textId="77777777" w:rsidR="00750E41" w:rsidRPr="00E22EB2" w:rsidRDefault="00750E41" w:rsidP="00750E41">
            <w:pPr>
              <w:ind w:left="66" w:hanging="180"/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C8520C" w14:textId="77777777" w:rsidR="00750E41" w:rsidRPr="00E22EB2" w:rsidRDefault="00750E41" w:rsidP="00750E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270" w:type="dxa"/>
          </w:tcPr>
          <w:p w14:paraId="6D0071B2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16A39D" w14:textId="77777777" w:rsidR="00750E41" w:rsidRPr="00E22EB2" w:rsidRDefault="00750E41" w:rsidP="00750E4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4"/>
              <w:rPr>
                <w:rFonts w:ascii="Angsana New" w:hAnsi="Angsana New"/>
                <w:sz w:val="6"/>
                <w:szCs w:val="6"/>
                <w:lang w:bidi="th-TH"/>
              </w:rPr>
            </w:pPr>
          </w:p>
        </w:tc>
        <w:tc>
          <w:tcPr>
            <w:tcW w:w="360" w:type="dxa"/>
          </w:tcPr>
          <w:p w14:paraId="108F91E2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DC4864" w14:textId="77777777" w:rsidR="00750E41" w:rsidRPr="00E22EB2" w:rsidRDefault="00750E41" w:rsidP="00750E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6"/>
                <w:szCs w:val="6"/>
                <w:lang w:bidi="th-TH"/>
              </w:rPr>
            </w:pPr>
          </w:p>
        </w:tc>
        <w:tc>
          <w:tcPr>
            <w:tcW w:w="270" w:type="dxa"/>
          </w:tcPr>
          <w:p w14:paraId="13D21480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6922D3" w14:textId="77777777" w:rsidR="00750E41" w:rsidRPr="00E22EB2" w:rsidRDefault="00750E41" w:rsidP="00750E4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4"/>
              <w:rPr>
                <w:rFonts w:ascii="Angsana New" w:hAnsi="Angsana New"/>
                <w:sz w:val="6"/>
                <w:szCs w:val="6"/>
                <w:lang w:val="en-US" w:bidi="th-TH"/>
              </w:rPr>
            </w:pPr>
          </w:p>
        </w:tc>
      </w:tr>
      <w:tr w:rsidR="00750E41" w:rsidRPr="00E22EB2" w14:paraId="1DBC0CF8" w14:textId="77777777" w:rsidTr="004F1988">
        <w:tc>
          <w:tcPr>
            <w:tcW w:w="4050" w:type="dxa"/>
          </w:tcPr>
          <w:p w14:paraId="4486192A" w14:textId="7617262B" w:rsidR="00750E41" w:rsidRPr="00E22EB2" w:rsidRDefault="00750E41" w:rsidP="00750E41">
            <w:pPr>
              <w:ind w:left="66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080" w:type="dxa"/>
            <w:vAlign w:val="bottom"/>
          </w:tcPr>
          <w:p w14:paraId="67803AC5" w14:textId="6E9C98F8" w:rsidR="00750E41" w:rsidRPr="00E22EB2" w:rsidRDefault="00750E41" w:rsidP="00750E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 w:rsidR="00E537CC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3230C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D5B8197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875884" w14:textId="2C28E5FD" w:rsidR="00750E41" w:rsidRPr="00E22EB2" w:rsidRDefault="00750E41" w:rsidP="00D51831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537CC"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E537CC"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</w:tcPr>
          <w:p w14:paraId="355BB7EA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AB5E82" w14:textId="1BCD588C" w:rsidR="00750E41" w:rsidRPr="00E22EB2" w:rsidRDefault="00750E41" w:rsidP="00C90D23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 w:rsidR="0083230C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197</w:t>
            </w: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B55542E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8B2FF8" w14:textId="38693F35" w:rsidR="00750E41" w:rsidRPr="00E22EB2" w:rsidRDefault="00750E41" w:rsidP="00C90D23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7CC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E537CC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  <w:r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50E41" w:rsidRPr="00E22EB2" w14:paraId="1FFD8BA8" w14:textId="77777777" w:rsidTr="004F1988">
        <w:tc>
          <w:tcPr>
            <w:tcW w:w="4050" w:type="dxa"/>
          </w:tcPr>
          <w:p w14:paraId="644AE2F6" w14:textId="71202E83" w:rsidR="00750E41" w:rsidRPr="00E22EB2" w:rsidRDefault="00750E41" w:rsidP="00750E41">
            <w:pPr>
              <w:ind w:left="66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F1EE6E" w14:textId="088F0D41" w:rsidR="00750E41" w:rsidRPr="00E22EB2" w:rsidRDefault="008F0AD5" w:rsidP="008F0A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37CC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750E41" w:rsidRPr="00E22EB2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 w:rsidR="00E537CC" w:rsidRPr="00E22EB2">
              <w:rPr>
                <w:rFonts w:ascii="Angsana New" w:hAnsi="Angsana New"/>
                <w:sz w:val="30"/>
                <w:szCs w:val="30"/>
                <w:lang w:val="en-US" w:bidi="th-TH"/>
              </w:rPr>
              <w:t>087</w:t>
            </w: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754BD7E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F641D8" w14:textId="49C31CF6" w:rsidR="00750E41" w:rsidRPr="00E22EB2" w:rsidRDefault="00E537CC" w:rsidP="00D51831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750E41" w:rsidRPr="00E22EB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22E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002</w:t>
            </w:r>
          </w:p>
        </w:tc>
        <w:tc>
          <w:tcPr>
            <w:tcW w:w="360" w:type="dxa"/>
          </w:tcPr>
          <w:p w14:paraId="7A48E8B6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1487E0" w14:textId="1834F2FB" w:rsidR="00750E41" w:rsidRPr="00E22EB2" w:rsidRDefault="00750E41" w:rsidP="00750E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0AD7CA8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942287" w14:textId="352D35A0" w:rsidR="00750E41" w:rsidRPr="00E22EB2" w:rsidRDefault="00750E41" w:rsidP="00750E4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2EB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50E41" w:rsidRPr="00E22EB2" w14:paraId="3A6556BB" w14:textId="77777777" w:rsidTr="004F1988">
        <w:tc>
          <w:tcPr>
            <w:tcW w:w="4050" w:type="dxa"/>
          </w:tcPr>
          <w:p w14:paraId="608B20D4" w14:textId="7AA55132" w:rsidR="00750E41" w:rsidRPr="00E22EB2" w:rsidRDefault="00750E41" w:rsidP="00750E41">
            <w:pPr>
              <w:ind w:left="66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2E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(ปรับลด) </w:t>
            </w:r>
            <w:r w:rsidRPr="00E22E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7545C" w14:textId="173D3B2E" w:rsidR="00750E41" w:rsidRPr="00E22EB2" w:rsidRDefault="00750E41" w:rsidP="00750E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E537CC"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.</w:t>
            </w:r>
            <w:r w:rsidR="00E537CC"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83230C"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0EC241E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24C71" w14:textId="3B54F6F8" w:rsidR="00750E41" w:rsidRPr="00E22EB2" w:rsidRDefault="00750E41" w:rsidP="00C90D23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E537CC"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.</w:t>
            </w:r>
            <w:r w:rsidR="00E537CC"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140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6AAB7812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2A3B01" w14:textId="04106B8A" w:rsidR="00750E41" w:rsidRPr="00E22EB2" w:rsidRDefault="00750E41" w:rsidP="00750E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E537CC"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.</w:t>
            </w:r>
            <w:r w:rsidR="0083230C"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22687DB" w14:textId="77777777" w:rsidR="00750E41" w:rsidRPr="00E22EB2" w:rsidRDefault="00750E41" w:rsidP="00750E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6A504" w14:textId="4F6BC014" w:rsidR="00750E41" w:rsidRPr="00E22EB2" w:rsidRDefault="00750E41" w:rsidP="00C90D23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537CC"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E537CC"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128</w:t>
            </w:r>
            <w:r w:rsidRPr="00E22E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89CA3C5" w14:textId="77777777" w:rsidR="00A22619" w:rsidRPr="003274C5" w:rsidRDefault="00A22619" w:rsidP="00A22619">
      <w:pPr>
        <w:ind w:left="450"/>
        <w:rPr>
          <w:rFonts w:ascii="Angsana New" w:hAnsi="Angsana New"/>
          <w:i/>
          <w:iCs/>
          <w:sz w:val="30"/>
          <w:szCs w:val="30"/>
        </w:rPr>
      </w:pPr>
      <w:bookmarkStart w:id="5" w:name="OLE_LINK4"/>
      <w:r w:rsidRPr="003274C5">
        <w:rPr>
          <w:rFonts w:ascii="Angsana New" w:hAnsi="Angsana New"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5C43A397" w14:textId="72A76F60" w:rsidR="00A22619" w:rsidRDefault="00A22619" w:rsidP="00A22619">
      <w:pPr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  <w:r w:rsidRPr="003274C5">
        <w:rPr>
          <w:rFonts w:ascii="Angsana New" w:hAnsi="Angsana New"/>
          <w:sz w:val="30"/>
          <w:szCs w:val="30"/>
          <w:cs/>
        </w:rPr>
        <w:t>กลุ่มบริษัทและบริษัทไม่ได้คำนวณกำไรต่อหุ้นปรับลดจากใบสำคัญแสดงสิทธิที่จะซื้อหุ้นสามัญสำหรับ</w:t>
      </w:r>
      <w:r w:rsidRPr="003274C5">
        <w:rPr>
          <w:rFonts w:ascii="Angsana New" w:hAnsi="Angsana New" w:hint="cs"/>
          <w:sz w:val="30"/>
          <w:szCs w:val="30"/>
          <w:cs/>
        </w:rPr>
        <w:t>ปีสิ้</w:t>
      </w:r>
      <w:r w:rsidRPr="003274C5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E537CC" w:rsidRPr="00E537CC">
        <w:rPr>
          <w:rFonts w:ascii="Angsana New" w:hAnsi="Angsana New"/>
          <w:sz w:val="30"/>
          <w:szCs w:val="30"/>
        </w:rPr>
        <w:t>31</w:t>
      </w:r>
      <w:r w:rsidRPr="003274C5">
        <w:rPr>
          <w:rFonts w:ascii="Angsana New" w:hAnsi="Angsana New"/>
          <w:sz w:val="30"/>
          <w:szCs w:val="30"/>
        </w:rPr>
        <w:t xml:space="preserve"> </w:t>
      </w:r>
      <w:r w:rsidRPr="003274C5">
        <w:rPr>
          <w:rFonts w:ascii="Angsana New" w:hAnsi="Angsana New" w:hint="cs"/>
          <w:sz w:val="30"/>
          <w:szCs w:val="30"/>
          <w:cs/>
        </w:rPr>
        <w:t>ธันวาคม</w:t>
      </w:r>
      <w:r w:rsidRPr="003274C5">
        <w:rPr>
          <w:rFonts w:ascii="Angsana New" w:hAnsi="Angsana New"/>
          <w:sz w:val="30"/>
          <w:szCs w:val="30"/>
          <w:cs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Pr="003274C5">
        <w:rPr>
          <w:rFonts w:ascii="Angsana New" w:hAnsi="Angsana New"/>
          <w:sz w:val="30"/>
          <w:szCs w:val="30"/>
        </w:rPr>
        <w:t xml:space="preserve"> </w:t>
      </w:r>
      <w:r w:rsidRPr="003274C5">
        <w:rPr>
          <w:rFonts w:ascii="Angsana New" w:hAnsi="Angsana New"/>
          <w:sz w:val="30"/>
          <w:szCs w:val="30"/>
          <w:cs/>
        </w:rPr>
        <w:t>เนื่องจากราคาหุ้นสามัญถัวเฉลี่ยในระหว่าง</w:t>
      </w:r>
      <w:r w:rsidRPr="003274C5">
        <w:rPr>
          <w:rFonts w:ascii="Angsana New" w:hAnsi="Angsana New" w:hint="cs"/>
          <w:sz w:val="30"/>
          <w:szCs w:val="30"/>
          <w:cs/>
        </w:rPr>
        <w:t>ปี</w:t>
      </w:r>
      <w:r w:rsidRPr="003274C5">
        <w:rPr>
          <w:rFonts w:ascii="Angsana New" w:hAnsi="Angsana New"/>
          <w:sz w:val="30"/>
          <w:szCs w:val="30"/>
          <w:cs/>
        </w:rPr>
        <w:t>ต่ำกว่าราคาใช้สิทธิของใบสำคัญแสดงสิทธิที่จะซื้อหุ้นสามัญ</w:t>
      </w:r>
    </w:p>
    <w:p w14:paraId="5561902E" w14:textId="77777777" w:rsidR="00A22619" w:rsidRDefault="00A22619" w:rsidP="00A22619">
      <w:pPr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72C13F2" w14:textId="21F79D2B" w:rsidR="00A22619" w:rsidRPr="00A22619" w:rsidRDefault="00A22619" w:rsidP="00A22619">
      <w:pPr>
        <w:spacing w:after="0"/>
        <w:ind w:left="45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A22619">
        <w:rPr>
          <w:rFonts w:ascii="Angsana New" w:hAnsi="Angsana New"/>
          <w:spacing w:val="-6"/>
          <w:sz w:val="30"/>
          <w:szCs w:val="30"/>
          <w:cs/>
        </w:rPr>
        <w:t xml:space="preserve">บริษัทมีใบสำคัญแสดงสิทธิ </w:t>
      </w:r>
      <w:r w:rsidRPr="00A22619">
        <w:rPr>
          <w:rFonts w:ascii="Angsana New" w:hAnsi="Angsana New"/>
          <w:spacing w:val="-6"/>
          <w:sz w:val="30"/>
          <w:szCs w:val="30"/>
        </w:rPr>
        <w:t>SCN-W</w:t>
      </w:r>
      <w:r w:rsidR="00E537CC" w:rsidRPr="00E537CC">
        <w:rPr>
          <w:rFonts w:ascii="Angsana New" w:hAnsi="Angsana New"/>
          <w:spacing w:val="-6"/>
          <w:sz w:val="30"/>
          <w:szCs w:val="30"/>
        </w:rPr>
        <w:t>2</w:t>
      </w:r>
      <w:r w:rsidRPr="00A22619">
        <w:rPr>
          <w:rFonts w:ascii="Angsana New" w:hAnsi="Angsana New"/>
          <w:spacing w:val="-6"/>
          <w:sz w:val="30"/>
          <w:szCs w:val="30"/>
        </w:rPr>
        <w:t xml:space="preserve"> </w:t>
      </w:r>
      <w:r w:rsidRPr="00A22619">
        <w:rPr>
          <w:rFonts w:ascii="Angsana New" w:hAnsi="Angsana New"/>
          <w:spacing w:val="-6"/>
          <w:sz w:val="30"/>
          <w:szCs w:val="30"/>
          <w:cs/>
        </w:rPr>
        <w:t xml:space="preserve">คงเหลือจำนวน </w:t>
      </w:r>
      <w:r w:rsidR="00E537CC" w:rsidRPr="00E537CC">
        <w:rPr>
          <w:rFonts w:ascii="Angsana New" w:hAnsi="Angsana New"/>
          <w:spacing w:val="-6"/>
          <w:sz w:val="30"/>
          <w:szCs w:val="30"/>
        </w:rPr>
        <w:t>119</w:t>
      </w:r>
      <w:r w:rsidRPr="00A22619">
        <w:rPr>
          <w:rFonts w:ascii="Angsana New" w:hAnsi="Angsana New"/>
          <w:spacing w:val="-6"/>
          <w:sz w:val="30"/>
          <w:szCs w:val="30"/>
        </w:rPr>
        <w:t>,</w:t>
      </w:r>
      <w:r w:rsidR="00E537CC" w:rsidRPr="00E537CC">
        <w:rPr>
          <w:rFonts w:ascii="Angsana New" w:hAnsi="Angsana New"/>
          <w:spacing w:val="-6"/>
          <w:sz w:val="30"/>
          <w:szCs w:val="30"/>
        </w:rPr>
        <w:t>996</w:t>
      </w:r>
      <w:r w:rsidRPr="00A22619">
        <w:rPr>
          <w:rFonts w:ascii="Angsana New" w:hAnsi="Angsana New"/>
          <w:spacing w:val="-6"/>
          <w:sz w:val="30"/>
          <w:szCs w:val="30"/>
        </w:rPr>
        <w:t>,</w:t>
      </w:r>
      <w:r w:rsidR="00E537CC" w:rsidRPr="00E537CC">
        <w:rPr>
          <w:rFonts w:ascii="Angsana New" w:hAnsi="Angsana New"/>
          <w:spacing w:val="-6"/>
          <w:sz w:val="30"/>
          <w:szCs w:val="30"/>
        </w:rPr>
        <w:t>446</w:t>
      </w:r>
      <w:r w:rsidRPr="00A22619">
        <w:rPr>
          <w:rFonts w:ascii="Angsana New" w:hAnsi="Angsana New"/>
          <w:spacing w:val="-6"/>
          <w:sz w:val="30"/>
          <w:szCs w:val="30"/>
        </w:rPr>
        <w:t xml:space="preserve"> </w:t>
      </w:r>
      <w:r w:rsidRPr="00A22619">
        <w:rPr>
          <w:rFonts w:ascii="Angsana New" w:hAnsi="Angsana New"/>
          <w:spacing w:val="-6"/>
          <w:sz w:val="30"/>
          <w:szCs w:val="30"/>
          <w:cs/>
        </w:rPr>
        <w:t xml:space="preserve">หน่วย ซึ่งมีกำหนดหมดอายุในวันที่ </w:t>
      </w:r>
      <w:r w:rsidR="00E537CC" w:rsidRPr="00E537CC">
        <w:rPr>
          <w:rFonts w:ascii="Angsana New" w:hAnsi="Angsana New"/>
          <w:spacing w:val="-6"/>
          <w:sz w:val="30"/>
          <w:szCs w:val="30"/>
        </w:rPr>
        <w:t>14</w:t>
      </w:r>
      <w:r w:rsidRPr="00A22619">
        <w:rPr>
          <w:rFonts w:ascii="Angsana New" w:hAnsi="Angsana New"/>
          <w:spacing w:val="-6"/>
          <w:sz w:val="30"/>
          <w:szCs w:val="30"/>
        </w:rPr>
        <w:t xml:space="preserve"> </w:t>
      </w:r>
      <w:r w:rsidRPr="00A22619">
        <w:rPr>
          <w:rFonts w:ascii="Angsana New" w:hAnsi="Angsana New"/>
          <w:spacing w:val="-6"/>
          <w:sz w:val="30"/>
          <w:szCs w:val="30"/>
          <w:cs/>
        </w:rPr>
        <w:t xml:space="preserve">มกราคม </w:t>
      </w:r>
      <w:r w:rsidR="00E537CC" w:rsidRPr="00E537CC">
        <w:rPr>
          <w:rFonts w:ascii="Angsana New" w:hAnsi="Angsana New"/>
          <w:spacing w:val="-6"/>
          <w:sz w:val="30"/>
          <w:szCs w:val="30"/>
        </w:rPr>
        <w:t>2569</w:t>
      </w:r>
    </w:p>
    <w:p w14:paraId="250EF336" w14:textId="77777777" w:rsidR="00A22619" w:rsidRPr="00A22619" w:rsidRDefault="00A22619" w:rsidP="00A22619">
      <w:pPr>
        <w:tabs>
          <w:tab w:val="left" w:pos="63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1F60D881" w14:textId="6F7CE29F" w:rsidR="009C367D" w:rsidRDefault="009C367D" w:rsidP="009C367D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14:paraId="2A2B90A6" w14:textId="77777777" w:rsidR="009C367D" w:rsidRPr="009C367D" w:rsidRDefault="009C367D" w:rsidP="00B37C97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D97457" w14:textId="0E2D3480" w:rsidR="009C367D" w:rsidRPr="009C367D" w:rsidRDefault="009C367D" w:rsidP="009C367D">
      <w:pPr>
        <w:tabs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9C367D"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45CA6BEB" w14:textId="77777777" w:rsidR="009C367D" w:rsidRDefault="009C367D" w:rsidP="00B37C97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Style w:val="TableGrid"/>
        <w:tblW w:w="902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980"/>
        <w:gridCol w:w="270"/>
        <w:gridCol w:w="1800"/>
        <w:gridCol w:w="270"/>
        <w:gridCol w:w="1066"/>
        <w:gridCol w:w="238"/>
        <w:gridCol w:w="1152"/>
      </w:tblGrid>
      <w:tr w:rsidR="009C367D" w:rsidRPr="008A7575" w:rsidDel="00D43E7A" w14:paraId="21C79AA0" w14:textId="77777777" w:rsidTr="009C367D">
        <w:trPr>
          <w:tblHeader/>
        </w:trPr>
        <w:tc>
          <w:tcPr>
            <w:tcW w:w="2250" w:type="dxa"/>
            <w:vAlign w:val="bottom"/>
          </w:tcPr>
          <w:p w14:paraId="58140B63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405CCB4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3D8AD2E8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1C9ECFE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0" w:type="dxa"/>
          </w:tcPr>
          <w:p w14:paraId="0A959688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27BC931C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8" w:type="dxa"/>
          </w:tcPr>
          <w:p w14:paraId="08645964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CC5F7FF" w14:textId="77777777" w:rsidR="009C367D" w:rsidRPr="008A7575" w:rsidDel="00D43E7A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C367D" w:rsidRPr="008A7575" w14:paraId="25194F51" w14:textId="77777777" w:rsidTr="009C367D">
        <w:trPr>
          <w:tblHeader/>
        </w:trPr>
        <w:tc>
          <w:tcPr>
            <w:tcW w:w="2250" w:type="dxa"/>
          </w:tcPr>
          <w:p w14:paraId="0183AD51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39CB0F4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D40C8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1EB0A37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F3C219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26A20A2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1C72C1BE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97F5629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367D" w:rsidRPr="008A7575" w14:paraId="7E6C6BF3" w14:textId="77777777" w:rsidTr="009C367D">
        <w:trPr>
          <w:tblHeader/>
        </w:trPr>
        <w:tc>
          <w:tcPr>
            <w:tcW w:w="2250" w:type="dxa"/>
          </w:tcPr>
          <w:p w14:paraId="5704A9F8" w14:textId="19C7E8AD" w:rsidR="009C367D" w:rsidRPr="008A7575" w:rsidRDefault="00E537CC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3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68F97D3C" w14:textId="77777777" w:rsidR="009C367D" w:rsidRPr="00FE33A6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466773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5FB7BE6" w14:textId="77777777" w:rsidR="009C367D" w:rsidRPr="00FE33A6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CE737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ECF1FD1" w14:textId="77777777" w:rsidR="009C367D" w:rsidRPr="00FE33A6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B04720F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498A12F" w14:textId="77777777" w:rsidR="009C367D" w:rsidRPr="00FE33A6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67D" w:rsidRPr="008A7575" w14:paraId="5794A186" w14:textId="77777777" w:rsidTr="009C367D">
        <w:trPr>
          <w:tblHeader/>
        </w:trPr>
        <w:tc>
          <w:tcPr>
            <w:tcW w:w="2250" w:type="dxa"/>
          </w:tcPr>
          <w:p w14:paraId="20764E5A" w14:textId="320ABE53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A75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75A89CF2" w14:textId="6668E028" w:rsidR="009C367D" w:rsidRPr="00FE33A6" w:rsidRDefault="00E537CC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="009C36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367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099F057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CA62056" w14:textId="6911BA6B" w:rsidR="009C367D" w:rsidRPr="00FE33A6" w:rsidRDefault="00E537CC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="009C36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367D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9C36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C3337D7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3F22094" w14:textId="23A5B52A" w:rsidR="009C367D" w:rsidRPr="00FE33A6" w:rsidRDefault="00E537CC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9C367D" w:rsidRPr="004F4FB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537CC">
              <w:rPr>
                <w:rFonts w:asciiTheme="majorBidi" w:hAnsiTheme="majorBidi" w:cstheme="majorBidi" w:hint="cs"/>
                <w:sz w:val="30"/>
                <w:szCs w:val="30"/>
              </w:rPr>
              <w:t>0124</w:t>
            </w:r>
          </w:p>
        </w:tc>
        <w:tc>
          <w:tcPr>
            <w:tcW w:w="238" w:type="dxa"/>
          </w:tcPr>
          <w:p w14:paraId="6AD88FB3" w14:textId="77777777" w:rsidR="009C367D" w:rsidRPr="008A7575" w:rsidRDefault="009C367D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10DC03D" w14:textId="7F088350" w:rsidR="009C367D" w:rsidRPr="00FE33A6" w:rsidRDefault="00E537CC" w:rsidP="008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</w:tr>
    </w:tbl>
    <w:p w14:paraId="41163AA0" w14:textId="77777777" w:rsidR="009C367D" w:rsidRPr="00B37C97" w:rsidRDefault="009C367D" w:rsidP="00B37C97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2E006D35" w14:textId="52FF41F9" w:rsidR="007A1B82" w:rsidRPr="00DB30BC" w:rsidRDefault="007A1B82" w:rsidP="00B9014B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DB30BC">
        <w:rPr>
          <w:rFonts w:ascii="Angsana New" w:hAnsi="Angsana New"/>
          <w:bCs/>
          <w:sz w:val="30"/>
          <w:szCs w:val="30"/>
          <w:cs/>
        </w:rPr>
        <w:t>เครื่องมือทางการเงิน</w:t>
      </w:r>
    </w:p>
    <w:p w14:paraId="616A67B0" w14:textId="77777777" w:rsidR="007A1B82" w:rsidRPr="00B37C97" w:rsidRDefault="007A1B82" w:rsidP="008A327B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A18B82F" w14:textId="0B61AD9C" w:rsidR="007A1B82" w:rsidRPr="008A327B" w:rsidRDefault="007A1B82" w:rsidP="00676384">
      <w:pPr>
        <w:pStyle w:val="ListParagraph"/>
        <w:numPr>
          <w:ilvl w:val="0"/>
          <w:numId w:val="27"/>
        </w:numPr>
        <w:ind w:left="450" w:hanging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A32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15EB678" w14:textId="77777777" w:rsidR="007A1B82" w:rsidRPr="00B37C97" w:rsidRDefault="007A1B82" w:rsidP="008A327B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3860D3C" w14:textId="44D65F2E" w:rsidR="00B72084" w:rsidRPr="008A327B" w:rsidRDefault="007A1B82" w:rsidP="00823F36">
      <w:pPr>
        <w:ind w:left="450" w:right="447"/>
        <w:jc w:val="thaiDistribute"/>
        <w:rPr>
          <w:rFonts w:asciiTheme="majorBidi" w:hAnsiTheme="majorBidi" w:cstheme="majorBidi"/>
          <w:sz w:val="30"/>
          <w:szCs w:val="30"/>
        </w:rPr>
      </w:pPr>
      <w:r w:rsidRPr="008A327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C3DBCF1" w14:textId="57260A66" w:rsidR="00A22619" w:rsidRPr="003F046B" w:rsidRDefault="00A22619" w:rsidP="003F046B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10120" w:type="dxa"/>
        <w:tblLayout w:type="fixed"/>
        <w:tblLook w:val="04A0" w:firstRow="1" w:lastRow="0" w:firstColumn="1" w:lastColumn="0" w:noHBand="0" w:noVBand="1"/>
      </w:tblPr>
      <w:tblGrid>
        <w:gridCol w:w="4401"/>
        <w:gridCol w:w="237"/>
        <w:gridCol w:w="1392"/>
        <w:gridCol w:w="270"/>
        <w:gridCol w:w="1350"/>
        <w:gridCol w:w="270"/>
        <w:gridCol w:w="900"/>
        <w:gridCol w:w="270"/>
        <w:gridCol w:w="1018"/>
        <w:gridCol w:w="12"/>
      </w:tblGrid>
      <w:tr w:rsidR="00EE635F" w:rsidRPr="00831AE2" w14:paraId="220AE020" w14:textId="77777777" w:rsidTr="00456638">
        <w:trPr>
          <w:gridAfter w:val="1"/>
          <w:wAfter w:w="12" w:type="dxa"/>
          <w:trHeight w:val="144"/>
        </w:trPr>
        <w:tc>
          <w:tcPr>
            <w:tcW w:w="4638" w:type="dxa"/>
            <w:gridSpan w:val="2"/>
            <w:vAlign w:val="bottom"/>
          </w:tcPr>
          <w:p w14:paraId="79C70387" w14:textId="77777777" w:rsidR="00EE635F" w:rsidRPr="00831AE2" w:rsidRDefault="00EE635F" w:rsidP="00170A0C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70" w:type="dxa"/>
            <w:gridSpan w:val="7"/>
          </w:tcPr>
          <w:p w14:paraId="2C6E644E" w14:textId="77777777" w:rsidR="00EE635F" w:rsidRPr="00831AE2" w:rsidRDefault="00EE635F" w:rsidP="00170A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31AE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Pr="00831AE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 xml:space="preserve"> / </w:t>
            </w:r>
            <w:r w:rsidRPr="00831AE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E635F" w:rsidRPr="00831AE2" w14:paraId="71147A80" w14:textId="77777777" w:rsidTr="00456638">
        <w:trPr>
          <w:gridAfter w:val="1"/>
          <w:wAfter w:w="12" w:type="dxa"/>
          <w:trHeight w:val="180"/>
        </w:trPr>
        <w:tc>
          <w:tcPr>
            <w:tcW w:w="4638" w:type="dxa"/>
            <w:gridSpan w:val="2"/>
            <w:vAlign w:val="bottom"/>
          </w:tcPr>
          <w:p w14:paraId="1644F2A9" w14:textId="77777777" w:rsidR="00EE635F" w:rsidRPr="00831AE2" w:rsidRDefault="00EE635F" w:rsidP="00170A0C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012" w:type="dxa"/>
            <w:gridSpan w:val="3"/>
          </w:tcPr>
          <w:p w14:paraId="0B0DAC2F" w14:textId="77777777" w:rsidR="00EE635F" w:rsidRPr="00831AE2" w:rsidRDefault="00EE635F" w:rsidP="00170A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31AE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6933BFA" w14:textId="77777777" w:rsidR="00EE635F" w:rsidRPr="00831AE2" w:rsidRDefault="00EE635F" w:rsidP="00170A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88" w:type="dxa"/>
            <w:gridSpan w:val="3"/>
            <w:vAlign w:val="bottom"/>
          </w:tcPr>
          <w:p w14:paraId="7970A26F" w14:textId="77777777" w:rsidR="00EE635F" w:rsidRPr="00831AE2" w:rsidRDefault="00EE635F" w:rsidP="00170A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31AE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56638" w:rsidRPr="00831AE2" w14:paraId="5794A472" w14:textId="77777777" w:rsidTr="00456638">
        <w:trPr>
          <w:trHeight w:val="657"/>
        </w:trPr>
        <w:tc>
          <w:tcPr>
            <w:tcW w:w="4401" w:type="dxa"/>
            <w:vAlign w:val="bottom"/>
          </w:tcPr>
          <w:p w14:paraId="39AC7C35" w14:textId="74BF95CF" w:rsidR="00456638" w:rsidRPr="00831AE2" w:rsidRDefault="00456638" w:rsidP="00170A0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31A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237" w:type="dxa"/>
            <w:vAlign w:val="bottom"/>
          </w:tcPr>
          <w:p w14:paraId="2925D2E6" w14:textId="77777777" w:rsidR="00456638" w:rsidRPr="00831AE2" w:rsidRDefault="00456638" w:rsidP="00170A0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92" w:type="dxa"/>
            <w:vAlign w:val="bottom"/>
          </w:tcPr>
          <w:p w14:paraId="2B188CA2" w14:textId="75BE6765" w:rsidR="00456638" w:rsidRPr="003A09A1" w:rsidRDefault="00456638" w:rsidP="00170A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1AE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</w:t>
            </w:r>
            <w:r w:rsidRPr="002C5C5B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ครื่องมือทางการเงินที่วัดมูลค่า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 xml:space="preserve"> FVTPL</w:t>
            </w:r>
          </w:p>
        </w:tc>
        <w:tc>
          <w:tcPr>
            <w:tcW w:w="270" w:type="dxa"/>
          </w:tcPr>
          <w:p w14:paraId="67D7FCD7" w14:textId="77777777" w:rsidR="00456638" w:rsidRPr="00831AE2" w:rsidRDefault="00456638" w:rsidP="00170A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34B1377" w14:textId="77777777" w:rsidR="00456638" w:rsidRPr="00831AE2" w:rsidRDefault="00456638" w:rsidP="00170A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23680F0" w14:textId="77777777" w:rsidR="00456638" w:rsidRPr="00831AE2" w:rsidRDefault="00456638" w:rsidP="00170A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FFD66AE" w14:textId="75119A35" w:rsidR="00456638" w:rsidRPr="00831AE2" w:rsidRDefault="00456638" w:rsidP="00170A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831A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537CC" w:rsidRPr="00E537CC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75905D8" w14:textId="77777777" w:rsidR="00456638" w:rsidRPr="00831AE2" w:rsidRDefault="00456638" w:rsidP="00170A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31B0680E" w14:textId="77777777" w:rsidR="00456638" w:rsidRPr="00831AE2" w:rsidRDefault="00456638" w:rsidP="00170A0C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E635F" w:rsidRPr="00831AE2" w14:paraId="5155FB41" w14:textId="77777777" w:rsidTr="00456638">
        <w:trPr>
          <w:gridAfter w:val="1"/>
          <w:wAfter w:w="12" w:type="dxa"/>
          <w:trHeight w:val="64"/>
        </w:trPr>
        <w:tc>
          <w:tcPr>
            <w:tcW w:w="4401" w:type="dxa"/>
          </w:tcPr>
          <w:p w14:paraId="7C758E90" w14:textId="77777777" w:rsidR="00EE635F" w:rsidRPr="00831AE2" w:rsidRDefault="00EE635F" w:rsidP="00170A0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7" w:type="dxa"/>
          </w:tcPr>
          <w:p w14:paraId="44EB32C2" w14:textId="77777777" w:rsidR="00EE635F" w:rsidRPr="00831AE2" w:rsidRDefault="00EE635F" w:rsidP="00170A0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5470" w:type="dxa"/>
            <w:gridSpan w:val="7"/>
          </w:tcPr>
          <w:p w14:paraId="7BD9105F" w14:textId="77777777" w:rsidR="00EE635F" w:rsidRPr="00831AE2" w:rsidRDefault="00EE635F" w:rsidP="00170A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831AE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56638" w:rsidRPr="00831AE2" w14:paraId="1ACB5EC5" w14:textId="77777777" w:rsidTr="00A907EB">
        <w:trPr>
          <w:trHeight w:val="180"/>
        </w:trPr>
        <w:tc>
          <w:tcPr>
            <w:tcW w:w="4401" w:type="dxa"/>
          </w:tcPr>
          <w:p w14:paraId="6A94D86F" w14:textId="77777777" w:rsidR="00456638" w:rsidRPr="00831AE2" w:rsidRDefault="00456638" w:rsidP="00170A0C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1A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237" w:type="dxa"/>
          </w:tcPr>
          <w:p w14:paraId="6B4002C6" w14:textId="77777777" w:rsidR="00456638" w:rsidRPr="00831AE2" w:rsidRDefault="00456638" w:rsidP="00170A0C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2" w:type="dxa"/>
          </w:tcPr>
          <w:p w14:paraId="11B747B7" w14:textId="77777777" w:rsidR="00456638" w:rsidRPr="00831AE2" w:rsidRDefault="00456638" w:rsidP="00170A0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F46EC9B" w14:textId="77777777" w:rsidR="00456638" w:rsidRPr="00831AE2" w:rsidRDefault="00456638" w:rsidP="00170A0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669D1ED8" w14:textId="77777777" w:rsidR="00456638" w:rsidRPr="00831AE2" w:rsidRDefault="00456638" w:rsidP="00170A0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B535FC" w14:textId="77777777" w:rsidR="00456638" w:rsidRPr="00831AE2" w:rsidRDefault="00456638" w:rsidP="00170A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6E4E582" w14:textId="77777777" w:rsidR="00456638" w:rsidRPr="00831AE2" w:rsidRDefault="00456638" w:rsidP="00170A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645615A" w14:textId="77777777" w:rsidR="00456638" w:rsidRPr="00831AE2" w:rsidRDefault="00456638" w:rsidP="00170A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</w:tcPr>
          <w:p w14:paraId="32379E94" w14:textId="77777777" w:rsidR="00456638" w:rsidRPr="00831AE2" w:rsidRDefault="00456638" w:rsidP="00170A0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E5C9D" w:rsidRPr="00831AE2" w14:paraId="5A2520A4" w14:textId="77777777" w:rsidTr="00A907EB">
        <w:trPr>
          <w:trHeight w:val="180"/>
        </w:trPr>
        <w:tc>
          <w:tcPr>
            <w:tcW w:w="4401" w:type="dxa"/>
          </w:tcPr>
          <w:p w14:paraId="06FF7E97" w14:textId="77777777" w:rsidR="00DE5C9D" w:rsidRPr="00831AE2" w:rsidRDefault="00DE5C9D" w:rsidP="00DE5C9D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31AE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เงินลงทุนอื่นในตราสารทุนที่ไม่อยู่ในความต้องการของตลาด</w:t>
            </w:r>
          </w:p>
        </w:tc>
        <w:tc>
          <w:tcPr>
            <w:tcW w:w="237" w:type="dxa"/>
          </w:tcPr>
          <w:p w14:paraId="12A8243A" w14:textId="77777777" w:rsidR="00DE5C9D" w:rsidRPr="00831AE2" w:rsidRDefault="00DE5C9D" w:rsidP="00DE5C9D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92" w:type="dxa"/>
          </w:tcPr>
          <w:p w14:paraId="41FB942E" w14:textId="4E43DA96" w:rsidR="00DE5C9D" w:rsidRDefault="004D2944" w:rsidP="004D2944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708206" w14:textId="77777777" w:rsidR="00DE5C9D" w:rsidRDefault="00DE5C9D" w:rsidP="00DE5C9D">
            <w:pPr>
              <w:pStyle w:val="acctfourfigures"/>
              <w:tabs>
                <w:tab w:val="clear" w:pos="765"/>
                <w:tab w:val="decimal" w:pos="882"/>
                <w:tab w:val="decimal" w:pos="124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05BAD97A" w14:textId="665A3FA7" w:rsidR="00DE5C9D" w:rsidRPr="001D4B68" w:rsidRDefault="004D2944" w:rsidP="004D2944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43" w:right="7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35CE2C" w14:textId="77777777" w:rsidR="00DE5C9D" w:rsidRPr="00831AE2" w:rsidRDefault="00DE5C9D" w:rsidP="00DE5C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CF9EF3" w14:textId="6AA85E81" w:rsidR="00DE5C9D" w:rsidRPr="00DE5C9D" w:rsidRDefault="008A3400" w:rsidP="008A3400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172" w:right="-86"/>
              <w:jc w:val="both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11985C" w14:textId="77777777" w:rsidR="00DE5C9D" w:rsidRPr="00831AE2" w:rsidRDefault="00DE5C9D" w:rsidP="00DE5C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</w:tcPr>
          <w:p w14:paraId="555C89F3" w14:textId="01B3D548" w:rsidR="00DE5C9D" w:rsidRPr="00DE5C9D" w:rsidRDefault="008A3400" w:rsidP="008A3400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DE5C9D" w:rsidRPr="00831AE2" w14:paraId="77F8AD63" w14:textId="77777777" w:rsidTr="00A907EB">
        <w:trPr>
          <w:trHeight w:val="180"/>
        </w:trPr>
        <w:tc>
          <w:tcPr>
            <w:tcW w:w="4401" w:type="dxa"/>
          </w:tcPr>
          <w:p w14:paraId="07CEB6A2" w14:textId="3E2ADD1D" w:rsidR="00DE5C9D" w:rsidRPr="00831AE2" w:rsidRDefault="00DE5C9D" w:rsidP="00DE5C9D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สิทธิการขายหุ้น</w:t>
            </w:r>
          </w:p>
        </w:tc>
        <w:tc>
          <w:tcPr>
            <w:tcW w:w="237" w:type="dxa"/>
          </w:tcPr>
          <w:p w14:paraId="2041266B" w14:textId="77777777" w:rsidR="00DE5C9D" w:rsidRPr="00831AE2" w:rsidRDefault="00DE5C9D" w:rsidP="00DE5C9D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7E6B87DF" w14:textId="18C2BE66" w:rsidR="00DE5C9D" w:rsidRDefault="004D2944" w:rsidP="004D294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3" w:right="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486E45" w14:textId="77777777" w:rsidR="00DE5C9D" w:rsidRDefault="00DE5C9D" w:rsidP="00DE5C9D">
            <w:pPr>
              <w:pStyle w:val="acctfourfigures"/>
              <w:tabs>
                <w:tab w:val="clear" w:pos="765"/>
                <w:tab w:val="decimal" w:pos="882"/>
                <w:tab w:val="decimal" w:pos="124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BB3B70" w14:textId="13EF77F2" w:rsidR="00DE5C9D" w:rsidRDefault="004D2944" w:rsidP="004D294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E40098" w14:textId="77777777" w:rsidR="00DE5C9D" w:rsidRPr="00831AE2" w:rsidRDefault="00DE5C9D" w:rsidP="00DE5C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F796F0" w14:textId="0C9F3FAD" w:rsidR="00DE5C9D" w:rsidRPr="00DE5C9D" w:rsidRDefault="008A3400" w:rsidP="008A3400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172" w:right="-86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667F95" w14:textId="77777777" w:rsidR="00DE5C9D" w:rsidRPr="00831AE2" w:rsidRDefault="00DE5C9D" w:rsidP="00DE5C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</w:tcPr>
          <w:p w14:paraId="5D393D7C" w14:textId="1F41948E" w:rsidR="00DE5C9D" w:rsidRDefault="008A3400" w:rsidP="008A3400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1D4B68" w:rsidRPr="001D4B68" w14:paraId="28D98BB2" w14:textId="77777777" w:rsidTr="00B52F38">
        <w:trPr>
          <w:trHeight w:val="180"/>
        </w:trPr>
        <w:tc>
          <w:tcPr>
            <w:tcW w:w="4401" w:type="dxa"/>
          </w:tcPr>
          <w:p w14:paraId="1FA73B02" w14:textId="3CB443DF" w:rsidR="001D4B68" w:rsidRPr="001D4B68" w:rsidRDefault="001D4B68" w:rsidP="001D4B68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4B6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7" w:type="dxa"/>
          </w:tcPr>
          <w:p w14:paraId="6D8F8AB3" w14:textId="77777777" w:rsidR="001D4B68" w:rsidRPr="001D4B68" w:rsidRDefault="001D4B68" w:rsidP="001D4B68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36C8E01A" w14:textId="7B804E39" w:rsidR="001D4B68" w:rsidRPr="001D4B68" w:rsidRDefault="004D2944" w:rsidP="004D2944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7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4A0EA6" w14:textId="77777777" w:rsidR="001D4B68" w:rsidRPr="001D4B68" w:rsidRDefault="001D4B68" w:rsidP="001D4B6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0E5303" w14:textId="0870355B" w:rsidR="001D4B68" w:rsidRPr="001D4B68" w:rsidRDefault="004D2944" w:rsidP="004D294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7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937462" w14:textId="77777777" w:rsidR="001D4B68" w:rsidRPr="001D4B68" w:rsidRDefault="001D4B68" w:rsidP="001D4B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BE4825B" w14:textId="77777777" w:rsidR="001D4B68" w:rsidRPr="001D4B68" w:rsidRDefault="001D4B68" w:rsidP="001D4B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869C416" w14:textId="77777777" w:rsidR="001D4B68" w:rsidRPr="001D4B68" w:rsidRDefault="001D4B68" w:rsidP="001D4B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</w:tcPr>
          <w:p w14:paraId="41710BAC" w14:textId="77777777" w:rsidR="001D4B68" w:rsidRPr="001D4B68" w:rsidRDefault="001D4B68" w:rsidP="001D4B6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56638" w:rsidRPr="00831AE2" w14:paraId="68DCB175" w14:textId="77777777" w:rsidTr="001B627B">
        <w:trPr>
          <w:gridAfter w:val="1"/>
          <w:wAfter w:w="12" w:type="dxa"/>
          <w:trHeight w:val="144"/>
        </w:trPr>
        <w:tc>
          <w:tcPr>
            <w:tcW w:w="4638" w:type="dxa"/>
            <w:gridSpan w:val="2"/>
            <w:vAlign w:val="bottom"/>
          </w:tcPr>
          <w:p w14:paraId="62503DFA" w14:textId="77777777" w:rsidR="00456638" w:rsidRPr="00831AE2" w:rsidRDefault="00456638" w:rsidP="001B627B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70" w:type="dxa"/>
            <w:gridSpan w:val="7"/>
          </w:tcPr>
          <w:p w14:paraId="3B669130" w14:textId="77777777" w:rsidR="00456638" w:rsidRPr="00831AE2" w:rsidRDefault="00456638" w:rsidP="001B627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31AE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Pr="00831AE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 xml:space="preserve"> / </w:t>
            </w:r>
            <w:r w:rsidRPr="00831AE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56638" w:rsidRPr="00831AE2" w14:paraId="707BBE07" w14:textId="77777777" w:rsidTr="001B627B">
        <w:trPr>
          <w:gridAfter w:val="1"/>
          <w:wAfter w:w="12" w:type="dxa"/>
          <w:trHeight w:val="180"/>
        </w:trPr>
        <w:tc>
          <w:tcPr>
            <w:tcW w:w="4638" w:type="dxa"/>
            <w:gridSpan w:val="2"/>
            <w:vAlign w:val="bottom"/>
          </w:tcPr>
          <w:p w14:paraId="7590B93B" w14:textId="77777777" w:rsidR="00456638" w:rsidRPr="00831AE2" w:rsidRDefault="00456638" w:rsidP="001B627B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012" w:type="dxa"/>
            <w:gridSpan w:val="3"/>
          </w:tcPr>
          <w:p w14:paraId="4C1F0392" w14:textId="77777777" w:rsidR="00456638" w:rsidRPr="00831AE2" w:rsidRDefault="00456638" w:rsidP="001B627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31AE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CD8CAAF" w14:textId="77777777" w:rsidR="00456638" w:rsidRPr="00831AE2" w:rsidRDefault="00456638" w:rsidP="001B627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88" w:type="dxa"/>
            <w:gridSpan w:val="3"/>
            <w:vAlign w:val="bottom"/>
          </w:tcPr>
          <w:p w14:paraId="03E482D4" w14:textId="77777777" w:rsidR="00456638" w:rsidRPr="00831AE2" w:rsidRDefault="00456638" w:rsidP="001B627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31AE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56638" w:rsidRPr="00831AE2" w14:paraId="01AA25C6" w14:textId="77777777" w:rsidTr="001B627B">
        <w:trPr>
          <w:trHeight w:val="657"/>
        </w:trPr>
        <w:tc>
          <w:tcPr>
            <w:tcW w:w="4401" w:type="dxa"/>
            <w:vAlign w:val="bottom"/>
          </w:tcPr>
          <w:p w14:paraId="56360987" w14:textId="1BD0A060" w:rsidR="00456638" w:rsidRPr="00831AE2" w:rsidRDefault="00456638" w:rsidP="001B627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31A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237" w:type="dxa"/>
            <w:vAlign w:val="bottom"/>
          </w:tcPr>
          <w:p w14:paraId="72186AF7" w14:textId="77777777" w:rsidR="00456638" w:rsidRPr="00831AE2" w:rsidRDefault="00456638" w:rsidP="001B627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92" w:type="dxa"/>
            <w:vAlign w:val="bottom"/>
          </w:tcPr>
          <w:p w14:paraId="2DCC674A" w14:textId="77777777" w:rsidR="00456638" w:rsidRPr="003A09A1" w:rsidRDefault="00456638" w:rsidP="001B627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1AE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</w:t>
            </w:r>
            <w:r w:rsidRPr="002C5C5B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ครื่องมือทางการเงินที่วัดมูลค่า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 xml:space="preserve"> FVTPL</w:t>
            </w:r>
          </w:p>
        </w:tc>
        <w:tc>
          <w:tcPr>
            <w:tcW w:w="270" w:type="dxa"/>
          </w:tcPr>
          <w:p w14:paraId="15A3488B" w14:textId="77777777" w:rsidR="00456638" w:rsidRPr="00831AE2" w:rsidRDefault="00456638" w:rsidP="001B627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422BAFD" w14:textId="77777777" w:rsidR="00456638" w:rsidRPr="00831AE2" w:rsidRDefault="00456638" w:rsidP="001B627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36C421E" w14:textId="77777777" w:rsidR="00456638" w:rsidRPr="00831AE2" w:rsidRDefault="00456638" w:rsidP="001B627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B315A4E" w14:textId="3D2B0714" w:rsidR="00456638" w:rsidRPr="00831AE2" w:rsidRDefault="00456638" w:rsidP="001B627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831A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537CC" w:rsidRPr="00E537CC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F624146" w14:textId="77777777" w:rsidR="00456638" w:rsidRPr="00831AE2" w:rsidRDefault="00456638" w:rsidP="001B627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476ED33A" w14:textId="77777777" w:rsidR="00456638" w:rsidRPr="00831AE2" w:rsidRDefault="00456638" w:rsidP="001B627B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56638" w:rsidRPr="00831AE2" w14:paraId="4FF10F19" w14:textId="77777777" w:rsidTr="001B627B">
        <w:trPr>
          <w:gridAfter w:val="1"/>
          <w:wAfter w:w="12" w:type="dxa"/>
          <w:trHeight w:val="64"/>
        </w:trPr>
        <w:tc>
          <w:tcPr>
            <w:tcW w:w="4401" w:type="dxa"/>
          </w:tcPr>
          <w:p w14:paraId="7777DE44" w14:textId="77777777" w:rsidR="00456638" w:rsidRPr="00831AE2" w:rsidRDefault="00456638" w:rsidP="001B627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7" w:type="dxa"/>
          </w:tcPr>
          <w:p w14:paraId="4C96BF87" w14:textId="77777777" w:rsidR="00456638" w:rsidRPr="00831AE2" w:rsidRDefault="00456638" w:rsidP="001B627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5470" w:type="dxa"/>
            <w:gridSpan w:val="7"/>
          </w:tcPr>
          <w:p w14:paraId="4E3E87EB" w14:textId="77777777" w:rsidR="00456638" w:rsidRPr="00831AE2" w:rsidRDefault="00456638" w:rsidP="001B627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831AE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56638" w:rsidRPr="00831AE2" w14:paraId="16AB0AA6" w14:textId="77777777" w:rsidTr="001B627B">
        <w:trPr>
          <w:trHeight w:val="180"/>
        </w:trPr>
        <w:tc>
          <w:tcPr>
            <w:tcW w:w="4401" w:type="dxa"/>
          </w:tcPr>
          <w:p w14:paraId="6DDD0BEB" w14:textId="77777777" w:rsidR="00456638" w:rsidRPr="00831AE2" w:rsidRDefault="00456638" w:rsidP="001B627B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1A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237" w:type="dxa"/>
          </w:tcPr>
          <w:p w14:paraId="541F2E68" w14:textId="77777777" w:rsidR="00456638" w:rsidRPr="00831AE2" w:rsidRDefault="00456638" w:rsidP="001B627B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2" w:type="dxa"/>
          </w:tcPr>
          <w:p w14:paraId="4B442552" w14:textId="77777777" w:rsidR="00456638" w:rsidRPr="00831AE2" w:rsidRDefault="00456638" w:rsidP="001B627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05896F4" w14:textId="77777777" w:rsidR="00456638" w:rsidRPr="00831AE2" w:rsidRDefault="00456638" w:rsidP="001B627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31A3D227" w14:textId="77777777" w:rsidR="00456638" w:rsidRPr="00831AE2" w:rsidRDefault="00456638" w:rsidP="001B627B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C1EEE4" w14:textId="77777777" w:rsidR="00456638" w:rsidRPr="00831AE2" w:rsidRDefault="00456638" w:rsidP="001B62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EF6A108" w14:textId="77777777" w:rsidR="00456638" w:rsidRPr="00831AE2" w:rsidRDefault="00456638" w:rsidP="001B62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68C81A7" w14:textId="77777777" w:rsidR="00456638" w:rsidRPr="00831AE2" w:rsidRDefault="00456638" w:rsidP="001B62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</w:tcPr>
          <w:p w14:paraId="3756C407" w14:textId="77777777" w:rsidR="00456638" w:rsidRPr="00831AE2" w:rsidRDefault="00456638" w:rsidP="001B627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56638" w:rsidRPr="00831AE2" w14:paraId="26396FF2" w14:textId="77777777" w:rsidTr="001B627B">
        <w:trPr>
          <w:trHeight w:val="180"/>
        </w:trPr>
        <w:tc>
          <w:tcPr>
            <w:tcW w:w="4401" w:type="dxa"/>
          </w:tcPr>
          <w:p w14:paraId="3AC44E6F" w14:textId="77777777" w:rsidR="00456638" w:rsidRPr="00831AE2" w:rsidRDefault="00456638" w:rsidP="001B627B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31AE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เงินลงทุนอื่นในตราสารทุนที่ไม่อยู่ในความต้องการของตลาด</w:t>
            </w:r>
          </w:p>
        </w:tc>
        <w:tc>
          <w:tcPr>
            <w:tcW w:w="237" w:type="dxa"/>
          </w:tcPr>
          <w:p w14:paraId="1801C0C8" w14:textId="77777777" w:rsidR="00456638" w:rsidRPr="00831AE2" w:rsidRDefault="00456638" w:rsidP="001B627B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92" w:type="dxa"/>
          </w:tcPr>
          <w:p w14:paraId="164D84F0" w14:textId="4DCBE6B9" w:rsidR="00456638" w:rsidRDefault="00E537CC" w:rsidP="001B627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537CC">
              <w:rPr>
                <w:rFonts w:ascii="Angsana New" w:hAnsi="Angsana New"/>
                <w:sz w:val="26"/>
                <w:szCs w:val="26"/>
                <w:lang w:val="en-US" w:bidi="th-TH"/>
              </w:rPr>
              <w:t>112</w:t>
            </w:r>
            <w:r w:rsidR="0045663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6F19B38" w14:textId="77777777" w:rsidR="00456638" w:rsidRDefault="00456638" w:rsidP="001B627B">
            <w:pPr>
              <w:pStyle w:val="acctfourfigures"/>
              <w:tabs>
                <w:tab w:val="clear" w:pos="765"/>
                <w:tab w:val="decimal" w:pos="882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6DDC7760" w14:textId="34DD0E0B" w:rsidR="00456638" w:rsidRPr="00831AE2" w:rsidRDefault="00E537CC" w:rsidP="001B627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537CC">
              <w:rPr>
                <w:rFonts w:ascii="Angsana New" w:hAnsi="Angsana New"/>
                <w:sz w:val="26"/>
                <w:szCs w:val="26"/>
                <w:lang w:val="en-US"/>
              </w:rPr>
              <w:t>112</w:t>
            </w:r>
            <w:r w:rsidR="0045663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537CC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</w:tcPr>
          <w:p w14:paraId="3DDC9B61" w14:textId="77777777" w:rsidR="00456638" w:rsidRPr="00831AE2" w:rsidRDefault="00456638" w:rsidP="001B62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41BBAB" w14:textId="3BEC3307" w:rsidR="00456638" w:rsidRPr="00831AE2" w:rsidRDefault="00E537CC" w:rsidP="0045663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72" w:right="-8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537CC">
              <w:rPr>
                <w:rFonts w:ascii="Angsana New" w:hAnsi="Angsana New"/>
                <w:sz w:val="26"/>
                <w:szCs w:val="26"/>
                <w:lang w:val="en-US" w:bidi="th-TH"/>
              </w:rPr>
              <w:t>112</w:t>
            </w:r>
            <w:r w:rsidR="0045663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E537C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BC96A63" w14:textId="77777777" w:rsidR="00456638" w:rsidRPr="00831AE2" w:rsidRDefault="00456638" w:rsidP="001B62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</w:tcPr>
          <w:p w14:paraId="19031496" w14:textId="7B21F1DD" w:rsidR="00456638" w:rsidRPr="00831AE2" w:rsidRDefault="00E537CC" w:rsidP="00456638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537CC">
              <w:rPr>
                <w:rFonts w:ascii="Angsana New" w:hAnsi="Angsana New"/>
                <w:sz w:val="26"/>
                <w:szCs w:val="26"/>
                <w:lang w:val="en-US" w:bidi="th-TH"/>
              </w:rPr>
              <w:t>112</w:t>
            </w:r>
            <w:r w:rsidR="0045663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</w:tr>
      <w:tr w:rsidR="00456638" w:rsidRPr="00831AE2" w14:paraId="3D1F021B" w14:textId="77777777" w:rsidTr="001B627B">
        <w:trPr>
          <w:trHeight w:val="180"/>
        </w:trPr>
        <w:tc>
          <w:tcPr>
            <w:tcW w:w="4401" w:type="dxa"/>
          </w:tcPr>
          <w:p w14:paraId="04886C43" w14:textId="77777777" w:rsidR="00456638" w:rsidRPr="00831AE2" w:rsidRDefault="00456638" w:rsidP="001B627B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สิทธิการขายหุ้น</w:t>
            </w:r>
          </w:p>
        </w:tc>
        <w:tc>
          <w:tcPr>
            <w:tcW w:w="237" w:type="dxa"/>
          </w:tcPr>
          <w:p w14:paraId="00ADF58D" w14:textId="77777777" w:rsidR="00456638" w:rsidRPr="00831AE2" w:rsidRDefault="00456638" w:rsidP="001B627B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2CB1BFF8" w14:textId="0B6F5262" w:rsidR="00456638" w:rsidRPr="00831AE2" w:rsidRDefault="00E537CC" w:rsidP="001B627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537CC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45663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sz w:val="26"/>
                <w:szCs w:val="26"/>
                <w:lang w:val="en-US" w:bidi="th-TH"/>
              </w:rPr>
              <w:t>749</w:t>
            </w:r>
          </w:p>
        </w:tc>
        <w:tc>
          <w:tcPr>
            <w:tcW w:w="270" w:type="dxa"/>
          </w:tcPr>
          <w:p w14:paraId="3A1E6B35" w14:textId="77777777" w:rsidR="00456638" w:rsidRPr="00831AE2" w:rsidRDefault="00456638" w:rsidP="001B627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0394A0" w14:textId="15B16B22" w:rsidR="00456638" w:rsidRPr="001E1597" w:rsidRDefault="00E537CC" w:rsidP="001B627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537CC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45663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537CC">
              <w:rPr>
                <w:rFonts w:ascii="Angsana New" w:hAnsi="Angsana New"/>
                <w:sz w:val="26"/>
                <w:szCs w:val="26"/>
                <w:lang w:val="en-US"/>
              </w:rPr>
              <w:t>749</w:t>
            </w:r>
          </w:p>
        </w:tc>
        <w:tc>
          <w:tcPr>
            <w:tcW w:w="270" w:type="dxa"/>
          </w:tcPr>
          <w:p w14:paraId="7069A17A" w14:textId="77777777" w:rsidR="00456638" w:rsidRPr="00831AE2" w:rsidRDefault="00456638" w:rsidP="001B62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64BFFB" w14:textId="71078E2A" w:rsidR="00456638" w:rsidRPr="00831AE2" w:rsidRDefault="00E537CC" w:rsidP="0045663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537CC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45663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E537CC">
              <w:rPr>
                <w:rFonts w:ascii="Angsana New" w:hAnsi="Angsana New"/>
                <w:sz w:val="26"/>
                <w:szCs w:val="26"/>
                <w:lang w:val="en-US" w:bidi="th-TH"/>
              </w:rPr>
              <w:t>749</w:t>
            </w:r>
          </w:p>
        </w:tc>
        <w:tc>
          <w:tcPr>
            <w:tcW w:w="270" w:type="dxa"/>
          </w:tcPr>
          <w:p w14:paraId="7725C0FE" w14:textId="77777777" w:rsidR="00456638" w:rsidRPr="00831AE2" w:rsidRDefault="00456638" w:rsidP="001B62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</w:tcPr>
          <w:p w14:paraId="7E69D50B" w14:textId="143C1F55" w:rsidR="00456638" w:rsidRPr="00831AE2" w:rsidRDefault="00E537CC" w:rsidP="00456638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537CC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456638">
              <w:rPr>
                <w:rFonts w:ascii="Angsana New" w:hAnsi="Angsana New"/>
                <w:sz w:val="26"/>
                <w:szCs w:val="26"/>
              </w:rPr>
              <w:t>,</w:t>
            </w:r>
            <w:r w:rsidRPr="00E537CC">
              <w:rPr>
                <w:rFonts w:ascii="Angsana New" w:hAnsi="Angsana New"/>
                <w:sz w:val="26"/>
                <w:szCs w:val="26"/>
                <w:lang w:val="en-US"/>
              </w:rPr>
              <w:t>749</w:t>
            </w:r>
          </w:p>
        </w:tc>
      </w:tr>
      <w:tr w:rsidR="00456638" w:rsidRPr="00831AE2" w14:paraId="57B2CFD0" w14:textId="77777777" w:rsidTr="001B627B">
        <w:trPr>
          <w:trHeight w:val="180"/>
        </w:trPr>
        <w:tc>
          <w:tcPr>
            <w:tcW w:w="4401" w:type="dxa"/>
          </w:tcPr>
          <w:p w14:paraId="69A08A11" w14:textId="77777777" w:rsidR="00456638" w:rsidRPr="00831AE2" w:rsidRDefault="00456638" w:rsidP="001B627B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831AE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7" w:type="dxa"/>
          </w:tcPr>
          <w:p w14:paraId="4EDD9A39" w14:textId="77777777" w:rsidR="00456638" w:rsidRPr="00831AE2" w:rsidRDefault="00456638" w:rsidP="001B627B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267253B3" w14:textId="252B8C66" w:rsidR="00456638" w:rsidRPr="00831AE2" w:rsidRDefault="00E537CC" w:rsidP="001B627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537C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121</w:t>
            </w:r>
            <w:r w:rsidR="0045663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749</w:t>
            </w:r>
          </w:p>
        </w:tc>
        <w:tc>
          <w:tcPr>
            <w:tcW w:w="270" w:type="dxa"/>
          </w:tcPr>
          <w:p w14:paraId="0B01CF73" w14:textId="77777777" w:rsidR="00456638" w:rsidRPr="00831AE2" w:rsidRDefault="00456638" w:rsidP="001B627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8024F3" w14:textId="691D7E96" w:rsidR="00456638" w:rsidRPr="001E1597" w:rsidRDefault="00E537CC" w:rsidP="001B627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537C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121</w:t>
            </w:r>
            <w:r w:rsidR="0045663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749</w:t>
            </w:r>
          </w:p>
        </w:tc>
        <w:tc>
          <w:tcPr>
            <w:tcW w:w="270" w:type="dxa"/>
          </w:tcPr>
          <w:p w14:paraId="521664A1" w14:textId="77777777" w:rsidR="00456638" w:rsidRPr="00831AE2" w:rsidRDefault="00456638" w:rsidP="001B62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01F52F9" w14:textId="77777777" w:rsidR="00456638" w:rsidRPr="00831AE2" w:rsidRDefault="00456638" w:rsidP="001B62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CBEF62C" w14:textId="77777777" w:rsidR="00456638" w:rsidRPr="00831AE2" w:rsidRDefault="00456638" w:rsidP="001B62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</w:tcPr>
          <w:p w14:paraId="14F6B60D" w14:textId="77777777" w:rsidR="00456638" w:rsidRPr="00831AE2" w:rsidRDefault="00456638" w:rsidP="001B627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8138F27" w14:textId="77777777" w:rsidR="00B37C97" w:rsidRPr="00594448" w:rsidRDefault="00B37C97" w:rsidP="00EE635F">
      <w:pPr>
        <w:spacing w:line="240" w:lineRule="auto"/>
        <w:ind w:left="540"/>
        <w:rPr>
          <w:rFonts w:ascii="Angsana New" w:hAnsi="Angsana New"/>
          <w:bCs/>
        </w:rPr>
      </w:pPr>
    </w:p>
    <w:p w14:paraId="670A4A14" w14:textId="6324FF75" w:rsidR="008A4092" w:rsidRPr="00EE635F" w:rsidRDefault="008A4092" w:rsidP="00C36473">
      <w:pPr>
        <w:spacing w:line="240" w:lineRule="auto"/>
        <w:ind w:left="540"/>
        <w:rPr>
          <w:rFonts w:ascii="Angsana New" w:hAnsi="Angsana New"/>
          <w:bCs/>
          <w:i/>
          <w:iCs/>
          <w:sz w:val="30"/>
          <w:szCs w:val="30"/>
        </w:rPr>
      </w:pPr>
      <w:r w:rsidRPr="00EE635F">
        <w:rPr>
          <w:rFonts w:ascii="Angsana New" w:hAnsi="Angsana New"/>
          <w:bCs/>
          <w:i/>
          <w:iCs/>
          <w:sz w:val="30"/>
          <w:szCs w:val="30"/>
          <w:cs/>
        </w:rPr>
        <w:t xml:space="preserve">มูลค่ายุติธรรมของสินทรัพย์และหนี้สินทางการเงิน </w:t>
      </w:r>
    </w:p>
    <w:p w14:paraId="1D691082" w14:textId="77777777" w:rsidR="000011B8" w:rsidRPr="00594448" w:rsidRDefault="000011B8" w:rsidP="00C36473">
      <w:pPr>
        <w:spacing w:line="240" w:lineRule="auto"/>
        <w:ind w:left="540"/>
        <w:rPr>
          <w:rFonts w:ascii="Angsana New" w:hAnsi="Angsana New"/>
          <w:bCs/>
        </w:rPr>
      </w:pPr>
    </w:p>
    <w:p w14:paraId="0E69F072" w14:textId="02773699" w:rsidR="000A3D96" w:rsidRPr="008F52BE" w:rsidRDefault="000A3D96" w:rsidP="008F52BE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8F52BE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มูลค่ายุติธรรมของสินทรัพย์และหนี้สินทางการเงิน</w:t>
      </w:r>
      <w:r w:rsidR="00EA0898" w:rsidRPr="008F52BE">
        <w:rPr>
          <w:rFonts w:ascii="Angsana New" w:hAnsi="Angsana New" w:hint="cs"/>
          <w:sz w:val="30"/>
          <w:szCs w:val="30"/>
          <w:cs/>
        </w:rPr>
        <w:t>อื่นๆ</w:t>
      </w:r>
      <w:r w:rsidRPr="008F52BE">
        <w:rPr>
          <w:rFonts w:ascii="Angsana New" w:hAnsi="Angsana New" w:hint="cs"/>
          <w:sz w:val="30"/>
          <w:szCs w:val="30"/>
          <w:cs/>
        </w:rPr>
        <w:t>เป็นมูลค่าที่ใกล้เคียงกับมูลค่าตามบัญชี เนื่องจากเครื่องมือทางการเงินเหล่านี้จะครบ</w:t>
      </w:r>
      <w:r w:rsidR="00A004E0" w:rsidRPr="008F52BE">
        <w:rPr>
          <w:rFonts w:ascii="Angsana New" w:hAnsi="Angsana New" w:hint="cs"/>
          <w:sz w:val="30"/>
          <w:szCs w:val="30"/>
          <w:cs/>
        </w:rPr>
        <w:t>กำ</w:t>
      </w:r>
      <w:r w:rsidRPr="008F52BE">
        <w:rPr>
          <w:rFonts w:ascii="Angsana New" w:hAnsi="Angsana New" w:hint="cs"/>
          <w:sz w:val="30"/>
          <w:szCs w:val="30"/>
          <w:cs/>
        </w:rPr>
        <w:t>หนดในระยะเวลาอันสั้น</w:t>
      </w:r>
    </w:p>
    <w:p w14:paraId="113A039C" w14:textId="77777777" w:rsidR="000A3D96" w:rsidRPr="00594448" w:rsidRDefault="000A3D96" w:rsidP="000A3D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Cs w:val="18"/>
        </w:rPr>
      </w:pPr>
    </w:p>
    <w:p w14:paraId="79A92201" w14:textId="0A656973" w:rsidR="000A3D96" w:rsidRPr="008F52BE" w:rsidRDefault="000A3D96" w:rsidP="008F52BE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8F52BE">
        <w:rPr>
          <w:rFonts w:ascii="Angsana New" w:hAnsi="Angsana New" w:hint="cs"/>
          <w:sz w:val="30"/>
          <w:szCs w:val="30"/>
          <w:cs/>
        </w:rPr>
        <w:t xml:space="preserve">มูลค่ายุติธรรมของเงินกู้ยืมระยะยาวจากสถาบันการเงินมีมูลค่าใกล้เคียงกับมูลค่าตามบัญชี เนื่องจากอัตราดอกเบี้ย ในตลาดที่ใช้คิดลดกระแสเงินสดในอนาคตเป็นมูลค่าปัจจุบัน ณ วันที่บันทึกบัญชีไม่แตกต่างจากอัตราดอกเบี้ย </w:t>
      </w:r>
      <w:r w:rsidR="002D6A34" w:rsidRPr="008F52BE">
        <w:rPr>
          <w:rFonts w:ascii="Angsana New" w:hAnsi="Angsana New" w:hint="cs"/>
          <w:sz w:val="30"/>
          <w:szCs w:val="30"/>
          <w:cs/>
        </w:rPr>
        <w:t xml:space="preserve">     </w:t>
      </w:r>
      <w:r w:rsidRPr="008F52BE">
        <w:rPr>
          <w:rFonts w:ascii="Angsana New" w:hAnsi="Angsana New" w:hint="cs"/>
          <w:sz w:val="30"/>
          <w:szCs w:val="30"/>
          <w:cs/>
        </w:rPr>
        <w:t xml:space="preserve">ณ วันที่รายงานอย่างมีสาระสำคัญ </w:t>
      </w:r>
    </w:p>
    <w:p w14:paraId="688A7241" w14:textId="77777777" w:rsidR="000A3D96" w:rsidRPr="00594448" w:rsidRDefault="000A3D96" w:rsidP="007C43D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Cs w:val="18"/>
        </w:rPr>
      </w:pPr>
    </w:p>
    <w:p w14:paraId="10C8CCA4" w14:textId="667C215D" w:rsidR="008A4092" w:rsidRPr="008F52BE" w:rsidRDefault="000A3D96" w:rsidP="008F52BE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8F52BE">
        <w:rPr>
          <w:rFonts w:ascii="Angsana New" w:hAnsi="Angsana New" w:hint="cs"/>
          <w:sz w:val="30"/>
          <w:szCs w:val="30"/>
          <w:cs/>
        </w:rPr>
        <w:t>มูลค่ายุติธรรมของหนี้สินภายใต้สัญญาเช่าเป็นมูลค่าตามบัญชี เนื่องจากอัตราดอกเบี้ยตามสัญญาใกล้เคียงกับอัตราตลาด</w:t>
      </w:r>
    </w:p>
    <w:p w14:paraId="4798111C" w14:textId="77777777" w:rsidR="007C43D2" w:rsidRPr="00594448" w:rsidRDefault="007C43D2" w:rsidP="007C43D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Cs w:val="18"/>
          <w:cs/>
        </w:rPr>
      </w:pPr>
    </w:p>
    <w:p w14:paraId="012B74A3" w14:textId="674CCDDF" w:rsidR="00E46B49" w:rsidRPr="008F52BE" w:rsidRDefault="0008656E" w:rsidP="008F52BE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F52BE">
        <w:rPr>
          <w:rFonts w:ascii="Angsana New" w:hAnsi="Angsana New"/>
          <w:spacing w:val="-2"/>
          <w:sz w:val="30"/>
          <w:szCs w:val="30"/>
          <w:cs/>
        </w:rPr>
        <w:t>มูลค่ายุติธรรมระดับ</w:t>
      </w:r>
      <w:r w:rsidRPr="008F52BE">
        <w:rPr>
          <w:rFonts w:ascii="Angsana New" w:hAnsi="Angsana New"/>
          <w:spacing w:val="-2"/>
          <w:sz w:val="30"/>
          <w:szCs w:val="30"/>
        </w:rPr>
        <w:t xml:space="preserve"> </w:t>
      </w:r>
      <w:r w:rsidR="00E537CC" w:rsidRPr="008F52BE">
        <w:rPr>
          <w:rFonts w:ascii="Angsana New" w:hAnsi="Angsana New"/>
          <w:spacing w:val="-2"/>
          <w:sz w:val="30"/>
          <w:szCs w:val="30"/>
        </w:rPr>
        <w:t>3</w:t>
      </w:r>
      <w:r w:rsidRPr="008F52BE">
        <w:rPr>
          <w:rFonts w:ascii="Angsana New" w:hAnsi="Angsana New"/>
          <w:spacing w:val="-2"/>
          <w:sz w:val="30"/>
          <w:szCs w:val="30"/>
          <w:cs/>
        </w:rPr>
        <w:t xml:space="preserve"> สำหรับเงินลงทุน</w:t>
      </w:r>
      <w:r w:rsidR="004D2944" w:rsidRPr="008F52BE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8F52BE">
        <w:rPr>
          <w:rFonts w:ascii="Angsana New" w:hAnsi="Angsana New"/>
          <w:spacing w:val="-2"/>
          <w:sz w:val="30"/>
          <w:szCs w:val="30"/>
          <w:cs/>
        </w:rPr>
        <w:t>ตราสารทุน</w:t>
      </w:r>
      <w:r w:rsidR="004D2944" w:rsidRPr="008F52BE">
        <w:rPr>
          <w:rFonts w:ascii="Angsana New" w:hAnsi="Angsana New"/>
          <w:spacing w:val="-2"/>
          <w:sz w:val="30"/>
          <w:szCs w:val="30"/>
          <w:cs/>
        </w:rPr>
        <w:t>ที่ไม่อยู่ในความต้องการของตลาด</w:t>
      </w:r>
      <w:r w:rsidR="004D2944" w:rsidRPr="008F52BE">
        <w:rPr>
          <w:rFonts w:ascii="Angsana New" w:hAnsi="Angsana New" w:hint="cs"/>
          <w:spacing w:val="-2"/>
          <w:sz w:val="30"/>
          <w:szCs w:val="30"/>
          <w:cs/>
        </w:rPr>
        <w:t>รวมถึงสิทธิการขายหุ้น</w:t>
      </w:r>
      <w:r w:rsidRPr="008F52BE">
        <w:rPr>
          <w:rFonts w:ascii="Angsana New" w:hAnsi="Angsana New"/>
          <w:spacing w:val="-2"/>
          <w:sz w:val="30"/>
          <w:szCs w:val="30"/>
          <w:cs/>
        </w:rPr>
        <w:t>ที่วัดมูลค่าด้วยมูลค่ายุติธรรมผ่านกำไรขาดทุน ประเมินมูลค่ายุติธรรมโดยการ</w:t>
      </w:r>
      <w:r w:rsidR="00EA0898" w:rsidRPr="008F52BE">
        <w:rPr>
          <w:rFonts w:ascii="Angsana New" w:hAnsi="Angsana New" w:hint="cs"/>
          <w:spacing w:val="-2"/>
          <w:sz w:val="30"/>
          <w:szCs w:val="30"/>
          <w:cs/>
        </w:rPr>
        <w:t>ปรับปรุง</w:t>
      </w:r>
      <w:r w:rsidR="0057618E" w:rsidRPr="008F52BE">
        <w:rPr>
          <w:rFonts w:ascii="Angsana New" w:hAnsi="Angsana New" w:hint="cs"/>
          <w:spacing w:val="-2"/>
          <w:sz w:val="30"/>
          <w:szCs w:val="30"/>
          <w:cs/>
        </w:rPr>
        <w:t>มูลค่าตาม</w:t>
      </w:r>
      <w:r w:rsidR="00B87DFF" w:rsidRPr="008F52BE">
        <w:rPr>
          <w:rFonts w:ascii="Angsana New" w:hAnsi="Angsana New" w:hint="cs"/>
          <w:spacing w:val="-2"/>
          <w:sz w:val="30"/>
          <w:szCs w:val="30"/>
          <w:cs/>
        </w:rPr>
        <w:t>ราคา</w:t>
      </w:r>
      <w:r w:rsidR="0057618E" w:rsidRPr="008F52BE">
        <w:rPr>
          <w:rFonts w:ascii="Angsana New" w:hAnsi="Angsana New" w:hint="cs"/>
          <w:spacing w:val="-2"/>
          <w:sz w:val="30"/>
          <w:szCs w:val="30"/>
          <w:cs/>
        </w:rPr>
        <w:t>สิทธิในการขายคืนตามสัญญา ด้วย</w:t>
      </w:r>
      <w:r w:rsidR="00EA0898" w:rsidRPr="008F52BE">
        <w:rPr>
          <w:rFonts w:ascii="Angsana New" w:hAnsi="Angsana New" w:hint="cs"/>
          <w:spacing w:val="-2"/>
          <w:sz w:val="30"/>
          <w:szCs w:val="30"/>
          <w:cs/>
        </w:rPr>
        <w:t>ค่าความเสี่ยงด้านเครดิต และด้านอื่นๆเพื่อสะท้อนมูลค่าที่แท้จริง</w:t>
      </w:r>
      <w:r w:rsidR="0057618E" w:rsidRPr="008F52BE">
        <w:rPr>
          <w:rFonts w:ascii="Angsana New" w:hAnsi="Angsana New" w:hint="cs"/>
          <w:spacing w:val="-2"/>
          <w:sz w:val="30"/>
          <w:szCs w:val="30"/>
          <w:cs/>
        </w:rPr>
        <w:t xml:space="preserve"> ทั้งนี้ เมื่อวันที่ </w:t>
      </w:r>
      <w:r w:rsidR="008F52BE" w:rsidRPr="008F52BE">
        <w:rPr>
          <w:rFonts w:ascii="Angsana New" w:hAnsi="Angsana New"/>
          <w:spacing w:val="-2"/>
          <w:sz w:val="30"/>
          <w:szCs w:val="30"/>
        </w:rPr>
        <w:t>11</w:t>
      </w:r>
      <w:r w:rsidR="008F52BE" w:rsidRPr="008F52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7618E" w:rsidRPr="008F52BE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57618E" w:rsidRPr="008F52BE">
        <w:rPr>
          <w:rFonts w:ascii="Angsana New" w:hAnsi="Angsana New"/>
          <w:spacing w:val="-2"/>
          <w:sz w:val="30"/>
          <w:szCs w:val="30"/>
        </w:rPr>
        <w:t xml:space="preserve">2568 </w:t>
      </w:r>
      <w:r w:rsidR="0057618E" w:rsidRPr="008F52BE">
        <w:rPr>
          <w:rFonts w:ascii="Angsana New" w:hAnsi="Angsana New" w:hint="cs"/>
          <w:spacing w:val="-2"/>
          <w:sz w:val="30"/>
          <w:szCs w:val="30"/>
          <w:cs/>
        </w:rPr>
        <w:t>บริษัทได้ใช้สิทธิในการขายคืนตามสัญญา</w:t>
      </w:r>
      <w:r w:rsidR="004D2944" w:rsidRPr="008F52BE">
        <w:rPr>
          <w:rFonts w:ascii="Angsana New" w:hAnsi="Angsana New" w:hint="cs"/>
          <w:spacing w:val="-2"/>
          <w:sz w:val="30"/>
          <w:szCs w:val="30"/>
          <w:cs/>
        </w:rPr>
        <w:t xml:space="preserve"> ต่อมาใน</w:t>
      </w:r>
      <w:r w:rsidR="008F52BE" w:rsidRPr="008F52BE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="008F52BE" w:rsidRPr="008F52BE">
        <w:rPr>
          <w:rFonts w:ascii="Angsana New" w:hAnsi="Angsana New"/>
          <w:spacing w:val="-2"/>
          <w:sz w:val="30"/>
          <w:szCs w:val="30"/>
        </w:rPr>
        <w:t xml:space="preserve"> 18 </w:t>
      </w:r>
      <w:r w:rsidR="008F52BE" w:rsidRPr="008F52BE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F004A8" w:rsidRPr="008F52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004A8" w:rsidRPr="008F52BE">
        <w:rPr>
          <w:rFonts w:ascii="Angsana New" w:hAnsi="Angsana New"/>
          <w:spacing w:val="-2"/>
          <w:sz w:val="30"/>
          <w:szCs w:val="30"/>
        </w:rPr>
        <w:t>256</w:t>
      </w:r>
      <w:r w:rsidR="008F52BE" w:rsidRPr="008F52BE">
        <w:rPr>
          <w:rFonts w:ascii="Angsana New" w:hAnsi="Angsana New"/>
          <w:spacing w:val="-2"/>
          <w:sz w:val="30"/>
          <w:szCs w:val="30"/>
        </w:rPr>
        <w:t>8</w:t>
      </w:r>
      <w:r w:rsidR="00F004A8" w:rsidRPr="008F52BE">
        <w:rPr>
          <w:rFonts w:ascii="Angsana New" w:hAnsi="Angsana New" w:hint="cs"/>
          <w:spacing w:val="-2"/>
          <w:sz w:val="30"/>
          <w:szCs w:val="30"/>
          <w:cs/>
        </w:rPr>
        <w:t xml:space="preserve"> คู่สัญญาได้ปฏิเสธการซื้อกลับคืน โดยบริษัท</w:t>
      </w:r>
      <w:r w:rsidR="0057618E" w:rsidRPr="008F52BE">
        <w:rPr>
          <w:rFonts w:ascii="Angsana New" w:hAnsi="Angsana New" w:hint="cs"/>
          <w:spacing w:val="-2"/>
          <w:sz w:val="30"/>
          <w:szCs w:val="30"/>
          <w:cs/>
        </w:rPr>
        <w:t>ยังอยู่ในระหว่างการติดตามเรียกชำระจนถึงวันที่งบการเงินนี้</w:t>
      </w:r>
      <w:r w:rsidR="004F1988" w:rsidRPr="008F52BE">
        <w:rPr>
          <w:rFonts w:ascii="Angsana New" w:hAnsi="Angsana New"/>
          <w:spacing w:val="-2"/>
          <w:sz w:val="30"/>
          <w:szCs w:val="30"/>
        </w:rPr>
        <w:t xml:space="preserve"> </w:t>
      </w:r>
      <w:r w:rsidR="004F1988" w:rsidRPr="008F52BE">
        <w:rPr>
          <w:rFonts w:ascii="Angsana New" w:hAnsi="Angsana New" w:hint="cs"/>
          <w:spacing w:val="-2"/>
          <w:sz w:val="30"/>
          <w:szCs w:val="30"/>
          <w:cs/>
        </w:rPr>
        <w:t>ซึ่งผู้บริหารได้พิจารณาผลขาดทุนจากการ</w:t>
      </w:r>
      <w:r w:rsidR="00F004A8" w:rsidRPr="008F52BE">
        <w:rPr>
          <w:rFonts w:ascii="Angsana New" w:hAnsi="Angsana New" w:hint="cs"/>
          <w:spacing w:val="-2"/>
          <w:sz w:val="30"/>
          <w:szCs w:val="30"/>
          <w:cs/>
        </w:rPr>
        <w:t>ปรับมูลค่ายุติธรรมของ</w:t>
      </w:r>
      <w:r w:rsidR="004F1988" w:rsidRPr="008F52BE">
        <w:rPr>
          <w:rFonts w:ascii="Angsana New" w:hAnsi="Angsana New" w:hint="cs"/>
          <w:spacing w:val="-2"/>
          <w:sz w:val="30"/>
          <w:szCs w:val="30"/>
          <w:cs/>
        </w:rPr>
        <w:t>เงินลงทุนนี้</w:t>
      </w:r>
      <w:r w:rsidR="00CB3910">
        <w:rPr>
          <w:rFonts w:ascii="Angsana New" w:hAnsi="Angsana New" w:hint="cs"/>
          <w:spacing w:val="-2"/>
          <w:sz w:val="30"/>
          <w:szCs w:val="30"/>
          <w:cs/>
        </w:rPr>
        <w:t>และสิทธิการขายหุ้น</w:t>
      </w:r>
      <w:r w:rsidR="00836169">
        <w:rPr>
          <w:rFonts w:ascii="Angsana New" w:hAnsi="Angsana New" w:hint="cs"/>
          <w:spacing w:val="-2"/>
          <w:sz w:val="30"/>
          <w:szCs w:val="30"/>
          <w:cs/>
        </w:rPr>
        <w:t>ทั้งจำนวน</w:t>
      </w:r>
      <w:r w:rsidR="004F1988" w:rsidRPr="008F52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F1988" w:rsidRPr="008F52BE">
        <w:rPr>
          <w:rFonts w:ascii="Angsana New" w:hAnsi="Angsana New"/>
          <w:spacing w:val="-2"/>
          <w:sz w:val="30"/>
          <w:szCs w:val="30"/>
        </w:rPr>
        <w:t>1</w:t>
      </w:r>
      <w:r w:rsidR="00836169">
        <w:rPr>
          <w:rFonts w:ascii="Angsana New" w:hAnsi="Angsana New"/>
          <w:spacing w:val="-2"/>
          <w:sz w:val="30"/>
          <w:szCs w:val="30"/>
        </w:rPr>
        <w:t>2</w:t>
      </w:r>
      <w:r w:rsidR="007251B8">
        <w:rPr>
          <w:rFonts w:ascii="Angsana New" w:hAnsi="Angsana New"/>
          <w:spacing w:val="-2"/>
          <w:sz w:val="30"/>
          <w:szCs w:val="30"/>
        </w:rPr>
        <w:t>2</w:t>
      </w:r>
      <w:r w:rsidR="004F1988" w:rsidRPr="008F52BE">
        <w:rPr>
          <w:rFonts w:ascii="Angsana New" w:hAnsi="Angsana New"/>
          <w:spacing w:val="-2"/>
          <w:sz w:val="30"/>
          <w:szCs w:val="30"/>
        </w:rPr>
        <w:t xml:space="preserve"> </w:t>
      </w:r>
      <w:r w:rsidR="004F1988" w:rsidRPr="008F52BE">
        <w:rPr>
          <w:rFonts w:ascii="Angsana New" w:hAnsi="Angsana New" w:hint="cs"/>
          <w:spacing w:val="-2"/>
          <w:sz w:val="30"/>
          <w:szCs w:val="30"/>
          <w:cs/>
        </w:rPr>
        <w:t>ล้านบาทเนื่องจากคาดว่าจะไม่ได้รับการชำระคืนตามสิทธิการขายคืน</w:t>
      </w:r>
    </w:p>
    <w:p w14:paraId="0336056B" w14:textId="77777777" w:rsidR="001C3CA3" w:rsidRPr="00594448" w:rsidRDefault="001C3CA3" w:rsidP="001C3CA3">
      <w:pPr>
        <w:pStyle w:val="ListParagraph"/>
        <w:tabs>
          <w:tab w:val="left" w:pos="540"/>
        </w:tabs>
        <w:spacing w:after="100" w:afterAutospacing="1" w:line="240" w:lineRule="auto"/>
        <w:ind w:left="540"/>
        <w:jc w:val="thaiDistribute"/>
        <w:rPr>
          <w:rFonts w:ascii="Angsana New" w:hAnsi="Angsana New"/>
          <w:b/>
          <w:szCs w:val="18"/>
        </w:rPr>
      </w:pPr>
    </w:p>
    <w:p w14:paraId="45F8F773" w14:textId="5D6829E1" w:rsidR="00D40782" w:rsidRPr="00EE635F" w:rsidRDefault="00AE19E3" w:rsidP="008B07A2">
      <w:pPr>
        <w:pStyle w:val="ListParagraph"/>
        <w:numPr>
          <w:ilvl w:val="0"/>
          <w:numId w:val="27"/>
        </w:numPr>
        <w:ind w:left="54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EE635F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A715A75" w14:textId="77777777" w:rsidR="00AE19E3" w:rsidRPr="00594448" w:rsidRDefault="00AE19E3" w:rsidP="00AE19E3">
      <w:pPr>
        <w:ind w:left="450"/>
        <w:jc w:val="both"/>
        <w:rPr>
          <w:rFonts w:ascii="Angsana New" w:hAnsi="Angsana New"/>
        </w:rPr>
      </w:pPr>
    </w:p>
    <w:p w14:paraId="3BEC179E" w14:textId="4FBC00A3" w:rsidR="00AE19E3" w:rsidRPr="00EE635F" w:rsidRDefault="00AE19E3" w:rsidP="00AE19E3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E635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B52CFCE" w14:textId="77777777" w:rsidR="00AE19E3" w:rsidRPr="00594448" w:rsidRDefault="00AE19E3" w:rsidP="00AE19E3">
      <w:pPr>
        <w:pStyle w:val="ListParagraph"/>
        <w:tabs>
          <w:tab w:val="left" w:pos="540"/>
        </w:tabs>
        <w:ind w:left="810"/>
        <w:jc w:val="thaiDistribute"/>
        <w:rPr>
          <w:rFonts w:ascii="Angsana New" w:hAnsi="Angsana New"/>
          <w:szCs w:val="18"/>
        </w:rPr>
      </w:pPr>
    </w:p>
    <w:p w14:paraId="62FAEFA5" w14:textId="3CCECBF7" w:rsidR="00AE19E3" w:rsidRDefault="00AE19E3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EE635F">
        <w:rPr>
          <w:rFonts w:ascii="Angsana New" w:hAnsi="Angsana New" w:hint="cs"/>
          <w:sz w:val="30"/>
          <w:szCs w:val="30"/>
          <w:cs/>
        </w:rPr>
        <w:t>คณะกรรมการบริษัทของ</w:t>
      </w:r>
      <w:r w:rsidR="006F291E" w:rsidRPr="00EE635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E635F">
        <w:rPr>
          <w:rFonts w:ascii="Angsana New" w:hAnsi="Angsana New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6F291E" w:rsidRPr="00EE635F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661FF" w:rsidRPr="00EE635F">
        <w:rPr>
          <w:rFonts w:ascii="Angsana New" w:hAnsi="Angsana New" w:hint="cs"/>
          <w:sz w:val="30"/>
          <w:szCs w:val="30"/>
          <w:cs/>
        </w:rPr>
        <w:t xml:space="preserve"> </w:t>
      </w:r>
      <w:r w:rsidRPr="00EE635F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</w:t>
      </w:r>
      <w:r w:rsidRPr="00EE635F">
        <w:rPr>
          <w:rFonts w:ascii="Angsana New" w:hAnsi="Angsana New" w:hint="cs"/>
          <w:sz w:val="30"/>
          <w:szCs w:val="30"/>
          <w:cs/>
        </w:rPr>
        <w:lastRenderedPageBreak/>
        <w:t>และติดตามนโยบายการบริหารความเสี่ยงของ</w:t>
      </w:r>
      <w:r w:rsidR="006F291E" w:rsidRPr="00EE635F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661FF" w:rsidRPr="00EE635F">
        <w:rPr>
          <w:rFonts w:ascii="Angsana New" w:hAnsi="Angsana New"/>
          <w:sz w:val="30"/>
          <w:szCs w:val="30"/>
          <w:cs/>
        </w:rPr>
        <w:t xml:space="preserve"> </w:t>
      </w:r>
      <w:r w:rsidRPr="00EE635F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37CF6C4" w14:textId="77777777" w:rsidR="00180B6D" w:rsidRDefault="00180B6D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587D3CE9" w14:textId="24A67674" w:rsidR="00AE19E3" w:rsidRPr="00EE635F" w:rsidRDefault="00AE19E3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EE635F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</w:t>
      </w:r>
      <w:r w:rsidR="006F291E" w:rsidRPr="00EE635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E635F">
        <w:rPr>
          <w:rFonts w:ascii="Angsana New" w:hAnsi="Angsana New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6F291E" w:rsidRPr="00EE635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E635F">
        <w:rPr>
          <w:rFonts w:ascii="Angsana New" w:hAnsi="Angsana New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6F291E" w:rsidRPr="00EE635F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661FF" w:rsidRPr="00EE635F">
        <w:rPr>
          <w:rFonts w:ascii="Angsana New" w:hAnsi="Angsana New"/>
          <w:sz w:val="30"/>
          <w:szCs w:val="30"/>
          <w:cs/>
        </w:rPr>
        <w:t xml:space="preserve"> </w:t>
      </w:r>
      <w:r w:rsidR="006F291E" w:rsidRPr="00EE635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E635F">
        <w:rPr>
          <w:rFonts w:ascii="Angsana New" w:hAnsi="Angsana New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79698B9" w14:textId="77777777" w:rsidR="00AE19E3" w:rsidRPr="00EE635F" w:rsidRDefault="00AE19E3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476DE87E" w14:textId="731E09FA" w:rsidR="00AE19E3" w:rsidRPr="00EE635F" w:rsidRDefault="00AE19E3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EE635F">
        <w:rPr>
          <w:rFonts w:ascii="Angsana New" w:hAnsi="Angsana New" w:hint="cs"/>
          <w:sz w:val="30"/>
          <w:szCs w:val="30"/>
          <w:cs/>
        </w:rPr>
        <w:t>คณะกรรมการตรวจสอบของ</w:t>
      </w:r>
      <w:r w:rsidR="006F291E" w:rsidRPr="00EE635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E635F">
        <w:rPr>
          <w:rFonts w:ascii="Angsana New" w:hAnsi="Angsana New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6F291E" w:rsidRPr="00EE635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E635F">
        <w:rPr>
          <w:rFonts w:ascii="Angsana New" w:hAnsi="Angsana New" w:hint="cs"/>
          <w:sz w:val="30"/>
          <w:szCs w:val="30"/>
          <w:cs/>
        </w:rPr>
        <w:t>เผชิญอยู่ คณะกรรมการตรวจสอบของ</w:t>
      </w:r>
      <w:r w:rsidR="006F291E" w:rsidRPr="00EE635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E635F">
        <w:rPr>
          <w:rFonts w:ascii="Angsana New" w:hAnsi="Angsana New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DF0BB4E" w14:textId="77777777" w:rsidR="00282FBE" w:rsidRPr="00EE635F" w:rsidRDefault="00282FBE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33FCA626" w14:textId="2552C95E" w:rsidR="00D40782" w:rsidRPr="00EE635F" w:rsidRDefault="00AE19E3" w:rsidP="00AE19E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E635F">
        <w:rPr>
          <w:rFonts w:ascii="Angsana New" w:hAnsi="Angsana New"/>
          <w:i/>
          <w:iCs/>
          <w:sz w:val="30"/>
          <w:szCs w:val="30"/>
        </w:rPr>
        <w:t>(</w:t>
      </w:r>
      <w:r w:rsidR="00A30F9B" w:rsidRPr="00EE635F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EE635F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1</w:t>
      </w:r>
      <w:r w:rsidRPr="00EE635F">
        <w:rPr>
          <w:rFonts w:ascii="Angsana New" w:hAnsi="Angsana New"/>
          <w:i/>
          <w:iCs/>
          <w:sz w:val="30"/>
          <w:szCs w:val="30"/>
        </w:rPr>
        <w:t>)</w:t>
      </w:r>
      <w:r w:rsidR="004661FF" w:rsidRPr="00EE635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E635F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313E6AC1" w14:textId="77777777" w:rsidR="003A4EC5" w:rsidRPr="00EE635F" w:rsidRDefault="003A4EC5" w:rsidP="00AE19E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7CFE529" w14:textId="099FAFF3" w:rsidR="000753A6" w:rsidRPr="00EE635F" w:rsidRDefault="003A4EC5" w:rsidP="00575580">
      <w:pPr>
        <w:tabs>
          <w:tab w:val="left" w:pos="1440"/>
        </w:tabs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EE635F">
        <w:rPr>
          <w:rFonts w:ascii="Angsana New" w:hAnsi="Angsana New" w:hint="cs"/>
          <w:b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6F291E" w:rsidRPr="00EE635F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EE635F">
        <w:rPr>
          <w:rFonts w:ascii="Angsana New" w:hAnsi="Angsana New" w:hint="cs"/>
          <w:b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6F291E" w:rsidRPr="00EE635F">
        <w:rPr>
          <w:rFonts w:ascii="Angsana New" w:hAnsi="Angsana New" w:hint="cs"/>
          <w:b/>
          <w:sz w:val="30"/>
          <w:szCs w:val="30"/>
          <w:cs/>
        </w:rPr>
        <w:t>กลุ่มบริษัท</w:t>
      </w:r>
    </w:p>
    <w:p w14:paraId="5BFB4A21" w14:textId="7129083D" w:rsidR="00EE635F" w:rsidRDefault="00EE635F" w:rsidP="003F046B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2C66192B" w14:textId="4E3B42A0" w:rsidR="003A4EC5" w:rsidRPr="00EE635F" w:rsidRDefault="003A4EC5" w:rsidP="003A4EC5">
      <w:pPr>
        <w:tabs>
          <w:tab w:val="left" w:pos="1440"/>
        </w:tabs>
        <w:ind w:left="99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EE635F">
        <w:rPr>
          <w:rFonts w:ascii="Angsana New" w:hAnsi="Angsana New"/>
          <w:bCs/>
          <w:i/>
          <w:iCs/>
          <w:sz w:val="30"/>
          <w:szCs w:val="30"/>
        </w:rPr>
        <w:t>(</w:t>
      </w:r>
      <w:r w:rsidR="00A30F9B" w:rsidRPr="00EE635F">
        <w:rPr>
          <w:rFonts w:ascii="Angsana New" w:hAnsi="Angsana New" w:hint="cs"/>
          <w:b/>
          <w:i/>
          <w:iCs/>
          <w:sz w:val="30"/>
          <w:szCs w:val="30"/>
          <w:cs/>
        </w:rPr>
        <w:t>ข</w:t>
      </w:r>
      <w:r w:rsidRPr="00EE635F">
        <w:rPr>
          <w:rFonts w:ascii="Angsana New" w:hAnsi="Angsana New"/>
          <w:bCs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bCs/>
          <w:i/>
          <w:iCs/>
          <w:sz w:val="30"/>
          <w:szCs w:val="30"/>
        </w:rPr>
        <w:t>1</w:t>
      </w:r>
      <w:r w:rsidRPr="00EE635F">
        <w:rPr>
          <w:rFonts w:ascii="Angsana New" w:hAnsi="Angsana New"/>
          <w:bCs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bCs/>
          <w:i/>
          <w:iCs/>
          <w:sz w:val="30"/>
          <w:szCs w:val="30"/>
        </w:rPr>
        <w:t>1</w:t>
      </w:r>
      <w:r w:rsidRPr="00EE635F">
        <w:rPr>
          <w:rFonts w:ascii="Angsana New" w:hAnsi="Angsana New"/>
          <w:bCs/>
          <w:i/>
          <w:iCs/>
          <w:sz w:val="30"/>
          <w:szCs w:val="30"/>
        </w:rPr>
        <w:t>)</w:t>
      </w:r>
      <w:r w:rsidR="004661FF" w:rsidRPr="00EE635F">
        <w:rPr>
          <w:rFonts w:ascii="Angsana New" w:hAnsi="Angsana New"/>
          <w:b/>
          <w:i/>
          <w:iCs/>
          <w:sz w:val="30"/>
          <w:szCs w:val="30"/>
          <w:cs/>
        </w:rPr>
        <w:t xml:space="preserve"> </w:t>
      </w:r>
      <w:r w:rsidRPr="00EE635F">
        <w:rPr>
          <w:rFonts w:ascii="Angsana New" w:hAnsi="Angsana New"/>
          <w:b/>
          <w:i/>
          <w:iCs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5430CA5B" w14:textId="77777777" w:rsidR="00432F68" w:rsidRPr="006351A0" w:rsidRDefault="00432F68" w:rsidP="003A4EC5">
      <w:pPr>
        <w:tabs>
          <w:tab w:val="left" w:pos="144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16098638" w14:textId="47EAFCAA" w:rsidR="003A4EC5" w:rsidRPr="006351A0" w:rsidRDefault="003A4EC5" w:rsidP="00067CD2">
      <w:pPr>
        <w:tabs>
          <w:tab w:val="left" w:pos="1080"/>
        </w:tabs>
        <w:spacing w:line="240" w:lineRule="auto"/>
        <w:ind w:left="1593" w:firstLine="9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6351A0">
        <w:rPr>
          <w:rFonts w:ascii="Angsana New" w:hAnsi="Angsana New"/>
          <w:spacing w:val="-4"/>
          <w:sz w:val="30"/>
          <w:szCs w:val="30"/>
          <w:cs/>
        </w:rPr>
        <w:t>ความเสี่ยงด้านเครดิตของ</w:t>
      </w:r>
      <w:r w:rsidR="006F291E" w:rsidRPr="006351A0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6351A0">
        <w:rPr>
          <w:rFonts w:ascii="Angsana New" w:hAnsi="Angsana New"/>
          <w:spacing w:val="-4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254B40" w:rsidRPr="006351A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351A0">
        <w:rPr>
          <w:rFonts w:ascii="Angsana New" w:hAnsi="Angsana New"/>
          <w:spacing w:val="-4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4661FF" w:rsidRPr="006351A0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066ED841" w14:textId="77777777" w:rsidR="003A4EC5" w:rsidRPr="006351A0" w:rsidRDefault="003A4EC5" w:rsidP="003A4EC5">
      <w:pPr>
        <w:tabs>
          <w:tab w:val="left" w:pos="540"/>
          <w:tab w:val="left" w:pos="1080"/>
        </w:tabs>
        <w:ind w:left="166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56AFB25" w14:textId="0BB1E680" w:rsidR="003A4EC5" w:rsidRPr="006351A0" w:rsidRDefault="00730EF0" w:rsidP="00067CD2">
      <w:pPr>
        <w:tabs>
          <w:tab w:val="left" w:pos="1080"/>
        </w:tabs>
        <w:spacing w:line="240" w:lineRule="auto"/>
        <w:ind w:left="1593" w:hanging="18"/>
        <w:jc w:val="thaiDistribute"/>
        <w:rPr>
          <w:rFonts w:ascii="Angsana New" w:hAnsi="Angsana New"/>
          <w:sz w:val="30"/>
          <w:szCs w:val="30"/>
        </w:rPr>
      </w:pPr>
      <w:r w:rsidRPr="00730EF0">
        <w:rPr>
          <w:rFonts w:ascii="Angsana New" w:hAnsi="Angsana New"/>
          <w:sz w:val="30"/>
          <w:szCs w:val="30"/>
          <w:cs/>
        </w:rPr>
        <w:t>คณะกรรมการบริหารความเสี่ยง</w:t>
      </w:r>
      <w:r w:rsidR="003A4EC5" w:rsidRPr="006351A0">
        <w:rPr>
          <w:rFonts w:ascii="Angsana New" w:hAnsi="Angsana New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6F291E"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A4EC5" w:rsidRPr="006351A0">
        <w:rPr>
          <w:rFonts w:ascii="Angsana New" w:hAnsi="Angsana New"/>
          <w:sz w:val="30"/>
          <w:szCs w:val="30"/>
          <w:cs/>
        </w:rPr>
        <w:t>จะเสนอระยะเวลาและเงื่อนไข</w:t>
      </w:r>
      <w:r w:rsidR="00857C8B">
        <w:rPr>
          <w:rFonts w:ascii="Angsana New" w:hAnsi="Angsana New" w:hint="cs"/>
          <w:sz w:val="30"/>
          <w:szCs w:val="30"/>
          <w:cs/>
        </w:rPr>
        <w:t>ทางการค้า</w:t>
      </w:r>
      <w:r w:rsidR="003A4EC5" w:rsidRPr="006351A0">
        <w:rPr>
          <w:rFonts w:ascii="Angsana New" w:hAnsi="Angsana New" w:hint="cs"/>
          <w:sz w:val="30"/>
          <w:szCs w:val="30"/>
          <w:cs/>
        </w:rPr>
        <w:t xml:space="preserve"> </w:t>
      </w:r>
      <w:r w:rsidR="006F291E"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A4EC5" w:rsidRPr="006351A0">
        <w:rPr>
          <w:rFonts w:ascii="Angsana New" w:hAnsi="Angsana New"/>
          <w:sz w:val="30"/>
          <w:szCs w:val="30"/>
          <w:cs/>
        </w:rPr>
        <w:t>จะทบทวน</w:t>
      </w:r>
      <w:r w:rsidR="003A4EC5" w:rsidRPr="006351A0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="00857C8B">
        <w:rPr>
          <w:rFonts w:ascii="Angsana New" w:hAnsi="Angsana New" w:hint="cs"/>
          <w:sz w:val="30"/>
          <w:szCs w:val="30"/>
          <w:cs/>
        </w:rPr>
        <w:t xml:space="preserve"> (ถ้ามี)</w:t>
      </w:r>
      <w:r w:rsidR="00C90809" w:rsidRPr="006351A0">
        <w:rPr>
          <w:rFonts w:ascii="Angsana New" w:hAnsi="Angsana New"/>
          <w:sz w:val="30"/>
          <w:szCs w:val="30"/>
        </w:rPr>
        <w:t xml:space="preserve"> </w:t>
      </w:r>
      <w:r w:rsidR="003A4EC5" w:rsidRPr="006351A0">
        <w:rPr>
          <w:rFonts w:ascii="Angsana New" w:hAnsi="Angsana New" w:hint="cs"/>
          <w:sz w:val="30"/>
          <w:szCs w:val="30"/>
          <w:cs/>
        </w:rPr>
        <w:t xml:space="preserve">งบการเงิน </w:t>
      </w:r>
      <w:r w:rsidR="00857C8B">
        <w:rPr>
          <w:rFonts w:ascii="Angsana New" w:hAnsi="Angsana New" w:hint="cs"/>
          <w:sz w:val="30"/>
          <w:szCs w:val="30"/>
          <w:cs/>
        </w:rPr>
        <w:t xml:space="preserve">ข้อมูลของสถาบันจัดอันดับความน่าเชื่อถือ </w:t>
      </w:r>
      <w:r w:rsidR="003A4EC5" w:rsidRPr="006351A0">
        <w:rPr>
          <w:rFonts w:ascii="Angsana New" w:hAnsi="Angsana New" w:hint="cs"/>
          <w:sz w:val="30"/>
          <w:szCs w:val="30"/>
          <w:cs/>
        </w:rPr>
        <w:t xml:space="preserve">ข้อมูลอุตสาหกรรมและหนังสือรับรองฐานะทางการเงินของธนาคารสำหรับบางกรณี </w:t>
      </w:r>
      <w:r w:rsidR="007E6F2E" w:rsidRPr="007E6F2E">
        <w:rPr>
          <w:rFonts w:ascii="Angsana New" w:hAnsi="Angsana New"/>
          <w:sz w:val="30"/>
          <w:szCs w:val="30"/>
          <w:cs/>
        </w:rPr>
        <w:t>วงเงินยอดขายจะ</w:t>
      </w:r>
      <w:r w:rsidR="007E6F2E" w:rsidRPr="007E6F2E">
        <w:rPr>
          <w:rFonts w:ascii="Angsana New" w:hAnsi="Angsana New"/>
          <w:sz w:val="30"/>
          <w:szCs w:val="30"/>
          <w:cs/>
        </w:rPr>
        <w:lastRenderedPageBreak/>
        <w:t>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431A9DC" w14:textId="2387F707" w:rsidR="00455371" w:rsidRPr="006351A0" w:rsidRDefault="00455371">
      <w:pPr>
        <w:spacing w:line="240" w:lineRule="auto"/>
        <w:rPr>
          <w:rFonts w:ascii="Angsana New" w:hAnsi="Angsana New"/>
          <w:sz w:val="30"/>
          <w:szCs w:val="30"/>
        </w:rPr>
      </w:pPr>
    </w:p>
    <w:p w14:paraId="7A4F7444" w14:textId="0B887C03" w:rsidR="000A0716" w:rsidRPr="006351A0" w:rsidRDefault="006F291E" w:rsidP="000A0716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A0716" w:rsidRPr="006351A0">
        <w:rPr>
          <w:rFonts w:ascii="Angsana New" w:hAnsi="Angsana New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E537CC" w:rsidRPr="00E537CC">
        <w:rPr>
          <w:rFonts w:ascii="Angsana New" w:hAnsi="Angsana New"/>
          <w:sz w:val="30"/>
          <w:szCs w:val="30"/>
        </w:rPr>
        <w:t>90</w:t>
      </w:r>
      <w:r w:rsidR="000A0716" w:rsidRPr="006351A0">
        <w:rPr>
          <w:rFonts w:ascii="Angsana New" w:hAnsi="Angsana New"/>
          <w:sz w:val="30"/>
          <w:szCs w:val="30"/>
          <w:cs/>
        </w:rPr>
        <w:t xml:space="preserve"> </w:t>
      </w:r>
      <w:r w:rsidR="000A0716" w:rsidRPr="006351A0">
        <w:rPr>
          <w:rFonts w:ascii="Angsana New" w:hAnsi="Angsana New" w:hint="cs"/>
          <w:sz w:val="30"/>
          <w:szCs w:val="30"/>
          <w:cs/>
        </w:rPr>
        <w:t>วัน</w:t>
      </w:r>
      <w:r w:rsidR="000A0716" w:rsidRPr="006351A0">
        <w:rPr>
          <w:rFonts w:ascii="Angsana New" w:hAnsi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r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A0716" w:rsidRPr="006351A0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</w:t>
      </w:r>
      <w:r w:rsidR="000A0716" w:rsidRPr="006351A0">
        <w:rPr>
          <w:rFonts w:ascii="Angsana New" w:hAnsi="Angsana New"/>
          <w:spacing w:val="-5"/>
          <w:sz w:val="30"/>
          <w:szCs w:val="30"/>
          <w:cs/>
        </w:rPr>
        <w:t>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0A0716" w:rsidRPr="006351A0">
        <w:rPr>
          <w:rFonts w:ascii="Angsana New" w:hAnsi="Angsana New"/>
          <w:spacing w:val="-5"/>
          <w:sz w:val="30"/>
          <w:szCs w:val="30"/>
        </w:rPr>
        <w:t xml:space="preserve"> </w:t>
      </w:r>
      <w:r w:rsidR="000A0716" w:rsidRPr="006351A0">
        <w:rPr>
          <w:rFonts w:ascii="Angsana New" w:hAnsi="Angsana New"/>
          <w:spacing w:val="-5"/>
          <w:sz w:val="30"/>
          <w:szCs w:val="30"/>
          <w:cs/>
        </w:rPr>
        <w:t>สภาวะเศรษฐกิจในปัจจุบันและมุมมองของ</w:t>
      </w:r>
      <w:r w:rsidRPr="006351A0">
        <w:rPr>
          <w:rFonts w:ascii="Angsana New" w:hAnsi="Angsana New" w:hint="cs"/>
          <w:spacing w:val="-5"/>
          <w:sz w:val="30"/>
          <w:szCs w:val="30"/>
          <w:cs/>
        </w:rPr>
        <w:t>กลุ่มบริษัท</w:t>
      </w:r>
      <w:r w:rsidR="000A0716" w:rsidRPr="006351A0">
        <w:rPr>
          <w:rFonts w:ascii="Angsana New" w:hAnsi="Angsana New"/>
          <w:spacing w:val="-5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  <w:r w:rsidR="000A0716" w:rsidRPr="006351A0">
        <w:rPr>
          <w:rFonts w:ascii="Angsana New" w:hAnsi="Angsana New"/>
          <w:sz w:val="30"/>
          <w:szCs w:val="30"/>
          <w:cs/>
        </w:rPr>
        <w:t xml:space="preserve"> </w:t>
      </w:r>
    </w:p>
    <w:p w14:paraId="552C46F8" w14:textId="77777777" w:rsidR="000A0716" w:rsidRPr="006351A0" w:rsidRDefault="000A0716" w:rsidP="000A0716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  <w:cs/>
        </w:rPr>
      </w:pPr>
    </w:p>
    <w:p w14:paraId="1FAB037C" w14:textId="3B52088F" w:rsidR="000A0716" w:rsidRPr="006351A0" w:rsidRDefault="000A0716" w:rsidP="000A0716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 w:rsidRPr="006351A0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E537CC" w:rsidRPr="00E537CC">
        <w:rPr>
          <w:rFonts w:ascii="Angsana New" w:hAnsi="Angsana New"/>
          <w:sz w:val="30"/>
          <w:szCs w:val="30"/>
        </w:rPr>
        <w:t>6</w:t>
      </w:r>
      <w:r w:rsidRPr="006351A0">
        <w:rPr>
          <w:rFonts w:ascii="Angsana New" w:hAnsi="Angsana New"/>
          <w:sz w:val="30"/>
          <w:szCs w:val="30"/>
        </w:rPr>
        <w:t xml:space="preserve"> </w:t>
      </w:r>
    </w:p>
    <w:p w14:paraId="53719606" w14:textId="24DFC826" w:rsidR="00514A17" w:rsidRPr="006351A0" w:rsidRDefault="00514A17" w:rsidP="00514A17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</w:p>
    <w:p w14:paraId="65B55F50" w14:textId="52C266B9" w:rsidR="00D57433" w:rsidRPr="002D6A34" w:rsidRDefault="00D57433" w:rsidP="00153042">
      <w:pPr>
        <w:tabs>
          <w:tab w:val="left" w:pos="1440"/>
        </w:tabs>
        <w:ind w:left="99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2D6A34">
        <w:rPr>
          <w:rFonts w:ascii="Angsana New" w:hAnsi="Angsana New"/>
          <w:bCs/>
          <w:i/>
          <w:iCs/>
          <w:sz w:val="30"/>
          <w:szCs w:val="30"/>
        </w:rPr>
        <w:t>(</w:t>
      </w:r>
      <w:r w:rsidRPr="002D6A34">
        <w:rPr>
          <w:rFonts w:ascii="Angsana New" w:hAnsi="Angsana New" w:hint="cs"/>
          <w:b/>
          <w:i/>
          <w:iCs/>
          <w:sz w:val="30"/>
          <w:szCs w:val="30"/>
          <w:cs/>
        </w:rPr>
        <w:t>ข</w:t>
      </w:r>
      <w:r w:rsidRPr="002D6A34">
        <w:rPr>
          <w:rFonts w:ascii="Angsana New" w:hAnsi="Angsana New"/>
          <w:bCs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bCs/>
          <w:i/>
          <w:iCs/>
          <w:sz w:val="30"/>
          <w:szCs w:val="30"/>
        </w:rPr>
        <w:t>1</w:t>
      </w:r>
      <w:r w:rsidRPr="002D6A34">
        <w:rPr>
          <w:rFonts w:ascii="Angsana New" w:hAnsi="Angsana New"/>
          <w:bCs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bCs/>
          <w:i/>
          <w:iCs/>
          <w:sz w:val="30"/>
          <w:szCs w:val="30"/>
        </w:rPr>
        <w:t>2</w:t>
      </w:r>
      <w:r w:rsidRPr="002D6A34">
        <w:rPr>
          <w:rFonts w:ascii="Angsana New" w:hAnsi="Angsana New"/>
          <w:bCs/>
          <w:i/>
          <w:iCs/>
          <w:sz w:val="30"/>
          <w:szCs w:val="30"/>
        </w:rPr>
        <w:t>)</w:t>
      </w:r>
      <w:r w:rsidRPr="002D6A34">
        <w:rPr>
          <w:rFonts w:ascii="Angsana New" w:hAnsi="Angsana New"/>
          <w:b/>
          <w:i/>
          <w:iCs/>
          <w:sz w:val="30"/>
          <w:szCs w:val="30"/>
          <w:cs/>
        </w:rPr>
        <w:t xml:space="preserve"> เงินสดและรายการเทียบเท่าเงินสด และอนุพันธ์</w:t>
      </w:r>
    </w:p>
    <w:p w14:paraId="342FDA98" w14:textId="77777777" w:rsidR="000753A6" w:rsidRPr="006351A0" w:rsidRDefault="000753A6" w:rsidP="000753A6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30"/>
          <w:szCs w:val="30"/>
        </w:rPr>
      </w:pPr>
      <w:r w:rsidRPr="006351A0">
        <w:rPr>
          <w:rFonts w:ascii="Angsana New" w:hAnsi="Angsana New"/>
          <w:sz w:val="30"/>
          <w:szCs w:val="30"/>
        </w:rPr>
        <w:tab/>
      </w:r>
    </w:p>
    <w:p w14:paraId="2AE1DADA" w14:textId="673A5AAE" w:rsidR="000753A6" w:rsidRPr="006351A0" w:rsidRDefault="000753A6" w:rsidP="00D57433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 w:rsidRPr="006351A0">
        <w:rPr>
          <w:rFonts w:ascii="Angsana New" w:hAnsi="Angsana New"/>
          <w:sz w:val="30"/>
          <w:szCs w:val="30"/>
          <w:cs/>
        </w:rPr>
        <w:t>ความเสี่ยงด้านเครดิตของ</w:t>
      </w:r>
      <w:r w:rsidR="006F291E" w:rsidRPr="006351A0">
        <w:rPr>
          <w:rFonts w:ascii="Angsana New" w:hAnsi="Angsana New"/>
          <w:sz w:val="30"/>
          <w:szCs w:val="30"/>
          <w:cs/>
        </w:rPr>
        <w:t>กลุ่มบริษัท</w:t>
      </w:r>
      <w:r w:rsidRPr="006351A0">
        <w:rPr>
          <w:rFonts w:ascii="Angsana New" w:hAnsi="Angsana New"/>
          <w:sz w:val="30"/>
          <w:szCs w:val="30"/>
          <w:cs/>
        </w:rPr>
        <w:t>ที่เกิดจากเงินสดและรายการเทียบเท่าเงินสดและสินทรัพย์อนุพันธ์</w:t>
      </w:r>
      <w:r w:rsidR="004661FF" w:rsidRPr="006351A0">
        <w:rPr>
          <w:rFonts w:ascii="Angsana New" w:hAnsi="Angsana New"/>
          <w:sz w:val="30"/>
          <w:szCs w:val="30"/>
          <w:cs/>
        </w:rPr>
        <w:t xml:space="preserve"> </w:t>
      </w:r>
      <w:r w:rsidR="00621326" w:rsidRPr="006351A0">
        <w:rPr>
          <w:rFonts w:ascii="Angsana New" w:hAnsi="Angsana New" w:hint="cs"/>
          <w:sz w:val="30"/>
          <w:szCs w:val="30"/>
          <w:cs/>
        </w:rPr>
        <w:t>มี</w:t>
      </w:r>
      <w:r w:rsidRPr="006351A0">
        <w:rPr>
          <w:rFonts w:ascii="Angsana New" w:hAnsi="Angsana New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3342FD">
        <w:rPr>
          <w:rFonts w:ascii="Angsana New" w:hAnsi="Angsana New" w:hint="cs"/>
          <w:sz w:val="30"/>
          <w:szCs w:val="30"/>
          <w:cs/>
        </w:rPr>
        <w:t xml:space="preserve"> </w:t>
      </w:r>
      <w:r w:rsidR="00621326" w:rsidRPr="006351A0">
        <w:rPr>
          <w:rFonts w:ascii="Angsana New" w:hAnsi="Angsana New" w:hint="cs"/>
          <w:sz w:val="30"/>
          <w:szCs w:val="30"/>
          <w:cs/>
        </w:rPr>
        <w:t>ซึ่ง</w:t>
      </w:r>
      <w:r w:rsidR="003342F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351A0">
        <w:rPr>
          <w:rFonts w:ascii="Angsana New" w:hAnsi="Angsana New"/>
          <w:sz w:val="30"/>
          <w:szCs w:val="30"/>
          <w:cs/>
        </w:rPr>
        <w:t>พิจารณาว่ามีความเสี่ยงด้านเครดิตต่ำ</w:t>
      </w:r>
    </w:p>
    <w:p w14:paraId="11978FAD" w14:textId="77777777" w:rsidR="00153042" w:rsidRPr="006351A0" w:rsidRDefault="00153042" w:rsidP="00D57433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</w:p>
    <w:p w14:paraId="19D7A7FC" w14:textId="6AACA54E" w:rsidR="000753A6" w:rsidRPr="002D6A34" w:rsidRDefault="000753A6" w:rsidP="007F3928">
      <w:pPr>
        <w:tabs>
          <w:tab w:val="left" w:pos="1440"/>
        </w:tabs>
        <w:ind w:left="9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D6A34">
        <w:rPr>
          <w:rFonts w:ascii="Angsana New" w:hAnsi="Angsana New"/>
          <w:i/>
          <w:iCs/>
          <w:sz w:val="30"/>
          <w:szCs w:val="30"/>
        </w:rPr>
        <w:t>(</w:t>
      </w:r>
      <w:r w:rsidR="001D36C6" w:rsidRPr="002D6A34">
        <w:rPr>
          <w:rFonts w:ascii="Angsana New" w:hAnsi="Angsana New"/>
          <w:i/>
          <w:iCs/>
          <w:sz w:val="30"/>
          <w:szCs w:val="30"/>
          <w:cs/>
        </w:rPr>
        <w:t>ข</w:t>
      </w:r>
      <w:r w:rsidRPr="002D6A34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1</w:t>
      </w:r>
      <w:r w:rsidRPr="002D6A34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3</w:t>
      </w:r>
      <w:r w:rsidRPr="002D6A34">
        <w:rPr>
          <w:rFonts w:ascii="Angsana New" w:hAnsi="Angsana New"/>
          <w:i/>
          <w:iCs/>
          <w:sz w:val="30"/>
          <w:szCs w:val="30"/>
        </w:rPr>
        <w:t xml:space="preserve">) </w:t>
      </w:r>
      <w:r w:rsidRPr="002D6A34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  <w:r w:rsidRPr="002D6A3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5B44E36" w14:textId="77777777" w:rsidR="001D36C6" w:rsidRPr="00446974" w:rsidRDefault="001D36C6" w:rsidP="00446974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30"/>
          <w:szCs w:val="30"/>
        </w:rPr>
      </w:pPr>
    </w:p>
    <w:p w14:paraId="01542553" w14:textId="45CCD734" w:rsidR="000753A6" w:rsidRDefault="006F291E" w:rsidP="007F3928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i/>
          <w:iCs/>
          <w:sz w:val="30"/>
          <w:szCs w:val="30"/>
        </w:rPr>
      </w:pPr>
      <w:r w:rsidRPr="00446974">
        <w:rPr>
          <w:rFonts w:ascii="Angsana New" w:hAnsi="Angsana New"/>
          <w:sz w:val="30"/>
          <w:szCs w:val="30"/>
          <w:cs/>
        </w:rPr>
        <w:t>กลุ่มบริษัท</w:t>
      </w:r>
      <w:r w:rsidR="000753A6" w:rsidRPr="00446974">
        <w:rPr>
          <w:rFonts w:ascii="Angsana New" w:hAnsi="Angsana New"/>
          <w:sz w:val="30"/>
          <w:szCs w:val="30"/>
          <w:cs/>
        </w:rPr>
        <w:t xml:space="preserve">มีนโยบายให้การค้ำประกันทางการเงินแก่หนี้สินของบริษัทย่อยเท่านั้น ณ วันที่ </w:t>
      </w:r>
      <w:r w:rsidR="00446974">
        <w:rPr>
          <w:rFonts w:ascii="Angsana New" w:hAnsi="Angsana New"/>
          <w:sz w:val="30"/>
          <w:szCs w:val="30"/>
        </w:rPr>
        <w:t xml:space="preserve">                   </w:t>
      </w:r>
      <w:r w:rsidR="00E537CC" w:rsidRPr="00E537CC">
        <w:rPr>
          <w:rFonts w:ascii="Angsana New" w:hAnsi="Angsana New"/>
          <w:sz w:val="30"/>
          <w:szCs w:val="30"/>
        </w:rPr>
        <w:t>31</w:t>
      </w:r>
      <w:r w:rsidR="004661FF" w:rsidRPr="00446974">
        <w:rPr>
          <w:rFonts w:ascii="Angsana New" w:hAnsi="Angsana New"/>
          <w:sz w:val="30"/>
          <w:szCs w:val="30"/>
          <w:cs/>
        </w:rPr>
        <w:t xml:space="preserve"> </w:t>
      </w:r>
      <w:r w:rsidR="000753A6" w:rsidRPr="00446974">
        <w:rPr>
          <w:rFonts w:ascii="Angsana New" w:hAnsi="Angsana New"/>
          <w:sz w:val="30"/>
          <w:szCs w:val="30"/>
          <w:cs/>
        </w:rPr>
        <w:t xml:space="preserve">ธันวาคม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="004661FF" w:rsidRPr="00446974">
        <w:rPr>
          <w:rFonts w:ascii="Angsana New" w:hAnsi="Angsana New"/>
          <w:sz w:val="30"/>
          <w:szCs w:val="30"/>
          <w:cs/>
        </w:rPr>
        <w:t xml:space="preserve"> </w:t>
      </w:r>
      <w:r w:rsidRPr="00446974">
        <w:rPr>
          <w:rFonts w:ascii="Angsana New" w:hAnsi="Angsana New"/>
          <w:sz w:val="30"/>
          <w:szCs w:val="30"/>
          <w:cs/>
        </w:rPr>
        <w:t>กลุ่มบริษัท</w:t>
      </w:r>
      <w:r w:rsidR="000753A6" w:rsidRPr="00446974">
        <w:rPr>
          <w:rFonts w:ascii="Angsana New" w:hAnsi="Angsana New"/>
          <w:sz w:val="30"/>
          <w:szCs w:val="30"/>
          <w:cs/>
        </w:rPr>
        <w:t>ออกหนังสือค้ำประกันวงเงินสินเชื่อกับธนาคารสำหรับบริษัทย่อย</w:t>
      </w:r>
      <w:r w:rsidR="00E37711" w:rsidRPr="00446974">
        <w:rPr>
          <w:rFonts w:ascii="Angsana New" w:hAnsi="Angsana New"/>
          <w:sz w:val="30"/>
          <w:szCs w:val="30"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2</w:t>
      </w:r>
      <w:r w:rsidR="004661FF" w:rsidRPr="00446974">
        <w:rPr>
          <w:rFonts w:ascii="Angsana New" w:hAnsi="Angsana New"/>
          <w:sz w:val="30"/>
          <w:szCs w:val="30"/>
          <w:cs/>
        </w:rPr>
        <w:t xml:space="preserve"> </w:t>
      </w:r>
      <w:r w:rsidR="000753A6" w:rsidRPr="00446974">
        <w:rPr>
          <w:rFonts w:ascii="Angsana New" w:hAnsi="Angsana New"/>
          <w:sz w:val="30"/>
          <w:szCs w:val="30"/>
          <w:cs/>
        </w:rPr>
        <w:t xml:space="preserve">แห่ง </w:t>
      </w:r>
      <w:r w:rsidR="000753A6" w:rsidRPr="00446974">
        <w:rPr>
          <w:rFonts w:ascii="Angsana New" w:hAnsi="Angsana New"/>
          <w:i/>
          <w:iCs/>
          <w:sz w:val="30"/>
          <w:szCs w:val="30"/>
        </w:rPr>
        <w:t>(</w:t>
      </w:r>
      <w:r w:rsidR="000753A6" w:rsidRPr="00446974">
        <w:rPr>
          <w:rFonts w:ascii="Angsana New" w:hAnsi="Angsana New"/>
          <w:i/>
          <w:iCs/>
          <w:sz w:val="30"/>
          <w:szCs w:val="30"/>
          <w:cs/>
        </w:rPr>
        <w:t>ดูหมายเหตุ ข้อ</w:t>
      </w:r>
      <w:r w:rsidR="004661FF" w:rsidRPr="0044697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15</w:t>
      </w:r>
      <w:r w:rsidR="000753A6" w:rsidRPr="00446974">
        <w:rPr>
          <w:rFonts w:ascii="Angsana New" w:hAnsi="Angsana New"/>
          <w:i/>
          <w:iCs/>
          <w:sz w:val="30"/>
          <w:szCs w:val="30"/>
        </w:rPr>
        <w:t>)</w:t>
      </w:r>
    </w:p>
    <w:p w14:paraId="14CBBC1A" w14:textId="77777777" w:rsidR="003F046B" w:rsidRPr="006351A0" w:rsidRDefault="003F046B" w:rsidP="003F046B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30"/>
          <w:szCs w:val="30"/>
        </w:rPr>
      </w:pPr>
    </w:p>
    <w:p w14:paraId="60C89A7A" w14:textId="31F7F49A" w:rsidR="001D36C6" w:rsidRPr="006351A0" w:rsidRDefault="001D36C6" w:rsidP="008D2E83">
      <w:pPr>
        <w:pStyle w:val="ListParagraph"/>
        <w:spacing w:line="240" w:lineRule="auto"/>
        <w:ind w:left="900" w:hanging="450"/>
        <w:rPr>
          <w:rFonts w:ascii="Angsana New" w:hAnsi="Angsana New"/>
          <w:sz w:val="30"/>
          <w:szCs w:val="30"/>
        </w:rPr>
      </w:pPr>
      <w:r w:rsidRPr="006351A0">
        <w:rPr>
          <w:rFonts w:ascii="Angsana New" w:hAnsi="Angsana New"/>
          <w:i/>
          <w:iCs/>
          <w:sz w:val="30"/>
          <w:szCs w:val="30"/>
        </w:rPr>
        <w:t>(</w:t>
      </w:r>
      <w:r w:rsidRPr="006351A0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6351A0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2</w:t>
      </w:r>
      <w:r w:rsidRPr="006351A0">
        <w:rPr>
          <w:rFonts w:ascii="Angsana New" w:hAnsi="Angsana New"/>
          <w:i/>
          <w:iCs/>
          <w:sz w:val="30"/>
          <w:szCs w:val="30"/>
        </w:rPr>
        <w:t>)</w:t>
      </w:r>
      <w:r w:rsidR="004661FF" w:rsidRPr="006351A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351A0">
        <w:rPr>
          <w:rFonts w:ascii="Angsana New" w:hAnsi="Angsana New"/>
          <w:i/>
          <w:iCs/>
          <w:sz w:val="30"/>
          <w:szCs w:val="30"/>
          <w:cs/>
        </w:rPr>
        <w:t>ความเสี่ยง</w:t>
      </w:r>
      <w:r w:rsidRPr="006351A0">
        <w:rPr>
          <w:rFonts w:ascii="Angsana New" w:hAnsi="Angsana New" w:hint="cs"/>
          <w:i/>
          <w:iCs/>
          <w:sz w:val="30"/>
          <w:szCs w:val="30"/>
          <w:cs/>
        </w:rPr>
        <w:t>ด้าน</w:t>
      </w:r>
      <w:r w:rsidRPr="006351A0">
        <w:rPr>
          <w:rFonts w:ascii="Angsana New" w:hAnsi="Angsana New"/>
          <w:i/>
          <w:iCs/>
          <w:sz w:val="30"/>
          <w:szCs w:val="30"/>
          <w:cs/>
        </w:rPr>
        <w:t>สภาพคล่อง</w:t>
      </w:r>
      <w:r w:rsidRPr="006351A0">
        <w:rPr>
          <w:rFonts w:ascii="Angsana New" w:hAnsi="Angsana New" w:hint="cs"/>
          <w:color w:val="0000FF"/>
          <w:sz w:val="30"/>
          <w:szCs w:val="30"/>
          <w:cs/>
        </w:rPr>
        <w:t xml:space="preserve"> </w:t>
      </w:r>
    </w:p>
    <w:p w14:paraId="0ADB320F" w14:textId="77777777" w:rsidR="001D36C6" w:rsidRPr="006351A0" w:rsidRDefault="001D36C6" w:rsidP="001D36C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61C26F8" w14:textId="29CAD152" w:rsidR="001D36C6" w:rsidRPr="006351A0" w:rsidRDefault="006F291E" w:rsidP="001D36C6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D36C6" w:rsidRPr="006351A0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="001D36C6" w:rsidRPr="006351A0">
        <w:rPr>
          <w:rFonts w:ascii="Angsana New" w:hAnsi="Angsana New" w:hint="cs"/>
          <w:sz w:val="30"/>
          <w:szCs w:val="30"/>
          <w:cs/>
        </w:rPr>
        <w:t>ด้าน</w:t>
      </w:r>
      <w:r w:rsidR="001D36C6" w:rsidRPr="006351A0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B6BBD" w:rsidRPr="006351A0">
        <w:rPr>
          <w:rFonts w:ascii="Angsana New" w:hAnsi="Angsana New" w:hint="cs"/>
          <w:sz w:val="30"/>
          <w:szCs w:val="30"/>
          <w:cs/>
        </w:rPr>
        <w:t xml:space="preserve"> </w:t>
      </w:r>
      <w:r w:rsidR="001D36C6" w:rsidRPr="006351A0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  <w:r w:rsidR="001D36C6" w:rsidRPr="006351A0">
        <w:rPr>
          <w:rFonts w:ascii="Angsana New" w:hAnsi="Angsana New" w:hint="cs"/>
          <w:sz w:val="30"/>
          <w:szCs w:val="30"/>
          <w:cs/>
        </w:rPr>
        <w:t xml:space="preserve"> </w:t>
      </w:r>
      <w:r w:rsidR="00BA3634" w:rsidRPr="00BA3634">
        <w:rPr>
          <w:rFonts w:ascii="Angsana New" w:hAnsi="Angsana New"/>
          <w:sz w:val="30"/>
          <w:szCs w:val="30"/>
          <w:cs/>
        </w:rPr>
        <w:t>รวมถึงการจัดทำแผนงานและงบประมาณประจำปี เพื่อการวางแผนการบริหารรักษาระดับเงินทุนหมุนเวียนให้เพียงพอและเหมาะสม การรักษาสถานะการกู้ยืมเงินกับสถาบันการเงิน รวมถึงพิจารณาความพอเพียงของวงเงินสินเชื่อระยะสั้นเพื่อเสริมสภาพคล่อง</w:t>
      </w:r>
    </w:p>
    <w:p w14:paraId="365F8D73" w14:textId="77777777" w:rsidR="001D36C6" w:rsidRPr="006351A0" w:rsidRDefault="001D36C6" w:rsidP="001D36C6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C100016" w14:textId="092E0C17" w:rsidR="00B37C97" w:rsidRDefault="001D36C6" w:rsidP="001D36C6">
      <w:pPr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6351A0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="004661FF" w:rsidRPr="006351A0">
        <w:rPr>
          <w:rFonts w:ascii="Angsana New" w:hAnsi="Angsana New" w:hint="cs"/>
          <w:sz w:val="30"/>
          <w:szCs w:val="30"/>
          <w:cs/>
        </w:rPr>
        <w:t xml:space="preserve"> </w:t>
      </w:r>
      <w:r w:rsidRPr="006351A0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="004661FF" w:rsidRPr="006351A0">
        <w:rPr>
          <w:rFonts w:ascii="Angsana New" w:hAnsi="Angsana New" w:hint="cs"/>
          <w:sz w:val="30"/>
          <w:szCs w:val="30"/>
          <w:cs/>
        </w:rPr>
        <w:t xml:space="preserve"> </w:t>
      </w:r>
      <w:r w:rsidR="00B37C97">
        <w:rPr>
          <w:rFonts w:ascii="Angsana New" w:hAnsi="Angsana New"/>
          <w:sz w:val="30"/>
          <w:szCs w:val="30"/>
        </w:rPr>
        <w:t xml:space="preserve">      </w:t>
      </w:r>
      <w:r w:rsidRPr="006351A0">
        <w:rPr>
          <w:rFonts w:ascii="Angsana New" w:hAnsi="Angsana New" w:hint="cs"/>
          <w:sz w:val="30"/>
          <w:szCs w:val="30"/>
          <w:cs/>
        </w:rPr>
        <w:t>โดย</w:t>
      </w:r>
      <w:r w:rsidR="00621326" w:rsidRPr="006351A0">
        <w:rPr>
          <w:rFonts w:ascii="Angsana New" w:hAnsi="Angsana New" w:hint="cs"/>
          <w:sz w:val="30"/>
          <w:szCs w:val="30"/>
          <w:cs/>
        </w:rPr>
        <w:t>แสดง</w:t>
      </w:r>
      <w:r w:rsidRPr="006351A0">
        <w:rPr>
          <w:rFonts w:ascii="Angsana New" w:hAnsi="Angsana New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6351A0">
        <w:rPr>
          <w:rFonts w:ascii="Angsana New" w:hAnsi="Angsana New"/>
          <w:sz w:val="30"/>
          <w:szCs w:val="30"/>
          <w:cs/>
        </w:rPr>
        <w:t>หักกลบตามสัญญา</w:t>
      </w:r>
      <w:r w:rsidR="004661FF" w:rsidRPr="006351A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6929084" w14:textId="076E9CEC" w:rsidR="00B37C97" w:rsidRDefault="00B37C97">
      <w:pPr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8991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270"/>
        <w:gridCol w:w="990"/>
        <w:gridCol w:w="270"/>
        <w:gridCol w:w="990"/>
        <w:gridCol w:w="270"/>
        <w:gridCol w:w="900"/>
        <w:gridCol w:w="270"/>
        <w:gridCol w:w="981"/>
      </w:tblGrid>
      <w:tr w:rsidR="004D75E8" w:rsidRPr="005F1AF3" w14:paraId="16C589A7" w14:textId="10B8A646" w:rsidTr="005F1AF3">
        <w:trPr>
          <w:tblHeader/>
        </w:trPr>
        <w:tc>
          <w:tcPr>
            <w:tcW w:w="3060" w:type="dxa"/>
          </w:tcPr>
          <w:p w14:paraId="1026368A" w14:textId="5E5C9AB1" w:rsidR="004D75E8" w:rsidRPr="005F1AF3" w:rsidRDefault="004D75E8" w:rsidP="00992188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31" w:type="dxa"/>
            <w:gridSpan w:val="9"/>
            <w:hideMark/>
          </w:tcPr>
          <w:p w14:paraId="2506F3D9" w14:textId="73AC94BF" w:rsidR="004D75E8" w:rsidRPr="005F1AF3" w:rsidRDefault="004D75E8" w:rsidP="0099218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D75E8" w:rsidRPr="005F1AF3" w14:paraId="1988A60D" w14:textId="34D672D4" w:rsidTr="005F1AF3">
        <w:trPr>
          <w:tblHeader/>
        </w:trPr>
        <w:tc>
          <w:tcPr>
            <w:tcW w:w="3060" w:type="dxa"/>
          </w:tcPr>
          <w:p w14:paraId="333E7986" w14:textId="21161B57" w:rsidR="004D75E8" w:rsidRPr="005F1AF3" w:rsidRDefault="004D75E8" w:rsidP="00992188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31" w:type="dxa"/>
            <w:gridSpan w:val="9"/>
          </w:tcPr>
          <w:p w14:paraId="39DE2044" w14:textId="77777777" w:rsidR="004D75E8" w:rsidRPr="005F1AF3" w:rsidRDefault="004D75E8" w:rsidP="003477D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F1AF3" w:rsidRPr="005F1AF3" w14:paraId="008864D4" w14:textId="7563969C" w:rsidTr="005F1AF3">
        <w:trPr>
          <w:tblHeader/>
        </w:trPr>
        <w:tc>
          <w:tcPr>
            <w:tcW w:w="3060" w:type="dxa"/>
            <w:vAlign w:val="bottom"/>
            <w:hideMark/>
          </w:tcPr>
          <w:p w14:paraId="2A56EFEE" w14:textId="70F5589B" w:rsidR="004D75E8" w:rsidRPr="005F1AF3" w:rsidRDefault="004D75E8" w:rsidP="0099218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643F4192" w14:textId="77777777" w:rsidR="004D75E8" w:rsidRPr="005F1AF3" w:rsidRDefault="004D75E8" w:rsidP="0099218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69C35C26" w14:textId="77777777" w:rsidR="004D75E8" w:rsidRPr="005F1AF3" w:rsidRDefault="004D75E8" w:rsidP="0099218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06B2FD0B" w14:textId="77777777" w:rsidR="004D75E8" w:rsidRPr="005F1AF3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BA23D4E" w14:textId="6778AA5C" w:rsidR="004D75E8" w:rsidRPr="005F1AF3" w:rsidRDefault="004D75E8" w:rsidP="0099218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E537CC"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3A16968E" w14:textId="77777777" w:rsidR="004D75E8" w:rsidRPr="005F1AF3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7FE827E" w14:textId="14E74277" w:rsidR="004D75E8" w:rsidRPr="005F1AF3" w:rsidRDefault="004D75E8" w:rsidP="00DB6BB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E537CC"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  <w:p w14:paraId="0F9A886D" w14:textId="1DB01F71" w:rsidR="004D75E8" w:rsidRPr="005F1AF3" w:rsidRDefault="004D75E8" w:rsidP="00DB6BB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E537CC" w:rsidRPr="00E537CC">
              <w:rPr>
                <w:rFonts w:ascii="Angsana New" w:hAnsi="Angsana New"/>
                <w:sz w:val="24"/>
                <w:szCs w:val="24"/>
              </w:rPr>
              <w:t>5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7F12527A" w14:textId="77777777" w:rsidR="004D75E8" w:rsidRPr="005F1AF3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7CF30B67" w14:textId="52DFB4EB" w:rsidR="004D75E8" w:rsidRPr="005F1AF3" w:rsidRDefault="004D75E8" w:rsidP="00992188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537CC" w:rsidRPr="00E537CC">
              <w:rPr>
                <w:rFonts w:ascii="Angsana New" w:hAnsi="Angsana New"/>
                <w:sz w:val="24"/>
                <w:szCs w:val="24"/>
              </w:rPr>
              <w:t>5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13095CA4" w14:textId="77777777" w:rsidR="004D75E8" w:rsidRPr="005F1AF3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  <w:hideMark/>
          </w:tcPr>
          <w:p w14:paraId="6933BA8B" w14:textId="77777777" w:rsidR="004D75E8" w:rsidRPr="005F1AF3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4D75E8" w:rsidRPr="005F1AF3" w14:paraId="20284B88" w14:textId="755DEE1B" w:rsidTr="005F1AF3">
        <w:trPr>
          <w:tblHeader/>
        </w:trPr>
        <w:tc>
          <w:tcPr>
            <w:tcW w:w="3060" w:type="dxa"/>
          </w:tcPr>
          <w:p w14:paraId="0B90D5F0" w14:textId="77777777" w:rsidR="004D75E8" w:rsidRPr="005F1AF3" w:rsidRDefault="004D75E8" w:rsidP="00992188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31" w:type="dxa"/>
            <w:gridSpan w:val="9"/>
            <w:hideMark/>
          </w:tcPr>
          <w:p w14:paraId="4E6BFF27" w14:textId="6DBE7251" w:rsidR="004D75E8" w:rsidRPr="005F1AF3" w:rsidRDefault="004D75E8" w:rsidP="0099218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5F1AF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5F1AF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F1AF3" w:rsidRPr="005F1AF3" w14:paraId="0D067B48" w14:textId="08DE65E1" w:rsidTr="005F1AF3">
        <w:tc>
          <w:tcPr>
            <w:tcW w:w="3060" w:type="dxa"/>
            <w:hideMark/>
          </w:tcPr>
          <w:p w14:paraId="44E65FCC" w14:textId="739513D1" w:rsidR="004D75E8" w:rsidRPr="005F1AF3" w:rsidRDefault="004D75E8" w:rsidP="0099218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90" w:type="dxa"/>
          </w:tcPr>
          <w:p w14:paraId="54F5E236" w14:textId="1A8C70E7" w:rsidR="004D75E8" w:rsidRPr="005F1AF3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F407EE" w14:textId="77777777" w:rsidR="004D75E8" w:rsidRPr="005F1AF3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7E13F41" w14:textId="77777777" w:rsidR="004D75E8" w:rsidRPr="005F1AF3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447BF3" w14:textId="77777777" w:rsidR="004D75E8" w:rsidRPr="005F1AF3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54033A" w14:textId="77777777" w:rsidR="004D75E8" w:rsidRPr="005F1AF3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1C6C8" w14:textId="77777777" w:rsidR="004D75E8" w:rsidRPr="005F1AF3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883BC85" w14:textId="77777777" w:rsidR="004D75E8" w:rsidRPr="005F1AF3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E440A9" w14:textId="77777777" w:rsidR="004D75E8" w:rsidRPr="005F1AF3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14:paraId="7F918774" w14:textId="77777777" w:rsidR="004D75E8" w:rsidRPr="005F1AF3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F1AF3" w:rsidRPr="005F1AF3" w14:paraId="1B8842CD" w14:textId="6069E281" w:rsidTr="005F1AF3">
        <w:tc>
          <w:tcPr>
            <w:tcW w:w="3060" w:type="dxa"/>
            <w:hideMark/>
          </w:tcPr>
          <w:p w14:paraId="4CB442A9" w14:textId="1D267045" w:rsidR="004D75E8" w:rsidRPr="005F1AF3" w:rsidRDefault="004D75E8" w:rsidP="00C97D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90" w:type="dxa"/>
          </w:tcPr>
          <w:p w14:paraId="3A6E2E81" w14:textId="51FB6349" w:rsidR="004D75E8" w:rsidRPr="005F1AF3" w:rsidRDefault="00E537CC" w:rsidP="003D3868">
            <w:pPr>
              <w:tabs>
                <w:tab w:val="decimal" w:pos="7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="00F04BAD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424</w:t>
            </w:r>
            <w:r w:rsidR="00F04BAD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783</w:t>
            </w:r>
          </w:p>
        </w:tc>
        <w:tc>
          <w:tcPr>
            <w:tcW w:w="270" w:type="dxa"/>
          </w:tcPr>
          <w:p w14:paraId="2FFACDED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BAC661" w14:textId="389332BA" w:rsidR="004D75E8" w:rsidRPr="005F1AF3" w:rsidRDefault="00E537CC" w:rsidP="005877E7">
            <w:pPr>
              <w:tabs>
                <w:tab w:val="decimal" w:pos="775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="0088029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433</w:t>
            </w:r>
            <w:r w:rsidR="0088029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966</w:t>
            </w:r>
          </w:p>
        </w:tc>
        <w:tc>
          <w:tcPr>
            <w:tcW w:w="270" w:type="dxa"/>
          </w:tcPr>
          <w:p w14:paraId="6F594370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7D1579" w14:textId="7630E288" w:rsidR="004D75E8" w:rsidRPr="005F1AF3" w:rsidRDefault="00880293" w:rsidP="005F2D8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056EDE" w14:textId="3B404461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7B238C" w14:textId="6563A961" w:rsidR="004D75E8" w:rsidRPr="005F1AF3" w:rsidRDefault="00880293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0F9717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6D24100A" w14:textId="69BD461B" w:rsidR="004D75E8" w:rsidRPr="005F1AF3" w:rsidRDefault="00E537CC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="0088029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433</w:t>
            </w:r>
            <w:r w:rsidR="0088029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966</w:t>
            </w:r>
          </w:p>
        </w:tc>
      </w:tr>
      <w:tr w:rsidR="005F1AF3" w:rsidRPr="005F1AF3" w14:paraId="3F5D3EE3" w14:textId="3D9425EE" w:rsidTr="005F1AF3">
        <w:tc>
          <w:tcPr>
            <w:tcW w:w="3060" w:type="dxa"/>
            <w:hideMark/>
          </w:tcPr>
          <w:p w14:paraId="55776CFE" w14:textId="401FF5AD" w:rsidR="004D75E8" w:rsidRPr="005F1AF3" w:rsidRDefault="004D75E8" w:rsidP="00C97D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="00470910" w:rsidRPr="005F1AF3">
              <w:rPr>
                <w:rFonts w:ascii="Angsana New" w:hAnsi="Angsana New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990" w:type="dxa"/>
          </w:tcPr>
          <w:p w14:paraId="619D20CA" w14:textId="4ED690B9" w:rsidR="004D75E8" w:rsidRPr="005F1AF3" w:rsidRDefault="00E537CC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135</w:t>
            </w:r>
            <w:r w:rsidR="0088029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080</w:t>
            </w:r>
          </w:p>
        </w:tc>
        <w:tc>
          <w:tcPr>
            <w:tcW w:w="270" w:type="dxa"/>
          </w:tcPr>
          <w:p w14:paraId="63FFE163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768467" w14:textId="3C9EBDF5" w:rsidR="004D75E8" w:rsidRPr="005F1AF3" w:rsidRDefault="00E537CC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135</w:t>
            </w:r>
            <w:r w:rsidR="0088029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080</w:t>
            </w:r>
          </w:p>
        </w:tc>
        <w:tc>
          <w:tcPr>
            <w:tcW w:w="270" w:type="dxa"/>
          </w:tcPr>
          <w:p w14:paraId="5FC263C5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7A5C2D" w14:textId="4C6F6C53" w:rsidR="004D75E8" w:rsidRPr="005F1AF3" w:rsidRDefault="00880293" w:rsidP="005F2D8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BE4B3F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597904" w14:textId="3B65D57D" w:rsidR="004D75E8" w:rsidRPr="005F1AF3" w:rsidRDefault="00880293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847314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0E3FC460" w14:textId="21476CD9" w:rsidR="004D75E8" w:rsidRPr="005F1AF3" w:rsidRDefault="00E537CC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135</w:t>
            </w:r>
            <w:r w:rsidR="0088029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080</w:t>
            </w:r>
          </w:p>
        </w:tc>
      </w:tr>
      <w:tr w:rsidR="005F1AF3" w:rsidRPr="005F1AF3" w14:paraId="2DF1A3C6" w14:textId="000F9DE3" w:rsidTr="005F1AF3">
        <w:tc>
          <w:tcPr>
            <w:tcW w:w="3060" w:type="dxa"/>
          </w:tcPr>
          <w:p w14:paraId="38EF052D" w14:textId="4B76CDEE" w:rsidR="004D75E8" w:rsidRPr="005F1AF3" w:rsidRDefault="004D75E8" w:rsidP="00C97D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</w:t>
            </w:r>
            <w:r w:rsidR="00F117EF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="00F117EF"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990" w:type="dxa"/>
          </w:tcPr>
          <w:p w14:paraId="44A66358" w14:textId="3D2FDFEC" w:rsidR="004D75E8" w:rsidRPr="005F1AF3" w:rsidRDefault="00E537CC" w:rsidP="0058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403</w:t>
            </w:r>
            <w:r w:rsidR="00F04BAD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270" w:type="dxa"/>
          </w:tcPr>
          <w:p w14:paraId="3E3DF232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815016" w14:textId="1C08F895" w:rsidR="004D75E8" w:rsidRPr="005F1AF3" w:rsidRDefault="00E537CC" w:rsidP="0088029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104</w:t>
            </w:r>
            <w:r w:rsidR="0088029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399</w:t>
            </w:r>
          </w:p>
        </w:tc>
        <w:tc>
          <w:tcPr>
            <w:tcW w:w="270" w:type="dxa"/>
          </w:tcPr>
          <w:p w14:paraId="20EA59B9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80E01A" w14:textId="2074EE92" w:rsidR="004D75E8" w:rsidRPr="005F1AF3" w:rsidRDefault="00E537CC" w:rsidP="0066228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322</w:t>
            </w:r>
            <w:r w:rsidR="0088029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538</w:t>
            </w:r>
          </w:p>
        </w:tc>
        <w:tc>
          <w:tcPr>
            <w:tcW w:w="270" w:type="dxa"/>
          </w:tcPr>
          <w:p w14:paraId="402233BD" w14:textId="70F2F374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27C1E2" w14:textId="639D7301" w:rsidR="004D75E8" w:rsidRPr="005F1AF3" w:rsidRDefault="00880293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45EE57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78D56787" w14:textId="5806C112" w:rsidR="004D75E8" w:rsidRPr="005F1AF3" w:rsidRDefault="00E537CC" w:rsidP="0058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426</w:t>
            </w:r>
            <w:r w:rsidR="0088029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937</w:t>
            </w:r>
          </w:p>
        </w:tc>
      </w:tr>
      <w:tr w:rsidR="005F1AF3" w:rsidRPr="005F1AF3" w14:paraId="71941384" w14:textId="1E2E89DE" w:rsidTr="005F1AF3">
        <w:tc>
          <w:tcPr>
            <w:tcW w:w="3060" w:type="dxa"/>
            <w:hideMark/>
          </w:tcPr>
          <w:p w14:paraId="01FFBF58" w14:textId="30FF56E5" w:rsidR="007414FD" w:rsidRPr="005F1AF3" w:rsidRDefault="007414FD" w:rsidP="007414F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4B5C3C54" w14:textId="02A041DD" w:rsidR="007414FD" w:rsidRPr="005F1AF3" w:rsidRDefault="00E537CC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116</w:t>
            </w:r>
            <w:r w:rsidR="00F04BAD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017</w:t>
            </w:r>
          </w:p>
        </w:tc>
        <w:tc>
          <w:tcPr>
            <w:tcW w:w="270" w:type="dxa"/>
          </w:tcPr>
          <w:p w14:paraId="2C83468C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364625" w14:textId="035E735A" w:rsidR="007414FD" w:rsidRPr="005F1AF3" w:rsidRDefault="00E537CC" w:rsidP="0058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102</w:t>
            </w:r>
            <w:r w:rsidR="0088029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531</w:t>
            </w:r>
          </w:p>
        </w:tc>
        <w:tc>
          <w:tcPr>
            <w:tcW w:w="270" w:type="dxa"/>
          </w:tcPr>
          <w:p w14:paraId="142DD8C1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E11963" w14:textId="567C299C" w:rsidR="007414FD" w:rsidRPr="005F1AF3" w:rsidRDefault="00E537CC" w:rsidP="0058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21</w:t>
            </w:r>
            <w:r w:rsidR="0088029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195</w:t>
            </w:r>
          </w:p>
        </w:tc>
        <w:tc>
          <w:tcPr>
            <w:tcW w:w="270" w:type="dxa"/>
          </w:tcPr>
          <w:p w14:paraId="3A9D2E7E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0D62C7" w14:textId="4CBC01CA" w:rsidR="007414FD" w:rsidRPr="005F1AF3" w:rsidRDefault="00880293" w:rsidP="005F2D8A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933F51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AF0C3CB" w14:textId="24E77490" w:rsidR="007414FD" w:rsidRPr="005F1AF3" w:rsidRDefault="00E537CC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123</w:t>
            </w:r>
            <w:r w:rsidR="0088029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726</w:t>
            </w:r>
          </w:p>
        </w:tc>
      </w:tr>
      <w:tr w:rsidR="005F1AF3" w:rsidRPr="005F1AF3" w14:paraId="48A0EAE1" w14:textId="77777777" w:rsidTr="005F1AF3">
        <w:tc>
          <w:tcPr>
            <w:tcW w:w="3060" w:type="dxa"/>
          </w:tcPr>
          <w:p w14:paraId="54B48F81" w14:textId="1A71F1BB" w:rsidR="007414FD" w:rsidRPr="005F1AF3" w:rsidRDefault="007414FD" w:rsidP="007414F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2DF23616" w14:textId="253434E2" w:rsidR="007414FD" w:rsidRPr="005F1AF3" w:rsidRDefault="00E537CC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28</w:t>
            </w:r>
            <w:r w:rsidR="00F04BAD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803</w:t>
            </w:r>
          </w:p>
        </w:tc>
        <w:tc>
          <w:tcPr>
            <w:tcW w:w="270" w:type="dxa"/>
          </w:tcPr>
          <w:p w14:paraId="4011A4E3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EF6975" w14:textId="751370F9" w:rsidR="007414FD" w:rsidRPr="005F1AF3" w:rsidRDefault="00E537CC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30</w:t>
            </w:r>
            <w:r w:rsidR="0088029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845</w:t>
            </w:r>
          </w:p>
        </w:tc>
        <w:tc>
          <w:tcPr>
            <w:tcW w:w="270" w:type="dxa"/>
          </w:tcPr>
          <w:p w14:paraId="1EADBB45" w14:textId="742CA2A2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F61305" w14:textId="532FD98F" w:rsidR="007414FD" w:rsidRPr="005F1AF3" w:rsidRDefault="00880293" w:rsidP="005F2D8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446F33" w14:textId="14215881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6ABCD7" w14:textId="2A51D84A" w:rsidR="007414FD" w:rsidRPr="005F1AF3" w:rsidRDefault="00880293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DB3841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0609FFA4" w14:textId="47BF21E8" w:rsidR="007414FD" w:rsidRPr="005F1AF3" w:rsidRDefault="00E537CC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30</w:t>
            </w:r>
            <w:r w:rsidR="0088029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845</w:t>
            </w:r>
          </w:p>
        </w:tc>
      </w:tr>
      <w:tr w:rsidR="005F1AF3" w:rsidRPr="005F1AF3" w14:paraId="4FE6CAA2" w14:textId="1500A6BF" w:rsidTr="005F1AF3">
        <w:trPr>
          <w:trHeight w:val="119"/>
        </w:trPr>
        <w:tc>
          <w:tcPr>
            <w:tcW w:w="3060" w:type="dxa"/>
            <w:hideMark/>
          </w:tcPr>
          <w:p w14:paraId="58BDA7D0" w14:textId="77777777" w:rsidR="007414FD" w:rsidRPr="005F1AF3" w:rsidRDefault="007414FD" w:rsidP="007414F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EDBAFF3" w14:textId="1BEC69B0" w:rsidR="007414FD" w:rsidRPr="005F1AF3" w:rsidRDefault="00E537CC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132</w:t>
            </w:r>
            <w:r w:rsidR="00F04BAD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348</w:t>
            </w:r>
          </w:p>
        </w:tc>
        <w:tc>
          <w:tcPr>
            <w:tcW w:w="270" w:type="dxa"/>
            <w:vAlign w:val="bottom"/>
          </w:tcPr>
          <w:p w14:paraId="4CF9F1DE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C09D67" w14:textId="5406B7E7" w:rsidR="007414FD" w:rsidRPr="005F1AF3" w:rsidRDefault="00E537CC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46</w:t>
            </w:r>
            <w:r w:rsidR="0088029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270" w:type="dxa"/>
            <w:vAlign w:val="bottom"/>
          </w:tcPr>
          <w:p w14:paraId="17634466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43B793" w14:textId="054C45B3" w:rsidR="007414FD" w:rsidRPr="005F1AF3" w:rsidRDefault="00E537CC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97</w:t>
            </w:r>
            <w:r w:rsidR="0088029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819</w:t>
            </w:r>
          </w:p>
        </w:tc>
        <w:tc>
          <w:tcPr>
            <w:tcW w:w="270" w:type="dxa"/>
            <w:vAlign w:val="bottom"/>
          </w:tcPr>
          <w:p w14:paraId="7D876163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DB01A49" w14:textId="20E34A14" w:rsidR="007414FD" w:rsidRPr="005F1AF3" w:rsidRDefault="00880293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7ED3E27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37663FD" w14:textId="478F546B" w:rsidR="007414FD" w:rsidRPr="005F1AF3" w:rsidRDefault="00E537CC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144</w:t>
            </w:r>
            <w:r w:rsidR="0088029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159</w:t>
            </w:r>
          </w:p>
        </w:tc>
      </w:tr>
      <w:tr w:rsidR="005F1AF3" w:rsidRPr="005F1AF3" w14:paraId="13976B71" w14:textId="6C2B1E70" w:rsidTr="005F1AF3">
        <w:tc>
          <w:tcPr>
            <w:tcW w:w="3060" w:type="dxa"/>
          </w:tcPr>
          <w:p w14:paraId="03BD677F" w14:textId="77777777" w:rsidR="007414FD" w:rsidRPr="005F1AF3" w:rsidRDefault="007414FD" w:rsidP="007414F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382275" w14:textId="5ED92D9D" w:rsidR="007414FD" w:rsidRPr="005F1AF3" w:rsidRDefault="00E537CC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F04B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240</w:t>
            </w:r>
            <w:r w:rsidR="00F04B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531</w:t>
            </w:r>
          </w:p>
        </w:tc>
        <w:tc>
          <w:tcPr>
            <w:tcW w:w="270" w:type="dxa"/>
          </w:tcPr>
          <w:p w14:paraId="488E9DE2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BD237" w14:textId="1686C06C" w:rsidR="007414FD" w:rsidRPr="005F1AF3" w:rsidRDefault="00E537CC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88029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853</w:t>
            </w:r>
            <w:r w:rsidR="0088029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70" w:type="dxa"/>
          </w:tcPr>
          <w:p w14:paraId="51CC4160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4DEF6" w14:textId="5B35CB5A" w:rsidR="007414FD" w:rsidRPr="005F1AF3" w:rsidRDefault="00E537CC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441</w:t>
            </w:r>
            <w:r w:rsidR="0088029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552</w:t>
            </w:r>
          </w:p>
        </w:tc>
        <w:tc>
          <w:tcPr>
            <w:tcW w:w="270" w:type="dxa"/>
          </w:tcPr>
          <w:p w14:paraId="40BF625E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2D9215" w14:textId="4A9DA7C6" w:rsidR="007414FD" w:rsidRPr="005F2D8A" w:rsidRDefault="00880293" w:rsidP="005F2D8A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2D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49F29E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D59B7" w14:textId="68DC3B83" w:rsidR="007414FD" w:rsidRPr="005F1AF3" w:rsidRDefault="00E537CC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88029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294</w:t>
            </w:r>
            <w:r w:rsidR="0088029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713</w:t>
            </w:r>
          </w:p>
        </w:tc>
      </w:tr>
    </w:tbl>
    <w:p w14:paraId="0E66350A" w14:textId="3B5F5124" w:rsidR="004D75E8" w:rsidRPr="00F16844" w:rsidRDefault="004D75E8" w:rsidP="00F1684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03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084"/>
        <w:gridCol w:w="270"/>
        <w:gridCol w:w="990"/>
        <w:gridCol w:w="270"/>
        <w:gridCol w:w="990"/>
        <w:gridCol w:w="270"/>
        <w:gridCol w:w="900"/>
        <w:gridCol w:w="270"/>
        <w:gridCol w:w="993"/>
      </w:tblGrid>
      <w:tr w:rsidR="005F2D8A" w:rsidRPr="005F1AF3" w14:paraId="505FACD6" w14:textId="27491AB2" w:rsidTr="002A3DD5">
        <w:trPr>
          <w:tblHeader/>
        </w:trPr>
        <w:tc>
          <w:tcPr>
            <w:tcW w:w="2966" w:type="dxa"/>
          </w:tcPr>
          <w:p w14:paraId="59D04414" w14:textId="223DF7BE" w:rsidR="005F2D8A" w:rsidRPr="005F1AF3" w:rsidRDefault="005F2D8A" w:rsidP="0056247F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7" w:type="dxa"/>
            <w:gridSpan w:val="9"/>
            <w:hideMark/>
          </w:tcPr>
          <w:p w14:paraId="3A91DB48" w14:textId="6E64EDC3" w:rsidR="005F2D8A" w:rsidRPr="005F1AF3" w:rsidRDefault="005F2D8A" w:rsidP="0056247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F1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</w:t>
            </w:r>
            <w:r w:rsidRPr="005F1AF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5F2D8A" w:rsidRPr="005F1AF3" w14:paraId="74AF3DE7" w14:textId="089630FA" w:rsidTr="002A3DD5">
        <w:trPr>
          <w:tblHeader/>
        </w:trPr>
        <w:tc>
          <w:tcPr>
            <w:tcW w:w="2966" w:type="dxa"/>
          </w:tcPr>
          <w:p w14:paraId="017676DF" w14:textId="77777777" w:rsidR="005F2D8A" w:rsidRPr="005F1AF3" w:rsidRDefault="005F2D8A" w:rsidP="0056247F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7" w:type="dxa"/>
            <w:gridSpan w:val="9"/>
          </w:tcPr>
          <w:p w14:paraId="04E195CE" w14:textId="3D53F09F" w:rsidR="005F2D8A" w:rsidRPr="005F1AF3" w:rsidRDefault="005F2D8A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F2D8A" w:rsidRPr="005F1AF3" w14:paraId="0BD8BAED" w14:textId="5D3CAF0A" w:rsidTr="002A3DD5">
        <w:trPr>
          <w:tblHeader/>
        </w:trPr>
        <w:tc>
          <w:tcPr>
            <w:tcW w:w="2966" w:type="dxa"/>
            <w:vAlign w:val="bottom"/>
            <w:hideMark/>
          </w:tcPr>
          <w:p w14:paraId="01E6C002" w14:textId="2868E12E" w:rsidR="005F2D8A" w:rsidRPr="005F1AF3" w:rsidRDefault="005F2D8A" w:rsidP="0056247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084" w:type="dxa"/>
            <w:vAlign w:val="bottom"/>
            <w:hideMark/>
          </w:tcPr>
          <w:p w14:paraId="0C60AE39" w14:textId="77777777" w:rsidR="005F2D8A" w:rsidRPr="005F1AF3" w:rsidRDefault="005F2D8A" w:rsidP="0056247F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74087B9A" w14:textId="77777777" w:rsidR="005F2D8A" w:rsidRPr="005F1AF3" w:rsidRDefault="005F2D8A" w:rsidP="0056247F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047AAAF1" w14:textId="77777777" w:rsidR="005F2D8A" w:rsidRPr="005F1AF3" w:rsidRDefault="005F2D8A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0FC8862" w14:textId="4DCB2938" w:rsidR="005F2D8A" w:rsidRPr="005F1AF3" w:rsidRDefault="005F2D8A" w:rsidP="0056247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E537CC"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3091795" w14:textId="77777777" w:rsidR="005F2D8A" w:rsidRPr="005F1AF3" w:rsidRDefault="005F2D8A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EDA6BE6" w14:textId="42740BFD" w:rsidR="005F2D8A" w:rsidRPr="005F1AF3" w:rsidRDefault="005F2D8A" w:rsidP="002A3DD5">
            <w:pPr>
              <w:tabs>
                <w:tab w:val="clear" w:pos="680"/>
                <w:tab w:val="clear" w:pos="907"/>
                <w:tab w:val="left" w:pos="518"/>
                <w:tab w:val="left" w:pos="875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E537CC"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  <w:p w14:paraId="0C6A15F3" w14:textId="74325B12" w:rsidR="005F2D8A" w:rsidRPr="005F1AF3" w:rsidRDefault="005F2D8A" w:rsidP="0056247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E537CC" w:rsidRPr="00E537CC">
              <w:rPr>
                <w:rFonts w:ascii="Angsana New" w:hAnsi="Angsana New"/>
                <w:sz w:val="24"/>
                <w:szCs w:val="24"/>
              </w:rPr>
              <w:t>5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5CD8B204" w14:textId="77777777" w:rsidR="005F2D8A" w:rsidRPr="005F1AF3" w:rsidRDefault="005F2D8A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FD57AE7" w14:textId="10E1F4B5" w:rsidR="005F2D8A" w:rsidRPr="005F1AF3" w:rsidRDefault="005F2D8A" w:rsidP="002A3DD5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537CC" w:rsidRPr="00E537CC">
              <w:rPr>
                <w:rFonts w:ascii="Angsana New" w:hAnsi="Angsana New"/>
                <w:sz w:val="24"/>
                <w:szCs w:val="24"/>
              </w:rPr>
              <w:t>5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07163B60" w14:textId="77777777" w:rsidR="005F2D8A" w:rsidRPr="005F1AF3" w:rsidRDefault="005F2D8A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97CB8C5" w14:textId="77777777" w:rsidR="002A3DD5" w:rsidRDefault="002A3DD5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C13FD1A" w14:textId="1816B078" w:rsidR="005F2D8A" w:rsidRPr="005F1AF3" w:rsidRDefault="005F2D8A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F2D8A" w:rsidRPr="005F1AF3" w14:paraId="44E8B43E" w14:textId="25E1D2EC" w:rsidTr="002A3DD5">
        <w:trPr>
          <w:tblHeader/>
        </w:trPr>
        <w:tc>
          <w:tcPr>
            <w:tcW w:w="2966" w:type="dxa"/>
          </w:tcPr>
          <w:p w14:paraId="1487C2C2" w14:textId="77777777" w:rsidR="005F2D8A" w:rsidRPr="005F1AF3" w:rsidRDefault="005F2D8A" w:rsidP="0056247F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7" w:type="dxa"/>
            <w:gridSpan w:val="9"/>
            <w:hideMark/>
          </w:tcPr>
          <w:p w14:paraId="6365609A" w14:textId="091A05B8" w:rsidR="005F2D8A" w:rsidRPr="005F1AF3" w:rsidRDefault="005F2D8A" w:rsidP="0056247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5F1AF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5F1AF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F2D8A" w:rsidRPr="005F1AF3" w14:paraId="309A1A4E" w14:textId="4337EEFA" w:rsidTr="002A3DD5">
        <w:tc>
          <w:tcPr>
            <w:tcW w:w="2966" w:type="dxa"/>
            <w:hideMark/>
          </w:tcPr>
          <w:p w14:paraId="2E578105" w14:textId="77777777" w:rsidR="005F2D8A" w:rsidRPr="005F1AF3" w:rsidRDefault="005F2D8A" w:rsidP="0056247F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4" w:type="dxa"/>
          </w:tcPr>
          <w:p w14:paraId="6DFD7621" w14:textId="77777777" w:rsidR="005F2D8A" w:rsidRPr="005F1AF3" w:rsidRDefault="005F2D8A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FA9BD9C" w14:textId="77777777" w:rsidR="005F2D8A" w:rsidRPr="005F1AF3" w:rsidRDefault="005F2D8A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DBD99F" w14:textId="77777777" w:rsidR="005F2D8A" w:rsidRPr="005F1AF3" w:rsidRDefault="005F2D8A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6387B56" w14:textId="77777777" w:rsidR="005F2D8A" w:rsidRPr="005F1AF3" w:rsidRDefault="005F2D8A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FE04C2A" w14:textId="77777777" w:rsidR="005F2D8A" w:rsidRPr="005F1AF3" w:rsidRDefault="005F2D8A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D6AA65" w14:textId="77777777" w:rsidR="005F2D8A" w:rsidRPr="005F1AF3" w:rsidRDefault="005F2D8A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F829BA6" w14:textId="77777777" w:rsidR="005F2D8A" w:rsidRPr="005F1AF3" w:rsidRDefault="005F2D8A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4F324D9" w14:textId="77777777" w:rsidR="005F2D8A" w:rsidRPr="005F1AF3" w:rsidRDefault="005F2D8A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3D7D066" w14:textId="77777777" w:rsidR="005F2D8A" w:rsidRPr="005F1AF3" w:rsidRDefault="005F2D8A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F2D8A" w:rsidRPr="005F1AF3" w14:paraId="7FC69280" w14:textId="1962C242" w:rsidTr="002A3DD5">
        <w:tc>
          <w:tcPr>
            <w:tcW w:w="2966" w:type="dxa"/>
            <w:hideMark/>
          </w:tcPr>
          <w:p w14:paraId="22EFE480" w14:textId="77777777" w:rsidR="005F2D8A" w:rsidRPr="005F1AF3" w:rsidRDefault="005F2D8A" w:rsidP="005329E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084" w:type="dxa"/>
          </w:tcPr>
          <w:p w14:paraId="681DC4E2" w14:textId="0D6ECB38" w:rsidR="005F2D8A" w:rsidRPr="005F1AF3" w:rsidRDefault="00E537CC" w:rsidP="004D75E8">
            <w:pPr>
              <w:tabs>
                <w:tab w:val="clear" w:pos="907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="005F2D8A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419</w:t>
            </w:r>
            <w:r w:rsidR="005F2D8A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70" w:type="dxa"/>
          </w:tcPr>
          <w:p w14:paraId="59170FC1" w14:textId="77777777" w:rsidR="005F2D8A" w:rsidRPr="005F1AF3" w:rsidRDefault="005F2D8A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C45067" w14:textId="5FFF4941" w:rsidR="005F2D8A" w:rsidRPr="005F1AF3" w:rsidRDefault="00E537CC" w:rsidP="004D75E8">
            <w:pPr>
              <w:tabs>
                <w:tab w:val="clear" w:pos="907"/>
                <w:tab w:val="decimal" w:pos="706"/>
                <w:tab w:val="left" w:pos="7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="005F2D8A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428</w:t>
            </w:r>
            <w:r w:rsidR="005F2D8A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971</w:t>
            </w:r>
          </w:p>
        </w:tc>
        <w:tc>
          <w:tcPr>
            <w:tcW w:w="270" w:type="dxa"/>
          </w:tcPr>
          <w:p w14:paraId="5A4D71D5" w14:textId="77777777" w:rsidR="005F2D8A" w:rsidRPr="005F1AF3" w:rsidRDefault="005F2D8A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14E03A" w14:textId="3D9353DC" w:rsidR="005F2D8A" w:rsidRPr="005F1AF3" w:rsidRDefault="005F2D8A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3EB07D6" w14:textId="77777777" w:rsidR="005F2D8A" w:rsidRPr="005F1AF3" w:rsidRDefault="005F2D8A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65C86A" w14:textId="5779EF41" w:rsidR="005F2D8A" w:rsidRPr="005F1AF3" w:rsidRDefault="002A3DD5" w:rsidP="003D3890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531F2F" w14:textId="77777777" w:rsidR="005F2D8A" w:rsidRPr="005F1AF3" w:rsidRDefault="005F2D8A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C31259" w14:textId="1C6E5BAD" w:rsidR="005F2D8A" w:rsidRPr="005F1AF3" w:rsidRDefault="00E537CC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="002A3DD5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428</w:t>
            </w:r>
            <w:r w:rsidR="002A3DD5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971</w:t>
            </w:r>
          </w:p>
        </w:tc>
      </w:tr>
      <w:tr w:rsidR="005F2D8A" w:rsidRPr="005F1AF3" w14:paraId="15870E0B" w14:textId="62A3DF42" w:rsidTr="002A3DD5">
        <w:tc>
          <w:tcPr>
            <w:tcW w:w="2966" w:type="dxa"/>
          </w:tcPr>
          <w:p w14:paraId="5D36F7AE" w14:textId="2520BE9F" w:rsidR="005F2D8A" w:rsidRPr="005F1AF3" w:rsidRDefault="005F2D8A" w:rsidP="005329E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4" w:type="dxa"/>
          </w:tcPr>
          <w:p w14:paraId="20C8AB0D" w14:textId="587FCAF8" w:rsidR="005F2D8A" w:rsidRPr="005F1AF3" w:rsidRDefault="00E537CC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111</w:t>
            </w:r>
            <w:r w:rsidR="005F2D8A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608</w:t>
            </w:r>
          </w:p>
        </w:tc>
        <w:tc>
          <w:tcPr>
            <w:tcW w:w="270" w:type="dxa"/>
          </w:tcPr>
          <w:p w14:paraId="4D56C739" w14:textId="77777777" w:rsidR="005F2D8A" w:rsidRPr="005F1AF3" w:rsidRDefault="005F2D8A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25A3B6" w14:textId="73D7ECE6" w:rsidR="005F2D8A" w:rsidRPr="005F1AF3" w:rsidRDefault="00E537CC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111</w:t>
            </w:r>
            <w:r w:rsidR="005F2D8A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608</w:t>
            </w:r>
          </w:p>
        </w:tc>
        <w:tc>
          <w:tcPr>
            <w:tcW w:w="270" w:type="dxa"/>
          </w:tcPr>
          <w:p w14:paraId="600633F7" w14:textId="77777777" w:rsidR="005F2D8A" w:rsidRPr="005F1AF3" w:rsidRDefault="005F2D8A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046312" w14:textId="5804FB15" w:rsidR="005F2D8A" w:rsidRPr="005F1AF3" w:rsidRDefault="005F2D8A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859894C" w14:textId="77777777" w:rsidR="005F2D8A" w:rsidRPr="005F1AF3" w:rsidRDefault="005F2D8A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105484" w14:textId="7BDC6787" w:rsidR="005F2D8A" w:rsidRPr="005F1AF3" w:rsidRDefault="002A3DD5" w:rsidP="003D3890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A4ED7E" w14:textId="77777777" w:rsidR="005F2D8A" w:rsidRPr="005F1AF3" w:rsidRDefault="005F2D8A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B8DBCA" w14:textId="7604EB9B" w:rsidR="005F2D8A" w:rsidRPr="005F1AF3" w:rsidRDefault="00E537CC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111</w:t>
            </w:r>
            <w:r w:rsidR="002A3DD5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608</w:t>
            </w:r>
          </w:p>
        </w:tc>
      </w:tr>
      <w:tr w:rsidR="005F2D8A" w:rsidRPr="005F1AF3" w14:paraId="6B5BE455" w14:textId="25D4B50B" w:rsidTr="002A3DD5">
        <w:tc>
          <w:tcPr>
            <w:tcW w:w="2966" w:type="dxa"/>
          </w:tcPr>
          <w:p w14:paraId="745A4A11" w14:textId="0B769E83" w:rsidR="005F2D8A" w:rsidRPr="0056587B" w:rsidRDefault="005F2D8A" w:rsidP="007414F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9A419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4" w:type="dxa"/>
          </w:tcPr>
          <w:p w14:paraId="46D8769F" w14:textId="7565D310" w:rsidR="005F2D8A" w:rsidRPr="0056587B" w:rsidRDefault="00E537CC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36</w:t>
            </w:r>
            <w:r w:rsidR="005F2D8A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794B82C2" w14:textId="77777777" w:rsidR="005F2D8A" w:rsidRPr="0056587B" w:rsidRDefault="005F2D8A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60E433E0" w14:textId="67E0705A" w:rsidR="005F2D8A" w:rsidRPr="002A3DD5" w:rsidRDefault="00E537CC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37</w:t>
            </w:r>
            <w:r w:rsidR="005F2D8A" w:rsidRPr="002A3DD5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539</w:t>
            </w:r>
          </w:p>
        </w:tc>
        <w:tc>
          <w:tcPr>
            <w:tcW w:w="270" w:type="dxa"/>
          </w:tcPr>
          <w:p w14:paraId="2DA70BB1" w14:textId="77777777" w:rsidR="005F2D8A" w:rsidRPr="002A3DD5" w:rsidRDefault="005F2D8A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784DAE" w14:textId="52213E80" w:rsidR="005F2D8A" w:rsidRPr="002A3DD5" w:rsidRDefault="005F2D8A" w:rsidP="0056587B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3D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E48F7E2" w14:textId="77777777" w:rsidR="005F2D8A" w:rsidRPr="002A3DD5" w:rsidRDefault="005F2D8A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43DC00" w14:textId="517C9ADB" w:rsidR="005F2D8A" w:rsidRPr="002A3DD5" w:rsidRDefault="002A3DD5" w:rsidP="003D3890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A3D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45C14A" w14:textId="77777777" w:rsidR="005F2D8A" w:rsidRPr="002A3DD5" w:rsidRDefault="005F2D8A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C32269C" w14:textId="325DD967" w:rsidR="005F2D8A" w:rsidRPr="002A3DD5" w:rsidRDefault="00E537CC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37</w:t>
            </w:r>
            <w:r w:rsidR="002A3DD5" w:rsidRPr="002A3DD5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539</w:t>
            </w:r>
          </w:p>
        </w:tc>
      </w:tr>
      <w:tr w:rsidR="005F2D8A" w:rsidRPr="005F1AF3" w14:paraId="718CEA8C" w14:textId="5B0010AD" w:rsidTr="002A3DD5">
        <w:tc>
          <w:tcPr>
            <w:tcW w:w="2966" w:type="dxa"/>
          </w:tcPr>
          <w:p w14:paraId="3C00FCF8" w14:textId="3D262F64" w:rsidR="005F2D8A" w:rsidRPr="0056587B" w:rsidRDefault="005F2D8A" w:rsidP="0056587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56587B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เงินกู้ยืมระยะยาวจากกรรมการ</w:t>
            </w:r>
          </w:p>
        </w:tc>
        <w:tc>
          <w:tcPr>
            <w:tcW w:w="1084" w:type="dxa"/>
          </w:tcPr>
          <w:p w14:paraId="0CF59448" w14:textId="13CAE7FD" w:rsidR="005F2D8A" w:rsidRPr="0056587B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403</w:t>
            </w:r>
            <w:r w:rsidR="005F2D8A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270" w:type="dxa"/>
          </w:tcPr>
          <w:p w14:paraId="44464DFF" w14:textId="77777777" w:rsidR="005F2D8A" w:rsidRPr="0056587B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582B002F" w14:textId="4488A888" w:rsidR="005F2D8A" w:rsidRPr="002A3DD5" w:rsidRDefault="00E537CC" w:rsidP="002A3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104</w:t>
            </w:r>
            <w:r w:rsidR="005F2D8A" w:rsidRPr="002A3DD5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399</w:t>
            </w:r>
          </w:p>
        </w:tc>
        <w:tc>
          <w:tcPr>
            <w:tcW w:w="270" w:type="dxa"/>
          </w:tcPr>
          <w:p w14:paraId="04B2EF08" w14:textId="77777777" w:rsidR="005F2D8A" w:rsidRPr="002A3DD5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88C538" w14:textId="77F92BA4" w:rsidR="005F2D8A" w:rsidRPr="002A3DD5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322</w:t>
            </w:r>
            <w:r w:rsidR="005F2D8A" w:rsidRPr="002A3DD5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538</w:t>
            </w:r>
          </w:p>
        </w:tc>
        <w:tc>
          <w:tcPr>
            <w:tcW w:w="270" w:type="dxa"/>
          </w:tcPr>
          <w:p w14:paraId="1D02E1D8" w14:textId="77777777" w:rsidR="005F2D8A" w:rsidRPr="002A3DD5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9ECF8C" w14:textId="344DA44B" w:rsidR="005F2D8A" w:rsidRPr="002A3DD5" w:rsidRDefault="002A3DD5" w:rsidP="003D3890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3D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FE3564" w14:textId="77777777" w:rsidR="005F2D8A" w:rsidRPr="002A3DD5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8CAD2B" w14:textId="6DC07644" w:rsidR="005F2D8A" w:rsidRPr="002A3DD5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426</w:t>
            </w:r>
            <w:r w:rsidR="002A3DD5" w:rsidRPr="002A3DD5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937</w:t>
            </w:r>
          </w:p>
        </w:tc>
      </w:tr>
      <w:tr w:rsidR="005F2D8A" w:rsidRPr="005F1AF3" w14:paraId="481AB912" w14:textId="2BDC08D0" w:rsidTr="002A3DD5">
        <w:tc>
          <w:tcPr>
            <w:tcW w:w="2966" w:type="dxa"/>
            <w:hideMark/>
          </w:tcPr>
          <w:p w14:paraId="3CFE2ED1" w14:textId="77777777" w:rsidR="005F2D8A" w:rsidRPr="005F1AF3" w:rsidRDefault="005F2D8A" w:rsidP="0056587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4" w:type="dxa"/>
          </w:tcPr>
          <w:p w14:paraId="7E56DC37" w14:textId="6CAA8E07" w:rsidR="005F2D8A" w:rsidRPr="005F1AF3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116</w:t>
            </w:r>
            <w:r w:rsidR="005F2D8A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017</w:t>
            </w:r>
          </w:p>
        </w:tc>
        <w:tc>
          <w:tcPr>
            <w:tcW w:w="270" w:type="dxa"/>
          </w:tcPr>
          <w:p w14:paraId="654B3771" w14:textId="77777777" w:rsidR="005F2D8A" w:rsidRPr="005F1AF3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9AE7DC" w14:textId="3FAC51D4" w:rsidR="005F2D8A" w:rsidRPr="005F1AF3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102</w:t>
            </w:r>
            <w:r w:rsidR="005F2D8A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531</w:t>
            </w:r>
          </w:p>
        </w:tc>
        <w:tc>
          <w:tcPr>
            <w:tcW w:w="270" w:type="dxa"/>
          </w:tcPr>
          <w:p w14:paraId="7EBD956C" w14:textId="77777777" w:rsidR="005F2D8A" w:rsidRPr="005F1AF3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1A3A68" w14:textId="300536E5" w:rsidR="005F2D8A" w:rsidRPr="005F1AF3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21</w:t>
            </w:r>
            <w:r w:rsidR="005F2D8A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195</w:t>
            </w:r>
          </w:p>
        </w:tc>
        <w:tc>
          <w:tcPr>
            <w:tcW w:w="270" w:type="dxa"/>
          </w:tcPr>
          <w:p w14:paraId="6B3F9074" w14:textId="77777777" w:rsidR="005F2D8A" w:rsidRPr="005F1AF3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C203DA" w14:textId="21A497D5" w:rsidR="005F2D8A" w:rsidRPr="005F1AF3" w:rsidRDefault="002A3DD5" w:rsidP="003D3890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2D1F00" w14:textId="77777777" w:rsidR="005F2D8A" w:rsidRPr="005F1AF3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4AE443" w14:textId="32753A73" w:rsidR="005F2D8A" w:rsidRPr="005F1AF3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123</w:t>
            </w:r>
            <w:r w:rsidR="002A3DD5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726</w:t>
            </w:r>
          </w:p>
        </w:tc>
      </w:tr>
      <w:tr w:rsidR="005F2D8A" w:rsidRPr="005F1AF3" w14:paraId="0199698A" w14:textId="5B23A9DE" w:rsidTr="002A3DD5">
        <w:tc>
          <w:tcPr>
            <w:tcW w:w="2966" w:type="dxa"/>
          </w:tcPr>
          <w:p w14:paraId="6DEB6D16" w14:textId="638F04A5" w:rsidR="005F2D8A" w:rsidRPr="005F1AF3" w:rsidRDefault="005F2D8A" w:rsidP="0056587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4" w:type="dxa"/>
          </w:tcPr>
          <w:p w14:paraId="7BC4CFE9" w14:textId="15254125" w:rsidR="005F2D8A" w:rsidRPr="005F1AF3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28</w:t>
            </w:r>
            <w:r w:rsidR="005F2D8A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803</w:t>
            </w:r>
          </w:p>
        </w:tc>
        <w:tc>
          <w:tcPr>
            <w:tcW w:w="270" w:type="dxa"/>
          </w:tcPr>
          <w:p w14:paraId="486925A4" w14:textId="77777777" w:rsidR="005F2D8A" w:rsidRPr="005F1AF3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D5D222" w14:textId="3FBA7E1F" w:rsidR="005F2D8A" w:rsidRPr="005F1AF3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30</w:t>
            </w:r>
            <w:r w:rsidR="005F2D8A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845</w:t>
            </w:r>
          </w:p>
        </w:tc>
        <w:tc>
          <w:tcPr>
            <w:tcW w:w="270" w:type="dxa"/>
          </w:tcPr>
          <w:p w14:paraId="19EB15C1" w14:textId="77777777" w:rsidR="005F2D8A" w:rsidRPr="005F1AF3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AE57D1" w14:textId="245F5369" w:rsidR="005F2D8A" w:rsidRPr="005F1AF3" w:rsidRDefault="005F2D8A" w:rsidP="0056587B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D6BCA70" w14:textId="77777777" w:rsidR="005F2D8A" w:rsidRPr="005F1AF3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B89783" w14:textId="42617DE7" w:rsidR="005F2D8A" w:rsidRPr="005F1AF3" w:rsidRDefault="002A3DD5" w:rsidP="003D3890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AF34B0" w14:textId="77777777" w:rsidR="005F2D8A" w:rsidRPr="005F1AF3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388717" w14:textId="43EF65A9" w:rsidR="005F2D8A" w:rsidRPr="005F1AF3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30</w:t>
            </w:r>
            <w:r w:rsidR="002A3DD5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845</w:t>
            </w:r>
          </w:p>
        </w:tc>
      </w:tr>
      <w:tr w:rsidR="005F2D8A" w:rsidRPr="005F1AF3" w14:paraId="34649EAC" w14:textId="4DA31DE0" w:rsidTr="002A3DD5">
        <w:trPr>
          <w:trHeight w:val="119"/>
        </w:trPr>
        <w:tc>
          <w:tcPr>
            <w:tcW w:w="2966" w:type="dxa"/>
            <w:hideMark/>
          </w:tcPr>
          <w:p w14:paraId="443AB4DD" w14:textId="77777777" w:rsidR="005F2D8A" w:rsidRPr="005F1AF3" w:rsidRDefault="005F2D8A" w:rsidP="0056587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4" w:type="dxa"/>
            <w:vAlign w:val="bottom"/>
          </w:tcPr>
          <w:p w14:paraId="1B396D83" w14:textId="4A2D0503" w:rsidR="005F2D8A" w:rsidRPr="005F1AF3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69</w:t>
            </w:r>
            <w:r w:rsidR="005F2D8A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963</w:t>
            </w:r>
          </w:p>
        </w:tc>
        <w:tc>
          <w:tcPr>
            <w:tcW w:w="270" w:type="dxa"/>
            <w:vAlign w:val="bottom"/>
          </w:tcPr>
          <w:p w14:paraId="052AEB4C" w14:textId="77777777" w:rsidR="005F2D8A" w:rsidRPr="005F1AF3" w:rsidRDefault="005F2D8A" w:rsidP="0056587B">
            <w:pPr>
              <w:tabs>
                <w:tab w:val="clear" w:pos="2580"/>
                <w:tab w:val="left" w:pos="50"/>
                <w:tab w:val="decimal" w:pos="706"/>
              </w:tabs>
              <w:spacing w:line="240" w:lineRule="auto"/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9178A2" w14:textId="2760E90F" w:rsidR="005F2D8A" w:rsidRPr="005F1AF3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21</w:t>
            </w:r>
            <w:r w:rsidR="005F2D8A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464</w:t>
            </w:r>
          </w:p>
        </w:tc>
        <w:tc>
          <w:tcPr>
            <w:tcW w:w="270" w:type="dxa"/>
            <w:vAlign w:val="bottom"/>
          </w:tcPr>
          <w:p w14:paraId="19CDB745" w14:textId="77777777" w:rsidR="005F2D8A" w:rsidRPr="005F1AF3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FC926F" w14:textId="5FE26B93" w:rsidR="005F2D8A" w:rsidRPr="005F1AF3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41</w:t>
            </w:r>
            <w:r w:rsidR="005F2D8A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505</w:t>
            </w:r>
          </w:p>
        </w:tc>
        <w:tc>
          <w:tcPr>
            <w:tcW w:w="270" w:type="dxa"/>
            <w:vAlign w:val="bottom"/>
          </w:tcPr>
          <w:p w14:paraId="0B8A60ED" w14:textId="77777777" w:rsidR="005F2D8A" w:rsidRPr="005F1AF3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E28F5A5" w14:textId="2079010E" w:rsidR="005F2D8A" w:rsidRPr="005F1AF3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27</w:t>
            </w:r>
            <w:r w:rsidR="002A3DD5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894</w:t>
            </w:r>
          </w:p>
        </w:tc>
        <w:tc>
          <w:tcPr>
            <w:tcW w:w="270" w:type="dxa"/>
          </w:tcPr>
          <w:p w14:paraId="7EE5C335" w14:textId="77777777" w:rsidR="005F2D8A" w:rsidRPr="005F1AF3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BDEDC7" w14:textId="35A329D2" w:rsidR="005F2D8A" w:rsidRPr="005F1AF3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90</w:t>
            </w:r>
            <w:r w:rsidR="002A3DD5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863</w:t>
            </w:r>
          </w:p>
        </w:tc>
      </w:tr>
      <w:tr w:rsidR="005F2D8A" w:rsidRPr="005F1AF3" w14:paraId="620466CE" w14:textId="625795C7" w:rsidTr="002A3DD5">
        <w:tc>
          <w:tcPr>
            <w:tcW w:w="2966" w:type="dxa"/>
          </w:tcPr>
          <w:p w14:paraId="1327FD56" w14:textId="77777777" w:rsidR="005F2D8A" w:rsidRPr="005F1AF3" w:rsidRDefault="005F2D8A" w:rsidP="0056587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2E7F59" w14:textId="37D75D3D" w:rsidR="005F2D8A" w:rsidRPr="005F1AF3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F2D8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185</w:t>
            </w:r>
            <w:r w:rsidR="005F2D8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689</w:t>
            </w:r>
          </w:p>
        </w:tc>
        <w:tc>
          <w:tcPr>
            <w:tcW w:w="270" w:type="dxa"/>
          </w:tcPr>
          <w:p w14:paraId="12D8282A" w14:textId="77777777" w:rsidR="005F2D8A" w:rsidRPr="005F1AF3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99AE5" w14:textId="42EEB39D" w:rsidR="005F2D8A" w:rsidRPr="005F1AF3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5F2D8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837</w:t>
            </w:r>
            <w:r w:rsidR="005F2D8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357</w:t>
            </w:r>
          </w:p>
        </w:tc>
        <w:tc>
          <w:tcPr>
            <w:tcW w:w="270" w:type="dxa"/>
          </w:tcPr>
          <w:p w14:paraId="7F07F78B" w14:textId="77777777" w:rsidR="005F2D8A" w:rsidRPr="005F1AF3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09645" w14:textId="0702A0EA" w:rsidR="005F2D8A" w:rsidRPr="005F1AF3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385</w:t>
            </w:r>
            <w:r w:rsidR="002A3DD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238</w:t>
            </w:r>
          </w:p>
        </w:tc>
        <w:tc>
          <w:tcPr>
            <w:tcW w:w="270" w:type="dxa"/>
          </w:tcPr>
          <w:p w14:paraId="6481D45E" w14:textId="77777777" w:rsidR="005F2D8A" w:rsidRPr="005F1AF3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5F569" w14:textId="6F628979" w:rsidR="005F2D8A" w:rsidRPr="002A3DD5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27</w:t>
            </w:r>
            <w:r w:rsidR="002A3DD5" w:rsidRPr="002A3DD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894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C965B0" w14:textId="77777777" w:rsidR="005F2D8A" w:rsidRPr="005F1AF3" w:rsidRDefault="005F2D8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9CCC2" w14:textId="7CC61AAC" w:rsidR="005F2D8A" w:rsidRPr="005F1AF3" w:rsidRDefault="00E537CC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2A3DD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250</w:t>
            </w:r>
            <w:r w:rsidR="002A3DD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489</w:t>
            </w:r>
          </w:p>
        </w:tc>
      </w:tr>
    </w:tbl>
    <w:p w14:paraId="3C30BD4E" w14:textId="77777777" w:rsidR="00EE635F" w:rsidRDefault="00EE635F">
      <w:pPr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Style w:val="TableGrid"/>
        <w:tblW w:w="8999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71"/>
        <w:gridCol w:w="270"/>
        <w:gridCol w:w="990"/>
        <w:gridCol w:w="270"/>
        <w:gridCol w:w="990"/>
        <w:gridCol w:w="270"/>
        <w:gridCol w:w="990"/>
        <w:gridCol w:w="270"/>
        <w:gridCol w:w="998"/>
      </w:tblGrid>
      <w:tr w:rsidR="005D046A" w:rsidRPr="005F1AF3" w14:paraId="04302855" w14:textId="77777777" w:rsidTr="003D3868">
        <w:trPr>
          <w:tblHeader/>
        </w:trPr>
        <w:tc>
          <w:tcPr>
            <w:tcW w:w="2880" w:type="dxa"/>
          </w:tcPr>
          <w:p w14:paraId="3371CF94" w14:textId="77777777" w:rsidR="005D046A" w:rsidRPr="005F1AF3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19" w:type="dxa"/>
            <w:gridSpan w:val="9"/>
            <w:hideMark/>
          </w:tcPr>
          <w:p w14:paraId="3035349D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D046A" w:rsidRPr="005F1AF3" w14:paraId="20AEA52E" w14:textId="77777777" w:rsidTr="003D3868">
        <w:trPr>
          <w:tblHeader/>
        </w:trPr>
        <w:tc>
          <w:tcPr>
            <w:tcW w:w="2880" w:type="dxa"/>
          </w:tcPr>
          <w:p w14:paraId="4687E852" w14:textId="77777777" w:rsidR="005D046A" w:rsidRPr="005F1AF3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66E86867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7CFA36B8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778" w:type="dxa"/>
            <w:gridSpan w:val="7"/>
            <w:vAlign w:val="bottom"/>
            <w:hideMark/>
          </w:tcPr>
          <w:p w14:paraId="261221FD" w14:textId="77777777" w:rsidR="005D046A" w:rsidRPr="005F1AF3" w:rsidRDefault="005D046A" w:rsidP="00702D63">
            <w:pPr>
              <w:spacing w:line="240" w:lineRule="auto"/>
              <w:ind w:right="12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D046A" w:rsidRPr="005F1AF3" w14:paraId="70489AE7" w14:textId="77777777" w:rsidTr="003D3868">
        <w:trPr>
          <w:tblHeader/>
        </w:trPr>
        <w:tc>
          <w:tcPr>
            <w:tcW w:w="2880" w:type="dxa"/>
            <w:vAlign w:val="bottom"/>
            <w:hideMark/>
          </w:tcPr>
          <w:p w14:paraId="67038703" w14:textId="1F9FE926" w:rsidR="005D046A" w:rsidRPr="005F1AF3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071" w:type="dxa"/>
            <w:vAlign w:val="bottom"/>
            <w:hideMark/>
          </w:tcPr>
          <w:p w14:paraId="0D5F6BDD" w14:textId="77777777" w:rsidR="005D046A" w:rsidRPr="005F1AF3" w:rsidRDefault="005D046A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20B9B4BC" w14:textId="77777777" w:rsidR="005D046A" w:rsidRPr="005F1AF3" w:rsidRDefault="005D046A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0F5753A9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4313930" w14:textId="2564F397" w:rsidR="005D046A" w:rsidRPr="005F1AF3" w:rsidRDefault="005D046A" w:rsidP="004B6B1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E537CC"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0F6BA229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F38A975" w14:textId="69A5D44B" w:rsidR="005D046A" w:rsidRPr="005F1AF3" w:rsidRDefault="005D046A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E537CC"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  <w:p w14:paraId="2BC9A793" w14:textId="3920A090" w:rsidR="005D046A" w:rsidRPr="005F1AF3" w:rsidRDefault="005D046A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E537CC" w:rsidRPr="00E537CC">
              <w:rPr>
                <w:rFonts w:ascii="Angsana New" w:hAnsi="Angsana New"/>
                <w:sz w:val="24"/>
                <w:szCs w:val="24"/>
              </w:rPr>
              <w:t>5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722E8379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D76A753" w14:textId="607BA44F" w:rsidR="005D046A" w:rsidRPr="005F1AF3" w:rsidRDefault="005D046A" w:rsidP="004B6B1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537CC" w:rsidRPr="00E537CC">
              <w:rPr>
                <w:rFonts w:ascii="Angsana New" w:hAnsi="Angsana New"/>
                <w:sz w:val="24"/>
                <w:szCs w:val="24"/>
              </w:rPr>
              <w:t>5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4BFE0A6C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  <w:hideMark/>
          </w:tcPr>
          <w:p w14:paraId="6BE2A108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D046A" w:rsidRPr="005F1AF3" w14:paraId="22E8C2A3" w14:textId="77777777" w:rsidTr="003D3868">
        <w:trPr>
          <w:tblHeader/>
        </w:trPr>
        <w:tc>
          <w:tcPr>
            <w:tcW w:w="2880" w:type="dxa"/>
          </w:tcPr>
          <w:p w14:paraId="2C6B7872" w14:textId="77777777" w:rsidR="005D046A" w:rsidRPr="005F1AF3" w:rsidRDefault="005D046A" w:rsidP="004B6B13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19" w:type="dxa"/>
            <w:gridSpan w:val="9"/>
            <w:hideMark/>
          </w:tcPr>
          <w:p w14:paraId="31F86FE0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5F1AF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5F1AF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D046A" w:rsidRPr="005F1AF3" w14:paraId="1ECBE119" w14:textId="77777777" w:rsidTr="003D3868">
        <w:tc>
          <w:tcPr>
            <w:tcW w:w="2880" w:type="dxa"/>
            <w:hideMark/>
          </w:tcPr>
          <w:p w14:paraId="567FAE05" w14:textId="77777777" w:rsidR="005D046A" w:rsidRPr="005F1AF3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71" w:type="dxa"/>
          </w:tcPr>
          <w:p w14:paraId="7B43E89A" w14:textId="77777777" w:rsidR="005D046A" w:rsidRPr="005F1AF3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3F66A2" w14:textId="77777777" w:rsidR="005D046A" w:rsidRPr="005F1AF3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6515D72" w14:textId="77777777" w:rsidR="005D046A" w:rsidRPr="005F1AF3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7ABD5A" w14:textId="77777777" w:rsidR="005D046A" w:rsidRPr="005F1AF3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1BEDE7E" w14:textId="77777777" w:rsidR="005D046A" w:rsidRPr="005F1AF3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6A557A" w14:textId="77777777" w:rsidR="005D046A" w:rsidRPr="005F1AF3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45DEAA9" w14:textId="77777777" w:rsidR="005D046A" w:rsidRPr="005F1AF3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017DC" w14:textId="77777777" w:rsidR="005D046A" w:rsidRPr="005F1AF3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14:paraId="28A00AD2" w14:textId="77777777" w:rsidR="005D046A" w:rsidRPr="005F1AF3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F66A5" w:rsidRPr="005F1AF3" w14:paraId="3ED93032" w14:textId="77777777" w:rsidTr="003D3868">
        <w:tc>
          <w:tcPr>
            <w:tcW w:w="2880" w:type="dxa"/>
            <w:hideMark/>
          </w:tcPr>
          <w:p w14:paraId="0E874883" w14:textId="77777777" w:rsidR="001F66A5" w:rsidRPr="005F1AF3" w:rsidRDefault="001F66A5" w:rsidP="001F66A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071" w:type="dxa"/>
          </w:tcPr>
          <w:p w14:paraId="76F5878D" w14:textId="58D92432" w:rsidR="001F66A5" w:rsidRPr="005F1AF3" w:rsidRDefault="00E537CC" w:rsidP="001F66A5">
            <w:pPr>
              <w:tabs>
                <w:tab w:val="clear" w:pos="907"/>
                <w:tab w:val="decimal" w:pos="706"/>
                <w:tab w:val="left" w:pos="85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396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018</w:t>
            </w:r>
          </w:p>
        </w:tc>
        <w:tc>
          <w:tcPr>
            <w:tcW w:w="270" w:type="dxa"/>
          </w:tcPr>
          <w:p w14:paraId="445E34BE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1A3510" w14:textId="69B2B728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406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374</w:t>
            </w:r>
          </w:p>
        </w:tc>
        <w:tc>
          <w:tcPr>
            <w:tcW w:w="270" w:type="dxa"/>
          </w:tcPr>
          <w:p w14:paraId="21729110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33DC2B" w14:textId="38410FC9" w:rsidR="001F66A5" w:rsidRPr="005F1AF3" w:rsidRDefault="001F66A5" w:rsidP="001F66A5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9230CB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66A70C" w14:textId="3C324615" w:rsidR="001F66A5" w:rsidRPr="005F1AF3" w:rsidRDefault="001F66A5" w:rsidP="001F66A5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236641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40169EDC" w14:textId="396F5BA2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406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374</w:t>
            </w:r>
          </w:p>
        </w:tc>
      </w:tr>
      <w:tr w:rsidR="001F66A5" w:rsidRPr="005F1AF3" w14:paraId="3FC2836A" w14:textId="77777777" w:rsidTr="003D3868">
        <w:tc>
          <w:tcPr>
            <w:tcW w:w="2880" w:type="dxa"/>
            <w:hideMark/>
          </w:tcPr>
          <w:p w14:paraId="2D1AB293" w14:textId="743DAC41" w:rsidR="001F66A5" w:rsidRPr="005F1AF3" w:rsidRDefault="001F66A5" w:rsidP="001F66A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1071" w:type="dxa"/>
          </w:tcPr>
          <w:p w14:paraId="74418505" w14:textId="61DB196D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166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270" w:type="dxa"/>
          </w:tcPr>
          <w:p w14:paraId="109905EF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8551B4" w14:textId="0724AEC0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166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270" w:type="dxa"/>
          </w:tcPr>
          <w:p w14:paraId="6A9C42DA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BD8495" w14:textId="147A82B5" w:rsidR="001F66A5" w:rsidRPr="005F1AF3" w:rsidRDefault="001F66A5" w:rsidP="001F66A5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C940460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788BDA" w14:textId="677391CF" w:rsidR="001F66A5" w:rsidRPr="005F1AF3" w:rsidRDefault="001F66A5" w:rsidP="001F66A5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99EDC8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5843E55A" w14:textId="2528212E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166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208</w:t>
            </w:r>
          </w:p>
        </w:tc>
      </w:tr>
      <w:tr w:rsidR="001F66A5" w:rsidRPr="005F1AF3" w14:paraId="28A33185" w14:textId="77777777" w:rsidTr="001F66A5">
        <w:tc>
          <w:tcPr>
            <w:tcW w:w="2880" w:type="dxa"/>
          </w:tcPr>
          <w:p w14:paraId="6754E037" w14:textId="6C6E1931" w:rsidR="001F66A5" w:rsidRPr="005F1AF3" w:rsidRDefault="001F66A5" w:rsidP="001F66A5">
            <w:pPr>
              <w:spacing w:line="240" w:lineRule="auto"/>
              <w:ind w:right="-24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สั้นจากบุคคลและกิจการที่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071" w:type="dxa"/>
            <w:vAlign w:val="bottom"/>
          </w:tcPr>
          <w:p w14:paraId="3E2A9305" w14:textId="03FF2130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301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270" w:type="dxa"/>
            <w:vAlign w:val="bottom"/>
          </w:tcPr>
          <w:p w14:paraId="0256F605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28D111" w14:textId="5156948E" w:rsidR="001F66A5" w:rsidRPr="005F1AF3" w:rsidRDefault="001F66A5" w:rsidP="001F66A5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E95C50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871917" w14:textId="2F127EB0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323</w:t>
            </w:r>
            <w:r w:rsidR="001F66A5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657</w:t>
            </w:r>
          </w:p>
        </w:tc>
        <w:tc>
          <w:tcPr>
            <w:tcW w:w="270" w:type="dxa"/>
            <w:vAlign w:val="bottom"/>
          </w:tcPr>
          <w:p w14:paraId="09DA71C2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4AE756" w14:textId="02F06A54" w:rsidR="001F66A5" w:rsidRPr="005F1AF3" w:rsidRDefault="001F66A5" w:rsidP="001F66A5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998924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1D2ED4B7" w14:textId="682C43B4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323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657</w:t>
            </w:r>
          </w:p>
        </w:tc>
      </w:tr>
      <w:tr w:rsidR="001F66A5" w:rsidRPr="005F1AF3" w14:paraId="5DD6CCB3" w14:textId="77777777" w:rsidTr="003D3868">
        <w:tc>
          <w:tcPr>
            <w:tcW w:w="2880" w:type="dxa"/>
            <w:hideMark/>
          </w:tcPr>
          <w:p w14:paraId="24384B8E" w14:textId="77777777" w:rsidR="001F66A5" w:rsidRPr="005F1AF3" w:rsidRDefault="001F66A5" w:rsidP="001F66A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71" w:type="dxa"/>
          </w:tcPr>
          <w:p w14:paraId="1EB75C75" w14:textId="556DA8BD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 w:hint="cs"/>
                <w:sz w:val="24"/>
                <w:szCs w:val="24"/>
              </w:rPr>
              <w:t>450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512</w:t>
            </w:r>
          </w:p>
        </w:tc>
        <w:tc>
          <w:tcPr>
            <w:tcW w:w="270" w:type="dxa"/>
          </w:tcPr>
          <w:p w14:paraId="7B62AE1F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BECF41" w14:textId="5FE938A2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201</w:t>
            </w:r>
            <w:r w:rsidR="001F66A5" w:rsidRPr="00695D14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421</w:t>
            </w:r>
          </w:p>
        </w:tc>
        <w:tc>
          <w:tcPr>
            <w:tcW w:w="270" w:type="dxa"/>
          </w:tcPr>
          <w:p w14:paraId="1A21AAFC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A94C22" w14:textId="4AD9C7F9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270</w:t>
            </w:r>
            <w:r w:rsidR="001F66A5" w:rsidRPr="00BD659C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286</w:t>
            </w:r>
          </w:p>
        </w:tc>
        <w:tc>
          <w:tcPr>
            <w:tcW w:w="270" w:type="dxa"/>
          </w:tcPr>
          <w:p w14:paraId="31DA6BE0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693AB5" w14:textId="4D059D31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31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316</w:t>
            </w:r>
          </w:p>
        </w:tc>
        <w:tc>
          <w:tcPr>
            <w:tcW w:w="270" w:type="dxa"/>
          </w:tcPr>
          <w:p w14:paraId="16FDEC6D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2663CDB1" w14:textId="77505210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503</w:t>
            </w:r>
            <w:r w:rsidR="001F66A5" w:rsidRPr="00BD659C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023</w:t>
            </w:r>
          </w:p>
        </w:tc>
      </w:tr>
      <w:tr w:rsidR="001F66A5" w:rsidRPr="005F1AF3" w14:paraId="35D7E008" w14:textId="77777777" w:rsidTr="003D3868">
        <w:tc>
          <w:tcPr>
            <w:tcW w:w="2880" w:type="dxa"/>
          </w:tcPr>
          <w:p w14:paraId="48833D3B" w14:textId="30ED91FC" w:rsidR="001F66A5" w:rsidRPr="005F1AF3" w:rsidRDefault="001F66A5" w:rsidP="001F66A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71" w:type="dxa"/>
          </w:tcPr>
          <w:p w14:paraId="6DD0DA58" w14:textId="342BFF11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131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365</w:t>
            </w:r>
          </w:p>
        </w:tc>
        <w:tc>
          <w:tcPr>
            <w:tcW w:w="270" w:type="dxa"/>
          </w:tcPr>
          <w:p w14:paraId="005560FA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7605CC" w14:textId="4159F322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132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423</w:t>
            </w:r>
          </w:p>
        </w:tc>
        <w:tc>
          <w:tcPr>
            <w:tcW w:w="270" w:type="dxa"/>
          </w:tcPr>
          <w:p w14:paraId="58C95F0B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4FFB7E" w14:textId="063C4D3F" w:rsidR="001F66A5" w:rsidRPr="005F1AF3" w:rsidRDefault="001F66A5" w:rsidP="001F66A5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6FEA16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743B9C" w14:textId="17001DDC" w:rsidR="001F66A5" w:rsidRPr="005F1AF3" w:rsidRDefault="001F66A5" w:rsidP="001F66A5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1FC5E9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1EF84766" w14:textId="1FBCBC47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132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423</w:t>
            </w:r>
          </w:p>
        </w:tc>
      </w:tr>
      <w:tr w:rsidR="001F66A5" w:rsidRPr="005F1AF3" w14:paraId="2F6F66E3" w14:textId="77777777" w:rsidTr="003D3868">
        <w:trPr>
          <w:trHeight w:val="119"/>
        </w:trPr>
        <w:tc>
          <w:tcPr>
            <w:tcW w:w="2880" w:type="dxa"/>
            <w:hideMark/>
          </w:tcPr>
          <w:p w14:paraId="1477E139" w14:textId="77777777" w:rsidR="001F66A5" w:rsidRPr="005F1AF3" w:rsidRDefault="001F66A5" w:rsidP="001F66A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1" w:type="dxa"/>
            <w:vAlign w:val="bottom"/>
          </w:tcPr>
          <w:p w14:paraId="5607F44A" w14:textId="74AC53D2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185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270" w:type="dxa"/>
            <w:vAlign w:val="bottom"/>
          </w:tcPr>
          <w:p w14:paraId="0A3397A6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4D69D5" w14:textId="31099647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60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643</w:t>
            </w:r>
          </w:p>
        </w:tc>
        <w:tc>
          <w:tcPr>
            <w:tcW w:w="270" w:type="dxa"/>
            <w:vAlign w:val="bottom"/>
          </w:tcPr>
          <w:p w14:paraId="4CE208DD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7AE320" w14:textId="68C82389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144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196</w:t>
            </w:r>
          </w:p>
        </w:tc>
        <w:tc>
          <w:tcPr>
            <w:tcW w:w="270" w:type="dxa"/>
            <w:vAlign w:val="bottom"/>
          </w:tcPr>
          <w:p w14:paraId="0367F821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6A6B1A0" w14:textId="52695D0C" w:rsidR="001F66A5" w:rsidRPr="005F1AF3" w:rsidRDefault="001F66A5" w:rsidP="001F66A5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3F92457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07F3CF96" w14:textId="12B29BA9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204</w:t>
            </w:r>
            <w:r w:rsidR="001F66A5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839</w:t>
            </w:r>
          </w:p>
        </w:tc>
      </w:tr>
      <w:tr w:rsidR="001F66A5" w:rsidRPr="005F1AF3" w14:paraId="6A164AE9" w14:textId="77777777" w:rsidTr="003D3868">
        <w:tc>
          <w:tcPr>
            <w:tcW w:w="2880" w:type="dxa"/>
          </w:tcPr>
          <w:p w14:paraId="5FCAF18C" w14:textId="77777777" w:rsidR="001F66A5" w:rsidRPr="005F1AF3" w:rsidRDefault="001F66A5" w:rsidP="001F66A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A174F5" w14:textId="4821B8AC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1F66A5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630</w:t>
            </w:r>
            <w:r w:rsidR="001F66A5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763</w:t>
            </w:r>
          </w:p>
        </w:tc>
        <w:tc>
          <w:tcPr>
            <w:tcW w:w="270" w:type="dxa"/>
          </w:tcPr>
          <w:p w14:paraId="5810A076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8B752" w14:textId="1229A6A8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1F66A5" w:rsidRPr="00BD659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967</w:t>
            </w:r>
            <w:r w:rsidR="001F66A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069</w:t>
            </w:r>
          </w:p>
        </w:tc>
        <w:tc>
          <w:tcPr>
            <w:tcW w:w="270" w:type="dxa"/>
          </w:tcPr>
          <w:p w14:paraId="4ACD8035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C4CAB" w14:textId="72500F50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738</w:t>
            </w:r>
            <w:r w:rsidR="001F66A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139</w:t>
            </w:r>
          </w:p>
        </w:tc>
        <w:tc>
          <w:tcPr>
            <w:tcW w:w="270" w:type="dxa"/>
          </w:tcPr>
          <w:p w14:paraId="7AD606AC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EA6B" w14:textId="6F96EB17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1F66A5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316</w:t>
            </w:r>
          </w:p>
        </w:tc>
        <w:tc>
          <w:tcPr>
            <w:tcW w:w="270" w:type="dxa"/>
          </w:tcPr>
          <w:p w14:paraId="2690077B" w14:textId="77777777" w:rsidR="001F66A5" w:rsidRPr="005F1AF3" w:rsidRDefault="001F66A5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BAFDA" w14:textId="571B77C3" w:rsidR="001F66A5" w:rsidRPr="005F1AF3" w:rsidRDefault="00E537CC" w:rsidP="001F66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1F66A5" w:rsidRPr="004A319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736</w:t>
            </w:r>
            <w:r w:rsidR="001F66A5" w:rsidRPr="004A319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524</w:t>
            </w:r>
          </w:p>
        </w:tc>
      </w:tr>
    </w:tbl>
    <w:p w14:paraId="2D2E0D64" w14:textId="1C0DFD35" w:rsidR="004D30B8" w:rsidRPr="00D80135" w:rsidRDefault="004D30B8">
      <w:pPr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8914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270"/>
        <w:gridCol w:w="1170"/>
        <w:gridCol w:w="360"/>
        <w:gridCol w:w="1350"/>
        <w:gridCol w:w="270"/>
        <w:gridCol w:w="1354"/>
      </w:tblGrid>
      <w:tr w:rsidR="005D046A" w:rsidRPr="005F1AF3" w14:paraId="5FB06C66" w14:textId="77777777" w:rsidTr="005F1AF3">
        <w:trPr>
          <w:tblHeader/>
        </w:trPr>
        <w:tc>
          <w:tcPr>
            <w:tcW w:w="2970" w:type="dxa"/>
          </w:tcPr>
          <w:p w14:paraId="6CDF3A41" w14:textId="77777777" w:rsidR="005D046A" w:rsidRPr="005F1AF3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44" w:type="dxa"/>
            <w:gridSpan w:val="7"/>
            <w:hideMark/>
          </w:tcPr>
          <w:p w14:paraId="4ACAC33A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</w:t>
            </w:r>
            <w:r w:rsidRPr="005F1AF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5D046A" w:rsidRPr="005F1AF3" w14:paraId="48D84CB0" w14:textId="77777777" w:rsidTr="005F1AF3">
        <w:trPr>
          <w:tblHeader/>
        </w:trPr>
        <w:tc>
          <w:tcPr>
            <w:tcW w:w="2970" w:type="dxa"/>
          </w:tcPr>
          <w:p w14:paraId="0E3B6737" w14:textId="77777777" w:rsidR="005D046A" w:rsidRPr="005F1AF3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F35A83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E40989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04" w:type="dxa"/>
            <w:gridSpan w:val="5"/>
            <w:vAlign w:val="bottom"/>
            <w:hideMark/>
          </w:tcPr>
          <w:p w14:paraId="604EC494" w14:textId="77777777" w:rsidR="005D046A" w:rsidRPr="005F1AF3" w:rsidRDefault="005D046A" w:rsidP="00836BFA">
            <w:pPr>
              <w:spacing w:line="240" w:lineRule="auto"/>
              <w:ind w:right="1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FE0326" w:rsidRPr="005F1AF3" w14:paraId="727643C8" w14:textId="77777777" w:rsidTr="005F1AF3">
        <w:trPr>
          <w:tblHeader/>
        </w:trPr>
        <w:tc>
          <w:tcPr>
            <w:tcW w:w="2970" w:type="dxa"/>
            <w:vAlign w:val="bottom"/>
            <w:hideMark/>
          </w:tcPr>
          <w:p w14:paraId="2D02DD7F" w14:textId="2EF0E214" w:rsidR="00FE0326" w:rsidRPr="005F1AF3" w:rsidRDefault="00FE0326" w:rsidP="004B6B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E537CC" w:rsidRPr="00E537C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170" w:type="dxa"/>
            <w:vAlign w:val="bottom"/>
            <w:hideMark/>
          </w:tcPr>
          <w:p w14:paraId="61F817A4" w14:textId="77777777" w:rsidR="00FE0326" w:rsidRPr="005F1AF3" w:rsidRDefault="00FE0326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05AFEBDD" w14:textId="77777777" w:rsidR="00FE0326" w:rsidRPr="005F1AF3" w:rsidRDefault="00FE0326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48F8255F" w14:textId="77777777" w:rsidR="00FE0326" w:rsidRPr="005F1AF3" w:rsidRDefault="00FE0326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72BE8E2B" w14:textId="29A1AFCE" w:rsidR="00FE0326" w:rsidRPr="005F1AF3" w:rsidRDefault="00FE0326" w:rsidP="004B6B1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E537CC"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60" w:type="dxa"/>
          </w:tcPr>
          <w:p w14:paraId="1360ED9A" w14:textId="77777777" w:rsidR="00FE0326" w:rsidRPr="005F1AF3" w:rsidRDefault="00FE0326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0887E8AB" w14:textId="15A3875A" w:rsidR="00FE0326" w:rsidRPr="005F1AF3" w:rsidRDefault="00FE0326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E537CC"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  <w:p w14:paraId="60F592AE" w14:textId="345123ED" w:rsidR="00FE0326" w:rsidRPr="005F1AF3" w:rsidRDefault="00FE0326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E537CC" w:rsidRPr="00E537CC">
              <w:rPr>
                <w:rFonts w:ascii="Angsana New" w:hAnsi="Angsana New"/>
                <w:sz w:val="24"/>
                <w:szCs w:val="24"/>
              </w:rPr>
              <w:t>5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4808FDA5" w14:textId="77777777" w:rsidR="00FE0326" w:rsidRPr="005F1AF3" w:rsidRDefault="00FE0326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  <w:vAlign w:val="bottom"/>
            <w:hideMark/>
          </w:tcPr>
          <w:p w14:paraId="1D4EC8B3" w14:textId="77777777" w:rsidR="00FE0326" w:rsidRPr="005F1AF3" w:rsidRDefault="00FE0326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D046A" w:rsidRPr="005F1AF3" w14:paraId="6FD2A572" w14:textId="77777777" w:rsidTr="005F1AF3">
        <w:trPr>
          <w:tblHeader/>
        </w:trPr>
        <w:tc>
          <w:tcPr>
            <w:tcW w:w="2970" w:type="dxa"/>
          </w:tcPr>
          <w:p w14:paraId="3E1337CF" w14:textId="77777777" w:rsidR="005D046A" w:rsidRPr="005F1AF3" w:rsidRDefault="005D046A" w:rsidP="004B6B13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44" w:type="dxa"/>
            <w:gridSpan w:val="7"/>
            <w:hideMark/>
          </w:tcPr>
          <w:p w14:paraId="0250C643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5F1AF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5F1AF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FE0326" w:rsidRPr="005F1AF3" w14:paraId="17CE77A7" w14:textId="77777777" w:rsidTr="005F1AF3">
        <w:tc>
          <w:tcPr>
            <w:tcW w:w="2970" w:type="dxa"/>
            <w:hideMark/>
          </w:tcPr>
          <w:p w14:paraId="7F21ED97" w14:textId="77777777" w:rsidR="00FE0326" w:rsidRPr="005F1AF3" w:rsidRDefault="00FE0326" w:rsidP="004B6B1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70" w:type="dxa"/>
          </w:tcPr>
          <w:p w14:paraId="53A4AF44" w14:textId="77777777" w:rsidR="00FE0326" w:rsidRPr="005F1AF3" w:rsidRDefault="00FE0326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E4B5D1" w14:textId="77777777" w:rsidR="00FE0326" w:rsidRPr="005F1AF3" w:rsidRDefault="00FE0326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200544" w14:textId="77777777" w:rsidR="00FE0326" w:rsidRPr="005F1AF3" w:rsidRDefault="00FE0326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4B76E2BC" w14:textId="77777777" w:rsidR="00FE0326" w:rsidRPr="005F1AF3" w:rsidRDefault="00FE0326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E528C1" w14:textId="77777777" w:rsidR="00FE0326" w:rsidRPr="005F1AF3" w:rsidRDefault="00FE0326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4594184" w14:textId="77777777" w:rsidR="00FE0326" w:rsidRPr="005F1AF3" w:rsidRDefault="00FE0326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</w:tcPr>
          <w:p w14:paraId="2D725FB5" w14:textId="77777777" w:rsidR="00FE0326" w:rsidRPr="005F1AF3" w:rsidRDefault="00FE0326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07426" w:rsidRPr="005F1AF3" w14:paraId="3278803A" w14:textId="77777777" w:rsidTr="005F1AF3">
        <w:tc>
          <w:tcPr>
            <w:tcW w:w="2970" w:type="dxa"/>
            <w:hideMark/>
          </w:tcPr>
          <w:p w14:paraId="66D0ED6D" w14:textId="77777777" w:rsidR="00707426" w:rsidRPr="005F1AF3" w:rsidRDefault="00707426" w:rsidP="0070742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70" w:type="dxa"/>
          </w:tcPr>
          <w:p w14:paraId="78314B6E" w14:textId="31A2A0C0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374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595</w:t>
            </w:r>
          </w:p>
        </w:tc>
        <w:tc>
          <w:tcPr>
            <w:tcW w:w="270" w:type="dxa"/>
          </w:tcPr>
          <w:p w14:paraId="1627BD30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91A897" w14:textId="0D86CE3B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383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697</w:t>
            </w:r>
          </w:p>
        </w:tc>
        <w:tc>
          <w:tcPr>
            <w:tcW w:w="360" w:type="dxa"/>
          </w:tcPr>
          <w:p w14:paraId="27FD6DA4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63FCAD" w14:textId="55F999C3" w:rsidR="00707426" w:rsidRPr="005F1AF3" w:rsidRDefault="00707426" w:rsidP="00707426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6E1595B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DC53B16" w14:textId="7E551AD1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383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697</w:t>
            </w:r>
          </w:p>
        </w:tc>
      </w:tr>
      <w:tr w:rsidR="00707426" w:rsidRPr="005F1AF3" w14:paraId="4CBDBAE3" w14:textId="77777777" w:rsidTr="005F1AF3">
        <w:tc>
          <w:tcPr>
            <w:tcW w:w="2970" w:type="dxa"/>
          </w:tcPr>
          <w:p w14:paraId="53DC049D" w14:textId="648234AD" w:rsidR="00707426" w:rsidRPr="005F1AF3" w:rsidRDefault="00707426" w:rsidP="0070742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1170" w:type="dxa"/>
          </w:tcPr>
          <w:p w14:paraId="3AA9E92E" w14:textId="7A4F4CAA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121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912</w:t>
            </w:r>
          </w:p>
        </w:tc>
        <w:tc>
          <w:tcPr>
            <w:tcW w:w="270" w:type="dxa"/>
          </w:tcPr>
          <w:p w14:paraId="23636400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00291F" w14:textId="74AE79A0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121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912</w:t>
            </w:r>
          </w:p>
        </w:tc>
        <w:tc>
          <w:tcPr>
            <w:tcW w:w="360" w:type="dxa"/>
          </w:tcPr>
          <w:p w14:paraId="1C364AED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9E53692" w14:textId="420706E1" w:rsidR="00707426" w:rsidRPr="005F1AF3" w:rsidRDefault="00707426" w:rsidP="00707426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96B5C07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AADE884" w14:textId="2912CE89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121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912</w:t>
            </w:r>
          </w:p>
        </w:tc>
      </w:tr>
      <w:tr w:rsidR="00707426" w:rsidRPr="005F1AF3" w14:paraId="2C03A615" w14:textId="77777777" w:rsidTr="00707426">
        <w:tc>
          <w:tcPr>
            <w:tcW w:w="2970" w:type="dxa"/>
            <w:hideMark/>
          </w:tcPr>
          <w:p w14:paraId="25B77361" w14:textId="268E5ECB" w:rsidR="00707426" w:rsidRPr="005F1AF3" w:rsidRDefault="00707426" w:rsidP="0070742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6587B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</w:t>
            </w:r>
            <w:r w:rsidR="00363FD9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56587B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3B4BCA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9D20CB6" w14:textId="3E1F484B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27</w:t>
            </w:r>
            <w:r w:rsidR="00707426" w:rsidRPr="0056587B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800</w:t>
            </w:r>
          </w:p>
        </w:tc>
        <w:tc>
          <w:tcPr>
            <w:tcW w:w="270" w:type="dxa"/>
            <w:vAlign w:val="bottom"/>
          </w:tcPr>
          <w:p w14:paraId="5A3E45A2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023570" w14:textId="3CE36019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28</w:t>
            </w:r>
            <w:r w:rsidR="00707426" w:rsidRPr="0056587B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985</w:t>
            </w:r>
          </w:p>
        </w:tc>
        <w:tc>
          <w:tcPr>
            <w:tcW w:w="360" w:type="dxa"/>
            <w:vAlign w:val="bottom"/>
          </w:tcPr>
          <w:p w14:paraId="49C8DE82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A0CEC61" w14:textId="7D7D54DA" w:rsidR="00707426" w:rsidRPr="005F1AF3" w:rsidRDefault="00707426" w:rsidP="00707426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D52633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2D6C3A41" w14:textId="30ACC43F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28</w:t>
            </w:r>
            <w:r w:rsidR="00707426" w:rsidRPr="0056587B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985</w:t>
            </w:r>
          </w:p>
        </w:tc>
      </w:tr>
      <w:tr w:rsidR="00707426" w:rsidRPr="005F1AF3" w14:paraId="1EB421D7" w14:textId="77777777" w:rsidTr="005F1AF3">
        <w:tc>
          <w:tcPr>
            <w:tcW w:w="2970" w:type="dxa"/>
            <w:hideMark/>
          </w:tcPr>
          <w:p w14:paraId="23073EA2" w14:textId="76DD5C92" w:rsidR="00707426" w:rsidRPr="005F1AF3" w:rsidRDefault="00707426" w:rsidP="0070742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>จาก</w:t>
            </w:r>
            <w:r w:rsidR="00363FD9"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70" w:type="dxa"/>
          </w:tcPr>
          <w:p w14:paraId="67FA9FDF" w14:textId="0F344D1B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301</w:t>
            </w:r>
            <w:r w:rsidR="00707426" w:rsidRPr="0056587B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270" w:type="dxa"/>
          </w:tcPr>
          <w:p w14:paraId="14D411BF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B976CC" w14:textId="03DD723A" w:rsidR="00707426" w:rsidRPr="005F1AF3" w:rsidRDefault="00707426" w:rsidP="00707426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</w:tcPr>
          <w:p w14:paraId="340F429B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87B0D9F" w14:textId="24AC659F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323</w:t>
            </w:r>
            <w:r w:rsidR="00707426" w:rsidRPr="0056587B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657</w:t>
            </w:r>
          </w:p>
        </w:tc>
        <w:tc>
          <w:tcPr>
            <w:tcW w:w="270" w:type="dxa"/>
          </w:tcPr>
          <w:p w14:paraId="33C67A62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8D64224" w14:textId="51E3BBBA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323</w:t>
            </w:r>
            <w:r w:rsidR="00707426" w:rsidRPr="0056587B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657</w:t>
            </w:r>
          </w:p>
        </w:tc>
      </w:tr>
      <w:tr w:rsidR="00707426" w:rsidRPr="005F1AF3" w14:paraId="0E9D34F4" w14:textId="77777777" w:rsidTr="005F1AF3">
        <w:tc>
          <w:tcPr>
            <w:tcW w:w="2970" w:type="dxa"/>
          </w:tcPr>
          <w:p w14:paraId="3609E558" w14:textId="5C660504" w:rsidR="00707426" w:rsidRPr="005F1AF3" w:rsidRDefault="00363FD9" w:rsidP="0070742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34B03111" w14:textId="4146FADD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242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941</w:t>
            </w:r>
          </w:p>
        </w:tc>
        <w:tc>
          <w:tcPr>
            <w:tcW w:w="270" w:type="dxa"/>
          </w:tcPr>
          <w:p w14:paraId="665739AE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4CC69E" w14:textId="7AE0FF4B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136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519</w:t>
            </w:r>
          </w:p>
        </w:tc>
        <w:tc>
          <w:tcPr>
            <w:tcW w:w="360" w:type="dxa"/>
          </w:tcPr>
          <w:p w14:paraId="0B6C5F49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903CB9" w14:textId="75EFD92D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125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726</w:t>
            </w:r>
          </w:p>
        </w:tc>
        <w:tc>
          <w:tcPr>
            <w:tcW w:w="270" w:type="dxa"/>
          </w:tcPr>
          <w:p w14:paraId="537670CE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648B6E4" w14:textId="0D492F40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262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245</w:t>
            </w:r>
          </w:p>
        </w:tc>
      </w:tr>
      <w:tr w:rsidR="00707426" w:rsidRPr="005F1AF3" w14:paraId="1F61DE8C" w14:textId="77777777" w:rsidTr="00363FD9">
        <w:trPr>
          <w:trHeight w:val="119"/>
        </w:trPr>
        <w:tc>
          <w:tcPr>
            <w:tcW w:w="2970" w:type="dxa"/>
            <w:hideMark/>
          </w:tcPr>
          <w:p w14:paraId="7F8308DF" w14:textId="76D504C3" w:rsidR="00707426" w:rsidRPr="005F1AF3" w:rsidRDefault="00363FD9" w:rsidP="0070742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70" w:type="dxa"/>
          </w:tcPr>
          <w:p w14:paraId="60F8560F" w14:textId="4675309E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131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365</w:t>
            </w:r>
          </w:p>
        </w:tc>
        <w:tc>
          <w:tcPr>
            <w:tcW w:w="270" w:type="dxa"/>
          </w:tcPr>
          <w:p w14:paraId="320A71D0" w14:textId="77777777" w:rsidR="00707426" w:rsidRPr="005F1AF3" w:rsidRDefault="00707426" w:rsidP="00707426">
            <w:pPr>
              <w:tabs>
                <w:tab w:val="clear" w:pos="2580"/>
                <w:tab w:val="left" w:pos="50"/>
                <w:tab w:val="decimal" w:pos="706"/>
              </w:tabs>
              <w:spacing w:line="240" w:lineRule="auto"/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BD15C6" w14:textId="505B343F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132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423</w:t>
            </w:r>
          </w:p>
        </w:tc>
        <w:tc>
          <w:tcPr>
            <w:tcW w:w="360" w:type="dxa"/>
          </w:tcPr>
          <w:p w14:paraId="51F92545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17A7D3" w14:textId="05D785EB" w:rsidR="00707426" w:rsidRPr="005F1AF3" w:rsidRDefault="00707426" w:rsidP="00707426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C8E28BC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4" w:type="dxa"/>
          </w:tcPr>
          <w:p w14:paraId="70664B41" w14:textId="7C205183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132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423</w:t>
            </w:r>
          </w:p>
        </w:tc>
      </w:tr>
      <w:tr w:rsidR="00707426" w:rsidRPr="005F1AF3" w14:paraId="22868263" w14:textId="77777777" w:rsidTr="00363FD9">
        <w:tc>
          <w:tcPr>
            <w:tcW w:w="2970" w:type="dxa"/>
          </w:tcPr>
          <w:p w14:paraId="08A363ED" w14:textId="5A326431" w:rsidR="00707426" w:rsidRPr="005F1AF3" w:rsidRDefault="00363FD9" w:rsidP="0070742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3D1E03" w14:textId="63D42E4C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97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437</w:t>
            </w:r>
          </w:p>
        </w:tc>
        <w:tc>
          <w:tcPr>
            <w:tcW w:w="270" w:type="dxa"/>
            <w:vAlign w:val="bottom"/>
          </w:tcPr>
          <w:p w14:paraId="66B54BA7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243B87" w14:textId="70062681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32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355</w:t>
            </w:r>
          </w:p>
        </w:tc>
        <w:tc>
          <w:tcPr>
            <w:tcW w:w="360" w:type="dxa"/>
            <w:vAlign w:val="bottom"/>
          </w:tcPr>
          <w:p w14:paraId="0D0C9F89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50F70E" w14:textId="6A36FE85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90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502</w:t>
            </w:r>
          </w:p>
        </w:tc>
        <w:tc>
          <w:tcPr>
            <w:tcW w:w="270" w:type="dxa"/>
            <w:vAlign w:val="bottom"/>
          </w:tcPr>
          <w:p w14:paraId="152294FA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CE75B6" w14:textId="5B77E59C" w:rsidR="00707426" w:rsidRPr="005F1AF3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7CC">
              <w:rPr>
                <w:rFonts w:ascii="Angsana New" w:hAnsi="Angsana New"/>
                <w:sz w:val="24"/>
                <w:szCs w:val="24"/>
              </w:rPr>
              <w:t>122</w:t>
            </w:r>
            <w:r w:rsidR="007074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sz w:val="24"/>
                <w:szCs w:val="24"/>
              </w:rPr>
              <w:t>857</w:t>
            </w:r>
          </w:p>
        </w:tc>
      </w:tr>
      <w:tr w:rsidR="00707426" w:rsidRPr="005F1AF3" w14:paraId="6E36CB6D" w14:textId="77777777" w:rsidTr="00363FD9">
        <w:tc>
          <w:tcPr>
            <w:tcW w:w="2970" w:type="dxa"/>
          </w:tcPr>
          <w:p w14:paraId="68322A8E" w14:textId="77777777" w:rsidR="00707426" w:rsidRPr="005F1AF3" w:rsidRDefault="00707426" w:rsidP="0070742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9772EF" w14:textId="557B7966" w:rsidR="00707426" w:rsidRPr="00796827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707426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297</w:t>
            </w:r>
            <w:r w:rsidR="00707426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550</w:t>
            </w:r>
          </w:p>
        </w:tc>
        <w:tc>
          <w:tcPr>
            <w:tcW w:w="270" w:type="dxa"/>
          </w:tcPr>
          <w:p w14:paraId="38212380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5BB5D2" w14:textId="30C2C675" w:rsidR="00707426" w:rsidRPr="00796827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707426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835</w:t>
            </w:r>
            <w:r w:rsidR="00707426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891</w:t>
            </w:r>
          </w:p>
        </w:tc>
        <w:tc>
          <w:tcPr>
            <w:tcW w:w="360" w:type="dxa"/>
          </w:tcPr>
          <w:p w14:paraId="5B5B2EB3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1B7B11" w14:textId="44302FA5" w:rsidR="00707426" w:rsidRPr="00796827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539</w:t>
            </w:r>
            <w:r w:rsidR="00707426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885</w:t>
            </w:r>
          </w:p>
        </w:tc>
        <w:tc>
          <w:tcPr>
            <w:tcW w:w="270" w:type="dxa"/>
          </w:tcPr>
          <w:p w14:paraId="3D4D268C" w14:textId="77777777" w:rsidR="00707426" w:rsidRPr="005F1AF3" w:rsidRDefault="00707426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CADDD" w14:textId="3E066131" w:rsidR="00707426" w:rsidRPr="00796827" w:rsidRDefault="00E537CC" w:rsidP="007074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707426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375</w:t>
            </w:r>
            <w:r w:rsidR="00707426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24"/>
                <w:szCs w:val="24"/>
              </w:rPr>
              <w:t>776</w:t>
            </w:r>
          </w:p>
        </w:tc>
      </w:tr>
    </w:tbl>
    <w:p w14:paraId="73A99A80" w14:textId="7A10B660" w:rsidR="004D75E8" w:rsidRPr="00CA4DA2" w:rsidRDefault="004D75E8" w:rsidP="00167214">
      <w:pPr>
        <w:jc w:val="thaiDistribute"/>
        <w:rPr>
          <w:rFonts w:ascii="Angsana New" w:hAnsi="Angsana New"/>
          <w:sz w:val="30"/>
          <w:szCs w:val="30"/>
        </w:rPr>
      </w:pPr>
    </w:p>
    <w:p w14:paraId="58A15460" w14:textId="11308589" w:rsidR="00AA06F0" w:rsidRPr="00CF3367" w:rsidRDefault="00AA06F0" w:rsidP="00AA06F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F3367">
        <w:rPr>
          <w:rFonts w:ascii="Angsana New" w:hAnsi="Angsana New"/>
          <w:i/>
          <w:iCs/>
          <w:sz w:val="28"/>
          <w:szCs w:val="28"/>
        </w:rPr>
        <w:t>(</w:t>
      </w:r>
      <w:r w:rsidR="00A30F9B" w:rsidRPr="00CF3367">
        <w:rPr>
          <w:rFonts w:ascii="Angsana New" w:hAnsi="Angsana New" w:hint="cs"/>
          <w:i/>
          <w:iCs/>
          <w:sz w:val="28"/>
          <w:szCs w:val="28"/>
          <w:cs/>
        </w:rPr>
        <w:t>ข</w:t>
      </w:r>
      <w:r w:rsidRPr="00CF3367">
        <w:rPr>
          <w:rFonts w:ascii="Angsana New" w:hAnsi="Angsana New"/>
          <w:i/>
          <w:iCs/>
          <w:sz w:val="28"/>
          <w:szCs w:val="28"/>
        </w:rPr>
        <w:t>.</w:t>
      </w:r>
      <w:r w:rsidR="00E537CC" w:rsidRPr="00E537CC">
        <w:rPr>
          <w:rFonts w:ascii="Angsana New" w:hAnsi="Angsana New"/>
          <w:i/>
          <w:iCs/>
          <w:sz w:val="28"/>
          <w:szCs w:val="28"/>
        </w:rPr>
        <w:t>3</w:t>
      </w:r>
      <w:r w:rsidRPr="00CF3367">
        <w:rPr>
          <w:rFonts w:ascii="Angsana New" w:hAnsi="Angsana New"/>
          <w:i/>
          <w:iCs/>
          <w:sz w:val="30"/>
          <w:szCs w:val="30"/>
        </w:rPr>
        <w:t>)</w:t>
      </w:r>
      <w:r w:rsidR="004661FF" w:rsidRPr="00CF336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F3367">
        <w:rPr>
          <w:rFonts w:ascii="Angsana New" w:hAnsi="Angsana New"/>
          <w:i/>
          <w:iCs/>
          <w:sz w:val="30"/>
          <w:szCs w:val="30"/>
          <w:cs/>
        </w:rPr>
        <w:t>ความเสี่ยงด้าน</w:t>
      </w:r>
      <w:r w:rsidRPr="00CF3367">
        <w:rPr>
          <w:rFonts w:ascii="Angsana New" w:hAnsi="Angsana New" w:hint="cs"/>
          <w:i/>
          <w:iCs/>
          <w:sz w:val="30"/>
          <w:szCs w:val="30"/>
          <w:cs/>
        </w:rPr>
        <w:t>ตลาด</w:t>
      </w:r>
    </w:p>
    <w:p w14:paraId="1C468677" w14:textId="56D8AE69" w:rsidR="00AA06F0" w:rsidRPr="00383DE2" w:rsidRDefault="00AA06F0" w:rsidP="000F4B64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51A7D533" w14:textId="60768910" w:rsidR="00582668" w:rsidRPr="00383DE2" w:rsidRDefault="00E67FC1" w:rsidP="00CF3367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82668" w:rsidRPr="00383DE2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887B28F" w14:textId="71EB8596" w:rsidR="003D3868" w:rsidRDefault="003D3868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460F301" w14:textId="724DD1E2" w:rsidR="00AA06F0" w:rsidRPr="00772B2B" w:rsidRDefault="00F60F1C" w:rsidP="00AF29ED">
      <w:pPr>
        <w:tabs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i/>
          <w:iCs/>
          <w:sz w:val="30"/>
          <w:szCs w:val="30"/>
        </w:rPr>
      </w:pPr>
      <w:r w:rsidRPr="00772B2B">
        <w:rPr>
          <w:rFonts w:ascii="Angsana New" w:hAnsi="Angsana New" w:hint="cs"/>
          <w:i/>
          <w:iCs/>
          <w:sz w:val="28"/>
          <w:szCs w:val="28"/>
          <w:cs/>
        </w:rPr>
        <w:lastRenderedPageBreak/>
        <w:t>(</w:t>
      </w:r>
      <w:r w:rsidR="00A30F9B" w:rsidRPr="00772B2B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AA06F0" w:rsidRPr="00772B2B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3</w:t>
      </w:r>
      <w:r w:rsidR="00AA06F0" w:rsidRPr="00772B2B">
        <w:rPr>
          <w:rFonts w:ascii="Angsana New" w:hAnsi="Angsana New"/>
          <w:i/>
          <w:iCs/>
          <w:sz w:val="30"/>
          <w:szCs w:val="30"/>
        </w:rPr>
        <w:t>.</w:t>
      </w:r>
      <w:r w:rsidR="00E537CC" w:rsidRPr="00E537CC">
        <w:rPr>
          <w:rFonts w:ascii="Angsana New" w:hAnsi="Angsana New"/>
          <w:i/>
          <w:iCs/>
          <w:sz w:val="30"/>
          <w:szCs w:val="30"/>
        </w:rPr>
        <w:t>1</w:t>
      </w:r>
      <w:r w:rsidR="00AA06F0" w:rsidRPr="00772B2B">
        <w:rPr>
          <w:rFonts w:ascii="Angsana New" w:hAnsi="Angsana New"/>
          <w:i/>
          <w:iCs/>
          <w:sz w:val="30"/>
          <w:szCs w:val="30"/>
        </w:rPr>
        <w:t>)</w:t>
      </w:r>
      <w:r w:rsidR="004661FF" w:rsidRPr="00772B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A06F0" w:rsidRPr="00772B2B">
        <w:rPr>
          <w:rFonts w:ascii="Angsana New" w:hAnsi="Angsana New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4B97AEFC" w14:textId="38CEFD74" w:rsidR="00CA4DA2" w:rsidRPr="00CA4DA2" w:rsidRDefault="00CA4DA2" w:rsidP="00CA4DA2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5B3A3635" w14:textId="362243C2" w:rsidR="007C5DD8" w:rsidRPr="00383DE2" w:rsidRDefault="00816E5B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  <w:r w:rsidRPr="00383DE2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="00F84608" w:rsidRPr="00383DE2">
        <w:rPr>
          <w:rFonts w:ascii="Angsana New" w:hAnsi="Angsana New" w:hint="cs"/>
          <w:sz w:val="30"/>
          <w:szCs w:val="30"/>
          <w:cs/>
        </w:rPr>
        <w:t>เป็น</w:t>
      </w:r>
      <w:r w:rsidRPr="00383DE2">
        <w:rPr>
          <w:rFonts w:ascii="Angsana New" w:hAnsi="Angsana New"/>
          <w:sz w:val="30"/>
          <w:szCs w:val="30"/>
          <w:cs/>
        </w:rPr>
        <w:t>ความเสี่ยงที่เกิดจากการเปลี่ยนแปลงในอนาคตของอัตราดอกเบี้ยตลาดซึ่งส่งผลกระทบต่อการดำเนินงานและกระแสเงินสดของ</w:t>
      </w:r>
      <w:r w:rsidR="006F291E" w:rsidRPr="00383DE2">
        <w:rPr>
          <w:rFonts w:ascii="Angsana New" w:hAnsi="Angsana New"/>
          <w:sz w:val="30"/>
          <w:szCs w:val="30"/>
          <w:cs/>
        </w:rPr>
        <w:t>กลุ่มบริษัท</w:t>
      </w:r>
      <w:r w:rsidRPr="00383DE2">
        <w:rPr>
          <w:rFonts w:ascii="Angsana New" w:hAnsi="Angsana New"/>
          <w:sz w:val="30"/>
          <w:szCs w:val="30"/>
          <w:cs/>
        </w:rPr>
        <w:t xml:space="preserve"> เนื่องจากดอกเบี้ยของเงินกู้ยืม</w:t>
      </w:r>
      <w:r w:rsidR="00582668" w:rsidRPr="00383DE2">
        <w:rPr>
          <w:rFonts w:ascii="Angsana New" w:hAnsi="Angsana New"/>
          <w:sz w:val="30"/>
          <w:szCs w:val="30"/>
          <w:cs/>
        </w:rPr>
        <w:t>มีอัตราดอกเบี้ยผันแปรทำให้</w:t>
      </w:r>
      <w:r w:rsidR="006F291E" w:rsidRPr="00383DE2">
        <w:rPr>
          <w:rFonts w:ascii="Angsana New" w:hAnsi="Angsana New"/>
          <w:sz w:val="30"/>
          <w:szCs w:val="30"/>
          <w:cs/>
        </w:rPr>
        <w:t>กลุ่มบริษัท</w:t>
      </w:r>
      <w:r w:rsidR="00582668" w:rsidRPr="00383DE2">
        <w:rPr>
          <w:rFonts w:ascii="Angsana New" w:hAnsi="Angsana New"/>
          <w:sz w:val="30"/>
          <w:szCs w:val="30"/>
          <w:cs/>
        </w:rPr>
        <w:t xml:space="preserve">มีความเสี่ยงด้านอัตราดอกเบี้ย </w:t>
      </w:r>
      <w:r w:rsidR="006F291E" w:rsidRPr="00383DE2">
        <w:rPr>
          <w:rFonts w:ascii="Angsana New" w:hAnsi="Angsana New"/>
          <w:sz w:val="30"/>
          <w:szCs w:val="30"/>
          <w:cs/>
        </w:rPr>
        <w:t>กลุ่มบริษัท</w:t>
      </w:r>
      <w:r w:rsidR="00582668" w:rsidRPr="00383DE2">
        <w:rPr>
          <w:rFonts w:ascii="Angsana New" w:hAnsi="Angsana New"/>
          <w:sz w:val="30"/>
          <w:szCs w:val="30"/>
          <w:cs/>
        </w:rPr>
        <w:t xml:space="preserve">ได้ลดความเสี่ยงดังกล่าวด้วยการทำให้มั่นใจว่าตราสารหนี้และเงินกู้ยืมส่วนใหญ่มีอัตราดอกเบี้ยคงที่โดยใช้อนุพันธ์และสัญญาแลกเปลี่ยนอัตราดอกเบี้ยเป็นหลัก เพื่อจัดการความผันผวนในอัตราดอกเบี้ยสำหรับตราสารหนี้และเงินกู้ยืมบางรายการ </w:t>
      </w:r>
    </w:p>
    <w:p w14:paraId="187645CC" w14:textId="6417F119" w:rsidR="00E83E89" w:rsidRPr="00CA4DA2" w:rsidRDefault="00E83E89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</w:p>
    <w:p w14:paraId="05894459" w14:textId="067EA7ED" w:rsidR="00FE262D" w:rsidRPr="00383DE2" w:rsidRDefault="005F14DF" w:rsidP="00A7416B">
      <w:pPr>
        <w:ind w:left="162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3DE2">
        <w:rPr>
          <w:rFonts w:ascii="Angsana New" w:hAnsi="Angsana New" w:hint="cs"/>
          <w:i/>
          <w:iCs/>
          <w:sz w:val="30"/>
          <w:szCs w:val="30"/>
          <w:cs/>
        </w:rPr>
        <w:t>การวิเคราะห์ผลกระทบของการเปลี่ยนแปลงอัตราดอกเบี้ย</w:t>
      </w:r>
    </w:p>
    <w:p w14:paraId="43FCDA42" w14:textId="7054E185" w:rsidR="005F14DF" w:rsidRPr="00383DE2" w:rsidRDefault="00BD2185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  <w:r w:rsidRPr="00383DE2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ความเสี่ยงด้านอัตราดอกเบี้ยของกลุ่มบริษัทเกิดขึ้นจากเงินกู้ยืม</w:t>
      </w:r>
      <w:r w:rsidR="001707A3" w:rsidRPr="00383DE2">
        <w:rPr>
          <w:rFonts w:ascii="Angsana New" w:hAnsi="Angsana New" w:hint="cs"/>
          <w:sz w:val="30"/>
          <w:szCs w:val="30"/>
          <w:cs/>
        </w:rPr>
        <w:t xml:space="preserve"> เงินกู้ยืมซึ่งกู้ด้วยอัตราดอกเบี้ย</w:t>
      </w:r>
      <w:r w:rsidR="00C049B5" w:rsidRPr="00383DE2">
        <w:rPr>
          <w:rFonts w:ascii="Angsana New" w:hAnsi="Angsana New" w:hint="cs"/>
          <w:sz w:val="30"/>
          <w:szCs w:val="30"/>
          <w:cs/>
        </w:rPr>
        <w:t>ลอยตัวจะทำให้กลุ่มบริษัทมีความเสี่ยงด้านกระแสเงินสด</w:t>
      </w:r>
      <w:r w:rsidR="007A162C" w:rsidRPr="00383DE2">
        <w:rPr>
          <w:rFonts w:ascii="Angsana New" w:hAnsi="Angsana New" w:hint="cs"/>
          <w:sz w:val="30"/>
          <w:szCs w:val="30"/>
          <w:cs/>
        </w:rPr>
        <w:t xml:space="preserve">ที่เกิดจากอัตรดอกเบี้ย หากอัตราดอกเบี้ยเปลี่ยนแปลงในอัตราร้อยละ </w:t>
      </w:r>
      <w:r w:rsidR="00E537CC" w:rsidRPr="00E537CC">
        <w:rPr>
          <w:rFonts w:ascii="Angsana New" w:hAnsi="Angsana New"/>
          <w:sz w:val="30"/>
          <w:szCs w:val="30"/>
        </w:rPr>
        <w:t>1</w:t>
      </w:r>
      <w:r w:rsidR="007A162C" w:rsidRPr="00383DE2">
        <w:rPr>
          <w:rFonts w:ascii="Angsana New" w:hAnsi="Angsana New"/>
          <w:sz w:val="30"/>
          <w:szCs w:val="30"/>
        </w:rPr>
        <w:t xml:space="preserve"> </w:t>
      </w:r>
      <w:r w:rsidR="007A162C" w:rsidRPr="00383DE2">
        <w:rPr>
          <w:rFonts w:ascii="Angsana New" w:hAnsi="Angsana New" w:hint="cs"/>
          <w:sz w:val="30"/>
          <w:szCs w:val="30"/>
          <w:cs/>
        </w:rPr>
        <w:t>ต่อปีโดยที่</w:t>
      </w:r>
      <w:r w:rsidR="0086608D" w:rsidRPr="00383DE2">
        <w:rPr>
          <w:rFonts w:ascii="Angsana New" w:hAnsi="Angsana New" w:hint="cs"/>
          <w:sz w:val="30"/>
          <w:szCs w:val="30"/>
          <w:cs/>
        </w:rPr>
        <w:t>ปัจจัยอื่นทั้งหมดคงที่ ทำให้กำไรก่อนภาษีเงินได้สำหรับปีและส่วนของผู้ถือหุ้นมีผลกระทบ</w:t>
      </w:r>
      <w:r w:rsidR="00F60EA5" w:rsidRPr="00383DE2">
        <w:rPr>
          <w:rFonts w:ascii="Angsana New" w:hAnsi="Angsana New" w:hint="cs"/>
          <w:sz w:val="30"/>
          <w:szCs w:val="30"/>
          <w:cs/>
        </w:rPr>
        <w:t>จากอัตราดอกเบี้ย</w:t>
      </w:r>
      <w:r w:rsidR="009026E1" w:rsidRPr="00383DE2">
        <w:rPr>
          <w:rFonts w:ascii="Angsana New" w:hAnsi="Angsana New" w:hint="cs"/>
          <w:sz w:val="30"/>
          <w:szCs w:val="30"/>
          <w:cs/>
        </w:rPr>
        <w:t>ลอยตัว</w:t>
      </w:r>
      <w:r w:rsidR="00D54A07" w:rsidRPr="00383DE2">
        <w:rPr>
          <w:rFonts w:ascii="Angsana New" w:hAnsi="Angsana New" w:hint="cs"/>
          <w:sz w:val="30"/>
          <w:szCs w:val="30"/>
          <w:cs/>
        </w:rPr>
        <w:t>ของเงินกู้ยืม ดังนี้</w:t>
      </w:r>
    </w:p>
    <w:p w14:paraId="4833D915" w14:textId="12FD8A75" w:rsidR="00D54A07" w:rsidRPr="00CA4DA2" w:rsidRDefault="00D54A07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</w:p>
    <w:tbl>
      <w:tblPr>
        <w:tblW w:w="864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270"/>
        <w:gridCol w:w="9"/>
        <w:gridCol w:w="981"/>
        <w:gridCol w:w="180"/>
        <w:gridCol w:w="1080"/>
        <w:gridCol w:w="180"/>
        <w:gridCol w:w="1080"/>
      </w:tblGrid>
      <w:tr w:rsidR="00C274E5" w:rsidRPr="00967E16" w14:paraId="34B1C3B5" w14:textId="77777777" w:rsidTr="00D73138">
        <w:trPr>
          <w:tblHeader/>
        </w:trPr>
        <w:tc>
          <w:tcPr>
            <w:tcW w:w="3780" w:type="dxa"/>
          </w:tcPr>
          <w:p w14:paraId="03D14A98" w14:textId="77777777" w:rsidR="00C274E5" w:rsidRPr="00967E16" w:rsidRDefault="00C274E5" w:rsidP="00C63036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4"/>
            <w:hideMark/>
          </w:tcPr>
          <w:p w14:paraId="0F276BAF" w14:textId="4539E55E" w:rsidR="00C274E5" w:rsidRPr="00967E16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67E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65AD078" w14:textId="77777777" w:rsidR="00C274E5" w:rsidRPr="00967E16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14FC78C4" w14:textId="27625578" w:rsidR="00C274E5" w:rsidRPr="00967E16" w:rsidRDefault="00C274E5" w:rsidP="001E57FA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67E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274E5" w:rsidRPr="00967E16" w14:paraId="55C1483C" w14:textId="77777777" w:rsidTr="00D73138">
        <w:trPr>
          <w:tblHeader/>
        </w:trPr>
        <w:tc>
          <w:tcPr>
            <w:tcW w:w="3780" w:type="dxa"/>
            <w:vAlign w:val="bottom"/>
            <w:hideMark/>
          </w:tcPr>
          <w:p w14:paraId="22ADBBB1" w14:textId="77777777" w:rsidR="00C274E5" w:rsidRPr="00967E16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7E1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7E062CF8" w14:textId="138EF1B0" w:rsidR="00C274E5" w:rsidRPr="00967E16" w:rsidRDefault="00C274E5" w:rsidP="00AF29ED">
            <w:pPr>
              <w:pStyle w:val="NoSpacing"/>
              <w:tabs>
                <w:tab w:val="clear" w:pos="4678"/>
                <w:tab w:val="left" w:pos="818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67E1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E537CC" w:rsidRPr="00E537C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967E16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270" w:type="dxa"/>
          </w:tcPr>
          <w:p w14:paraId="4DF824B9" w14:textId="77777777" w:rsidR="00C274E5" w:rsidRPr="00967E16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hideMark/>
          </w:tcPr>
          <w:p w14:paraId="43A5A626" w14:textId="7AF4C9E3" w:rsidR="00C274E5" w:rsidRPr="00967E16" w:rsidRDefault="00C274E5" w:rsidP="00C63036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67E1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E537CC" w:rsidRPr="00E537C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967E16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44E3CA95" w14:textId="77777777" w:rsidR="00C274E5" w:rsidRPr="00967E16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1DF9A9B" w14:textId="2EA07FEC" w:rsidR="00C274E5" w:rsidRPr="00967E16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67E1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E537CC" w:rsidRPr="00E537C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967E16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2A3B1C67" w14:textId="77777777" w:rsidR="00C274E5" w:rsidRPr="00967E16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8BD6B11" w14:textId="7CCE7FA2" w:rsidR="00C274E5" w:rsidRPr="00967E16" w:rsidRDefault="00C274E5" w:rsidP="00BD5C43">
            <w:pPr>
              <w:pStyle w:val="Pa38"/>
              <w:tabs>
                <w:tab w:val="left" w:pos="99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67E1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E537CC" w:rsidRPr="00E537C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967E16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C274E5" w:rsidRPr="00967E16" w14:paraId="20FC2D66" w14:textId="77777777" w:rsidTr="00D73138">
        <w:trPr>
          <w:tblHeader/>
        </w:trPr>
        <w:tc>
          <w:tcPr>
            <w:tcW w:w="3780" w:type="dxa"/>
          </w:tcPr>
          <w:p w14:paraId="72FD1690" w14:textId="77777777" w:rsidR="00C274E5" w:rsidRPr="00967E16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8"/>
            <w:hideMark/>
          </w:tcPr>
          <w:p w14:paraId="72577A4F" w14:textId="0502FC6D" w:rsidR="00C274E5" w:rsidRPr="00967E16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E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74A0A" w:rsidRPr="00967E1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67E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274E5" w:rsidRPr="00967E16" w14:paraId="5F9547CA" w14:textId="77777777" w:rsidTr="00D73138">
        <w:tc>
          <w:tcPr>
            <w:tcW w:w="3780" w:type="dxa"/>
          </w:tcPr>
          <w:p w14:paraId="05666FE9" w14:textId="59FCC356" w:rsidR="00C274E5" w:rsidRPr="00967E16" w:rsidRDefault="00E537CC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3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45DFE68E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399CB62B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C056EA1" w14:textId="77777777" w:rsidR="00C274E5" w:rsidRPr="00967E16" w:rsidRDefault="00C274E5" w:rsidP="00C6303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71FC9F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502FB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8018E5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47EE7F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74E5" w:rsidRPr="00967E16" w14:paraId="2D27D329" w14:textId="77777777" w:rsidTr="00D73138">
        <w:tc>
          <w:tcPr>
            <w:tcW w:w="3780" w:type="dxa"/>
            <w:hideMark/>
          </w:tcPr>
          <w:p w14:paraId="7CEFFF6C" w14:textId="77777777" w:rsidR="00C274E5" w:rsidRPr="00967E16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67E1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</w:tcPr>
          <w:p w14:paraId="1E26D9C8" w14:textId="08424004" w:rsidR="00C274E5" w:rsidRPr="00967E16" w:rsidRDefault="00E537CC" w:rsidP="004469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366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279" w:type="dxa"/>
            <w:gridSpan w:val="2"/>
          </w:tcPr>
          <w:p w14:paraId="537D97C2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433DFF8" w14:textId="0F6BA2CC" w:rsidR="00C274E5" w:rsidRPr="00967E16" w:rsidRDefault="00D366D8" w:rsidP="00C6303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586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523F58D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FEE7F" w14:textId="6A84A98C" w:rsidR="00C274E5" w:rsidRPr="00967E16" w:rsidRDefault="00E537CC" w:rsidP="004469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6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80" w:type="dxa"/>
          </w:tcPr>
          <w:p w14:paraId="7FBD7AE4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20674E" w14:textId="28B73898" w:rsidR="00C274E5" w:rsidRPr="00967E16" w:rsidRDefault="00D366D8" w:rsidP="00C023A6">
            <w:pPr>
              <w:pStyle w:val="NoSpacing"/>
              <w:tabs>
                <w:tab w:val="clear" w:pos="907"/>
                <w:tab w:val="left" w:pos="9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74E5" w:rsidRPr="00967E16" w14:paraId="727B1CC1" w14:textId="77777777" w:rsidTr="00D73138">
        <w:tc>
          <w:tcPr>
            <w:tcW w:w="3780" w:type="dxa"/>
          </w:tcPr>
          <w:p w14:paraId="5378656D" w14:textId="77777777" w:rsidR="00C274E5" w:rsidRPr="00967E16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D7F99D" w14:textId="77777777" w:rsidR="00C274E5" w:rsidRPr="00967E16" w:rsidRDefault="00C274E5" w:rsidP="004469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148FCEE9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017012" w14:textId="77777777" w:rsidR="00C274E5" w:rsidRPr="00967E16" w:rsidRDefault="00C274E5" w:rsidP="00C6303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3561EC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FA461E" w14:textId="77777777" w:rsidR="00C274E5" w:rsidRPr="00967E16" w:rsidRDefault="00C274E5" w:rsidP="004469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60CD42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AF2714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74E5" w:rsidRPr="00967E16" w14:paraId="3EA69359" w14:textId="77777777" w:rsidTr="00D73138">
        <w:tc>
          <w:tcPr>
            <w:tcW w:w="3780" w:type="dxa"/>
          </w:tcPr>
          <w:p w14:paraId="780B06EE" w14:textId="35BFB983" w:rsidR="00C274E5" w:rsidRPr="00967E16" w:rsidRDefault="00E537CC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3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5A15CB2D" w14:textId="77777777" w:rsidR="00C274E5" w:rsidRPr="00967E16" w:rsidRDefault="00C274E5" w:rsidP="004469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11205AC9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14797E7" w14:textId="77777777" w:rsidR="00C274E5" w:rsidRPr="00967E16" w:rsidRDefault="00C274E5" w:rsidP="00C6303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9B4C50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CB7946" w14:textId="77777777" w:rsidR="00C274E5" w:rsidRPr="00967E16" w:rsidRDefault="00C274E5" w:rsidP="004469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F82E99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2077F3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D77C8" w:rsidRPr="00967E16" w14:paraId="05DCC47D" w14:textId="77777777" w:rsidTr="00D73138">
        <w:trPr>
          <w:trHeight w:val="209"/>
        </w:trPr>
        <w:tc>
          <w:tcPr>
            <w:tcW w:w="3780" w:type="dxa"/>
          </w:tcPr>
          <w:p w14:paraId="176F90BB" w14:textId="5B2CD4C5" w:rsidR="00AD77C8" w:rsidRPr="00967E16" w:rsidRDefault="00AD77C8" w:rsidP="00AD77C8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7E1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</w:tcPr>
          <w:p w14:paraId="2E100FC8" w14:textId="0F01355C" w:rsidR="00AD77C8" w:rsidRPr="00967E16" w:rsidRDefault="00E537CC" w:rsidP="00AD7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D77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79" w:type="dxa"/>
            <w:gridSpan w:val="2"/>
          </w:tcPr>
          <w:p w14:paraId="393A27D3" w14:textId="77777777" w:rsidR="00AD77C8" w:rsidRPr="00967E16" w:rsidRDefault="00AD77C8" w:rsidP="00AD77C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7169E07" w14:textId="19F0AABA" w:rsidR="00AD77C8" w:rsidRPr="00967E16" w:rsidRDefault="00AD77C8" w:rsidP="00AD77C8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746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B913E4" w14:textId="77777777" w:rsidR="00AD77C8" w:rsidRPr="00967E16" w:rsidRDefault="00AD77C8" w:rsidP="00AD77C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3CBECA" w14:textId="57BC7D93" w:rsidR="00AD77C8" w:rsidRPr="00967E16" w:rsidRDefault="00E537CC" w:rsidP="00AD7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37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D77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37CC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80" w:type="dxa"/>
          </w:tcPr>
          <w:p w14:paraId="616FFE42" w14:textId="77777777" w:rsidR="00AD77C8" w:rsidRPr="00967E16" w:rsidRDefault="00AD77C8" w:rsidP="00AD77C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A10A1" w14:textId="749CA51A" w:rsidR="00AD77C8" w:rsidRPr="00967E16" w:rsidRDefault="00AD77C8" w:rsidP="00AD77C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37CC" w:rsidRPr="00E537CC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A427EC8" w14:textId="77777777" w:rsidR="00FE262D" w:rsidRPr="008B763C" w:rsidRDefault="00FE262D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</w:p>
    <w:p w14:paraId="6B2F96D0" w14:textId="32A7F8F7" w:rsidR="00575580" w:rsidRPr="00383DE2" w:rsidRDefault="00575580" w:rsidP="00AE2820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83DE2">
        <w:rPr>
          <w:rFonts w:ascii="Angsana New" w:hAnsi="Angsana New" w:hint="cs"/>
          <w:bCs/>
          <w:sz w:val="30"/>
          <w:szCs w:val="30"/>
          <w:cs/>
        </w:rPr>
        <w:t>การบริหารจัดการทุน</w:t>
      </w:r>
    </w:p>
    <w:p w14:paraId="51F1EFE5" w14:textId="4455503E" w:rsidR="00575580" w:rsidRPr="0038033C" w:rsidRDefault="00575580" w:rsidP="0038033C">
      <w:pPr>
        <w:ind w:left="1620"/>
        <w:jc w:val="thaiDistribute"/>
        <w:rPr>
          <w:rFonts w:ascii="Angsana New" w:hAnsi="Angsana New"/>
          <w:sz w:val="30"/>
          <w:szCs w:val="30"/>
        </w:rPr>
      </w:pPr>
    </w:p>
    <w:p w14:paraId="1B639DDC" w14:textId="7C378C6A" w:rsidR="00136CB2" w:rsidRPr="00383DE2" w:rsidRDefault="00575580" w:rsidP="00136CB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3DE2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3D3D42" w:rsidRPr="00383DE2">
        <w:rPr>
          <w:rFonts w:ascii="Angsana New" w:hAnsi="Angsana New" w:hint="cs"/>
          <w:sz w:val="30"/>
          <w:szCs w:val="30"/>
          <w:cs/>
        </w:rPr>
        <w:t>อย่างสม่ำเสมอโดย</w:t>
      </w:r>
      <w:r w:rsidRPr="00383DE2">
        <w:rPr>
          <w:rFonts w:ascii="Angsana New" w:hAnsi="Angsana New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</w:t>
      </w:r>
      <w:r w:rsidR="00136CB2" w:rsidRPr="00383DE2">
        <w:rPr>
          <w:rFonts w:ascii="Angsana New" w:hAnsi="Angsana New" w:hint="cs"/>
          <w:sz w:val="30"/>
          <w:szCs w:val="30"/>
          <w:cs/>
        </w:rPr>
        <w:t>ญ</w:t>
      </w:r>
    </w:p>
    <w:p w14:paraId="4EE61AFA" w14:textId="1D9A5EDC" w:rsidR="00F16844" w:rsidRDefault="00F16844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3402079" w14:textId="25FDF9C4" w:rsidR="00B43339" w:rsidRPr="00935B93" w:rsidRDefault="00BF37A4" w:rsidP="00AE2820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35B93">
        <w:rPr>
          <w:rFonts w:ascii="Angsana New" w:hAnsi="Angsana New"/>
          <w:bCs/>
          <w:sz w:val="30"/>
          <w:szCs w:val="30"/>
          <w:cs/>
        </w:rPr>
        <w:lastRenderedPageBreak/>
        <w:t>ภา</w:t>
      </w:r>
      <w:r w:rsidR="00A06FD7" w:rsidRPr="00935B93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5"/>
      <w:r w:rsidR="0051442E" w:rsidRPr="00935B93">
        <w:rPr>
          <w:rFonts w:ascii="Angsana New" w:hAnsi="Angsana New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E2A8013" w14:textId="356E81AB" w:rsidR="00A9387A" w:rsidRPr="00AB085C" w:rsidRDefault="00A9387A" w:rsidP="00A9387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989"/>
        <w:gridCol w:w="271"/>
        <w:gridCol w:w="1002"/>
        <w:gridCol w:w="271"/>
        <w:gridCol w:w="1082"/>
        <w:gridCol w:w="271"/>
        <w:gridCol w:w="1073"/>
      </w:tblGrid>
      <w:tr w:rsidR="00575580" w:rsidRPr="00AB085C" w14:paraId="40E7EB4C" w14:textId="77777777" w:rsidTr="00A07D28">
        <w:trPr>
          <w:tblHeader/>
        </w:trPr>
        <w:tc>
          <w:tcPr>
            <w:tcW w:w="2328" w:type="pct"/>
          </w:tcPr>
          <w:p w14:paraId="17250515" w14:textId="77777777" w:rsidR="00575580" w:rsidRPr="00AB085C" w:rsidRDefault="00575580" w:rsidP="008E77C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pct"/>
            <w:gridSpan w:val="3"/>
          </w:tcPr>
          <w:p w14:paraId="0240A96F" w14:textId="4C9B11CC" w:rsidR="00575580" w:rsidRPr="00AB085C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5B0C0A6" w14:textId="77777777" w:rsidR="00575580" w:rsidRPr="00AB085C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68DB520F" w14:textId="5E64659D" w:rsidR="00575580" w:rsidRPr="00AB085C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77B5D" w:rsidRPr="00AB085C" w14:paraId="4D08E976" w14:textId="77777777" w:rsidTr="00A07D28">
        <w:trPr>
          <w:trHeight w:val="344"/>
          <w:tblHeader/>
        </w:trPr>
        <w:tc>
          <w:tcPr>
            <w:tcW w:w="2328" w:type="pct"/>
          </w:tcPr>
          <w:p w14:paraId="1C3A95B5" w14:textId="3FA18BDC" w:rsidR="00B77B5D" w:rsidRPr="00AB085C" w:rsidRDefault="00B77B5D" w:rsidP="00B77B5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0E8E0518" w14:textId="54A9197B" w:rsidR="00B77B5D" w:rsidRPr="00AB085C" w:rsidRDefault="00E537CC" w:rsidP="00B7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79661001" w14:textId="77777777" w:rsidR="00B77B5D" w:rsidRPr="00AB085C" w:rsidRDefault="00B77B5D" w:rsidP="00B7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B80EF99" w14:textId="1678BE3E" w:rsidR="00B77B5D" w:rsidRPr="00AB085C" w:rsidRDefault="00E537CC" w:rsidP="00B7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7C749685" w14:textId="77777777" w:rsidR="00B77B5D" w:rsidRPr="00AB085C" w:rsidRDefault="00B77B5D" w:rsidP="00B7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FBF79A2" w14:textId="15642172" w:rsidR="00B77B5D" w:rsidRPr="00AB085C" w:rsidRDefault="00E537CC" w:rsidP="00B7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0FAA0582" w14:textId="77777777" w:rsidR="00B77B5D" w:rsidRPr="00AB085C" w:rsidRDefault="00B77B5D" w:rsidP="00B7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8A214E9" w14:textId="40024EFC" w:rsidR="00B77B5D" w:rsidRPr="00AB085C" w:rsidRDefault="00E537CC" w:rsidP="00B7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75580" w:rsidRPr="00AB085C" w14:paraId="5EC59213" w14:textId="77777777" w:rsidTr="00D940CC">
        <w:trPr>
          <w:tblHeader/>
        </w:trPr>
        <w:tc>
          <w:tcPr>
            <w:tcW w:w="2328" w:type="pct"/>
            <w:vAlign w:val="center"/>
          </w:tcPr>
          <w:p w14:paraId="69F14442" w14:textId="77777777" w:rsidR="00575580" w:rsidRPr="00AB085C" w:rsidRDefault="00575580" w:rsidP="008E77C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2" w:type="pct"/>
            <w:gridSpan w:val="7"/>
          </w:tcPr>
          <w:p w14:paraId="67D4837F" w14:textId="7792DCA3" w:rsidR="00575580" w:rsidRPr="00AB085C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8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B08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B08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75580" w:rsidRPr="00AB085C" w14:paraId="01A3ACEB" w14:textId="77777777" w:rsidTr="00F75448">
        <w:tc>
          <w:tcPr>
            <w:tcW w:w="2328" w:type="pct"/>
          </w:tcPr>
          <w:p w14:paraId="5C81D52B" w14:textId="47D5ED17" w:rsidR="00575580" w:rsidRPr="00AB085C" w:rsidRDefault="00575580" w:rsidP="008E77C1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08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="004661FF" w:rsidRPr="00AB085C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3" w:type="pct"/>
          </w:tcPr>
          <w:p w14:paraId="7BDBAC88" w14:textId="77777777" w:rsidR="00575580" w:rsidRPr="00AB085C" w:rsidRDefault="00575580" w:rsidP="008E77C1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576DC69" w14:textId="77777777" w:rsidR="00575580" w:rsidRPr="00AB085C" w:rsidRDefault="00575580" w:rsidP="008E77C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BF27D7D" w14:textId="77777777" w:rsidR="00575580" w:rsidRPr="00AB085C" w:rsidRDefault="00575580" w:rsidP="008E77C1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0C4F9FB" w14:textId="77777777" w:rsidR="00575580" w:rsidRPr="00AB085C" w:rsidRDefault="00575580" w:rsidP="008E77C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FB6D64A" w14:textId="77777777" w:rsidR="00575580" w:rsidRPr="00AB085C" w:rsidRDefault="00575580" w:rsidP="008E77C1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47D95B" w14:textId="77777777" w:rsidR="00575580" w:rsidRPr="00AB085C" w:rsidRDefault="00575580" w:rsidP="008E77C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36A574A" w14:textId="77777777" w:rsidR="00575580" w:rsidRPr="00AB085C" w:rsidRDefault="00575580" w:rsidP="008E77C1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7B5D" w:rsidRPr="00AB085C" w14:paraId="4B39F733" w14:textId="77777777" w:rsidTr="00F75448">
        <w:tc>
          <w:tcPr>
            <w:tcW w:w="2328" w:type="pct"/>
          </w:tcPr>
          <w:p w14:paraId="78794097" w14:textId="2574CDDB" w:rsidR="00B77B5D" w:rsidRPr="00AB085C" w:rsidRDefault="00B77B5D" w:rsidP="00B77B5D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085C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5EAFE481" w14:textId="52970A0C" w:rsidR="00B77B5D" w:rsidRPr="00AB085C" w:rsidRDefault="00E537CC" w:rsidP="00AB53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28</w:t>
            </w:r>
            <w:r w:rsidR="00953A82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146" w:type="pct"/>
          </w:tcPr>
          <w:p w14:paraId="1CDE0840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CEF3B7F" w14:textId="4E3F717A" w:rsidR="00B77B5D" w:rsidRPr="00AB085C" w:rsidRDefault="001F01D7" w:rsidP="00C90D23">
            <w:pPr>
              <w:pStyle w:val="BodyText"/>
              <w:spacing w:after="0"/>
              <w:ind w:left="-108" w:right="-2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CA2C1C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70B181E" w14:textId="77416947" w:rsidR="00B77B5D" w:rsidRPr="00AB085C" w:rsidRDefault="00E537CC" w:rsidP="00CF3367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28</w:t>
            </w:r>
            <w:r w:rsidR="00953A82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146" w:type="pct"/>
          </w:tcPr>
          <w:p w14:paraId="7FA930F4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8C7FCCD" w14:textId="0C53D3AF" w:rsidR="00B77B5D" w:rsidRPr="00AB085C" w:rsidRDefault="001F01D7" w:rsidP="00C90D23">
            <w:pPr>
              <w:pStyle w:val="BodyText"/>
              <w:spacing w:after="0"/>
              <w:ind w:left="-108"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7B5D" w:rsidRPr="00AB085C" w14:paraId="620A1E9B" w14:textId="77777777" w:rsidTr="00F75448">
        <w:tc>
          <w:tcPr>
            <w:tcW w:w="2328" w:type="pct"/>
          </w:tcPr>
          <w:p w14:paraId="26587CA6" w14:textId="77777777" w:rsidR="00B77B5D" w:rsidRPr="00AB085C" w:rsidRDefault="00B77B5D" w:rsidP="00B77B5D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2BB2ACAB" w14:textId="77777777" w:rsidR="00B77B5D" w:rsidRPr="00AB085C" w:rsidRDefault="00B77B5D" w:rsidP="00B77B5D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096F717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3A91CE1A" w14:textId="77777777" w:rsidR="00B77B5D" w:rsidRPr="00AB085C" w:rsidRDefault="00B77B5D" w:rsidP="00B77B5D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69C7D63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C82F7E9" w14:textId="77777777" w:rsidR="00B77B5D" w:rsidRPr="00AB085C" w:rsidRDefault="00B77B5D" w:rsidP="00B77B5D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76D8149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F05869E" w14:textId="77777777" w:rsidR="00B77B5D" w:rsidRPr="00AB085C" w:rsidRDefault="00B77B5D" w:rsidP="00B77B5D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77B5D" w:rsidRPr="00AB085C" w14:paraId="1BCA53E4" w14:textId="77777777" w:rsidTr="00A07D28">
        <w:tc>
          <w:tcPr>
            <w:tcW w:w="2328" w:type="pct"/>
          </w:tcPr>
          <w:p w14:paraId="39451DE4" w14:textId="7E33DCF2" w:rsidR="00B77B5D" w:rsidRPr="00AB085C" w:rsidRDefault="00B77B5D" w:rsidP="00B77B5D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08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B08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08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33" w:type="pct"/>
          </w:tcPr>
          <w:p w14:paraId="2B9877CA" w14:textId="77777777" w:rsidR="00B77B5D" w:rsidRPr="00AB085C" w:rsidRDefault="00B77B5D" w:rsidP="00B77B5D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338508F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72773F0F" w14:textId="77777777" w:rsidR="00B77B5D" w:rsidRPr="00AB085C" w:rsidRDefault="00B77B5D" w:rsidP="00B77B5D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3BB1CBB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C4A1C8F" w14:textId="77777777" w:rsidR="00B77B5D" w:rsidRPr="00AB085C" w:rsidRDefault="00B77B5D" w:rsidP="00B77B5D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2365FA1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5AFFA0D8" w14:textId="77777777" w:rsidR="00B77B5D" w:rsidRPr="00AB085C" w:rsidRDefault="00B77B5D" w:rsidP="00B77B5D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77B5D" w:rsidRPr="00AB085C" w14:paraId="3E573B34" w14:textId="77777777" w:rsidTr="00A07D28">
        <w:tc>
          <w:tcPr>
            <w:tcW w:w="2328" w:type="pct"/>
          </w:tcPr>
          <w:p w14:paraId="3C010800" w14:textId="613A07C0" w:rsidR="00B77B5D" w:rsidRPr="00AB085C" w:rsidRDefault="00B77B5D" w:rsidP="00B77B5D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085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33" w:type="pct"/>
          </w:tcPr>
          <w:p w14:paraId="0E9CCE5B" w14:textId="2599C101" w:rsidR="00B77B5D" w:rsidRPr="00AB085C" w:rsidRDefault="00E537CC" w:rsidP="00B77B5D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304</w:t>
            </w:r>
            <w:r w:rsidR="00AB534E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46" w:type="pct"/>
          </w:tcPr>
          <w:p w14:paraId="30A5312E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C5C8D6C" w14:textId="36CE5653" w:rsidR="00B77B5D" w:rsidRPr="00AB085C" w:rsidRDefault="00E537CC" w:rsidP="00B77B5D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282</w:t>
            </w:r>
            <w:r w:rsidR="00B77B5D" w:rsidRPr="00AB085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146" w:type="pct"/>
          </w:tcPr>
          <w:p w14:paraId="15AA4EAA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1988ED9" w14:textId="09068383" w:rsidR="00B77B5D" w:rsidRPr="00AB085C" w:rsidRDefault="00E537CC" w:rsidP="00B77B5D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290</w:t>
            </w:r>
            <w:r w:rsidR="00AB534E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146" w:type="pct"/>
          </w:tcPr>
          <w:p w14:paraId="14ACF26D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9DD0009" w14:textId="65B0094B" w:rsidR="00B77B5D" w:rsidRPr="00AB085C" w:rsidRDefault="00E537CC" w:rsidP="00B77B5D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258</w:t>
            </w:r>
            <w:r w:rsidR="00B77B5D" w:rsidRPr="00AB085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963</w:t>
            </w:r>
          </w:p>
        </w:tc>
      </w:tr>
      <w:tr w:rsidR="00B77B5D" w:rsidRPr="00AB085C" w14:paraId="6D75C77E" w14:textId="77777777" w:rsidTr="00A07D28">
        <w:tc>
          <w:tcPr>
            <w:tcW w:w="2328" w:type="pct"/>
          </w:tcPr>
          <w:p w14:paraId="676416E7" w14:textId="180FC186" w:rsidR="00B77B5D" w:rsidRPr="00AB085C" w:rsidRDefault="00B77B5D" w:rsidP="00B77B5D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085C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33" w:type="pct"/>
          </w:tcPr>
          <w:p w14:paraId="05CF88DE" w14:textId="4FF6DEF1" w:rsidR="00B77B5D" w:rsidRPr="00AB085C" w:rsidRDefault="00E537CC" w:rsidP="00B77B5D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127</w:t>
            </w:r>
            <w:r w:rsidR="00953A82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146" w:type="pct"/>
          </w:tcPr>
          <w:p w14:paraId="05C2642D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D89B651" w14:textId="0C7539E4" w:rsidR="00B77B5D" w:rsidRPr="00AB085C" w:rsidRDefault="00E537CC" w:rsidP="00B77B5D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49</w:t>
            </w:r>
            <w:r w:rsidR="00B77B5D" w:rsidRPr="00AB085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058</w:t>
            </w:r>
          </w:p>
        </w:tc>
        <w:tc>
          <w:tcPr>
            <w:tcW w:w="146" w:type="pct"/>
          </w:tcPr>
          <w:p w14:paraId="7723FC17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A8B072D" w14:textId="6C652D58" w:rsidR="00B77B5D" w:rsidRPr="00AB085C" w:rsidRDefault="00E537CC" w:rsidP="00B77B5D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114</w:t>
            </w:r>
            <w:r w:rsidR="00953A82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46" w:type="pct"/>
          </w:tcPr>
          <w:p w14:paraId="029F16E7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C3E4F52" w14:textId="498570C4" w:rsidR="00B77B5D" w:rsidRPr="00AB085C" w:rsidRDefault="00E537CC" w:rsidP="00B77B5D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44</w:t>
            </w:r>
            <w:r w:rsidR="00B77B5D" w:rsidRPr="00AB085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988</w:t>
            </w:r>
          </w:p>
        </w:tc>
      </w:tr>
      <w:tr w:rsidR="00B77B5D" w:rsidRPr="00AB085C" w14:paraId="0B4A9BAB" w14:textId="77777777" w:rsidTr="00A07D28">
        <w:tc>
          <w:tcPr>
            <w:tcW w:w="2328" w:type="pct"/>
          </w:tcPr>
          <w:p w14:paraId="0665881F" w14:textId="549EB213" w:rsidR="00B77B5D" w:rsidRPr="00AB085C" w:rsidRDefault="00B77B5D" w:rsidP="00B77B5D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085C">
              <w:rPr>
                <w:rFonts w:ascii="Angsana New" w:hAnsi="Angsana New" w:hint="cs"/>
                <w:sz w:val="30"/>
                <w:szCs w:val="30"/>
                <w:cs/>
              </w:rPr>
              <w:t>สัญญาใช้ประโยชน์พื้นที่</w:t>
            </w:r>
          </w:p>
        </w:tc>
        <w:tc>
          <w:tcPr>
            <w:tcW w:w="533" w:type="pct"/>
          </w:tcPr>
          <w:p w14:paraId="0023BD4C" w14:textId="6A75B48D" w:rsidR="00B77B5D" w:rsidRPr="00AB085C" w:rsidRDefault="00953A82" w:rsidP="00C90D23">
            <w:pPr>
              <w:pStyle w:val="BodyText"/>
              <w:spacing w:after="0"/>
              <w:ind w:left="-108" w:right="-19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621AA47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8E634E" w14:textId="6EB9C672" w:rsidR="00B77B5D" w:rsidRPr="00AB085C" w:rsidRDefault="00E537CC" w:rsidP="00B77B5D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4</w:t>
            </w:r>
            <w:r w:rsidR="00B77B5D" w:rsidRPr="00AB085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146" w:type="pct"/>
          </w:tcPr>
          <w:p w14:paraId="65844C6C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F74C811" w14:textId="43BAA5C1" w:rsidR="00B77B5D" w:rsidRPr="00AB085C" w:rsidRDefault="00953A82" w:rsidP="00C90D23">
            <w:pPr>
              <w:pStyle w:val="BodyText"/>
              <w:spacing w:after="0"/>
              <w:ind w:left="-108" w:right="-36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E2BFF2D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8E95ABB" w14:textId="35CDC0D6" w:rsidR="00B77B5D" w:rsidRPr="00AB085C" w:rsidRDefault="00E537CC" w:rsidP="00B77B5D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2</w:t>
            </w:r>
            <w:r w:rsidR="00B77B5D" w:rsidRPr="00AB085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B77B5D" w:rsidRPr="00AB085C" w14:paraId="02563204" w14:textId="77777777" w:rsidTr="00A07D28">
        <w:tc>
          <w:tcPr>
            <w:tcW w:w="2328" w:type="pct"/>
          </w:tcPr>
          <w:p w14:paraId="26FCEC1A" w14:textId="06455ADF" w:rsidR="00B77B5D" w:rsidRPr="00AB085C" w:rsidRDefault="00B77B5D" w:rsidP="00B77B5D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B085C">
              <w:rPr>
                <w:rFonts w:ascii="Angsana New" w:hAnsi="Angsana New" w:hint="cs"/>
                <w:sz w:val="30"/>
                <w:szCs w:val="30"/>
                <w:cs/>
              </w:rPr>
              <w:t>สัญญาอื่น ๆ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4FFA7BA9" w14:textId="737DF672" w:rsidR="00B77B5D" w:rsidRPr="00AB085C" w:rsidRDefault="00E537CC" w:rsidP="00B77B5D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="00953A82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146" w:type="pct"/>
          </w:tcPr>
          <w:p w14:paraId="5766D08B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1E5B4FA5" w14:textId="0DCE3FF6" w:rsidR="00B77B5D" w:rsidRPr="00AB085C" w:rsidRDefault="00E537CC" w:rsidP="00B77B5D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3</w:t>
            </w:r>
            <w:r w:rsidR="00B77B5D" w:rsidRPr="00AB085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46" w:type="pct"/>
          </w:tcPr>
          <w:p w14:paraId="300B3D0B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A318924" w14:textId="69487035" w:rsidR="00B77B5D" w:rsidRPr="00AB085C" w:rsidRDefault="00E537CC" w:rsidP="00B77B5D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146" w:type="pct"/>
          </w:tcPr>
          <w:p w14:paraId="1967021F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FC92326" w14:textId="412141E9" w:rsidR="00B77B5D" w:rsidRPr="00AB085C" w:rsidRDefault="00E537CC" w:rsidP="00B77B5D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7CC">
              <w:rPr>
                <w:rFonts w:ascii="Angsana New" w:hAnsi="Angsana New"/>
                <w:sz w:val="30"/>
                <w:szCs w:val="30"/>
              </w:rPr>
              <w:t>1</w:t>
            </w:r>
            <w:r w:rsidR="00B77B5D" w:rsidRPr="00AB085C">
              <w:rPr>
                <w:rFonts w:ascii="Angsana New" w:hAnsi="Angsana New"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B77B5D" w:rsidRPr="00AB085C" w14:paraId="20ECF51F" w14:textId="77777777" w:rsidTr="00A07D28">
        <w:tc>
          <w:tcPr>
            <w:tcW w:w="2328" w:type="pct"/>
          </w:tcPr>
          <w:p w14:paraId="3FC96253" w14:textId="16713D28" w:rsidR="00B77B5D" w:rsidRPr="00AB085C" w:rsidRDefault="00B77B5D" w:rsidP="00B77B5D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B08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2BCDDDB4" w14:textId="411DCA0E" w:rsidR="00B77B5D" w:rsidRPr="00AB085C" w:rsidRDefault="00E537CC" w:rsidP="00B77B5D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432</w:t>
            </w:r>
            <w:r w:rsidR="00AB53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146" w:type="pct"/>
          </w:tcPr>
          <w:p w14:paraId="13BEFAD1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0A8CEC9" w14:textId="2786CD7F" w:rsidR="00B77B5D" w:rsidRPr="00AB085C" w:rsidRDefault="00E537CC" w:rsidP="00B77B5D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339</w:t>
            </w:r>
            <w:r w:rsidR="00B77B5D" w:rsidRPr="00AB08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146" w:type="pct"/>
          </w:tcPr>
          <w:p w14:paraId="0711CAF7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0A42651" w14:textId="7D82A915" w:rsidR="00B77B5D" w:rsidRPr="00AB085C" w:rsidRDefault="00E537CC" w:rsidP="00B77B5D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406</w:t>
            </w:r>
            <w:r w:rsidR="00AB53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146" w:type="pct"/>
          </w:tcPr>
          <w:p w14:paraId="445EE14B" w14:textId="77777777" w:rsidR="00B77B5D" w:rsidRPr="00AB085C" w:rsidRDefault="00B77B5D" w:rsidP="00B77B5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6F5DB5B" w14:textId="6FA47688" w:rsidR="00B77B5D" w:rsidRPr="00AB085C" w:rsidRDefault="00E537CC" w:rsidP="00B77B5D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AB53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37CC">
              <w:rPr>
                <w:rFonts w:ascii="Angsana New" w:hAnsi="Angsana New"/>
                <w:b/>
                <w:bCs/>
                <w:sz w:val="30"/>
                <w:szCs w:val="30"/>
              </w:rPr>
              <w:t>001</w:t>
            </w:r>
          </w:p>
        </w:tc>
      </w:tr>
    </w:tbl>
    <w:p w14:paraId="0C6F07CA" w14:textId="29ED87FB" w:rsidR="00D73138" w:rsidRPr="00AB085C" w:rsidRDefault="00D73138">
      <w:pPr>
        <w:rPr>
          <w:rFonts w:ascii="Angsana New" w:hAnsi="Angsana New"/>
          <w:sz w:val="30"/>
          <w:szCs w:val="30"/>
        </w:rPr>
      </w:pPr>
    </w:p>
    <w:p w14:paraId="27E7418D" w14:textId="6E0A6953" w:rsidR="00575580" w:rsidRPr="00396501" w:rsidRDefault="00575580" w:rsidP="00AE2820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96501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20777FDB" w14:textId="2370B1ED" w:rsidR="00451F92" w:rsidRPr="00AB085C" w:rsidRDefault="00451F92" w:rsidP="00451F9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6026CB53" w14:textId="229DAFD4" w:rsidR="00B37C97" w:rsidRPr="00AB085C" w:rsidRDefault="00B37C97" w:rsidP="00B37C97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</w:rPr>
      </w:pPr>
      <w:r w:rsidRPr="00AB085C">
        <w:rPr>
          <w:rFonts w:ascii="Angsana New" w:hAnsi="Angsana New"/>
          <w:sz w:val="30"/>
          <w:szCs w:val="30"/>
          <w:cs/>
        </w:rPr>
        <w:t xml:space="preserve">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="00E537CC" w:rsidRPr="00E537CC">
        <w:rPr>
          <w:rFonts w:ascii="Angsana New" w:hAnsi="Angsana New"/>
          <w:sz w:val="30"/>
          <w:szCs w:val="30"/>
        </w:rPr>
        <w:t>17</w:t>
      </w:r>
      <w:r w:rsidRPr="00AB085C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59</w:t>
      </w:r>
      <w:r w:rsidRPr="00AB085C">
        <w:rPr>
          <w:rFonts w:ascii="Angsana New" w:hAnsi="Angsana New"/>
          <w:sz w:val="30"/>
          <w:szCs w:val="30"/>
          <w:cs/>
        </w:rPr>
        <w:t xml:space="preserve"> ล้านบาทให้แก่โจทก์จากกรณีอุบัติเหตุของพนักงานของบริษัท โดยบริษัทได้รับความคุ้มครองตามประกันวินาศภัยตามวงเงินกรมธรรม์ อย่างไรก็ตาม 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ซึ่งได้รับคำตัดสินจากศาลชั้นต้นสำหรับคดีมูลทรัพย์ที่ฟ้อง </w:t>
      </w:r>
      <w:r w:rsidR="00E537CC" w:rsidRPr="00E537CC">
        <w:rPr>
          <w:rFonts w:ascii="Angsana New" w:hAnsi="Angsana New"/>
          <w:sz w:val="30"/>
          <w:szCs w:val="30"/>
        </w:rPr>
        <w:t>4</w:t>
      </w:r>
      <w:r w:rsidRPr="00AB085C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82</w:t>
      </w:r>
      <w:r w:rsidRPr="00AB085C">
        <w:rPr>
          <w:rFonts w:ascii="Angsana New" w:hAnsi="Angsana New"/>
          <w:sz w:val="30"/>
          <w:szCs w:val="30"/>
          <w:cs/>
        </w:rPr>
        <w:t xml:space="preserve"> ล้านบาทเมื่อวันที่ </w:t>
      </w:r>
      <w:r w:rsidR="00E537CC" w:rsidRPr="00E537CC">
        <w:rPr>
          <w:rFonts w:ascii="Angsana New" w:hAnsi="Angsana New"/>
          <w:sz w:val="30"/>
          <w:szCs w:val="30"/>
        </w:rPr>
        <w:t>18</w:t>
      </w:r>
      <w:r w:rsidRPr="00AB085C">
        <w:rPr>
          <w:rFonts w:ascii="Angsana New" w:hAnsi="Angsana New"/>
          <w:sz w:val="30"/>
          <w:szCs w:val="30"/>
          <w:cs/>
        </w:rPr>
        <w:t xml:space="preserve"> กรกฎาคม </w:t>
      </w:r>
      <w:r w:rsidR="00E537CC" w:rsidRPr="00E537CC">
        <w:rPr>
          <w:rFonts w:ascii="Angsana New" w:hAnsi="Angsana New"/>
          <w:sz w:val="30"/>
          <w:szCs w:val="30"/>
        </w:rPr>
        <w:t>2565</w:t>
      </w:r>
      <w:r w:rsidRPr="00AB085C">
        <w:rPr>
          <w:rFonts w:ascii="Angsana New" w:hAnsi="Angsana New"/>
          <w:sz w:val="30"/>
          <w:szCs w:val="30"/>
          <w:cs/>
        </w:rPr>
        <w:t xml:space="preserve"> ให้ชำระเงินแก่โจทย์เป็นจำนวนเงิน </w:t>
      </w:r>
      <w:r w:rsidR="00E537CC" w:rsidRPr="00E537CC">
        <w:rPr>
          <w:rFonts w:ascii="Angsana New" w:hAnsi="Angsana New"/>
          <w:sz w:val="30"/>
          <w:szCs w:val="30"/>
        </w:rPr>
        <w:t>0</w:t>
      </w:r>
      <w:r w:rsidRPr="00AB085C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63</w:t>
      </w:r>
      <w:r w:rsidRPr="00AB085C">
        <w:rPr>
          <w:rFonts w:ascii="Angsana New" w:hAnsi="Angsana New"/>
          <w:sz w:val="30"/>
          <w:szCs w:val="30"/>
          <w:cs/>
        </w:rPr>
        <w:t xml:space="preserve"> ล้านบาท โดยรวมดอกเบี้ยล่าช้าเป็นจำนวนเงิน </w:t>
      </w:r>
      <w:r w:rsidR="00E537CC" w:rsidRPr="00E537CC">
        <w:rPr>
          <w:rFonts w:ascii="Angsana New" w:hAnsi="Angsana New"/>
          <w:sz w:val="30"/>
          <w:szCs w:val="30"/>
        </w:rPr>
        <w:t>0</w:t>
      </w:r>
      <w:r w:rsidRPr="00AB085C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09</w:t>
      </w:r>
      <w:r w:rsidRPr="00AB085C">
        <w:rPr>
          <w:rFonts w:ascii="Angsana New" w:hAnsi="Angsana New"/>
          <w:sz w:val="30"/>
          <w:szCs w:val="30"/>
          <w:cs/>
        </w:rPr>
        <w:t xml:space="preserve"> ล้านบาท อย่างไรก็ตาม บริษัทได้รับความคุ้มครองตามประกันวินาศภัยตามวงเงินกรมธรรม์บางส่วน ต่อมาเมื่อวันที่ </w:t>
      </w:r>
      <w:r w:rsidR="00E537CC" w:rsidRPr="00E537CC">
        <w:rPr>
          <w:rFonts w:ascii="Angsana New" w:hAnsi="Angsana New"/>
          <w:sz w:val="30"/>
          <w:szCs w:val="30"/>
        </w:rPr>
        <w:t>18</w:t>
      </w:r>
      <w:r w:rsidRPr="00AB085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537CC" w:rsidRPr="00E537CC">
        <w:rPr>
          <w:rFonts w:ascii="Angsana New" w:hAnsi="Angsana New"/>
          <w:sz w:val="30"/>
          <w:szCs w:val="30"/>
        </w:rPr>
        <w:t>2566</w:t>
      </w:r>
      <w:r w:rsidRPr="00AB085C">
        <w:rPr>
          <w:rFonts w:ascii="Angsana New" w:hAnsi="Angsana New"/>
          <w:sz w:val="30"/>
          <w:szCs w:val="30"/>
          <w:cs/>
        </w:rPr>
        <w:t xml:space="preserve"> ศาลแพ่งกรุงเทพใต้ได้มีคำพิพากษาให้บริษัทและพนักงานของบริษัท (จำเลยที่ </w:t>
      </w:r>
      <w:r w:rsidR="00E537CC" w:rsidRPr="00E537CC">
        <w:rPr>
          <w:rFonts w:ascii="Angsana New" w:hAnsi="Angsana New"/>
          <w:sz w:val="30"/>
          <w:szCs w:val="30"/>
        </w:rPr>
        <w:t>1</w:t>
      </w:r>
      <w:r w:rsidRPr="00AB085C">
        <w:rPr>
          <w:rFonts w:ascii="Angsana New" w:hAnsi="Angsana New"/>
          <w:sz w:val="30"/>
          <w:szCs w:val="30"/>
          <w:cs/>
        </w:rPr>
        <w:t xml:space="preserve">) ร่วมกันชำระเงินเป็นจำนวน </w:t>
      </w:r>
      <w:r w:rsidR="00E537CC" w:rsidRPr="00E537CC">
        <w:rPr>
          <w:rFonts w:ascii="Angsana New" w:hAnsi="Angsana New"/>
          <w:sz w:val="30"/>
          <w:szCs w:val="30"/>
        </w:rPr>
        <w:t>4</w:t>
      </w:r>
      <w:r w:rsidRPr="00AB085C">
        <w:rPr>
          <w:rFonts w:ascii="Angsana New" w:hAnsi="Angsana New"/>
          <w:sz w:val="30"/>
          <w:szCs w:val="30"/>
          <w:cs/>
        </w:rPr>
        <w:t>.</w:t>
      </w:r>
      <w:r w:rsidR="00E537CC" w:rsidRPr="00E537CC">
        <w:rPr>
          <w:rFonts w:ascii="Angsana New" w:hAnsi="Angsana New"/>
          <w:sz w:val="30"/>
          <w:szCs w:val="30"/>
        </w:rPr>
        <w:t>18</w:t>
      </w:r>
      <w:r w:rsidRPr="00AB085C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="00E537CC" w:rsidRPr="00E537CC">
        <w:rPr>
          <w:rFonts w:ascii="Angsana New" w:hAnsi="Angsana New"/>
          <w:sz w:val="30"/>
          <w:szCs w:val="30"/>
        </w:rPr>
        <w:t>7</w:t>
      </w:r>
      <w:r w:rsidRPr="00AB085C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5</w:t>
      </w:r>
      <w:r w:rsidRPr="00AB085C">
        <w:rPr>
          <w:rFonts w:ascii="Angsana New" w:hAnsi="Angsana New"/>
          <w:sz w:val="30"/>
          <w:szCs w:val="30"/>
          <w:cs/>
        </w:rPr>
        <w:t xml:space="preserve"> ต่อปีนับแต่วันฟ้องเป็นต้นไปจนถึงวันที่ </w:t>
      </w:r>
      <w:r w:rsidR="00E537CC" w:rsidRPr="00E537CC">
        <w:rPr>
          <w:rFonts w:ascii="Angsana New" w:hAnsi="Angsana New"/>
          <w:sz w:val="30"/>
          <w:szCs w:val="30"/>
        </w:rPr>
        <w:t>10</w:t>
      </w:r>
      <w:r w:rsidRPr="00AB085C">
        <w:rPr>
          <w:rFonts w:ascii="Angsana New" w:hAnsi="Angsana New"/>
          <w:sz w:val="30"/>
          <w:szCs w:val="30"/>
          <w:cs/>
        </w:rPr>
        <w:t xml:space="preserve"> เมษายน </w:t>
      </w:r>
      <w:r w:rsidR="00E537CC" w:rsidRPr="00E537CC">
        <w:rPr>
          <w:rFonts w:ascii="Angsana New" w:hAnsi="Angsana New"/>
          <w:sz w:val="30"/>
          <w:szCs w:val="30"/>
        </w:rPr>
        <w:t>2564</w:t>
      </w:r>
      <w:r w:rsidRPr="00AB085C">
        <w:rPr>
          <w:rFonts w:ascii="Angsana New" w:hAnsi="Angsana New"/>
          <w:sz w:val="30"/>
          <w:szCs w:val="30"/>
          <w:cs/>
        </w:rPr>
        <w:t xml:space="preserve"> และอัตราร้อยละ </w:t>
      </w:r>
      <w:r w:rsidR="00E537CC" w:rsidRPr="00E537CC">
        <w:rPr>
          <w:rFonts w:ascii="Angsana New" w:hAnsi="Angsana New"/>
          <w:sz w:val="30"/>
          <w:szCs w:val="30"/>
        </w:rPr>
        <w:t>5</w:t>
      </w:r>
      <w:r w:rsidRPr="00AB085C">
        <w:rPr>
          <w:rFonts w:ascii="Angsana New" w:hAnsi="Angsana New"/>
          <w:sz w:val="30"/>
          <w:szCs w:val="30"/>
          <w:cs/>
        </w:rPr>
        <w:t xml:space="preserve"> ต่อปีนับตั้งแต่วันที่ </w:t>
      </w:r>
      <w:r w:rsidR="00E537CC" w:rsidRPr="00E537CC">
        <w:rPr>
          <w:rFonts w:ascii="Angsana New" w:hAnsi="Angsana New"/>
          <w:sz w:val="30"/>
          <w:szCs w:val="30"/>
        </w:rPr>
        <w:t>11</w:t>
      </w:r>
      <w:r w:rsidRPr="00AB085C">
        <w:rPr>
          <w:rFonts w:ascii="Angsana New" w:hAnsi="Angsana New"/>
          <w:sz w:val="30"/>
          <w:szCs w:val="30"/>
          <w:cs/>
        </w:rPr>
        <w:t xml:space="preserve"> เมษายน </w:t>
      </w:r>
      <w:r w:rsidR="00E537CC" w:rsidRPr="00E537CC">
        <w:rPr>
          <w:rFonts w:ascii="Angsana New" w:hAnsi="Angsana New"/>
          <w:sz w:val="30"/>
          <w:szCs w:val="30"/>
        </w:rPr>
        <w:t>2564</w:t>
      </w:r>
      <w:r w:rsidRPr="00AB085C">
        <w:rPr>
          <w:rFonts w:ascii="Angsana New" w:hAnsi="Angsana New"/>
          <w:sz w:val="30"/>
          <w:szCs w:val="30"/>
          <w:cs/>
        </w:rPr>
        <w:t xml:space="preserve"> เป็นต้นไปจนกว่าจะชำระเสร็จแก่โจทย์               โดยในมูลทรัพย์ที่ฟ้องดังกล่าวบริษัทได้รับความคุ้มครองตามประกันวินาศภัยเป็นวงเงินเป็นจำนวนเงิน </w:t>
      </w:r>
      <w:r w:rsidR="00E537CC" w:rsidRPr="00E537CC">
        <w:rPr>
          <w:rFonts w:ascii="Angsana New" w:hAnsi="Angsana New"/>
          <w:sz w:val="30"/>
          <w:szCs w:val="30"/>
        </w:rPr>
        <w:t>0</w:t>
      </w:r>
      <w:r w:rsidRPr="00AB085C">
        <w:rPr>
          <w:rFonts w:ascii="Angsana New" w:hAnsi="Angsana New"/>
          <w:sz w:val="30"/>
          <w:szCs w:val="30"/>
        </w:rPr>
        <w:t>.</w:t>
      </w:r>
      <w:r w:rsidR="00E537CC" w:rsidRPr="00E537CC">
        <w:rPr>
          <w:rFonts w:ascii="Angsana New" w:hAnsi="Angsana New"/>
          <w:sz w:val="30"/>
          <w:szCs w:val="30"/>
        </w:rPr>
        <w:t>85</w:t>
      </w:r>
      <w:r w:rsidRPr="00AB085C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ล้านบาทพร้อมดอกเบี้ยในอัตราเดียวกัน รวมถึงค่าทนายความและค่าฤชาธรรมเนียมแทนโจทย์ ต่อมาเมื่อวันที่ </w:t>
      </w:r>
      <w:r w:rsidRPr="00AB085C">
        <w:rPr>
          <w:rFonts w:ascii="Angsana New" w:hAnsi="Angsana New"/>
          <w:sz w:val="30"/>
          <w:szCs w:val="30"/>
        </w:rPr>
        <w:t xml:space="preserve">               </w:t>
      </w:r>
      <w:r w:rsidR="00E537CC" w:rsidRPr="00E537CC">
        <w:rPr>
          <w:rFonts w:ascii="Angsana New" w:hAnsi="Angsana New"/>
          <w:sz w:val="30"/>
          <w:szCs w:val="30"/>
        </w:rPr>
        <w:t>18</w:t>
      </w:r>
      <w:r w:rsidRPr="00AB085C">
        <w:rPr>
          <w:rFonts w:ascii="Angsana New" w:hAnsi="Angsana New"/>
          <w:sz w:val="30"/>
          <w:szCs w:val="30"/>
          <w:cs/>
        </w:rPr>
        <w:t xml:space="preserve"> </w:t>
      </w:r>
      <w:r w:rsidRPr="00AB085C">
        <w:rPr>
          <w:rFonts w:ascii="Angsana New" w:hAnsi="Angsana New" w:hint="cs"/>
          <w:sz w:val="30"/>
          <w:szCs w:val="30"/>
          <w:cs/>
        </w:rPr>
        <w:t>เมษายน</w:t>
      </w:r>
      <w:r w:rsidRPr="00AB085C">
        <w:rPr>
          <w:rFonts w:ascii="Angsana New" w:hAnsi="Angsana New"/>
          <w:sz w:val="30"/>
          <w:szCs w:val="30"/>
          <w:cs/>
        </w:rPr>
        <w:t xml:space="preserve"> </w:t>
      </w:r>
      <w:r w:rsidR="00E537CC" w:rsidRPr="00E537CC">
        <w:rPr>
          <w:rFonts w:ascii="Angsana New" w:hAnsi="Angsana New"/>
          <w:sz w:val="30"/>
          <w:szCs w:val="30"/>
        </w:rPr>
        <w:t>2567</w:t>
      </w:r>
      <w:r w:rsidRPr="00AB085C">
        <w:rPr>
          <w:rFonts w:ascii="Angsana New" w:hAnsi="Angsana New"/>
          <w:sz w:val="30"/>
          <w:szCs w:val="30"/>
          <w:cs/>
        </w:rPr>
        <w:t xml:space="preserve"> บริษัทได้ยื่นอุทธรณ์</w:t>
      </w:r>
      <w:r w:rsidRPr="00AB085C">
        <w:rPr>
          <w:rFonts w:ascii="Angsana New" w:hAnsi="Angsana New" w:hint="cs"/>
          <w:sz w:val="30"/>
          <w:szCs w:val="30"/>
          <w:cs/>
        </w:rPr>
        <w:t>ต่อ</w:t>
      </w:r>
      <w:r w:rsidRPr="00AB085C">
        <w:rPr>
          <w:rFonts w:ascii="Angsana New" w:hAnsi="Angsana New"/>
          <w:sz w:val="30"/>
          <w:szCs w:val="30"/>
          <w:cs/>
        </w:rPr>
        <w:t>ศาล</w:t>
      </w:r>
      <w:r w:rsidRPr="00AB085C">
        <w:rPr>
          <w:rFonts w:ascii="Angsana New" w:hAnsi="Angsana New" w:hint="cs"/>
          <w:sz w:val="30"/>
          <w:szCs w:val="30"/>
          <w:cs/>
        </w:rPr>
        <w:t>แพ่งกรุงเทพใต้</w:t>
      </w:r>
      <w:r w:rsidRPr="00AB085C">
        <w:rPr>
          <w:rFonts w:ascii="Angsana New" w:hAnsi="Angsana New"/>
          <w:sz w:val="30"/>
          <w:szCs w:val="30"/>
        </w:rPr>
        <w:t xml:space="preserve"> </w:t>
      </w:r>
      <w:r w:rsidRPr="00AB085C">
        <w:rPr>
          <w:rFonts w:ascii="Angsana New" w:hAnsi="Angsana New"/>
          <w:sz w:val="30"/>
          <w:szCs w:val="30"/>
          <w:cs/>
        </w:rPr>
        <w:t>ปัจจุบันคดีอยู่ระหว่างการพิจารณาคดีของศาล</w:t>
      </w:r>
      <w:r w:rsidRPr="00AB085C">
        <w:rPr>
          <w:rFonts w:ascii="Angsana New" w:hAnsi="Angsana New"/>
          <w:sz w:val="30"/>
          <w:szCs w:val="30"/>
        </w:rPr>
        <w:t xml:space="preserve"> </w:t>
      </w:r>
      <w:r w:rsidRPr="00AB085C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AB085C">
        <w:rPr>
          <w:rFonts w:ascii="Angsana New" w:hAnsi="Angsana New"/>
          <w:sz w:val="30"/>
          <w:szCs w:val="30"/>
          <w:cs/>
        </w:rPr>
        <w:t>ผลของคดียังไม่ถึงที่สุดและไม่แน่นอน บริษัทจึงยังไม่ได้บันทึกค่าเผื่อผลเสียหายที่อาจเกิดขึ้นจากคดีดังกล่าว</w:t>
      </w:r>
    </w:p>
    <w:p w14:paraId="4B531667" w14:textId="77777777" w:rsidR="00B37C97" w:rsidRPr="00AB085C" w:rsidRDefault="00B37C97" w:rsidP="00B37C97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28419D80" w14:textId="59D796EF" w:rsidR="00B37C97" w:rsidRDefault="00B37C97">
      <w:pPr>
        <w:rPr>
          <w:rFonts w:ascii="Angsana New" w:hAnsi="Angsana New"/>
          <w:sz w:val="30"/>
          <w:szCs w:val="30"/>
        </w:rPr>
      </w:pPr>
    </w:p>
    <w:sectPr w:rsidR="00B37C97" w:rsidSect="00586A38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E96F3" w14:textId="77777777" w:rsidR="00251F04" w:rsidRDefault="00251F04">
      <w:r>
        <w:separator/>
      </w:r>
    </w:p>
  </w:endnote>
  <w:endnote w:type="continuationSeparator" w:id="0">
    <w:p w14:paraId="613F5FD6" w14:textId="77777777" w:rsidR="00251F04" w:rsidRDefault="0025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456799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FA48CCF" w14:textId="3415C6ED" w:rsidR="00C557F3" w:rsidRPr="006F2F32" w:rsidRDefault="00C557F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F2F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F2F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F2F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537CC" w:rsidRPr="00E537CC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6F2F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654B1" w14:textId="63A7F1E5" w:rsidR="000A5C0F" w:rsidRPr="00136FE4" w:rsidRDefault="000A5C0F" w:rsidP="00136FE4">
    <w:pPr>
      <w:pStyle w:val="Footer"/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AC021F">
      <w:rPr>
        <w:rFonts w:ascii="Angsana New" w:hAnsi="Angsana New"/>
        <w:noProof/>
        <w:sz w:val="30"/>
        <w:szCs w:val="30"/>
        <w:lang w:val="en-US"/>
      </w:rPr>
      <w:t>3</w:t>
    </w:r>
    <w:r w:rsidR="00E537CC" w:rsidRPr="00E537CC">
      <w:rPr>
        <w:rFonts w:ascii="Angsana New" w:hAnsi="Angsana New"/>
        <w:noProof/>
        <w:sz w:val="30"/>
        <w:szCs w:val="30"/>
        <w:lang w:val="en-US"/>
      </w:rPr>
      <w:t>7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7298B" w14:textId="48D6C07C" w:rsidR="000A5C0F" w:rsidRPr="006D2137" w:rsidRDefault="000A5C0F" w:rsidP="006D2137">
    <w:pPr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A44573">
      <w:rPr>
        <w:rFonts w:ascii="Angsana New" w:hAnsi="Angsana New"/>
        <w:i/>
        <w:iCs/>
        <w:noProof/>
        <w:sz w:val="30"/>
        <w:szCs w:val="30"/>
      </w:rPr>
      <w:t>2025Dec_FSA_SCN_TH_YE V.16.docx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57A5B" w14:textId="5EE5E275" w:rsidR="000A5C0F" w:rsidRPr="00136FE4" w:rsidRDefault="000A5C0F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617C5C">
      <w:rPr>
        <w:rFonts w:ascii="Angsana New" w:hAnsi="Angsana New"/>
        <w:noProof/>
        <w:sz w:val="30"/>
        <w:szCs w:val="30"/>
        <w:lang w:val="en-US"/>
      </w:rPr>
      <w:t>11</w:t>
    </w:r>
    <w:r w:rsidR="00E537CC" w:rsidRPr="00E537CC">
      <w:rPr>
        <w:rFonts w:ascii="Angsana New" w:hAnsi="Angsana New"/>
        <w:noProof/>
        <w:sz w:val="30"/>
        <w:szCs w:val="30"/>
        <w:lang w:val="en-US"/>
      </w:rPr>
      <w:t>1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BD0C0" w14:textId="77777777" w:rsidR="00251F04" w:rsidRDefault="00251F04">
      <w:r>
        <w:separator/>
      </w:r>
    </w:p>
  </w:footnote>
  <w:footnote w:type="continuationSeparator" w:id="0">
    <w:p w14:paraId="3B43CAE7" w14:textId="77777777" w:rsidR="00251F04" w:rsidRDefault="00251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72CD4" w14:textId="77777777" w:rsidR="006F2F32" w:rsidRDefault="006F2F32" w:rsidP="006F2F32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</w:t>
    </w:r>
    <w:r>
      <w:rPr>
        <w:rFonts w:ascii="Angsana New" w:hAnsi="Angsana New" w:hint="cs"/>
        <w:b/>
        <w:bCs/>
        <w:sz w:val="32"/>
        <w:szCs w:val="32"/>
        <w:cs/>
      </w:rPr>
      <w:t>ย</w:t>
    </w:r>
  </w:p>
  <w:p w14:paraId="2F5FAE0A" w14:textId="77777777" w:rsidR="006F2F32" w:rsidRDefault="006F2F32" w:rsidP="006F2F32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ab/>
    </w:r>
  </w:p>
  <w:p w14:paraId="04A47421" w14:textId="19E1CB26" w:rsidR="006F2F32" w:rsidRDefault="006F2F32" w:rsidP="006F2F32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E537CC" w:rsidRPr="00E537C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E537CC" w:rsidRPr="00E537CC">
      <w:rPr>
        <w:rFonts w:ascii="Angsana New" w:hAnsi="Angsana New" w:hint="cs"/>
        <w:b/>
        <w:bCs/>
        <w:sz w:val="32"/>
        <w:szCs w:val="32"/>
      </w:rPr>
      <w:t>25</w:t>
    </w:r>
    <w:r w:rsidR="00E537CC" w:rsidRPr="00E537CC">
      <w:rPr>
        <w:rFonts w:ascii="Angsana New" w:hAnsi="Angsana New"/>
        <w:b/>
        <w:bCs/>
        <w:sz w:val="32"/>
        <w:szCs w:val="32"/>
      </w:rPr>
      <w:t>68</w:t>
    </w:r>
  </w:p>
  <w:p w14:paraId="3407B5D5" w14:textId="77777777" w:rsidR="006F2F32" w:rsidRPr="0040163C" w:rsidRDefault="006F2F32" w:rsidP="006F2F32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8AC79" w14:textId="77777777" w:rsidR="000A5C0F" w:rsidRDefault="000A5C0F" w:rsidP="00DC2AC8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120D7B9F" w14:textId="77777777" w:rsidR="000A5C0F" w:rsidRPr="002C284C" w:rsidRDefault="000A5C0F" w:rsidP="00DC2AC8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A4C3830" w14:textId="281956BE" w:rsidR="000A5C0F" w:rsidRPr="001F774B" w:rsidRDefault="000A5C0F" w:rsidP="00DC2AC8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E537CC" w:rsidRPr="00E537CC">
      <w:rPr>
        <w:rFonts w:ascii="Angsana New" w:hAnsi="Angsana New" w:hint="cs"/>
        <w:b/>
        <w:bCs/>
        <w:sz w:val="32"/>
        <w:szCs w:val="32"/>
      </w:rPr>
      <w:t>3</w:t>
    </w:r>
    <w:r w:rsidR="00E537CC" w:rsidRPr="00E537CC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537CC" w:rsidRPr="00E537CC">
      <w:rPr>
        <w:rFonts w:ascii="Angsana New" w:hAnsi="Angsana New" w:hint="cs"/>
        <w:b/>
        <w:bCs/>
        <w:sz w:val="32"/>
        <w:szCs w:val="32"/>
      </w:rPr>
      <w:t>25</w:t>
    </w:r>
    <w:r w:rsidR="00E537CC" w:rsidRPr="00E537CC">
      <w:rPr>
        <w:rFonts w:ascii="Angsana New" w:hAnsi="Angsana New"/>
        <w:b/>
        <w:bCs/>
        <w:sz w:val="32"/>
        <w:szCs w:val="32"/>
      </w:rPr>
      <w:t>68</w:t>
    </w:r>
  </w:p>
  <w:p w14:paraId="49145078" w14:textId="77777777" w:rsidR="000A5C0F" w:rsidRPr="00F30A95" w:rsidRDefault="000A5C0F" w:rsidP="002C284C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E46D9" w14:textId="377F0A07" w:rsidR="000A5C0F" w:rsidRDefault="000A5C0F" w:rsidP="00142AE0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4CD0C374" w14:textId="77777777" w:rsidR="000A5C0F" w:rsidRPr="002C284C" w:rsidRDefault="000A5C0F" w:rsidP="00142AE0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FE7240F" w14:textId="70D9F857" w:rsidR="000A5C0F" w:rsidRPr="001F774B" w:rsidRDefault="000A5C0F" w:rsidP="00142AE0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E537CC" w:rsidRPr="00E537CC">
      <w:rPr>
        <w:rFonts w:ascii="Angsana New" w:hAnsi="Angsana New" w:hint="cs"/>
        <w:b/>
        <w:bCs/>
        <w:sz w:val="32"/>
        <w:szCs w:val="32"/>
      </w:rPr>
      <w:t>3</w:t>
    </w:r>
    <w:r w:rsidR="00E537CC" w:rsidRPr="00E537CC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537CC" w:rsidRPr="00E537CC">
      <w:rPr>
        <w:rFonts w:ascii="Angsana New" w:hAnsi="Angsana New" w:hint="cs"/>
        <w:b/>
        <w:bCs/>
        <w:sz w:val="32"/>
        <w:szCs w:val="32"/>
      </w:rPr>
      <w:t>25</w:t>
    </w:r>
    <w:r w:rsidR="00E537CC" w:rsidRPr="00E537CC">
      <w:rPr>
        <w:rFonts w:ascii="Angsana New" w:hAnsi="Angsana New"/>
        <w:b/>
        <w:bCs/>
        <w:sz w:val="32"/>
        <w:szCs w:val="32"/>
      </w:rPr>
      <w:t>68</w:t>
    </w:r>
  </w:p>
  <w:p w14:paraId="0987A8BB" w14:textId="77777777" w:rsidR="00DA550F" w:rsidRPr="002C284C" w:rsidRDefault="00DA550F" w:rsidP="002C284C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EFF6D" w14:textId="77777777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4F9D283" w14:textId="77777777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F0DC43B" w14:textId="1B0159AF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="00E537CC" w:rsidRPr="00E537CC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E537CC" w:rsidRPr="00E537CC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E537CC" w:rsidRPr="00E537CC">
      <w:rPr>
        <w:rFonts w:ascii="Angsana New" w:hAnsi="Angsana New" w:hint="cs"/>
        <w:b/>
        <w:bCs/>
        <w:sz w:val="32"/>
        <w:szCs w:val="32"/>
      </w:rPr>
      <w:t>2548</w:t>
    </w:r>
  </w:p>
  <w:p w14:paraId="6E2DE0B3" w14:textId="77777777" w:rsidR="000A5C0F" w:rsidRPr="00F9367B" w:rsidRDefault="000A5C0F" w:rsidP="00A02394">
    <w:pPr>
      <w:pStyle w:val="Header"/>
      <w:rPr>
        <w:sz w:val="16"/>
        <w:szCs w:val="16"/>
      </w:rPr>
    </w:pPr>
  </w:p>
  <w:p w14:paraId="711227FD" w14:textId="77777777" w:rsidR="000A5C0F" w:rsidRPr="00F9367B" w:rsidRDefault="000A5C0F" w:rsidP="00A02394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D534E208"/>
    <w:lvl w:ilvl="0" w:tplc="0FFA61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55C1DC3"/>
    <w:multiLevelType w:val="hybridMultilevel"/>
    <w:tmpl w:val="48F6705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85C3160"/>
    <w:multiLevelType w:val="multilevel"/>
    <w:tmpl w:val="D6CAB8D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37062F"/>
    <w:multiLevelType w:val="hybridMultilevel"/>
    <w:tmpl w:val="0C0EB704"/>
    <w:lvl w:ilvl="0" w:tplc="C818F14E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669314A"/>
    <w:multiLevelType w:val="hybridMultilevel"/>
    <w:tmpl w:val="8C9A5F18"/>
    <w:lvl w:ilvl="0" w:tplc="EAE048D6">
      <w:start w:val="4"/>
      <w:numFmt w:val="bullet"/>
      <w:lvlText w:val="-"/>
      <w:lvlJc w:val="left"/>
      <w:pPr>
        <w:ind w:left="2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6" w:hanging="360"/>
      </w:pPr>
      <w:rPr>
        <w:rFonts w:ascii="Wingdings" w:hAnsi="Wingdings" w:hint="default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EBA4D06"/>
    <w:multiLevelType w:val="hybridMultilevel"/>
    <w:tmpl w:val="F2D44A02"/>
    <w:lvl w:ilvl="0" w:tplc="893E8242">
      <w:start w:val="1"/>
      <w:numFmt w:val="thaiLetters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9FB7ED3"/>
    <w:multiLevelType w:val="hybridMultilevel"/>
    <w:tmpl w:val="2DC658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EF50EF2"/>
    <w:multiLevelType w:val="hybridMultilevel"/>
    <w:tmpl w:val="1422D3D4"/>
    <w:lvl w:ilvl="0" w:tplc="A4C6CBA0">
      <w:start w:val="1"/>
      <w:numFmt w:val="bullet"/>
      <w:lvlText w:val="-"/>
      <w:lvlJc w:val="left"/>
      <w:pPr>
        <w:ind w:left="194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4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0D26E002"/>
    <w:lvl w:ilvl="0" w:tplc="299471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4F1165A"/>
    <w:multiLevelType w:val="hybridMultilevel"/>
    <w:tmpl w:val="5EA6649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D80ADE"/>
    <w:multiLevelType w:val="hybridMultilevel"/>
    <w:tmpl w:val="DFE623EA"/>
    <w:lvl w:ilvl="0" w:tplc="505C3814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1F21DB"/>
    <w:multiLevelType w:val="multilevel"/>
    <w:tmpl w:val="F01C1478"/>
    <w:lvl w:ilvl="0">
      <w:start w:val="1"/>
      <w:numFmt w:val="decimal"/>
      <w:lvlText w:val="%1.0-"/>
      <w:lvlJc w:val="left"/>
      <w:pPr>
        <w:ind w:left="296" w:hanging="375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872" w:hanging="37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793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36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945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3881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4457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5393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5969" w:hanging="1440"/>
      </w:pPr>
      <w:rPr>
        <w:rFonts w:hint="default"/>
      </w:rPr>
    </w:lvl>
  </w:abstractNum>
  <w:abstractNum w:abstractNumId="30" w15:restartNumberingAfterBreak="0">
    <w:nsid w:val="4E3161E8"/>
    <w:multiLevelType w:val="hybridMultilevel"/>
    <w:tmpl w:val="3934FC0E"/>
    <w:lvl w:ilvl="0" w:tplc="79D2084A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1" w15:restartNumberingAfterBreak="0">
    <w:nsid w:val="504B21B1"/>
    <w:multiLevelType w:val="hybridMultilevel"/>
    <w:tmpl w:val="7286D970"/>
    <w:lvl w:ilvl="0" w:tplc="C818F14E">
      <w:start w:val="1"/>
      <w:numFmt w:val="bullet"/>
      <w:lvlText w:val="-"/>
      <w:lvlJc w:val="left"/>
      <w:pPr>
        <w:ind w:left="977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2" w15:restartNumberingAfterBreak="0">
    <w:nsid w:val="5B755AFC"/>
    <w:multiLevelType w:val="hybridMultilevel"/>
    <w:tmpl w:val="19089D6E"/>
    <w:lvl w:ilvl="0" w:tplc="F714719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cs"/>
        <w:b w:val="0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EE46A31"/>
    <w:multiLevelType w:val="hybridMultilevel"/>
    <w:tmpl w:val="A560E31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b w:val="0"/>
        <w:bCs/>
        <w:i w:val="0"/>
        <w:iCs/>
        <w:color w:val="auto"/>
        <w:sz w:val="30"/>
        <w:szCs w:val="30"/>
      </w:rPr>
    </w:lvl>
    <w:lvl w:ilvl="1" w:tplc="FFFFFFFF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6" w15:restartNumberingAfterBreak="0">
    <w:nsid w:val="726D0AD8"/>
    <w:multiLevelType w:val="hybridMultilevel"/>
    <w:tmpl w:val="DFE623EA"/>
    <w:lvl w:ilvl="0" w:tplc="FFFFFFFF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672531244">
    <w:abstractNumId w:val="6"/>
  </w:num>
  <w:num w:numId="2" w16cid:durableId="298417490">
    <w:abstractNumId w:val="5"/>
  </w:num>
  <w:num w:numId="3" w16cid:durableId="1478108303">
    <w:abstractNumId w:val="9"/>
  </w:num>
  <w:num w:numId="4" w16cid:durableId="1215383595">
    <w:abstractNumId w:val="7"/>
  </w:num>
  <w:num w:numId="5" w16cid:durableId="1914125369">
    <w:abstractNumId w:val="8"/>
  </w:num>
  <w:num w:numId="6" w16cid:durableId="26223626">
    <w:abstractNumId w:val="3"/>
  </w:num>
  <w:num w:numId="7" w16cid:durableId="487475756">
    <w:abstractNumId w:val="2"/>
  </w:num>
  <w:num w:numId="8" w16cid:durableId="1273242022">
    <w:abstractNumId w:val="0"/>
  </w:num>
  <w:num w:numId="9" w16cid:durableId="772819693">
    <w:abstractNumId w:val="1"/>
  </w:num>
  <w:num w:numId="10" w16cid:durableId="689061764">
    <w:abstractNumId w:val="4"/>
  </w:num>
  <w:num w:numId="11" w16cid:durableId="202179138">
    <w:abstractNumId w:val="22"/>
  </w:num>
  <w:num w:numId="12" w16cid:durableId="1271233183">
    <w:abstractNumId w:val="16"/>
  </w:num>
  <w:num w:numId="13" w16cid:durableId="1319335916">
    <w:abstractNumId w:val="33"/>
  </w:num>
  <w:num w:numId="14" w16cid:durableId="109011669">
    <w:abstractNumId w:val="20"/>
  </w:num>
  <w:num w:numId="15" w16cid:durableId="1694069373">
    <w:abstractNumId w:val="25"/>
  </w:num>
  <w:num w:numId="16" w16cid:durableId="803039912">
    <w:abstractNumId w:val="37"/>
  </w:num>
  <w:num w:numId="17" w16cid:durableId="908542392">
    <w:abstractNumId w:val="38"/>
  </w:num>
  <w:num w:numId="18" w16cid:durableId="615331478">
    <w:abstractNumId w:val="28"/>
  </w:num>
  <w:num w:numId="19" w16cid:durableId="1382553684">
    <w:abstractNumId w:val="26"/>
  </w:num>
  <w:num w:numId="20" w16cid:durableId="201868501">
    <w:abstractNumId w:val="14"/>
  </w:num>
  <w:num w:numId="21" w16cid:durableId="977880108">
    <w:abstractNumId w:val="13"/>
  </w:num>
  <w:num w:numId="22" w16cid:durableId="34820163">
    <w:abstractNumId w:val="40"/>
  </w:num>
  <w:num w:numId="23" w16cid:durableId="1954702319">
    <w:abstractNumId w:val="15"/>
  </w:num>
  <w:num w:numId="24" w16cid:durableId="239340333">
    <w:abstractNumId w:val="34"/>
  </w:num>
  <w:num w:numId="25" w16cid:durableId="548154977">
    <w:abstractNumId w:val="18"/>
  </w:num>
  <w:num w:numId="26" w16cid:durableId="1830973536">
    <w:abstractNumId w:val="41"/>
  </w:num>
  <w:num w:numId="27" w16cid:durableId="671686550">
    <w:abstractNumId w:val="19"/>
  </w:num>
  <w:num w:numId="28" w16cid:durableId="1460681029">
    <w:abstractNumId w:val="11"/>
  </w:num>
  <w:num w:numId="29" w16cid:durableId="642195924">
    <w:abstractNumId w:val="39"/>
  </w:num>
  <w:num w:numId="30" w16cid:durableId="2026244602">
    <w:abstractNumId w:val="21"/>
  </w:num>
  <w:num w:numId="31" w16cid:durableId="636683166">
    <w:abstractNumId w:val="10"/>
  </w:num>
  <w:num w:numId="32" w16cid:durableId="2112969081">
    <w:abstractNumId w:val="23"/>
  </w:num>
  <w:num w:numId="33" w16cid:durableId="401219488">
    <w:abstractNumId w:val="29"/>
  </w:num>
  <w:num w:numId="34" w16cid:durableId="1516651435">
    <w:abstractNumId w:val="24"/>
  </w:num>
  <w:num w:numId="35" w16cid:durableId="220294193">
    <w:abstractNumId w:val="27"/>
  </w:num>
  <w:num w:numId="36" w16cid:durableId="1175531516">
    <w:abstractNumId w:val="20"/>
  </w:num>
  <w:num w:numId="37" w16cid:durableId="2011978699">
    <w:abstractNumId w:val="36"/>
  </w:num>
  <w:num w:numId="38" w16cid:durableId="1231038009">
    <w:abstractNumId w:val="31"/>
  </w:num>
  <w:num w:numId="39" w16cid:durableId="1077364806">
    <w:abstractNumId w:val="32"/>
  </w:num>
  <w:num w:numId="40" w16cid:durableId="1626034931">
    <w:abstractNumId w:val="17"/>
  </w:num>
  <w:num w:numId="41" w16cid:durableId="2029289322">
    <w:abstractNumId w:val="12"/>
  </w:num>
  <w:num w:numId="42" w16cid:durableId="2089299942">
    <w:abstractNumId w:val="30"/>
  </w:num>
  <w:num w:numId="43" w16cid:durableId="501118665">
    <w:abstractNumId w:val="3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3E5"/>
    <w:rsid w:val="00000533"/>
    <w:rsid w:val="00000646"/>
    <w:rsid w:val="00000835"/>
    <w:rsid w:val="00000A3E"/>
    <w:rsid w:val="00000CAE"/>
    <w:rsid w:val="00000D00"/>
    <w:rsid w:val="00000F80"/>
    <w:rsid w:val="000011B8"/>
    <w:rsid w:val="0000124A"/>
    <w:rsid w:val="0000127F"/>
    <w:rsid w:val="000013CE"/>
    <w:rsid w:val="00001715"/>
    <w:rsid w:val="00001828"/>
    <w:rsid w:val="0000189B"/>
    <w:rsid w:val="00001A90"/>
    <w:rsid w:val="00001B72"/>
    <w:rsid w:val="00001BE7"/>
    <w:rsid w:val="00001D8E"/>
    <w:rsid w:val="00001EA7"/>
    <w:rsid w:val="00002207"/>
    <w:rsid w:val="000024D0"/>
    <w:rsid w:val="00002544"/>
    <w:rsid w:val="000025E7"/>
    <w:rsid w:val="0000296B"/>
    <w:rsid w:val="00002ED0"/>
    <w:rsid w:val="00002EF8"/>
    <w:rsid w:val="000034EC"/>
    <w:rsid w:val="00003540"/>
    <w:rsid w:val="0000365E"/>
    <w:rsid w:val="0000389C"/>
    <w:rsid w:val="00003905"/>
    <w:rsid w:val="00003B73"/>
    <w:rsid w:val="00003E4C"/>
    <w:rsid w:val="00003EC0"/>
    <w:rsid w:val="0000414B"/>
    <w:rsid w:val="00004190"/>
    <w:rsid w:val="00004386"/>
    <w:rsid w:val="000046C2"/>
    <w:rsid w:val="000047B8"/>
    <w:rsid w:val="0000481B"/>
    <w:rsid w:val="000048CC"/>
    <w:rsid w:val="00004A31"/>
    <w:rsid w:val="00004D4F"/>
    <w:rsid w:val="00004FB9"/>
    <w:rsid w:val="0000505B"/>
    <w:rsid w:val="00005144"/>
    <w:rsid w:val="00005173"/>
    <w:rsid w:val="0000518E"/>
    <w:rsid w:val="00005218"/>
    <w:rsid w:val="000057C9"/>
    <w:rsid w:val="00005910"/>
    <w:rsid w:val="00005ACD"/>
    <w:rsid w:val="00005CBB"/>
    <w:rsid w:val="00005E88"/>
    <w:rsid w:val="00006056"/>
    <w:rsid w:val="0000610F"/>
    <w:rsid w:val="00006137"/>
    <w:rsid w:val="00006270"/>
    <w:rsid w:val="00006398"/>
    <w:rsid w:val="00006482"/>
    <w:rsid w:val="000066FF"/>
    <w:rsid w:val="00006702"/>
    <w:rsid w:val="000068E4"/>
    <w:rsid w:val="00006A67"/>
    <w:rsid w:val="00006A97"/>
    <w:rsid w:val="00006C25"/>
    <w:rsid w:val="00006D8F"/>
    <w:rsid w:val="00006E55"/>
    <w:rsid w:val="000070BC"/>
    <w:rsid w:val="0000713D"/>
    <w:rsid w:val="000072BA"/>
    <w:rsid w:val="000073B9"/>
    <w:rsid w:val="00007495"/>
    <w:rsid w:val="00007872"/>
    <w:rsid w:val="000078AF"/>
    <w:rsid w:val="0000796E"/>
    <w:rsid w:val="00007C4B"/>
    <w:rsid w:val="00007DD6"/>
    <w:rsid w:val="00007FEE"/>
    <w:rsid w:val="00010063"/>
    <w:rsid w:val="000100A8"/>
    <w:rsid w:val="00010482"/>
    <w:rsid w:val="00010497"/>
    <w:rsid w:val="0001056F"/>
    <w:rsid w:val="000107C8"/>
    <w:rsid w:val="000107D4"/>
    <w:rsid w:val="00010826"/>
    <w:rsid w:val="00010AA4"/>
    <w:rsid w:val="00010ABF"/>
    <w:rsid w:val="00010C8C"/>
    <w:rsid w:val="00010CC5"/>
    <w:rsid w:val="00010D39"/>
    <w:rsid w:val="00010E04"/>
    <w:rsid w:val="00010F8A"/>
    <w:rsid w:val="00010FE5"/>
    <w:rsid w:val="0001106F"/>
    <w:rsid w:val="00011195"/>
    <w:rsid w:val="000111C4"/>
    <w:rsid w:val="0001189B"/>
    <w:rsid w:val="000118B0"/>
    <w:rsid w:val="00011934"/>
    <w:rsid w:val="000119C8"/>
    <w:rsid w:val="00011F69"/>
    <w:rsid w:val="0001204C"/>
    <w:rsid w:val="00012158"/>
    <w:rsid w:val="0001218C"/>
    <w:rsid w:val="000131EC"/>
    <w:rsid w:val="00013297"/>
    <w:rsid w:val="000132A8"/>
    <w:rsid w:val="0001330E"/>
    <w:rsid w:val="00013340"/>
    <w:rsid w:val="00013398"/>
    <w:rsid w:val="00013408"/>
    <w:rsid w:val="00013682"/>
    <w:rsid w:val="000137CC"/>
    <w:rsid w:val="000138DA"/>
    <w:rsid w:val="00013D36"/>
    <w:rsid w:val="00013D4F"/>
    <w:rsid w:val="00013D9D"/>
    <w:rsid w:val="00013E8C"/>
    <w:rsid w:val="00013EE1"/>
    <w:rsid w:val="00014183"/>
    <w:rsid w:val="000142B6"/>
    <w:rsid w:val="0001448B"/>
    <w:rsid w:val="00014584"/>
    <w:rsid w:val="0001469E"/>
    <w:rsid w:val="000146DF"/>
    <w:rsid w:val="00014724"/>
    <w:rsid w:val="00014A4B"/>
    <w:rsid w:val="00014ED6"/>
    <w:rsid w:val="0001516F"/>
    <w:rsid w:val="0001523D"/>
    <w:rsid w:val="00015280"/>
    <w:rsid w:val="00015288"/>
    <w:rsid w:val="00015480"/>
    <w:rsid w:val="000155B6"/>
    <w:rsid w:val="000156A3"/>
    <w:rsid w:val="00015766"/>
    <w:rsid w:val="00015924"/>
    <w:rsid w:val="00015CD3"/>
    <w:rsid w:val="00015CDA"/>
    <w:rsid w:val="00015DF2"/>
    <w:rsid w:val="00015E0E"/>
    <w:rsid w:val="000161B1"/>
    <w:rsid w:val="00016235"/>
    <w:rsid w:val="00016265"/>
    <w:rsid w:val="000162BA"/>
    <w:rsid w:val="000165FB"/>
    <w:rsid w:val="00016668"/>
    <w:rsid w:val="00016762"/>
    <w:rsid w:val="000167B5"/>
    <w:rsid w:val="000167D9"/>
    <w:rsid w:val="0001682E"/>
    <w:rsid w:val="00016864"/>
    <w:rsid w:val="000168CE"/>
    <w:rsid w:val="00016B19"/>
    <w:rsid w:val="00016D80"/>
    <w:rsid w:val="00016FBB"/>
    <w:rsid w:val="000171A8"/>
    <w:rsid w:val="0001721D"/>
    <w:rsid w:val="00017243"/>
    <w:rsid w:val="00017314"/>
    <w:rsid w:val="000173B3"/>
    <w:rsid w:val="0001760A"/>
    <w:rsid w:val="00017718"/>
    <w:rsid w:val="00017C12"/>
    <w:rsid w:val="00017C5A"/>
    <w:rsid w:val="00017DCC"/>
    <w:rsid w:val="00017FAC"/>
    <w:rsid w:val="0002026C"/>
    <w:rsid w:val="0002034C"/>
    <w:rsid w:val="0002043D"/>
    <w:rsid w:val="000205E4"/>
    <w:rsid w:val="00020770"/>
    <w:rsid w:val="000207C5"/>
    <w:rsid w:val="0002085B"/>
    <w:rsid w:val="0002085F"/>
    <w:rsid w:val="00020913"/>
    <w:rsid w:val="00020C52"/>
    <w:rsid w:val="00020CB7"/>
    <w:rsid w:val="00020D51"/>
    <w:rsid w:val="000212FC"/>
    <w:rsid w:val="00021412"/>
    <w:rsid w:val="000217F0"/>
    <w:rsid w:val="0002189C"/>
    <w:rsid w:val="00021997"/>
    <w:rsid w:val="00021CB6"/>
    <w:rsid w:val="00022577"/>
    <w:rsid w:val="000227DB"/>
    <w:rsid w:val="000228C8"/>
    <w:rsid w:val="00022CA8"/>
    <w:rsid w:val="0002301B"/>
    <w:rsid w:val="0002331A"/>
    <w:rsid w:val="000233EE"/>
    <w:rsid w:val="00023407"/>
    <w:rsid w:val="0002370E"/>
    <w:rsid w:val="00023868"/>
    <w:rsid w:val="000238B5"/>
    <w:rsid w:val="00023A10"/>
    <w:rsid w:val="00023A77"/>
    <w:rsid w:val="00023AD3"/>
    <w:rsid w:val="00023AEC"/>
    <w:rsid w:val="00023CE7"/>
    <w:rsid w:val="00023EB0"/>
    <w:rsid w:val="00024006"/>
    <w:rsid w:val="000240F9"/>
    <w:rsid w:val="000242CC"/>
    <w:rsid w:val="00024486"/>
    <w:rsid w:val="0002477D"/>
    <w:rsid w:val="00024AB2"/>
    <w:rsid w:val="00024BE1"/>
    <w:rsid w:val="00024CE6"/>
    <w:rsid w:val="00024F6A"/>
    <w:rsid w:val="0002512A"/>
    <w:rsid w:val="00025178"/>
    <w:rsid w:val="000251DD"/>
    <w:rsid w:val="00025263"/>
    <w:rsid w:val="0002535F"/>
    <w:rsid w:val="0002540D"/>
    <w:rsid w:val="00025587"/>
    <w:rsid w:val="00025B62"/>
    <w:rsid w:val="00025BCA"/>
    <w:rsid w:val="00025BDB"/>
    <w:rsid w:val="00025BFA"/>
    <w:rsid w:val="00025CDF"/>
    <w:rsid w:val="00025F0B"/>
    <w:rsid w:val="00025F32"/>
    <w:rsid w:val="00026055"/>
    <w:rsid w:val="00026185"/>
    <w:rsid w:val="0002659A"/>
    <w:rsid w:val="0002664A"/>
    <w:rsid w:val="000267D1"/>
    <w:rsid w:val="000267F3"/>
    <w:rsid w:val="00026E6A"/>
    <w:rsid w:val="00026FF0"/>
    <w:rsid w:val="000271FB"/>
    <w:rsid w:val="0002743F"/>
    <w:rsid w:val="00027629"/>
    <w:rsid w:val="00027701"/>
    <w:rsid w:val="0002781D"/>
    <w:rsid w:val="00027937"/>
    <w:rsid w:val="00027A4F"/>
    <w:rsid w:val="00027CCF"/>
    <w:rsid w:val="0003023B"/>
    <w:rsid w:val="00030326"/>
    <w:rsid w:val="00030364"/>
    <w:rsid w:val="000304F7"/>
    <w:rsid w:val="000305CA"/>
    <w:rsid w:val="00030697"/>
    <w:rsid w:val="0003072E"/>
    <w:rsid w:val="00030897"/>
    <w:rsid w:val="00030938"/>
    <w:rsid w:val="00030ABD"/>
    <w:rsid w:val="00030CCE"/>
    <w:rsid w:val="00030DAD"/>
    <w:rsid w:val="00030F85"/>
    <w:rsid w:val="0003102E"/>
    <w:rsid w:val="00031088"/>
    <w:rsid w:val="0003115F"/>
    <w:rsid w:val="0003121A"/>
    <w:rsid w:val="0003123A"/>
    <w:rsid w:val="0003126A"/>
    <w:rsid w:val="0003181F"/>
    <w:rsid w:val="00031B6D"/>
    <w:rsid w:val="00031F10"/>
    <w:rsid w:val="00032492"/>
    <w:rsid w:val="00032546"/>
    <w:rsid w:val="000328FB"/>
    <w:rsid w:val="0003295A"/>
    <w:rsid w:val="000329B2"/>
    <w:rsid w:val="00032A0B"/>
    <w:rsid w:val="00032C1A"/>
    <w:rsid w:val="00032C2F"/>
    <w:rsid w:val="00032C89"/>
    <w:rsid w:val="00032E07"/>
    <w:rsid w:val="0003307A"/>
    <w:rsid w:val="000330A2"/>
    <w:rsid w:val="000332E7"/>
    <w:rsid w:val="0003363B"/>
    <w:rsid w:val="00033705"/>
    <w:rsid w:val="00033750"/>
    <w:rsid w:val="00033900"/>
    <w:rsid w:val="00033A6A"/>
    <w:rsid w:val="00033BDA"/>
    <w:rsid w:val="00033E6B"/>
    <w:rsid w:val="000344A9"/>
    <w:rsid w:val="0003466A"/>
    <w:rsid w:val="00034B35"/>
    <w:rsid w:val="00034DDD"/>
    <w:rsid w:val="0003505D"/>
    <w:rsid w:val="000350F8"/>
    <w:rsid w:val="000351C3"/>
    <w:rsid w:val="000352C9"/>
    <w:rsid w:val="00035321"/>
    <w:rsid w:val="00035427"/>
    <w:rsid w:val="0003551E"/>
    <w:rsid w:val="0003575A"/>
    <w:rsid w:val="000357D8"/>
    <w:rsid w:val="0003582A"/>
    <w:rsid w:val="00035930"/>
    <w:rsid w:val="00035BB5"/>
    <w:rsid w:val="00036188"/>
    <w:rsid w:val="00036251"/>
    <w:rsid w:val="000365B1"/>
    <w:rsid w:val="000366A2"/>
    <w:rsid w:val="000366F7"/>
    <w:rsid w:val="0003673C"/>
    <w:rsid w:val="00036AF6"/>
    <w:rsid w:val="00036BE1"/>
    <w:rsid w:val="00036C97"/>
    <w:rsid w:val="00036DD0"/>
    <w:rsid w:val="00036F17"/>
    <w:rsid w:val="000370B8"/>
    <w:rsid w:val="000372BE"/>
    <w:rsid w:val="0003758A"/>
    <w:rsid w:val="0003787A"/>
    <w:rsid w:val="000379B0"/>
    <w:rsid w:val="00037A27"/>
    <w:rsid w:val="00037B3A"/>
    <w:rsid w:val="00037D07"/>
    <w:rsid w:val="00037DC8"/>
    <w:rsid w:val="00037F45"/>
    <w:rsid w:val="00037F78"/>
    <w:rsid w:val="0004021C"/>
    <w:rsid w:val="00040227"/>
    <w:rsid w:val="00040229"/>
    <w:rsid w:val="0004046C"/>
    <w:rsid w:val="0004048C"/>
    <w:rsid w:val="00040512"/>
    <w:rsid w:val="00040576"/>
    <w:rsid w:val="0004068B"/>
    <w:rsid w:val="0004072C"/>
    <w:rsid w:val="00040962"/>
    <w:rsid w:val="00040CB2"/>
    <w:rsid w:val="00040CFC"/>
    <w:rsid w:val="00040D69"/>
    <w:rsid w:val="00040E4F"/>
    <w:rsid w:val="00040F0A"/>
    <w:rsid w:val="00040F59"/>
    <w:rsid w:val="000414C5"/>
    <w:rsid w:val="0004160A"/>
    <w:rsid w:val="00041697"/>
    <w:rsid w:val="00041708"/>
    <w:rsid w:val="0004188C"/>
    <w:rsid w:val="00041C99"/>
    <w:rsid w:val="00041E0F"/>
    <w:rsid w:val="00042063"/>
    <w:rsid w:val="000424F2"/>
    <w:rsid w:val="00042582"/>
    <w:rsid w:val="000426B9"/>
    <w:rsid w:val="0004277E"/>
    <w:rsid w:val="00042864"/>
    <w:rsid w:val="000428FE"/>
    <w:rsid w:val="00042EBF"/>
    <w:rsid w:val="00042FF6"/>
    <w:rsid w:val="000431D8"/>
    <w:rsid w:val="00043291"/>
    <w:rsid w:val="000433A6"/>
    <w:rsid w:val="00043561"/>
    <w:rsid w:val="0004379D"/>
    <w:rsid w:val="000439F7"/>
    <w:rsid w:val="00043A2B"/>
    <w:rsid w:val="00043A75"/>
    <w:rsid w:val="00043C60"/>
    <w:rsid w:val="00043D2E"/>
    <w:rsid w:val="000446EA"/>
    <w:rsid w:val="000447B2"/>
    <w:rsid w:val="000447B7"/>
    <w:rsid w:val="000447B8"/>
    <w:rsid w:val="00044BEA"/>
    <w:rsid w:val="00044D6F"/>
    <w:rsid w:val="00044F22"/>
    <w:rsid w:val="00044F4F"/>
    <w:rsid w:val="00045126"/>
    <w:rsid w:val="00045186"/>
    <w:rsid w:val="0004539A"/>
    <w:rsid w:val="000453BC"/>
    <w:rsid w:val="0004560C"/>
    <w:rsid w:val="00045625"/>
    <w:rsid w:val="0004570C"/>
    <w:rsid w:val="000457F4"/>
    <w:rsid w:val="000459F3"/>
    <w:rsid w:val="00045B61"/>
    <w:rsid w:val="00045BC3"/>
    <w:rsid w:val="00045BC9"/>
    <w:rsid w:val="00045C80"/>
    <w:rsid w:val="00045DD1"/>
    <w:rsid w:val="00045E36"/>
    <w:rsid w:val="00045EBB"/>
    <w:rsid w:val="00045FFC"/>
    <w:rsid w:val="00046096"/>
    <w:rsid w:val="000460B1"/>
    <w:rsid w:val="000460F8"/>
    <w:rsid w:val="000461EA"/>
    <w:rsid w:val="0004662B"/>
    <w:rsid w:val="000467A0"/>
    <w:rsid w:val="0004683A"/>
    <w:rsid w:val="00046899"/>
    <w:rsid w:val="00046C35"/>
    <w:rsid w:val="00046CD4"/>
    <w:rsid w:val="00046F7E"/>
    <w:rsid w:val="0004708B"/>
    <w:rsid w:val="000470CD"/>
    <w:rsid w:val="0004723E"/>
    <w:rsid w:val="00047804"/>
    <w:rsid w:val="000478BE"/>
    <w:rsid w:val="00047962"/>
    <w:rsid w:val="00047DFA"/>
    <w:rsid w:val="00047E31"/>
    <w:rsid w:val="00047FCD"/>
    <w:rsid w:val="00050015"/>
    <w:rsid w:val="00050040"/>
    <w:rsid w:val="000503E7"/>
    <w:rsid w:val="00050760"/>
    <w:rsid w:val="000507AA"/>
    <w:rsid w:val="000507F0"/>
    <w:rsid w:val="000508E7"/>
    <w:rsid w:val="00050ADC"/>
    <w:rsid w:val="00050AE9"/>
    <w:rsid w:val="00050C39"/>
    <w:rsid w:val="00050E3D"/>
    <w:rsid w:val="00050FDB"/>
    <w:rsid w:val="00051079"/>
    <w:rsid w:val="0005109F"/>
    <w:rsid w:val="000515CE"/>
    <w:rsid w:val="00051A59"/>
    <w:rsid w:val="00051BED"/>
    <w:rsid w:val="00052175"/>
    <w:rsid w:val="0005238D"/>
    <w:rsid w:val="000523D1"/>
    <w:rsid w:val="0005246B"/>
    <w:rsid w:val="0005246C"/>
    <w:rsid w:val="00052831"/>
    <w:rsid w:val="00052A4D"/>
    <w:rsid w:val="00052AAE"/>
    <w:rsid w:val="00052C43"/>
    <w:rsid w:val="00052D2C"/>
    <w:rsid w:val="00052D78"/>
    <w:rsid w:val="00052DC0"/>
    <w:rsid w:val="00052DC7"/>
    <w:rsid w:val="00052F3E"/>
    <w:rsid w:val="0005352D"/>
    <w:rsid w:val="0005365F"/>
    <w:rsid w:val="0005373E"/>
    <w:rsid w:val="000539B9"/>
    <w:rsid w:val="00053A5F"/>
    <w:rsid w:val="00053AEE"/>
    <w:rsid w:val="00053FA0"/>
    <w:rsid w:val="00054000"/>
    <w:rsid w:val="000543AC"/>
    <w:rsid w:val="0005454F"/>
    <w:rsid w:val="000548C6"/>
    <w:rsid w:val="00054A17"/>
    <w:rsid w:val="00054AB5"/>
    <w:rsid w:val="00054D3F"/>
    <w:rsid w:val="00054E9A"/>
    <w:rsid w:val="00054EBD"/>
    <w:rsid w:val="00054FB7"/>
    <w:rsid w:val="00055276"/>
    <w:rsid w:val="00055616"/>
    <w:rsid w:val="0005591D"/>
    <w:rsid w:val="000559A0"/>
    <w:rsid w:val="00055C06"/>
    <w:rsid w:val="00055FE1"/>
    <w:rsid w:val="00056318"/>
    <w:rsid w:val="000563A1"/>
    <w:rsid w:val="00056557"/>
    <w:rsid w:val="00056815"/>
    <w:rsid w:val="000572D3"/>
    <w:rsid w:val="0005732E"/>
    <w:rsid w:val="000574F5"/>
    <w:rsid w:val="0005762A"/>
    <w:rsid w:val="00057818"/>
    <w:rsid w:val="000579C8"/>
    <w:rsid w:val="00057A96"/>
    <w:rsid w:val="00057AEF"/>
    <w:rsid w:val="00057B67"/>
    <w:rsid w:val="00057EB6"/>
    <w:rsid w:val="00060426"/>
    <w:rsid w:val="00060600"/>
    <w:rsid w:val="0006060D"/>
    <w:rsid w:val="00060AA7"/>
    <w:rsid w:val="00060AD0"/>
    <w:rsid w:val="00060E6E"/>
    <w:rsid w:val="0006115F"/>
    <w:rsid w:val="00061302"/>
    <w:rsid w:val="00061321"/>
    <w:rsid w:val="00061503"/>
    <w:rsid w:val="0006189A"/>
    <w:rsid w:val="000619B9"/>
    <w:rsid w:val="00061A23"/>
    <w:rsid w:val="00061E39"/>
    <w:rsid w:val="00061EB7"/>
    <w:rsid w:val="00062275"/>
    <w:rsid w:val="0006235E"/>
    <w:rsid w:val="0006242A"/>
    <w:rsid w:val="0006270A"/>
    <w:rsid w:val="00062854"/>
    <w:rsid w:val="00062B9E"/>
    <w:rsid w:val="00062D0E"/>
    <w:rsid w:val="00062DBC"/>
    <w:rsid w:val="00063026"/>
    <w:rsid w:val="000630B6"/>
    <w:rsid w:val="0006335E"/>
    <w:rsid w:val="000634C2"/>
    <w:rsid w:val="0006362E"/>
    <w:rsid w:val="000636FE"/>
    <w:rsid w:val="000638D1"/>
    <w:rsid w:val="00063CB4"/>
    <w:rsid w:val="00063CF4"/>
    <w:rsid w:val="00063E4C"/>
    <w:rsid w:val="00064002"/>
    <w:rsid w:val="000641A3"/>
    <w:rsid w:val="000641B3"/>
    <w:rsid w:val="000641DD"/>
    <w:rsid w:val="000642D3"/>
    <w:rsid w:val="000643D4"/>
    <w:rsid w:val="00064784"/>
    <w:rsid w:val="000647A6"/>
    <w:rsid w:val="0006482C"/>
    <w:rsid w:val="00064ABA"/>
    <w:rsid w:val="00064B8B"/>
    <w:rsid w:val="00064CC6"/>
    <w:rsid w:val="00064D86"/>
    <w:rsid w:val="00064FCF"/>
    <w:rsid w:val="000651B1"/>
    <w:rsid w:val="000651E6"/>
    <w:rsid w:val="00065233"/>
    <w:rsid w:val="000653B7"/>
    <w:rsid w:val="00065428"/>
    <w:rsid w:val="00065847"/>
    <w:rsid w:val="00065982"/>
    <w:rsid w:val="00065D88"/>
    <w:rsid w:val="00065E1F"/>
    <w:rsid w:val="00065E3A"/>
    <w:rsid w:val="00065ED6"/>
    <w:rsid w:val="00065F73"/>
    <w:rsid w:val="000660E6"/>
    <w:rsid w:val="000661FF"/>
    <w:rsid w:val="0006637E"/>
    <w:rsid w:val="00066447"/>
    <w:rsid w:val="000667B6"/>
    <w:rsid w:val="000668FC"/>
    <w:rsid w:val="000669B0"/>
    <w:rsid w:val="00066B57"/>
    <w:rsid w:val="00066EAF"/>
    <w:rsid w:val="00066F3A"/>
    <w:rsid w:val="00067062"/>
    <w:rsid w:val="000672E9"/>
    <w:rsid w:val="00067363"/>
    <w:rsid w:val="0006771C"/>
    <w:rsid w:val="00067739"/>
    <w:rsid w:val="00067A1F"/>
    <w:rsid w:val="00067AD8"/>
    <w:rsid w:val="00067BA5"/>
    <w:rsid w:val="00067CD2"/>
    <w:rsid w:val="00067EE9"/>
    <w:rsid w:val="00067F59"/>
    <w:rsid w:val="00067F93"/>
    <w:rsid w:val="00070355"/>
    <w:rsid w:val="00070479"/>
    <w:rsid w:val="0007049C"/>
    <w:rsid w:val="000705E4"/>
    <w:rsid w:val="00070786"/>
    <w:rsid w:val="00070792"/>
    <w:rsid w:val="000708D0"/>
    <w:rsid w:val="00070916"/>
    <w:rsid w:val="000709DF"/>
    <w:rsid w:val="00070BE0"/>
    <w:rsid w:val="00070C00"/>
    <w:rsid w:val="00070DA0"/>
    <w:rsid w:val="00071375"/>
    <w:rsid w:val="00071537"/>
    <w:rsid w:val="000717CD"/>
    <w:rsid w:val="000717D5"/>
    <w:rsid w:val="0007191E"/>
    <w:rsid w:val="000719F8"/>
    <w:rsid w:val="00071FC6"/>
    <w:rsid w:val="00072128"/>
    <w:rsid w:val="0007255C"/>
    <w:rsid w:val="00072B79"/>
    <w:rsid w:val="00072CBA"/>
    <w:rsid w:val="00072EB7"/>
    <w:rsid w:val="000733C3"/>
    <w:rsid w:val="00073415"/>
    <w:rsid w:val="0007346C"/>
    <w:rsid w:val="000735A3"/>
    <w:rsid w:val="000737FA"/>
    <w:rsid w:val="00073A03"/>
    <w:rsid w:val="00073B38"/>
    <w:rsid w:val="00073D8E"/>
    <w:rsid w:val="00074169"/>
    <w:rsid w:val="000744F1"/>
    <w:rsid w:val="00074A93"/>
    <w:rsid w:val="00074C22"/>
    <w:rsid w:val="00074D34"/>
    <w:rsid w:val="00074FF3"/>
    <w:rsid w:val="00075161"/>
    <w:rsid w:val="000753A6"/>
    <w:rsid w:val="000755C8"/>
    <w:rsid w:val="00075675"/>
    <w:rsid w:val="000759F4"/>
    <w:rsid w:val="00075ABC"/>
    <w:rsid w:val="00075CA7"/>
    <w:rsid w:val="00075CB3"/>
    <w:rsid w:val="00075FC4"/>
    <w:rsid w:val="00076391"/>
    <w:rsid w:val="000763DA"/>
    <w:rsid w:val="000765A2"/>
    <w:rsid w:val="00076763"/>
    <w:rsid w:val="000769A3"/>
    <w:rsid w:val="00076D7E"/>
    <w:rsid w:val="00077112"/>
    <w:rsid w:val="000771C7"/>
    <w:rsid w:val="000774D8"/>
    <w:rsid w:val="000778C5"/>
    <w:rsid w:val="000779B6"/>
    <w:rsid w:val="000779C5"/>
    <w:rsid w:val="00077CC8"/>
    <w:rsid w:val="00077D2D"/>
    <w:rsid w:val="00077DD3"/>
    <w:rsid w:val="00077EEF"/>
    <w:rsid w:val="00077FC0"/>
    <w:rsid w:val="00080198"/>
    <w:rsid w:val="00080297"/>
    <w:rsid w:val="00080690"/>
    <w:rsid w:val="00080CFB"/>
    <w:rsid w:val="00080E39"/>
    <w:rsid w:val="00080EF3"/>
    <w:rsid w:val="00081141"/>
    <w:rsid w:val="0008123C"/>
    <w:rsid w:val="00081618"/>
    <w:rsid w:val="00081E72"/>
    <w:rsid w:val="00081F48"/>
    <w:rsid w:val="00082176"/>
    <w:rsid w:val="000823DB"/>
    <w:rsid w:val="000824E7"/>
    <w:rsid w:val="00082652"/>
    <w:rsid w:val="000826ED"/>
    <w:rsid w:val="00082714"/>
    <w:rsid w:val="00082B5A"/>
    <w:rsid w:val="00082CB4"/>
    <w:rsid w:val="00082D49"/>
    <w:rsid w:val="00082D79"/>
    <w:rsid w:val="00082E0D"/>
    <w:rsid w:val="00083099"/>
    <w:rsid w:val="00083356"/>
    <w:rsid w:val="000836EF"/>
    <w:rsid w:val="000838CE"/>
    <w:rsid w:val="000839F7"/>
    <w:rsid w:val="00083B7A"/>
    <w:rsid w:val="00083DC0"/>
    <w:rsid w:val="00083E5A"/>
    <w:rsid w:val="00084C07"/>
    <w:rsid w:val="00084D99"/>
    <w:rsid w:val="00084EC4"/>
    <w:rsid w:val="00085582"/>
    <w:rsid w:val="0008574F"/>
    <w:rsid w:val="00085850"/>
    <w:rsid w:val="00085866"/>
    <w:rsid w:val="00085AFC"/>
    <w:rsid w:val="00085BCA"/>
    <w:rsid w:val="00085D5D"/>
    <w:rsid w:val="00085FF7"/>
    <w:rsid w:val="00086045"/>
    <w:rsid w:val="00086094"/>
    <w:rsid w:val="00086213"/>
    <w:rsid w:val="0008656E"/>
    <w:rsid w:val="000866C6"/>
    <w:rsid w:val="0008679F"/>
    <w:rsid w:val="0008686B"/>
    <w:rsid w:val="00086925"/>
    <w:rsid w:val="00086BF5"/>
    <w:rsid w:val="00086C09"/>
    <w:rsid w:val="00086C66"/>
    <w:rsid w:val="00086DF9"/>
    <w:rsid w:val="00086E2D"/>
    <w:rsid w:val="00086F03"/>
    <w:rsid w:val="00086FB6"/>
    <w:rsid w:val="0008702A"/>
    <w:rsid w:val="000872E4"/>
    <w:rsid w:val="000874A3"/>
    <w:rsid w:val="000875DD"/>
    <w:rsid w:val="00087698"/>
    <w:rsid w:val="0008771A"/>
    <w:rsid w:val="00087771"/>
    <w:rsid w:val="00087AAB"/>
    <w:rsid w:val="00087B79"/>
    <w:rsid w:val="00087C49"/>
    <w:rsid w:val="00087CF8"/>
    <w:rsid w:val="00087D0E"/>
    <w:rsid w:val="00087DB5"/>
    <w:rsid w:val="00087E02"/>
    <w:rsid w:val="00087EA8"/>
    <w:rsid w:val="00087FD1"/>
    <w:rsid w:val="000900C0"/>
    <w:rsid w:val="0009010F"/>
    <w:rsid w:val="00090294"/>
    <w:rsid w:val="00090466"/>
    <w:rsid w:val="000904F4"/>
    <w:rsid w:val="0009061F"/>
    <w:rsid w:val="0009089C"/>
    <w:rsid w:val="00090C71"/>
    <w:rsid w:val="00090DC4"/>
    <w:rsid w:val="00090F07"/>
    <w:rsid w:val="000911E1"/>
    <w:rsid w:val="00091252"/>
    <w:rsid w:val="00091293"/>
    <w:rsid w:val="00091328"/>
    <w:rsid w:val="00091390"/>
    <w:rsid w:val="000916D1"/>
    <w:rsid w:val="0009191D"/>
    <w:rsid w:val="00091A1E"/>
    <w:rsid w:val="00091B61"/>
    <w:rsid w:val="00091C2E"/>
    <w:rsid w:val="00091CF4"/>
    <w:rsid w:val="00091E98"/>
    <w:rsid w:val="000920DC"/>
    <w:rsid w:val="00092593"/>
    <w:rsid w:val="0009264A"/>
    <w:rsid w:val="000929FC"/>
    <w:rsid w:val="00092DEC"/>
    <w:rsid w:val="00092E3F"/>
    <w:rsid w:val="00092EB8"/>
    <w:rsid w:val="00092FFB"/>
    <w:rsid w:val="00093089"/>
    <w:rsid w:val="0009325E"/>
    <w:rsid w:val="00093492"/>
    <w:rsid w:val="000934A0"/>
    <w:rsid w:val="00093881"/>
    <w:rsid w:val="000939F4"/>
    <w:rsid w:val="00093AE6"/>
    <w:rsid w:val="00093E4B"/>
    <w:rsid w:val="00093E7A"/>
    <w:rsid w:val="000941AA"/>
    <w:rsid w:val="000944F9"/>
    <w:rsid w:val="00094B02"/>
    <w:rsid w:val="00094C14"/>
    <w:rsid w:val="00094D02"/>
    <w:rsid w:val="00094D07"/>
    <w:rsid w:val="00094D91"/>
    <w:rsid w:val="0009546E"/>
    <w:rsid w:val="000957B0"/>
    <w:rsid w:val="000958C4"/>
    <w:rsid w:val="000958E0"/>
    <w:rsid w:val="000959B1"/>
    <w:rsid w:val="00095BE5"/>
    <w:rsid w:val="00095CAE"/>
    <w:rsid w:val="00095CD4"/>
    <w:rsid w:val="00095CE4"/>
    <w:rsid w:val="00095CF9"/>
    <w:rsid w:val="00095DAA"/>
    <w:rsid w:val="000960D5"/>
    <w:rsid w:val="00096333"/>
    <w:rsid w:val="00096443"/>
    <w:rsid w:val="000964E9"/>
    <w:rsid w:val="00096528"/>
    <w:rsid w:val="0009664A"/>
    <w:rsid w:val="000969D5"/>
    <w:rsid w:val="00096BD0"/>
    <w:rsid w:val="00096C0D"/>
    <w:rsid w:val="00096D28"/>
    <w:rsid w:val="00096FF0"/>
    <w:rsid w:val="000970D5"/>
    <w:rsid w:val="00097348"/>
    <w:rsid w:val="00097421"/>
    <w:rsid w:val="00097500"/>
    <w:rsid w:val="0009762B"/>
    <w:rsid w:val="00097950"/>
    <w:rsid w:val="00097998"/>
    <w:rsid w:val="00097A33"/>
    <w:rsid w:val="00097A59"/>
    <w:rsid w:val="00097B03"/>
    <w:rsid w:val="00097DAB"/>
    <w:rsid w:val="00097F02"/>
    <w:rsid w:val="00097F05"/>
    <w:rsid w:val="000A019C"/>
    <w:rsid w:val="000A01F4"/>
    <w:rsid w:val="000A0454"/>
    <w:rsid w:val="000A0716"/>
    <w:rsid w:val="000A0873"/>
    <w:rsid w:val="000A0947"/>
    <w:rsid w:val="000A099D"/>
    <w:rsid w:val="000A0ABA"/>
    <w:rsid w:val="000A0B7F"/>
    <w:rsid w:val="000A0BEC"/>
    <w:rsid w:val="000A0CAB"/>
    <w:rsid w:val="000A0D7F"/>
    <w:rsid w:val="000A1097"/>
    <w:rsid w:val="000A13B7"/>
    <w:rsid w:val="000A13E7"/>
    <w:rsid w:val="000A17D7"/>
    <w:rsid w:val="000A18AA"/>
    <w:rsid w:val="000A18E6"/>
    <w:rsid w:val="000A198C"/>
    <w:rsid w:val="000A1BE0"/>
    <w:rsid w:val="000A2350"/>
    <w:rsid w:val="000A2BCB"/>
    <w:rsid w:val="000A2DA2"/>
    <w:rsid w:val="000A2DC1"/>
    <w:rsid w:val="000A2F82"/>
    <w:rsid w:val="000A2FC6"/>
    <w:rsid w:val="000A33E1"/>
    <w:rsid w:val="000A33F4"/>
    <w:rsid w:val="000A35BD"/>
    <w:rsid w:val="000A3917"/>
    <w:rsid w:val="000A3A4C"/>
    <w:rsid w:val="000A3D1B"/>
    <w:rsid w:val="000A3D77"/>
    <w:rsid w:val="000A3D96"/>
    <w:rsid w:val="000A3FA1"/>
    <w:rsid w:val="000A435D"/>
    <w:rsid w:val="000A44AB"/>
    <w:rsid w:val="000A45E8"/>
    <w:rsid w:val="000A4A70"/>
    <w:rsid w:val="000A4C33"/>
    <w:rsid w:val="000A4CDB"/>
    <w:rsid w:val="000A4E58"/>
    <w:rsid w:val="000A4EDA"/>
    <w:rsid w:val="000A4FF3"/>
    <w:rsid w:val="000A5192"/>
    <w:rsid w:val="000A5261"/>
    <w:rsid w:val="000A5417"/>
    <w:rsid w:val="000A563E"/>
    <w:rsid w:val="000A56CD"/>
    <w:rsid w:val="000A58F3"/>
    <w:rsid w:val="000A59FA"/>
    <w:rsid w:val="000A5C0F"/>
    <w:rsid w:val="000A5C58"/>
    <w:rsid w:val="000A5FA5"/>
    <w:rsid w:val="000A5FA7"/>
    <w:rsid w:val="000A604C"/>
    <w:rsid w:val="000A61CE"/>
    <w:rsid w:val="000A640F"/>
    <w:rsid w:val="000A642E"/>
    <w:rsid w:val="000A6550"/>
    <w:rsid w:val="000A65BC"/>
    <w:rsid w:val="000A6C7B"/>
    <w:rsid w:val="000A6F7A"/>
    <w:rsid w:val="000A70CE"/>
    <w:rsid w:val="000A7164"/>
    <w:rsid w:val="000A7416"/>
    <w:rsid w:val="000A75C3"/>
    <w:rsid w:val="000A761D"/>
    <w:rsid w:val="000A7688"/>
    <w:rsid w:val="000A7946"/>
    <w:rsid w:val="000A7C69"/>
    <w:rsid w:val="000A7CB4"/>
    <w:rsid w:val="000B0370"/>
    <w:rsid w:val="000B04C8"/>
    <w:rsid w:val="000B054E"/>
    <w:rsid w:val="000B0631"/>
    <w:rsid w:val="000B0B23"/>
    <w:rsid w:val="000B0B4A"/>
    <w:rsid w:val="000B0D72"/>
    <w:rsid w:val="000B11F5"/>
    <w:rsid w:val="000B14F4"/>
    <w:rsid w:val="000B198D"/>
    <w:rsid w:val="000B1A49"/>
    <w:rsid w:val="000B1BCF"/>
    <w:rsid w:val="000B1D42"/>
    <w:rsid w:val="000B27AD"/>
    <w:rsid w:val="000B27FB"/>
    <w:rsid w:val="000B28CF"/>
    <w:rsid w:val="000B2A63"/>
    <w:rsid w:val="000B2AE0"/>
    <w:rsid w:val="000B2BED"/>
    <w:rsid w:val="000B2EF3"/>
    <w:rsid w:val="000B3287"/>
    <w:rsid w:val="000B32E0"/>
    <w:rsid w:val="000B334E"/>
    <w:rsid w:val="000B3549"/>
    <w:rsid w:val="000B35BC"/>
    <w:rsid w:val="000B3794"/>
    <w:rsid w:val="000B37AD"/>
    <w:rsid w:val="000B3935"/>
    <w:rsid w:val="000B3945"/>
    <w:rsid w:val="000B3ACB"/>
    <w:rsid w:val="000B3B42"/>
    <w:rsid w:val="000B3B7D"/>
    <w:rsid w:val="000B3BBA"/>
    <w:rsid w:val="000B3D68"/>
    <w:rsid w:val="000B407D"/>
    <w:rsid w:val="000B433C"/>
    <w:rsid w:val="000B440F"/>
    <w:rsid w:val="000B45FF"/>
    <w:rsid w:val="000B46F9"/>
    <w:rsid w:val="000B47E1"/>
    <w:rsid w:val="000B4B53"/>
    <w:rsid w:val="000B4CEA"/>
    <w:rsid w:val="000B4D91"/>
    <w:rsid w:val="000B4FCE"/>
    <w:rsid w:val="000B50EB"/>
    <w:rsid w:val="000B5189"/>
    <w:rsid w:val="000B51B6"/>
    <w:rsid w:val="000B5390"/>
    <w:rsid w:val="000B54F9"/>
    <w:rsid w:val="000B5534"/>
    <w:rsid w:val="000B5568"/>
    <w:rsid w:val="000B57E4"/>
    <w:rsid w:val="000B59AD"/>
    <w:rsid w:val="000B5A2E"/>
    <w:rsid w:val="000B5A8C"/>
    <w:rsid w:val="000B5C19"/>
    <w:rsid w:val="000B5C77"/>
    <w:rsid w:val="000B5F53"/>
    <w:rsid w:val="000B60E0"/>
    <w:rsid w:val="000B610E"/>
    <w:rsid w:val="000B61D7"/>
    <w:rsid w:val="000B63AC"/>
    <w:rsid w:val="000B64D4"/>
    <w:rsid w:val="000B65F7"/>
    <w:rsid w:val="000B6699"/>
    <w:rsid w:val="000B689E"/>
    <w:rsid w:val="000B6ACF"/>
    <w:rsid w:val="000B6B71"/>
    <w:rsid w:val="000B6CB0"/>
    <w:rsid w:val="000B6F50"/>
    <w:rsid w:val="000B7127"/>
    <w:rsid w:val="000B74C7"/>
    <w:rsid w:val="000B76CC"/>
    <w:rsid w:val="000B76D0"/>
    <w:rsid w:val="000B78F7"/>
    <w:rsid w:val="000B7AD3"/>
    <w:rsid w:val="000B7CAE"/>
    <w:rsid w:val="000C021B"/>
    <w:rsid w:val="000C032B"/>
    <w:rsid w:val="000C04B5"/>
    <w:rsid w:val="000C04D9"/>
    <w:rsid w:val="000C08FB"/>
    <w:rsid w:val="000C0B73"/>
    <w:rsid w:val="000C0C35"/>
    <w:rsid w:val="000C0E62"/>
    <w:rsid w:val="000C0EF4"/>
    <w:rsid w:val="000C0FFE"/>
    <w:rsid w:val="000C11BF"/>
    <w:rsid w:val="000C11C9"/>
    <w:rsid w:val="000C1261"/>
    <w:rsid w:val="000C13D5"/>
    <w:rsid w:val="000C1434"/>
    <w:rsid w:val="000C1707"/>
    <w:rsid w:val="000C1930"/>
    <w:rsid w:val="000C1AB6"/>
    <w:rsid w:val="000C1C29"/>
    <w:rsid w:val="000C1C6C"/>
    <w:rsid w:val="000C1CC7"/>
    <w:rsid w:val="000C1FD1"/>
    <w:rsid w:val="000C22CE"/>
    <w:rsid w:val="000C2313"/>
    <w:rsid w:val="000C2385"/>
    <w:rsid w:val="000C24E6"/>
    <w:rsid w:val="000C260D"/>
    <w:rsid w:val="000C26C4"/>
    <w:rsid w:val="000C2855"/>
    <w:rsid w:val="000C2965"/>
    <w:rsid w:val="000C2970"/>
    <w:rsid w:val="000C2ADD"/>
    <w:rsid w:val="000C2BC6"/>
    <w:rsid w:val="000C2E71"/>
    <w:rsid w:val="000C3008"/>
    <w:rsid w:val="000C312E"/>
    <w:rsid w:val="000C3178"/>
    <w:rsid w:val="000C3306"/>
    <w:rsid w:val="000C34D2"/>
    <w:rsid w:val="000C361C"/>
    <w:rsid w:val="000C3816"/>
    <w:rsid w:val="000C38BD"/>
    <w:rsid w:val="000C3B0A"/>
    <w:rsid w:val="000C3C8E"/>
    <w:rsid w:val="000C4126"/>
    <w:rsid w:val="000C439F"/>
    <w:rsid w:val="000C44F5"/>
    <w:rsid w:val="000C498D"/>
    <w:rsid w:val="000C4995"/>
    <w:rsid w:val="000C5010"/>
    <w:rsid w:val="000C5172"/>
    <w:rsid w:val="000C5200"/>
    <w:rsid w:val="000C524B"/>
    <w:rsid w:val="000C52F3"/>
    <w:rsid w:val="000C540B"/>
    <w:rsid w:val="000C5469"/>
    <w:rsid w:val="000C553E"/>
    <w:rsid w:val="000C57DD"/>
    <w:rsid w:val="000C57E3"/>
    <w:rsid w:val="000C57E4"/>
    <w:rsid w:val="000C5884"/>
    <w:rsid w:val="000C5886"/>
    <w:rsid w:val="000C588A"/>
    <w:rsid w:val="000C58D1"/>
    <w:rsid w:val="000C58F9"/>
    <w:rsid w:val="000C5B63"/>
    <w:rsid w:val="000C5B76"/>
    <w:rsid w:val="000C5BA6"/>
    <w:rsid w:val="000C5DB9"/>
    <w:rsid w:val="000C5DCE"/>
    <w:rsid w:val="000C5EC2"/>
    <w:rsid w:val="000C5F55"/>
    <w:rsid w:val="000C6163"/>
    <w:rsid w:val="000C616A"/>
    <w:rsid w:val="000C6363"/>
    <w:rsid w:val="000C648A"/>
    <w:rsid w:val="000C66E6"/>
    <w:rsid w:val="000C68B0"/>
    <w:rsid w:val="000C6901"/>
    <w:rsid w:val="000C6906"/>
    <w:rsid w:val="000C6935"/>
    <w:rsid w:val="000C701F"/>
    <w:rsid w:val="000C739B"/>
    <w:rsid w:val="000C77EC"/>
    <w:rsid w:val="000C78AF"/>
    <w:rsid w:val="000C7DF0"/>
    <w:rsid w:val="000D0159"/>
    <w:rsid w:val="000D02FA"/>
    <w:rsid w:val="000D06D2"/>
    <w:rsid w:val="000D08F3"/>
    <w:rsid w:val="000D0AA2"/>
    <w:rsid w:val="000D0CFF"/>
    <w:rsid w:val="000D0E1A"/>
    <w:rsid w:val="000D0EDC"/>
    <w:rsid w:val="000D0EDF"/>
    <w:rsid w:val="000D1463"/>
    <w:rsid w:val="000D1782"/>
    <w:rsid w:val="000D1925"/>
    <w:rsid w:val="000D1C5C"/>
    <w:rsid w:val="000D2173"/>
    <w:rsid w:val="000D2340"/>
    <w:rsid w:val="000D2485"/>
    <w:rsid w:val="000D252E"/>
    <w:rsid w:val="000D27EE"/>
    <w:rsid w:val="000D29D9"/>
    <w:rsid w:val="000D3019"/>
    <w:rsid w:val="000D30AE"/>
    <w:rsid w:val="000D3189"/>
    <w:rsid w:val="000D337A"/>
    <w:rsid w:val="000D3697"/>
    <w:rsid w:val="000D3B0F"/>
    <w:rsid w:val="000D3B36"/>
    <w:rsid w:val="000D3C8D"/>
    <w:rsid w:val="000D4369"/>
    <w:rsid w:val="000D44EA"/>
    <w:rsid w:val="000D4577"/>
    <w:rsid w:val="000D45DD"/>
    <w:rsid w:val="000D4640"/>
    <w:rsid w:val="000D46B0"/>
    <w:rsid w:val="000D46FB"/>
    <w:rsid w:val="000D4753"/>
    <w:rsid w:val="000D4B1E"/>
    <w:rsid w:val="000D4EA8"/>
    <w:rsid w:val="000D5068"/>
    <w:rsid w:val="000D56FA"/>
    <w:rsid w:val="000D5970"/>
    <w:rsid w:val="000D59EE"/>
    <w:rsid w:val="000D5BBA"/>
    <w:rsid w:val="000D5C21"/>
    <w:rsid w:val="000D600D"/>
    <w:rsid w:val="000D6438"/>
    <w:rsid w:val="000D666A"/>
    <w:rsid w:val="000D6700"/>
    <w:rsid w:val="000D6896"/>
    <w:rsid w:val="000D68D4"/>
    <w:rsid w:val="000D69DF"/>
    <w:rsid w:val="000D6A07"/>
    <w:rsid w:val="000D6B87"/>
    <w:rsid w:val="000D6D1F"/>
    <w:rsid w:val="000D6EAD"/>
    <w:rsid w:val="000D6F10"/>
    <w:rsid w:val="000D7924"/>
    <w:rsid w:val="000D7B1A"/>
    <w:rsid w:val="000D7B7E"/>
    <w:rsid w:val="000E02A6"/>
    <w:rsid w:val="000E0349"/>
    <w:rsid w:val="000E049A"/>
    <w:rsid w:val="000E09F3"/>
    <w:rsid w:val="000E0AF5"/>
    <w:rsid w:val="000E0BE6"/>
    <w:rsid w:val="000E0DFC"/>
    <w:rsid w:val="000E12CF"/>
    <w:rsid w:val="000E15F6"/>
    <w:rsid w:val="000E1729"/>
    <w:rsid w:val="000E176D"/>
    <w:rsid w:val="000E190B"/>
    <w:rsid w:val="000E19DE"/>
    <w:rsid w:val="000E1A93"/>
    <w:rsid w:val="000E1DF2"/>
    <w:rsid w:val="000E1E02"/>
    <w:rsid w:val="000E20F7"/>
    <w:rsid w:val="000E2231"/>
    <w:rsid w:val="000E24C8"/>
    <w:rsid w:val="000E255A"/>
    <w:rsid w:val="000E27A2"/>
    <w:rsid w:val="000E2998"/>
    <w:rsid w:val="000E2BCC"/>
    <w:rsid w:val="000E2F34"/>
    <w:rsid w:val="000E3191"/>
    <w:rsid w:val="000E35DE"/>
    <w:rsid w:val="000E3639"/>
    <w:rsid w:val="000E3706"/>
    <w:rsid w:val="000E384D"/>
    <w:rsid w:val="000E3A23"/>
    <w:rsid w:val="000E3DF7"/>
    <w:rsid w:val="000E3EE5"/>
    <w:rsid w:val="000E3F35"/>
    <w:rsid w:val="000E3F43"/>
    <w:rsid w:val="000E42C3"/>
    <w:rsid w:val="000E4618"/>
    <w:rsid w:val="000E4751"/>
    <w:rsid w:val="000E4798"/>
    <w:rsid w:val="000E479E"/>
    <w:rsid w:val="000E483C"/>
    <w:rsid w:val="000E48A5"/>
    <w:rsid w:val="000E49B5"/>
    <w:rsid w:val="000E49EB"/>
    <w:rsid w:val="000E4AAA"/>
    <w:rsid w:val="000E4BB6"/>
    <w:rsid w:val="000E4D0A"/>
    <w:rsid w:val="000E4DF1"/>
    <w:rsid w:val="000E51EF"/>
    <w:rsid w:val="000E53B0"/>
    <w:rsid w:val="000E5418"/>
    <w:rsid w:val="000E5601"/>
    <w:rsid w:val="000E5690"/>
    <w:rsid w:val="000E5783"/>
    <w:rsid w:val="000E5AC1"/>
    <w:rsid w:val="000E5BAA"/>
    <w:rsid w:val="000E5E98"/>
    <w:rsid w:val="000E5EB8"/>
    <w:rsid w:val="000E5FCA"/>
    <w:rsid w:val="000E6043"/>
    <w:rsid w:val="000E6117"/>
    <w:rsid w:val="000E6131"/>
    <w:rsid w:val="000E6210"/>
    <w:rsid w:val="000E62C9"/>
    <w:rsid w:val="000E6570"/>
    <w:rsid w:val="000E66E4"/>
    <w:rsid w:val="000E69D9"/>
    <w:rsid w:val="000E6C33"/>
    <w:rsid w:val="000E6DC5"/>
    <w:rsid w:val="000E6ED1"/>
    <w:rsid w:val="000E6F18"/>
    <w:rsid w:val="000E70CA"/>
    <w:rsid w:val="000E720A"/>
    <w:rsid w:val="000E73B6"/>
    <w:rsid w:val="000E7527"/>
    <w:rsid w:val="000E76CD"/>
    <w:rsid w:val="000E786B"/>
    <w:rsid w:val="000E7CD2"/>
    <w:rsid w:val="000E7D75"/>
    <w:rsid w:val="000F00B9"/>
    <w:rsid w:val="000F017F"/>
    <w:rsid w:val="000F01E9"/>
    <w:rsid w:val="000F0200"/>
    <w:rsid w:val="000F033C"/>
    <w:rsid w:val="000F03CA"/>
    <w:rsid w:val="000F040D"/>
    <w:rsid w:val="000F0482"/>
    <w:rsid w:val="000F061C"/>
    <w:rsid w:val="000F0837"/>
    <w:rsid w:val="000F097A"/>
    <w:rsid w:val="000F0A58"/>
    <w:rsid w:val="000F0E3E"/>
    <w:rsid w:val="000F0E75"/>
    <w:rsid w:val="000F0F93"/>
    <w:rsid w:val="000F13D7"/>
    <w:rsid w:val="000F16E1"/>
    <w:rsid w:val="000F175D"/>
    <w:rsid w:val="000F18FF"/>
    <w:rsid w:val="000F1D3D"/>
    <w:rsid w:val="000F1D6D"/>
    <w:rsid w:val="000F1E8B"/>
    <w:rsid w:val="000F1F65"/>
    <w:rsid w:val="000F23FD"/>
    <w:rsid w:val="000F249B"/>
    <w:rsid w:val="000F290C"/>
    <w:rsid w:val="000F2960"/>
    <w:rsid w:val="000F2A50"/>
    <w:rsid w:val="000F3093"/>
    <w:rsid w:val="000F3136"/>
    <w:rsid w:val="000F31AE"/>
    <w:rsid w:val="000F31E1"/>
    <w:rsid w:val="000F32B1"/>
    <w:rsid w:val="000F3585"/>
    <w:rsid w:val="000F36BE"/>
    <w:rsid w:val="000F3752"/>
    <w:rsid w:val="000F3817"/>
    <w:rsid w:val="000F3877"/>
    <w:rsid w:val="000F39E1"/>
    <w:rsid w:val="000F3BAD"/>
    <w:rsid w:val="000F3D1D"/>
    <w:rsid w:val="000F3EC8"/>
    <w:rsid w:val="000F44D6"/>
    <w:rsid w:val="000F474A"/>
    <w:rsid w:val="000F4B64"/>
    <w:rsid w:val="000F4D17"/>
    <w:rsid w:val="000F4E27"/>
    <w:rsid w:val="000F4F7C"/>
    <w:rsid w:val="000F500F"/>
    <w:rsid w:val="000F53A2"/>
    <w:rsid w:val="000F5439"/>
    <w:rsid w:val="000F54A1"/>
    <w:rsid w:val="000F5522"/>
    <w:rsid w:val="000F55BE"/>
    <w:rsid w:val="000F56CF"/>
    <w:rsid w:val="000F579D"/>
    <w:rsid w:val="000F5816"/>
    <w:rsid w:val="000F59B8"/>
    <w:rsid w:val="000F5C51"/>
    <w:rsid w:val="000F5E15"/>
    <w:rsid w:val="000F5F5B"/>
    <w:rsid w:val="000F609E"/>
    <w:rsid w:val="000F621B"/>
    <w:rsid w:val="000F6405"/>
    <w:rsid w:val="000F675A"/>
    <w:rsid w:val="000F6845"/>
    <w:rsid w:val="000F6A64"/>
    <w:rsid w:val="000F6C17"/>
    <w:rsid w:val="000F6C72"/>
    <w:rsid w:val="000F6DD5"/>
    <w:rsid w:val="000F7085"/>
    <w:rsid w:val="000F729D"/>
    <w:rsid w:val="000F72BB"/>
    <w:rsid w:val="000F7761"/>
    <w:rsid w:val="000F78C0"/>
    <w:rsid w:val="000F78EA"/>
    <w:rsid w:val="000F78F6"/>
    <w:rsid w:val="000F7A31"/>
    <w:rsid w:val="000F7A47"/>
    <w:rsid w:val="000F7C1F"/>
    <w:rsid w:val="001000D4"/>
    <w:rsid w:val="001003D0"/>
    <w:rsid w:val="0010079B"/>
    <w:rsid w:val="00100F8C"/>
    <w:rsid w:val="00101352"/>
    <w:rsid w:val="00101481"/>
    <w:rsid w:val="0010150D"/>
    <w:rsid w:val="00101576"/>
    <w:rsid w:val="00101801"/>
    <w:rsid w:val="001018AD"/>
    <w:rsid w:val="00101A25"/>
    <w:rsid w:val="00101D23"/>
    <w:rsid w:val="00101E73"/>
    <w:rsid w:val="00101F9E"/>
    <w:rsid w:val="00102020"/>
    <w:rsid w:val="0010204E"/>
    <w:rsid w:val="001022B4"/>
    <w:rsid w:val="001022EC"/>
    <w:rsid w:val="0010254B"/>
    <w:rsid w:val="001026DF"/>
    <w:rsid w:val="00102897"/>
    <w:rsid w:val="00102BE5"/>
    <w:rsid w:val="00103209"/>
    <w:rsid w:val="0010326D"/>
    <w:rsid w:val="0010330A"/>
    <w:rsid w:val="0010363D"/>
    <w:rsid w:val="00103751"/>
    <w:rsid w:val="00103861"/>
    <w:rsid w:val="0010386E"/>
    <w:rsid w:val="001038F5"/>
    <w:rsid w:val="00103AD6"/>
    <w:rsid w:val="00103ADD"/>
    <w:rsid w:val="00103C73"/>
    <w:rsid w:val="00103D75"/>
    <w:rsid w:val="001042F3"/>
    <w:rsid w:val="00104377"/>
    <w:rsid w:val="00104435"/>
    <w:rsid w:val="001045EF"/>
    <w:rsid w:val="0010463A"/>
    <w:rsid w:val="001048B8"/>
    <w:rsid w:val="00104A81"/>
    <w:rsid w:val="00104CF2"/>
    <w:rsid w:val="00104DE9"/>
    <w:rsid w:val="00105189"/>
    <w:rsid w:val="0010550F"/>
    <w:rsid w:val="00105617"/>
    <w:rsid w:val="00105675"/>
    <w:rsid w:val="001056F1"/>
    <w:rsid w:val="001059AB"/>
    <w:rsid w:val="001059B2"/>
    <w:rsid w:val="00105C64"/>
    <w:rsid w:val="00105C87"/>
    <w:rsid w:val="00105E15"/>
    <w:rsid w:val="00106264"/>
    <w:rsid w:val="00106347"/>
    <w:rsid w:val="00106401"/>
    <w:rsid w:val="001067C2"/>
    <w:rsid w:val="00106814"/>
    <w:rsid w:val="00106B31"/>
    <w:rsid w:val="00106B51"/>
    <w:rsid w:val="00106C20"/>
    <w:rsid w:val="00106ED7"/>
    <w:rsid w:val="00106FD0"/>
    <w:rsid w:val="00107118"/>
    <w:rsid w:val="001071AA"/>
    <w:rsid w:val="00107934"/>
    <w:rsid w:val="001079F0"/>
    <w:rsid w:val="00107EC0"/>
    <w:rsid w:val="00107F0D"/>
    <w:rsid w:val="001101F3"/>
    <w:rsid w:val="00110253"/>
    <w:rsid w:val="001103BB"/>
    <w:rsid w:val="001105C1"/>
    <w:rsid w:val="0011062F"/>
    <w:rsid w:val="00110A5A"/>
    <w:rsid w:val="00110CDC"/>
    <w:rsid w:val="001111F3"/>
    <w:rsid w:val="0011131F"/>
    <w:rsid w:val="00111416"/>
    <w:rsid w:val="0011158A"/>
    <w:rsid w:val="00111614"/>
    <w:rsid w:val="0011197B"/>
    <w:rsid w:val="00111B28"/>
    <w:rsid w:val="00111C69"/>
    <w:rsid w:val="00111C81"/>
    <w:rsid w:val="00112261"/>
    <w:rsid w:val="00112560"/>
    <w:rsid w:val="00112707"/>
    <w:rsid w:val="00112708"/>
    <w:rsid w:val="00112763"/>
    <w:rsid w:val="0011277D"/>
    <w:rsid w:val="001127D0"/>
    <w:rsid w:val="00112916"/>
    <w:rsid w:val="00112A67"/>
    <w:rsid w:val="00112CFD"/>
    <w:rsid w:val="00112EAC"/>
    <w:rsid w:val="00112ED3"/>
    <w:rsid w:val="00112F85"/>
    <w:rsid w:val="00112FDE"/>
    <w:rsid w:val="00113008"/>
    <w:rsid w:val="00113044"/>
    <w:rsid w:val="00113091"/>
    <w:rsid w:val="0011329F"/>
    <w:rsid w:val="00113497"/>
    <w:rsid w:val="001135A5"/>
    <w:rsid w:val="0011365D"/>
    <w:rsid w:val="0011399B"/>
    <w:rsid w:val="00113BA2"/>
    <w:rsid w:val="00113BBF"/>
    <w:rsid w:val="00113D5D"/>
    <w:rsid w:val="00113DF5"/>
    <w:rsid w:val="00113F3C"/>
    <w:rsid w:val="00114052"/>
    <w:rsid w:val="00114346"/>
    <w:rsid w:val="00114432"/>
    <w:rsid w:val="0011460E"/>
    <w:rsid w:val="00114C40"/>
    <w:rsid w:val="0011523E"/>
    <w:rsid w:val="001155D5"/>
    <w:rsid w:val="0011562D"/>
    <w:rsid w:val="001158E5"/>
    <w:rsid w:val="001159AB"/>
    <w:rsid w:val="00115A54"/>
    <w:rsid w:val="00115BD0"/>
    <w:rsid w:val="00115CCB"/>
    <w:rsid w:val="00115D81"/>
    <w:rsid w:val="00115DDE"/>
    <w:rsid w:val="00115F8A"/>
    <w:rsid w:val="001160C6"/>
    <w:rsid w:val="00116284"/>
    <w:rsid w:val="0011660D"/>
    <w:rsid w:val="0011689F"/>
    <w:rsid w:val="001169FA"/>
    <w:rsid w:val="00116C76"/>
    <w:rsid w:val="00116D5D"/>
    <w:rsid w:val="00117209"/>
    <w:rsid w:val="00117303"/>
    <w:rsid w:val="001174A8"/>
    <w:rsid w:val="00117842"/>
    <w:rsid w:val="001178E1"/>
    <w:rsid w:val="001179AF"/>
    <w:rsid w:val="00117C00"/>
    <w:rsid w:val="001201C4"/>
    <w:rsid w:val="00120237"/>
    <w:rsid w:val="00120319"/>
    <w:rsid w:val="00120877"/>
    <w:rsid w:val="00120881"/>
    <w:rsid w:val="00120921"/>
    <w:rsid w:val="00120DED"/>
    <w:rsid w:val="00121119"/>
    <w:rsid w:val="0012122F"/>
    <w:rsid w:val="00121337"/>
    <w:rsid w:val="00121385"/>
    <w:rsid w:val="00121575"/>
    <w:rsid w:val="0012157F"/>
    <w:rsid w:val="00121AAD"/>
    <w:rsid w:val="00121C11"/>
    <w:rsid w:val="00121C61"/>
    <w:rsid w:val="0012210C"/>
    <w:rsid w:val="001224DD"/>
    <w:rsid w:val="001225CC"/>
    <w:rsid w:val="001228E0"/>
    <w:rsid w:val="001229C5"/>
    <w:rsid w:val="00122C75"/>
    <w:rsid w:val="00123148"/>
    <w:rsid w:val="00123177"/>
    <w:rsid w:val="00123235"/>
    <w:rsid w:val="0012329C"/>
    <w:rsid w:val="001232BD"/>
    <w:rsid w:val="00123433"/>
    <w:rsid w:val="001238B0"/>
    <w:rsid w:val="00123947"/>
    <w:rsid w:val="0012405D"/>
    <w:rsid w:val="001242DF"/>
    <w:rsid w:val="00124354"/>
    <w:rsid w:val="001247DD"/>
    <w:rsid w:val="00124C47"/>
    <w:rsid w:val="00124DF3"/>
    <w:rsid w:val="0012524E"/>
    <w:rsid w:val="00125364"/>
    <w:rsid w:val="0012545D"/>
    <w:rsid w:val="00125514"/>
    <w:rsid w:val="00125526"/>
    <w:rsid w:val="001255ED"/>
    <w:rsid w:val="00125673"/>
    <w:rsid w:val="00125D13"/>
    <w:rsid w:val="00125D27"/>
    <w:rsid w:val="00125EE5"/>
    <w:rsid w:val="001260FB"/>
    <w:rsid w:val="00126155"/>
    <w:rsid w:val="0012623A"/>
    <w:rsid w:val="0012634A"/>
    <w:rsid w:val="001263D0"/>
    <w:rsid w:val="00126529"/>
    <w:rsid w:val="001266D2"/>
    <w:rsid w:val="00126722"/>
    <w:rsid w:val="00126AA3"/>
    <w:rsid w:val="00126B07"/>
    <w:rsid w:val="00126B4F"/>
    <w:rsid w:val="00126C1B"/>
    <w:rsid w:val="00126D01"/>
    <w:rsid w:val="00126E5D"/>
    <w:rsid w:val="00126F8E"/>
    <w:rsid w:val="0012700D"/>
    <w:rsid w:val="00127026"/>
    <w:rsid w:val="00127586"/>
    <w:rsid w:val="00127697"/>
    <w:rsid w:val="00127EB0"/>
    <w:rsid w:val="00127FA0"/>
    <w:rsid w:val="00127FDA"/>
    <w:rsid w:val="00130229"/>
    <w:rsid w:val="0013027C"/>
    <w:rsid w:val="001303E7"/>
    <w:rsid w:val="00130487"/>
    <w:rsid w:val="001305E6"/>
    <w:rsid w:val="0013075F"/>
    <w:rsid w:val="001307FA"/>
    <w:rsid w:val="001309B1"/>
    <w:rsid w:val="00130A4F"/>
    <w:rsid w:val="00130BB3"/>
    <w:rsid w:val="00130D59"/>
    <w:rsid w:val="00130D5A"/>
    <w:rsid w:val="00130FF9"/>
    <w:rsid w:val="0013101C"/>
    <w:rsid w:val="00131025"/>
    <w:rsid w:val="0013106B"/>
    <w:rsid w:val="0013139F"/>
    <w:rsid w:val="001313BB"/>
    <w:rsid w:val="00131497"/>
    <w:rsid w:val="00131509"/>
    <w:rsid w:val="00131689"/>
    <w:rsid w:val="00131755"/>
    <w:rsid w:val="001317D0"/>
    <w:rsid w:val="00131AB2"/>
    <w:rsid w:val="00131E2C"/>
    <w:rsid w:val="001322CE"/>
    <w:rsid w:val="001322EF"/>
    <w:rsid w:val="001324D5"/>
    <w:rsid w:val="001326A6"/>
    <w:rsid w:val="0013278A"/>
    <w:rsid w:val="00132D63"/>
    <w:rsid w:val="001330D0"/>
    <w:rsid w:val="00133523"/>
    <w:rsid w:val="00133837"/>
    <w:rsid w:val="00133AC7"/>
    <w:rsid w:val="00133C4A"/>
    <w:rsid w:val="00133CAC"/>
    <w:rsid w:val="00133E5F"/>
    <w:rsid w:val="00134061"/>
    <w:rsid w:val="00134114"/>
    <w:rsid w:val="00134531"/>
    <w:rsid w:val="001345F0"/>
    <w:rsid w:val="0013467C"/>
    <w:rsid w:val="00134AD2"/>
    <w:rsid w:val="00134B1E"/>
    <w:rsid w:val="00134D08"/>
    <w:rsid w:val="00134D09"/>
    <w:rsid w:val="00134E8C"/>
    <w:rsid w:val="00134F04"/>
    <w:rsid w:val="00135208"/>
    <w:rsid w:val="00135253"/>
    <w:rsid w:val="00135292"/>
    <w:rsid w:val="001354BD"/>
    <w:rsid w:val="0013550B"/>
    <w:rsid w:val="001356D0"/>
    <w:rsid w:val="001358B1"/>
    <w:rsid w:val="00135A5F"/>
    <w:rsid w:val="00135A95"/>
    <w:rsid w:val="00135CE1"/>
    <w:rsid w:val="00135D11"/>
    <w:rsid w:val="00135DEE"/>
    <w:rsid w:val="001363B9"/>
    <w:rsid w:val="00136469"/>
    <w:rsid w:val="00136482"/>
    <w:rsid w:val="001365A3"/>
    <w:rsid w:val="0013688C"/>
    <w:rsid w:val="001368CC"/>
    <w:rsid w:val="001368DD"/>
    <w:rsid w:val="00136939"/>
    <w:rsid w:val="00136CB2"/>
    <w:rsid w:val="00136D09"/>
    <w:rsid w:val="00136E62"/>
    <w:rsid w:val="00136F6D"/>
    <w:rsid w:val="00136FE4"/>
    <w:rsid w:val="0013713C"/>
    <w:rsid w:val="00137245"/>
    <w:rsid w:val="001375AB"/>
    <w:rsid w:val="00137748"/>
    <w:rsid w:val="0013799A"/>
    <w:rsid w:val="001379C9"/>
    <w:rsid w:val="00137A80"/>
    <w:rsid w:val="00137C73"/>
    <w:rsid w:val="00137DE9"/>
    <w:rsid w:val="00137F8D"/>
    <w:rsid w:val="001401BE"/>
    <w:rsid w:val="001403A3"/>
    <w:rsid w:val="0014041E"/>
    <w:rsid w:val="001404C3"/>
    <w:rsid w:val="00140513"/>
    <w:rsid w:val="00140A29"/>
    <w:rsid w:val="00140BBD"/>
    <w:rsid w:val="00140D78"/>
    <w:rsid w:val="00140EB5"/>
    <w:rsid w:val="00140FA9"/>
    <w:rsid w:val="00141102"/>
    <w:rsid w:val="001412A5"/>
    <w:rsid w:val="00141510"/>
    <w:rsid w:val="001417BC"/>
    <w:rsid w:val="00141BB6"/>
    <w:rsid w:val="00141BC1"/>
    <w:rsid w:val="00141EF3"/>
    <w:rsid w:val="00141F7D"/>
    <w:rsid w:val="00142129"/>
    <w:rsid w:val="00142168"/>
    <w:rsid w:val="00142342"/>
    <w:rsid w:val="001425BC"/>
    <w:rsid w:val="001425E6"/>
    <w:rsid w:val="00142690"/>
    <w:rsid w:val="001427FD"/>
    <w:rsid w:val="001428E1"/>
    <w:rsid w:val="00142AE0"/>
    <w:rsid w:val="00142E91"/>
    <w:rsid w:val="00142F28"/>
    <w:rsid w:val="0014301C"/>
    <w:rsid w:val="001432F2"/>
    <w:rsid w:val="0014332B"/>
    <w:rsid w:val="00143349"/>
    <w:rsid w:val="0014337B"/>
    <w:rsid w:val="0014342F"/>
    <w:rsid w:val="00143466"/>
    <w:rsid w:val="001435EA"/>
    <w:rsid w:val="001438A9"/>
    <w:rsid w:val="00143B37"/>
    <w:rsid w:val="00143E70"/>
    <w:rsid w:val="00143F12"/>
    <w:rsid w:val="00143F59"/>
    <w:rsid w:val="00143FAF"/>
    <w:rsid w:val="00144239"/>
    <w:rsid w:val="00144504"/>
    <w:rsid w:val="00144569"/>
    <w:rsid w:val="00144783"/>
    <w:rsid w:val="0014485D"/>
    <w:rsid w:val="00144883"/>
    <w:rsid w:val="001448C9"/>
    <w:rsid w:val="00144AB1"/>
    <w:rsid w:val="00144AC7"/>
    <w:rsid w:val="00144B4D"/>
    <w:rsid w:val="00144B53"/>
    <w:rsid w:val="00145008"/>
    <w:rsid w:val="001450B7"/>
    <w:rsid w:val="0014533D"/>
    <w:rsid w:val="0014535F"/>
    <w:rsid w:val="00145875"/>
    <w:rsid w:val="00145953"/>
    <w:rsid w:val="00145AB2"/>
    <w:rsid w:val="0014606C"/>
    <w:rsid w:val="001460BA"/>
    <w:rsid w:val="001463E2"/>
    <w:rsid w:val="00146587"/>
    <w:rsid w:val="00146898"/>
    <w:rsid w:val="00146944"/>
    <w:rsid w:val="00146A5D"/>
    <w:rsid w:val="00146C92"/>
    <w:rsid w:val="00146F19"/>
    <w:rsid w:val="0014702F"/>
    <w:rsid w:val="00147047"/>
    <w:rsid w:val="001471AF"/>
    <w:rsid w:val="001471BB"/>
    <w:rsid w:val="00147634"/>
    <w:rsid w:val="0014777E"/>
    <w:rsid w:val="00147AAA"/>
    <w:rsid w:val="00147C21"/>
    <w:rsid w:val="00147D7B"/>
    <w:rsid w:val="00147EAE"/>
    <w:rsid w:val="001506E2"/>
    <w:rsid w:val="00150964"/>
    <w:rsid w:val="00150BC8"/>
    <w:rsid w:val="0015119A"/>
    <w:rsid w:val="001512B4"/>
    <w:rsid w:val="001512F9"/>
    <w:rsid w:val="00151355"/>
    <w:rsid w:val="001513D9"/>
    <w:rsid w:val="001514ED"/>
    <w:rsid w:val="0015152C"/>
    <w:rsid w:val="00151541"/>
    <w:rsid w:val="00151A28"/>
    <w:rsid w:val="00151A49"/>
    <w:rsid w:val="00151BDF"/>
    <w:rsid w:val="00151C04"/>
    <w:rsid w:val="00151DCE"/>
    <w:rsid w:val="00151FFF"/>
    <w:rsid w:val="001521A5"/>
    <w:rsid w:val="00152232"/>
    <w:rsid w:val="00152389"/>
    <w:rsid w:val="0015259D"/>
    <w:rsid w:val="00152644"/>
    <w:rsid w:val="00152710"/>
    <w:rsid w:val="0015273A"/>
    <w:rsid w:val="001528F8"/>
    <w:rsid w:val="00152981"/>
    <w:rsid w:val="00152A1C"/>
    <w:rsid w:val="00152A56"/>
    <w:rsid w:val="00152ACF"/>
    <w:rsid w:val="00152B13"/>
    <w:rsid w:val="00152B56"/>
    <w:rsid w:val="00152C62"/>
    <w:rsid w:val="00152EFC"/>
    <w:rsid w:val="00153042"/>
    <w:rsid w:val="00153394"/>
    <w:rsid w:val="001533DA"/>
    <w:rsid w:val="001534C2"/>
    <w:rsid w:val="0015368B"/>
    <w:rsid w:val="00153772"/>
    <w:rsid w:val="0015399A"/>
    <w:rsid w:val="00153A0C"/>
    <w:rsid w:val="00153A45"/>
    <w:rsid w:val="00153B81"/>
    <w:rsid w:val="00153F2B"/>
    <w:rsid w:val="001540FC"/>
    <w:rsid w:val="00154160"/>
    <w:rsid w:val="00154560"/>
    <w:rsid w:val="00154717"/>
    <w:rsid w:val="00154751"/>
    <w:rsid w:val="00154B5C"/>
    <w:rsid w:val="00154B82"/>
    <w:rsid w:val="00154E5D"/>
    <w:rsid w:val="00154F60"/>
    <w:rsid w:val="00154F62"/>
    <w:rsid w:val="00155053"/>
    <w:rsid w:val="0015535B"/>
    <w:rsid w:val="00155442"/>
    <w:rsid w:val="001555A9"/>
    <w:rsid w:val="001556D6"/>
    <w:rsid w:val="00155721"/>
    <w:rsid w:val="0015578E"/>
    <w:rsid w:val="001557C9"/>
    <w:rsid w:val="001559F6"/>
    <w:rsid w:val="00155A68"/>
    <w:rsid w:val="00155B43"/>
    <w:rsid w:val="00155C35"/>
    <w:rsid w:val="00155F6D"/>
    <w:rsid w:val="00156235"/>
    <w:rsid w:val="001562C6"/>
    <w:rsid w:val="0015636F"/>
    <w:rsid w:val="00156714"/>
    <w:rsid w:val="0015693F"/>
    <w:rsid w:val="00156BCE"/>
    <w:rsid w:val="00156C9D"/>
    <w:rsid w:val="00156D8E"/>
    <w:rsid w:val="00156D95"/>
    <w:rsid w:val="00156EA4"/>
    <w:rsid w:val="00156FE2"/>
    <w:rsid w:val="001572AF"/>
    <w:rsid w:val="001572C4"/>
    <w:rsid w:val="00157389"/>
    <w:rsid w:val="001573C7"/>
    <w:rsid w:val="001574AD"/>
    <w:rsid w:val="001574BB"/>
    <w:rsid w:val="0015788A"/>
    <w:rsid w:val="001578EF"/>
    <w:rsid w:val="00157B94"/>
    <w:rsid w:val="001600F6"/>
    <w:rsid w:val="001605BC"/>
    <w:rsid w:val="001605CD"/>
    <w:rsid w:val="00160613"/>
    <w:rsid w:val="0016090C"/>
    <w:rsid w:val="0016091E"/>
    <w:rsid w:val="00160952"/>
    <w:rsid w:val="001609F6"/>
    <w:rsid w:val="00160FB6"/>
    <w:rsid w:val="0016103F"/>
    <w:rsid w:val="001611C8"/>
    <w:rsid w:val="00161265"/>
    <w:rsid w:val="0016158D"/>
    <w:rsid w:val="001615BE"/>
    <w:rsid w:val="00161623"/>
    <w:rsid w:val="00161796"/>
    <w:rsid w:val="001618A9"/>
    <w:rsid w:val="00161A2C"/>
    <w:rsid w:val="00161B66"/>
    <w:rsid w:val="00161DA3"/>
    <w:rsid w:val="00161DE8"/>
    <w:rsid w:val="00161F93"/>
    <w:rsid w:val="00161FA4"/>
    <w:rsid w:val="00162178"/>
    <w:rsid w:val="001623C7"/>
    <w:rsid w:val="0016267A"/>
    <w:rsid w:val="001626F9"/>
    <w:rsid w:val="0016272D"/>
    <w:rsid w:val="0016276F"/>
    <w:rsid w:val="001627DD"/>
    <w:rsid w:val="001628BE"/>
    <w:rsid w:val="0016295B"/>
    <w:rsid w:val="00162BCF"/>
    <w:rsid w:val="001632D0"/>
    <w:rsid w:val="00163759"/>
    <w:rsid w:val="00163995"/>
    <w:rsid w:val="00163A2B"/>
    <w:rsid w:val="00163C3F"/>
    <w:rsid w:val="00163DFB"/>
    <w:rsid w:val="001642F3"/>
    <w:rsid w:val="0016445A"/>
    <w:rsid w:val="00164A24"/>
    <w:rsid w:val="00164B4D"/>
    <w:rsid w:val="00164BFA"/>
    <w:rsid w:val="00164DC1"/>
    <w:rsid w:val="00164DC2"/>
    <w:rsid w:val="00164E07"/>
    <w:rsid w:val="00164E75"/>
    <w:rsid w:val="00164EA8"/>
    <w:rsid w:val="0016519F"/>
    <w:rsid w:val="00165421"/>
    <w:rsid w:val="00165672"/>
    <w:rsid w:val="00165B77"/>
    <w:rsid w:val="00165CE1"/>
    <w:rsid w:val="00165D9D"/>
    <w:rsid w:val="00165EB6"/>
    <w:rsid w:val="00165EEC"/>
    <w:rsid w:val="00165F62"/>
    <w:rsid w:val="00166156"/>
    <w:rsid w:val="00166169"/>
    <w:rsid w:val="0016621C"/>
    <w:rsid w:val="0016624B"/>
    <w:rsid w:val="0016628F"/>
    <w:rsid w:val="00166331"/>
    <w:rsid w:val="00166402"/>
    <w:rsid w:val="001664C4"/>
    <w:rsid w:val="0016661B"/>
    <w:rsid w:val="001666D8"/>
    <w:rsid w:val="00166923"/>
    <w:rsid w:val="00166E4C"/>
    <w:rsid w:val="00167107"/>
    <w:rsid w:val="0016712C"/>
    <w:rsid w:val="0016714D"/>
    <w:rsid w:val="00167214"/>
    <w:rsid w:val="001672E1"/>
    <w:rsid w:val="001676AF"/>
    <w:rsid w:val="001677EB"/>
    <w:rsid w:val="0016786C"/>
    <w:rsid w:val="0016792D"/>
    <w:rsid w:val="00167AF9"/>
    <w:rsid w:val="0017026D"/>
    <w:rsid w:val="0017037C"/>
    <w:rsid w:val="001705DE"/>
    <w:rsid w:val="00170617"/>
    <w:rsid w:val="001706FA"/>
    <w:rsid w:val="001707A3"/>
    <w:rsid w:val="00170864"/>
    <w:rsid w:val="001709B5"/>
    <w:rsid w:val="00170BE0"/>
    <w:rsid w:val="00170CCB"/>
    <w:rsid w:val="00170D0D"/>
    <w:rsid w:val="00170D3B"/>
    <w:rsid w:val="00170DB3"/>
    <w:rsid w:val="00170EFD"/>
    <w:rsid w:val="00171008"/>
    <w:rsid w:val="00171131"/>
    <w:rsid w:val="00171168"/>
    <w:rsid w:val="00171201"/>
    <w:rsid w:val="00171225"/>
    <w:rsid w:val="001713CB"/>
    <w:rsid w:val="001713CE"/>
    <w:rsid w:val="0017162A"/>
    <w:rsid w:val="00171638"/>
    <w:rsid w:val="00171803"/>
    <w:rsid w:val="00171BBA"/>
    <w:rsid w:val="00171CAD"/>
    <w:rsid w:val="00171E50"/>
    <w:rsid w:val="00171EE6"/>
    <w:rsid w:val="00171F1F"/>
    <w:rsid w:val="00172254"/>
    <w:rsid w:val="001724DD"/>
    <w:rsid w:val="00172627"/>
    <w:rsid w:val="00172751"/>
    <w:rsid w:val="001727E6"/>
    <w:rsid w:val="00172BF0"/>
    <w:rsid w:val="00172C2B"/>
    <w:rsid w:val="00172D5E"/>
    <w:rsid w:val="00172F89"/>
    <w:rsid w:val="00172FD3"/>
    <w:rsid w:val="0017314A"/>
    <w:rsid w:val="001733E0"/>
    <w:rsid w:val="001737BA"/>
    <w:rsid w:val="001737E2"/>
    <w:rsid w:val="001739E5"/>
    <w:rsid w:val="00173B8E"/>
    <w:rsid w:val="00173C49"/>
    <w:rsid w:val="00173D29"/>
    <w:rsid w:val="0017436B"/>
    <w:rsid w:val="00174415"/>
    <w:rsid w:val="001744BE"/>
    <w:rsid w:val="0017459B"/>
    <w:rsid w:val="001748B0"/>
    <w:rsid w:val="00174C49"/>
    <w:rsid w:val="00175132"/>
    <w:rsid w:val="00175257"/>
    <w:rsid w:val="001753DF"/>
    <w:rsid w:val="00175403"/>
    <w:rsid w:val="001755C2"/>
    <w:rsid w:val="00175751"/>
    <w:rsid w:val="0017590E"/>
    <w:rsid w:val="00175BFE"/>
    <w:rsid w:val="00175DC8"/>
    <w:rsid w:val="00175E63"/>
    <w:rsid w:val="00175EC3"/>
    <w:rsid w:val="00176023"/>
    <w:rsid w:val="0017607E"/>
    <w:rsid w:val="0017653E"/>
    <w:rsid w:val="0017695B"/>
    <w:rsid w:val="00176A04"/>
    <w:rsid w:val="00176D67"/>
    <w:rsid w:val="0017730D"/>
    <w:rsid w:val="00177382"/>
    <w:rsid w:val="001773B5"/>
    <w:rsid w:val="00177721"/>
    <w:rsid w:val="00177C96"/>
    <w:rsid w:val="00177CEB"/>
    <w:rsid w:val="00177F7E"/>
    <w:rsid w:val="001800AD"/>
    <w:rsid w:val="001801F6"/>
    <w:rsid w:val="00180275"/>
    <w:rsid w:val="0018027F"/>
    <w:rsid w:val="00180311"/>
    <w:rsid w:val="00180627"/>
    <w:rsid w:val="0018085E"/>
    <w:rsid w:val="001809DD"/>
    <w:rsid w:val="00180A05"/>
    <w:rsid w:val="00180B21"/>
    <w:rsid w:val="00180B6D"/>
    <w:rsid w:val="0018107C"/>
    <w:rsid w:val="00181159"/>
    <w:rsid w:val="001812E9"/>
    <w:rsid w:val="001814BE"/>
    <w:rsid w:val="001814E0"/>
    <w:rsid w:val="001815B4"/>
    <w:rsid w:val="0018163E"/>
    <w:rsid w:val="0018181A"/>
    <w:rsid w:val="00181A1A"/>
    <w:rsid w:val="00181A6F"/>
    <w:rsid w:val="00181CC2"/>
    <w:rsid w:val="001825FB"/>
    <w:rsid w:val="00182628"/>
    <w:rsid w:val="001828D5"/>
    <w:rsid w:val="0018296C"/>
    <w:rsid w:val="00182973"/>
    <w:rsid w:val="00182978"/>
    <w:rsid w:val="00182B69"/>
    <w:rsid w:val="00182E81"/>
    <w:rsid w:val="00182E9D"/>
    <w:rsid w:val="00182EC6"/>
    <w:rsid w:val="00183097"/>
    <w:rsid w:val="0018346B"/>
    <w:rsid w:val="001834CF"/>
    <w:rsid w:val="0018353F"/>
    <w:rsid w:val="00183558"/>
    <w:rsid w:val="0018372C"/>
    <w:rsid w:val="001837CD"/>
    <w:rsid w:val="001838FC"/>
    <w:rsid w:val="0018399F"/>
    <w:rsid w:val="00183A1D"/>
    <w:rsid w:val="00183BD0"/>
    <w:rsid w:val="00184074"/>
    <w:rsid w:val="001840A5"/>
    <w:rsid w:val="001840D3"/>
    <w:rsid w:val="00184166"/>
    <w:rsid w:val="001841F5"/>
    <w:rsid w:val="0018434C"/>
    <w:rsid w:val="00184376"/>
    <w:rsid w:val="0018443E"/>
    <w:rsid w:val="001844D6"/>
    <w:rsid w:val="0018480A"/>
    <w:rsid w:val="00184881"/>
    <w:rsid w:val="00184923"/>
    <w:rsid w:val="00185022"/>
    <w:rsid w:val="001851D8"/>
    <w:rsid w:val="0018528A"/>
    <w:rsid w:val="00185330"/>
    <w:rsid w:val="00185604"/>
    <w:rsid w:val="0018571B"/>
    <w:rsid w:val="00185813"/>
    <w:rsid w:val="00185A57"/>
    <w:rsid w:val="00185B5F"/>
    <w:rsid w:val="00185BF4"/>
    <w:rsid w:val="00185C6C"/>
    <w:rsid w:val="00185CAC"/>
    <w:rsid w:val="00185D05"/>
    <w:rsid w:val="00185F95"/>
    <w:rsid w:val="00186501"/>
    <w:rsid w:val="00186575"/>
    <w:rsid w:val="001866C5"/>
    <w:rsid w:val="00186704"/>
    <w:rsid w:val="00186752"/>
    <w:rsid w:val="00186781"/>
    <w:rsid w:val="001868CC"/>
    <w:rsid w:val="00186A58"/>
    <w:rsid w:val="00186AB1"/>
    <w:rsid w:val="00186B36"/>
    <w:rsid w:val="00186D15"/>
    <w:rsid w:val="00186D49"/>
    <w:rsid w:val="00186DB2"/>
    <w:rsid w:val="00186DB3"/>
    <w:rsid w:val="00187053"/>
    <w:rsid w:val="00187195"/>
    <w:rsid w:val="0018727D"/>
    <w:rsid w:val="001875A2"/>
    <w:rsid w:val="001875AB"/>
    <w:rsid w:val="001879CC"/>
    <w:rsid w:val="00187A0D"/>
    <w:rsid w:val="00187B8F"/>
    <w:rsid w:val="00187FC3"/>
    <w:rsid w:val="00190598"/>
    <w:rsid w:val="001909B9"/>
    <w:rsid w:val="00190F26"/>
    <w:rsid w:val="00190F99"/>
    <w:rsid w:val="0019106C"/>
    <w:rsid w:val="001910D6"/>
    <w:rsid w:val="00191299"/>
    <w:rsid w:val="001914DC"/>
    <w:rsid w:val="00191547"/>
    <w:rsid w:val="00191AF1"/>
    <w:rsid w:val="00191C4C"/>
    <w:rsid w:val="0019210E"/>
    <w:rsid w:val="0019222F"/>
    <w:rsid w:val="00192366"/>
    <w:rsid w:val="001923F8"/>
    <w:rsid w:val="001924CD"/>
    <w:rsid w:val="00192615"/>
    <w:rsid w:val="0019279A"/>
    <w:rsid w:val="001928D0"/>
    <w:rsid w:val="00192F3F"/>
    <w:rsid w:val="001933C2"/>
    <w:rsid w:val="0019345E"/>
    <w:rsid w:val="001934F1"/>
    <w:rsid w:val="001935C8"/>
    <w:rsid w:val="001937BC"/>
    <w:rsid w:val="00193836"/>
    <w:rsid w:val="0019384A"/>
    <w:rsid w:val="001939E4"/>
    <w:rsid w:val="001940B5"/>
    <w:rsid w:val="00194507"/>
    <w:rsid w:val="001949A1"/>
    <w:rsid w:val="00194C38"/>
    <w:rsid w:val="00194E71"/>
    <w:rsid w:val="00195119"/>
    <w:rsid w:val="0019517B"/>
    <w:rsid w:val="00195252"/>
    <w:rsid w:val="0019559A"/>
    <w:rsid w:val="001955EB"/>
    <w:rsid w:val="00195644"/>
    <w:rsid w:val="001956B8"/>
    <w:rsid w:val="00195872"/>
    <w:rsid w:val="001958E6"/>
    <w:rsid w:val="00195961"/>
    <w:rsid w:val="00195A3C"/>
    <w:rsid w:val="00195BB0"/>
    <w:rsid w:val="00195E68"/>
    <w:rsid w:val="00195EC5"/>
    <w:rsid w:val="00195F7D"/>
    <w:rsid w:val="001961C7"/>
    <w:rsid w:val="001962AA"/>
    <w:rsid w:val="001963E2"/>
    <w:rsid w:val="001965BA"/>
    <w:rsid w:val="00196637"/>
    <w:rsid w:val="001966BA"/>
    <w:rsid w:val="0019678B"/>
    <w:rsid w:val="001967E5"/>
    <w:rsid w:val="00196C2D"/>
    <w:rsid w:val="00196E59"/>
    <w:rsid w:val="0019756C"/>
    <w:rsid w:val="001977D9"/>
    <w:rsid w:val="00197874"/>
    <w:rsid w:val="00197A3F"/>
    <w:rsid w:val="00197B05"/>
    <w:rsid w:val="00197EB4"/>
    <w:rsid w:val="00197F35"/>
    <w:rsid w:val="00197FD6"/>
    <w:rsid w:val="001A0082"/>
    <w:rsid w:val="001A015A"/>
    <w:rsid w:val="001A0202"/>
    <w:rsid w:val="001A0752"/>
    <w:rsid w:val="001A0896"/>
    <w:rsid w:val="001A0A9E"/>
    <w:rsid w:val="001A0B0C"/>
    <w:rsid w:val="001A0B42"/>
    <w:rsid w:val="001A0D01"/>
    <w:rsid w:val="001A0E3E"/>
    <w:rsid w:val="001A0EE0"/>
    <w:rsid w:val="001A0EFF"/>
    <w:rsid w:val="001A0F79"/>
    <w:rsid w:val="001A1238"/>
    <w:rsid w:val="001A13E4"/>
    <w:rsid w:val="001A1475"/>
    <w:rsid w:val="001A15BF"/>
    <w:rsid w:val="001A18C5"/>
    <w:rsid w:val="001A1C63"/>
    <w:rsid w:val="001A1C98"/>
    <w:rsid w:val="001A1D83"/>
    <w:rsid w:val="001A1DC3"/>
    <w:rsid w:val="001A1FDC"/>
    <w:rsid w:val="001A1FFF"/>
    <w:rsid w:val="001A25DF"/>
    <w:rsid w:val="001A28D1"/>
    <w:rsid w:val="001A2D0B"/>
    <w:rsid w:val="001A2E16"/>
    <w:rsid w:val="001A2E7E"/>
    <w:rsid w:val="001A2F00"/>
    <w:rsid w:val="001A3123"/>
    <w:rsid w:val="001A31B4"/>
    <w:rsid w:val="001A31F6"/>
    <w:rsid w:val="001A326C"/>
    <w:rsid w:val="001A3270"/>
    <w:rsid w:val="001A347A"/>
    <w:rsid w:val="001A3606"/>
    <w:rsid w:val="001A37C9"/>
    <w:rsid w:val="001A38FA"/>
    <w:rsid w:val="001A3BC8"/>
    <w:rsid w:val="001A3DE7"/>
    <w:rsid w:val="001A43B3"/>
    <w:rsid w:val="001A448E"/>
    <w:rsid w:val="001A479F"/>
    <w:rsid w:val="001A4812"/>
    <w:rsid w:val="001A49F1"/>
    <w:rsid w:val="001A4A70"/>
    <w:rsid w:val="001A4B2E"/>
    <w:rsid w:val="001A4DA1"/>
    <w:rsid w:val="001A5206"/>
    <w:rsid w:val="001A52D5"/>
    <w:rsid w:val="001A52E9"/>
    <w:rsid w:val="001A53D5"/>
    <w:rsid w:val="001A5511"/>
    <w:rsid w:val="001A5626"/>
    <w:rsid w:val="001A573D"/>
    <w:rsid w:val="001A592D"/>
    <w:rsid w:val="001A593B"/>
    <w:rsid w:val="001A59E9"/>
    <w:rsid w:val="001A5DF6"/>
    <w:rsid w:val="001A5EEC"/>
    <w:rsid w:val="001A5F5B"/>
    <w:rsid w:val="001A5FC2"/>
    <w:rsid w:val="001A6337"/>
    <w:rsid w:val="001A641A"/>
    <w:rsid w:val="001A6439"/>
    <w:rsid w:val="001A6576"/>
    <w:rsid w:val="001A65C9"/>
    <w:rsid w:val="001A68AB"/>
    <w:rsid w:val="001A69F7"/>
    <w:rsid w:val="001A6C93"/>
    <w:rsid w:val="001A6CB0"/>
    <w:rsid w:val="001A6CF4"/>
    <w:rsid w:val="001A6D01"/>
    <w:rsid w:val="001A6EB0"/>
    <w:rsid w:val="001A735A"/>
    <w:rsid w:val="001A7607"/>
    <w:rsid w:val="001A774B"/>
    <w:rsid w:val="001A77D7"/>
    <w:rsid w:val="001A786B"/>
    <w:rsid w:val="001A7A85"/>
    <w:rsid w:val="001A7E16"/>
    <w:rsid w:val="001A7F83"/>
    <w:rsid w:val="001B0159"/>
    <w:rsid w:val="001B0392"/>
    <w:rsid w:val="001B03A9"/>
    <w:rsid w:val="001B04B6"/>
    <w:rsid w:val="001B05C8"/>
    <w:rsid w:val="001B0601"/>
    <w:rsid w:val="001B06C1"/>
    <w:rsid w:val="001B0736"/>
    <w:rsid w:val="001B0992"/>
    <w:rsid w:val="001B09E7"/>
    <w:rsid w:val="001B09FD"/>
    <w:rsid w:val="001B0C29"/>
    <w:rsid w:val="001B0C8B"/>
    <w:rsid w:val="001B0CC2"/>
    <w:rsid w:val="001B0D7E"/>
    <w:rsid w:val="001B0EA5"/>
    <w:rsid w:val="001B142A"/>
    <w:rsid w:val="001B144D"/>
    <w:rsid w:val="001B1697"/>
    <w:rsid w:val="001B194C"/>
    <w:rsid w:val="001B1A81"/>
    <w:rsid w:val="001B1AA1"/>
    <w:rsid w:val="001B1B05"/>
    <w:rsid w:val="001B24CE"/>
    <w:rsid w:val="001B26C0"/>
    <w:rsid w:val="001B2709"/>
    <w:rsid w:val="001B29AA"/>
    <w:rsid w:val="001B2CBB"/>
    <w:rsid w:val="001B2E14"/>
    <w:rsid w:val="001B2FF2"/>
    <w:rsid w:val="001B2FF5"/>
    <w:rsid w:val="001B3178"/>
    <w:rsid w:val="001B3241"/>
    <w:rsid w:val="001B37F0"/>
    <w:rsid w:val="001B3846"/>
    <w:rsid w:val="001B38F0"/>
    <w:rsid w:val="001B3BBA"/>
    <w:rsid w:val="001B3EDC"/>
    <w:rsid w:val="001B425E"/>
    <w:rsid w:val="001B43C2"/>
    <w:rsid w:val="001B446B"/>
    <w:rsid w:val="001B44BD"/>
    <w:rsid w:val="001B47D7"/>
    <w:rsid w:val="001B49D8"/>
    <w:rsid w:val="001B4BA2"/>
    <w:rsid w:val="001B4CB3"/>
    <w:rsid w:val="001B4D29"/>
    <w:rsid w:val="001B4D73"/>
    <w:rsid w:val="001B4FCF"/>
    <w:rsid w:val="001B53D5"/>
    <w:rsid w:val="001B5423"/>
    <w:rsid w:val="001B5495"/>
    <w:rsid w:val="001B54D1"/>
    <w:rsid w:val="001B58B4"/>
    <w:rsid w:val="001B5B97"/>
    <w:rsid w:val="001B5C49"/>
    <w:rsid w:val="001B5E77"/>
    <w:rsid w:val="001B5F79"/>
    <w:rsid w:val="001B60B3"/>
    <w:rsid w:val="001B62FE"/>
    <w:rsid w:val="001B6379"/>
    <w:rsid w:val="001B6456"/>
    <w:rsid w:val="001B6669"/>
    <w:rsid w:val="001B6888"/>
    <w:rsid w:val="001B6C03"/>
    <w:rsid w:val="001B72FB"/>
    <w:rsid w:val="001B7309"/>
    <w:rsid w:val="001B74AD"/>
    <w:rsid w:val="001B7699"/>
    <w:rsid w:val="001B7847"/>
    <w:rsid w:val="001B7942"/>
    <w:rsid w:val="001B7944"/>
    <w:rsid w:val="001B7A73"/>
    <w:rsid w:val="001B7BFA"/>
    <w:rsid w:val="001B7C8F"/>
    <w:rsid w:val="001B7F17"/>
    <w:rsid w:val="001B7F30"/>
    <w:rsid w:val="001C0619"/>
    <w:rsid w:val="001C0829"/>
    <w:rsid w:val="001C087C"/>
    <w:rsid w:val="001C0A37"/>
    <w:rsid w:val="001C0B2C"/>
    <w:rsid w:val="001C10FA"/>
    <w:rsid w:val="001C1115"/>
    <w:rsid w:val="001C2020"/>
    <w:rsid w:val="001C2283"/>
    <w:rsid w:val="001C22A4"/>
    <w:rsid w:val="001C23FF"/>
    <w:rsid w:val="001C2527"/>
    <w:rsid w:val="001C25F8"/>
    <w:rsid w:val="001C28CF"/>
    <w:rsid w:val="001C29EA"/>
    <w:rsid w:val="001C2C4D"/>
    <w:rsid w:val="001C300E"/>
    <w:rsid w:val="001C32BC"/>
    <w:rsid w:val="001C3525"/>
    <w:rsid w:val="001C36CE"/>
    <w:rsid w:val="001C3769"/>
    <w:rsid w:val="001C394E"/>
    <w:rsid w:val="001C3AF9"/>
    <w:rsid w:val="001C3B3F"/>
    <w:rsid w:val="001C3CA3"/>
    <w:rsid w:val="001C3D06"/>
    <w:rsid w:val="001C450F"/>
    <w:rsid w:val="001C487B"/>
    <w:rsid w:val="001C490D"/>
    <w:rsid w:val="001C4D57"/>
    <w:rsid w:val="001C4FBC"/>
    <w:rsid w:val="001C50C5"/>
    <w:rsid w:val="001C5256"/>
    <w:rsid w:val="001C549B"/>
    <w:rsid w:val="001C54F9"/>
    <w:rsid w:val="001C55D2"/>
    <w:rsid w:val="001C5742"/>
    <w:rsid w:val="001C5A1B"/>
    <w:rsid w:val="001C5C9E"/>
    <w:rsid w:val="001C6343"/>
    <w:rsid w:val="001C6370"/>
    <w:rsid w:val="001C681D"/>
    <w:rsid w:val="001C68E4"/>
    <w:rsid w:val="001C6936"/>
    <w:rsid w:val="001C6C27"/>
    <w:rsid w:val="001C6D02"/>
    <w:rsid w:val="001C6DBB"/>
    <w:rsid w:val="001C6E1A"/>
    <w:rsid w:val="001C6E94"/>
    <w:rsid w:val="001C7066"/>
    <w:rsid w:val="001C70E5"/>
    <w:rsid w:val="001C711F"/>
    <w:rsid w:val="001C7210"/>
    <w:rsid w:val="001C73DC"/>
    <w:rsid w:val="001C74BF"/>
    <w:rsid w:val="001C7527"/>
    <w:rsid w:val="001C76B9"/>
    <w:rsid w:val="001C76D2"/>
    <w:rsid w:val="001C76DA"/>
    <w:rsid w:val="001C7770"/>
    <w:rsid w:val="001C789D"/>
    <w:rsid w:val="001C796B"/>
    <w:rsid w:val="001C79F2"/>
    <w:rsid w:val="001C7D59"/>
    <w:rsid w:val="001C7E12"/>
    <w:rsid w:val="001C7E97"/>
    <w:rsid w:val="001D0056"/>
    <w:rsid w:val="001D01A1"/>
    <w:rsid w:val="001D02F9"/>
    <w:rsid w:val="001D039F"/>
    <w:rsid w:val="001D08AC"/>
    <w:rsid w:val="001D0B95"/>
    <w:rsid w:val="001D0E0A"/>
    <w:rsid w:val="001D1116"/>
    <w:rsid w:val="001D1120"/>
    <w:rsid w:val="001D1140"/>
    <w:rsid w:val="001D11EF"/>
    <w:rsid w:val="001D13F0"/>
    <w:rsid w:val="001D15D7"/>
    <w:rsid w:val="001D174F"/>
    <w:rsid w:val="001D17B1"/>
    <w:rsid w:val="001D18C8"/>
    <w:rsid w:val="001D1A89"/>
    <w:rsid w:val="001D1C91"/>
    <w:rsid w:val="001D1CC5"/>
    <w:rsid w:val="001D1E55"/>
    <w:rsid w:val="001D2017"/>
    <w:rsid w:val="001D213E"/>
    <w:rsid w:val="001D21CA"/>
    <w:rsid w:val="001D227E"/>
    <w:rsid w:val="001D2331"/>
    <w:rsid w:val="001D2461"/>
    <w:rsid w:val="001D24E2"/>
    <w:rsid w:val="001D29BC"/>
    <w:rsid w:val="001D2AF5"/>
    <w:rsid w:val="001D2E67"/>
    <w:rsid w:val="001D2F4A"/>
    <w:rsid w:val="001D311E"/>
    <w:rsid w:val="001D3248"/>
    <w:rsid w:val="001D327C"/>
    <w:rsid w:val="001D36C6"/>
    <w:rsid w:val="001D371D"/>
    <w:rsid w:val="001D38A1"/>
    <w:rsid w:val="001D39C6"/>
    <w:rsid w:val="001D3A97"/>
    <w:rsid w:val="001D3CFD"/>
    <w:rsid w:val="001D4472"/>
    <w:rsid w:val="001D456D"/>
    <w:rsid w:val="001D4687"/>
    <w:rsid w:val="001D46FC"/>
    <w:rsid w:val="001D49CC"/>
    <w:rsid w:val="001D4B68"/>
    <w:rsid w:val="001D4FAC"/>
    <w:rsid w:val="001D5006"/>
    <w:rsid w:val="001D51C7"/>
    <w:rsid w:val="001D532A"/>
    <w:rsid w:val="001D5482"/>
    <w:rsid w:val="001D54D5"/>
    <w:rsid w:val="001D550C"/>
    <w:rsid w:val="001D56B0"/>
    <w:rsid w:val="001D585D"/>
    <w:rsid w:val="001D5A9A"/>
    <w:rsid w:val="001D5FCA"/>
    <w:rsid w:val="001D624D"/>
    <w:rsid w:val="001D6286"/>
    <w:rsid w:val="001D644A"/>
    <w:rsid w:val="001D69DB"/>
    <w:rsid w:val="001D6A9F"/>
    <w:rsid w:val="001D6B6A"/>
    <w:rsid w:val="001D6BA2"/>
    <w:rsid w:val="001D6D1B"/>
    <w:rsid w:val="001D6DF0"/>
    <w:rsid w:val="001D6E5F"/>
    <w:rsid w:val="001D720A"/>
    <w:rsid w:val="001D7270"/>
    <w:rsid w:val="001D744A"/>
    <w:rsid w:val="001D75DA"/>
    <w:rsid w:val="001D7645"/>
    <w:rsid w:val="001D774B"/>
    <w:rsid w:val="001D7AB1"/>
    <w:rsid w:val="001D7C8A"/>
    <w:rsid w:val="001D7D35"/>
    <w:rsid w:val="001D7DFA"/>
    <w:rsid w:val="001E01A3"/>
    <w:rsid w:val="001E036B"/>
    <w:rsid w:val="001E072E"/>
    <w:rsid w:val="001E0833"/>
    <w:rsid w:val="001E089D"/>
    <w:rsid w:val="001E0C2D"/>
    <w:rsid w:val="001E10A5"/>
    <w:rsid w:val="001E116B"/>
    <w:rsid w:val="001E15FD"/>
    <w:rsid w:val="001E175B"/>
    <w:rsid w:val="001E197C"/>
    <w:rsid w:val="001E19B8"/>
    <w:rsid w:val="001E1A60"/>
    <w:rsid w:val="001E1B3B"/>
    <w:rsid w:val="001E1B56"/>
    <w:rsid w:val="001E1B80"/>
    <w:rsid w:val="001E1E0F"/>
    <w:rsid w:val="001E2011"/>
    <w:rsid w:val="001E21C4"/>
    <w:rsid w:val="001E22DB"/>
    <w:rsid w:val="001E25AC"/>
    <w:rsid w:val="001E264F"/>
    <w:rsid w:val="001E26BB"/>
    <w:rsid w:val="001E2A3C"/>
    <w:rsid w:val="001E2A52"/>
    <w:rsid w:val="001E2A7F"/>
    <w:rsid w:val="001E2C5F"/>
    <w:rsid w:val="001E2D35"/>
    <w:rsid w:val="001E2D8C"/>
    <w:rsid w:val="001E2DBD"/>
    <w:rsid w:val="001E2DC5"/>
    <w:rsid w:val="001E3248"/>
    <w:rsid w:val="001E341F"/>
    <w:rsid w:val="001E3510"/>
    <w:rsid w:val="001E3598"/>
    <w:rsid w:val="001E35F4"/>
    <w:rsid w:val="001E38D4"/>
    <w:rsid w:val="001E3A07"/>
    <w:rsid w:val="001E3C0C"/>
    <w:rsid w:val="001E3D52"/>
    <w:rsid w:val="001E3EE6"/>
    <w:rsid w:val="001E3F36"/>
    <w:rsid w:val="001E4013"/>
    <w:rsid w:val="001E40B9"/>
    <w:rsid w:val="001E416A"/>
    <w:rsid w:val="001E41DC"/>
    <w:rsid w:val="001E4239"/>
    <w:rsid w:val="001E4277"/>
    <w:rsid w:val="001E428F"/>
    <w:rsid w:val="001E42CA"/>
    <w:rsid w:val="001E45D5"/>
    <w:rsid w:val="001E494B"/>
    <w:rsid w:val="001E4B9A"/>
    <w:rsid w:val="001E5087"/>
    <w:rsid w:val="001E52AE"/>
    <w:rsid w:val="001E536A"/>
    <w:rsid w:val="001E537F"/>
    <w:rsid w:val="001E563E"/>
    <w:rsid w:val="001E57FA"/>
    <w:rsid w:val="001E588B"/>
    <w:rsid w:val="001E5E85"/>
    <w:rsid w:val="001E5FAD"/>
    <w:rsid w:val="001E6549"/>
    <w:rsid w:val="001E65A5"/>
    <w:rsid w:val="001E6690"/>
    <w:rsid w:val="001E6899"/>
    <w:rsid w:val="001E6BE7"/>
    <w:rsid w:val="001E6E89"/>
    <w:rsid w:val="001E6F00"/>
    <w:rsid w:val="001E6FFD"/>
    <w:rsid w:val="001E70EF"/>
    <w:rsid w:val="001E722D"/>
    <w:rsid w:val="001E725A"/>
    <w:rsid w:val="001E7544"/>
    <w:rsid w:val="001E75DE"/>
    <w:rsid w:val="001E76CA"/>
    <w:rsid w:val="001F009D"/>
    <w:rsid w:val="001F01D7"/>
    <w:rsid w:val="001F0276"/>
    <w:rsid w:val="001F0596"/>
    <w:rsid w:val="001F05F8"/>
    <w:rsid w:val="001F0821"/>
    <w:rsid w:val="001F0A31"/>
    <w:rsid w:val="001F0CBD"/>
    <w:rsid w:val="001F12AD"/>
    <w:rsid w:val="001F12DA"/>
    <w:rsid w:val="001F13D4"/>
    <w:rsid w:val="001F161C"/>
    <w:rsid w:val="001F16B0"/>
    <w:rsid w:val="001F17E1"/>
    <w:rsid w:val="001F1859"/>
    <w:rsid w:val="001F1937"/>
    <w:rsid w:val="001F1B69"/>
    <w:rsid w:val="001F1C3E"/>
    <w:rsid w:val="001F1E1F"/>
    <w:rsid w:val="001F1F48"/>
    <w:rsid w:val="001F1F67"/>
    <w:rsid w:val="001F20AF"/>
    <w:rsid w:val="001F23B3"/>
    <w:rsid w:val="001F2446"/>
    <w:rsid w:val="001F2504"/>
    <w:rsid w:val="001F26BF"/>
    <w:rsid w:val="001F2717"/>
    <w:rsid w:val="001F28ED"/>
    <w:rsid w:val="001F29FE"/>
    <w:rsid w:val="001F2A9E"/>
    <w:rsid w:val="001F2DBE"/>
    <w:rsid w:val="001F3193"/>
    <w:rsid w:val="001F35D3"/>
    <w:rsid w:val="001F3788"/>
    <w:rsid w:val="001F3889"/>
    <w:rsid w:val="001F3937"/>
    <w:rsid w:val="001F3C29"/>
    <w:rsid w:val="001F3CEA"/>
    <w:rsid w:val="001F3DE2"/>
    <w:rsid w:val="001F3E98"/>
    <w:rsid w:val="001F3EBD"/>
    <w:rsid w:val="001F438F"/>
    <w:rsid w:val="001F44C6"/>
    <w:rsid w:val="001F4516"/>
    <w:rsid w:val="001F463D"/>
    <w:rsid w:val="001F481D"/>
    <w:rsid w:val="001F4A8A"/>
    <w:rsid w:val="001F4D40"/>
    <w:rsid w:val="001F51C1"/>
    <w:rsid w:val="001F5465"/>
    <w:rsid w:val="001F555C"/>
    <w:rsid w:val="001F57DA"/>
    <w:rsid w:val="001F5E02"/>
    <w:rsid w:val="001F61F4"/>
    <w:rsid w:val="001F63D5"/>
    <w:rsid w:val="001F63DA"/>
    <w:rsid w:val="001F64AC"/>
    <w:rsid w:val="001F64AE"/>
    <w:rsid w:val="001F66A5"/>
    <w:rsid w:val="001F68FD"/>
    <w:rsid w:val="001F6BA2"/>
    <w:rsid w:val="001F6EB9"/>
    <w:rsid w:val="001F71AF"/>
    <w:rsid w:val="001F7311"/>
    <w:rsid w:val="001F732F"/>
    <w:rsid w:val="001F738E"/>
    <w:rsid w:val="001F75C6"/>
    <w:rsid w:val="001F767D"/>
    <w:rsid w:val="001F774B"/>
    <w:rsid w:val="001F7A30"/>
    <w:rsid w:val="001F7D7D"/>
    <w:rsid w:val="001F7E2D"/>
    <w:rsid w:val="00200402"/>
    <w:rsid w:val="002004EE"/>
    <w:rsid w:val="0020080E"/>
    <w:rsid w:val="00200C1B"/>
    <w:rsid w:val="00200C31"/>
    <w:rsid w:val="00200D09"/>
    <w:rsid w:val="00200F14"/>
    <w:rsid w:val="0020117E"/>
    <w:rsid w:val="002013AA"/>
    <w:rsid w:val="002013B0"/>
    <w:rsid w:val="0020143E"/>
    <w:rsid w:val="00201757"/>
    <w:rsid w:val="002018B5"/>
    <w:rsid w:val="00201E47"/>
    <w:rsid w:val="00202144"/>
    <w:rsid w:val="00202157"/>
    <w:rsid w:val="00202188"/>
    <w:rsid w:val="00202265"/>
    <w:rsid w:val="0020230A"/>
    <w:rsid w:val="002027DA"/>
    <w:rsid w:val="002029E9"/>
    <w:rsid w:val="00202A1C"/>
    <w:rsid w:val="00202EE7"/>
    <w:rsid w:val="00202F87"/>
    <w:rsid w:val="00203094"/>
    <w:rsid w:val="00203290"/>
    <w:rsid w:val="002032AE"/>
    <w:rsid w:val="002032D7"/>
    <w:rsid w:val="00203334"/>
    <w:rsid w:val="0020364F"/>
    <w:rsid w:val="0020376B"/>
    <w:rsid w:val="0020394D"/>
    <w:rsid w:val="002039D6"/>
    <w:rsid w:val="00203AA1"/>
    <w:rsid w:val="00203CA9"/>
    <w:rsid w:val="00203CBF"/>
    <w:rsid w:val="0020455B"/>
    <w:rsid w:val="002046A1"/>
    <w:rsid w:val="00204B0C"/>
    <w:rsid w:val="00204BCD"/>
    <w:rsid w:val="00204D20"/>
    <w:rsid w:val="00204F79"/>
    <w:rsid w:val="00205132"/>
    <w:rsid w:val="00205195"/>
    <w:rsid w:val="00205262"/>
    <w:rsid w:val="00205321"/>
    <w:rsid w:val="0020569D"/>
    <w:rsid w:val="002058E1"/>
    <w:rsid w:val="00205B7F"/>
    <w:rsid w:val="00205DBE"/>
    <w:rsid w:val="00205E15"/>
    <w:rsid w:val="00205EC3"/>
    <w:rsid w:val="00205F03"/>
    <w:rsid w:val="002062ED"/>
    <w:rsid w:val="002062F5"/>
    <w:rsid w:val="0020652D"/>
    <w:rsid w:val="002065C1"/>
    <w:rsid w:val="00206637"/>
    <w:rsid w:val="0020690B"/>
    <w:rsid w:val="00206D49"/>
    <w:rsid w:val="00206E3E"/>
    <w:rsid w:val="002070D4"/>
    <w:rsid w:val="00207272"/>
    <w:rsid w:val="002072DD"/>
    <w:rsid w:val="002072FD"/>
    <w:rsid w:val="0020750F"/>
    <w:rsid w:val="002076D7"/>
    <w:rsid w:val="00207947"/>
    <w:rsid w:val="0020796B"/>
    <w:rsid w:val="00207AF3"/>
    <w:rsid w:val="00207CB8"/>
    <w:rsid w:val="00210122"/>
    <w:rsid w:val="00210358"/>
    <w:rsid w:val="002103FA"/>
    <w:rsid w:val="002104F0"/>
    <w:rsid w:val="0021056B"/>
    <w:rsid w:val="00210599"/>
    <w:rsid w:val="00210657"/>
    <w:rsid w:val="0021065B"/>
    <w:rsid w:val="00210A49"/>
    <w:rsid w:val="00210C77"/>
    <w:rsid w:val="00210D58"/>
    <w:rsid w:val="00210DE0"/>
    <w:rsid w:val="00211322"/>
    <w:rsid w:val="00211343"/>
    <w:rsid w:val="00211751"/>
    <w:rsid w:val="00211B30"/>
    <w:rsid w:val="00211C0F"/>
    <w:rsid w:val="00211DD3"/>
    <w:rsid w:val="00211DD6"/>
    <w:rsid w:val="00211E6A"/>
    <w:rsid w:val="00211E6E"/>
    <w:rsid w:val="00211ED1"/>
    <w:rsid w:val="00211F2D"/>
    <w:rsid w:val="00211FCE"/>
    <w:rsid w:val="002123A2"/>
    <w:rsid w:val="002125B3"/>
    <w:rsid w:val="002125C9"/>
    <w:rsid w:val="002126C7"/>
    <w:rsid w:val="00212722"/>
    <w:rsid w:val="0021288D"/>
    <w:rsid w:val="00212904"/>
    <w:rsid w:val="00212A50"/>
    <w:rsid w:val="00212BF4"/>
    <w:rsid w:val="00213245"/>
    <w:rsid w:val="002132B7"/>
    <w:rsid w:val="002138BA"/>
    <w:rsid w:val="00213945"/>
    <w:rsid w:val="00213BB3"/>
    <w:rsid w:val="00213C37"/>
    <w:rsid w:val="00213E67"/>
    <w:rsid w:val="00213F76"/>
    <w:rsid w:val="00214011"/>
    <w:rsid w:val="002141FF"/>
    <w:rsid w:val="00214318"/>
    <w:rsid w:val="00214364"/>
    <w:rsid w:val="00214380"/>
    <w:rsid w:val="002146FD"/>
    <w:rsid w:val="0021477A"/>
    <w:rsid w:val="00214809"/>
    <w:rsid w:val="00214828"/>
    <w:rsid w:val="002148E9"/>
    <w:rsid w:val="0021491F"/>
    <w:rsid w:val="00214C19"/>
    <w:rsid w:val="00214C39"/>
    <w:rsid w:val="00214EE7"/>
    <w:rsid w:val="00214F12"/>
    <w:rsid w:val="00214F14"/>
    <w:rsid w:val="00214FD9"/>
    <w:rsid w:val="00215382"/>
    <w:rsid w:val="002154F2"/>
    <w:rsid w:val="0021551A"/>
    <w:rsid w:val="0021563D"/>
    <w:rsid w:val="0021566B"/>
    <w:rsid w:val="0021579F"/>
    <w:rsid w:val="0021580A"/>
    <w:rsid w:val="0021580C"/>
    <w:rsid w:val="0021585C"/>
    <w:rsid w:val="002159C8"/>
    <w:rsid w:val="00215ACF"/>
    <w:rsid w:val="00215BD0"/>
    <w:rsid w:val="00215CAD"/>
    <w:rsid w:val="00215D1E"/>
    <w:rsid w:val="002161CF"/>
    <w:rsid w:val="002161EA"/>
    <w:rsid w:val="00216369"/>
    <w:rsid w:val="0021637E"/>
    <w:rsid w:val="002163C7"/>
    <w:rsid w:val="00216496"/>
    <w:rsid w:val="00216582"/>
    <w:rsid w:val="00216726"/>
    <w:rsid w:val="00216777"/>
    <w:rsid w:val="002167D6"/>
    <w:rsid w:val="00216998"/>
    <w:rsid w:val="00216D00"/>
    <w:rsid w:val="00216DF3"/>
    <w:rsid w:val="00216EF8"/>
    <w:rsid w:val="00217280"/>
    <w:rsid w:val="00217294"/>
    <w:rsid w:val="0021730B"/>
    <w:rsid w:val="0021751F"/>
    <w:rsid w:val="00217788"/>
    <w:rsid w:val="002177EB"/>
    <w:rsid w:val="002178C8"/>
    <w:rsid w:val="0021792C"/>
    <w:rsid w:val="002179B8"/>
    <w:rsid w:val="00217A6F"/>
    <w:rsid w:val="00217B27"/>
    <w:rsid w:val="00217B43"/>
    <w:rsid w:val="00217C29"/>
    <w:rsid w:val="00217D6D"/>
    <w:rsid w:val="00217DDD"/>
    <w:rsid w:val="00220545"/>
    <w:rsid w:val="00220645"/>
    <w:rsid w:val="00220646"/>
    <w:rsid w:val="002207B1"/>
    <w:rsid w:val="00220810"/>
    <w:rsid w:val="0022099F"/>
    <w:rsid w:val="00220C15"/>
    <w:rsid w:val="00220D68"/>
    <w:rsid w:val="00220D76"/>
    <w:rsid w:val="00220D8C"/>
    <w:rsid w:val="00220F42"/>
    <w:rsid w:val="0022102C"/>
    <w:rsid w:val="00221125"/>
    <w:rsid w:val="002211E8"/>
    <w:rsid w:val="00221445"/>
    <w:rsid w:val="002216FE"/>
    <w:rsid w:val="002219A8"/>
    <w:rsid w:val="00221A28"/>
    <w:rsid w:val="00221BD4"/>
    <w:rsid w:val="00221C6B"/>
    <w:rsid w:val="00221CFA"/>
    <w:rsid w:val="00221E29"/>
    <w:rsid w:val="00221FA1"/>
    <w:rsid w:val="0022215C"/>
    <w:rsid w:val="002222E4"/>
    <w:rsid w:val="002226A4"/>
    <w:rsid w:val="00222CC2"/>
    <w:rsid w:val="00223264"/>
    <w:rsid w:val="0022336F"/>
    <w:rsid w:val="00223509"/>
    <w:rsid w:val="00223651"/>
    <w:rsid w:val="002237A7"/>
    <w:rsid w:val="00223824"/>
    <w:rsid w:val="002239B2"/>
    <w:rsid w:val="00223B6D"/>
    <w:rsid w:val="00223BAD"/>
    <w:rsid w:val="002241AD"/>
    <w:rsid w:val="00224BAB"/>
    <w:rsid w:val="00224CD3"/>
    <w:rsid w:val="00224E95"/>
    <w:rsid w:val="00224F65"/>
    <w:rsid w:val="002256B4"/>
    <w:rsid w:val="00225934"/>
    <w:rsid w:val="00225ABA"/>
    <w:rsid w:val="00225E3B"/>
    <w:rsid w:val="00225EC1"/>
    <w:rsid w:val="00225ED4"/>
    <w:rsid w:val="00226082"/>
    <w:rsid w:val="00226266"/>
    <w:rsid w:val="002265F1"/>
    <w:rsid w:val="0022692B"/>
    <w:rsid w:val="002269C3"/>
    <w:rsid w:val="00226C17"/>
    <w:rsid w:val="00226EE5"/>
    <w:rsid w:val="002270A6"/>
    <w:rsid w:val="0022734F"/>
    <w:rsid w:val="002274E3"/>
    <w:rsid w:val="002275BD"/>
    <w:rsid w:val="002275D8"/>
    <w:rsid w:val="0022796D"/>
    <w:rsid w:val="00227C3D"/>
    <w:rsid w:val="00227CAE"/>
    <w:rsid w:val="00227DC5"/>
    <w:rsid w:val="00230267"/>
    <w:rsid w:val="002302EF"/>
    <w:rsid w:val="002304C4"/>
    <w:rsid w:val="002307A4"/>
    <w:rsid w:val="00230ED2"/>
    <w:rsid w:val="00230ED5"/>
    <w:rsid w:val="00231131"/>
    <w:rsid w:val="002315ED"/>
    <w:rsid w:val="00231678"/>
    <w:rsid w:val="002316D9"/>
    <w:rsid w:val="002318B1"/>
    <w:rsid w:val="00231A71"/>
    <w:rsid w:val="00231C38"/>
    <w:rsid w:val="00231C5C"/>
    <w:rsid w:val="00231CBA"/>
    <w:rsid w:val="00231FF0"/>
    <w:rsid w:val="00232181"/>
    <w:rsid w:val="002321F2"/>
    <w:rsid w:val="00232446"/>
    <w:rsid w:val="0023246F"/>
    <w:rsid w:val="002324A3"/>
    <w:rsid w:val="002324AA"/>
    <w:rsid w:val="002324B5"/>
    <w:rsid w:val="00232568"/>
    <w:rsid w:val="00232583"/>
    <w:rsid w:val="0023265A"/>
    <w:rsid w:val="002327B4"/>
    <w:rsid w:val="00232AA5"/>
    <w:rsid w:val="00232D06"/>
    <w:rsid w:val="00232F11"/>
    <w:rsid w:val="0023305E"/>
    <w:rsid w:val="0023318C"/>
    <w:rsid w:val="00233431"/>
    <w:rsid w:val="00233586"/>
    <w:rsid w:val="00233652"/>
    <w:rsid w:val="002337A5"/>
    <w:rsid w:val="00233A56"/>
    <w:rsid w:val="00233AD5"/>
    <w:rsid w:val="00233BBC"/>
    <w:rsid w:val="00233C2F"/>
    <w:rsid w:val="0023403D"/>
    <w:rsid w:val="00234213"/>
    <w:rsid w:val="002342C0"/>
    <w:rsid w:val="002342D5"/>
    <w:rsid w:val="002342D9"/>
    <w:rsid w:val="00234360"/>
    <w:rsid w:val="002343FF"/>
    <w:rsid w:val="002344A4"/>
    <w:rsid w:val="00234822"/>
    <w:rsid w:val="00234947"/>
    <w:rsid w:val="00234972"/>
    <w:rsid w:val="00234C3F"/>
    <w:rsid w:val="00234DA6"/>
    <w:rsid w:val="00234F4A"/>
    <w:rsid w:val="00234FC2"/>
    <w:rsid w:val="0023523F"/>
    <w:rsid w:val="002352FD"/>
    <w:rsid w:val="00235375"/>
    <w:rsid w:val="00235733"/>
    <w:rsid w:val="00235744"/>
    <w:rsid w:val="00235903"/>
    <w:rsid w:val="00235A4D"/>
    <w:rsid w:val="00235B0F"/>
    <w:rsid w:val="00235BE8"/>
    <w:rsid w:val="00235DA1"/>
    <w:rsid w:val="00235EB9"/>
    <w:rsid w:val="00235EED"/>
    <w:rsid w:val="00235F6E"/>
    <w:rsid w:val="00236061"/>
    <w:rsid w:val="0023640F"/>
    <w:rsid w:val="0023642A"/>
    <w:rsid w:val="0023646B"/>
    <w:rsid w:val="002364A0"/>
    <w:rsid w:val="002365DF"/>
    <w:rsid w:val="002368BC"/>
    <w:rsid w:val="00237107"/>
    <w:rsid w:val="002373FC"/>
    <w:rsid w:val="00237930"/>
    <w:rsid w:val="0023794F"/>
    <w:rsid w:val="00237984"/>
    <w:rsid w:val="00237A09"/>
    <w:rsid w:val="00237AB4"/>
    <w:rsid w:val="00237B7D"/>
    <w:rsid w:val="00237BBD"/>
    <w:rsid w:val="00237BE0"/>
    <w:rsid w:val="00237EBC"/>
    <w:rsid w:val="00237EF0"/>
    <w:rsid w:val="00240062"/>
    <w:rsid w:val="002401AC"/>
    <w:rsid w:val="00240361"/>
    <w:rsid w:val="002403B1"/>
    <w:rsid w:val="0024045C"/>
    <w:rsid w:val="00240564"/>
    <w:rsid w:val="0024074F"/>
    <w:rsid w:val="00240CEF"/>
    <w:rsid w:val="00240FA6"/>
    <w:rsid w:val="00241336"/>
    <w:rsid w:val="00241441"/>
    <w:rsid w:val="00241515"/>
    <w:rsid w:val="00241551"/>
    <w:rsid w:val="00241B93"/>
    <w:rsid w:val="00241E0F"/>
    <w:rsid w:val="002420C5"/>
    <w:rsid w:val="00242127"/>
    <w:rsid w:val="002422AC"/>
    <w:rsid w:val="00242CA9"/>
    <w:rsid w:val="00242DC2"/>
    <w:rsid w:val="00242DCF"/>
    <w:rsid w:val="00242EEF"/>
    <w:rsid w:val="00242F12"/>
    <w:rsid w:val="00242F51"/>
    <w:rsid w:val="00242FC1"/>
    <w:rsid w:val="002432F4"/>
    <w:rsid w:val="002433CE"/>
    <w:rsid w:val="002434B9"/>
    <w:rsid w:val="00243666"/>
    <w:rsid w:val="002436C1"/>
    <w:rsid w:val="002438B8"/>
    <w:rsid w:val="002438FA"/>
    <w:rsid w:val="00243A30"/>
    <w:rsid w:val="00243B15"/>
    <w:rsid w:val="00243BD1"/>
    <w:rsid w:val="00243D66"/>
    <w:rsid w:val="0024406B"/>
    <w:rsid w:val="00244199"/>
    <w:rsid w:val="00244499"/>
    <w:rsid w:val="0024470C"/>
    <w:rsid w:val="00244741"/>
    <w:rsid w:val="0024489E"/>
    <w:rsid w:val="002449EC"/>
    <w:rsid w:val="00244A7E"/>
    <w:rsid w:val="00244AD3"/>
    <w:rsid w:val="00244C0F"/>
    <w:rsid w:val="00244E6B"/>
    <w:rsid w:val="00245146"/>
    <w:rsid w:val="00245D33"/>
    <w:rsid w:val="00245E95"/>
    <w:rsid w:val="00245EDE"/>
    <w:rsid w:val="00245F9A"/>
    <w:rsid w:val="00246281"/>
    <w:rsid w:val="002463A2"/>
    <w:rsid w:val="002465CE"/>
    <w:rsid w:val="00246691"/>
    <w:rsid w:val="00246708"/>
    <w:rsid w:val="00246754"/>
    <w:rsid w:val="002469D6"/>
    <w:rsid w:val="00246BCB"/>
    <w:rsid w:val="0024722F"/>
    <w:rsid w:val="002472F5"/>
    <w:rsid w:val="00247310"/>
    <w:rsid w:val="00247377"/>
    <w:rsid w:val="0024747E"/>
    <w:rsid w:val="002474E6"/>
    <w:rsid w:val="0024755D"/>
    <w:rsid w:val="00247875"/>
    <w:rsid w:val="0024799D"/>
    <w:rsid w:val="002479E0"/>
    <w:rsid w:val="00247C48"/>
    <w:rsid w:val="00247C8F"/>
    <w:rsid w:val="00247CC3"/>
    <w:rsid w:val="00247FEE"/>
    <w:rsid w:val="002502CE"/>
    <w:rsid w:val="00250470"/>
    <w:rsid w:val="0025050A"/>
    <w:rsid w:val="00250943"/>
    <w:rsid w:val="002509D6"/>
    <w:rsid w:val="00250DED"/>
    <w:rsid w:val="0025120B"/>
    <w:rsid w:val="00251219"/>
    <w:rsid w:val="0025127C"/>
    <w:rsid w:val="002512FB"/>
    <w:rsid w:val="00251362"/>
    <w:rsid w:val="002515A4"/>
    <w:rsid w:val="002518CC"/>
    <w:rsid w:val="00251B3B"/>
    <w:rsid w:val="00251B81"/>
    <w:rsid w:val="00251C09"/>
    <w:rsid w:val="00251D48"/>
    <w:rsid w:val="00251D82"/>
    <w:rsid w:val="00251F04"/>
    <w:rsid w:val="002520FA"/>
    <w:rsid w:val="002521AE"/>
    <w:rsid w:val="002521FB"/>
    <w:rsid w:val="002523BA"/>
    <w:rsid w:val="00252456"/>
    <w:rsid w:val="0025295B"/>
    <w:rsid w:val="00252C31"/>
    <w:rsid w:val="00252E82"/>
    <w:rsid w:val="002531A2"/>
    <w:rsid w:val="00253474"/>
    <w:rsid w:val="002535D2"/>
    <w:rsid w:val="00253635"/>
    <w:rsid w:val="00253780"/>
    <w:rsid w:val="00253B29"/>
    <w:rsid w:val="00253B9B"/>
    <w:rsid w:val="00253EA8"/>
    <w:rsid w:val="00253F4A"/>
    <w:rsid w:val="0025406C"/>
    <w:rsid w:val="002540D7"/>
    <w:rsid w:val="0025411B"/>
    <w:rsid w:val="00254377"/>
    <w:rsid w:val="002543A0"/>
    <w:rsid w:val="0025447F"/>
    <w:rsid w:val="002548A1"/>
    <w:rsid w:val="00254B40"/>
    <w:rsid w:val="00254CB2"/>
    <w:rsid w:val="00254D02"/>
    <w:rsid w:val="00254FE9"/>
    <w:rsid w:val="00254FF7"/>
    <w:rsid w:val="002550E0"/>
    <w:rsid w:val="002551BB"/>
    <w:rsid w:val="002555A1"/>
    <w:rsid w:val="002555FD"/>
    <w:rsid w:val="00255A44"/>
    <w:rsid w:val="00255A6A"/>
    <w:rsid w:val="00255E1C"/>
    <w:rsid w:val="00255FBC"/>
    <w:rsid w:val="002560CE"/>
    <w:rsid w:val="00256709"/>
    <w:rsid w:val="0025686C"/>
    <w:rsid w:val="002569B3"/>
    <w:rsid w:val="00256B4A"/>
    <w:rsid w:val="00256F35"/>
    <w:rsid w:val="00256F8E"/>
    <w:rsid w:val="00257186"/>
    <w:rsid w:val="00257229"/>
    <w:rsid w:val="002572CA"/>
    <w:rsid w:val="002576F0"/>
    <w:rsid w:val="00257761"/>
    <w:rsid w:val="00257C20"/>
    <w:rsid w:val="00257CC8"/>
    <w:rsid w:val="00257E4A"/>
    <w:rsid w:val="00257F3E"/>
    <w:rsid w:val="00257F9F"/>
    <w:rsid w:val="00260155"/>
    <w:rsid w:val="002601C1"/>
    <w:rsid w:val="00260207"/>
    <w:rsid w:val="0026075D"/>
    <w:rsid w:val="00260C7F"/>
    <w:rsid w:val="00260D01"/>
    <w:rsid w:val="00260DBB"/>
    <w:rsid w:val="00260EAA"/>
    <w:rsid w:val="00261211"/>
    <w:rsid w:val="002612A5"/>
    <w:rsid w:val="002613AB"/>
    <w:rsid w:val="00261651"/>
    <w:rsid w:val="0026183B"/>
    <w:rsid w:val="00261924"/>
    <w:rsid w:val="00261B86"/>
    <w:rsid w:val="00261C04"/>
    <w:rsid w:val="00261C34"/>
    <w:rsid w:val="00261D70"/>
    <w:rsid w:val="002623C2"/>
    <w:rsid w:val="00262966"/>
    <w:rsid w:val="00262C8B"/>
    <w:rsid w:val="00262D4D"/>
    <w:rsid w:val="00263117"/>
    <w:rsid w:val="002632B3"/>
    <w:rsid w:val="00263337"/>
    <w:rsid w:val="002633E8"/>
    <w:rsid w:val="0026377F"/>
    <w:rsid w:val="00263785"/>
    <w:rsid w:val="002639A0"/>
    <w:rsid w:val="00263BDF"/>
    <w:rsid w:val="00263BF5"/>
    <w:rsid w:val="00263E45"/>
    <w:rsid w:val="0026445B"/>
    <w:rsid w:val="002644B5"/>
    <w:rsid w:val="0026453F"/>
    <w:rsid w:val="0026454E"/>
    <w:rsid w:val="00264982"/>
    <w:rsid w:val="002649CC"/>
    <w:rsid w:val="00264F0B"/>
    <w:rsid w:val="00265024"/>
    <w:rsid w:val="0026504B"/>
    <w:rsid w:val="0026508C"/>
    <w:rsid w:val="002650B0"/>
    <w:rsid w:val="0026528A"/>
    <w:rsid w:val="00265559"/>
    <w:rsid w:val="00265C2E"/>
    <w:rsid w:val="00265C9A"/>
    <w:rsid w:val="00265CEE"/>
    <w:rsid w:val="00265E63"/>
    <w:rsid w:val="00265F0B"/>
    <w:rsid w:val="00265F27"/>
    <w:rsid w:val="00265FCE"/>
    <w:rsid w:val="00266049"/>
    <w:rsid w:val="00266152"/>
    <w:rsid w:val="00266580"/>
    <w:rsid w:val="00266AA6"/>
    <w:rsid w:val="00266CCF"/>
    <w:rsid w:val="002673E3"/>
    <w:rsid w:val="00267B1B"/>
    <w:rsid w:val="00267D70"/>
    <w:rsid w:val="00267DF9"/>
    <w:rsid w:val="00267E25"/>
    <w:rsid w:val="00270011"/>
    <w:rsid w:val="002700B7"/>
    <w:rsid w:val="0027046C"/>
    <w:rsid w:val="002704F7"/>
    <w:rsid w:val="00270777"/>
    <w:rsid w:val="00270AA2"/>
    <w:rsid w:val="00270DC0"/>
    <w:rsid w:val="00271308"/>
    <w:rsid w:val="00271325"/>
    <w:rsid w:val="002714D8"/>
    <w:rsid w:val="00271629"/>
    <w:rsid w:val="002716F6"/>
    <w:rsid w:val="002717EB"/>
    <w:rsid w:val="00271C14"/>
    <w:rsid w:val="00271DAC"/>
    <w:rsid w:val="00271ECE"/>
    <w:rsid w:val="00271F27"/>
    <w:rsid w:val="00271FD3"/>
    <w:rsid w:val="002722C3"/>
    <w:rsid w:val="0027237A"/>
    <w:rsid w:val="002724E3"/>
    <w:rsid w:val="00272636"/>
    <w:rsid w:val="00272683"/>
    <w:rsid w:val="0027295D"/>
    <w:rsid w:val="00272D42"/>
    <w:rsid w:val="00273331"/>
    <w:rsid w:val="002733B7"/>
    <w:rsid w:val="00273410"/>
    <w:rsid w:val="00273583"/>
    <w:rsid w:val="002737AD"/>
    <w:rsid w:val="002737CE"/>
    <w:rsid w:val="0027383E"/>
    <w:rsid w:val="00273847"/>
    <w:rsid w:val="00273A9A"/>
    <w:rsid w:val="00273EAD"/>
    <w:rsid w:val="002741BE"/>
    <w:rsid w:val="0027450D"/>
    <w:rsid w:val="002745E4"/>
    <w:rsid w:val="00274774"/>
    <w:rsid w:val="00274790"/>
    <w:rsid w:val="00274FC5"/>
    <w:rsid w:val="002750DF"/>
    <w:rsid w:val="00275197"/>
    <w:rsid w:val="002752D6"/>
    <w:rsid w:val="00275424"/>
    <w:rsid w:val="0027546F"/>
    <w:rsid w:val="00275505"/>
    <w:rsid w:val="002756D3"/>
    <w:rsid w:val="002758CA"/>
    <w:rsid w:val="002758DA"/>
    <w:rsid w:val="00275A96"/>
    <w:rsid w:val="00275EBE"/>
    <w:rsid w:val="00275F61"/>
    <w:rsid w:val="00276091"/>
    <w:rsid w:val="002760D3"/>
    <w:rsid w:val="0027616E"/>
    <w:rsid w:val="0027633B"/>
    <w:rsid w:val="0027635B"/>
    <w:rsid w:val="00276416"/>
    <w:rsid w:val="0027693F"/>
    <w:rsid w:val="00276C26"/>
    <w:rsid w:val="00277064"/>
    <w:rsid w:val="0027720C"/>
    <w:rsid w:val="00277387"/>
    <w:rsid w:val="0027755A"/>
    <w:rsid w:val="0027765B"/>
    <w:rsid w:val="00277985"/>
    <w:rsid w:val="00277C00"/>
    <w:rsid w:val="00277CDB"/>
    <w:rsid w:val="0028008F"/>
    <w:rsid w:val="0028035D"/>
    <w:rsid w:val="00280462"/>
    <w:rsid w:val="00280807"/>
    <w:rsid w:val="00280B4E"/>
    <w:rsid w:val="00280B7B"/>
    <w:rsid w:val="00280C84"/>
    <w:rsid w:val="0028104B"/>
    <w:rsid w:val="002811C1"/>
    <w:rsid w:val="002812C7"/>
    <w:rsid w:val="00281581"/>
    <w:rsid w:val="0028163C"/>
    <w:rsid w:val="00281C9E"/>
    <w:rsid w:val="00282292"/>
    <w:rsid w:val="00282330"/>
    <w:rsid w:val="0028236E"/>
    <w:rsid w:val="0028244D"/>
    <w:rsid w:val="002826C4"/>
    <w:rsid w:val="00282831"/>
    <w:rsid w:val="00282888"/>
    <w:rsid w:val="002828D2"/>
    <w:rsid w:val="00282935"/>
    <w:rsid w:val="00282A87"/>
    <w:rsid w:val="00282B07"/>
    <w:rsid w:val="00282CE1"/>
    <w:rsid w:val="00282D77"/>
    <w:rsid w:val="00282DF8"/>
    <w:rsid w:val="00282FBE"/>
    <w:rsid w:val="00283285"/>
    <w:rsid w:val="00283346"/>
    <w:rsid w:val="002835BA"/>
    <w:rsid w:val="002836FB"/>
    <w:rsid w:val="00283829"/>
    <w:rsid w:val="0028389F"/>
    <w:rsid w:val="00283A7A"/>
    <w:rsid w:val="00283B03"/>
    <w:rsid w:val="00283BC6"/>
    <w:rsid w:val="00284000"/>
    <w:rsid w:val="00284056"/>
    <w:rsid w:val="00284163"/>
    <w:rsid w:val="00284438"/>
    <w:rsid w:val="002845E6"/>
    <w:rsid w:val="00284704"/>
    <w:rsid w:val="00284AA0"/>
    <w:rsid w:val="00284BEE"/>
    <w:rsid w:val="00285084"/>
    <w:rsid w:val="002852F6"/>
    <w:rsid w:val="002854B6"/>
    <w:rsid w:val="00285578"/>
    <w:rsid w:val="0028559A"/>
    <w:rsid w:val="002856D3"/>
    <w:rsid w:val="00285725"/>
    <w:rsid w:val="002858EF"/>
    <w:rsid w:val="00285AF1"/>
    <w:rsid w:val="00285DD3"/>
    <w:rsid w:val="00285E0A"/>
    <w:rsid w:val="00285E9E"/>
    <w:rsid w:val="00285ECD"/>
    <w:rsid w:val="00286137"/>
    <w:rsid w:val="00286159"/>
    <w:rsid w:val="002864C5"/>
    <w:rsid w:val="00286502"/>
    <w:rsid w:val="002865DF"/>
    <w:rsid w:val="00286708"/>
    <w:rsid w:val="00286A7F"/>
    <w:rsid w:val="00286B4D"/>
    <w:rsid w:val="00286D50"/>
    <w:rsid w:val="00286D84"/>
    <w:rsid w:val="00286FB6"/>
    <w:rsid w:val="0028704E"/>
    <w:rsid w:val="002870CF"/>
    <w:rsid w:val="002873AB"/>
    <w:rsid w:val="002873CC"/>
    <w:rsid w:val="00287791"/>
    <w:rsid w:val="002879EE"/>
    <w:rsid w:val="00287C50"/>
    <w:rsid w:val="00287CAB"/>
    <w:rsid w:val="00287CB8"/>
    <w:rsid w:val="00287F2F"/>
    <w:rsid w:val="00290032"/>
    <w:rsid w:val="00290067"/>
    <w:rsid w:val="00290254"/>
    <w:rsid w:val="002903AF"/>
    <w:rsid w:val="0029044E"/>
    <w:rsid w:val="002904EE"/>
    <w:rsid w:val="002904EF"/>
    <w:rsid w:val="00290589"/>
    <w:rsid w:val="002905F1"/>
    <w:rsid w:val="002906FE"/>
    <w:rsid w:val="00290BA4"/>
    <w:rsid w:val="00290C40"/>
    <w:rsid w:val="00290C70"/>
    <w:rsid w:val="00290D62"/>
    <w:rsid w:val="00290E96"/>
    <w:rsid w:val="002913F1"/>
    <w:rsid w:val="002914F6"/>
    <w:rsid w:val="00291516"/>
    <w:rsid w:val="00291793"/>
    <w:rsid w:val="00291802"/>
    <w:rsid w:val="00291A4E"/>
    <w:rsid w:val="00291A64"/>
    <w:rsid w:val="00291A6D"/>
    <w:rsid w:val="00291DDE"/>
    <w:rsid w:val="00291EF1"/>
    <w:rsid w:val="00291F96"/>
    <w:rsid w:val="002920FC"/>
    <w:rsid w:val="002923B6"/>
    <w:rsid w:val="002925CB"/>
    <w:rsid w:val="0029282D"/>
    <w:rsid w:val="002928DB"/>
    <w:rsid w:val="0029293F"/>
    <w:rsid w:val="00292AA9"/>
    <w:rsid w:val="00292C76"/>
    <w:rsid w:val="00292F19"/>
    <w:rsid w:val="00293227"/>
    <w:rsid w:val="0029340E"/>
    <w:rsid w:val="0029361F"/>
    <w:rsid w:val="0029364B"/>
    <w:rsid w:val="002936ED"/>
    <w:rsid w:val="00293844"/>
    <w:rsid w:val="002938A0"/>
    <w:rsid w:val="00293BEC"/>
    <w:rsid w:val="00293C5F"/>
    <w:rsid w:val="00293C6D"/>
    <w:rsid w:val="00293D21"/>
    <w:rsid w:val="00293E4C"/>
    <w:rsid w:val="00293E62"/>
    <w:rsid w:val="00293EA4"/>
    <w:rsid w:val="00294110"/>
    <w:rsid w:val="002941ED"/>
    <w:rsid w:val="0029429D"/>
    <w:rsid w:val="002942C2"/>
    <w:rsid w:val="00294518"/>
    <w:rsid w:val="00294897"/>
    <w:rsid w:val="002948B1"/>
    <w:rsid w:val="00294978"/>
    <w:rsid w:val="00294FF3"/>
    <w:rsid w:val="00295134"/>
    <w:rsid w:val="00295C7E"/>
    <w:rsid w:val="00295D7E"/>
    <w:rsid w:val="00295D9B"/>
    <w:rsid w:val="00295FA1"/>
    <w:rsid w:val="0029602D"/>
    <w:rsid w:val="00296175"/>
    <w:rsid w:val="002961EE"/>
    <w:rsid w:val="002962F0"/>
    <w:rsid w:val="0029634D"/>
    <w:rsid w:val="00296D32"/>
    <w:rsid w:val="00296DA2"/>
    <w:rsid w:val="00296E0F"/>
    <w:rsid w:val="00296E70"/>
    <w:rsid w:val="00297089"/>
    <w:rsid w:val="002970B7"/>
    <w:rsid w:val="0029731F"/>
    <w:rsid w:val="00297A37"/>
    <w:rsid w:val="00297A6F"/>
    <w:rsid w:val="00297A88"/>
    <w:rsid w:val="00297AD1"/>
    <w:rsid w:val="00297CE2"/>
    <w:rsid w:val="00297FC9"/>
    <w:rsid w:val="00297FF9"/>
    <w:rsid w:val="002A0365"/>
    <w:rsid w:val="002A03BF"/>
    <w:rsid w:val="002A08CB"/>
    <w:rsid w:val="002A0952"/>
    <w:rsid w:val="002A099D"/>
    <w:rsid w:val="002A09CD"/>
    <w:rsid w:val="002A0AB4"/>
    <w:rsid w:val="002A0B76"/>
    <w:rsid w:val="002A0F3D"/>
    <w:rsid w:val="002A1019"/>
    <w:rsid w:val="002A10B5"/>
    <w:rsid w:val="002A10C9"/>
    <w:rsid w:val="002A11CE"/>
    <w:rsid w:val="002A1287"/>
    <w:rsid w:val="002A1381"/>
    <w:rsid w:val="002A13E2"/>
    <w:rsid w:val="002A1567"/>
    <w:rsid w:val="002A161C"/>
    <w:rsid w:val="002A16D4"/>
    <w:rsid w:val="002A1735"/>
    <w:rsid w:val="002A1A7D"/>
    <w:rsid w:val="002A22C3"/>
    <w:rsid w:val="002A238A"/>
    <w:rsid w:val="002A2548"/>
    <w:rsid w:val="002A25E0"/>
    <w:rsid w:val="002A28CB"/>
    <w:rsid w:val="002A2A6E"/>
    <w:rsid w:val="002A2B73"/>
    <w:rsid w:val="002A2BAC"/>
    <w:rsid w:val="002A2D9D"/>
    <w:rsid w:val="002A2E39"/>
    <w:rsid w:val="002A2FBE"/>
    <w:rsid w:val="002A311C"/>
    <w:rsid w:val="002A318B"/>
    <w:rsid w:val="002A33C7"/>
    <w:rsid w:val="002A340B"/>
    <w:rsid w:val="002A3556"/>
    <w:rsid w:val="002A3D07"/>
    <w:rsid w:val="002A3DD5"/>
    <w:rsid w:val="002A3F03"/>
    <w:rsid w:val="002A3F0C"/>
    <w:rsid w:val="002A41ED"/>
    <w:rsid w:val="002A4445"/>
    <w:rsid w:val="002A4544"/>
    <w:rsid w:val="002A47E7"/>
    <w:rsid w:val="002A493B"/>
    <w:rsid w:val="002A49BE"/>
    <w:rsid w:val="002A4AC5"/>
    <w:rsid w:val="002A4B2C"/>
    <w:rsid w:val="002A4B8B"/>
    <w:rsid w:val="002A4C4A"/>
    <w:rsid w:val="002A4D70"/>
    <w:rsid w:val="002A4D8C"/>
    <w:rsid w:val="002A4E7A"/>
    <w:rsid w:val="002A4F5D"/>
    <w:rsid w:val="002A4F66"/>
    <w:rsid w:val="002A536A"/>
    <w:rsid w:val="002A5371"/>
    <w:rsid w:val="002A5727"/>
    <w:rsid w:val="002A585F"/>
    <w:rsid w:val="002A5BB6"/>
    <w:rsid w:val="002A5D05"/>
    <w:rsid w:val="002A5F57"/>
    <w:rsid w:val="002A60D8"/>
    <w:rsid w:val="002A6429"/>
    <w:rsid w:val="002A6506"/>
    <w:rsid w:val="002A67DC"/>
    <w:rsid w:val="002A697C"/>
    <w:rsid w:val="002A6AE3"/>
    <w:rsid w:val="002A6CCC"/>
    <w:rsid w:val="002A6E6F"/>
    <w:rsid w:val="002A6F30"/>
    <w:rsid w:val="002A768A"/>
    <w:rsid w:val="002A78F1"/>
    <w:rsid w:val="002A7918"/>
    <w:rsid w:val="002A7A71"/>
    <w:rsid w:val="002A7B38"/>
    <w:rsid w:val="002A7C81"/>
    <w:rsid w:val="002A7D30"/>
    <w:rsid w:val="002A7E38"/>
    <w:rsid w:val="002A7F3D"/>
    <w:rsid w:val="002A7FAC"/>
    <w:rsid w:val="002B011F"/>
    <w:rsid w:val="002B0244"/>
    <w:rsid w:val="002B04F6"/>
    <w:rsid w:val="002B05CC"/>
    <w:rsid w:val="002B069D"/>
    <w:rsid w:val="002B08C4"/>
    <w:rsid w:val="002B0A5D"/>
    <w:rsid w:val="002B0AEC"/>
    <w:rsid w:val="002B0C85"/>
    <w:rsid w:val="002B0CBA"/>
    <w:rsid w:val="002B0FB1"/>
    <w:rsid w:val="002B0FFC"/>
    <w:rsid w:val="002B10BC"/>
    <w:rsid w:val="002B12EC"/>
    <w:rsid w:val="002B1409"/>
    <w:rsid w:val="002B16A0"/>
    <w:rsid w:val="002B17DC"/>
    <w:rsid w:val="002B184E"/>
    <w:rsid w:val="002B1A50"/>
    <w:rsid w:val="002B1B12"/>
    <w:rsid w:val="002B1B29"/>
    <w:rsid w:val="002B1BB6"/>
    <w:rsid w:val="002B1D4B"/>
    <w:rsid w:val="002B1EBA"/>
    <w:rsid w:val="002B1EFD"/>
    <w:rsid w:val="002B1F5C"/>
    <w:rsid w:val="002B21EB"/>
    <w:rsid w:val="002B2333"/>
    <w:rsid w:val="002B24BA"/>
    <w:rsid w:val="002B27A1"/>
    <w:rsid w:val="002B2995"/>
    <w:rsid w:val="002B2A71"/>
    <w:rsid w:val="002B2B52"/>
    <w:rsid w:val="002B2DA1"/>
    <w:rsid w:val="002B2F39"/>
    <w:rsid w:val="002B3107"/>
    <w:rsid w:val="002B3340"/>
    <w:rsid w:val="002B33EF"/>
    <w:rsid w:val="002B35A5"/>
    <w:rsid w:val="002B367F"/>
    <w:rsid w:val="002B3690"/>
    <w:rsid w:val="002B3A4E"/>
    <w:rsid w:val="002B3B05"/>
    <w:rsid w:val="002B3F33"/>
    <w:rsid w:val="002B3F67"/>
    <w:rsid w:val="002B3F9C"/>
    <w:rsid w:val="002B408C"/>
    <w:rsid w:val="002B413E"/>
    <w:rsid w:val="002B42D5"/>
    <w:rsid w:val="002B4404"/>
    <w:rsid w:val="002B4472"/>
    <w:rsid w:val="002B456C"/>
    <w:rsid w:val="002B46EA"/>
    <w:rsid w:val="002B4831"/>
    <w:rsid w:val="002B4891"/>
    <w:rsid w:val="002B4B7A"/>
    <w:rsid w:val="002B4C36"/>
    <w:rsid w:val="002B4E45"/>
    <w:rsid w:val="002B51CB"/>
    <w:rsid w:val="002B534F"/>
    <w:rsid w:val="002B53AA"/>
    <w:rsid w:val="002B5568"/>
    <w:rsid w:val="002B5778"/>
    <w:rsid w:val="002B57DE"/>
    <w:rsid w:val="002B589F"/>
    <w:rsid w:val="002B5AF1"/>
    <w:rsid w:val="002B5C3A"/>
    <w:rsid w:val="002B5D59"/>
    <w:rsid w:val="002B5E53"/>
    <w:rsid w:val="002B6087"/>
    <w:rsid w:val="002B6371"/>
    <w:rsid w:val="002B63D3"/>
    <w:rsid w:val="002B660C"/>
    <w:rsid w:val="002B6A07"/>
    <w:rsid w:val="002B6CA8"/>
    <w:rsid w:val="002B6D08"/>
    <w:rsid w:val="002B6D7D"/>
    <w:rsid w:val="002B71CE"/>
    <w:rsid w:val="002B720D"/>
    <w:rsid w:val="002B72A3"/>
    <w:rsid w:val="002B7406"/>
    <w:rsid w:val="002B768F"/>
    <w:rsid w:val="002B76BA"/>
    <w:rsid w:val="002B772E"/>
    <w:rsid w:val="002B7914"/>
    <w:rsid w:val="002B79C9"/>
    <w:rsid w:val="002B79F4"/>
    <w:rsid w:val="002B7A60"/>
    <w:rsid w:val="002B7B68"/>
    <w:rsid w:val="002C01FC"/>
    <w:rsid w:val="002C025F"/>
    <w:rsid w:val="002C071C"/>
    <w:rsid w:val="002C082C"/>
    <w:rsid w:val="002C0877"/>
    <w:rsid w:val="002C0933"/>
    <w:rsid w:val="002C0AD1"/>
    <w:rsid w:val="002C0BFA"/>
    <w:rsid w:val="002C0C47"/>
    <w:rsid w:val="002C12BC"/>
    <w:rsid w:val="002C13BE"/>
    <w:rsid w:val="002C1808"/>
    <w:rsid w:val="002C19EA"/>
    <w:rsid w:val="002C1A32"/>
    <w:rsid w:val="002C1C9C"/>
    <w:rsid w:val="002C1D2F"/>
    <w:rsid w:val="002C1D5F"/>
    <w:rsid w:val="002C2031"/>
    <w:rsid w:val="002C2681"/>
    <w:rsid w:val="002C2748"/>
    <w:rsid w:val="002C284C"/>
    <w:rsid w:val="002C2E7E"/>
    <w:rsid w:val="002C2EC9"/>
    <w:rsid w:val="002C334D"/>
    <w:rsid w:val="002C3395"/>
    <w:rsid w:val="002C351B"/>
    <w:rsid w:val="002C357D"/>
    <w:rsid w:val="002C3651"/>
    <w:rsid w:val="002C3665"/>
    <w:rsid w:val="002C396C"/>
    <w:rsid w:val="002C3B9F"/>
    <w:rsid w:val="002C3EB3"/>
    <w:rsid w:val="002C3EE9"/>
    <w:rsid w:val="002C4168"/>
    <w:rsid w:val="002C4361"/>
    <w:rsid w:val="002C44D5"/>
    <w:rsid w:val="002C4580"/>
    <w:rsid w:val="002C458A"/>
    <w:rsid w:val="002C4A67"/>
    <w:rsid w:val="002C4C10"/>
    <w:rsid w:val="002C4D12"/>
    <w:rsid w:val="002C4D7A"/>
    <w:rsid w:val="002C4DEE"/>
    <w:rsid w:val="002C506D"/>
    <w:rsid w:val="002C5087"/>
    <w:rsid w:val="002C5163"/>
    <w:rsid w:val="002C521C"/>
    <w:rsid w:val="002C5233"/>
    <w:rsid w:val="002C528C"/>
    <w:rsid w:val="002C55BF"/>
    <w:rsid w:val="002C55E6"/>
    <w:rsid w:val="002C55F5"/>
    <w:rsid w:val="002C58FF"/>
    <w:rsid w:val="002C5930"/>
    <w:rsid w:val="002C59CA"/>
    <w:rsid w:val="002C5DE7"/>
    <w:rsid w:val="002C5EA0"/>
    <w:rsid w:val="002C61DB"/>
    <w:rsid w:val="002C6258"/>
    <w:rsid w:val="002C64A8"/>
    <w:rsid w:val="002C6A13"/>
    <w:rsid w:val="002C6A16"/>
    <w:rsid w:val="002C6C11"/>
    <w:rsid w:val="002C6F0A"/>
    <w:rsid w:val="002C70DA"/>
    <w:rsid w:val="002C70F4"/>
    <w:rsid w:val="002C7307"/>
    <w:rsid w:val="002C77D5"/>
    <w:rsid w:val="002C78F6"/>
    <w:rsid w:val="002C795B"/>
    <w:rsid w:val="002C7AF1"/>
    <w:rsid w:val="002C7C14"/>
    <w:rsid w:val="002C7F88"/>
    <w:rsid w:val="002C7FD1"/>
    <w:rsid w:val="002D0135"/>
    <w:rsid w:val="002D0273"/>
    <w:rsid w:val="002D02A0"/>
    <w:rsid w:val="002D037F"/>
    <w:rsid w:val="002D0601"/>
    <w:rsid w:val="002D09DA"/>
    <w:rsid w:val="002D0C04"/>
    <w:rsid w:val="002D0DA9"/>
    <w:rsid w:val="002D0E15"/>
    <w:rsid w:val="002D1182"/>
    <w:rsid w:val="002D1376"/>
    <w:rsid w:val="002D1610"/>
    <w:rsid w:val="002D1753"/>
    <w:rsid w:val="002D1804"/>
    <w:rsid w:val="002D1B6F"/>
    <w:rsid w:val="002D1B8A"/>
    <w:rsid w:val="002D1BE9"/>
    <w:rsid w:val="002D1D51"/>
    <w:rsid w:val="002D1F1D"/>
    <w:rsid w:val="002D2003"/>
    <w:rsid w:val="002D2155"/>
    <w:rsid w:val="002D248F"/>
    <w:rsid w:val="002D2616"/>
    <w:rsid w:val="002D27F4"/>
    <w:rsid w:val="002D28DC"/>
    <w:rsid w:val="002D29D9"/>
    <w:rsid w:val="002D2B07"/>
    <w:rsid w:val="002D2BC7"/>
    <w:rsid w:val="002D2CB3"/>
    <w:rsid w:val="002D3265"/>
    <w:rsid w:val="002D3724"/>
    <w:rsid w:val="002D37FD"/>
    <w:rsid w:val="002D3AB4"/>
    <w:rsid w:val="002D3FFC"/>
    <w:rsid w:val="002D44B1"/>
    <w:rsid w:val="002D4563"/>
    <w:rsid w:val="002D4677"/>
    <w:rsid w:val="002D4850"/>
    <w:rsid w:val="002D4937"/>
    <w:rsid w:val="002D4A06"/>
    <w:rsid w:val="002D4C98"/>
    <w:rsid w:val="002D4CAE"/>
    <w:rsid w:val="002D4EF1"/>
    <w:rsid w:val="002D508E"/>
    <w:rsid w:val="002D53FE"/>
    <w:rsid w:val="002D588E"/>
    <w:rsid w:val="002D58DE"/>
    <w:rsid w:val="002D5A45"/>
    <w:rsid w:val="002D5D17"/>
    <w:rsid w:val="002D5D18"/>
    <w:rsid w:val="002D5F23"/>
    <w:rsid w:val="002D6095"/>
    <w:rsid w:val="002D60F2"/>
    <w:rsid w:val="002D6909"/>
    <w:rsid w:val="002D6913"/>
    <w:rsid w:val="002D69F4"/>
    <w:rsid w:val="002D6A34"/>
    <w:rsid w:val="002D6D55"/>
    <w:rsid w:val="002D6E71"/>
    <w:rsid w:val="002D71C4"/>
    <w:rsid w:val="002D7242"/>
    <w:rsid w:val="002D73E7"/>
    <w:rsid w:val="002D7611"/>
    <w:rsid w:val="002D785B"/>
    <w:rsid w:val="002D7C5F"/>
    <w:rsid w:val="002D7E35"/>
    <w:rsid w:val="002E020F"/>
    <w:rsid w:val="002E0568"/>
    <w:rsid w:val="002E0630"/>
    <w:rsid w:val="002E0828"/>
    <w:rsid w:val="002E0852"/>
    <w:rsid w:val="002E0953"/>
    <w:rsid w:val="002E0B5C"/>
    <w:rsid w:val="002E0BE3"/>
    <w:rsid w:val="002E0C47"/>
    <w:rsid w:val="002E0CFC"/>
    <w:rsid w:val="002E0EFA"/>
    <w:rsid w:val="002E11F7"/>
    <w:rsid w:val="002E120D"/>
    <w:rsid w:val="002E1233"/>
    <w:rsid w:val="002E12BF"/>
    <w:rsid w:val="002E130B"/>
    <w:rsid w:val="002E1433"/>
    <w:rsid w:val="002E1489"/>
    <w:rsid w:val="002E14A1"/>
    <w:rsid w:val="002E1587"/>
    <w:rsid w:val="002E1614"/>
    <w:rsid w:val="002E1658"/>
    <w:rsid w:val="002E175E"/>
    <w:rsid w:val="002E1AEC"/>
    <w:rsid w:val="002E1BA4"/>
    <w:rsid w:val="002E2174"/>
    <w:rsid w:val="002E221D"/>
    <w:rsid w:val="002E2492"/>
    <w:rsid w:val="002E25C1"/>
    <w:rsid w:val="002E2677"/>
    <w:rsid w:val="002E2738"/>
    <w:rsid w:val="002E2893"/>
    <w:rsid w:val="002E297C"/>
    <w:rsid w:val="002E2B8E"/>
    <w:rsid w:val="002E2DDA"/>
    <w:rsid w:val="002E2DE2"/>
    <w:rsid w:val="002E3126"/>
    <w:rsid w:val="002E345E"/>
    <w:rsid w:val="002E3764"/>
    <w:rsid w:val="002E37C0"/>
    <w:rsid w:val="002E3AC7"/>
    <w:rsid w:val="002E3CEF"/>
    <w:rsid w:val="002E3D97"/>
    <w:rsid w:val="002E403F"/>
    <w:rsid w:val="002E449D"/>
    <w:rsid w:val="002E45B0"/>
    <w:rsid w:val="002E46B2"/>
    <w:rsid w:val="002E49D7"/>
    <w:rsid w:val="002E4BC6"/>
    <w:rsid w:val="002E4C23"/>
    <w:rsid w:val="002E4F4A"/>
    <w:rsid w:val="002E5009"/>
    <w:rsid w:val="002E508D"/>
    <w:rsid w:val="002E520D"/>
    <w:rsid w:val="002E52D3"/>
    <w:rsid w:val="002E53A1"/>
    <w:rsid w:val="002E5502"/>
    <w:rsid w:val="002E5616"/>
    <w:rsid w:val="002E5999"/>
    <w:rsid w:val="002E5AA8"/>
    <w:rsid w:val="002E5B07"/>
    <w:rsid w:val="002E5CD6"/>
    <w:rsid w:val="002E5DCD"/>
    <w:rsid w:val="002E5E25"/>
    <w:rsid w:val="002E5F8C"/>
    <w:rsid w:val="002E5FE0"/>
    <w:rsid w:val="002E62E3"/>
    <w:rsid w:val="002E63A1"/>
    <w:rsid w:val="002E675A"/>
    <w:rsid w:val="002E67C8"/>
    <w:rsid w:val="002E6902"/>
    <w:rsid w:val="002E6CAE"/>
    <w:rsid w:val="002E6CE2"/>
    <w:rsid w:val="002E6D40"/>
    <w:rsid w:val="002E70AF"/>
    <w:rsid w:val="002E7247"/>
    <w:rsid w:val="002E74A0"/>
    <w:rsid w:val="002E7914"/>
    <w:rsid w:val="002E7950"/>
    <w:rsid w:val="002E7A53"/>
    <w:rsid w:val="002E7A83"/>
    <w:rsid w:val="002E7AA9"/>
    <w:rsid w:val="002E7F01"/>
    <w:rsid w:val="002F02A5"/>
    <w:rsid w:val="002F030B"/>
    <w:rsid w:val="002F07E0"/>
    <w:rsid w:val="002F07E9"/>
    <w:rsid w:val="002F0999"/>
    <w:rsid w:val="002F0F45"/>
    <w:rsid w:val="002F0FE9"/>
    <w:rsid w:val="002F13DF"/>
    <w:rsid w:val="002F1CD5"/>
    <w:rsid w:val="002F2027"/>
    <w:rsid w:val="002F2033"/>
    <w:rsid w:val="002F21BE"/>
    <w:rsid w:val="002F2209"/>
    <w:rsid w:val="002F2451"/>
    <w:rsid w:val="002F25B9"/>
    <w:rsid w:val="002F27A2"/>
    <w:rsid w:val="002F27A4"/>
    <w:rsid w:val="002F29B6"/>
    <w:rsid w:val="002F29E7"/>
    <w:rsid w:val="002F2AA5"/>
    <w:rsid w:val="002F2C47"/>
    <w:rsid w:val="002F2CBF"/>
    <w:rsid w:val="002F3041"/>
    <w:rsid w:val="002F34FD"/>
    <w:rsid w:val="002F3698"/>
    <w:rsid w:val="002F39C7"/>
    <w:rsid w:val="002F3AF5"/>
    <w:rsid w:val="002F3C25"/>
    <w:rsid w:val="002F3C6C"/>
    <w:rsid w:val="002F3D10"/>
    <w:rsid w:val="002F3E0A"/>
    <w:rsid w:val="002F3F9F"/>
    <w:rsid w:val="002F404B"/>
    <w:rsid w:val="002F40B7"/>
    <w:rsid w:val="002F423E"/>
    <w:rsid w:val="002F447F"/>
    <w:rsid w:val="002F4730"/>
    <w:rsid w:val="002F4964"/>
    <w:rsid w:val="002F4A3C"/>
    <w:rsid w:val="002F4A5E"/>
    <w:rsid w:val="002F4B9F"/>
    <w:rsid w:val="002F4C64"/>
    <w:rsid w:val="002F5388"/>
    <w:rsid w:val="002F54C2"/>
    <w:rsid w:val="002F555F"/>
    <w:rsid w:val="002F55F0"/>
    <w:rsid w:val="002F5682"/>
    <w:rsid w:val="002F5B9A"/>
    <w:rsid w:val="002F5D29"/>
    <w:rsid w:val="002F5DC4"/>
    <w:rsid w:val="002F5FFF"/>
    <w:rsid w:val="002F658B"/>
    <w:rsid w:val="002F66AA"/>
    <w:rsid w:val="002F675C"/>
    <w:rsid w:val="002F67E5"/>
    <w:rsid w:val="002F6AD2"/>
    <w:rsid w:val="002F6E01"/>
    <w:rsid w:val="002F6ECF"/>
    <w:rsid w:val="002F752C"/>
    <w:rsid w:val="002F7665"/>
    <w:rsid w:val="002F7860"/>
    <w:rsid w:val="00300129"/>
    <w:rsid w:val="00300570"/>
    <w:rsid w:val="0030059F"/>
    <w:rsid w:val="00300784"/>
    <w:rsid w:val="003009CD"/>
    <w:rsid w:val="003009E0"/>
    <w:rsid w:val="00300D60"/>
    <w:rsid w:val="0030103D"/>
    <w:rsid w:val="00301082"/>
    <w:rsid w:val="00301215"/>
    <w:rsid w:val="0030126B"/>
    <w:rsid w:val="00301630"/>
    <w:rsid w:val="003017AA"/>
    <w:rsid w:val="003017CE"/>
    <w:rsid w:val="003018C4"/>
    <w:rsid w:val="00301A5E"/>
    <w:rsid w:val="00301B54"/>
    <w:rsid w:val="00301CC6"/>
    <w:rsid w:val="00301FB7"/>
    <w:rsid w:val="0030217E"/>
    <w:rsid w:val="00302411"/>
    <w:rsid w:val="00302AD0"/>
    <w:rsid w:val="00302BDE"/>
    <w:rsid w:val="00302C36"/>
    <w:rsid w:val="00302F4B"/>
    <w:rsid w:val="00303067"/>
    <w:rsid w:val="0030307D"/>
    <w:rsid w:val="00303137"/>
    <w:rsid w:val="003031D3"/>
    <w:rsid w:val="003032E4"/>
    <w:rsid w:val="0030359A"/>
    <w:rsid w:val="003037E5"/>
    <w:rsid w:val="003038B8"/>
    <w:rsid w:val="0030393F"/>
    <w:rsid w:val="00303CBE"/>
    <w:rsid w:val="00303F4D"/>
    <w:rsid w:val="0030403C"/>
    <w:rsid w:val="003041D9"/>
    <w:rsid w:val="00304596"/>
    <w:rsid w:val="0030478A"/>
    <w:rsid w:val="003048C3"/>
    <w:rsid w:val="0030492D"/>
    <w:rsid w:val="00304C16"/>
    <w:rsid w:val="00304E36"/>
    <w:rsid w:val="00304EAD"/>
    <w:rsid w:val="003051F9"/>
    <w:rsid w:val="003057E9"/>
    <w:rsid w:val="00305BE7"/>
    <w:rsid w:val="0030605F"/>
    <w:rsid w:val="003060A6"/>
    <w:rsid w:val="00306153"/>
    <w:rsid w:val="00306246"/>
    <w:rsid w:val="00306267"/>
    <w:rsid w:val="0030630A"/>
    <w:rsid w:val="00306489"/>
    <w:rsid w:val="00306527"/>
    <w:rsid w:val="003066E0"/>
    <w:rsid w:val="003067CA"/>
    <w:rsid w:val="003067D6"/>
    <w:rsid w:val="00306A55"/>
    <w:rsid w:val="00306B96"/>
    <w:rsid w:val="00306BCF"/>
    <w:rsid w:val="00306F1C"/>
    <w:rsid w:val="00306F27"/>
    <w:rsid w:val="003070A0"/>
    <w:rsid w:val="00307132"/>
    <w:rsid w:val="00307261"/>
    <w:rsid w:val="0030731E"/>
    <w:rsid w:val="003073E5"/>
    <w:rsid w:val="00307407"/>
    <w:rsid w:val="00307542"/>
    <w:rsid w:val="00307853"/>
    <w:rsid w:val="0030793F"/>
    <w:rsid w:val="0030797E"/>
    <w:rsid w:val="00307A43"/>
    <w:rsid w:val="00307B8D"/>
    <w:rsid w:val="00307BD7"/>
    <w:rsid w:val="00307D66"/>
    <w:rsid w:val="0031038D"/>
    <w:rsid w:val="003103DD"/>
    <w:rsid w:val="003103EC"/>
    <w:rsid w:val="00310421"/>
    <w:rsid w:val="00310519"/>
    <w:rsid w:val="0031059D"/>
    <w:rsid w:val="003107B4"/>
    <w:rsid w:val="00310957"/>
    <w:rsid w:val="00310B21"/>
    <w:rsid w:val="00310C07"/>
    <w:rsid w:val="00310C5B"/>
    <w:rsid w:val="00311026"/>
    <w:rsid w:val="0031141B"/>
    <w:rsid w:val="00311432"/>
    <w:rsid w:val="0031161E"/>
    <w:rsid w:val="003118FC"/>
    <w:rsid w:val="003118FE"/>
    <w:rsid w:val="00311B7C"/>
    <w:rsid w:val="00311BF0"/>
    <w:rsid w:val="00311DFC"/>
    <w:rsid w:val="003120B0"/>
    <w:rsid w:val="00312387"/>
    <w:rsid w:val="003124A1"/>
    <w:rsid w:val="003127D1"/>
    <w:rsid w:val="0031285F"/>
    <w:rsid w:val="00312AF4"/>
    <w:rsid w:val="00312D02"/>
    <w:rsid w:val="00312F2D"/>
    <w:rsid w:val="003132D8"/>
    <w:rsid w:val="003132F9"/>
    <w:rsid w:val="00313529"/>
    <w:rsid w:val="003138D3"/>
    <w:rsid w:val="00313A53"/>
    <w:rsid w:val="00313DCB"/>
    <w:rsid w:val="00313EA3"/>
    <w:rsid w:val="00314009"/>
    <w:rsid w:val="00314116"/>
    <w:rsid w:val="003143EB"/>
    <w:rsid w:val="0031455E"/>
    <w:rsid w:val="0031460A"/>
    <w:rsid w:val="0031465F"/>
    <w:rsid w:val="00314678"/>
    <w:rsid w:val="00314679"/>
    <w:rsid w:val="00314A16"/>
    <w:rsid w:val="00314BFF"/>
    <w:rsid w:val="00314DCE"/>
    <w:rsid w:val="00314F53"/>
    <w:rsid w:val="00314FE5"/>
    <w:rsid w:val="00315484"/>
    <w:rsid w:val="0031559B"/>
    <w:rsid w:val="00315693"/>
    <w:rsid w:val="00315A6C"/>
    <w:rsid w:val="00316343"/>
    <w:rsid w:val="00316820"/>
    <w:rsid w:val="00316844"/>
    <w:rsid w:val="003168F1"/>
    <w:rsid w:val="00316925"/>
    <w:rsid w:val="00316BA3"/>
    <w:rsid w:val="00316CE3"/>
    <w:rsid w:val="00316D4D"/>
    <w:rsid w:val="003170A4"/>
    <w:rsid w:val="003172E9"/>
    <w:rsid w:val="003173ED"/>
    <w:rsid w:val="003174DD"/>
    <w:rsid w:val="0031756D"/>
    <w:rsid w:val="0031768E"/>
    <w:rsid w:val="00317730"/>
    <w:rsid w:val="00317878"/>
    <w:rsid w:val="003178DA"/>
    <w:rsid w:val="00317AD6"/>
    <w:rsid w:val="0032015C"/>
    <w:rsid w:val="0032052F"/>
    <w:rsid w:val="003205BF"/>
    <w:rsid w:val="0032061B"/>
    <w:rsid w:val="0032065D"/>
    <w:rsid w:val="00320B7D"/>
    <w:rsid w:val="00320BDF"/>
    <w:rsid w:val="00320CA2"/>
    <w:rsid w:val="00320D12"/>
    <w:rsid w:val="00320D52"/>
    <w:rsid w:val="00320D7E"/>
    <w:rsid w:val="00320F8D"/>
    <w:rsid w:val="00320FA8"/>
    <w:rsid w:val="0032110C"/>
    <w:rsid w:val="0032110D"/>
    <w:rsid w:val="003211D1"/>
    <w:rsid w:val="00321382"/>
    <w:rsid w:val="003214BC"/>
    <w:rsid w:val="003214F0"/>
    <w:rsid w:val="00321934"/>
    <w:rsid w:val="00321967"/>
    <w:rsid w:val="00321B17"/>
    <w:rsid w:val="00321B63"/>
    <w:rsid w:val="00321C9D"/>
    <w:rsid w:val="00321DBC"/>
    <w:rsid w:val="00321E5C"/>
    <w:rsid w:val="00321FC8"/>
    <w:rsid w:val="0032201A"/>
    <w:rsid w:val="00322031"/>
    <w:rsid w:val="0032220C"/>
    <w:rsid w:val="00322356"/>
    <w:rsid w:val="0032237B"/>
    <w:rsid w:val="003227F4"/>
    <w:rsid w:val="00322842"/>
    <w:rsid w:val="00322C6B"/>
    <w:rsid w:val="00323012"/>
    <w:rsid w:val="0032306A"/>
    <w:rsid w:val="00323114"/>
    <w:rsid w:val="00323933"/>
    <w:rsid w:val="00323E1B"/>
    <w:rsid w:val="00323E5C"/>
    <w:rsid w:val="00323EE8"/>
    <w:rsid w:val="0032430B"/>
    <w:rsid w:val="00324344"/>
    <w:rsid w:val="003243B6"/>
    <w:rsid w:val="0032467E"/>
    <w:rsid w:val="0032471C"/>
    <w:rsid w:val="003247D9"/>
    <w:rsid w:val="003249AE"/>
    <w:rsid w:val="00324AEC"/>
    <w:rsid w:val="00324C5A"/>
    <w:rsid w:val="00324FB3"/>
    <w:rsid w:val="00325103"/>
    <w:rsid w:val="00325171"/>
    <w:rsid w:val="00325335"/>
    <w:rsid w:val="00325351"/>
    <w:rsid w:val="00325374"/>
    <w:rsid w:val="00325601"/>
    <w:rsid w:val="00325C57"/>
    <w:rsid w:val="00325C97"/>
    <w:rsid w:val="00325E05"/>
    <w:rsid w:val="00325E13"/>
    <w:rsid w:val="00325E36"/>
    <w:rsid w:val="00326084"/>
    <w:rsid w:val="0032630C"/>
    <w:rsid w:val="00326A49"/>
    <w:rsid w:val="00326B67"/>
    <w:rsid w:val="00326C90"/>
    <w:rsid w:val="00326F36"/>
    <w:rsid w:val="00326F4D"/>
    <w:rsid w:val="00327347"/>
    <w:rsid w:val="0032740F"/>
    <w:rsid w:val="003274C5"/>
    <w:rsid w:val="0032752B"/>
    <w:rsid w:val="003279E0"/>
    <w:rsid w:val="00327AF0"/>
    <w:rsid w:val="00327B98"/>
    <w:rsid w:val="00327D27"/>
    <w:rsid w:val="00327D88"/>
    <w:rsid w:val="00327DA9"/>
    <w:rsid w:val="00327F50"/>
    <w:rsid w:val="00330334"/>
    <w:rsid w:val="0033058E"/>
    <w:rsid w:val="00330598"/>
    <w:rsid w:val="00330C19"/>
    <w:rsid w:val="00330D56"/>
    <w:rsid w:val="00330F4D"/>
    <w:rsid w:val="00330FE7"/>
    <w:rsid w:val="0033102F"/>
    <w:rsid w:val="003311F9"/>
    <w:rsid w:val="00331213"/>
    <w:rsid w:val="00331353"/>
    <w:rsid w:val="003314BE"/>
    <w:rsid w:val="003316D3"/>
    <w:rsid w:val="0033188C"/>
    <w:rsid w:val="003318AF"/>
    <w:rsid w:val="003318B0"/>
    <w:rsid w:val="00331997"/>
    <w:rsid w:val="00331A41"/>
    <w:rsid w:val="00331F8A"/>
    <w:rsid w:val="00332179"/>
    <w:rsid w:val="003321BB"/>
    <w:rsid w:val="00332381"/>
    <w:rsid w:val="003324D0"/>
    <w:rsid w:val="003326A7"/>
    <w:rsid w:val="00332757"/>
    <w:rsid w:val="0033278D"/>
    <w:rsid w:val="00332B2B"/>
    <w:rsid w:val="00332B9F"/>
    <w:rsid w:val="00332BDD"/>
    <w:rsid w:val="00333130"/>
    <w:rsid w:val="003339E1"/>
    <w:rsid w:val="00333ABF"/>
    <w:rsid w:val="00333BC9"/>
    <w:rsid w:val="00333CF5"/>
    <w:rsid w:val="00333D08"/>
    <w:rsid w:val="00333F3C"/>
    <w:rsid w:val="00333F6F"/>
    <w:rsid w:val="0033407C"/>
    <w:rsid w:val="003342A5"/>
    <w:rsid w:val="003342FD"/>
    <w:rsid w:val="003348CE"/>
    <w:rsid w:val="00334C8C"/>
    <w:rsid w:val="00334D6E"/>
    <w:rsid w:val="00334D99"/>
    <w:rsid w:val="00334DF4"/>
    <w:rsid w:val="00334DFC"/>
    <w:rsid w:val="00335015"/>
    <w:rsid w:val="003351A5"/>
    <w:rsid w:val="003351C3"/>
    <w:rsid w:val="00335395"/>
    <w:rsid w:val="00335424"/>
    <w:rsid w:val="003355B2"/>
    <w:rsid w:val="00335846"/>
    <w:rsid w:val="0033588C"/>
    <w:rsid w:val="00335925"/>
    <w:rsid w:val="00335B72"/>
    <w:rsid w:val="00335E25"/>
    <w:rsid w:val="00335F56"/>
    <w:rsid w:val="00336006"/>
    <w:rsid w:val="00336078"/>
    <w:rsid w:val="00336375"/>
    <w:rsid w:val="0033689C"/>
    <w:rsid w:val="003368A8"/>
    <w:rsid w:val="00336F77"/>
    <w:rsid w:val="0033733C"/>
    <w:rsid w:val="003373BB"/>
    <w:rsid w:val="00337519"/>
    <w:rsid w:val="0033759A"/>
    <w:rsid w:val="00337B19"/>
    <w:rsid w:val="00337D63"/>
    <w:rsid w:val="00337F4E"/>
    <w:rsid w:val="00340307"/>
    <w:rsid w:val="0034079C"/>
    <w:rsid w:val="003409FE"/>
    <w:rsid w:val="00340AE5"/>
    <w:rsid w:val="00340CD8"/>
    <w:rsid w:val="00340D71"/>
    <w:rsid w:val="00340D81"/>
    <w:rsid w:val="00340F18"/>
    <w:rsid w:val="00340F7F"/>
    <w:rsid w:val="00341167"/>
    <w:rsid w:val="003412D7"/>
    <w:rsid w:val="00341363"/>
    <w:rsid w:val="003414B8"/>
    <w:rsid w:val="0034150B"/>
    <w:rsid w:val="00341519"/>
    <w:rsid w:val="003415E8"/>
    <w:rsid w:val="00341899"/>
    <w:rsid w:val="0034191B"/>
    <w:rsid w:val="003419FE"/>
    <w:rsid w:val="00341D96"/>
    <w:rsid w:val="00341F83"/>
    <w:rsid w:val="0034206B"/>
    <w:rsid w:val="003420F2"/>
    <w:rsid w:val="003421CE"/>
    <w:rsid w:val="003421EA"/>
    <w:rsid w:val="0034228B"/>
    <w:rsid w:val="00342366"/>
    <w:rsid w:val="0034243B"/>
    <w:rsid w:val="00342578"/>
    <w:rsid w:val="00342587"/>
    <w:rsid w:val="0034272A"/>
    <w:rsid w:val="0034276A"/>
    <w:rsid w:val="00342884"/>
    <w:rsid w:val="00342A2D"/>
    <w:rsid w:val="00342A73"/>
    <w:rsid w:val="00342B93"/>
    <w:rsid w:val="00342EE4"/>
    <w:rsid w:val="00342F62"/>
    <w:rsid w:val="00342F85"/>
    <w:rsid w:val="003433C0"/>
    <w:rsid w:val="00343821"/>
    <w:rsid w:val="00343876"/>
    <w:rsid w:val="00343C0E"/>
    <w:rsid w:val="00343E75"/>
    <w:rsid w:val="00343EA3"/>
    <w:rsid w:val="00344030"/>
    <w:rsid w:val="003443B1"/>
    <w:rsid w:val="00344873"/>
    <w:rsid w:val="0034493E"/>
    <w:rsid w:val="0034494B"/>
    <w:rsid w:val="00344BDA"/>
    <w:rsid w:val="00344DCE"/>
    <w:rsid w:val="00344EB9"/>
    <w:rsid w:val="003450F6"/>
    <w:rsid w:val="00345273"/>
    <w:rsid w:val="00345674"/>
    <w:rsid w:val="0034574C"/>
    <w:rsid w:val="00345938"/>
    <w:rsid w:val="00345973"/>
    <w:rsid w:val="003459FE"/>
    <w:rsid w:val="00345AEA"/>
    <w:rsid w:val="00345D22"/>
    <w:rsid w:val="00345E67"/>
    <w:rsid w:val="0034621A"/>
    <w:rsid w:val="00346277"/>
    <w:rsid w:val="00346BBC"/>
    <w:rsid w:val="00346C6D"/>
    <w:rsid w:val="00346E38"/>
    <w:rsid w:val="00346E9F"/>
    <w:rsid w:val="00346FE1"/>
    <w:rsid w:val="00346FF4"/>
    <w:rsid w:val="00347051"/>
    <w:rsid w:val="0034709C"/>
    <w:rsid w:val="00347109"/>
    <w:rsid w:val="003471AA"/>
    <w:rsid w:val="00347272"/>
    <w:rsid w:val="0034732C"/>
    <w:rsid w:val="00347346"/>
    <w:rsid w:val="0034767B"/>
    <w:rsid w:val="003477D5"/>
    <w:rsid w:val="00347B12"/>
    <w:rsid w:val="00347B51"/>
    <w:rsid w:val="00347B6D"/>
    <w:rsid w:val="00347E5D"/>
    <w:rsid w:val="00347F1A"/>
    <w:rsid w:val="00347FC5"/>
    <w:rsid w:val="0035017A"/>
    <w:rsid w:val="0035039A"/>
    <w:rsid w:val="003503FC"/>
    <w:rsid w:val="00350402"/>
    <w:rsid w:val="00350761"/>
    <w:rsid w:val="00350771"/>
    <w:rsid w:val="00350958"/>
    <w:rsid w:val="00350966"/>
    <w:rsid w:val="00350AE7"/>
    <w:rsid w:val="00350BFB"/>
    <w:rsid w:val="00351058"/>
    <w:rsid w:val="00351260"/>
    <w:rsid w:val="003512CD"/>
    <w:rsid w:val="00351A87"/>
    <w:rsid w:val="00351D05"/>
    <w:rsid w:val="003520C6"/>
    <w:rsid w:val="003521B7"/>
    <w:rsid w:val="003525D9"/>
    <w:rsid w:val="00352778"/>
    <w:rsid w:val="00352947"/>
    <w:rsid w:val="00352968"/>
    <w:rsid w:val="003529D6"/>
    <w:rsid w:val="00352C7E"/>
    <w:rsid w:val="00353285"/>
    <w:rsid w:val="0035330B"/>
    <w:rsid w:val="003535A1"/>
    <w:rsid w:val="003535F7"/>
    <w:rsid w:val="003539F0"/>
    <w:rsid w:val="00353BC1"/>
    <w:rsid w:val="00353C24"/>
    <w:rsid w:val="00353F7F"/>
    <w:rsid w:val="00353FC1"/>
    <w:rsid w:val="003546FE"/>
    <w:rsid w:val="0035475C"/>
    <w:rsid w:val="00354AE6"/>
    <w:rsid w:val="00354C1B"/>
    <w:rsid w:val="0035514C"/>
    <w:rsid w:val="00355153"/>
    <w:rsid w:val="0035519D"/>
    <w:rsid w:val="0035529A"/>
    <w:rsid w:val="00355524"/>
    <w:rsid w:val="00355750"/>
    <w:rsid w:val="00355CB1"/>
    <w:rsid w:val="00355D6C"/>
    <w:rsid w:val="00355E8E"/>
    <w:rsid w:val="003560DA"/>
    <w:rsid w:val="003560F9"/>
    <w:rsid w:val="0035638E"/>
    <w:rsid w:val="003564C2"/>
    <w:rsid w:val="00356818"/>
    <w:rsid w:val="00356AB0"/>
    <w:rsid w:val="00356B23"/>
    <w:rsid w:val="00356CD6"/>
    <w:rsid w:val="0035711B"/>
    <w:rsid w:val="003574CE"/>
    <w:rsid w:val="0035759D"/>
    <w:rsid w:val="0035765A"/>
    <w:rsid w:val="00357787"/>
    <w:rsid w:val="003577C0"/>
    <w:rsid w:val="003577F5"/>
    <w:rsid w:val="003577F6"/>
    <w:rsid w:val="00357855"/>
    <w:rsid w:val="003579E5"/>
    <w:rsid w:val="00357A8F"/>
    <w:rsid w:val="00357DFD"/>
    <w:rsid w:val="00357E93"/>
    <w:rsid w:val="00357F84"/>
    <w:rsid w:val="00360198"/>
    <w:rsid w:val="00360350"/>
    <w:rsid w:val="0036061A"/>
    <w:rsid w:val="003608E5"/>
    <w:rsid w:val="003608F2"/>
    <w:rsid w:val="00360C3A"/>
    <w:rsid w:val="00360E73"/>
    <w:rsid w:val="00360E8A"/>
    <w:rsid w:val="00360EEE"/>
    <w:rsid w:val="00361068"/>
    <w:rsid w:val="003610D1"/>
    <w:rsid w:val="00361193"/>
    <w:rsid w:val="003611E1"/>
    <w:rsid w:val="0036128C"/>
    <w:rsid w:val="003612BF"/>
    <w:rsid w:val="0036151E"/>
    <w:rsid w:val="00361778"/>
    <w:rsid w:val="00361A82"/>
    <w:rsid w:val="00361C1B"/>
    <w:rsid w:val="00361C42"/>
    <w:rsid w:val="00361CE0"/>
    <w:rsid w:val="0036213D"/>
    <w:rsid w:val="003621D9"/>
    <w:rsid w:val="003621F6"/>
    <w:rsid w:val="003629DE"/>
    <w:rsid w:val="00362CDB"/>
    <w:rsid w:val="00362DAD"/>
    <w:rsid w:val="00362F41"/>
    <w:rsid w:val="00363020"/>
    <w:rsid w:val="00363765"/>
    <w:rsid w:val="0036378F"/>
    <w:rsid w:val="00363B4C"/>
    <w:rsid w:val="00363E04"/>
    <w:rsid w:val="00363EEA"/>
    <w:rsid w:val="00363FD9"/>
    <w:rsid w:val="0036418F"/>
    <w:rsid w:val="0036421F"/>
    <w:rsid w:val="003643BE"/>
    <w:rsid w:val="00364496"/>
    <w:rsid w:val="00364589"/>
    <w:rsid w:val="003645EF"/>
    <w:rsid w:val="003647CD"/>
    <w:rsid w:val="00364810"/>
    <w:rsid w:val="00364870"/>
    <w:rsid w:val="0036496E"/>
    <w:rsid w:val="00364ADD"/>
    <w:rsid w:val="00364C22"/>
    <w:rsid w:val="00364DE0"/>
    <w:rsid w:val="00364DE5"/>
    <w:rsid w:val="00364E83"/>
    <w:rsid w:val="00365045"/>
    <w:rsid w:val="00365384"/>
    <w:rsid w:val="003654EA"/>
    <w:rsid w:val="003657B8"/>
    <w:rsid w:val="00365AB9"/>
    <w:rsid w:val="00365BF1"/>
    <w:rsid w:val="00365E85"/>
    <w:rsid w:val="00365FB9"/>
    <w:rsid w:val="00366040"/>
    <w:rsid w:val="003662A5"/>
    <w:rsid w:val="003662BF"/>
    <w:rsid w:val="003663E5"/>
    <w:rsid w:val="003663FA"/>
    <w:rsid w:val="003664A6"/>
    <w:rsid w:val="0036664B"/>
    <w:rsid w:val="0036696A"/>
    <w:rsid w:val="00366B92"/>
    <w:rsid w:val="00366BFF"/>
    <w:rsid w:val="00366E59"/>
    <w:rsid w:val="00367321"/>
    <w:rsid w:val="003676AD"/>
    <w:rsid w:val="00367974"/>
    <w:rsid w:val="00367A66"/>
    <w:rsid w:val="00367B13"/>
    <w:rsid w:val="00367C97"/>
    <w:rsid w:val="00367E55"/>
    <w:rsid w:val="003701EA"/>
    <w:rsid w:val="00370212"/>
    <w:rsid w:val="0037064D"/>
    <w:rsid w:val="00370723"/>
    <w:rsid w:val="00370732"/>
    <w:rsid w:val="0037086F"/>
    <w:rsid w:val="00370972"/>
    <w:rsid w:val="00370C73"/>
    <w:rsid w:val="00370D7C"/>
    <w:rsid w:val="00370E6F"/>
    <w:rsid w:val="0037126C"/>
    <w:rsid w:val="0037144E"/>
    <w:rsid w:val="003718DD"/>
    <w:rsid w:val="003718E1"/>
    <w:rsid w:val="0037191F"/>
    <w:rsid w:val="003719DF"/>
    <w:rsid w:val="00371A31"/>
    <w:rsid w:val="00371B86"/>
    <w:rsid w:val="00371E15"/>
    <w:rsid w:val="00371F78"/>
    <w:rsid w:val="00372067"/>
    <w:rsid w:val="003722D6"/>
    <w:rsid w:val="0037231B"/>
    <w:rsid w:val="0037287D"/>
    <w:rsid w:val="00372895"/>
    <w:rsid w:val="00372898"/>
    <w:rsid w:val="003728B4"/>
    <w:rsid w:val="003728DF"/>
    <w:rsid w:val="0037297D"/>
    <w:rsid w:val="00372AE7"/>
    <w:rsid w:val="00372E31"/>
    <w:rsid w:val="00372EE9"/>
    <w:rsid w:val="00372F04"/>
    <w:rsid w:val="003731C1"/>
    <w:rsid w:val="00373233"/>
    <w:rsid w:val="00373548"/>
    <w:rsid w:val="0037392F"/>
    <w:rsid w:val="00373ABD"/>
    <w:rsid w:val="00373D3F"/>
    <w:rsid w:val="00373D4C"/>
    <w:rsid w:val="00373E93"/>
    <w:rsid w:val="00373F04"/>
    <w:rsid w:val="00373FB3"/>
    <w:rsid w:val="0037412B"/>
    <w:rsid w:val="00374273"/>
    <w:rsid w:val="0037441E"/>
    <w:rsid w:val="003744E0"/>
    <w:rsid w:val="003745F0"/>
    <w:rsid w:val="00374698"/>
    <w:rsid w:val="00374BFA"/>
    <w:rsid w:val="00374C0A"/>
    <w:rsid w:val="00374DB7"/>
    <w:rsid w:val="00374E05"/>
    <w:rsid w:val="00374EC7"/>
    <w:rsid w:val="00374FA9"/>
    <w:rsid w:val="00374FBF"/>
    <w:rsid w:val="0037500D"/>
    <w:rsid w:val="0037533E"/>
    <w:rsid w:val="0037542B"/>
    <w:rsid w:val="0037554E"/>
    <w:rsid w:val="0037559F"/>
    <w:rsid w:val="003756F9"/>
    <w:rsid w:val="00375A84"/>
    <w:rsid w:val="00375BE5"/>
    <w:rsid w:val="00375D0E"/>
    <w:rsid w:val="00375DDB"/>
    <w:rsid w:val="003760C7"/>
    <w:rsid w:val="0037621C"/>
    <w:rsid w:val="00376237"/>
    <w:rsid w:val="00376649"/>
    <w:rsid w:val="00376679"/>
    <w:rsid w:val="003769F9"/>
    <w:rsid w:val="00376C07"/>
    <w:rsid w:val="00377359"/>
    <w:rsid w:val="00377476"/>
    <w:rsid w:val="003777C8"/>
    <w:rsid w:val="00377D9C"/>
    <w:rsid w:val="00380110"/>
    <w:rsid w:val="0038014D"/>
    <w:rsid w:val="0038029F"/>
    <w:rsid w:val="003802F8"/>
    <w:rsid w:val="0038033C"/>
    <w:rsid w:val="003803DD"/>
    <w:rsid w:val="00380483"/>
    <w:rsid w:val="003806A8"/>
    <w:rsid w:val="003806D5"/>
    <w:rsid w:val="003807DC"/>
    <w:rsid w:val="00380902"/>
    <w:rsid w:val="00380C1C"/>
    <w:rsid w:val="00380C8C"/>
    <w:rsid w:val="00380D01"/>
    <w:rsid w:val="00380F59"/>
    <w:rsid w:val="0038108B"/>
    <w:rsid w:val="003810AB"/>
    <w:rsid w:val="003811AE"/>
    <w:rsid w:val="0038124D"/>
    <w:rsid w:val="0038146D"/>
    <w:rsid w:val="0038149A"/>
    <w:rsid w:val="003814D7"/>
    <w:rsid w:val="0038154E"/>
    <w:rsid w:val="00381617"/>
    <w:rsid w:val="003816E3"/>
    <w:rsid w:val="00381A64"/>
    <w:rsid w:val="00381F12"/>
    <w:rsid w:val="00381FBA"/>
    <w:rsid w:val="003822FB"/>
    <w:rsid w:val="00382868"/>
    <w:rsid w:val="00382ACC"/>
    <w:rsid w:val="00382E05"/>
    <w:rsid w:val="00382EC1"/>
    <w:rsid w:val="003830CE"/>
    <w:rsid w:val="00383123"/>
    <w:rsid w:val="003831CE"/>
    <w:rsid w:val="0038358E"/>
    <w:rsid w:val="00383624"/>
    <w:rsid w:val="00383978"/>
    <w:rsid w:val="00383BE7"/>
    <w:rsid w:val="00383DE2"/>
    <w:rsid w:val="00383EDB"/>
    <w:rsid w:val="00383FB7"/>
    <w:rsid w:val="00384402"/>
    <w:rsid w:val="00384497"/>
    <w:rsid w:val="00384513"/>
    <w:rsid w:val="00384775"/>
    <w:rsid w:val="00384B00"/>
    <w:rsid w:val="00384BCF"/>
    <w:rsid w:val="00384C3F"/>
    <w:rsid w:val="0038518F"/>
    <w:rsid w:val="003853DC"/>
    <w:rsid w:val="003855A4"/>
    <w:rsid w:val="00385A8A"/>
    <w:rsid w:val="00385C32"/>
    <w:rsid w:val="00385D05"/>
    <w:rsid w:val="003860CE"/>
    <w:rsid w:val="00386865"/>
    <w:rsid w:val="00386975"/>
    <w:rsid w:val="003869BA"/>
    <w:rsid w:val="00386B37"/>
    <w:rsid w:val="003871C0"/>
    <w:rsid w:val="0038760F"/>
    <w:rsid w:val="003876B9"/>
    <w:rsid w:val="00387830"/>
    <w:rsid w:val="00387856"/>
    <w:rsid w:val="0038792D"/>
    <w:rsid w:val="00387B1B"/>
    <w:rsid w:val="00387B39"/>
    <w:rsid w:val="00387F7C"/>
    <w:rsid w:val="00390381"/>
    <w:rsid w:val="00390399"/>
    <w:rsid w:val="003904F8"/>
    <w:rsid w:val="003904FD"/>
    <w:rsid w:val="0039085C"/>
    <w:rsid w:val="00390F65"/>
    <w:rsid w:val="00390FD3"/>
    <w:rsid w:val="003914A2"/>
    <w:rsid w:val="003916AF"/>
    <w:rsid w:val="00391753"/>
    <w:rsid w:val="003918D8"/>
    <w:rsid w:val="003919B5"/>
    <w:rsid w:val="003919D5"/>
    <w:rsid w:val="00391A7F"/>
    <w:rsid w:val="00391AF5"/>
    <w:rsid w:val="00391DF4"/>
    <w:rsid w:val="00391EA3"/>
    <w:rsid w:val="00391EDD"/>
    <w:rsid w:val="00392376"/>
    <w:rsid w:val="00392629"/>
    <w:rsid w:val="003927F3"/>
    <w:rsid w:val="00392A59"/>
    <w:rsid w:val="00392B3C"/>
    <w:rsid w:val="00392C28"/>
    <w:rsid w:val="00392C5D"/>
    <w:rsid w:val="00392C67"/>
    <w:rsid w:val="00392E2F"/>
    <w:rsid w:val="00392E99"/>
    <w:rsid w:val="00392EE0"/>
    <w:rsid w:val="00393108"/>
    <w:rsid w:val="0039317E"/>
    <w:rsid w:val="003931F1"/>
    <w:rsid w:val="00393219"/>
    <w:rsid w:val="0039332D"/>
    <w:rsid w:val="00393494"/>
    <w:rsid w:val="00393B1A"/>
    <w:rsid w:val="00393C81"/>
    <w:rsid w:val="00393C82"/>
    <w:rsid w:val="00393E22"/>
    <w:rsid w:val="00393F9B"/>
    <w:rsid w:val="00394014"/>
    <w:rsid w:val="003940BF"/>
    <w:rsid w:val="003942DB"/>
    <w:rsid w:val="003944A8"/>
    <w:rsid w:val="003944CE"/>
    <w:rsid w:val="00394569"/>
    <w:rsid w:val="003945A9"/>
    <w:rsid w:val="003945F6"/>
    <w:rsid w:val="0039489B"/>
    <w:rsid w:val="003949E3"/>
    <w:rsid w:val="00394D10"/>
    <w:rsid w:val="00394EF2"/>
    <w:rsid w:val="003950E4"/>
    <w:rsid w:val="0039510D"/>
    <w:rsid w:val="00395250"/>
    <w:rsid w:val="0039541D"/>
    <w:rsid w:val="003954C7"/>
    <w:rsid w:val="00395531"/>
    <w:rsid w:val="003955E4"/>
    <w:rsid w:val="00395668"/>
    <w:rsid w:val="00395733"/>
    <w:rsid w:val="003957D3"/>
    <w:rsid w:val="0039588E"/>
    <w:rsid w:val="003958EE"/>
    <w:rsid w:val="00395A8A"/>
    <w:rsid w:val="00395D34"/>
    <w:rsid w:val="00395D3C"/>
    <w:rsid w:val="00395E5F"/>
    <w:rsid w:val="003960D6"/>
    <w:rsid w:val="00396501"/>
    <w:rsid w:val="003968AC"/>
    <w:rsid w:val="00396ACD"/>
    <w:rsid w:val="00397179"/>
    <w:rsid w:val="00397354"/>
    <w:rsid w:val="00397473"/>
    <w:rsid w:val="00397675"/>
    <w:rsid w:val="00397985"/>
    <w:rsid w:val="00397A65"/>
    <w:rsid w:val="00397A8B"/>
    <w:rsid w:val="00397A9E"/>
    <w:rsid w:val="00397AF7"/>
    <w:rsid w:val="00397E6C"/>
    <w:rsid w:val="003A018B"/>
    <w:rsid w:val="003A01EB"/>
    <w:rsid w:val="003A0416"/>
    <w:rsid w:val="003A04BA"/>
    <w:rsid w:val="003A08F5"/>
    <w:rsid w:val="003A0968"/>
    <w:rsid w:val="003A0E0C"/>
    <w:rsid w:val="003A0F6D"/>
    <w:rsid w:val="003A125D"/>
    <w:rsid w:val="003A1672"/>
    <w:rsid w:val="003A17B0"/>
    <w:rsid w:val="003A1AF3"/>
    <w:rsid w:val="003A1F37"/>
    <w:rsid w:val="003A215E"/>
    <w:rsid w:val="003A23D9"/>
    <w:rsid w:val="003A24BE"/>
    <w:rsid w:val="003A2A23"/>
    <w:rsid w:val="003A2BAA"/>
    <w:rsid w:val="003A2C25"/>
    <w:rsid w:val="003A2CCC"/>
    <w:rsid w:val="003A2DA6"/>
    <w:rsid w:val="003A2E57"/>
    <w:rsid w:val="003A3058"/>
    <w:rsid w:val="003A319B"/>
    <w:rsid w:val="003A32F0"/>
    <w:rsid w:val="003A3327"/>
    <w:rsid w:val="003A3366"/>
    <w:rsid w:val="003A339D"/>
    <w:rsid w:val="003A3A3D"/>
    <w:rsid w:val="003A3CBE"/>
    <w:rsid w:val="003A3FD2"/>
    <w:rsid w:val="003A4134"/>
    <w:rsid w:val="003A42C3"/>
    <w:rsid w:val="003A4315"/>
    <w:rsid w:val="003A4394"/>
    <w:rsid w:val="003A440C"/>
    <w:rsid w:val="003A4429"/>
    <w:rsid w:val="003A47A0"/>
    <w:rsid w:val="003A4897"/>
    <w:rsid w:val="003A4A49"/>
    <w:rsid w:val="003A4A78"/>
    <w:rsid w:val="003A4A87"/>
    <w:rsid w:val="003A4AE9"/>
    <w:rsid w:val="003A4B2D"/>
    <w:rsid w:val="003A4EC5"/>
    <w:rsid w:val="003A535E"/>
    <w:rsid w:val="003A53F2"/>
    <w:rsid w:val="003A541A"/>
    <w:rsid w:val="003A5670"/>
    <w:rsid w:val="003A59F3"/>
    <w:rsid w:val="003A5C30"/>
    <w:rsid w:val="003A5C35"/>
    <w:rsid w:val="003A5C36"/>
    <w:rsid w:val="003A5D23"/>
    <w:rsid w:val="003A5D4E"/>
    <w:rsid w:val="003A5FDB"/>
    <w:rsid w:val="003A64B4"/>
    <w:rsid w:val="003A64D6"/>
    <w:rsid w:val="003A6611"/>
    <w:rsid w:val="003A69FD"/>
    <w:rsid w:val="003A6CB6"/>
    <w:rsid w:val="003A6CD2"/>
    <w:rsid w:val="003A6DCA"/>
    <w:rsid w:val="003A6E67"/>
    <w:rsid w:val="003A7328"/>
    <w:rsid w:val="003A74AE"/>
    <w:rsid w:val="003A752E"/>
    <w:rsid w:val="003A7772"/>
    <w:rsid w:val="003A782E"/>
    <w:rsid w:val="003A7DCF"/>
    <w:rsid w:val="003A7F30"/>
    <w:rsid w:val="003A7F56"/>
    <w:rsid w:val="003A7F9B"/>
    <w:rsid w:val="003B01CB"/>
    <w:rsid w:val="003B0211"/>
    <w:rsid w:val="003B0876"/>
    <w:rsid w:val="003B08A8"/>
    <w:rsid w:val="003B0A9F"/>
    <w:rsid w:val="003B0C1F"/>
    <w:rsid w:val="003B0C5E"/>
    <w:rsid w:val="003B0CE5"/>
    <w:rsid w:val="003B0F85"/>
    <w:rsid w:val="003B1099"/>
    <w:rsid w:val="003B10E8"/>
    <w:rsid w:val="003B1339"/>
    <w:rsid w:val="003B166B"/>
    <w:rsid w:val="003B17CF"/>
    <w:rsid w:val="003B1B8A"/>
    <w:rsid w:val="003B229B"/>
    <w:rsid w:val="003B22AE"/>
    <w:rsid w:val="003B2309"/>
    <w:rsid w:val="003B246B"/>
    <w:rsid w:val="003B2481"/>
    <w:rsid w:val="003B2570"/>
    <w:rsid w:val="003B25C5"/>
    <w:rsid w:val="003B27EB"/>
    <w:rsid w:val="003B2800"/>
    <w:rsid w:val="003B2844"/>
    <w:rsid w:val="003B2885"/>
    <w:rsid w:val="003B28FD"/>
    <w:rsid w:val="003B2905"/>
    <w:rsid w:val="003B2907"/>
    <w:rsid w:val="003B2E39"/>
    <w:rsid w:val="003B2E54"/>
    <w:rsid w:val="003B3092"/>
    <w:rsid w:val="003B31CF"/>
    <w:rsid w:val="003B383F"/>
    <w:rsid w:val="003B3DA5"/>
    <w:rsid w:val="003B3F9A"/>
    <w:rsid w:val="003B410E"/>
    <w:rsid w:val="003B452B"/>
    <w:rsid w:val="003B4813"/>
    <w:rsid w:val="003B492D"/>
    <w:rsid w:val="003B4932"/>
    <w:rsid w:val="003B49C7"/>
    <w:rsid w:val="003B4BCA"/>
    <w:rsid w:val="003B4E29"/>
    <w:rsid w:val="003B4F77"/>
    <w:rsid w:val="003B4F89"/>
    <w:rsid w:val="003B50C9"/>
    <w:rsid w:val="003B51B3"/>
    <w:rsid w:val="003B51F1"/>
    <w:rsid w:val="003B5866"/>
    <w:rsid w:val="003B5911"/>
    <w:rsid w:val="003B5C4D"/>
    <w:rsid w:val="003B5C8F"/>
    <w:rsid w:val="003B5E44"/>
    <w:rsid w:val="003B645F"/>
    <w:rsid w:val="003B65AD"/>
    <w:rsid w:val="003B667C"/>
    <w:rsid w:val="003B6775"/>
    <w:rsid w:val="003B68C6"/>
    <w:rsid w:val="003B691A"/>
    <w:rsid w:val="003B6D6D"/>
    <w:rsid w:val="003B6DBF"/>
    <w:rsid w:val="003B6FF0"/>
    <w:rsid w:val="003B7021"/>
    <w:rsid w:val="003B71A1"/>
    <w:rsid w:val="003B72FD"/>
    <w:rsid w:val="003B7469"/>
    <w:rsid w:val="003B747D"/>
    <w:rsid w:val="003B751D"/>
    <w:rsid w:val="003B75A3"/>
    <w:rsid w:val="003B75A8"/>
    <w:rsid w:val="003B79B8"/>
    <w:rsid w:val="003B7A8B"/>
    <w:rsid w:val="003B7AA0"/>
    <w:rsid w:val="003B7C01"/>
    <w:rsid w:val="003B7DE8"/>
    <w:rsid w:val="003B7F78"/>
    <w:rsid w:val="003C018C"/>
    <w:rsid w:val="003C0368"/>
    <w:rsid w:val="003C04AF"/>
    <w:rsid w:val="003C0607"/>
    <w:rsid w:val="003C073A"/>
    <w:rsid w:val="003C0B24"/>
    <w:rsid w:val="003C0CE6"/>
    <w:rsid w:val="003C1046"/>
    <w:rsid w:val="003C135B"/>
    <w:rsid w:val="003C13A2"/>
    <w:rsid w:val="003C142C"/>
    <w:rsid w:val="003C15B8"/>
    <w:rsid w:val="003C19CD"/>
    <w:rsid w:val="003C2057"/>
    <w:rsid w:val="003C2146"/>
    <w:rsid w:val="003C2577"/>
    <w:rsid w:val="003C2706"/>
    <w:rsid w:val="003C28B6"/>
    <w:rsid w:val="003C2B79"/>
    <w:rsid w:val="003C2C0C"/>
    <w:rsid w:val="003C2CB0"/>
    <w:rsid w:val="003C2E27"/>
    <w:rsid w:val="003C302E"/>
    <w:rsid w:val="003C319A"/>
    <w:rsid w:val="003C31D2"/>
    <w:rsid w:val="003C328E"/>
    <w:rsid w:val="003C344E"/>
    <w:rsid w:val="003C3561"/>
    <w:rsid w:val="003C3824"/>
    <w:rsid w:val="003C384B"/>
    <w:rsid w:val="003C3CD4"/>
    <w:rsid w:val="003C3D30"/>
    <w:rsid w:val="003C3D85"/>
    <w:rsid w:val="003C4036"/>
    <w:rsid w:val="003C42A9"/>
    <w:rsid w:val="003C438F"/>
    <w:rsid w:val="003C447F"/>
    <w:rsid w:val="003C4650"/>
    <w:rsid w:val="003C4872"/>
    <w:rsid w:val="003C4985"/>
    <w:rsid w:val="003C4C52"/>
    <w:rsid w:val="003C4E14"/>
    <w:rsid w:val="003C4E25"/>
    <w:rsid w:val="003C515B"/>
    <w:rsid w:val="003C51BF"/>
    <w:rsid w:val="003C51F4"/>
    <w:rsid w:val="003C5207"/>
    <w:rsid w:val="003C5297"/>
    <w:rsid w:val="003C547B"/>
    <w:rsid w:val="003C551F"/>
    <w:rsid w:val="003C559C"/>
    <w:rsid w:val="003C5789"/>
    <w:rsid w:val="003C583C"/>
    <w:rsid w:val="003C58A4"/>
    <w:rsid w:val="003C5A05"/>
    <w:rsid w:val="003C5AE4"/>
    <w:rsid w:val="003C5D93"/>
    <w:rsid w:val="003C5F2F"/>
    <w:rsid w:val="003C6033"/>
    <w:rsid w:val="003C6090"/>
    <w:rsid w:val="003C61A7"/>
    <w:rsid w:val="003C6279"/>
    <w:rsid w:val="003C63D9"/>
    <w:rsid w:val="003C63FC"/>
    <w:rsid w:val="003C65AD"/>
    <w:rsid w:val="003C66AB"/>
    <w:rsid w:val="003C66E0"/>
    <w:rsid w:val="003C6954"/>
    <w:rsid w:val="003C6BEB"/>
    <w:rsid w:val="003C6C49"/>
    <w:rsid w:val="003C6CBA"/>
    <w:rsid w:val="003C6F50"/>
    <w:rsid w:val="003C718A"/>
    <w:rsid w:val="003C72C7"/>
    <w:rsid w:val="003C73D0"/>
    <w:rsid w:val="003C741F"/>
    <w:rsid w:val="003C7493"/>
    <w:rsid w:val="003C7565"/>
    <w:rsid w:val="003C778E"/>
    <w:rsid w:val="003C7A03"/>
    <w:rsid w:val="003C7A17"/>
    <w:rsid w:val="003C7A7C"/>
    <w:rsid w:val="003C7AB7"/>
    <w:rsid w:val="003C7D8E"/>
    <w:rsid w:val="003C7F44"/>
    <w:rsid w:val="003D02A1"/>
    <w:rsid w:val="003D03E0"/>
    <w:rsid w:val="003D0463"/>
    <w:rsid w:val="003D0495"/>
    <w:rsid w:val="003D0540"/>
    <w:rsid w:val="003D05AF"/>
    <w:rsid w:val="003D0AB9"/>
    <w:rsid w:val="003D0C28"/>
    <w:rsid w:val="003D0C64"/>
    <w:rsid w:val="003D0E75"/>
    <w:rsid w:val="003D0EAE"/>
    <w:rsid w:val="003D13AE"/>
    <w:rsid w:val="003D1464"/>
    <w:rsid w:val="003D14AE"/>
    <w:rsid w:val="003D167A"/>
    <w:rsid w:val="003D170C"/>
    <w:rsid w:val="003D1874"/>
    <w:rsid w:val="003D1993"/>
    <w:rsid w:val="003D1BF8"/>
    <w:rsid w:val="003D1CF2"/>
    <w:rsid w:val="003D1EE0"/>
    <w:rsid w:val="003D2108"/>
    <w:rsid w:val="003D22E5"/>
    <w:rsid w:val="003D260A"/>
    <w:rsid w:val="003D284D"/>
    <w:rsid w:val="003D2BCF"/>
    <w:rsid w:val="003D2DB4"/>
    <w:rsid w:val="003D3007"/>
    <w:rsid w:val="003D30EA"/>
    <w:rsid w:val="003D333D"/>
    <w:rsid w:val="003D33B8"/>
    <w:rsid w:val="003D34B8"/>
    <w:rsid w:val="003D34E5"/>
    <w:rsid w:val="003D35F4"/>
    <w:rsid w:val="003D3606"/>
    <w:rsid w:val="003D3868"/>
    <w:rsid w:val="003D3890"/>
    <w:rsid w:val="003D3B0F"/>
    <w:rsid w:val="003D3D42"/>
    <w:rsid w:val="003D3E6B"/>
    <w:rsid w:val="003D3E85"/>
    <w:rsid w:val="003D3F92"/>
    <w:rsid w:val="003D4046"/>
    <w:rsid w:val="003D412D"/>
    <w:rsid w:val="003D428F"/>
    <w:rsid w:val="003D42AE"/>
    <w:rsid w:val="003D43A8"/>
    <w:rsid w:val="003D4448"/>
    <w:rsid w:val="003D45C8"/>
    <w:rsid w:val="003D4A21"/>
    <w:rsid w:val="003D4A64"/>
    <w:rsid w:val="003D4BCB"/>
    <w:rsid w:val="003D4DF3"/>
    <w:rsid w:val="003D4E1C"/>
    <w:rsid w:val="003D4EB7"/>
    <w:rsid w:val="003D4FA1"/>
    <w:rsid w:val="003D523E"/>
    <w:rsid w:val="003D52DD"/>
    <w:rsid w:val="003D5327"/>
    <w:rsid w:val="003D5691"/>
    <w:rsid w:val="003D58D8"/>
    <w:rsid w:val="003D5A85"/>
    <w:rsid w:val="003D5AA0"/>
    <w:rsid w:val="003D5EF6"/>
    <w:rsid w:val="003D5F42"/>
    <w:rsid w:val="003D5F89"/>
    <w:rsid w:val="003D620F"/>
    <w:rsid w:val="003D626F"/>
    <w:rsid w:val="003D6282"/>
    <w:rsid w:val="003D63AE"/>
    <w:rsid w:val="003D6482"/>
    <w:rsid w:val="003D6733"/>
    <w:rsid w:val="003D67D0"/>
    <w:rsid w:val="003D6905"/>
    <w:rsid w:val="003D6B6E"/>
    <w:rsid w:val="003D6E0A"/>
    <w:rsid w:val="003D6F1F"/>
    <w:rsid w:val="003D6F39"/>
    <w:rsid w:val="003D7213"/>
    <w:rsid w:val="003D733F"/>
    <w:rsid w:val="003D74E1"/>
    <w:rsid w:val="003D7637"/>
    <w:rsid w:val="003D7BDD"/>
    <w:rsid w:val="003D7C8E"/>
    <w:rsid w:val="003E0018"/>
    <w:rsid w:val="003E004C"/>
    <w:rsid w:val="003E00D3"/>
    <w:rsid w:val="003E012A"/>
    <w:rsid w:val="003E0337"/>
    <w:rsid w:val="003E0777"/>
    <w:rsid w:val="003E085D"/>
    <w:rsid w:val="003E0A73"/>
    <w:rsid w:val="003E0AE0"/>
    <w:rsid w:val="003E1003"/>
    <w:rsid w:val="003E110A"/>
    <w:rsid w:val="003E13C4"/>
    <w:rsid w:val="003E1609"/>
    <w:rsid w:val="003E1A0F"/>
    <w:rsid w:val="003E1BA3"/>
    <w:rsid w:val="003E20E4"/>
    <w:rsid w:val="003E21B6"/>
    <w:rsid w:val="003E2253"/>
    <w:rsid w:val="003E2339"/>
    <w:rsid w:val="003E27A2"/>
    <w:rsid w:val="003E286A"/>
    <w:rsid w:val="003E295F"/>
    <w:rsid w:val="003E29CE"/>
    <w:rsid w:val="003E2BB1"/>
    <w:rsid w:val="003E2C86"/>
    <w:rsid w:val="003E2DB7"/>
    <w:rsid w:val="003E2E4A"/>
    <w:rsid w:val="003E2F0D"/>
    <w:rsid w:val="003E3020"/>
    <w:rsid w:val="003E31B2"/>
    <w:rsid w:val="003E3368"/>
    <w:rsid w:val="003E3430"/>
    <w:rsid w:val="003E3589"/>
    <w:rsid w:val="003E35FD"/>
    <w:rsid w:val="003E36F3"/>
    <w:rsid w:val="003E370B"/>
    <w:rsid w:val="003E385F"/>
    <w:rsid w:val="003E3919"/>
    <w:rsid w:val="003E3958"/>
    <w:rsid w:val="003E3B8B"/>
    <w:rsid w:val="003E3D71"/>
    <w:rsid w:val="003E3D7D"/>
    <w:rsid w:val="003E3D8B"/>
    <w:rsid w:val="003E3DDE"/>
    <w:rsid w:val="003E3F15"/>
    <w:rsid w:val="003E414F"/>
    <w:rsid w:val="003E4205"/>
    <w:rsid w:val="003E42CA"/>
    <w:rsid w:val="003E4353"/>
    <w:rsid w:val="003E44D2"/>
    <w:rsid w:val="003E463E"/>
    <w:rsid w:val="003E4674"/>
    <w:rsid w:val="003E4759"/>
    <w:rsid w:val="003E4794"/>
    <w:rsid w:val="003E48DF"/>
    <w:rsid w:val="003E4CF3"/>
    <w:rsid w:val="003E4DFB"/>
    <w:rsid w:val="003E4F84"/>
    <w:rsid w:val="003E51C4"/>
    <w:rsid w:val="003E5434"/>
    <w:rsid w:val="003E5439"/>
    <w:rsid w:val="003E5626"/>
    <w:rsid w:val="003E5A42"/>
    <w:rsid w:val="003E5DDE"/>
    <w:rsid w:val="003E60D7"/>
    <w:rsid w:val="003E6648"/>
    <w:rsid w:val="003E6821"/>
    <w:rsid w:val="003E6877"/>
    <w:rsid w:val="003E6B61"/>
    <w:rsid w:val="003E6E38"/>
    <w:rsid w:val="003E6F1E"/>
    <w:rsid w:val="003E6F81"/>
    <w:rsid w:val="003E7076"/>
    <w:rsid w:val="003E71F2"/>
    <w:rsid w:val="003E71F8"/>
    <w:rsid w:val="003E72D4"/>
    <w:rsid w:val="003E734D"/>
    <w:rsid w:val="003E73F5"/>
    <w:rsid w:val="003E75AD"/>
    <w:rsid w:val="003E786D"/>
    <w:rsid w:val="003E7AAE"/>
    <w:rsid w:val="003E7B65"/>
    <w:rsid w:val="003E7E11"/>
    <w:rsid w:val="003E7F95"/>
    <w:rsid w:val="003F015E"/>
    <w:rsid w:val="003F01F5"/>
    <w:rsid w:val="003F0241"/>
    <w:rsid w:val="003F046B"/>
    <w:rsid w:val="003F0495"/>
    <w:rsid w:val="003F04EE"/>
    <w:rsid w:val="003F05F1"/>
    <w:rsid w:val="003F0730"/>
    <w:rsid w:val="003F07E7"/>
    <w:rsid w:val="003F086D"/>
    <w:rsid w:val="003F090E"/>
    <w:rsid w:val="003F0B00"/>
    <w:rsid w:val="003F0BB5"/>
    <w:rsid w:val="003F0C55"/>
    <w:rsid w:val="003F0EDA"/>
    <w:rsid w:val="003F0F11"/>
    <w:rsid w:val="003F0F3F"/>
    <w:rsid w:val="003F1155"/>
    <w:rsid w:val="003F1235"/>
    <w:rsid w:val="003F1312"/>
    <w:rsid w:val="003F1670"/>
    <w:rsid w:val="003F16C1"/>
    <w:rsid w:val="003F1BF6"/>
    <w:rsid w:val="003F1DF6"/>
    <w:rsid w:val="003F1E59"/>
    <w:rsid w:val="003F1F59"/>
    <w:rsid w:val="003F202B"/>
    <w:rsid w:val="003F2073"/>
    <w:rsid w:val="003F20B3"/>
    <w:rsid w:val="003F20F9"/>
    <w:rsid w:val="003F24AF"/>
    <w:rsid w:val="003F250D"/>
    <w:rsid w:val="003F25D7"/>
    <w:rsid w:val="003F26D5"/>
    <w:rsid w:val="003F2711"/>
    <w:rsid w:val="003F2A9C"/>
    <w:rsid w:val="003F2AD8"/>
    <w:rsid w:val="003F2B44"/>
    <w:rsid w:val="003F2B4D"/>
    <w:rsid w:val="003F32A8"/>
    <w:rsid w:val="003F3628"/>
    <w:rsid w:val="003F3A8F"/>
    <w:rsid w:val="003F3B18"/>
    <w:rsid w:val="003F3E22"/>
    <w:rsid w:val="003F3E8E"/>
    <w:rsid w:val="003F4210"/>
    <w:rsid w:val="003F4336"/>
    <w:rsid w:val="003F43FE"/>
    <w:rsid w:val="003F4A9D"/>
    <w:rsid w:val="003F526D"/>
    <w:rsid w:val="003F53EE"/>
    <w:rsid w:val="003F55ED"/>
    <w:rsid w:val="003F5946"/>
    <w:rsid w:val="003F595D"/>
    <w:rsid w:val="003F5C80"/>
    <w:rsid w:val="003F5EC0"/>
    <w:rsid w:val="003F5F87"/>
    <w:rsid w:val="003F602A"/>
    <w:rsid w:val="003F63E0"/>
    <w:rsid w:val="003F6486"/>
    <w:rsid w:val="003F65FD"/>
    <w:rsid w:val="003F6689"/>
    <w:rsid w:val="003F68C8"/>
    <w:rsid w:val="003F6B24"/>
    <w:rsid w:val="003F6CE4"/>
    <w:rsid w:val="003F6D5E"/>
    <w:rsid w:val="003F705A"/>
    <w:rsid w:val="003F7236"/>
    <w:rsid w:val="003F737C"/>
    <w:rsid w:val="003F7438"/>
    <w:rsid w:val="003F77D9"/>
    <w:rsid w:val="003F78B7"/>
    <w:rsid w:val="003F78BC"/>
    <w:rsid w:val="003F7A88"/>
    <w:rsid w:val="003F7B0E"/>
    <w:rsid w:val="003F7B9C"/>
    <w:rsid w:val="003F7C84"/>
    <w:rsid w:val="003F7F8C"/>
    <w:rsid w:val="003F7FDE"/>
    <w:rsid w:val="00400043"/>
    <w:rsid w:val="004000D0"/>
    <w:rsid w:val="00400151"/>
    <w:rsid w:val="00400154"/>
    <w:rsid w:val="004002B0"/>
    <w:rsid w:val="004003B0"/>
    <w:rsid w:val="00400435"/>
    <w:rsid w:val="004004C1"/>
    <w:rsid w:val="004006A7"/>
    <w:rsid w:val="004009FD"/>
    <w:rsid w:val="00400AC4"/>
    <w:rsid w:val="00400C52"/>
    <w:rsid w:val="00400D12"/>
    <w:rsid w:val="00400EE0"/>
    <w:rsid w:val="004012A7"/>
    <w:rsid w:val="004015BB"/>
    <w:rsid w:val="004015CC"/>
    <w:rsid w:val="0040163C"/>
    <w:rsid w:val="00401771"/>
    <w:rsid w:val="00401931"/>
    <w:rsid w:val="00401A7E"/>
    <w:rsid w:val="00401AA0"/>
    <w:rsid w:val="00401D13"/>
    <w:rsid w:val="00401F5E"/>
    <w:rsid w:val="00401F83"/>
    <w:rsid w:val="0040203F"/>
    <w:rsid w:val="00402068"/>
    <w:rsid w:val="00402166"/>
    <w:rsid w:val="004023E6"/>
    <w:rsid w:val="004024E9"/>
    <w:rsid w:val="00402659"/>
    <w:rsid w:val="00402A5C"/>
    <w:rsid w:val="00402EE7"/>
    <w:rsid w:val="00402F8A"/>
    <w:rsid w:val="00403552"/>
    <w:rsid w:val="004036AF"/>
    <w:rsid w:val="00403823"/>
    <w:rsid w:val="00403A05"/>
    <w:rsid w:val="00403A64"/>
    <w:rsid w:val="00403C24"/>
    <w:rsid w:val="00403C48"/>
    <w:rsid w:val="00403E26"/>
    <w:rsid w:val="00404054"/>
    <w:rsid w:val="00404071"/>
    <w:rsid w:val="004042D8"/>
    <w:rsid w:val="004047BE"/>
    <w:rsid w:val="004047E9"/>
    <w:rsid w:val="00404A0E"/>
    <w:rsid w:val="00404A52"/>
    <w:rsid w:val="00404C8D"/>
    <w:rsid w:val="00404CC4"/>
    <w:rsid w:val="00404CD3"/>
    <w:rsid w:val="00404CFC"/>
    <w:rsid w:val="00404ED5"/>
    <w:rsid w:val="004050E2"/>
    <w:rsid w:val="0040515F"/>
    <w:rsid w:val="004051C9"/>
    <w:rsid w:val="004056D9"/>
    <w:rsid w:val="00405723"/>
    <w:rsid w:val="00405A80"/>
    <w:rsid w:val="00405A86"/>
    <w:rsid w:val="00405AAB"/>
    <w:rsid w:val="00405E05"/>
    <w:rsid w:val="004061C9"/>
    <w:rsid w:val="004064EF"/>
    <w:rsid w:val="00406509"/>
    <w:rsid w:val="004066C1"/>
    <w:rsid w:val="00406905"/>
    <w:rsid w:val="004069AA"/>
    <w:rsid w:val="004069DD"/>
    <w:rsid w:val="00406AA2"/>
    <w:rsid w:val="00406E4C"/>
    <w:rsid w:val="00406EA7"/>
    <w:rsid w:val="00406F64"/>
    <w:rsid w:val="00407010"/>
    <w:rsid w:val="004076E0"/>
    <w:rsid w:val="00407758"/>
    <w:rsid w:val="004077EF"/>
    <w:rsid w:val="00407AD0"/>
    <w:rsid w:val="00407B35"/>
    <w:rsid w:val="00407B38"/>
    <w:rsid w:val="00407B48"/>
    <w:rsid w:val="00407C75"/>
    <w:rsid w:val="00407D1E"/>
    <w:rsid w:val="00407D39"/>
    <w:rsid w:val="00407F67"/>
    <w:rsid w:val="0041034A"/>
    <w:rsid w:val="00410431"/>
    <w:rsid w:val="004104A8"/>
    <w:rsid w:val="00410590"/>
    <w:rsid w:val="00410B4C"/>
    <w:rsid w:val="00410E69"/>
    <w:rsid w:val="00411206"/>
    <w:rsid w:val="004112FE"/>
    <w:rsid w:val="00411568"/>
    <w:rsid w:val="00411960"/>
    <w:rsid w:val="00411C65"/>
    <w:rsid w:val="00411CCF"/>
    <w:rsid w:val="00411FE5"/>
    <w:rsid w:val="00412018"/>
    <w:rsid w:val="004121B7"/>
    <w:rsid w:val="0041235E"/>
    <w:rsid w:val="004125D0"/>
    <w:rsid w:val="0041307B"/>
    <w:rsid w:val="00413100"/>
    <w:rsid w:val="004132AA"/>
    <w:rsid w:val="00413316"/>
    <w:rsid w:val="00413463"/>
    <w:rsid w:val="00413468"/>
    <w:rsid w:val="00413A8B"/>
    <w:rsid w:val="00413C29"/>
    <w:rsid w:val="0041400C"/>
    <w:rsid w:val="004140B1"/>
    <w:rsid w:val="004141D1"/>
    <w:rsid w:val="004141F6"/>
    <w:rsid w:val="00414690"/>
    <w:rsid w:val="004147D5"/>
    <w:rsid w:val="00414819"/>
    <w:rsid w:val="00414A20"/>
    <w:rsid w:val="00414CC8"/>
    <w:rsid w:val="00414CD8"/>
    <w:rsid w:val="00414F6F"/>
    <w:rsid w:val="00415061"/>
    <w:rsid w:val="00415580"/>
    <w:rsid w:val="0041582E"/>
    <w:rsid w:val="00415A3D"/>
    <w:rsid w:val="00415AB4"/>
    <w:rsid w:val="00415C3B"/>
    <w:rsid w:val="00415ECA"/>
    <w:rsid w:val="00415EEA"/>
    <w:rsid w:val="00415F29"/>
    <w:rsid w:val="00415FDB"/>
    <w:rsid w:val="00416095"/>
    <w:rsid w:val="004161EE"/>
    <w:rsid w:val="004164FB"/>
    <w:rsid w:val="004166F8"/>
    <w:rsid w:val="0041699A"/>
    <w:rsid w:val="00416A35"/>
    <w:rsid w:val="00416B6D"/>
    <w:rsid w:val="00416BFA"/>
    <w:rsid w:val="00416C14"/>
    <w:rsid w:val="00416D76"/>
    <w:rsid w:val="00416F50"/>
    <w:rsid w:val="00416FA3"/>
    <w:rsid w:val="0041700E"/>
    <w:rsid w:val="00417138"/>
    <w:rsid w:val="00417559"/>
    <w:rsid w:val="004175E4"/>
    <w:rsid w:val="0041770F"/>
    <w:rsid w:val="004177C0"/>
    <w:rsid w:val="004177D9"/>
    <w:rsid w:val="00417B6E"/>
    <w:rsid w:val="00417C9B"/>
    <w:rsid w:val="00417CD6"/>
    <w:rsid w:val="00417F1D"/>
    <w:rsid w:val="0042035A"/>
    <w:rsid w:val="0042036F"/>
    <w:rsid w:val="00420406"/>
    <w:rsid w:val="004204CB"/>
    <w:rsid w:val="0042054B"/>
    <w:rsid w:val="0042096C"/>
    <w:rsid w:val="004209FE"/>
    <w:rsid w:val="00420BA4"/>
    <w:rsid w:val="00420E6C"/>
    <w:rsid w:val="00420EEE"/>
    <w:rsid w:val="00420F18"/>
    <w:rsid w:val="00421463"/>
    <w:rsid w:val="0042178E"/>
    <w:rsid w:val="004218A6"/>
    <w:rsid w:val="004218D1"/>
    <w:rsid w:val="00421B96"/>
    <w:rsid w:val="00421B9D"/>
    <w:rsid w:val="00421D3D"/>
    <w:rsid w:val="00421EDE"/>
    <w:rsid w:val="00421F83"/>
    <w:rsid w:val="0042208D"/>
    <w:rsid w:val="0042249B"/>
    <w:rsid w:val="004227AB"/>
    <w:rsid w:val="00422BD1"/>
    <w:rsid w:val="00422C1B"/>
    <w:rsid w:val="0042305E"/>
    <w:rsid w:val="004230D0"/>
    <w:rsid w:val="004232A7"/>
    <w:rsid w:val="0042330F"/>
    <w:rsid w:val="00423398"/>
    <w:rsid w:val="004236AB"/>
    <w:rsid w:val="0042387B"/>
    <w:rsid w:val="004238DD"/>
    <w:rsid w:val="0042391D"/>
    <w:rsid w:val="00423938"/>
    <w:rsid w:val="00423BD4"/>
    <w:rsid w:val="00423CD9"/>
    <w:rsid w:val="00423E86"/>
    <w:rsid w:val="00424364"/>
    <w:rsid w:val="0042450D"/>
    <w:rsid w:val="00424669"/>
    <w:rsid w:val="0042499C"/>
    <w:rsid w:val="00424CF8"/>
    <w:rsid w:val="00424D9D"/>
    <w:rsid w:val="00424EB0"/>
    <w:rsid w:val="00425161"/>
    <w:rsid w:val="004251CD"/>
    <w:rsid w:val="00425328"/>
    <w:rsid w:val="0042533D"/>
    <w:rsid w:val="004256C8"/>
    <w:rsid w:val="00425776"/>
    <w:rsid w:val="004258FD"/>
    <w:rsid w:val="004259AA"/>
    <w:rsid w:val="00425A2B"/>
    <w:rsid w:val="00425BAA"/>
    <w:rsid w:val="00425CD3"/>
    <w:rsid w:val="00426215"/>
    <w:rsid w:val="004262D7"/>
    <w:rsid w:val="00426729"/>
    <w:rsid w:val="0042680A"/>
    <w:rsid w:val="00426843"/>
    <w:rsid w:val="00426A1E"/>
    <w:rsid w:val="00426B23"/>
    <w:rsid w:val="00426FAE"/>
    <w:rsid w:val="00426FBA"/>
    <w:rsid w:val="004270B0"/>
    <w:rsid w:val="0042717E"/>
    <w:rsid w:val="0042728C"/>
    <w:rsid w:val="00427291"/>
    <w:rsid w:val="004274C9"/>
    <w:rsid w:val="004274D7"/>
    <w:rsid w:val="004275F8"/>
    <w:rsid w:val="004278DB"/>
    <w:rsid w:val="00427913"/>
    <w:rsid w:val="00427A84"/>
    <w:rsid w:val="00427B5B"/>
    <w:rsid w:val="00427C03"/>
    <w:rsid w:val="00427C16"/>
    <w:rsid w:val="00427D0F"/>
    <w:rsid w:val="00427F92"/>
    <w:rsid w:val="004301F5"/>
    <w:rsid w:val="0043024B"/>
    <w:rsid w:val="0043037B"/>
    <w:rsid w:val="004305BA"/>
    <w:rsid w:val="004305CA"/>
    <w:rsid w:val="0043069B"/>
    <w:rsid w:val="004306B4"/>
    <w:rsid w:val="004307C0"/>
    <w:rsid w:val="00430C1F"/>
    <w:rsid w:val="00430DFE"/>
    <w:rsid w:val="00430E03"/>
    <w:rsid w:val="00430ED4"/>
    <w:rsid w:val="00431044"/>
    <w:rsid w:val="00431054"/>
    <w:rsid w:val="0043128D"/>
    <w:rsid w:val="0043133A"/>
    <w:rsid w:val="004313B2"/>
    <w:rsid w:val="004314B4"/>
    <w:rsid w:val="0043162F"/>
    <w:rsid w:val="004319B5"/>
    <w:rsid w:val="00431BAA"/>
    <w:rsid w:val="00431BB2"/>
    <w:rsid w:val="00431CEF"/>
    <w:rsid w:val="00431DD8"/>
    <w:rsid w:val="00431EDE"/>
    <w:rsid w:val="00431F34"/>
    <w:rsid w:val="0043251A"/>
    <w:rsid w:val="00432A01"/>
    <w:rsid w:val="00432C7E"/>
    <w:rsid w:val="00432F68"/>
    <w:rsid w:val="00433119"/>
    <w:rsid w:val="0043341C"/>
    <w:rsid w:val="00433458"/>
    <w:rsid w:val="00433470"/>
    <w:rsid w:val="00433C86"/>
    <w:rsid w:val="00433D11"/>
    <w:rsid w:val="00433DEB"/>
    <w:rsid w:val="00433F43"/>
    <w:rsid w:val="004341C8"/>
    <w:rsid w:val="00434200"/>
    <w:rsid w:val="00434444"/>
    <w:rsid w:val="00434623"/>
    <w:rsid w:val="0043464B"/>
    <w:rsid w:val="004346FF"/>
    <w:rsid w:val="004349CA"/>
    <w:rsid w:val="00434A03"/>
    <w:rsid w:val="00434B1E"/>
    <w:rsid w:val="0043514A"/>
    <w:rsid w:val="004351E4"/>
    <w:rsid w:val="004352D5"/>
    <w:rsid w:val="004356F4"/>
    <w:rsid w:val="004357D1"/>
    <w:rsid w:val="0043585E"/>
    <w:rsid w:val="00435933"/>
    <w:rsid w:val="00435AEB"/>
    <w:rsid w:val="00435B06"/>
    <w:rsid w:val="00436221"/>
    <w:rsid w:val="00436224"/>
    <w:rsid w:val="00436651"/>
    <w:rsid w:val="00436781"/>
    <w:rsid w:val="00436B25"/>
    <w:rsid w:val="00436B6F"/>
    <w:rsid w:val="00436FB4"/>
    <w:rsid w:val="00437131"/>
    <w:rsid w:val="004373A2"/>
    <w:rsid w:val="00437470"/>
    <w:rsid w:val="004376DE"/>
    <w:rsid w:val="0043795C"/>
    <w:rsid w:val="0043796B"/>
    <w:rsid w:val="00437A50"/>
    <w:rsid w:val="00437C77"/>
    <w:rsid w:val="00437D55"/>
    <w:rsid w:val="004402F0"/>
    <w:rsid w:val="004406E0"/>
    <w:rsid w:val="0044085B"/>
    <w:rsid w:val="00440A33"/>
    <w:rsid w:val="00440A47"/>
    <w:rsid w:val="00440C8D"/>
    <w:rsid w:val="00440CBF"/>
    <w:rsid w:val="00440F08"/>
    <w:rsid w:val="00440F85"/>
    <w:rsid w:val="00440FFB"/>
    <w:rsid w:val="0044106F"/>
    <w:rsid w:val="004410FD"/>
    <w:rsid w:val="00441219"/>
    <w:rsid w:val="00441233"/>
    <w:rsid w:val="00441481"/>
    <w:rsid w:val="0044153D"/>
    <w:rsid w:val="0044166F"/>
    <w:rsid w:val="004417D0"/>
    <w:rsid w:val="004418A7"/>
    <w:rsid w:val="00441C58"/>
    <w:rsid w:val="00441DED"/>
    <w:rsid w:val="00442002"/>
    <w:rsid w:val="00442057"/>
    <w:rsid w:val="004420A5"/>
    <w:rsid w:val="0044225D"/>
    <w:rsid w:val="00442329"/>
    <w:rsid w:val="004423D1"/>
    <w:rsid w:val="0044244E"/>
    <w:rsid w:val="00442587"/>
    <w:rsid w:val="00442894"/>
    <w:rsid w:val="00442A20"/>
    <w:rsid w:val="00442C3F"/>
    <w:rsid w:val="00442DB9"/>
    <w:rsid w:val="00442DE4"/>
    <w:rsid w:val="0044335E"/>
    <w:rsid w:val="004433EC"/>
    <w:rsid w:val="0044346A"/>
    <w:rsid w:val="004434E9"/>
    <w:rsid w:val="004435EA"/>
    <w:rsid w:val="004435EC"/>
    <w:rsid w:val="00443607"/>
    <w:rsid w:val="0044362A"/>
    <w:rsid w:val="004437BF"/>
    <w:rsid w:val="00443928"/>
    <w:rsid w:val="004439A1"/>
    <w:rsid w:val="00443A52"/>
    <w:rsid w:val="00443BF7"/>
    <w:rsid w:val="00443C4D"/>
    <w:rsid w:val="00443D22"/>
    <w:rsid w:val="00443ECC"/>
    <w:rsid w:val="00444131"/>
    <w:rsid w:val="0044429D"/>
    <w:rsid w:val="0044469F"/>
    <w:rsid w:val="00444877"/>
    <w:rsid w:val="004449E9"/>
    <w:rsid w:val="00444A90"/>
    <w:rsid w:val="00444BD9"/>
    <w:rsid w:val="004450BB"/>
    <w:rsid w:val="0044512C"/>
    <w:rsid w:val="00445380"/>
    <w:rsid w:val="0044539D"/>
    <w:rsid w:val="004453F1"/>
    <w:rsid w:val="004456A7"/>
    <w:rsid w:val="00445912"/>
    <w:rsid w:val="00445A47"/>
    <w:rsid w:val="00445CC6"/>
    <w:rsid w:val="00445CF0"/>
    <w:rsid w:val="00445D51"/>
    <w:rsid w:val="00445E50"/>
    <w:rsid w:val="00445EE5"/>
    <w:rsid w:val="00446556"/>
    <w:rsid w:val="0044670C"/>
    <w:rsid w:val="00446830"/>
    <w:rsid w:val="00446962"/>
    <w:rsid w:val="00446974"/>
    <w:rsid w:val="00446AD1"/>
    <w:rsid w:val="00446D04"/>
    <w:rsid w:val="00446DC8"/>
    <w:rsid w:val="00446E91"/>
    <w:rsid w:val="00446FB1"/>
    <w:rsid w:val="00447686"/>
    <w:rsid w:val="004477AD"/>
    <w:rsid w:val="00447F89"/>
    <w:rsid w:val="00450702"/>
    <w:rsid w:val="0045077B"/>
    <w:rsid w:val="00450950"/>
    <w:rsid w:val="00450AE6"/>
    <w:rsid w:val="00450B04"/>
    <w:rsid w:val="00450C86"/>
    <w:rsid w:val="00450EE7"/>
    <w:rsid w:val="00450F13"/>
    <w:rsid w:val="00451280"/>
    <w:rsid w:val="004512D4"/>
    <w:rsid w:val="00451320"/>
    <w:rsid w:val="004513BF"/>
    <w:rsid w:val="00451460"/>
    <w:rsid w:val="0045169F"/>
    <w:rsid w:val="00451C1C"/>
    <w:rsid w:val="00451E17"/>
    <w:rsid w:val="00451E21"/>
    <w:rsid w:val="00451E38"/>
    <w:rsid w:val="00451F92"/>
    <w:rsid w:val="00452071"/>
    <w:rsid w:val="00452161"/>
    <w:rsid w:val="004521B0"/>
    <w:rsid w:val="004523B0"/>
    <w:rsid w:val="004526F0"/>
    <w:rsid w:val="0045291C"/>
    <w:rsid w:val="00452BFD"/>
    <w:rsid w:val="00452E99"/>
    <w:rsid w:val="004537AD"/>
    <w:rsid w:val="00453FC4"/>
    <w:rsid w:val="0045435A"/>
    <w:rsid w:val="00454498"/>
    <w:rsid w:val="00454759"/>
    <w:rsid w:val="004549B5"/>
    <w:rsid w:val="00454A57"/>
    <w:rsid w:val="00454D43"/>
    <w:rsid w:val="00454F3B"/>
    <w:rsid w:val="00454FFC"/>
    <w:rsid w:val="00455331"/>
    <w:rsid w:val="00455371"/>
    <w:rsid w:val="00455381"/>
    <w:rsid w:val="004553B2"/>
    <w:rsid w:val="004554FD"/>
    <w:rsid w:val="004555CE"/>
    <w:rsid w:val="004555E2"/>
    <w:rsid w:val="00455696"/>
    <w:rsid w:val="004556A2"/>
    <w:rsid w:val="00455709"/>
    <w:rsid w:val="0045578E"/>
    <w:rsid w:val="004557D2"/>
    <w:rsid w:val="0045585E"/>
    <w:rsid w:val="00455957"/>
    <w:rsid w:val="0045598E"/>
    <w:rsid w:val="00455CEF"/>
    <w:rsid w:val="00455E5D"/>
    <w:rsid w:val="00455F61"/>
    <w:rsid w:val="0045604F"/>
    <w:rsid w:val="004562D2"/>
    <w:rsid w:val="004563AF"/>
    <w:rsid w:val="00456638"/>
    <w:rsid w:val="0045670E"/>
    <w:rsid w:val="004567EC"/>
    <w:rsid w:val="004568AE"/>
    <w:rsid w:val="00456B9E"/>
    <w:rsid w:val="00456C28"/>
    <w:rsid w:val="00456C94"/>
    <w:rsid w:val="00456D17"/>
    <w:rsid w:val="00456D95"/>
    <w:rsid w:val="00456F20"/>
    <w:rsid w:val="00457222"/>
    <w:rsid w:val="00457A00"/>
    <w:rsid w:val="00457A7F"/>
    <w:rsid w:val="00457D0C"/>
    <w:rsid w:val="00457FFD"/>
    <w:rsid w:val="0046020B"/>
    <w:rsid w:val="0046043E"/>
    <w:rsid w:val="0046058F"/>
    <w:rsid w:val="00460720"/>
    <w:rsid w:val="00460C99"/>
    <w:rsid w:val="00460E0E"/>
    <w:rsid w:val="00460FA2"/>
    <w:rsid w:val="00460FB0"/>
    <w:rsid w:val="0046102B"/>
    <w:rsid w:val="00461473"/>
    <w:rsid w:val="0046149F"/>
    <w:rsid w:val="004614B8"/>
    <w:rsid w:val="00461A33"/>
    <w:rsid w:val="00461BB7"/>
    <w:rsid w:val="00462006"/>
    <w:rsid w:val="0046204B"/>
    <w:rsid w:val="004620BD"/>
    <w:rsid w:val="0046252B"/>
    <w:rsid w:val="0046252C"/>
    <w:rsid w:val="00462559"/>
    <w:rsid w:val="00462574"/>
    <w:rsid w:val="004628AD"/>
    <w:rsid w:val="00462B2F"/>
    <w:rsid w:val="00462B98"/>
    <w:rsid w:val="00462BBA"/>
    <w:rsid w:val="00462DC6"/>
    <w:rsid w:val="00462E56"/>
    <w:rsid w:val="00462EDC"/>
    <w:rsid w:val="00463459"/>
    <w:rsid w:val="0046351B"/>
    <w:rsid w:val="004638E0"/>
    <w:rsid w:val="00463CF9"/>
    <w:rsid w:val="00463DFA"/>
    <w:rsid w:val="00463EA3"/>
    <w:rsid w:val="00464335"/>
    <w:rsid w:val="004648BA"/>
    <w:rsid w:val="0046498B"/>
    <w:rsid w:val="00464AD2"/>
    <w:rsid w:val="00464DBC"/>
    <w:rsid w:val="00464FB3"/>
    <w:rsid w:val="0046510A"/>
    <w:rsid w:val="0046523E"/>
    <w:rsid w:val="0046562D"/>
    <w:rsid w:val="0046582C"/>
    <w:rsid w:val="00465988"/>
    <w:rsid w:val="00465D05"/>
    <w:rsid w:val="00465D71"/>
    <w:rsid w:val="00465DAA"/>
    <w:rsid w:val="00465DBB"/>
    <w:rsid w:val="00466072"/>
    <w:rsid w:val="004661FF"/>
    <w:rsid w:val="00466214"/>
    <w:rsid w:val="00466460"/>
    <w:rsid w:val="004664E1"/>
    <w:rsid w:val="004666B3"/>
    <w:rsid w:val="004668EF"/>
    <w:rsid w:val="00466C59"/>
    <w:rsid w:val="00466ED3"/>
    <w:rsid w:val="004670EB"/>
    <w:rsid w:val="00467187"/>
    <w:rsid w:val="004672D6"/>
    <w:rsid w:val="004674E4"/>
    <w:rsid w:val="004677D6"/>
    <w:rsid w:val="004679FC"/>
    <w:rsid w:val="00467C42"/>
    <w:rsid w:val="00467CBB"/>
    <w:rsid w:val="0047001C"/>
    <w:rsid w:val="004704A6"/>
    <w:rsid w:val="0047063A"/>
    <w:rsid w:val="00470655"/>
    <w:rsid w:val="004707D6"/>
    <w:rsid w:val="00470910"/>
    <w:rsid w:val="0047097E"/>
    <w:rsid w:val="00470ACE"/>
    <w:rsid w:val="00470DFF"/>
    <w:rsid w:val="00471001"/>
    <w:rsid w:val="00471118"/>
    <w:rsid w:val="00471539"/>
    <w:rsid w:val="00471946"/>
    <w:rsid w:val="004719B8"/>
    <w:rsid w:val="00471A84"/>
    <w:rsid w:val="00471C0F"/>
    <w:rsid w:val="0047200B"/>
    <w:rsid w:val="0047205F"/>
    <w:rsid w:val="004721CC"/>
    <w:rsid w:val="0047281F"/>
    <w:rsid w:val="004728FE"/>
    <w:rsid w:val="00472906"/>
    <w:rsid w:val="00472A8E"/>
    <w:rsid w:val="00472CBA"/>
    <w:rsid w:val="00472CDE"/>
    <w:rsid w:val="00472E4F"/>
    <w:rsid w:val="00472F78"/>
    <w:rsid w:val="00473378"/>
    <w:rsid w:val="004733C1"/>
    <w:rsid w:val="00473415"/>
    <w:rsid w:val="00473450"/>
    <w:rsid w:val="004736DB"/>
    <w:rsid w:val="00473734"/>
    <w:rsid w:val="004737CD"/>
    <w:rsid w:val="00473927"/>
    <w:rsid w:val="00473970"/>
    <w:rsid w:val="00473A07"/>
    <w:rsid w:val="00473FAE"/>
    <w:rsid w:val="00473FC7"/>
    <w:rsid w:val="00474117"/>
    <w:rsid w:val="00474385"/>
    <w:rsid w:val="00474411"/>
    <w:rsid w:val="004746C4"/>
    <w:rsid w:val="0047483D"/>
    <w:rsid w:val="00474910"/>
    <w:rsid w:val="00474943"/>
    <w:rsid w:val="00474A93"/>
    <w:rsid w:val="00474BD9"/>
    <w:rsid w:val="00474D67"/>
    <w:rsid w:val="00474DD3"/>
    <w:rsid w:val="00475020"/>
    <w:rsid w:val="004751E2"/>
    <w:rsid w:val="00475244"/>
    <w:rsid w:val="00475281"/>
    <w:rsid w:val="004755AE"/>
    <w:rsid w:val="00475625"/>
    <w:rsid w:val="004756E1"/>
    <w:rsid w:val="004758DE"/>
    <w:rsid w:val="00475AC8"/>
    <w:rsid w:val="00475ACF"/>
    <w:rsid w:val="00475B19"/>
    <w:rsid w:val="00475FF7"/>
    <w:rsid w:val="00476072"/>
    <w:rsid w:val="0047632E"/>
    <w:rsid w:val="00476605"/>
    <w:rsid w:val="004767C4"/>
    <w:rsid w:val="0047698F"/>
    <w:rsid w:val="00476AC5"/>
    <w:rsid w:val="00476B64"/>
    <w:rsid w:val="00476C9D"/>
    <w:rsid w:val="00476D14"/>
    <w:rsid w:val="00477061"/>
    <w:rsid w:val="0047706E"/>
    <w:rsid w:val="004770AB"/>
    <w:rsid w:val="004771B5"/>
    <w:rsid w:val="00477455"/>
    <w:rsid w:val="0047780A"/>
    <w:rsid w:val="004778C9"/>
    <w:rsid w:val="00477958"/>
    <w:rsid w:val="00477961"/>
    <w:rsid w:val="004779CF"/>
    <w:rsid w:val="00477AEC"/>
    <w:rsid w:val="00477BD5"/>
    <w:rsid w:val="00477C8E"/>
    <w:rsid w:val="00477CF5"/>
    <w:rsid w:val="00477FAC"/>
    <w:rsid w:val="0048024F"/>
    <w:rsid w:val="004802F2"/>
    <w:rsid w:val="004807E4"/>
    <w:rsid w:val="004808AF"/>
    <w:rsid w:val="0048098B"/>
    <w:rsid w:val="00480D94"/>
    <w:rsid w:val="00480E94"/>
    <w:rsid w:val="00481084"/>
    <w:rsid w:val="00481562"/>
    <w:rsid w:val="00481584"/>
    <w:rsid w:val="00481617"/>
    <w:rsid w:val="00481646"/>
    <w:rsid w:val="004816C5"/>
    <w:rsid w:val="004819E1"/>
    <w:rsid w:val="00481B81"/>
    <w:rsid w:val="00481BD1"/>
    <w:rsid w:val="00481E9E"/>
    <w:rsid w:val="0048200B"/>
    <w:rsid w:val="004825FA"/>
    <w:rsid w:val="00482AEE"/>
    <w:rsid w:val="00482B97"/>
    <w:rsid w:val="00482C06"/>
    <w:rsid w:val="00482F56"/>
    <w:rsid w:val="00483026"/>
    <w:rsid w:val="004831A8"/>
    <w:rsid w:val="004832A7"/>
    <w:rsid w:val="004832CF"/>
    <w:rsid w:val="004833B7"/>
    <w:rsid w:val="004835D6"/>
    <w:rsid w:val="0048385A"/>
    <w:rsid w:val="004838B9"/>
    <w:rsid w:val="00483C15"/>
    <w:rsid w:val="00483CBD"/>
    <w:rsid w:val="00483CDD"/>
    <w:rsid w:val="00483D07"/>
    <w:rsid w:val="00483D71"/>
    <w:rsid w:val="0048403D"/>
    <w:rsid w:val="0048489E"/>
    <w:rsid w:val="004849C5"/>
    <w:rsid w:val="00484C3D"/>
    <w:rsid w:val="00484EB5"/>
    <w:rsid w:val="00484EF3"/>
    <w:rsid w:val="00485030"/>
    <w:rsid w:val="004850BC"/>
    <w:rsid w:val="0048518C"/>
    <w:rsid w:val="00485256"/>
    <w:rsid w:val="004852AA"/>
    <w:rsid w:val="004853A3"/>
    <w:rsid w:val="004853B2"/>
    <w:rsid w:val="00485613"/>
    <w:rsid w:val="0048576C"/>
    <w:rsid w:val="00485937"/>
    <w:rsid w:val="00485A8C"/>
    <w:rsid w:val="00485CA6"/>
    <w:rsid w:val="00485E50"/>
    <w:rsid w:val="00485EB0"/>
    <w:rsid w:val="00485FC4"/>
    <w:rsid w:val="0048601C"/>
    <w:rsid w:val="00486118"/>
    <w:rsid w:val="004862A7"/>
    <w:rsid w:val="00486816"/>
    <w:rsid w:val="00486B1C"/>
    <w:rsid w:val="00486B3B"/>
    <w:rsid w:val="00486C19"/>
    <w:rsid w:val="00486CA8"/>
    <w:rsid w:val="00486CAE"/>
    <w:rsid w:val="00486F15"/>
    <w:rsid w:val="004872A1"/>
    <w:rsid w:val="004872C7"/>
    <w:rsid w:val="004872CC"/>
    <w:rsid w:val="004876BC"/>
    <w:rsid w:val="0048786E"/>
    <w:rsid w:val="00487A31"/>
    <w:rsid w:val="00487A72"/>
    <w:rsid w:val="00487AF9"/>
    <w:rsid w:val="00487B08"/>
    <w:rsid w:val="00487D1A"/>
    <w:rsid w:val="00487E36"/>
    <w:rsid w:val="00487FE8"/>
    <w:rsid w:val="00490149"/>
    <w:rsid w:val="00490151"/>
    <w:rsid w:val="004901D0"/>
    <w:rsid w:val="0049050F"/>
    <w:rsid w:val="00490851"/>
    <w:rsid w:val="004909C6"/>
    <w:rsid w:val="00491103"/>
    <w:rsid w:val="00491159"/>
    <w:rsid w:val="004911BE"/>
    <w:rsid w:val="00491223"/>
    <w:rsid w:val="004913A8"/>
    <w:rsid w:val="00491600"/>
    <w:rsid w:val="0049182D"/>
    <w:rsid w:val="0049190B"/>
    <w:rsid w:val="00491D74"/>
    <w:rsid w:val="00491D79"/>
    <w:rsid w:val="00491E14"/>
    <w:rsid w:val="00491F73"/>
    <w:rsid w:val="00491FF3"/>
    <w:rsid w:val="004926CA"/>
    <w:rsid w:val="0049290E"/>
    <w:rsid w:val="00492A47"/>
    <w:rsid w:val="00492A59"/>
    <w:rsid w:val="00492B34"/>
    <w:rsid w:val="00492E5F"/>
    <w:rsid w:val="00492E7B"/>
    <w:rsid w:val="00493049"/>
    <w:rsid w:val="00493204"/>
    <w:rsid w:val="0049321B"/>
    <w:rsid w:val="0049325A"/>
    <w:rsid w:val="004933E3"/>
    <w:rsid w:val="004937E3"/>
    <w:rsid w:val="00493891"/>
    <w:rsid w:val="00493A4C"/>
    <w:rsid w:val="00493A73"/>
    <w:rsid w:val="00493B5E"/>
    <w:rsid w:val="00493D06"/>
    <w:rsid w:val="00493D20"/>
    <w:rsid w:val="00493DB6"/>
    <w:rsid w:val="00493F63"/>
    <w:rsid w:val="004946A7"/>
    <w:rsid w:val="004946F5"/>
    <w:rsid w:val="004947DA"/>
    <w:rsid w:val="00494AE8"/>
    <w:rsid w:val="00495365"/>
    <w:rsid w:val="00495676"/>
    <w:rsid w:val="004956B1"/>
    <w:rsid w:val="004956F7"/>
    <w:rsid w:val="00495723"/>
    <w:rsid w:val="0049593E"/>
    <w:rsid w:val="00495AD5"/>
    <w:rsid w:val="00495BE8"/>
    <w:rsid w:val="004969C2"/>
    <w:rsid w:val="00496A54"/>
    <w:rsid w:val="00496AC4"/>
    <w:rsid w:val="00496B25"/>
    <w:rsid w:val="00496B69"/>
    <w:rsid w:val="00496BC0"/>
    <w:rsid w:val="00496E1A"/>
    <w:rsid w:val="00496E75"/>
    <w:rsid w:val="00496F38"/>
    <w:rsid w:val="004970AA"/>
    <w:rsid w:val="004970D6"/>
    <w:rsid w:val="0049735A"/>
    <w:rsid w:val="004974B7"/>
    <w:rsid w:val="004974EA"/>
    <w:rsid w:val="00497801"/>
    <w:rsid w:val="0049788B"/>
    <w:rsid w:val="00497AE2"/>
    <w:rsid w:val="00497C82"/>
    <w:rsid w:val="00497E51"/>
    <w:rsid w:val="004A05FD"/>
    <w:rsid w:val="004A0710"/>
    <w:rsid w:val="004A0736"/>
    <w:rsid w:val="004A08F9"/>
    <w:rsid w:val="004A098E"/>
    <w:rsid w:val="004A09EF"/>
    <w:rsid w:val="004A09F8"/>
    <w:rsid w:val="004A0D5B"/>
    <w:rsid w:val="004A0D6E"/>
    <w:rsid w:val="004A0EB1"/>
    <w:rsid w:val="004A0F3F"/>
    <w:rsid w:val="004A10FE"/>
    <w:rsid w:val="004A1353"/>
    <w:rsid w:val="004A145C"/>
    <w:rsid w:val="004A15DE"/>
    <w:rsid w:val="004A15E9"/>
    <w:rsid w:val="004A1930"/>
    <w:rsid w:val="004A1934"/>
    <w:rsid w:val="004A19E3"/>
    <w:rsid w:val="004A1AD1"/>
    <w:rsid w:val="004A1D10"/>
    <w:rsid w:val="004A1F80"/>
    <w:rsid w:val="004A2221"/>
    <w:rsid w:val="004A23BA"/>
    <w:rsid w:val="004A2704"/>
    <w:rsid w:val="004A2856"/>
    <w:rsid w:val="004A2B23"/>
    <w:rsid w:val="004A306B"/>
    <w:rsid w:val="004A3196"/>
    <w:rsid w:val="004A366E"/>
    <w:rsid w:val="004A3935"/>
    <w:rsid w:val="004A3AFC"/>
    <w:rsid w:val="004A3CB2"/>
    <w:rsid w:val="004A3DA8"/>
    <w:rsid w:val="004A3DBE"/>
    <w:rsid w:val="004A449C"/>
    <w:rsid w:val="004A45E1"/>
    <w:rsid w:val="004A467D"/>
    <w:rsid w:val="004A467E"/>
    <w:rsid w:val="004A489B"/>
    <w:rsid w:val="004A4A4F"/>
    <w:rsid w:val="004A4C67"/>
    <w:rsid w:val="004A53F5"/>
    <w:rsid w:val="004A58BA"/>
    <w:rsid w:val="004A599B"/>
    <w:rsid w:val="004A59C0"/>
    <w:rsid w:val="004A5EFD"/>
    <w:rsid w:val="004A5F47"/>
    <w:rsid w:val="004A64DC"/>
    <w:rsid w:val="004A6658"/>
    <w:rsid w:val="004A668A"/>
    <w:rsid w:val="004A6A6F"/>
    <w:rsid w:val="004A6ACD"/>
    <w:rsid w:val="004A6B5F"/>
    <w:rsid w:val="004A6E1D"/>
    <w:rsid w:val="004A6E75"/>
    <w:rsid w:val="004A708C"/>
    <w:rsid w:val="004A71D3"/>
    <w:rsid w:val="004A7A32"/>
    <w:rsid w:val="004B00BD"/>
    <w:rsid w:val="004B0267"/>
    <w:rsid w:val="004B0808"/>
    <w:rsid w:val="004B0882"/>
    <w:rsid w:val="004B091A"/>
    <w:rsid w:val="004B0F5F"/>
    <w:rsid w:val="004B1171"/>
    <w:rsid w:val="004B1468"/>
    <w:rsid w:val="004B157B"/>
    <w:rsid w:val="004B16DD"/>
    <w:rsid w:val="004B18D9"/>
    <w:rsid w:val="004B1A9B"/>
    <w:rsid w:val="004B1F1A"/>
    <w:rsid w:val="004B2121"/>
    <w:rsid w:val="004B21BE"/>
    <w:rsid w:val="004B234F"/>
    <w:rsid w:val="004B23B9"/>
    <w:rsid w:val="004B23BC"/>
    <w:rsid w:val="004B24C3"/>
    <w:rsid w:val="004B2743"/>
    <w:rsid w:val="004B27CC"/>
    <w:rsid w:val="004B2967"/>
    <w:rsid w:val="004B2ACF"/>
    <w:rsid w:val="004B2ADC"/>
    <w:rsid w:val="004B2B2E"/>
    <w:rsid w:val="004B2D6F"/>
    <w:rsid w:val="004B2FE9"/>
    <w:rsid w:val="004B3202"/>
    <w:rsid w:val="004B3290"/>
    <w:rsid w:val="004B3309"/>
    <w:rsid w:val="004B3843"/>
    <w:rsid w:val="004B3926"/>
    <w:rsid w:val="004B3AC6"/>
    <w:rsid w:val="004B3B9F"/>
    <w:rsid w:val="004B3E1B"/>
    <w:rsid w:val="004B3E44"/>
    <w:rsid w:val="004B3EA0"/>
    <w:rsid w:val="004B3F82"/>
    <w:rsid w:val="004B4013"/>
    <w:rsid w:val="004B4028"/>
    <w:rsid w:val="004B4751"/>
    <w:rsid w:val="004B4A78"/>
    <w:rsid w:val="004B4F12"/>
    <w:rsid w:val="004B5144"/>
    <w:rsid w:val="004B526A"/>
    <w:rsid w:val="004B5299"/>
    <w:rsid w:val="004B5555"/>
    <w:rsid w:val="004B5630"/>
    <w:rsid w:val="004B5660"/>
    <w:rsid w:val="004B5693"/>
    <w:rsid w:val="004B5C4F"/>
    <w:rsid w:val="004B5E30"/>
    <w:rsid w:val="004B60DC"/>
    <w:rsid w:val="004B6310"/>
    <w:rsid w:val="004B6394"/>
    <w:rsid w:val="004B63D9"/>
    <w:rsid w:val="004B643B"/>
    <w:rsid w:val="004B6591"/>
    <w:rsid w:val="004B67B4"/>
    <w:rsid w:val="004B686A"/>
    <w:rsid w:val="004B6A4D"/>
    <w:rsid w:val="004B6B13"/>
    <w:rsid w:val="004B6D1D"/>
    <w:rsid w:val="004B6F2C"/>
    <w:rsid w:val="004B6FCD"/>
    <w:rsid w:val="004B7235"/>
    <w:rsid w:val="004B77DD"/>
    <w:rsid w:val="004B78E3"/>
    <w:rsid w:val="004B7A35"/>
    <w:rsid w:val="004B7BC3"/>
    <w:rsid w:val="004B7D2F"/>
    <w:rsid w:val="004B7D8C"/>
    <w:rsid w:val="004C0063"/>
    <w:rsid w:val="004C0442"/>
    <w:rsid w:val="004C04E7"/>
    <w:rsid w:val="004C059F"/>
    <w:rsid w:val="004C069B"/>
    <w:rsid w:val="004C075F"/>
    <w:rsid w:val="004C08B3"/>
    <w:rsid w:val="004C0B2F"/>
    <w:rsid w:val="004C0C9C"/>
    <w:rsid w:val="004C0CAE"/>
    <w:rsid w:val="004C0DD1"/>
    <w:rsid w:val="004C0E5B"/>
    <w:rsid w:val="004C11F0"/>
    <w:rsid w:val="004C126E"/>
    <w:rsid w:val="004C12C5"/>
    <w:rsid w:val="004C14B2"/>
    <w:rsid w:val="004C1667"/>
    <w:rsid w:val="004C18EA"/>
    <w:rsid w:val="004C1A7D"/>
    <w:rsid w:val="004C1B06"/>
    <w:rsid w:val="004C1CB4"/>
    <w:rsid w:val="004C1E10"/>
    <w:rsid w:val="004C1E8E"/>
    <w:rsid w:val="004C1F17"/>
    <w:rsid w:val="004C1F45"/>
    <w:rsid w:val="004C23AD"/>
    <w:rsid w:val="004C25C6"/>
    <w:rsid w:val="004C2630"/>
    <w:rsid w:val="004C2964"/>
    <w:rsid w:val="004C2A06"/>
    <w:rsid w:val="004C2B27"/>
    <w:rsid w:val="004C2B73"/>
    <w:rsid w:val="004C2CF4"/>
    <w:rsid w:val="004C2D6B"/>
    <w:rsid w:val="004C2F61"/>
    <w:rsid w:val="004C31BC"/>
    <w:rsid w:val="004C3368"/>
    <w:rsid w:val="004C3609"/>
    <w:rsid w:val="004C3A38"/>
    <w:rsid w:val="004C4064"/>
    <w:rsid w:val="004C41CE"/>
    <w:rsid w:val="004C4366"/>
    <w:rsid w:val="004C45A9"/>
    <w:rsid w:val="004C4632"/>
    <w:rsid w:val="004C474C"/>
    <w:rsid w:val="004C484F"/>
    <w:rsid w:val="004C48D0"/>
    <w:rsid w:val="004C4987"/>
    <w:rsid w:val="004C4A77"/>
    <w:rsid w:val="004C4AE6"/>
    <w:rsid w:val="004C4C01"/>
    <w:rsid w:val="004C4F30"/>
    <w:rsid w:val="004C5116"/>
    <w:rsid w:val="004C5118"/>
    <w:rsid w:val="004C5154"/>
    <w:rsid w:val="004C5233"/>
    <w:rsid w:val="004C52C0"/>
    <w:rsid w:val="004C53D0"/>
    <w:rsid w:val="004C5468"/>
    <w:rsid w:val="004C5545"/>
    <w:rsid w:val="004C5672"/>
    <w:rsid w:val="004C58D4"/>
    <w:rsid w:val="004C5A96"/>
    <w:rsid w:val="004C5C9B"/>
    <w:rsid w:val="004C632D"/>
    <w:rsid w:val="004C642B"/>
    <w:rsid w:val="004C6618"/>
    <w:rsid w:val="004C676E"/>
    <w:rsid w:val="004C6825"/>
    <w:rsid w:val="004C694A"/>
    <w:rsid w:val="004C6B93"/>
    <w:rsid w:val="004C6BDE"/>
    <w:rsid w:val="004C6E6F"/>
    <w:rsid w:val="004C7304"/>
    <w:rsid w:val="004C731B"/>
    <w:rsid w:val="004C73A6"/>
    <w:rsid w:val="004C752E"/>
    <w:rsid w:val="004C773A"/>
    <w:rsid w:val="004C77BD"/>
    <w:rsid w:val="004C77EE"/>
    <w:rsid w:val="004C791D"/>
    <w:rsid w:val="004C7A0C"/>
    <w:rsid w:val="004C7EE6"/>
    <w:rsid w:val="004D040E"/>
    <w:rsid w:val="004D077C"/>
    <w:rsid w:val="004D095F"/>
    <w:rsid w:val="004D09DB"/>
    <w:rsid w:val="004D0DF0"/>
    <w:rsid w:val="004D108A"/>
    <w:rsid w:val="004D11C7"/>
    <w:rsid w:val="004D140F"/>
    <w:rsid w:val="004D1462"/>
    <w:rsid w:val="004D1641"/>
    <w:rsid w:val="004D1642"/>
    <w:rsid w:val="004D16EF"/>
    <w:rsid w:val="004D1BF9"/>
    <w:rsid w:val="004D1C19"/>
    <w:rsid w:val="004D1E2F"/>
    <w:rsid w:val="004D1F15"/>
    <w:rsid w:val="004D205A"/>
    <w:rsid w:val="004D2478"/>
    <w:rsid w:val="004D24B2"/>
    <w:rsid w:val="004D26AF"/>
    <w:rsid w:val="004D2756"/>
    <w:rsid w:val="004D2944"/>
    <w:rsid w:val="004D2AFC"/>
    <w:rsid w:val="004D2C50"/>
    <w:rsid w:val="004D2CC1"/>
    <w:rsid w:val="004D2E1B"/>
    <w:rsid w:val="004D30B8"/>
    <w:rsid w:val="004D3279"/>
    <w:rsid w:val="004D3341"/>
    <w:rsid w:val="004D344C"/>
    <w:rsid w:val="004D34BE"/>
    <w:rsid w:val="004D376B"/>
    <w:rsid w:val="004D3878"/>
    <w:rsid w:val="004D3966"/>
    <w:rsid w:val="004D39B8"/>
    <w:rsid w:val="004D3ABA"/>
    <w:rsid w:val="004D3B14"/>
    <w:rsid w:val="004D3B49"/>
    <w:rsid w:val="004D3B9B"/>
    <w:rsid w:val="004D3C98"/>
    <w:rsid w:val="004D3D6A"/>
    <w:rsid w:val="004D4146"/>
    <w:rsid w:val="004D41CE"/>
    <w:rsid w:val="004D471F"/>
    <w:rsid w:val="004D47E0"/>
    <w:rsid w:val="004D4841"/>
    <w:rsid w:val="004D4849"/>
    <w:rsid w:val="004D4A68"/>
    <w:rsid w:val="004D4A8E"/>
    <w:rsid w:val="004D4CDC"/>
    <w:rsid w:val="004D4E01"/>
    <w:rsid w:val="004D544B"/>
    <w:rsid w:val="004D5530"/>
    <w:rsid w:val="004D59FC"/>
    <w:rsid w:val="004D5DCF"/>
    <w:rsid w:val="004D5F8A"/>
    <w:rsid w:val="004D6175"/>
    <w:rsid w:val="004D631A"/>
    <w:rsid w:val="004D64D4"/>
    <w:rsid w:val="004D651E"/>
    <w:rsid w:val="004D6731"/>
    <w:rsid w:val="004D69F9"/>
    <w:rsid w:val="004D6CD9"/>
    <w:rsid w:val="004D6E55"/>
    <w:rsid w:val="004D71A4"/>
    <w:rsid w:val="004D71F7"/>
    <w:rsid w:val="004D73AA"/>
    <w:rsid w:val="004D75E8"/>
    <w:rsid w:val="004D779E"/>
    <w:rsid w:val="004D78BB"/>
    <w:rsid w:val="004D7D1F"/>
    <w:rsid w:val="004D7E1F"/>
    <w:rsid w:val="004D7FB1"/>
    <w:rsid w:val="004E001E"/>
    <w:rsid w:val="004E016B"/>
    <w:rsid w:val="004E0733"/>
    <w:rsid w:val="004E08B1"/>
    <w:rsid w:val="004E0926"/>
    <w:rsid w:val="004E0BC0"/>
    <w:rsid w:val="004E0D6D"/>
    <w:rsid w:val="004E0E3A"/>
    <w:rsid w:val="004E101C"/>
    <w:rsid w:val="004E10F1"/>
    <w:rsid w:val="004E122A"/>
    <w:rsid w:val="004E15DD"/>
    <w:rsid w:val="004E1798"/>
    <w:rsid w:val="004E1A66"/>
    <w:rsid w:val="004E1A9C"/>
    <w:rsid w:val="004E1C77"/>
    <w:rsid w:val="004E1F06"/>
    <w:rsid w:val="004E20DA"/>
    <w:rsid w:val="004E230D"/>
    <w:rsid w:val="004E2676"/>
    <w:rsid w:val="004E26BB"/>
    <w:rsid w:val="004E2A32"/>
    <w:rsid w:val="004E2B44"/>
    <w:rsid w:val="004E2E5D"/>
    <w:rsid w:val="004E30D4"/>
    <w:rsid w:val="004E30D6"/>
    <w:rsid w:val="004E3145"/>
    <w:rsid w:val="004E3169"/>
    <w:rsid w:val="004E32E5"/>
    <w:rsid w:val="004E35DF"/>
    <w:rsid w:val="004E3757"/>
    <w:rsid w:val="004E389E"/>
    <w:rsid w:val="004E39B8"/>
    <w:rsid w:val="004E3AAF"/>
    <w:rsid w:val="004E3ABD"/>
    <w:rsid w:val="004E3DC5"/>
    <w:rsid w:val="004E48BF"/>
    <w:rsid w:val="004E4961"/>
    <w:rsid w:val="004E4BDA"/>
    <w:rsid w:val="004E4C91"/>
    <w:rsid w:val="004E4E86"/>
    <w:rsid w:val="004E5264"/>
    <w:rsid w:val="004E52FC"/>
    <w:rsid w:val="004E5374"/>
    <w:rsid w:val="004E537B"/>
    <w:rsid w:val="004E54B1"/>
    <w:rsid w:val="004E5AEF"/>
    <w:rsid w:val="004E60CC"/>
    <w:rsid w:val="004E6224"/>
    <w:rsid w:val="004E6426"/>
    <w:rsid w:val="004E6564"/>
    <w:rsid w:val="004E6AF8"/>
    <w:rsid w:val="004E6B99"/>
    <w:rsid w:val="004E6C19"/>
    <w:rsid w:val="004E6C83"/>
    <w:rsid w:val="004E6CE4"/>
    <w:rsid w:val="004E6D0A"/>
    <w:rsid w:val="004E6D71"/>
    <w:rsid w:val="004E6D85"/>
    <w:rsid w:val="004E715D"/>
    <w:rsid w:val="004E7396"/>
    <w:rsid w:val="004E73C2"/>
    <w:rsid w:val="004E7542"/>
    <w:rsid w:val="004E75A9"/>
    <w:rsid w:val="004E77C8"/>
    <w:rsid w:val="004E7D40"/>
    <w:rsid w:val="004E7E2B"/>
    <w:rsid w:val="004E7EBE"/>
    <w:rsid w:val="004F0068"/>
    <w:rsid w:val="004F0162"/>
    <w:rsid w:val="004F026D"/>
    <w:rsid w:val="004F044C"/>
    <w:rsid w:val="004F056F"/>
    <w:rsid w:val="004F05F6"/>
    <w:rsid w:val="004F08A3"/>
    <w:rsid w:val="004F0A4B"/>
    <w:rsid w:val="004F0C0D"/>
    <w:rsid w:val="004F0FC2"/>
    <w:rsid w:val="004F11AC"/>
    <w:rsid w:val="004F1312"/>
    <w:rsid w:val="004F13D1"/>
    <w:rsid w:val="004F13F1"/>
    <w:rsid w:val="004F149D"/>
    <w:rsid w:val="004F1674"/>
    <w:rsid w:val="004F1864"/>
    <w:rsid w:val="004F1988"/>
    <w:rsid w:val="004F1AA9"/>
    <w:rsid w:val="004F1E9B"/>
    <w:rsid w:val="004F1FAD"/>
    <w:rsid w:val="004F22F7"/>
    <w:rsid w:val="004F2387"/>
    <w:rsid w:val="004F25AB"/>
    <w:rsid w:val="004F26C4"/>
    <w:rsid w:val="004F276A"/>
    <w:rsid w:val="004F2AD8"/>
    <w:rsid w:val="004F2D7B"/>
    <w:rsid w:val="004F2DAB"/>
    <w:rsid w:val="004F2DB4"/>
    <w:rsid w:val="004F32BB"/>
    <w:rsid w:val="004F32E2"/>
    <w:rsid w:val="004F388E"/>
    <w:rsid w:val="004F3A49"/>
    <w:rsid w:val="004F3AE0"/>
    <w:rsid w:val="004F3B0F"/>
    <w:rsid w:val="004F3B34"/>
    <w:rsid w:val="004F3D0A"/>
    <w:rsid w:val="004F3E39"/>
    <w:rsid w:val="004F3F8D"/>
    <w:rsid w:val="004F4082"/>
    <w:rsid w:val="004F40A5"/>
    <w:rsid w:val="004F44BF"/>
    <w:rsid w:val="004F4531"/>
    <w:rsid w:val="004F4682"/>
    <w:rsid w:val="004F49BD"/>
    <w:rsid w:val="004F4AA6"/>
    <w:rsid w:val="004F4ABD"/>
    <w:rsid w:val="004F4AE4"/>
    <w:rsid w:val="004F4AF1"/>
    <w:rsid w:val="004F4F75"/>
    <w:rsid w:val="004F51B8"/>
    <w:rsid w:val="004F523B"/>
    <w:rsid w:val="004F54DC"/>
    <w:rsid w:val="004F57AB"/>
    <w:rsid w:val="004F6254"/>
    <w:rsid w:val="004F62E6"/>
    <w:rsid w:val="004F6315"/>
    <w:rsid w:val="004F652B"/>
    <w:rsid w:val="004F65EE"/>
    <w:rsid w:val="004F68B8"/>
    <w:rsid w:val="004F6A4E"/>
    <w:rsid w:val="004F6C42"/>
    <w:rsid w:val="004F6D90"/>
    <w:rsid w:val="004F6E6A"/>
    <w:rsid w:val="004F6ECC"/>
    <w:rsid w:val="004F7055"/>
    <w:rsid w:val="004F72C7"/>
    <w:rsid w:val="004F7441"/>
    <w:rsid w:val="004F797C"/>
    <w:rsid w:val="004F7D00"/>
    <w:rsid w:val="004F7E92"/>
    <w:rsid w:val="005002F6"/>
    <w:rsid w:val="005006EE"/>
    <w:rsid w:val="00500989"/>
    <w:rsid w:val="005009AB"/>
    <w:rsid w:val="00500A15"/>
    <w:rsid w:val="00500C28"/>
    <w:rsid w:val="00501004"/>
    <w:rsid w:val="00501039"/>
    <w:rsid w:val="00501729"/>
    <w:rsid w:val="0050174F"/>
    <w:rsid w:val="0050178E"/>
    <w:rsid w:val="005019B8"/>
    <w:rsid w:val="00501E5B"/>
    <w:rsid w:val="005023A1"/>
    <w:rsid w:val="0050249E"/>
    <w:rsid w:val="00502514"/>
    <w:rsid w:val="0050254D"/>
    <w:rsid w:val="00502813"/>
    <w:rsid w:val="0050281E"/>
    <w:rsid w:val="00502C50"/>
    <w:rsid w:val="00502C7D"/>
    <w:rsid w:val="00502D03"/>
    <w:rsid w:val="00503017"/>
    <w:rsid w:val="0050322F"/>
    <w:rsid w:val="005036B1"/>
    <w:rsid w:val="00503757"/>
    <w:rsid w:val="005037FB"/>
    <w:rsid w:val="005039E5"/>
    <w:rsid w:val="00503AFD"/>
    <w:rsid w:val="00503BB8"/>
    <w:rsid w:val="00503BD6"/>
    <w:rsid w:val="00503C37"/>
    <w:rsid w:val="00503E85"/>
    <w:rsid w:val="00503EA1"/>
    <w:rsid w:val="005042AF"/>
    <w:rsid w:val="00504382"/>
    <w:rsid w:val="005048C6"/>
    <w:rsid w:val="00504A1D"/>
    <w:rsid w:val="00504A9A"/>
    <w:rsid w:val="00505083"/>
    <w:rsid w:val="005052DB"/>
    <w:rsid w:val="005054AE"/>
    <w:rsid w:val="00505578"/>
    <w:rsid w:val="00505A93"/>
    <w:rsid w:val="00505D7E"/>
    <w:rsid w:val="005060F1"/>
    <w:rsid w:val="005065F0"/>
    <w:rsid w:val="00506608"/>
    <w:rsid w:val="00507184"/>
    <w:rsid w:val="005075D0"/>
    <w:rsid w:val="0050776F"/>
    <w:rsid w:val="0050777E"/>
    <w:rsid w:val="0050787E"/>
    <w:rsid w:val="00507A23"/>
    <w:rsid w:val="00507A49"/>
    <w:rsid w:val="00507B6E"/>
    <w:rsid w:val="00507C32"/>
    <w:rsid w:val="00507C73"/>
    <w:rsid w:val="00507C95"/>
    <w:rsid w:val="00507DDB"/>
    <w:rsid w:val="00507EDE"/>
    <w:rsid w:val="005100B0"/>
    <w:rsid w:val="005100F5"/>
    <w:rsid w:val="005101A5"/>
    <w:rsid w:val="0051052C"/>
    <w:rsid w:val="005105CE"/>
    <w:rsid w:val="00510683"/>
    <w:rsid w:val="005109E8"/>
    <w:rsid w:val="00510B44"/>
    <w:rsid w:val="00510C96"/>
    <w:rsid w:val="00510EF8"/>
    <w:rsid w:val="005113C5"/>
    <w:rsid w:val="0051147D"/>
    <w:rsid w:val="0051156F"/>
    <w:rsid w:val="00511601"/>
    <w:rsid w:val="0051160C"/>
    <w:rsid w:val="005116AF"/>
    <w:rsid w:val="00511810"/>
    <w:rsid w:val="0051184B"/>
    <w:rsid w:val="00511AFD"/>
    <w:rsid w:val="00511B02"/>
    <w:rsid w:val="00511F50"/>
    <w:rsid w:val="00511FE2"/>
    <w:rsid w:val="00512087"/>
    <w:rsid w:val="00512155"/>
    <w:rsid w:val="005125EC"/>
    <w:rsid w:val="00512629"/>
    <w:rsid w:val="00512721"/>
    <w:rsid w:val="0051286B"/>
    <w:rsid w:val="00512D16"/>
    <w:rsid w:val="00512D25"/>
    <w:rsid w:val="00512E3B"/>
    <w:rsid w:val="00513097"/>
    <w:rsid w:val="00513317"/>
    <w:rsid w:val="00513332"/>
    <w:rsid w:val="005134E1"/>
    <w:rsid w:val="005134EC"/>
    <w:rsid w:val="005137AB"/>
    <w:rsid w:val="00513848"/>
    <w:rsid w:val="005138FC"/>
    <w:rsid w:val="00513905"/>
    <w:rsid w:val="00513A7E"/>
    <w:rsid w:val="00513B0A"/>
    <w:rsid w:val="00513CE0"/>
    <w:rsid w:val="00513EC6"/>
    <w:rsid w:val="00514099"/>
    <w:rsid w:val="00514234"/>
    <w:rsid w:val="0051435E"/>
    <w:rsid w:val="005143BE"/>
    <w:rsid w:val="0051442E"/>
    <w:rsid w:val="005144EE"/>
    <w:rsid w:val="0051463B"/>
    <w:rsid w:val="005146DC"/>
    <w:rsid w:val="0051495A"/>
    <w:rsid w:val="00514A17"/>
    <w:rsid w:val="00514BB3"/>
    <w:rsid w:val="00514BE6"/>
    <w:rsid w:val="00514C8C"/>
    <w:rsid w:val="00514CFA"/>
    <w:rsid w:val="00515372"/>
    <w:rsid w:val="005155E9"/>
    <w:rsid w:val="0051567C"/>
    <w:rsid w:val="00515710"/>
    <w:rsid w:val="005157DA"/>
    <w:rsid w:val="005158F3"/>
    <w:rsid w:val="005159B0"/>
    <w:rsid w:val="00515DFA"/>
    <w:rsid w:val="00515F55"/>
    <w:rsid w:val="005161BC"/>
    <w:rsid w:val="00516BA8"/>
    <w:rsid w:val="00516EB4"/>
    <w:rsid w:val="00517172"/>
    <w:rsid w:val="0051750E"/>
    <w:rsid w:val="00517967"/>
    <w:rsid w:val="00517BAB"/>
    <w:rsid w:val="005201FE"/>
    <w:rsid w:val="005202A4"/>
    <w:rsid w:val="00520566"/>
    <w:rsid w:val="005205F7"/>
    <w:rsid w:val="00520682"/>
    <w:rsid w:val="005206D9"/>
    <w:rsid w:val="005209C9"/>
    <w:rsid w:val="00520AA0"/>
    <w:rsid w:val="0052101E"/>
    <w:rsid w:val="0052145B"/>
    <w:rsid w:val="005216D7"/>
    <w:rsid w:val="00521982"/>
    <w:rsid w:val="00521B7F"/>
    <w:rsid w:val="00521BA4"/>
    <w:rsid w:val="0052238E"/>
    <w:rsid w:val="005223C1"/>
    <w:rsid w:val="005225E0"/>
    <w:rsid w:val="0052266D"/>
    <w:rsid w:val="00522C6C"/>
    <w:rsid w:val="00522C97"/>
    <w:rsid w:val="00522CD2"/>
    <w:rsid w:val="00522FD2"/>
    <w:rsid w:val="0052315E"/>
    <w:rsid w:val="005232FE"/>
    <w:rsid w:val="0052370C"/>
    <w:rsid w:val="0052387D"/>
    <w:rsid w:val="00523C90"/>
    <w:rsid w:val="00524413"/>
    <w:rsid w:val="00524552"/>
    <w:rsid w:val="00524976"/>
    <w:rsid w:val="00524BEE"/>
    <w:rsid w:val="00524C8F"/>
    <w:rsid w:val="005250B4"/>
    <w:rsid w:val="005251DE"/>
    <w:rsid w:val="00525335"/>
    <w:rsid w:val="00525528"/>
    <w:rsid w:val="00525AC5"/>
    <w:rsid w:val="00525AE3"/>
    <w:rsid w:val="00525BBA"/>
    <w:rsid w:val="00525BE0"/>
    <w:rsid w:val="00525FEA"/>
    <w:rsid w:val="0052625C"/>
    <w:rsid w:val="005262A2"/>
    <w:rsid w:val="00526479"/>
    <w:rsid w:val="00526556"/>
    <w:rsid w:val="00526599"/>
    <w:rsid w:val="0052660C"/>
    <w:rsid w:val="005267B8"/>
    <w:rsid w:val="00526864"/>
    <w:rsid w:val="00526C3A"/>
    <w:rsid w:val="00526D61"/>
    <w:rsid w:val="00526DE3"/>
    <w:rsid w:val="00526F27"/>
    <w:rsid w:val="00526F66"/>
    <w:rsid w:val="00527019"/>
    <w:rsid w:val="00527091"/>
    <w:rsid w:val="005270E1"/>
    <w:rsid w:val="005272C2"/>
    <w:rsid w:val="005272DF"/>
    <w:rsid w:val="00527388"/>
    <w:rsid w:val="00527407"/>
    <w:rsid w:val="00527446"/>
    <w:rsid w:val="0052747A"/>
    <w:rsid w:val="005274E5"/>
    <w:rsid w:val="005274ED"/>
    <w:rsid w:val="005275F2"/>
    <w:rsid w:val="0052766D"/>
    <w:rsid w:val="00527858"/>
    <w:rsid w:val="00527963"/>
    <w:rsid w:val="005279AC"/>
    <w:rsid w:val="00527D8D"/>
    <w:rsid w:val="005301FE"/>
    <w:rsid w:val="0053021F"/>
    <w:rsid w:val="00530566"/>
    <w:rsid w:val="005305EC"/>
    <w:rsid w:val="00530AC8"/>
    <w:rsid w:val="00530B74"/>
    <w:rsid w:val="00530C60"/>
    <w:rsid w:val="00530D75"/>
    <w:rsid w:val="005312F1"/>
    <w:rsid w:val="0053133F"/>
    <w:rsid w:val="00531529"/>
    <w:rsid w:val="00531812"/>
    <w:rsid w:val="00531E3C"/>
    <w:rsid w:val="00531ED7"/>
    <w:rsid w:val="00531F17"/>
    <w:rsid w:val="0053217D"/>
    <w:rsid w:val="0053249E"/>
    <w:rsid w:val="00532666"/>
    <w:rsid w:val="0053278D"/>
    <w:rsid w:val="005329E9"/>
    <w:rsid w:val="00532BBB"/>
    <w:rsid w:val="00532D6A"/>
    <w:rsid w:val="00532E28"/>
    <w:rsid w:val="00532FC8"/>
    <w:rsid w:val="0053323A"/>
    <w:rsid w:val="0053347C"/>
    <w:rsid w:val="005334A1"/>
    <w:rsid w:val="005334DA"/>
    <w:rsid w:val="005335EC"/>
    <w:rsid w:val="00533749"/>
    <w:rsid w:val="00533763"/>
    <w:rsid w:val="005337A4"/>
    <w:rsid w:val="0053389D"/>
    <w:rsid w:val="00533DD1"/>
    <w:rsid w:val="0053418D"/>
    <w:rsid w:val="005341ED"/>
    <w:rsid w:val="00534271"/>
    <w:rsid w:val="0053432C"/>
    <w:rsid w:val="005345A6"/>
    <w:rsid w:val="00534718"/>
    <w:rsid w:val="0053496C"/>
    <w:rsid w:val="00534A47"/>
    <w:rsid w:val="00534B53"/>
    <w:rsid w:val="00534F94"/>
    <w:rsid w:val="005350BD"/>
    <w:rsid w:val="0053533E"/>
    <w:rsid w:val="00535383"/>
    <w:rsid w:val="00535572"/>
    <w:rsid w:val="005355B9"/>
    <w:rsid w:val="0053573A"/>
    <w:rsid w:val="0053573D"/>
    <w:rsid w:val="005358D3"/>
    <w:rsid w:val="00535E17"/>
    <w:rsid w:val="00536399"/>
    <w:rsid w:val="005363CC"/>
    <w:rsid w:val="005363FE"/>
    <w:rsid w:val="005365D3"/>
    <w:rsid w:val="0053668B"/>
    <w:rsid w:val="00536690"/>
    <w:rsid w:val="0053678E"/>
    <w:rsid w:val="00536A3E"/>
    <w:rsid w:val="00536AE4"/>
    <w:rsid w:val="00536D35"/>
    <w:rsid w:val="00536E21"/>
    <w:rsid w:val="005371A3"/>
    <w:rsid w:val="0053741B"/>
    <w:rsid w:val="00537420"/>
    <w:rsid w:val="005374D5"/>
    <w:rsid w:val="0053754E"/>
    <w:rsid w:val="00537845"/>
    <w:rsid w:val="00537C7C"/>
    <w:rsid w:val="00537E0E"/>
    <w:rsid w:val="00537F5A"/>
    <w:rsid w:val="00537F9E"/>
    <w:rsid w:val="0054001E"/>
    <w:rsid w:val="0054079F"/>
    <w:rsid w:val="00540AAB"/>
    <w:rsid w:val="00540CE9"/>
    <w:rsid w:val="00540F94"/>
    <w:rsid w:val="0054110C"/>
    <w:rsid w:val="00541277"/>
    <w:rsid w:val="0054144F"/>
    <w:rsid w:val="0054150E"/>
    <w:rsid w:val="0054151B"/>
    <w:rsid w:val="00541559"/>
    <w:rsid w:val="0054199E"/>
    <w:rsid w:val="00541A0F"/>
    <w:rsid w:val="00541FC2"/>
    <w:rsid w:val="00541FE7"/>
    <w:rsid w:val="005421AD"/>
    <w:rsid w:val="0054222D"/>
    <w:rsid w:val="00542266"/>
    <w:rsid w:val="005423BF"/>
    <w:rsid w:val="005424AE"/>
    <w:rsid w:val="005425A2"/>
    <w:rsid w:val="0054263C"/>
    <w:rsid w:val="0054268C"/>
    <w:rsid w:val="00542ADF"/>
    <w:rsid w:val="00542B04"/>
    <w:rsid w:val="00542E70"/>
    <w:rsid w:val="00542F1A"/>
    <w:rsid w:val="00542FE8"/>
    <w:rsid w:val="00543047"/>
    <w:rsid w:val="005431B9"/>
    <w:rsid w:val="005432F5"/>
    <w:rsid w:val="00543719"/>
    <w:rsid w:val="00543BBC"/>
    <w:rsid w:val="00543BD6"/>
    <w:rsid w:val="00543C74"/>
    <w:rsid w:val="00543CCF"/>
    <w:rsid w:val="0054409D"/>
    <w:rsid w:val="005441C7"/>
    <w:rsid w:val="0054429C"/>
    <w:rsid w:val="00544394"/>
    <w:rsid w:val="005443F1"/>
    <w:rsid w:val="0054440A"/>
    <w:rsid w:val="00544506"/>
    <w:rsid w:val="00544689"/>
    <w:rsid w:val="00545235"/>
    <w:rsid w:val="005452D5"/>
    <w:rsid w:val="0054532A"/>
    <w:rsid w:val="0054545C"/>
    <w:rsid w:val="00545566"/>
    <w:rsid w:val="00545606"/>
    <w:rsid w:val="005457B3"/>
    <w:rsid w:val="00545999"/>
    <w:rsid w:val="00545C28"/>
    <w:rsid w:val="00545DF3"/>
    <w:rsid w:val="00545EF9"/>
    <w:rsid w:val="0054644A"/>
    <w:rsid w:val="0054665D"/>
    <w:rsid w:val="005468F9"/>
    <w:rsid w:val="00546BB4"/>
    <w:rsid w:val="00546EBF"/>
    <w:rsid w:val="005474C7"/>
    <w:rsid w:val="00547592"/>
    <w:rsid w:val="005476D3"/>
    <w:rsid w:val="0054776B"/>
    <w:rsid w:val="0054785A"/>
    <w:rsid w:val="00547A92"/>
    <w:rsid w:val="00547B8B"/>
    <w:rsid w:val="00547BDD"/>
    <w:rsid w:val="00547C58"/>
    <w:rsid w:val="00547D78"/>
    <w:rsid w:val="00547E15"/>
    <w:rsid w:val="00547EEF"/>
    <w:rsid w:val="00547F27"/>
    <w:rsid w:val="005500CD"/>
    <w:rsid w:val="0055027A"/>
    <w:rsid w:val="0055054B"/>
    <w:rsid w:val="00550590"/>
    <w:rsid w:val="00550816"/>
    <w:rsid w:val="0055084E"/>
    <w:rsid w:val="00550BEB"/>
    <w:rsid w:val="00550C67"/>
    <w:rsid w:val="005510E5"/>
    <w:rsid w:val="00551307"/>
    <w:rsid w:val="0055137B"/>
    <w:rsid w:val="0055190D"/>
    <w:rsid w:val="00551B4B"/>
    <w:rsid w:val="00551B81"/>
    <w:rsid w:val="00551C85"/>
    <w:rsid w:val="00551E4D"/>
    <w:rsid w:val="00551E73"/>
    <w:rsid w:val="0055221F"/>
    <w:rsid w:val="00552349"/>
    <w:rsid w:val="00552377"/>
    <w:rsid w:val="005528F0"/>
    <w:rsid w:val="00552D56"/>
    <w:rsid w:val="00552F24"/>
    <w:rsid w:val="005533D9"/>
    <w:rsid w:val="005534B3"/>
    <w:rsid w:val="00553690"/>
    <w:rsid w:val="00553749"/>
    <w:rsid w:val="00553833"/>
    <w:rsid w:val="005539AF"/>
    <w:rsid w:val="00553BEC"/>
    <w:rsid w:val="00553BEF"/>
    <w:rsid w:val="00553C20"/>
    <w:rsid w:val="00553CF0"/>
    <w:rsid w:val="00553D8E"/>
    <w:rsid w:val="005546D2"/>
    <w:rsid w:val="0055493A"/>
    <w:rsid w:val="00554A09"/>
    <w:rsid w:val="00554BF9"/>
    <w:rsid w:val="00554D3B"/>
    <w:rsid w:val="00554DE0"/>
    <w:rsid w:val="005550F0"/>
    <w:rsid w:val="0055518A"/>
    <w:rsid w:val="005551F4"/>
    <w:rsid w:val="005555C2"/>
    <w:rsid w:val="005556B0"/>
    <w:rsid w:val="00555E84"/>
    <w:rsid w:val="0055617D"/>
    <w:rsid w:val="00556198"/>
    <w:rsid w:val="00556312"/>
    <w:rsid w:val="0055647D"/>
    <w:rsid w:val="005565BD"/>
    <w:rsid w:val="0055688C"/>
    <w:rsid w:val="00556AA7"/>
    <w:rsid w:val="00556D97"/>
    <w:rsid w:val="00556F06"/>
    <w:rsid w:val="0055753C"/>
    <w:rsid w:val="005576C4"/>
    <w:rsid w:val="005578CC"/>
    <w:rsid w:val="00557A47"/>
    <w:rsid w:val="00557C1A"/>
    <w:rsid w:val="00560104"/>
    <w:rsid w:val="00560234"/>
    <w:rsid w:val="00560357"/>
    <w:rsid w:val="0056050C"/>
    <w:rsid w:val="005606FD"/>
    <w:rsid w:val="00560DF2"/>
    <w:rsid w:val="00560EA0"/>
    <w:rsid w:val="00560ED2"/>
    <w:rsid w:val="00560F00"/>
    <w:rsid w:val="0056118B"/>
    <w:rsid w:val="00561388"/>
    <w:rsid w:val="00561969"/>
    <w:rsid w:val="005619B0"/>
    <w:rsid w:val="00561AFB"/>
    <w:rsid w:val="00561B70"/>
    <w:rsid w:val="00561B75"/>
    <w:rsid w:val="00561C50"/>
    <w:rsid w:val="00562124"/>
    <w:rsid w:val="0056232C"/>
    <w:rsid w:val="0056247F"/>
    <w:rsid w:val="00562534"/>
    <w:rsid w:val="00562EC6"/>
    <w:rsid w:val="00562FD0"/>
    <w:rsid w:val="00563048"/>
    <w:rsid w:val="00563071"/>
    <w:rsid w:val="005633E9"/>
    <w:rsid w:val="00563A14"/>
    <w:rsid w:val="00563C20"/>
    <w:rsid w:val="005644BC"/>
    <w:rsid w:val="00564573"/>
    <w:rsid w:val="00564691"/>
    <w:rsid w:val="0056480C"/>
    <w:rsid w:val="005648C4"/>
    <w:rsid w:val="00564ABB"/>
    <w:rsid w:val="00564E8A"/>
    <w:rsid w:val="00565115"/>
    <w:rsid w:val="005651CA"/>
    <w:rsid w:val="00565565"/>
    <w:rsid w:val="0056564B"/>
    <w:rsid w:val="005656AA"/>
    <w:rsid w:val="0056587B"/>
    <w:rsid w:val="0056595D"/>
    <w:rsid w:val="005662CD"/>
    <w:rsid w:val="005662D4"/>
    <w:rsid w:val="005666F8"/>
    <w:rsid w:val="00566873"/>
    <w:rsid w:val="00566899"/>
    <w:rsid w:val="005668E8"/>
    <w:rsid w:val="00566EDA"/>
    <w:rsid w:val="00567006"/>
    <w:rsid w:val="00567110"/>
    <w:rsid w:val="00567319"/>
    <w:rsid w:val="00567630"/>
    <w:rsid w:val="00567840"/>
    <w:rsid w:val="00567D26"/>
    <w:rsid w:val="005703A3"/>
    <w:rsid w:val="00570539"/>
    <w:rsid w:val="0057055A"/>
    <w:rsid w:val="00570636"/>
    <w:rsid w:val="00570A23"/>
    <w:rsid w:val="00570AAD"/>
    <w:rsid w:val="00570AB2"/>
    <w:rsid w:val="00570C03"/>
    <w:rsid w:val="00570C71"/>
    <w:rsid w:val="00570EDC"/>
    <w:rsid w:val="00570F62"/>
    <w:rsid w:val="00571559"/>
    <w:rsid w:val="00571699"/>
    <w:rsid w:val="005717B0"/>
    <w:rsid w:val="005718AE"/>
    <w:rsid w:val="0057192C"/>
    <w:rsid w:val="00571B50"/>
    <w:rsid w:val="00571C11"/>
    <w:rsid w:val="00571D6D"/>
    <w:rsid w:val="00571D72"/>
    <w:rsid w:val="00571F06"/>
    <w:rsid w:val="00571FD3"/>
    <w:rsid w:val="0057208B"/>
    <w:rsid w:val="005720EB"/>
    <w:rsid w:val="00572143"/>
    <w:rsid w:val="0057239E"/>
    <w:rsid w:val="0057269F"/>
    <w:rsid w:val="00572A56"/>
    <w:rsid w:val="00572C1E"/>
    <w:rsid w:val="0057315C"/>
    <w:rsid w:val="005731AF"/>
    <w:rsid w:val="00573241"/>
    <w:rsid w:val="0057326F"/>
    <w:rsid w:val="005732A8"/>
    <w:rsid w:val="00573356"/>
    <w:rsid w:val="005735B3"/>
    <w:rsid w:val="00573610"/>
    <w:rsid w:val="00573661"/>
    <w:rsid w:val="0057397B"/>
    <w:rsid w:val="005739D5"/>
    <w:rsid w:val="005739D7"/>
    <w:rsid w:val="00573C80"/>
    <w:rsid w:val="00573CA1"/>
    <w:rsid w:val="005740D3"/>
    <w:rsid w:val="00574352"/>
    <w:rsid w:val="0057479D"/>
    <w:rsid w:val="0057489F"/>
    <w:rsid w:val="0057499D"/>
    <w:rsid w:val="00574A0A"/>
    <w:rsid w:val="00574AD0"/>
    <w:rsid w:val="00574BCF"/>
    <w:rsid w:val="00574D5B"/>
    <w:rsid w:val="00574F39"/>
    <w:rsid w:val="00574F79"/>
    <w:rsid w:val="00574FA0"/>
    <w:rsid w:val="00575143"/>
    <w:rsid w:val="005751BA"/>
    <w:rsid w:val="00575523"/>
    <w:rsid w:val="00575580"/>
    <w:rsid w:val="0057565B"/>
    <w:rsid w:val="00575789"/>
    <w:rsid w:val="005758C2"/>
    <w:rsid w:val="00575D5B"/>
    <w:rsid w:val="00575EDF"/>
    <w:rsid w:val="00575F15"/>
    <w:rsid w:val="0057618E"/>
    <w:rsid w:val="00576774"/>
    <w:rsid w:val="005768B1"/>
    <w:rsid w:val="005769A8"/>
    <w:rsid w:val="005769B7"/>
    <w:rsid w:val="00576BB7"/>
    <w:rsid w:val="00576C8B"/>
    <w:rsid w:val="00576CC0"/>
    <w:rsid w:val="00576DC0"/>
    <w:rsid w:val="00576EF7"/>
    <w:rsid w:val="00576F21"/>
    <w:rsid w:val="00576F3D"/>
    <w:rsid w:val="005770AD"/>
    <w:rsid w:val="005772F3"/>
    <w:rsid w:val="0057734F"/>
    <w:rsid w:val="0057742A"/>
    <w:rsid w:val="00577498"/>
    <w:rsid w:val="005774B0"/>
    <w:rsid w:val="005774B1"/>
    <w:rsid w:val="005775D8"/>
    <w:rsid w:val="0057761D"/>
    <w:rsid w:val="00577643"/>
    <w:rsid w:val="00577678"/>
    <w:rsid w:val="00577B3A"/>
    <w:rsid w:val="00577B47"/>
    <w:rsid w:val="00577BAD"/>
    <w:rsid w:val="00577BE4"/>
    <w:rsid w:val="00577CED"/>
    <w:rsid w:val="00577F0E"/>
    <w:rsid w:val="005801B6"/>
    <w:rsid w:val="00580254"/>
    <w:rsid w:val="0058040E"/>
    <w:rsid w:val="005804C1"/>
    <w:rsid w:val="0058054D"/>
    <w:rsid w:val="005808C7"/>
    <w:rsid w:val="0058095A"/>
    <w:rsid w:val="00580B8D"/>
    <w:rsid w:val="00580BE1"/>
    <w:rsid w:val="00580F1F"/>
    <w:rsid w:val="0058105F"/>
    <w:rsid w:val="005811EA"/>
    <w:rsid w:val="00581212"/>
    <w:rsid w:val="0058123A"/>
    <w:rsid w:val="00581517"/>
    <w:rsid w:val="0058157C"/>
    <w:rsid w:val="00581628"/>
    <w:rsid w:val="0058191D"/>
    <w:rsid w:val="00581C80"/>
    <w:rsid w:val="00581DD0"/>
    <w:rsid w:val="00581DF4"/>
    <w:rsid w:val="00581E41"/>
    <w:rsid w:val="00581F73"/>
    <w:rsid w:val="00581FC5"/>
    <w:rsid w:val="00582481"/>
    <w:rsid w:val="005825CF"/>
    <w:rsid w:val="00582641"/>
    <w:rsid w:val="00582668"/>
    <w:rsid w:val="00582671"/>
    <w:rsid w:val="00582715"/>
    <w:rsid w:val="005827CA"/>
    <w:rsid w:val="00582820"/>
    <w:rsid w:val="0058282A"/>
    <w:rsid w:val="00582F5F"/>
    <w:rsid w:val="0058387E"/>
    <w:rsid w:val="00583886"/>
    <w:rsid w:val="0058390C"/>
    <w:rsid w:val="00583A2F"/>
    <w:rsid w:val="00583C67"/>
    <w:rsid w:val="00583D19"/>
    <w:rsid w:val="00583F1E"/>
    <w:rsid w:val="00584327"/>
    <w:rsid w:val="00584372"/>
    <w:rsid w:val="00584634"/>
    <w:rsid w:val="005847A7"/>
    <w:rsid w:val="005847E8"/>
    <w:rsid w:val="00584A5D"/>
    <w:rsid w:val="00584B21"/>
    <w:rsid w:val="00584CFD"/>
    <w:rsid w:val="00584D85"/>
    <w:rsid w:val="00584DB5"/>
    <w:rsid w:val="005854B3"/>
    <w:rsid w:val="00585565"/>
    <w:rsid w:val="00585642"/>
    <w:rsid w:val="00585871"/>
    <w:rsid w:val="00585B0F"/>
    <w:rsid w:val="00585F6B"/>
    <w:rsid w:val="00585FE8"/>
    <w:rsid w:val="005866DA"/>
    <w:rsid w:val="005866FE"/>
    <w:rsid w:val="00586787"/>
    <w:rsid w:val="005867A4"/>
    <w:rsid w:val="00586835"/>
    <w:rsid w:val="00586838"/>
    <w:rsid w:val="005868BB"/>
    <w:rsid w:val="00586A24"/>
    <w:rsid w:val="00586A25"/>
    <w:rsid w:val="00586A38"/>
    <w:rsid w:val="00586A95"/>
    <w:rsid w:val="00586AF2"/>
    <w:rsid w:val="00586DB6"/>
    <w:rsid w:val="00586DD9"/>
    <w:rsid w:val="00586DE1"/>
    <w:rsid w:val="00586FCD"/>
    <w:rsid w:val="00586FF3"/>
    <w:rsid w:val="0058723F"/>
    <w:rsid w:val="005872B1"/>
    <w:rsid w:val="00587632"/>
    <w:rsid w:val="00587635"/>
    <w:rsid w:val="005877E7"/>
    <w:rsid w:val="005877E8"/>
    <w:rsid w:val="00587A36"/>
    <w:rsid w:val="00587BB9"/>
    <w:rsid w:val="00587BFD"/>
    <w:rsid w:val="00587C3A"/>
    <w:rsid w:val="00587C91"/>
    <w:rsid w:val="00587CB7"/>
    <w:rsid w:val="00587D6D"/>
    <w:rsid w:val="0059004D"/>
    <w:rsid w:val="00590069"/>
    <w:rsid w:val="00590120"/>
    <w:rsid w:val="00590507"/>
    <w:rsid w:val="00590555"/>
    <w:rsid w:val="005909F7"/>
    <w:rsid w:val="00590A8F"/>
    <w:rsid w:val="00590B5E"/>
    <w:rsid w:val="00590C2D"/>
    <w:rsid w:val="00590D42"/>
    <w:rsid w:val="00590D48"/>
    <w:rsid w:val="00591221"/>
    <w:rsid w:val="00591975"/>
    <w:rsid w:val="00591D38"/>
    <w:rsid w:val="00591DD1"/>
    <w:rsid w:val="00591F1A"/>
    <w:rsid w:val="00592204"/>
    <w:rsid w:val="005927A1"/>
    <w:rsid w:val="0059284E"/>
    <w:rsid w:val="0059288A"/>
    <w:rsid w:val="005929E3"/>
    <w:rsid w:val="00592B37"/>
    <w:rsid w:val="00592C8F"/>
    <w:rsid w:val="00592D79"/>
    <w:rsid w:val="00592EC0"/>
    <w:rsid w:val="00592F0D"/>
    <w:rsid w:val="00592FA9"/>
    <w:rsid w:val="005930A8"/>
    <w:rsid w:val="00593132"/>
    <w:rsid w:val="00593278"/>
    <w:rsid w:val="00593351"/>
    <w:rsid w:val="005933CF"/>
    <w:rsid w:val="005936B4"/>
    <w:rsid w:val="00593A1E"/>
    <w:rsid w:val="00593A34"/>
    <w:rsid w:val="00593E45"/>
    <w:rsid w:val="0059402C"/>
    <w:rsid w:val="005940C2"/>
    <w:rsid w:val="00594124"/>
    <w:rsid w:val="005943D2"/>
    <w:rsid w:val="005943E2"/>
    <w:rsid w:val="00594448"/>
    <w:rsid w:val="0059496B"/>
    <w:rsid w:val="00594A15"/>
    <w:rsid w:val="00594C9C"/>
    <w:rsid w:val="00594D1E"/>
    <w:rsid w:val="00594EF1"/>
    <w:rsid w:val="005951F4"/>
    <w:rsid w:val="005952D1"/>
    <w:rsid w:val="00595613"/>
    <w:rsid w:val="00595847"/>
    <w:rsid w:val="005958A1"/>
    <w:rsid w:val="00595A7C"/>
    <w:rsid w:val="00595CD7"/>
    <w:rsid w:val="00596209"/>
    <w:rsid w:val="0059627D"/>
    <w:rsid w:val="00596475"/>
    <w:rsid w:val="00596B6B"/>
    <w:rsid w:val="00596BE8"/>
    <w:rsid w:val="00596DBD"/>
    <w:rsid w:val="00596E23"/>
    <w:rsid w:val="00596EF4"/>
    <w:rsid w:val="00596F0B"/>
    <w:rsid w:val="00596F3A"/>
    <w:rsid w:val="00596FA3"/>
    <w:rsid w:val="005971F4"/>
    <w:rsid w:val="005974B8"/>
    <w:rsid w:val="00597760"/>
    <w:rsid w:val="005977A6"/>
    <w:rsid w:val="0059782C"/>
    <w:rsid w:val="00597830"/>
    <w:rsid w:val="005978D9"/>
    <w:rsid w:val="00597CC7"/>
    <w:rsid w:val="005A01AB"/>
    <w:rsid w:val="005A02FE"/>
    <w:rsid w:val="005A04B4"/>
    <w:rsid w:val="005A059F"/>
    <w:rsid w:val="005A0B14"/>
    <w:rsid w:val="005A0F12"/>
    <w:rsid w:val="005A1070"/>
    <w:rsid w:val="005A1104"/>
    <w:rsid w:val="005A12BB"/>
    <w:rsid w:val="005A14E4"/>
    <w:rsid w:val="005A1624"/>
    <w:rsid w:val="005A1652"/>
    <w:rsid w:val="005A1712"/>
    <w:rsid w:val="005A180A"/>
    <w:rsid w:val="005A1867"/>
    <w:rsid w:val="005A18F0"/>
    <w:rsid w:val="005A1AD6"/>
    <w:rsid w:val="005A1B5D"/>
    <w:rsid w:val="005A1B90"/>
    <w:rsid w:val="005A212C"/>
    <w:rsid w:val="005A21E5"/>
    <w:rsid w:val="005A2401"/>
    <w:rsid w:val="005A2484"/>
    <w:rsid w:val="005A24AD"/>
    <w:rsid w:val="005A24ED"/>
    <w:rsid w:val="005A2610"/>
    <w:rsid w:val="005A26D1"/>
    <w:rsid w:val="005A275F"/>
    <w:rsid w:val="005A2770"/>
    <w:rsid w:val="005A28CA"/>
    <w:rsid w:val="005A28DE"/>
    <w:rsid w:val="005A295D"/>
    <w:rsid w:val="005A2C4C"/>
    <w:rsid w:val="005A2EDB"/>
    <w:rsid w:val="005A2F19"/>
    <w:rsid w:val="005A2F7F"/>
    <w:rsid w:val="005A2FF8"/>
    <w:rsid w:val="005A30C6"/>
    <w:rsid w:val="005A31C8"/>
    <w:rsid w:val="005A3581"/>
    <w:rsid w:val="005A3A17"/>
    <w:rsid w:val="005A3B14"/>
    <w:rsid w:val="005A3C5B"/>
    <w:rsid w:val="005A3E6D"/>
    <w:rsid w:val="005A3EFF"/>
    <w:rsid w:val="005A41A1"/>
    <w:rsid w:val="005A4442"/>
    <w:rsid w:val="005A4714"/>
    <w:rsid w:val="005A47D0"/>
    <w:rsid w:val="005A4B60"/>
    <w:rsid w:val="005A4C71"/>
    <w:rsid w:val="005A4D11"/>
    <w:rsid w:val="005A4E50"/>
    <w:rsid w:val="005A4F1E"/>
    <w:rsid w:val="005A5006"/>
    <w:rsid w:val="005A5046"/>
    <w:rsid w:val="005A527C"/>
    <w:rsid w:val="005A5319"/>
    <w:rsid w:val="005A533E"/>
    <w:rsid w:val="005A54CB"/>
    <w:rsid w:val="005A55E2"/>
    <w:rsid w:val="005A56D6"/>
    <w:rsid w:val="005A5722"/>
    <w:rsid w:val="005A5AE1"/>
    <w:rsid w:val="005A5CB2"/>
    <w:rsid w:val="005A5F0E"/>
    <w:rsid w:val="005A5F7A"/>
    <w:rsid w:val="005A6353"/>
    <w:rsid w:val="005A6609"/>
    <w:rsid w:val="005A6665"/>
    <w:rsid w:val="005A6749"/>
    <w:rsid w:val="005A688F"/>
    <w:rsid w:val="005A6958"/>
    <w:rsid w:val="005A6BE1"/>
    <w:rsid w:val="005A6BF6"/>
    <w:rsid w:val="005A6E25"/>
    <w:rsid w:val="005A6E5F"/>
    <w:rsid w:val="005A704E"/>
    <w:rsid w:val="005A736E"/>
    <w:rsid w:val="005A7425"/>
    <w:rsid w:val="005A74D3"/>
    <w:rsid w:val="005A7563"/>
    <w:rsid w:val="005A75E3"/>
    <w:rsid w:val="005A77CD"/>
    <w:rsid w:val="005A79D0"/>
    <w:rsid w:val="005A7AFF"/>
    <w:rsid w:val="005A7B57"/>
    <w:rsid w:val="005B0471"/>
    <w:rsid w:val="005B04A7"/>
    <w:rsid w:val="005B078E"/>
    <w:rsid w:val="005B095C"/>
    <w:rsid w:val="005B0CC2"/>
    <w:rsid w:val="005B0DFE"/>
    <w:rsid w:val="005B0F26"/>
    <w:rsid w:val="005B16AB"/>
    <w:rsid w:val="005B16C7"/>
    <w:rsid w:val="005B1B48"/>
    <w:rsid w:val="005B1BC4"/>
    <w:rsid w:val="005B22A9"/>
    <w:rsid w:val="005B22D1"/>
    <w:rsid w:val="005B27FB"/>
    <w:rsid w:val="005B2807"/>
    <w:rsid w:val="005B2ACD"/>
    <w:rsid w:val="005B2AF0"/>
    <w:rsid w:val="005B2C1D"/>
    <w:rsid w:val="005B2FBC"/>
    <w:rsid w:val="005B3018"/>
    <w:rsid w:val="005B3074"/>
    <w:rsid w:val="005B30C4"/>
    <w:rsid w:val="005B30FC"/>
    <w:rsid w:val="005B311A"/>
    <w:rsid w:val="005B3192"/>
    <w:rsid w:val="005B32B9"/>
    <w:rsid w:val="005B3475"/>
    <w:rsid w:val="005B34DE"/>
    <w:rsid w:val="005B3517"/>
    <w:rsid w:val="005B35FB"/>
    <w:rsid w:val="005B3A15"/>
    <w:rsid w:val="005B3AD7"/>
    <w:rsid w:val="005B3B75"/>
    <w:rsid w:val="005B3BBE"/>
    <w:rsid w:val="005B3BC4"/>
    <w:rsid w:val="005B3BC5"/>
    <w:rsid w:val="005B416D"/>
    <w:rsid w:val="005B4174"/>
    <w:rsid w:val="005B431A"/>
    <w:rsid w:val="005B46DA"/>
    <w:rsid w:val="005B46FE"/>
    <w:rsid w:val="005B4930"/>
    <w:rsid w:val="005B4EAC"/>
    <w:rsid w:val="005B4F0D"/>
    <w:rsid w:val="005B4F3C"/>
    <w:rsid w:val="005B5460"/>
    <w:rsid w:val="005B55A1"/>
    <w:rsid w:val="005B55B4"/>
    <w:rsid w:val="005B563F"/>
    <w:rsid w:val="005B56E4"/>
    <w:rsid w:val="005B596D"/>
    <w:rsid w:val="005B5E0D"/>
    <w:rsid w:val="005B5F5E"/>
    <w:rsid w:val="005B6062"/>
    <w:rsid w:val="005B62E0"/>
    <w:rsid w:val="005B660D"/>
    <w:rsid w:val="005B66CA"/>
    <w:rsid w:val="005B681A"/>
    <w:rsid w:val="005B68D4"/>
    <w:rsid w:val="005B6926"/>
    <w:rsid w:val="005B6B49"/>
    <w:rsid w:val="005B6D4F"/>
    <w:rsid w:val="005B6E17"/>
    <w:rsid w:val="005B6EA2"/>
    <w:rsid w:val="005B7099"/>
    <w:rsid w:val="005B712F"/>
    <w:rsid w:val="005B7630"/>
    <w:rsid w:val="005B781D"/>
    <w:rsid w:val="005B7C74"/>
    <w:rsid w:val="005B7CF7"/>
    <w:rsid w:val="005B7E65"/>
    <w:rsid w:val="005B7E6F"/>
    <w:rsid w:val="005C0152"/>
    <w:rsid w:val="005C0162"/>
    <w:rsid w:val="005C01AC"/>
    <w:rsid w:val="005C01C0"/>
    <w:rsid w:val="005C03DF"/>
    <w:rsid w:val="005C0530"/>
    <w:rsid w:val="005C05C3"/>
    <w:rsid w:val="005C0685"/>
    <w:rsid w:val="005C0874"/>
    <w:rsid w:val="005C0B00"/>
    <w:rsid w:val="005C0E50"/>
    <w:rsid w:val="005C0E70"/>
    <w:rsid w:val="005C0E86"/>
    <w:rsid w:val="005C0F44"/>
    <w:rsid w:val="005C10D0"/>
    <w:rsid w:val="005C15B2"/>
    <w:rsid w:val="005C1661"/>
    <w:rsid w:val="005C180B"/>
    <w:rsid w:val="005C1A5A"/>
    <w:rsid w:val="005C1FB4"/>
    <w:rsid w:val="005C2132"/>
    <w:rsid w:val="005C2972"/>
    <w:rsid w:val="005C2C19"/>
    <w:rsid w:val="005C2C27"/>
    <w:rsid w:val="005C2C8C"/>
    <w:rsid w:val="005C2CF7"/>
    <w:rsid w:val="005C2F52"/>
    <w:rsid w:val="005C30E8"/>
    <w:rsid w:val="005C3162"/>
    <w:rsid w:val="005C3A28"/>
    <w:rsid w:val="005C3A4F"/>
    <w:rsid w:val="005C3ABF"/>
    <w:rsid w:val="005C3C22"/>
    <w:rsid w:val="005C3D9A"/>
    <w:rsid w:val="005C3E3D"/>
    <w:rsid w:val="005C3E4A"/>
    <w:rsid w:val="005C40AC"/>
    <w:rsid w:val="005C41CC"/>
    <w:rsid w:val="005C427E"/>
    <w:rsid w:val="005C435F"/>
    <w:rsid w:val="005C4721"/>
    <w:rsid w:val="005C4BA2"/>
    <w:rsid w:val="005C5127"/>
    <w:rsid w:val="005C51F8"/>
    <w:rsid w:val="005C549D"/>
    <w:rsid w:val="005C58D2"/>
    <w:rsid w:val="005C5EE5"/>
    <w:rsid w:val="005C5F15"/>
    <w:rsid w:val="005C5F66"/>
    <w:rsid w:val="005C5FDA"/>
    <w:rsid w:val="005C60DC"/>
    <w:rsid w:val="005C6432"/>
    <w:rsid w:val="005C64CE"/>
    <w:rsid w:val="005C65D6"/>
    <w:rsid w:val="005C6630"/>
    <w:rsid w:val="005C6698"/>
    <w:rsid w:val="005C669E"/>
    <w:rsid w:val="005C678A"/>
    <w:rsid w:val="005C69AC"/>
    <w:rsid w:val="005C6A9E"/>
    <w:rsid w:val="005C6C83"/>
    <w:rsid w:val="005C6E9B"/>
    <w:rsid w:val="005C6FA4"/>
    <w:rsid w:val="005C7006"/>
    <w:rsid w:val="005C701D"/>
    <w:rsid w:val="005C714E"/>
    <w:rsid w:val="005C7478"/>
    <w:rsid w:val="005C7714"/>
    <w:rsid w:val="005C7992"/>
    <w:rsid w:val="005C7B72"/>
    <w:rsid w:val="005C7D71"/>
    <w:rsid w:val="005C7DA9"/>
    <w:rsid w:val="005C7F43"/>
    <w:rsid w:val="005C7FF3"/>
    <w:rsid w:val="005D029A"/>
    <w:rsid w:val="005D02C8"/>
    <w:rsid w:val="005D0338"/>
    <w:rsid w:val="005D046A"/>
    <w:rsid w:val="005D04C5"/>
    <w:rsid w:val="005D081B"/>
    <w:rsid w:val="005D0C6F"/>
    <w:rsid w:val="005D0C77"/>
    <w:rsid w:val="005D0D60"/>
    <w:rsid w:val="005D0F51"/>
    <w:rsid w:val="005D0F73"/>
    <w:rsid w:val="005D115D"/>
    <w:rsid w:val="005D1205"/>
    <w:rsid w:val="005D1575"/>
    <w:rsid w:val="005D18B8"/>
    <w:rsid w:val="005D1966"/>
    <w:rsid w:val="005D1AD3"/>
    <w:rsid w:val="005D1BBF"/>
    <w:rsid w:val="005D1D4D"/>
    <w:rsid w:val="005D1D96"/>
    <w:rsid w:val="005D1ED4"/>
    <w:rsid w:val="005D2369"/>
    <w:rsid w:val="005D266A"/>
    <w:rsid w:val="005D2855"/>
    <w:rsid w:val="005D2C7A"/>
    <w:rsid w:val="005D2ECF"/>
    <w:rsid w:val="005D30CF"/>
    <w:rsid w:val="005D310F"/>
    <w:rsid w:val="005D3350"/>
    <w:rsid w:val="005D3508"/>
    <w:rsid w:val="005D3742"/>
    <w:rsid w:val="005D38C9"/>
    <w:rsid w:val="005D3C29"/>
    <w:rsid w:val="005D3F58"/>
    <w:rsid w:val="005D3F82"/>
    <w:rsid w:val="005D3FD3"/>
    <w:rsid w:val="005D44C9"/>
    <w:rsid w:val="005D450A"/>
    <w:rsid w:val="005D4DAF"/>
    <w:rsid w:val="005D4FE4"/>
    <w:rsid w:val="005D5002"/>
    <w:rsid w:val="005D5042"/>
    <w:rsid w:val="005D5472"/>
    <w:rsid w:val="005D5486"/>
    <w:rsid w:val="005D54EC"/>
    <w:rsid w:val="005D57F2"/>
    <w:rsid w:val="005D5855"/>
    <w:rsid w:val="005D5917"/>
    <w:rsid w:val="005D59F5"/>
    <w:rsid w:val="005D5C64"/>
    <w:rsid w:val="005D5E25"/>
    <w:rsid w:val="005D5E5F"/>
    <w:rsid w:val="005D5E74"/>
    <w:rsid w:val="005D5F2D"/>
    <w:rsid w:val="005D6239"/>
    <w:rsid w:val="005D67C9"/>
    <w:rsid w:val="005D67FD"/>
    <w:rsid w:val="005D6A35"/>
    <w:rsid w:val="005D6A8A"/>
    <w:rsid w:val="005D6B55"/>
    <w:rsid w:val="005D707A"/>
    <w:rsid w:val="005D70F2"/>
    <w:rsid w:val="005D714D"/>
    <w:rsid w:val="005D7246"/>
    <w:rsid w:val="005D7262"/>
    <w:rsid w:val="005D7575"/>
    <w:rsid w:val="005D7727"/>
    <w:rsid w:val="005D7DA6"/>
    <w:rsid w:val="005E0A55"/>
    <w:rsid w:val="005E0AFB"/>
    <w:rsid w:val="005E0BAC"/>
    <w:rsid w:val="005E0C5B"/>
    <w:rsid w:val="005E0DA9"/>
    <w:rsid w:val="005E107F"/>
    <w:rsid w:val="005E1132"/>
    <w:rsid w:val="005E1232"/>
    <w:rsid w:val="005E1339"/>
    <w:rsid w:val="005E1AD4"/>
    <w:rsid w:val="005E1CB9"/>
    <w:rsid w:val="005E1D68"/>
    <w:rsid w:val="005E210C"/>
    <w:rsid w:val="005E216C"/>
    <w:rsid w:val="005E2332"/>
    <w:rsid w:val="005E259D"/>
    <w:rsid w:val="005E2654"/>
    <w:rsid w:val="005E26D1"/>
    <w:rsid w:val="005E288D"/>
    <w:rsid w:val="005E29BC"/>
    <w:rsid w:val="005E2CA8"/>
    <w:rsid w:val="005E2CCE"/>
    <w:rsid w:val="005E2D0F"/>
    <w:rsid w:val="005E2DE4"/>
    <w:rsid w:val="005E2E56"/>
    <w:rsid w:val="005E3088"/>
    <w:rsid w:val="005E31EF"/>
    <w:rsid w:val="005E3489"/>
    <w:rsid w:val="005E359C"/>
    <w:rsid w:val="005E35D2"/>
    <w:rsid w:val="005E3899"/>
    <w:rsid w:val="005E39B2"/>
    <w:rsid w:val="005E3A69"/>
    <w:rsid w:val="005E3B8A"/>
    <w:rsid w:val="005E3C0E"/>
    <w:rsid w:val="005E3D1D"/>
    <w:rsid w:val="005E3DAC"/>
    <w:rsid w:val="005E3E5A"/>
    <w:rsid w:val="005E40F0"/>
    <w:rsid w:val="005E4590"/>
    <w:rsid w:val="005E4873"/>
    <w:rsid w:val="005E49F3"/>
    <w:rsid w:val="005E4A35"/>
    <w:rsid w:val="005E4A39"/>
    <w:rsid w:val="005E4C0E"/>
    <w:rsid w:val="005E4D92"/>
    <w:rsid w:val="005E4DAC"/>
    <w:rsid w:val="005E53EC"/>
    <w:rsid w:val="005E5D04"/>
    <w:rsid w:val="005E5D2E"/>
    <w:rsid w:val="005E5ED8"/>
    <w:rsid w:val="005E5F99"/>
    <w:rsid w:val="005E6038"/>
    <w:rsid w:val="005E60D4"/>
    <w:rsid w:val="005E6669"/>
    <w:rsid w:val="005E68FF"/>
    <w:rsid w:val="005E69EA"/>
    <w:rsid w:val="005E6A30"/>
    <w:rsid w:val="005E6A81"/>
    <w:rsid w:val="005E6BA6"/>
    <w:rsid w:val="005E6E8B"/>
    <w:rsid w:val="005E704D"/>
    <w:rsid w:val="005E731A"/>
    <w:rsid w:val="005E74A9"/>
    <w:rsid w:val="005E755C"/>
    <w:rsid w:val="005E7688"/>
    <w:rsid w:val="005E7812"/>
    <w:rsid w:val="005E7A95"/>
    <w:rsid w:val="005E7BC4"/>
    <w:rsid w:val="005E7DEF"/>
    <w:rsid w:val="005E7E7A"/>
    <w:rsid w:val="005F00BB"/>
    <w:rsid w:val="005F00EF"/>
    <w:rsid w:val="005F03F8"/>
    <w:rsid w:val="005F0675"/>
    <w:rsid w:val="005F0729"/>
    <w:rsid w:val="005F07A9"/>
    <w:rsid w:val="005F07C8"/>
    <w:rsid w:val="005F0816"/>
    <w:rsid w:val="005F085C"/>
    <w:rsid w:val="005F09B9"/>
    <w:rsid w:val="005F09EB"/>
    <w:rsid w:val="005F11C6"/>
    <w:rsid w:val="005F142D"/>
    <w:rsid w:val="005F14DF"/>
    <w:rsid w:val="005F1728"/>
    <w:rsid w:val="005F1AF3"/>
    <w:rsid w:val="005F1F06"/>
    <w:rsid w:val="005F2462"/>
    <w:rsid w:val="005F2B0C"/>
    <w:rsid w:val="005F2C91"/>
    <w:rsid w:val="005F2D54"/>
    <w:rsid w:val="005F2D8A"/>
    <w:rsid w:val="005F2E13"/>
    <w:rsid w:val="005F2EF5"/>
    <w:rsid w:val="005F2F13"/>
    <w:rsid w:val="005F2F6F"/>
    <w:rsid w:val="005F3024"/>
    <w:rsid w:val="005F3170"/>
    <w:rsid w:val="005F32B3"/>
    <w:rsid w:val="005F3482"/>
    <w:rsid w:val="005F3566"/>
    <w:rsid w:val="005F3804"/>
    <w:rsid w:val="005F3866"/>
    <w:rsid w:val="005F3A88"/>
    <w:rsid w:val="005F3B7F"/>
    <w:rsid w:val="005F4087"/>
    <w:rsid w:val="005F4380"/>
    <w:rsid w:val="005F43DA"/>
    <w:rsid w:val="005F4850"/>
    <w:rsid w:val="005F48DD"/>
    <w:rsid w:val="005F4A61"/>
    <w:rsid w:val="005F4FA0"/>
    <w:rsid w:val="005F511D"/>
    <w:rsid w:val="005F5224"/>
    <w:rsid w:val="005F52DB"/>
    <w:rsid w:val="005F543B"/>
    <w:rsid w:val="005F5540"/>
    <w:rsid w:val="005F56FA"/>
    <w:rsid w:val="005F5A17"/>
    <w:rsid w:val="005F6237"/>
    <w:rsid w:val="005F6526"/>
    <w:rsid w:val="005F65A9"/>
    <w:rsid w:val="005F675A"/>
    <w:rsid w:val="005F6936"/>
    <w:rsid w:val="005F69CC"/>
    <w:rsid w:val="005F6A27"/>
    <w:rsid w:val="005F6D93"/>
    <w:rsid w:val="005F6E81"/>
    <w:rsid w:val="005F7087"/>
    <w:rsid w:val="005F715F"/>
    <w:rsid w:val="005F765B"/>
    <w:rsid w:val="005F76F5"/>
    <w:rsid w:val="005F7787"/>
    <w:rsid w:val="005F77E8"/>
    <w:rsid w:val="005F7B3E"/>
    <w:rsid w:val="005F7E16"/>
    <w:rsid w:val="005F7E50"/>
    <w:rsid w:val="005F7F0F"/>
    <w:rsid w:val="005F7F3A"/>
    <w:rsid w:val="006005F2"/>
    <w:rsid w:val="00600651"/>
    <w:rsid w:val="00600670"/>
    <w:rsid w:val="006007D1"/>
    <w:rsid w:val="006011D3"/>
    <w:rsid w:val="006012C8"/>
    <w:rsid w:val="0060171A"/>
    <w:rsid w:val="006019D9"/>
    <w:rsid w:val="00601D10"/>
    <w:rsid w:val="00601E10"/>
    <w:rsid w:val="00601F0A"/>
    <w:rsid w:val="00601F13"/>
    <w:rsid w:val="00601F7E"/>
    <w:rsid w:val="006024DE"/>
    <w:rsid w:val="00602570"/>
    <w:rsid w:val="00602589"/>
    <w:rsid w:val="00602878"/>
    <w:rsid w:val="00602A13"/>
    <w:rsid w:val="00602B07"/>
    <w:rsid w:val="00602D58"/>
    <w:rsid w:val="00602E78"/>
    <w:rsid w:val="00602F13"/>
    <w:rsid w:val="00603321"/>
    <w:rsid w:val="00603617"/>
    <w:rsid w:val="00603756"/>
    <w:rsid w:val="006037B2"/>
    <w:rsid w:val="00603883"/>
    <w:rsid w:val="006038CC"/>
    <w:rsid w:val="00603ADF"/>
    <w:rsid w:val="00603B28"/>
    <w:rsid w:val="00603C98"/>
    <w:rsid w:val="00603CDB"/>
    <w:rsid w:val="00603E7A"/>
    <w:rsid w:val="00603EDF"/>
    <w:rsid w:val="0060407D"/>
    <w:rsid w:val="00604216"/>
    <w:rsid w:val="00604238"/>
    <w:rsid w:val="00604242"/>
    <w:rsid w:val="006048A6"/>
    <w:rsid w:val="00604B1F"/>
    <w:rsid w:val="00604DA0"/>
    <w:rsid w:val="00605014"/>
    <w:rsid w:val="00605087"/>
    <w:rsid w:val="00605139"/>
    <w:rsid w:val="006051D6"/>
    <w:rsid w:val="0060546A"/>
    <w:rsid w:val="00605582"/>
    <w:rsid w:val="006059C9"/>
    <w:rsid w:val="006059E3"/>
    <w:rsid w:val="00605C7D"/>
    <w:rsid w:val="00605E05"/>
    <w:rsid w:val="00605E1C"/>
    <w:rsid w:val="00605FBD"/>
    <w:rsid w:val="00606059"/>
    <w:rsid w:val="00606191"/>
    <w:rsid w:val="0060663D"/>
    <w:rsid w:val="00606BCB"/>
    <w:rsid w:val="00606C01"/>
    <w:rsid w:val="00606CAD"/>
    <w:rsid w:val="00606D20"/>
    <w:rsid w:val="00606DA7"/>
    <w:rsid w:val="00606DEA"/>
    <w:rsid w:val="0060789C"/>
    <w:rsid w:val="00607911"/>
    <w:rsid w:val="00607B38"/>
    <w:rsid w:val="00607C2E"/>
    <w:rsid w:val="00607DFE"/>
    <w:rsid w:val="00607E73"/>
    <w:rsid w:val="00607F3E"/>
    <w:rsid w:val="00607FA5"/>
    <w:rsid w:val="00610216"/>
    <w:rsid w:val="006102DD"/>
    <w:rsid w:val="0061031B"/>
    <w:rsid w:val="00610443"/>
    <w:rsid w:val="00610501"/>
    <w:rsid w:val="00610579"/>
    <w:rsid w:val="0061077E"/>
    <w:rsid w:val="00610782"/>
    <w:rsid w:val="0061079F"/>
    <w:rsid w:val="00610850"/>
    <w:rsid w:val="00610935"/>
    <w:rsid w:val="00610A2B"/>
    <w:rsid w:val="00610A8C"/>
    <w:rsid w:val="00610B09"/>
    <w:rsid w:val="00610B78"/>
    <w:rsid w:val="00611274"/>
    <w:rsid w:val="00611388"/>
    <w:rsid w:val="006116E5"/>
    <w:rsid w:val="00611708"/>
    <w:rsid w:val="00611936"/>
    <w:rsid w:val="00611A1A"/>
    <w:rsid w:val="00611A28"/>
    <w:rsid w:val="00611A93"/>
    <w:rsid w:val="00611B18"/>
    <w:rsid w:val="00611B74"/>
    <w:rsid w:val="00611D04"/>
    <w:rsid w:val="00611E93"/>
    <w:rsid w:val="00611F86"/>
    <w:rsid w:val="00611FE4"/>
    <w:rsid w:val="00611FF9"/>
    <w:rsid w:val="0061220A"/>
    <w:rsid w:val="00612391"/>
    <w:rsid w:val="0061241F"/>
    <w:rsid w:val="0061264C"/>
    <w:rsid w:val="00612672"/>
    <w:rsid w:val="00612B23"/>
    <w:rsid w:val="00612C95"/>
    <w:rsid w:val="00612DA1"/>
    <w:rsid w:val="00612E09"/>
    <w:rsid w:val="00613526"/>
    <w:rsid w:val="006135F3"/>
    <w:rsid w:val="00613788"/>
    <w:rsid w:val="006138C4"/>
    <w:rsid w:val="00613B97"/>
    <w:rsid w:val="00613CA0"/>
    <w:rsid w:val="00613CA7"/>
    <w:rsid w:val="0061442C"/>
    <w:rsid w:val="00614498"/>
    <w:rsid w:val="00614BF9"/>
    <w:rsid w:val="00614D79"/>
    <w:rsid w:val="006150F0"/>
    <w:rsid w:val="006153FF"/>
    <w:rsid w:val="006156B8"/>
    <w:rsid w:val="00615977"/>
    <w:rsid w:val="00615B0F"/>
    <w:rsid w:val="00615D49"/>
    <w:rsid w:val="00615E91"/>
    <w:rsid w:val="00615EAB"/>
    <w:rsid w:val="0061629D"/>
    <w:rsid w:val="006167C5"/>
    <w:rsid w:val="00616946"/>
    <w:rsid w:val="00616961"/>
    <w:rsid w:val="00616B40"/>
    <w:rsid w:val="00616C54"/>
    <w:rsid w:val="00616CF6"/>
    <w:rsid w:val="00616F23"/>
    <w:rsid w:val="00616F5D"/>
    <w:rsid w:val="0061700D"/>
    <w:rsid w:val="006172A8"/>
    <w:rsid w:val="00617563"/>
    <w:rsid w:val="006175AF"/>
    <w:rsid w:val="006175EF"/>
    <w:rsid w:val="00617640"/>
    <w:rsid w:val="0061764F"/>
    <w:rsid w:val="006176EC"/>
    <w:rsid w:val="00617911"/>
    <w:rsid w:val="0061798A"/>
    <w:rsid w:val="006179A9"/>
    <w:rsid w:val="00617A62"/>
    <w:rsid w:val="00617C5C"/>
    <w:rsid w:val="00617D21"/>
    <w:rsid w:val="00617F29"/>
    <w:rsid w:val="00620248"/>
    <w:rsid w:val="00620319"/>
    <w:rsid w:val="006204ED"/>
    <w:rsid w:val="00620597"/>
    <w:rsid w:val="0062074E"/>
    <w:rsid w:val="00620812"/>
    <w:rsid w:val="006208BE"/>
    <w:rsid w:val="00620E3D"/>
    <w:rsid w:val="00620EEA"/>
    <w:rsid w:val="00620F74"/>
    <w:rsid w:val="00621326"/>
    <w:rsid w:val="0062148A"/>
    <w:rsid w:val="006217E9"/>
    <w:rsid w:val="00621B2B"/>
    <w:rsid w:val="00621E0C"/>
    <w:rsid w:val="0062212A"/>
    <w:rsid w:val="0062233D"/>
    <w:rsid w:val="00622350"/>
    <w:rsid w:val="00622355"/>
    <w:rsid w:val="006223B6"/>
    <w:rsid w:val="006225D4"/>
    <w:rsid w:val="00622657"/>
    <w:rsid w:val="006226DB"/>
    <w:rsid w:val="0062276E"/>
    <w:rsid w:val="006229B8"/>
    <w:rsid w:val="00622AE5"/>
    <w:rsid w:val="00622AF0"/>
    <w:rsid w:val="00622B3A"/>
    <w:rsid w:val="00622BFC"/>
    <w:rsid w:val="00622F46"/>
    <w:rsid w:val="00622FF8"/>
    <w:rsid w:val="00623122"/>
    <w:rsid w:val="0062323A"/>
    <w:rsid w:val="006233FD"/>
    <w:rsid w:val="00623436"/>
    <w:rsid w:val="00623627"/>
    <w:rsid w:val="00623A9E"/>
    <w:rsid w:val="00623D1F"/>
    <w:rsid w:val="006240E8"/>
    <w:rsid w:val="00624675"/>
    <w:rsid w:val="006247E4"/>
    <w:rsid w:val="006249A6"/>
    <w:rsid w:val="00624D3B"/>
    <w:rsid w:val="00624DD5"/>
    <w:rsid w:val="00624E7C"/>
    <w:rsid w:val="00624F53"/>
    <w:rsid w:val="00624F6A"/>
    <w:rsid w:val="006252E3"/>
    <w:rsid w:val="0062589B"/>
    <w:rsid w:val="006258F1"/>
    <w:rsid w:val="00625C25"/>
    <w:rsid w:val="00625D3B"/>
    <w:rsid w:val="0062609E"/>
    <w:rsid w:val="0062652D"/>
    <w:rsid w:val="006265ED"/>
    <w:rsid w:val="006266BE"/>
    <w:rsid w:val="00626721"/>
    <w:rsid w:val="00626730"/>
    <w:rsid w:val="0062694D"/>
    <w:rsid w:val="00626983"/>
    <w:rsid w:val="006269B9"/>
    <w:rsid w:val="006269FE"/>
    <w:rsid w:val="00626AEE"/>
    <w:rsid w:val="00626B2F"/>
    <w:rsid w:val="00626EDD"/>
    <w:rsid w:val="006274A0"/>
    <w:rsid w:val="00627529"/>
    <w:rsid w:val="00627565"/>
    <w:rsid w:val="00627C3E"/>
    <w:rsid w:val="00627D1B"/>
    <w:rsid w:val="0063009F"/>
    <w:rsid w:val="006300D8"/>
    <w:rsid w:val="0063038A"/>
    <w:rsid w:val="0063059D"/>
    <w:rsid w:val="006306E6"/>
    <w:rsid w:val="0063076D"/>
    <w:rsid w:val="006308A0"/>
    <w:rsid w:val="00630ABF"/>
    <w:rsid w:val="00630D9D"/>
    <w:rsid w:val="00630F30"/>
    <w:rsid w:val="006310F3"/>
    <w:rsid w:val="0063118D"/>
    <w:rsid w:val="006311E0"/>
    <w:rsid w:val="006315E0"/>
    <w:rsid w:val="0063162C"/>
    <w:rsid w:val="00631B93"/>
    <w:rsid w:val="00631D56"/>
    <w:rsid w:val="00631E90"/>
    <w:rsid w:val="00632409"/>
    <w:rsid w:val="006326E5"/>
    <w:rsid w:val="00632738"/>
    <w:rsid w:val="00632861"/>
    <w:rsid w:val="00632A7F"/>
    <w:rsid w:val="00632A9A"/>
    <w:rsid w:val="0063317B"/>
    <w:rsid w:val="006332E4"/>
    <w:rsid w:val="00633717"/>
    <w:rsid w:val="00633A78"/>
    <w:rsid w:val="00633AAC"/>
    <w:rsid w:val="00633E5D"/>
    <w:rsid w:val="00633F5F"/>
    <w:rsid w:val="00634016"/>
    <w:rsid w:val="006341BA"/>
    <w:rsid w:val="006342DE"/>
    <w:rsid w:val="006344FE"/>
    <w:rsid w:val="00634780"/>
    <w:rsid w:val="006348A8"/>
    <w:rsid w:val="00634AF0"/>
    <w:rsid w:val="00634BEB"/>
    <w:rsid w:val="0063503E"/>
    <w:rsid w:val="00635098"/>
    <w:rsid w:val="006351A0"/>
    <w:rsid w:val="00635261"/>
    <w:rsid w:val="006352F4"/>
    <w:rsid w:val="00635388"/>
    <w:rsid w:val="00635525"/>
    <w:rsid w:val="00635766"/>
    <w:rsid w:val="00635A7B"/>
    <w:rsid w:val="0063604A"/>
    <w:rsid w:val="0063622F"/>
    <w:rsid w:val="00636488"/>
    <w:rsid w:val="006364ED"/>
    <w:rsid w:val="006367E4"/>
    <w:rsid w:val="00636855"/>
    <w:rsid w:val="00636B75"/>
    <w:rsid w:val="00636BD4"/>
    <w:rsid w:val="006371AA"/>
    <w:rsid w:val="006371EB"/>
    <w:rsid w:val="006371F0"/>
    <w:rsid w:val="00637299"/>
    <w:rsid w:val="00637350"/>
    <w:rsid w:val="00637567"/>
    <w:rsid w:val="00637625"/>
    <w:rsid w:val="00637D99"/>
    <w:rsid w:val="00637DF8"/>
    <w:rsid w:val="00637E23"/>
    <w:rsid w:val="00637F50"/>
    <w:rsid w:val="00637F9E"/>
    <w:rsid w:val="0064008E"/>
    <w:rsid w:val="00640378"/>
    <w:rsid w:val="0064073D"/>
    <w:rsid w:val="006407B8"/>
    <w:rsid w:val="00640828"/>
    <w:rsid w:val="006408C0"/>
    <w:rsid w:val="00640A69"/>
    <w:rsid w:val="00640C5B"/>
    <w:rsid w:val="00640CD2"/>
    <w:rsid w:val="00640FBE"/>
    <w:rsid w:val="006410BA"/>
    <w:rsid w:val="00641387"/>
    <w:rsid w:val="006413CD"/>
    <w:rsid w:val="006414B1"/>
    <w:rsid w:val="006415CC"/>
    <w:rsid w:val="0064168B"/>
    <w:rsid w:val="006416D5"/>
    <w:rsid w:val="00641735"/>
    <w:rsid w:val="006417AB"/>
    <w:rsid w:val="0064183F"/>
    <w:rsid w:val="006418E2"/>
    <w:rsid w:val="006418E4"/>
    <w:rsid w:val="00641A49"/>
    <w:rsid w:val="00641C5F"/>
    <w:rsid w:val="00642028"/>
    <w:rsid w:val="006424B7"/>
    <w:rsid w:val="00642751"/>
    <w:rsid w:val="006428CA"/>
    <w:rsid w:val="006429D4"/>
    <w:rsid w:val="00642C77"/>
    <w:rsid w:val="00642D31"/>
    <w:rsid w:val="00642E6C"/>
    <w:rsid w:val="00642ECF"/>
    <w:rsid w:val="00642EFA"/>
    <w:rsid w:val="006432BC"/>
    <w:rsid w:val="00643BA2"/>
    <w:rsid w:val="00643BA6"/>
    <w:rsid w:val="00643FB3"/>
    <w:rsid w:val="00644219"/>
    <w:rsid w:val="00644232"/>
    <w:rsid w:val="0064427D"/>
    <w:rsid w:val="006442FD"/>
    <w:rsid w:val="00644817"/>
    <w:rsid w:val="0064495C"/>
    <w:rsid w:val="00644B60"/>
    <w:rsid w:val="00644D7F"/>
    <w:rsid w:val="00644DF1"/>
    <w:rsid w:val="00644FCD"/>
    <w:rsid w:val="00644FF1"/>
    <w:rsid w:val="006454EA"/>
    <w:rsid w:val="006457FC"/>
    <w:rsid w:val="006458DE"/>
    <w:rsid w:val="00645914"/>
    <w:rsid w:val="00645A14"/>
    <w:rsid w:val="00645A2B"/>
    <w:rsid w:val="006460A5"/>
    <w:rsid w:val="00646118"/>
    <w:rsid w:val="0064645D"/>
    <w:rsid w:val="00646574"/>
    <w:rsid w:val="00646949"/>
    <w:rsid w:val="00646CC4"/>
    <w:rsid w:val="0064736B"/>
    <w:rsid w:val="00647454"/>
    <w:rsid w:val="00647482"/>
    <w:rsid w:val="0064758E"/>
    <w:rsid w:val="006475CB"/>
    <w:rsid w:val="006477A3"/>
    <w:rsid w:val="00647914"/>
    <w:rsid w:val="00647B07"/>
    <w:rsid w:val="00647BB4"/>
    <w:rsid w:val="00647BC6"/>
    <w:rsid w:val="00647DE8"/>
    <w:rsid w:val="0065000A"/>
    <w:rsid w:val="0065006D"/>
    <w:rsid w:val="006503C8"/>
    <w:rsid w:val="006506DB"/>
    <w:rsid w:val="00650C26"/>
    <w:rsid w:val="00650C75"/>
    <w:rsid w:val="00650FED"/>
    <w:rsid w:val="0065124E"/>
    <w:rsid w:val="006515A8"/>
    <w:rsid w:val="00651985"/>
    <w:rsid w:val="00651AD4"/>
    <w:rsid w:val="00651B4C"/>
    <w:rsid w:val="00651D85"/>
    <w:rsid w:val="00651DC0"/>
    <w:rsid w:val="00652052"/>
    <w:rsid w:val="006521A1"/>
    <w:rsid w:val="0065233A"/>
    <w:rsid w:val="006524CA"/>
    <w:rsid w:val="006526B5"/>
    <w:rsid w:val="00652756"/>
    <w:rsid w:val="006527D2"/>
    <w:rsid w:val="0065292E"/>
    <w:rsid w:val="00652A51"/>
    <w:rsid w:val="00652D64"/>
    <w:rsid w:val="00652E62"/>
    <w:rsid w:val="00652EBE"/>
    <w:rsid w:val="00652EC8"/>
    <w:rsid w:val="00652F36"/>
    <w:rsid w:val="00652F70"/>
    <w:rsid w:val="00653092"/>
    <w:rsid w:val="00653410"/>
    <w:rsid w:val="0065346C"/>
    <w:rsid w:val="006535D1"/>
    <w:rsid w:val="006539C6"/>
    <w:rsid w:val="00653D18"/>
    <w:rsid w:val="00653E40"/>
    <w:rsid w:val="00653EAD"/>
    <w:rsid w:val="00653F2D"/>
    <w:rsid w:val="00653F47"/>
    <w:rsid w:val="00654404"/>
    <w:rsid w:val="0065444E"/>
    <w:rsid w:val="006546D6"/>
    <w:rsid w:val="00654980"/>
    <w:rsid w:val="00654BDC"/>
    <w:rsid w:val="00654C8B"/>
    <w:rsid w:val="00654D0A"/>
    <w:rsid w:val="00654D90"/>
    <w:rsid w:val="00654DD2"/>
    <w:rsid w:val="0065545E"/>
    <w:rsid w:val="006556DE"/>
    <w:rsid w:val="00655759"/>
    <w:rsid w:val="006557AB"/>
    <w:rsid w:val="006559CA"/>
    <w:rsid w:val="006559D0"/>
    <w:rsid w:val="006559F2"/>
    <w:rsid w:val="00655A96"/>
    <w:rsid w:val="00655BB9"/>
    <w:rsid w:val="00655C07"/>
    <w:rsid w:val="00655DDC"/>
    <w:rsid w:val="00655E61"/>
    <w:rsid w:val="00655F52"/>
    <w:rsid w:val="00656068"/>
    <w:rsid w:val="00656154"/>
    <w:rsid w:val="0065631D"/>
    <w:rsid w:val="0065639D"/>
    <w:rsid w:val="006565E2"/>
    <w:rsid w:val="0065666D"/>
    <w:rsid w:val="006566B5"/>
    <w:rsid w:val="00656E19"/>
    <w:rsid w:val="00656FD4"/>
    <w:rsid w:val="006570C7"/>
    <w:rsid w:val="006574E3"/>
    <w:rsid w:val="00657659"/>
    <w:rsid w:val="0065779F"/>
    <w:rsid w:val="006577E6"/>
    <w:rsid w:val="00657ADE"/>
    <w:rsid w:val="00657B31"/>
    <w:rsid w:val="00657B35"/>
    <w:rsid w:val="00657D22"/>
    <w:rsid w:val="00657E44"/>
    <w:rsid w:val="00657FE5"/>
    <w:rsid w:val="006601E4"/>
    <w:rsid w:val="00660282"/>
    <w:rsid w:val="006603B1"/>
    <w:rsid w:val="006603F9"/>
    <w:rsid w:val="006608F1"/>
    <w:rsid w:val="00660A59"/>
    <w:rsid w:val="00660AF3"/>
    <w:rsid w:val="00660C06"/>
    <w:rsid w:val="00660C93"/>
    <w:rsid w:val="00660D84"/>
    <w:rsid w:val="00660E57"/>
    <w:rsid w:val="00660EAC"/>
    <w:rsid w:val="00660EBE"/>
    <w:rsid w:val="00661371"/>
    <w:rsid w:val="00661ACE"/>
    <w:rsid w:val="00661CC0"/>
    <w:rsid w:val="006621A9"/>
    <w:rsid w:val="00662289"/>
    <w:rsid w:val="00662462"/>
    <w:rsid w:val="006624CB"/>
    <w:rsid w:val="00662630"/>
    <w:rsid w:val="0066271E"/>
    <w:rsid w:val="00662975"/>
    <w:rsid w:val="00662996"/>
    <w:rsid w:val="00662A98"/>
    <w:rsid w:val="00662AF2"/>
    <w:rsid w:val="00662B34"/>
    <w:rsid w:val="00662C2C"/>
    <w:rsid w:val="00662CD3"/>
    <w:rsid w:val="00662CEF"/>
    <w:rsid w:val="00662CF3"/>
    <w:rsid w:val="0066359C"/>
    <w:rsid w:val="0066382C"/>
    <w:rsid w:val="00663C6F"/>
    <w:rsid w:val="00663CEB"/>
    <w:rsid w:val="00663D04"/>
    <w:rsid w:val="00663D11"/>
    <w:rsid w:val="006641C2"/>
    <w:rsid w:val="006642E6"/>
    <w:rsid w:val="00664783"/>
    <w:rsid w:val="00664990"/>
    <w:rsid w:val="00664BF1"/>
    <w:rsid w:val="00664D61"/>
    <w:rsid w:val="006650CA"/>
    <w:rsid w:val="0066512E"/>
    <w:rsid w:val="006654FA"/>
    <w:rsid w:val="00665539"/>
    <w:rsid w:val="00665662"/>
    <w:rsid w:val="0066570B"/>
    <w:rsid w:val="006657B5"/>
    <w:rsid w:val="00665887"/>
    <w:rsid w:val="00665A67"/>
    <w:rsid w:val="00665B4B"/>
    <w:rsid w:val="00665F68"/>
    <w:rsid w:val="0066613F"/>
    <w:rsid w:val="0066619A"/>
    <w:rsid w:val="0066625D"/>
    <w:rsid w:val="006664B3"/>
    <w:rsid w:val="006669CE"/>
    <w:rsid w:val="00666A7D"/>
    <w:rsid w:val="00666AC3"/>
    <w:rsid w:val="00667000"/>
    <w:rsid w:val="00667303"/>
    <w:rsid w:val="006677C8"/>
    <w:rsid w:val="0066799A"/>
    <w:rsid w:val="00667C3D"/>
    <w:rsid w:val="00667DE6"/>
    <w:rsid w:val="00667E17"/>
    <w:rsid w:val="006701EA"/>
    <w:rsid w:val="00670446"/>
    <w:rsid w:val="006704F7"/>
    <w:rsid w:val="006708DC"/>
    <w:rsid w:val="00670AAA"/>
    <w:rsid w:val="00670B6E"/>
    <w:rsid w:val="00670E15"/>
    <w:rsid w:val="00671041"/>
    <w:rsid w:val="006715AE"/>
    <w:rsid w:val="00671876"/>
    <w:rsid w:val="006719E1"/>
    <w:rsid w:val="00671A46"/>
    <w:rsid w:val="00671D28"/>
    <w:rsid w:val="00671F06"/>
    <w:rsid w:val="00672561"/>
    <w:rsid w:val="00672716"/>
    <w:rsid w:val="00672834"/>
    <w:rsid w:val="006729CE"/>
    <w:rsid w:val="00672A32"/>
    <w:rsid w:val="00672E38"/>
    <w:rsid w:val="00672F62"/>
    <w:rsid w:val="0067313B"/>
    <w:rsid w:val="0067326C"/>
    <w:rsid w:val="00673871"/>
    <w:rsid w:val="00673D96"/>
    <w:rsid w:val="00673F80"/>
    <w:rsid w:val="00673FCB"/>
    <w:rsid w:val="0067407E"/>
    <w:rsid w:val="00674355"/>
    <w:rsid w:val="0067476D"/>
    <w:rsid w:val="006748FB"/>
    <w:rsid w:val="00674A14"/>
    <w:rsid w:val="00674B12"/>
    <w:rsid w:val="00674B66"/>
    <w:rsid w:val="00674BF6"/>
    <w:rsid w:val="00674C45"/>
    <w:rsid w:val="00674EA3"/>
    <w:rsid w:val="00675060"/>
    <w:rsid w:val="006750AF"/>
    <w:rsid w:val="006751A7"/>
    <w:rsid w:val="006751CB"/>
    <w:rsid w:val="00675B46"/>
    <w:rsid w:val="00675B93"/>
    <w:rsid w:val="00675CE2"/>
    <w:rsid w:val="006761E2"/>
    <w:rsid w:val="0067620D"/>
    <w:rsid w:val="006762E6"/>
    <w:rsid w:val="00676384"/>
    <w:rsid w:val="00676414"/>
    <w:rsid w:val="006769B7"/>
    <w:rsid w:val="00676A04"/>
    <w:rsid w:val="00676A1A"/>
    <w:rsid w:val="00676B89"/>
    <w:rsid w:val="00676DB2"/>
    <w:rsid w:val="00676FE4"/>
    <w:rsid w:val="006770AD"/>
    <w:rsid w:val="006770C5"/>
    <w:rsid w:val="006771A1"/>
    <w:rsid w:val="006771E0"/>
    <w:rsid w:val="006771FA"/>
    <w:rsid w:val="00677269"/>
    <w:rsid w:val="006774E2"/>
    <w:rsid w:val="006775A6"/>
    <w:rsid w:val="006776A0"/>
    <w:rsid w:val="00677778"/>
    <w:rsid w:val="0067796C"/>
    <w:rsid w:val="006779B8"/>
    <w:rsid w:val="00677A31"/>
    <w:rsid w:val="00677DC0"/>
    <w:rsid w:val="00677DE4"/>
    <w:rsid w:val="006802FF"/>
    <w:rsid w:val="0068037E"/>
    <w:rsid w:val="006803C6"/>
    <w:rsid w:val="00680426"/>
    <w:rsid w:val="00680606"/>
    <w:rsid w:val="0068065D"/>
    <w:rsid w:val="00680706"/>
    <w:rsid w:val="006807D2"/>
    <w:rsid w:val="00680A6A"/>
    <w:rsid w:val="00680C02"/>
    <w:rsid w:val="00680CD8"/>
    <w:rsid w:val="00680E37"/>
    <w:rsid w:val="00680EE4"/>
    <w:rsid w:val="00680F7B"/>
    <w:rsid w:val="00680FD3"/>
    <w:rsid w:val="00681054"/>
    <w:rsid w:val="0068111D"/>
    <w:rsid w:val="006811B9"/>
    <w:rsid w:val="006813EA"/>
    <w:rsid w:val="00681672"/>
    <w:rsid w:val="00681962"/>
    <w:rsid w:val="006819E0"/>
    <w:rsid w:val="00681A6F"/>
    <w:rsid w:val="00681AC3"/>
    <w:rsid w:val="00681BB6"/>
    <w:rsid w:val="00681C5A"/>
    <w:rsid w:val="00681E9B"/>
    <w:rsid w:val="00681EFF"/>
    <w:rsid w:val="00682296"/>
    <w:rsid w:val="00682453"/>
    <w:rsid w:val="0068245F"/>
    <w:rsid w:val="00682710"/>
    <w:rsid w:val="00682807"/>
    <w:rsid w:val="006829DE"/>
    <w:rsid w:val="00682A32"/>
    <w:rsid w:val="00682AC4"/>
    <w:rsid w:val="00682B07"/>
    <w:rsid w:val="00682C3C"/>
    <w:rsid w:val="00682CCD"/>
    <w:rsid w:val="00682E41"/>
    <w:rsid w:val="00682EE5"/>
    <w:rsid w:val="00682F0A"/>
    <w:rsid w:val="00682F8D"/>
    <w:rsid w:val="00682FBC"/>
    <w:rsid w:val="006831E9"/>
    <w:rsid w:val="00683277"/>
    <w:rsid w:val="006833BE"/>
    <w:rsid w:val="00683531"/>
    <w:rsid w:val="00683EF0"/>
    <w:rsid w:val="00684241"/>
    <w:rsid w:val="00684279"/>
    <w:rsid w:val="0068448A"/>
    <w:rsid w:val="00684535"/>
    <w:rsid w:val="006846BC"/>
    <w:rsid w:val="00684846"/>
    <w:rsid w:val="00684A6D"/>
    <w:rsid w:val="00684AED"/>
    <w:rsid w:val="00684AEF"/>
    <w:rsid w:val="00684D34"/>
    <w:rsid w:val="00684F71"/>
    <w:rsid w:val="0068529E"/>
    <w:rsid w:val="006852B6"/>
    <w:rsid w:val="006853E8"/>
    <w:rsid w:val="0068588F"/>
    <w:rsid w:val="00685A71"/>
    <w:rsid w:val="00685E79"/>
    <w:rsid w:val="0068619C"/>
    <w:rsid w:val="00686473"/>
    <w:rsid w:val="0068696C"/>
    <w:rsid w:val="006869F0"/>
    <w:rsid w:val="00686B82"/>
    <w:rsid w:val="00686F0F"/>
    <w:rsid w:val="0068700C"/>
    <w:rsid w:val="006871AC"/>
    <w:rsid w:val="006871CD"/>
    <w:rsid w:val="006872FD"/>
    <w:rsid w:val="00687673"/>
    <w:rsid w:val="00687685"/>
    <w:rsid w:val="006876FA"/>
    <w:rsid w:val="0068789E"/>
    <w:rsid w:val="00687D56"/>
    <w:rsid w:val="00687D71"/>
    <w:rsid w:val="00687E63"/>
    <w:rsid w:val="0069021C"/>
    <w:rsid w:val="00690336"/>
    <w:rsid w:val="00690514"/>
    <w:rsid w:val="00690CFE"/>
    <w:rsid w:val="00690D97"/>
    <w:rsid w:val="00691031"/>
    <w:rsid w:val="00691232"/>
    <w:rsid w:val="00691270"/>
    <w:rsid w:val="006918E2"/>
    <w:rsid w:val="00691945"/>
    <w:rsid w:val="00691ED0"/>
    <w:rsid w:val="006921F4"/>
    <w:rsid w:val="00692548"/>
    <w:rsid w:val="0069257B"/>
    <w:rsid w:val="00692582"/>
    <w:rsid w:val="00692595"/>
    <w:rsid w:val="006925D9"/>
    <w:rsid w:val="006926F7"/>
    <w:rsid w:val="00692869"/>
    <w:rsid w:val="006928BD"/>
    <w:rsid w:val="00692B52"/>
    <w:rsid w:val="00693170"/>
    <w:rsid w:val="006931E4"/>
    <w:rsid w:val="00693285"/>
    <w:rsid w:val="006933D5"/>
    <w:rsid w:val="00693742"/>
    <w:rsid w:val="006937B3"/>
    <w:rsid w:val="006939A1"/>
    <w:rsid w:val="00693B12"/>
    <w:rsid w:val="00693B4A"/>
    <w:rsid w:val="00693E53"/>
    <w:rsid w:val="00693E5E"/>
    <w:rsid w:val="00693FEE"/>
    <w:rsid w:val="00694034"/>
    <w:rsid w:val="00694245"/>
    <w:rsid w:val="0069436D"/>
    <w:rsid w:val="00694474"/>
    <w:rsid w:val="00694530"/>
    <w:rsid w:val="00694876"/>
    <w:rsid w:val="006949F1"/>
    <w:rsid w:val="00694E56"/>
    <w:rsid w:val="006953A6"/>
    <w:rsid w:val="006955ED"/>
    <w:rsid w:val="006957E6"/>
    <w:rsid w:val="00695B24"/>
    <w:rsid w:val="00695C8A"/>
    <w:rsid w:val="00695D14"/>
    <w:rsid w:val="00695ECE"/>
    <w:rsid w:val="00696807"/>
    <w:rsid w:val="0069697D"/>
    <w:rsid w:val="00696AED"/>
    <w:rsid w:val="00696B0D"/>
    <w:rsid w:val="00696B91"/>
    <w:rsid w:val="00696C75"/>
    <w:rsid w:val="00696E2F"/>
    <w:rsid w:val="00697175"/>
    <w:rsid w:val="006971FE"/>
    <w:rsid w:val="006973D9"/>
    <w:rsid w:val="00697449"/>
    <w:rsid w:val="0069761C"/>
    <w:rsid w:val="00697690"/>
    <w:rsid w:val="006976EB"/>
    <w:rsid w:val="006977EA"/>
    <w:rsid w:val="006977EE"/>
    <w:rsid w:val="00697C01"/>
    <w:rsid w:val="00697C05"/>
    <w:rsid w:val="00697D05"/>
    <w:rsid w:val="006A0026"/>
    <w:rsid w:val="006A015F"/>
    <w:rsid w:val="006A01B3"/>
    <w:rsid w:val="006A0329"/>
    <w:rsid w:val="006A0507"/>
    <w:rsid w:val="006A0562"/>
    <w:rsid w:val="006A0724"/>
    <w:rsid w:val="006A073F"/>
    <w:rsid w:val="006A0A00"/>
    <w:rsid w:val="006A0E25"/>
    <w:rsid w:val="006A0F3F"/>
    <w:rsid w:val="006A1230"/>
    <w:rsid w:val="006A13C0"/>
    <w:rsid w:val="006A13E1"/>
    <w:rsid w:val="006A14C0"/>
    <w:rsid w:val="006A239B"/>
    <w:rsid w:val="006A25DE"/>
    <w:rsid w:val="006A25EF"/>
    <w:rsid w:val="006A25F6"/>
    <w:rsid w:val="006A29CD"/>
    <w:rsid w:val="006A2C86"/>
    <w:rsid w:val="006A2DE8"/>
    <w:rsid w:val="006A2FF9"/>
    <w:rsid w:val="006A30DA"/>
    <w:rsid w:val="006A32CD"/>
    <w:rsid w:val="006A339F"/>
    <w:rsid w:val="006A33E3"/>
    <w:rsid w:val="006A3765"/>
    <w:rsid w:val="006A39F4"/>
    <w:rsid w:val="006A3D2C"/>
    <w:rsid w:val="006A451E"/>
    <w:rsid w:val="006A45AE"/>
    <w:rsid w:val="006A4A2C"/>
    <w:rsid w:val="006A4AD4"/>
    <w:rsid w:val="006A4B53"/>
    <w:rsid w:val="006A4C8C"/>
    <w:rsid w:val="006A4CEC"/>
    <w:rsid w:val="006A521A"/>
    <w:rsid w:val="006A5300"/>
    <w:rsid w:val="006A54B0"/>
    <w:rsid w:val="006A5590"/>
    <w:rsid w:val="006A5729"/>
    <w:rsid w:val="006A5794"/>
    <w:rsid w:val="006A5927"/>
    <w:rsid w:val="006A5A0E"/>
    <w:rsid w:val="006A5BFB"/>
    <w:rsid w:val="006A5DDF"/>
    <w:rsid w:val="006A609E"/>
    <w:rsid w:val="006A6448"/>
    <w:rsid w:val="006A6844"/>
    <w:rsid w:val="006A6947"/>
    <w:rsid w:val="006A6BC4"/>
    <w:rsid w:val="006A6D7A"/>
    <w:rsid w:val="006A6E4B"/>
    <w:rsid w:val="006A728D"/>
    <w:rsid w:val="006A743D"/>
    <w:rsid w:val="006A7464"/>
    <w:rsid w:val="006A76CC"/>
    <w:rsid w:val="006A79C7"/>
    <w:rsid w:val="006A7A19"/>
    <w:rsid w:val="006A7D56"/>
    <w:rsid w:val="006A7F17"/>
    <w:rsid w:val="006B00FC"/>
    <w:rsid w:val="006B01AE"/>
    <w:rsid w:val="006B0347"/>
    <w:rsid w:val="006B03AC"/>
    <w:rsid w:val="006B04EF"/>
    <w:rsid w:val="006B07E9"/>
    <w:rsid w:val="006B0B22"/>
    <w:rsid w:val="006B0BE7"/>
    <w:rsid w:val="006B0DB2"/>
    <w:rsid w:val="006B0E1E"/>
    <w:rsid w:val="006B0F33"/>
    <w:rsid w:val="006B0F95"/>
    <w:rsid w:val="006B12A7"/>
    <w:rsid w:val="006B1359"/>
    <w:rsid w:val="006B158F"/>
    <w:rsid w:val="006B1A87"/>
    <w:rsid w:val="006B1C0D"/>
    <w:rsid w:val="006B1C1A"/>
    <w:rsid w:val="006B1CB5"/>
    <w:rsid w:val="006B2182"/>
    <w:rsid w:val="006B2650"/>
    <w:rsid w:val="006B2731"/>
    <w:rsid w:val="006B292D"/>
    <w:rsid w:val="006B2A2A"/>
    <w:rsid w:val="006B2D92"/>
    <w:rsid w:val="006B2F4A"/>
    <w:rsid w:val="006B2FBC"/>
    <w:rsid w:val="006B306E"/>
    <w:rsid w:val="006B30FD"/>
    <w:rsid w:val="006B3863"/>
    <w:rsid w:val="006B3AFB"/>
    <w:rsid w:val="006B3C5C"/>
    <w:rsid w:val="006B3E3A"/>
    <w:rsid w:val="006B4043"/>
    <w:rsid w:val="006B42F5"/>
    <w:rsid w:val="006B43A2"/>
    <w:rsid w:val="006B466A"/>
    <w:rsid w:val="006B47AF"/>
    <w:rsid w:val="006B4B25"/>
    <w:rsid w:val="006B4B28"/>
    <w:rsid w:val="006B4C48"/>
    <w:rsid w:val="006B4D2B"/>
    <w:rsid w:val="006B4DA0"/>
    <w:rsid w:val="006B4E4F"/>
    <w:rsid w:val="006B4EC8"/>
    <w:rsid w:val="006B4EF9"/>
    <w:rsid w:val="006B521F"/>
    <w:rsid w:val="006B53CE"/>
    <w:rsid w:val="006B541A"/>
    <w:rsid w:val="006B5B86"/>
    <w:rsid w:val="006B5D73"/>
    <w:rsid w:val="006B5E7D"/>
    <w:rsid w:val="006B60FA"/>
    <w:rsid w:val="006B62A2"/>
    <w:rsid w:val="006B645C"/>
    <w:rsid w:val="006B6576"/>
    <w:rsid w:val="006B66E2"/>
    <w:rsid w:val="006B6987"/>
    <w:rsid w:val="006B6ACB"/>
    <w:rsid w:val="006B6B6A"/>
    <w:rsid w:val="006B6C90"/>
    <w:rsid w:val="006B6DD8"/>
    <w:rsid w:val="006B6E0E"/>
    <w:rsid w:val="006B6F9B"/>
    <w:rsid w:val="006B715D"/>
    <w:rsid w:val="006B7170"/>
    <w:rsid w:val="006B75B6"/>
    <w:rsid w:val="006B792E"/>
    <w:rsid w:val="006B7C71"/>
    <w:rsid w:val="006B7C8E"/>
    <w:rsid w:val="006B7E84"/>
    <w:rsid w:val="006C01D1"/>
    <w:rsid w:val="006C0684"/>
    <w:rsid w:val="006C0938"/>
    <w:rsid w:val="006C0B2B"/>
    <w:rsid w:val="006C0D3A"/>
    <w:rsid w:val="006C12F7"/>
    <w:rsid w:val="006C1481"/>
    <w:rsid w:val="006C1498"/>
    <w:rsid w:val="006C1503"/>
    <w:rsid w:val="006C16C4"/>
    <w:rsid w:val="006C1A77"/>
    <w:rsid w:val="006C1B65"/>
    <w:rsid w:val="006C1D43"/>
    <w:rsid w:val="006C1D57"/>
    <w:rsid w:val="006C1EB2"/>
    <w:rsid w:val="006C1FA1"/>
    <w:rsid w:val="006C1FE9"/>
    <w:rsid w:val="006C200D"/>
    <w:rsid w:val="006C22C7"/>
    <w:rsid w:val="006C22D9"/>
    <w:rsid w:val="006C2657"/>
    <w:rsid w:val="006C2768"/>
    <w:rsid w:val="006C29D2"/>
    <w:rsid w:val="006C2BD3"/>
    <w:rsid w:val="006C2CCC"/>
    <w:rsid w:val="006C2E14"/>
    <w:rsid w:val="006C2F63"/>
    <w:rsid w:val="006C3052"/>
    <w:rsid w:val="006C30E6"/>
    <w:rsid w:val="006C3119"/>
    <w:rsid w:val="006C3597"/>
    <w:rsid w:val="006C3655"/>
    <w:rsid w:val="006C36BF"/>
    <w:rsid w:val="006C382C"/>
    <w:rsid w:val="006C3AFB"/>
    <w:rsid w:val="006C3D0F"/>
    <w:rsid w:val="006C3D32"/>
    <w:rsid w:val="006C3F68"/>
    <w:rsid w:val="006C4735"/>
    <w:rsid w:val="006C4765"/>
    <w:rsid w:val="006C49D8"/>
    <w:rsid w:val="006C4D90"/>
    <w:rsid w:val="006C50D7"/>
    <w:rsid w:val="006C5282"/>
    <w:rsid w:val="006C5357"/>
    <w:rsid w:val="006C53E7"/>
    <w:rsid w:val="006C5764"/>
    <w:rsid w:val="006C5FF4"/>
    <w:rsid w:val="006C6138"/>
    <w:rsid w:val="006C6141"/>
    <w:rsid w:val="006C616F"/>
    <w:rsid w:val="006C623C"/>
    <w:rsid w:val="006C66B7"/>
    <w:rsid w:val="006C68B9"/>
    <w:rsid w:val="006C6934"/>
    <w:rsid w:val="006C6F7A"/>
    <w:rsid w:val="006C6F9D"/>
    <w:rsid w:val="006C71B2"/>
    <w:rsid w:val="006C734F"/>
    <w:rsid w:val="006C74C2"/>
    <w:rsid w:val="006C7597"/>
    <w:rsid w:val="006C7775"/>
    <w:rsid w:val="006C777B"/>
    <w:rsid w:val="006C77AD"/>
    <w:rsid w:val="006C784D"/>
    <w:rsid w:val="006C7910"/>
    <w:rsid w:val="006C798A"/>
    <w:rsid w:val="006C79C8"/>
    <w:rsid w:val="006C7BBB"/>
    <w:rsid w:val="006C7CA2"/>
    <w:rsid w:val="006C7D17"/>
    <w:rsid w:val="006C7E56"/>
    <w:rsid w:val="006D023E"/>
    <w:rsid w:val="006D02B9"/>
    <w:rsid w:val="006D059A"/>
    <w:rsid w:val="006D0647"/>
    <w:rsid w:val="006D0685"/>
    <w:rsid w:val="006D06C8"/>
    <w:rsid w:val="006D07EE"/>
    <w:rsid w:val="006D088A"/>
    <w:rsid w:val="006D08C2"/>
    <w:rsid w:val="006D08DD"/>
    <w:rsid w:val="006D0AFA"/>
    <w:rsid w:val="006D0C9C"/>
    <w:rsid w:val="006D0CCC"/>
    <w:rsid w:val="006D0E0C"/>
    <w:rsid w:val="006D1024"/>
    <w:rsid w:val="006D107C"/>
    <w:rsid w:val="006D1250"/>
    <w:rsid w:val="006D14AF"/>
    <w:rsid w:val="006D15FE"/>
    <w:rsid w:val="006D1712"/>
    <w:rsid w:val="006D1819"/>
    <w:rsid w:val="006D1C4E"/>
    <w:rsid w:val="006D1F7E"/>
    <w:rsid w:val="006D2137"/>
    <w:rsid w:val="006D287C"/>
    <w:rsid w:val="006D2928"/>
    <w:rsid w:val="006D2B73"/>
    <w:rsid w:val="006D2C50"/>
    <w:rsid w:val="006D2D5F"/>
    <w:rsid w:val="006D2E16"/>
    <w:rsid w:val="006D302B"/>
    <w:rsid w:val="006D30B1"/>
    <w:rsid w:val="006D32F7"/>
    <w:rsid w:val="006D37BD"/>
    <w:rsid w:val="006D3A43"/>
    <w:rsid w:val="006D3A64"/>
    <w:rsid w:val="006D3C69"/>
    <w:rsid w:val="006D3D2C"/>
    <w:rsid w:val="006D3E9F"/>
    <w:rsid w:val="006D447D"/>
    <w:rsid w:val="006D44C4"/>
    <w:rsid w:val="006D452B"/>
    <w:rsid w:val="006D46C0"/>
    <w:rsid w:val="006D48C7"/>
    <w:rsid w:val="006D4925"/>
    <w:rsid w:val="006D4DA4"/>
    <w:rsid w:val="006D4E5C"/>
    <w:rsid w:val="006D4E82"/>
    <w:rsid w:val="006D4F13"/>
    <w:rsid w:val="006D545A"/>
    <w:rsid w:val="006D54CE"/>
    <w:rsid w:val="006D55A6"/>
    <w:rsid w:val="006D56A9"/>
    <w:rsid w:val="006D582E"/>
    <w:rsid w:val="006D5C3B"/>
    <w:rsid w:val="006D5D53"/>
    <w:rsid w:val="006D5E03"/>
    <w:rsid w:val="006D5F2D"/>
    <w:rsid w:val="006D60A9"/>
    <w:rsid w:val="006D620C"/>
    <w:rsid w:val="006D63CB"/>
    <w:rsid w:val="006D65A2"/>
    <w:rsid w:val="006D66AE"/>
    <w:rsid w:val="006D684E"/>
    <w:rsid w:val="006D6AC5"/>
    <w:rsid w:val="006D6B46"/>
    <w:rsid w:val="006D6C5E"/>
    <w:rsid w:val="006D6C5F"/>
    <w:rsid w:val="006D6E2E"/>
    <w:rsid w:val="006D6ED3"/>
    <w:rsid w:val="006D7147"/>
    <w:rsid w:val="006D71C0"/>
    <w:rsid w:val="006D75DA"/>
    <w:rsid w:val="006D75DC"/>
    <w:rsid w:val="006D778F"/>
    <w:rsid w:val="006D7803"/>
    <w:rsid w:val="006D7D5C"/>
    <w:rsid w:val="006D7F9C"/>
    <w:rsid w:val="006E0589"/>
    <w:rsid w:val="006E06F3"/>
    <w:rsid w:val="006E087B"/>
    <w:rsid w:val="006E09FE"/>
    <w:rsid w:val="006E0DF5"/>
    <w:rsid w:val="006E1395"/>
    <w:rsid w:val="006E1407"/>
    <w:rsid w:val="006E14BB"/>
    <w:rsid w:val="006E14F2"/>
    <w:rsid w:val="006E1741"/>
    <w:rsid w:val="006E1786"/>
    <w:rsid w:val="006E1818"/>
    <w:rsid w:val="006E1892"/>
    <w:rsid w:val="006E196B"/>
    <w:rsid w:val="006E19E8"/>
    <w:rsid w:val="006E1ADD"/>
    <w:rsid w:val="006E1D34"/>
    <w:rsid w:val="006E1D6B"/>
    <w:rsid w:val="006E1E8C"/>
    <w:rsid w:val="006E1F99"/>
    <w:rsid w:val="006E21CC"/>
    <w:rsid w:val="006E21E8"/>
    <w:rsid w:val="006E2397"/>
    <w:rsid w:val="006E2572"/>
    <w:rsid w:val="006E2628"/>
    <w:rsid w:val="006E27DC"/>
    <w:rsid w:val="006E295A"/>
    <w:rsid w:val="006E2B45"/>
    <w:rsid w:val="006E2CCC"/>
    <w:rsid w:val="006E2D30"/>
    <w:rsid w:val="006E2E1A"/>
    <w:rsid w:val="006E2E99"/>
    <w:rsid w:val="006E35E5"/>
    <w:rsid w:val="006E3699"/>
    <w:rsid w:val="006E3A07"/>
    <w:rsid w:val="006E3A4F"/>
    <w:rsid w:val="006E3AF7"/>
    <w:rsid w:val="006E3B7B"/>
    <w:rsid w:val="006E41B5"/>
    <w:rsid w:val="006E4364"/>
    <w:rsid w:val="006E44A9"/>
    <w:rsid w:val="006E476B"/>
    <w:rsid w:val="006E482F"/>
    <w:rsid w:val="006E494A"/>
    <w:rsid w:val="006E49BF"/>
    <w:rsid w:val="006E4BE0"/>
    <w:rsid w:val="006E4C2A"/>
    <w:rsid w:val="006E4D01"/>
    <w:rsid w:val="006E4DFF"/>
    <w:rsid w:val="006E521E"/>
    <w:rsid w:val="006E561B"/>
    <w:rsid w:val="006E5817"/>
    <w:rsid w:val="006E5BA8"/>
    <w:rsid w:val="006E5DBF"/>
    <w:rsid w:val="006E5EA2"/>
    <w:rsid w:val="006E61FF"/>
    <w:rsid w:val="006E621A"/>
    <w:rsid w:val="006E64A4"/>
    <w:rsid w:val="006E65F0"/>
    <w:rsid w:val="006E6A16"/>
    <w:rsid w:val="006E6B19"/>
    <w:rsid w:val="006E6D4E"/>
    <w:rsid w:val="006E6D7D"/>
    <w:rsid w:val="006E6E03"/>
    <w:rsid w:val="006E75B7"/>
    <w:rsid w:val="006E76C7"/>
    <w:rsid w:val="006E7792"/>
    <w:rsid w:val="006E7C5F"/>
    <w:rsid w:val="006E7C82"/>
    <w:rsid w:val="006E7CED"/>
    <w:rsid w:val="006E7F44"/>
    <w:rsid w:val="006E7F87"/>
    <w:rsid w:val="006F020F"/>
    <w:rsid w:val="006F0314"/>
    <w:rsid w:val="006F032B"/>
    <w:rsid w:val="006F048F"/>
    <w:rsid w:val="006F04A4"/>
    <w:rsid w:val="006F0668"/>
    <w:rsid w:val="006F06A8"/>
    <w:rsid w:val="006F079B"/>
    <w:rsid w:val="006F0FE4"/>
    <w:rsid w:val="006F13A9"/>
    <w:rsid w:val="006F162F"/>
    <w:rsid w:val="006F1A05"/>
    <w:rsid w:val="006F1A76"/>
    <w:rsid w:val="006F1BF5"/>
    <w:rsid w:val="006F1C5E"/>
    <w:rsid w:val="006F1C67"/>
    <w:rsid w:val="006F1C70"/>
    <w:rsid w:val="006F1EA0"/>
    <w:rsid w:val="006F2147"/>
    <w:rsid w:val="006F215E"/>
    <w:rsid w:val="006F2238"/>
    <w:rsid w:val="006F25F5"/>
    <w:rsid w:val="006F264E"/>
    <w:rsid w:val="006F26AE"/>
    <w:rsid w:val="006F291C"/>
    <w:rsid w:val="006F291E"/>
    <w:rsid w:val="006F2ACD"/>
    <w:rsid w:val="006F2C31"/>
    <w:rsid w:val="006F2D51"/>
    <w:rsid w:val="006F2E54"/>
    <w:rsid w:val="006F2F32"/>
    <w:rsid w:val="006F322D"/>
    <w:rsid w:val="006F3494"/>
    <w:rsid w:val="006F35D7"/>
    <w:rsid w:val="006F360D"/>
    <w:rsid w:val="006F3782"/>
    <w:rsid w:val="006F3840"/>
    <w:rsid w:val="006F390D"/>
    <w:rsid w:val="006F3B09"/>
    <w:rsid w:val="006F3C4F"/>
    <w:rsid w:val="006F3D91"/>
    <w:rsid w:val="006F3E6C"/>
    <w:rsid w:val="006F3EB1"/>
    <w:rsid w:val="006F3EB6"/>
    <w:rsid w:val="006F4349"/>
    <w:rsid w:val="006F43A2"/>
    <w:rsid w:val="006F4743"/>
    <w:rsid w:val="006F4981"/>
    <w:rsid w:val="006F4A80"/>
    <w:rsid w:val="006F4C5D"/>
    <w:rsid w:val="006F4DF3"/>
    <w:rsid w:val="006F5078"/>
    <w:rsid w:val="006F52FF"/>
    <w:rsid w:val="006F530D"/>
    <w:rsid w:val="006F5361"/>
    <w:rsid w:val="006F5446"/>
    <w:rsid w:val="006F5561"/>
    <w:rsid w:val="006F5613"/>
    <w:rsid w:val="006F5842"/>
    <w:rsid w:val="006F58BC"/>
    <w:rsid w:val="006F5969"/>
    <w:rsid w:val="006F5CCF"/>
    <w:rsid w:val="006F5D78"/>
    <w:rsid w:val="006F5FA5"/>
    <w:rsid w:val="006F64BD"/>
    <w:rsid w:val="006F6684"/>
    <w:rsid w:val="006F693D"/>
    <w:rsid w:val="006F6C01"/>
    <w:rsid w:val="006F6CAE"/>
    <w:rsid w:val="006F702E"/>
    <w:rsid w:val="006F71D4"/>
    <w:rsid w:val="006F7498"/>
    <w:rsid w:val="006F7506"/>
    <w:rsid w:val="006F7C41"/>
    <w:rsid w:val="006F7C8E"/>
    <w:rsid w:val="006F7E76"/>
    <w:rsid w:val="007004C3"/>
    <w:rsid w:val="007004D2"/>
    <w:rsid w:val="00700531"/>
    <w:rsid w:val="00700796"/>
    <w:rsid w:val="007007A6"/>
    <w:rsid w:val="0070080C"/>
    <w:rsid w:val="00700912"/>
    <w:rsid w:val="00700B83"/>
    <w:rsid w:val="00700CC5"/>
    <w:rsid w:val="007014D8"/>
    <w:rsid w:val="0070161A"/>
    <w:rsid w:val="00701752"/>
    <w:rsid w:val="00701B52"/>
    <w:rsid w:val="00701DF8"/>
    <w:rsid w:val="0070208A"/>
    <w:rsid w:val="00702319"/>
    <w:rsid w:val="0070246F"/>
    <w:rsid w:val="0070263A"/>
    <w:rsid w:val="00702675"/>
    <w:rsid w:val="0070279E"/>
    <w:rsid w:val="0070289B"/>
    <w:rsid w:val="00702A65"/>
    <w:rsid w:val="00702D63"/>
    <w:rsid w:val="00702E12"/>
    <w:rsid w:val="00702FAB"/>
    <w:rsid w:val="0070321D"/>
    <w:rsid w:val="00703318"/>
    <w:rsid w:val="0070337B"/>
    <w:rsid w:val="0070343A"/>
    <w:rsid w:val="00703459"/>
    <w:rsid w:val="00703464"/>
    <w:rsid w:val="0070358B"/>
    <w:rsid w:val="0070362A"/>
    <w:rsid w:val="00703744"/>
    <w:rsid w:val="0070384D"/>
    <w:rsid w:val="00703934"/>
    <w:rsid w:val="0070393D"/>
    <w:rsid w:val="007039AE"/>
    <w:rsid w:val="00703AAA"/>
    <w:rsid w:val="00703D04"/>
    <w:rsid w:val="00703FA9"/>
    <w:rsid w:val="00703FB5"/>
    <w:rsid w:val="0070414D"/>
    <w:rsid w:val="00704361"/>
    <w:rsid w:val="00704526"/>
    <w:rsid w:val="007045D9"/>
    <w:rsid w:val="00704637"/>
    <w:rsid w:val="00704671"/>
    <w:rsid w:val="00704742"/>
    <w:rsid w:val="00704C0B"/>
    <w:rsid w:val="0070516A"/>
    <w:rsid w:val="007051F2"/>
    <w:rsid w:val="007052C8"/>
    <w:rsid w:val="0070540F"/>
    <w:rsid w:val="00705476"/>
    <w:rsid w:val="00705530"/>
    <w:rsid w:val="0070564B"/>
    <w:rsid w:val="00705B40"/>
    <w:rsid w:val="007060E2"/>
    <w:rsid w:val="0070622E"/>
    <w:rsid w:val="0070633C"/>
    <w:rsid w:val="007065C0"/>
    <w:rsid w:val="00706CA5"/>
    <w:rsid w:val="00706F90"/>
    <w:rsid w:val="00707022"/>
    <w:rsid w:val="007070D3"/>
    <w:rsid w:val="00707206"/>
    <w:rsid w:val="007072D5"/>
    <w:rsid w:val="00707426"/>
    <w:rsid w:val="00707580"/>
    <w:rsid w:val="00707CF4"/>
    <w:rsid w:val="00707F69"/>
    <w:rsid w:val="00707FFC"/>
    <w:rsid w:val="0071003F"/>
    <w:rsid w:val="007101DF"/>
    <w:rsid w:val="00710602"/>
    <w:rsid w:val="007106B1"/>
    <w:rsid w:val="00710725"/>
    <w:rsid w:val="0071078B"/>
    <w:rsid w:val="007108B0"/>
    <w:rsid w:val="007109BF"/>
    <w:rsid w:val="00710A25"/>
    <w:rsid w:val="00710CFE"/>
    <w:rsid w:val="00710D2B"/>
    <w:rsid w:val="00711252"/>
    <w:rsid w:val="007114D5"/>
    <w:rsid w:val="00711531"/>
    <w:rsid w:val="00711806"/>
    <w:rsid w:val="0071195A"/>
    <w:rsid w:val="00711FB7"/>
    <w:rsid w:val="00712477"/>
    <w:rsid w:val="00712A56"/>
    <w:rsid w:val="00712BA7"/>
    <w:rsid w:val="00712EE5"/>
    <w:rsid w:val="00713512"/>
    <w:rsid w:val="007136A7"/>
    <w:rsid w:val="007136C3"/>
    <w:rsid w:val="00713827"/>
    <w:rsid w:val="00713852"/>
    <w:rsid w:val="00713929"/>
    <w:rsid w:val="00713932"/>
    <w:rsid w:val="00713A57"/>
    <w:rsid w:val="00713B0F"/>
    <w:rsid w:val="007140D6"/>
    <w:rsid w:val="00714164"/>
    <w:rsid w:val="007141E5"/>
    <w:rsid w:val="00714367"/>
    <w:rsid w:val="007143A1"/>
    <w:rsid w:val="007143D1"/>
    <w:rsid w:val="007144E7"/>
    <w:rsid w:val="0071453C"/>
    <w:rsid w:val="007147EC"/>
    <w:rsid w:val="00714997"/>
    <w:rsid w:val="00714A37"/>
    <w:rsid w:val="00714F53"/>
    <w:rsid w:val="00714F99"/>
    <w:rsid w:val="00715123"/>
    <w:rsid w:val="007152ED"/>
    <w:rsid w:val="007156FD"/>
    <w:rsid w:val="0071576A"/>
    <w:rsid w:val="00715820"/>
    <w:rsid w:val="00715A38"/>
    <w:rsid w:val="00715C74"/>
    <w:rsid w:val="00715D68"/>
    <w:rsid w:val="00715F8E"/>
    <w:rsid w:val="00715FD3"/>
    <w:rsid w:val="00716126"/>
    <w:rsid w:val="00716251"/>
    <w:rsid w:val="00716403"/>
    <w:rsid w:val="007165A4"/>
    <w:rsid w:val="00716640"/>
    <w:rsid w:val="00716A53"/>
    <w:rsid w:val="00716BF0"/>
    <w:rsid w:val="00716CD7"/>
    <w:rsid w:val="00716F48"/>
    <w:rsid w:val="00717045"/>
    <w:rsid w:val="00717367"/>
    <w:rsid w:val="00717A05"/>
    <w:rsid w:val="00717A9E"/>
    <w:rsid w:val="00717B1D"/>
    <w:rsid w:val="00717C43"/>
    <w:rsid w:val="00717C69"/>
    <w:rsid w:val="00717CCD"/>
    <w:rsid w:val="00717E12"/>
    <w:rsid w:val="00717E2C"/>
    <w:rsid w:val="00717F93"/>
    <w:rsid w:val="007202BE"/>
    <w:rsid w:val="007204BD"/>
    <w:rsid w:val="00720660"/>
    <w:rsid w:val="007206F3"/>
    <w:rsid w:val="00720A47"/>
    <w:rsid w:val="00720E97"/>
    <w:rsid w:val="00720EED"/>
    <w:rsid w:val="0072113D"/>
    <w:rsid w:val="007212E4"/>
    <w:rsid w:val="0072182A"/>
    <w:rsid w:val="00721A2D"/>
    <w:rsid w:val="00721A76"/>
    <w:rsid w:val="00721AE5"/>
    <w:rsid w:val="00721B3F"/>
    <w:rsid w:val="00721CC7"/>
    <w:rsid w:val="00721D51"/>
    <w:rsid w:val="00721F83"/>
    <w:rsid w:val="00721FFA"/>
    <w:rsid w:val="00722054"/>
    <w:rsid w:val="007220B9"/>
    <w:rsid w:val="0072212A"/>
    <w:rsid w:val="007221C5"/>
    <w:rsid w:val="007221EC"/>
    <w:rsid w:val="007224D9"/>
    <w:rsid w:val="007225CF"/>
    <w:rsid w:val="00722905"/>
    <w:rsid w:val="00722B36"/>
    <w:rsid w:val="00722C1C"/>
    <w:rsid w:val="00723471"/>
    <w:rsid w:val="00723638"/>
    <w:rsid w:val="007236C2"/>
    <w:rsid w:val="00723AB6"/>
    <w:rsid w:val="00723BF5"/>
    <w:rsid w:val="00723C61"/>
    <w:rsid w:val="00723D7B"/>
    <w:rsid w:val="00723E80"/>
    <w:rsid w:val="00723FBC"/>
    <w:rsid w:val="00724250"/>
    <w:rsid w:val="00724251"/>
    <w:rsid w:val="00724389"/>
    <w:rsid w:val="0072477C"/>
    <w:rsid w:val="00724884"/>
    <w:rsid w:val="00724905"/>
    <w:rsid w:val="007249E2"/>
    <w:rsid w:val="00724AF3"/>
    <w:rsid w:val="00724B19"/>
    <w:rsid w:val="00724C94"/>
    <w:rsid w:val="00724F8E"/>
    <w:rsid w:val="0072505F"/>
    <w:rsid w:val="00725126"/>
    <w:rsid w:val="007251B8"/>
    <w:rsid w:val="007251ED"/>
    <w:rsid w:val="00725AA7"/>
    <w:rsid w:val="00725B25"/>
    <w:rsid w:val="00725BC7"/>
    <w:rsid w:val="00725D0A"/>
    <w:rsid w:val="0072618F"/>
    <w:rsid w:val="007262F6"/>
    <w:rsid w:val="0072660A"/>
    <w:rsid w:val="00726621"/>
    <w:rsid w:val="0072664C"/>
    <w:rsid w:val="00726849"/>
    <w:rsid w:val="00726AF2"/>
    <w:rsid w:val="00726AFE"/>
    <w:rsid w:val="00726CF6"/>
    <w:rsid w:val="007270DD"/>
    <w:rsid w:val="007270FA"/>
    <w:rsid w:val="007272B1"/>
    <w:rsid w:val="007272ED"/>
    <w:rsid w:val="0072731D"/>
    <w:rsid w:val="00727439"/>
    <w:rsid w:val="0072765B"/>
    <w:rsid w:val="007276E0"/>
    <w:rsid w:val="00727868"/>
    <w:rsid w:val="0072786A"/>
    <w:rsid w:val="00727910"/>
    <w:rsid w:val="007279C5"/>
    <w:rsid w:val="00727AA4"/>
    <w:rsid w:val="00727AC0"/>
    <w:rsid w:val="00727BD8"/>
    <w:rsid w:val="00727C1F"/>
    <w:rsid w:val="0073014E"/>
    <w:rsid w:val="007304B5"/>
    <w:rsid w:val="00730665"/>
    <w:rsid w:val="00730710"/>
    <w:rsid w:val="0073075C"/>
    <w:rsid w:val="00730CC7"/>
    <w:rsid w:val="00730EF0"/>
    <w:rsid w:val="00730F1C"/>
    <w:rsid w:val="007313DA"/>
    <w:rsid w:val="007313FD"/>
    <w:rsid w:val="00731556"/>
    <w:rsid w:val="00731749"/>
    <w:rsid w:val="00731A8B"/>
    <w:rsid w:val="00731C35"/>
    <w:rsid w:val="00731F6A"/>
    <w:rsid w:val="00731F83"/>
    <w:rsid w:val="00732046"/>
    <w:rsid w:val="007323A0"/>
    <w:rsid w:val="007324E2"/>
    <w:rsid w:val="007326E6"/>
    <w:rsid w:val="007327A5"/>
    <w:rsid w:val="00732B66"/>
    <w:rsid w:val="00732BD2"/>
    <w:rsid w:val="00732C8D"/>
    <w:rsid w:val="00732CC6"/>
    <w:rsid w:val="00733085"/>
    <w:rsid w:val="00733291"/>
    <w:rsid w:val="0073384C"/>
    <w:rsid w:val="007339E6"/>
    <w:rsid w:val="00733A2D"/>
    <w:rsid w:val="00733C36"/>
    <w:rsid w:val="00733CCB"/>
    <w:rsid w:val="00733D65"/>
    <w:rsid w:val="00734445"/>
    <w:rsid w:val="007344B5"/>
    <w:rsid w:val="007346FA"/>
    <w:rsid w:val="00734ED8"/>
    <w:rsid w:val="007351F9"/>
    <w:rsid w:val="00735522"/>
    <w:rsid w:val="00735566"/>
    <w:rsid w:val="0073571F"/>
    <w:rsid w:val="007357FC"/>
    <w:rsid w:val="0073584F"/>
    <w:rsid w:val="00735958"/>
    <w:rsid w:val="00735A60"/>
    <w:rsid w:val="00735D69"/>
    <w:rsid w:val="00735DD5"/>
    <w:rsid w:val="00736050"/>
    <w:rsid w:val="007360B0"/>
    <w:rsid w:val="0073619B"/>
    <w:rsid w:val="0073662E"/>
    <w:rsid w:val="00736653"/>
    <w:rsid w:val="0073676B"/>
    <w:rsid w:val="00736948"/>
    <w:rsid w:val="00736E17"/>
    <w:rsid w:val="007370FF"/>
    <w:rsid w:val="00737123"/>
    <w:rsid w:val="007375B3"/>
    <w:rsid w:val="007377C7"/>
    <w:rsid w:val="0073788D"/>
    <w:rsid w:val="007378FC"/>
    <w:rsid w:val="00737B62"/>
    <w:rsid w:val="00737B93"/>
    <w:rsid w:val="00737D50"/>
    <w:rsid w:val="00737DB3"/>
    <w:rsid w:val="00737EC6"/>
    <w:rsid w:val="00740456"/>
    <w:rsid w:val="0074063A"/>
    <w:rsid w:val="0074077F"/>
    <w:rsid w:val="007407A5"/>
    <w:rsid w:val="00740B41"/>
    <w:rsid w:val="00740B54"/>
    <w:rsid w:val="00740B75"/>
    <w:rsid w:val="00740D1A"/>
    <w:rsid w:val="00740FB8"/>
    <w:rsid w:val="00741055"/>
    <w:rsid w:val="00741168"/>
    <w:rsid w:val="007412B8"/>
    <w:rsid w:val="007414FD"/>
    <w:rsid w:val="00741540"/>
    <w:rsid w:val="0074170C"/>
    <w:rsid w:val="00741E74"/>
    <w:rsid w:val="007424B9"/>
    <w:rsid w:val="007424DE"/>
    <w:rsid w:val="00742AF5"/>
    <w:rsid w:val="00742B92"/>
    <w:rsid w:val="00742E74"/>
    <w:rsid w:val="0074301B"/>
    <w:rsid w:val="007434BB"/>
    <w:rsid w:val="00743508"/>
    <w:rsid w:val="00743995"/>
    <w:rsid w:val="00743AB1"/>
    <w:rsid w:val="00743BB3"/>
    <w:rsid w:val="00743C62"/>
    <w:rsid w:val="00743DEC"/>
    <w:rsid w:val="00743DEF"/>
    <w:rsid w:val="00744083"/>
    <w:rsid w:val="007440B7"/>
    <w:rsid w:val="0074447A"/>
    <w:rsid w:val="007444B9"/>
    <w:rsid w:val="0074459F"/>
    <w:rsid w:val="0074464D"/>
    <w:rsid w:val="007446A6"/>
    <w:rsid w:val="00744BD6"/>
    <w:rsid w:val="00744DCA"/>
    <w:rsid w:val="00745003"/>
    <w:rsid w:val="007450B5"/>
    <w:rsid w:val="00745281"/>
    <w:rsid w:val="007452E8"/>
    <w:rsid w:val="007453F4"/>
    <w:rsid w:val="007457F8"/>
    <w:rsid w:val="0074586D"/>
    <w:rsid w:val="007459D4"/>
    <w:rsid w:val="00745B44"/>
    <w:rsid w:val="00745D05"/>
    <w:rsid w:val="00745E91"/>
    <w:rsid w:val="00745F33"/>
    <w:rsid w:val="00746013"/>
    <w:rsid w:val="007460A6"/>
    <w:rsid w:val="007460D9"/>
    <w:rsid w:val="0074630B"/>
    <w:rsid w:val="007463BD"/>
    <w:rsid w:val="0074642B"/>
    <w:rsid w:val="0074663F"/>
    <w:rsid w:val="00746999"/>
    <w:rsid w:val="00746A13"/>
    <w:rsid w:val="00746BE9"/>
    <w:rsid w:val="00746D01"/>
    <w:rsid w:val="00746E2A"/>
    <w:rsid w:val="00746E67"/>
    <w:rsid w:val="00747078"/>
    <w:rsid w:val="00747196"/>
    <w:rsid w:val="007471F5"/>
    <w:rsid w:val="00747678"/>
    <w:rsid w:val="007476F1"/>
    <w:rsid w:val="0074778A"/>
    <w:rsid w:val="0074779E"/>
    <w:rsid w:val="0074797C"/>
    <w:rsid w:val="00747B41"/>
    <w:rsid w:val="00747D83"/>
    <w:rsid w:val="00747F32"/>
    <w:rsid w:val="007505D9"/>
    <w:rsid w:val="0075060B"/>
    <w:rsid w:val="0075064F"/>
    <w:rsid w:val="00750682"/>
    <w:rsid w:val="00750880"/>
    <w:rsid w:val="00750B26"/>
    <w:rsid w:val="00750B36"/>
    <w:rsid w:val="00750BE6"/>
    <w:rsid w:val="00750D81"/>
    <w:rsid w:val="00750E41"/>
    <w:rsid w:val="007510A3"/>
    <w:rsid w:val="007510D2"/>
    <w:rsid w:val="00751158"/>
    <w:rsid w:val="007511C3"/>
    <w:rsid w:val="007511FD"/>
    <w:rsid w:val="0075137E"/>
    <w:rsid w:val="00751778"/>
    <w:rsid w:val="007517F2"/>
    <w:rsid w:val="00751910"/>
    <w:rsid w:val="00751A48"/>
    <w:rsid w:val="00751AD7"/>
    <w:rsid w:val="00751B4F"/>
    <w:rsid w:val="00752776"/>
    <w:rsid w:val="007528E7"/>
    <w:rsid w:val="0075296A"/>
    <w:rsid w:val="00752977"/>
    <w:rsid w:val="007529A6"/>
    <w:rsid w:val="00752A35"/>
    <w:rsid w:val="0075329D"/>
    <w:rsid w:val="007532D4"/>
    <w:rsid w:val="007533F3"/>
    <w:rsid w:val="00753ACD"/>
    <w:rsid w:val="00753C46"/>
    <w:rsid w:val="00753FB6"/>
    <w:rsid w:val="007541EA"/>
    <w:rsid w:val="00754852"/>
    <w:rsid w:val="007548DA"/>
    <w:rsid w:val="00754913"/>
    <w:rsid w:val="00754A6B"/>
    <w:rsid w:val="00754BF7"/>
    <w:rsid w:val="00754D2B"/>
    <w:rsid w:val="00754F09"/>
    <w:rsid w:val="00755106"/>
    <w:rsid w:val="007553DB"/>
    <w:rsid w:val="007554B0"/>
    <w:rsid w:val="00755752"/>
    <w:rsid w:val="0075580E"/>
    <w:rsid w:val="0075584D"/>
    <w:rsid w:val="007558C2"/>
    <w:rsid w:val="00755A0B"/>
    <w:rsid w:val="00755CDD"/>
    <w:rsid w:val="00755D0E"/>
    <w:rsid w:val="00755E36"/>
    <w:rsid w:val="00755E3A"/>
    <w:rsid w:val="0075624E"/>
    <w:rsid w:val="00756BCE"/>
    <w:rsid w:val="00756D5F"/>
    <w:rsid w:val="00756E50"/>
    <w:rsid w:val="0075706C"/>
    <w:rsid w:val="0075717D"/>
    <w:rsid w:val="00757244"/>
    <w:rsid w:val="007572FB"/>
    <w:rsid w:val="0075760B"/>
    <w:rsid w:val="0075770A"/>
    <w:rsid w:val="00757764"/>
    <w:rsid w:val="00757774"/>
    <w:rsid w:val="00757785"/>
    <w:rsid w:val="0075796A"/>
    <w:rsid w:val="00757AFB"/>
    <w:rsid w:val="00757BA0"/>
    <w:rsid w:val="00757F73"/>
    <w:rsid w:val="00760429"/>
    <w:rsid w:val="007605A8"/>
    <w:rsid w:val="0076089F"/>
    <w:rsid w:val="007609B0"/>
    <w:rsid w:val="00760AEA"/>
    <w:rsid w:val="00760CDA"/>
    <w:rsid w:val="00760E1D"/>
    <w:rsid w:val="0076107F"/>
    <w:rsid w:val="0076128C"/>
    <w:rsid w:val="00761338"/>
    <w:rsid w:val="00761593"/>
    <w:rsid w:val="007616E4"/>
    <w:rsid w:val="00761BA1"/>
    <w:rsid w:val="00762252"/>
    <w:rsid w:val="00762523"/>
    <w:rsid w:val="007627D1"/>
    <w:rsid w:val="007628DE"/>
    <w:rsid w:val="007629CB"/>
    <w:rsid w:val="00762BA5"/>
    <w:rsid w:val="0076306E"/>
    <w:rsid w:val="0076321F"/>
    <w:rsid w:val="00763672"/>
    <w:rsid w:val="0076377E"/>
    <w:rsid w:val="007637CC"/>
    <w:rsid w:val="00763948"/>
    <w:rsid w:val="00763EF3"/>
    <w:rsid w:val="0076409A"/>
    <w:rsid w:val="007642A0"/>
    <w:rsid w:val="0076472F"/>
    <w:rsid w:val="00764888"/>
    <w:rsid w:val="00764932"/>
    <w:rsid w:val="00764C03"/>
    <w:rsid w:val="00764D05"/>
    <w:rsid w:val="00764D86"/>
    <w:rsid w:val="00764F88"/>
    <w:rsid w:val="00764F93"/>
    <w:rsid w:val="00765006"/>
    <w:rsid w:val="00765301"/>
    <w:rsid w:val="0076547A"/>
    <w:rsid w:val="0076572E"/>
    <w:rsid w:val="007658F0"/>
    <w:rsid w:val="00765A3F"/>
    <w:rsid w:val="00765C39"/>
    <w:rsid w:val="00765D24"/>
    <w:rsid w:val="00765D81"/>
    <w:rsid w:val="00765EC6"/>
    <w:rsid w:val="00765F12"/>
    <w:rsid w:val="00766301"/>
    <w:rsid w:val="00766442"/>
    <w:rsid w:val="007667B1"/>
    <w:rsid w:val="007669DA"/>
    <w:rsid w:val="00766D76"/>
    <w:rsid w:val="00766E67"/>
    <w:rsid w:val="00767138"/>
    <w:rsid w:val="0076747F"/>
    <w:rsid w:val="007674B1"/>
    <w:rsid w:val="0076757B"/>
    <w:rsid w:val="0076772B"/>
    <w:rsid w:val="007679C7"/>
    <w:rsid w:val="00767BA1"/>
    <w:rsid w:val="00770041"/>
    <w:rsid w:val="00770644"/>
    <w:rsid w:val="007706C9"/>
    <w:rsid w:val="00770881"/>
    <w:rsid w:val="00770ADB"/>
    <w:rsid w:val="00770B72"/>
    <w:rsid w:val="00770BF2"/>
    <w:rsid w:val="00770F2B"/>
    <w:rsid w:val="007717BA"/>
    <w:rsid w:val="007718B4"/>
    <w:rsid w:val="007718F9"/>
    <w:rsid w:val="00771AB3"/>
    <w:rsid w:val="00771B3F"/>
    <w:rsid w:val="00771FF7"/>
    <w:rsid w:val="00772152"/>
    <w:rsid w:val="007721D7"/>
    <w:rsid w:val="00772473"/>
    <w:rsid w:val="0077263D"/>
    <w:rsid w:val="00772B2B"/>
    <w:rsid w:val="00772DAC"/>
    <w:rsid w:val="00772E3B"/>
    <w:rsid w:val="007731AA"/>
    <w:rsid w:val="0077350C"/>
    <w:rsid w:val="007736D0"/>
    <w:rsid w:val="0077370D"/>
    <w:rsid w:val="00773908"/>
    <w:rsid w:val="00773A8A"/>
    <w:rsid w:val="00773AE3"/>
    <w:rsid w:val="00773CCE"/>
    <w:rsid w:val="00773F86"/>
    <w:rsid w:val="00773F90"/>
    <w:rsid w:val="007740A1"/>
    <w:rsid w:val="0077426C"/>
    <w:rsid w:val="00774380"/>
    <w:rsid w:val="007744F8"/>
    <w:rsid w:val="0077497B"/>
    <w:rsid w:val="00774A98"/>
    <w:rsid w:val="00774E3E"/>
    <w:rsid w:val="00774EA8"/>
    <w:rsid w:val="00774F14"/>
    <w:rsid w:val="00775302"/>
    <w:rsid w:val="00775363"/>
    <w:rsid w:val="007754D7"/>
    <w:rsid w:val="007757FD"/>
    <w:rsid w:val="00775BDD"/>
    <w:rsid w:val="00775CC2"/>
    <w:rsid w:val="00775E74"/>
    <w:rsid w:val="007763AE"/>
    <w:rsid w:val="0077672F"/>
    <w:rsid w:val="007768BB"/>
    <w:rsid w:val="0077698A"/>
    <w:rsid w:val="00776BD4"/>
    <w:rsid w:val="00776EFE"/>
    <w:rsid w:val="00776F26"/>
    <w:rsid w:val="00776F73"/>
    <w:rsid w:val="00777324"/>
    <w:rsid w:val="0077749C"/>
    <w:rsid w:val="0077757C"/>
    <w:rsid w:val="007777D5"/>
    <w:rsid w:val="0077786D"/>
    <w:rsid w:val="00777935"/>
    <w:rsid w:val="00777D82"/>
    <w:rsid w:val="00777D8B"/>
    <w:rsid w:val="00777DF1"/>
    <w:rsid w:val="00777FF7"/>
    <w:rsid w:val="00780155"/>
    <w:rsid w:val="007801E7"/>
    <w:rsid w:val="0078020C"/>
    <w:rsid w:val="00780A27"/>
    <w:rsid w:val="00780A38"/>
    <w:rsid w:val="00780A6E"/>
    <w:rsid w:val="00780ABD"/>
    <w:rsid w:val="00780B02"/>
    <w:rsid w:val="00780E10"/>
    <w:rsid w:val="00780E2A"/>
    <w:rsid w:val="007810DE"/>
    <w:rsid w:val="00781257"/>
    <w:rsid w:val="00781606"/>
    <w:rsid w:val="007817B9"/>
    <w:rsid w:val="007818B9"/>
    <w:rsid w:val="00781A5D"/>
    <w:rsid w:val="00781BA3"/>
    <w:rsid w:val="00781BD8"/>
    <w:rsid w:val="00781D1D"/>
    <w:rsid w:val="00781DAB"/>
    <w:rsid w:val="00781EF5"/>
    <w:rsid w:val="00781F03"/>
    <w:rsid w:val="007822BB"/>
    <w:rsid w:val="00782516"/>
    <w:rsid w:val="007825B2"/>
    <w:rsid w:val="00782729"/>
    <w:rsid w:val="00782A77"/>
    <w:rsid w:val="00782D1C"/>
    <w:rsid w:val="00782D5F"/>
    <w:rsid w:val="00782DD2"/>
    <w:rsid w:val="00782F89"/>
    <w:rsid w:val="00783069"/>
    <w:rsid w:val="0078315A"/>
    <w:rsid w:val="0078315E"/>
    <w:rsid w:val="007833FC"/>
    <w:rsid w:val="00783445"/>
    <w:rsid w:val="0078360F"/>
    <w:rsid w:val="0078376D"/>
    <w:rsid w:val="0078389F"/>
    <w:rsid w:val="007839DB"/>
    <w:rsid w:val="00783E46"/>
    <w:rsid w:val="007840FA"/>
    <w:rsid w:val="00784486"/>
    <w:rsid w:val="00784528"/>
    <w:rsid w:val="00784582"/>
    <w:rsid w:val="00784959"/>
    <w:rsid w:val="00784AA9"/>
    <w:rsid w:val="00784E4F"/>
    <w:rsid w:val="00785329"/>
    <w:rsid w:val="00785552"/>
    <w:rsid w:val="0078566A"/>
    <w:rsid w:val="007856AE"/>
    <w:rsid w:val="00785728"/>
    <w:rsid w:val="0078580F"/>
    <w:rsid w:val="00785908"/>
    <w:rsid w:val="007860CD"/>
    <w:rsid w:val="007863F5"/>
    <w:rsid w:val="00786796"/>
    <w:rsid w:val="00786804"/>
    <w:rsid w:val="007869A7"/>
    <w:rsid w:val="00786B61"/>
    <w:rsid w:val="00786D22"/>
    <w:rsid w:val="00786D25"/>
    <w:rsid w:val="00786D8B"/>
    <w:rsid w:val="00786EEF"/>
    <w:rsid w:val="00786F99"/>
    <w:rsid w:val="007871B5"/>
    <w:rsid w:val="007872E6"/>
    <w:rsid w:val="007872F5"/>
    <w:rsid w:val="00787304"/>
    <w:rsid w:val="0078733E"/>
    <w:rsid w:val="007874FE"/>
    <w:rsid w:val="00787550"/>
    <w:rsid w:val="00787620"/>
    <w:rsid w:val="0078764B"/>
    <w:rsid w:val="007876EB"/>
    <w:rsid w:val="00787888"/>
    <w:rsid w:val="00787DB8"/>
    <w:rsid w:val="007903DA"/>
    <w:rsid w:val="00790421"/>
    <w:rsid w:val="007905F5"/>
    <w:rsid w:val="007906E7"/>
    <w:rsid w:val="00790721"/>
    <w:rsid w:val="007907D5"/>
    <w:rsid w:val="007907DB"/>
    <w:rsid w:val="00790818"/>
    <w:rsid w:val="007909FE"/>
    <w:rsid w:val="00790ABB"/>
    <w:rsid w:val="00790B34"/>
    <w:rsid w:val="00790E2E"/>
    <w:rsid w:val="0079127E"/>
    <w:rsid w:val="0079164B"/>
    <w:rsid w:val="00791747"/>
    <w:rsid w:val="007920E1"/>
    <w:rsid w:val="007921B0"/>
    <w:rsid w:val="007922E5"/>
    <w:rsid w:val="00792719"/>
    <w:rsid w:val="007927E9"/>
    <w:rsid w:val="00792897"/>
    <w:rsid w:val="0079295D"/>
    <w:rsid w:val="0079301E"/>
    <w:rsid w:val="007930EC"/>
    <w:rsid w:val="00793171"/>
    <w:rsid w:val="00793184"/>
    <w:rsid w:val="00793242"/>
    <w:rsid w:val="00793341"/>
    <w:rsid w:val="0079381C"/>
    <w:rsid w:val="0079386E"/>
    <w:rsid w:val="00793999"/>
    <w:rsid w:val="00793B8B"/>
    <w:rsid w:val="00793C25"/>
    <w:rsid w:val="00793E91"/>
    <w:rsid w:val="00793EFC"/>
    <w:rsid w:val="0079470B"/>
    <w:rsid w:val="00794A4B"/>
    <w:rsid w:val="00795211"/>
    <w:rsid w:val="007953F2"/>
    <w:rsid w:val="007955F5"/>
    <w:rsid w:val="0079576E"/>
    <w:rsid w:val="00795992"/>
    <w:rsid w:val="00795FFE"/>
    <w:rsid w:val="00796073"/>
    <w:rsid w:val="007961E0"/>
    <w:rsid w:val="00796640"/>
    <w:rsid w:val="00796827"/>
    <w:rsid w:val="00796B19"/>
    <w:rsid w:val="00796F14"/>
    <w:rsid w:val="00797081"/>
    <w:rsid w:val="0079727A"/>
    <w:rsid w:val="007977F8"/>
    <w:rsid w:val="00797A0F"/>
    <w:rsid w:val="00797F6D"/>
    <w:rsid w:val="00797FC6"/>
    <w:rsid w:val="007A02E3"/>
    <w:rsid w:val="007A0333"/>
    <w:rsid w:val="007A03F6"/>
    <w:rsid w:val="007A083C"/>
    <w:rsid w:val="007A0960"/>
    <w:rsid w:val="007A0A51"/>
    <w:rsid w:val="007A0C7C"/>
    <w:rsid w:val="007A11C6"/>
    <w:rsid w:val="007A1236"/>
    <w:rsid w:val="007A12CE"/>
    <w:rsid w:val="007A12F8"/>
    <w:rsid w:val="007A1471"/>
    <w:rsid w:val="007A1580"/>
    <w:rsid w:val="007A162C"/>
    <w:rsid w:val="007A168A"/>
    <w:rsid w:val="007A16FA"/>
    <w:rsid w:val="007A1B82"/>
    <w:rsid w:val="007A1CCD"/>
    <w:rsid w:val="007A1E58"/>
    <w:rsid w:val="007A1F4D"/>
    <w:rsid w:val="007A1FF2"/>
    <w:rsid w:val="007A20B4"/>
    <w:rsid w:val="007A21AA"/>
    <w:rsid w:val="007A27B4"/>
    <w:rsid w:val="007A2E8E"/>
    <w:rsid w:val="007A30A9"/>
    <w:rsid w:val="007A30AC"/>
    <w:rsid w:val="007A337D"/>
    <w:rsid w:val="007A3587"/>
    <w:rsid w:val="007A35BC"/>
    <w:rsid w:val="007A374F"/>
    <w:rsid w:val="007A3753"/>
    <w:rsid w:val="007A38BE"/>
    <w:rsid w:val="007A4072"/>
    <w:rsid w:val="007A4313"/>
    <w:rsid w:val="007A4503"/>
    <w:rsid w:val="007A470C"/>
    <w:rsid w:val="007A4813"/>
    <w:rsid w:val="007A4A01"/>
    <w:rsid w:val="007A4FA7"/>
    <w:rsid w:val="007A5133"/>
    <w:rsid w:val="007A52E8"/>
    <w:rsid w:val="007A53B7"/>
    <w:rsid w:val="007A54B0"/>
    <w:rsid w:val="007A54DF"/>
    <w:rsid w:val="007A55C8"/>
    <w:rsid w:val="007A57A0"/>
    <w:rsid w:val="007A57F5"/>
    <w:rsid w:val="007A58E8"/>
    <w:rsid w:val="007A5B8C"/>
    <w:rsid w:val="007A5CE9"/>
    <w:rsid w:val="007A604E"/>
    <w:rsid w:val="007A60FD"/>
    <w:rsid w:val="007A6250"/>
    <w:rsid w:val="007A639F"/>
    <w:rsid w:val="007A6654"/>
    <w:rsid w:val="007A6687"/>
    <w:rsid w:val="007A6814"/>
    <w:rsid w:val="007A6A9A"/>
    <w:rsid w:val="007A6EFC"/>
    <w:rsid w:val="007A701C"/>
    <w:rsid w:val="007A7262"/>
    <w:rsid w:val="007A744D"/>
    <w:rsid w:val="007A754A"/>
    <w:rsid w:val="007A763C"/>
    <w:rsid w:val="007A76C8"/>
    <w:rsid w:val="007A7901"/>
    <w:rsid w:val="007A7960"/>
    <w:rsid w:val="007A7AD1"/>
    <w:rsid w:val="007A7E7F"/>
    <w:rsid w:val="007A7F66"/>
    <w:rsid w:val="007A7F86"/>
    <w:rsid w:val="007B06E2"/>
    <w:rsid w:val="007B0745"/>
    <w:rsid w:val="007B0843"/>
    <w:rsid w:val="007B0950"/>
    <w:rsid w:val="007B0A51"/>
    <w:rsid w:val="007B0CCC"/>
    <w:rsid w:val="007B0E64"/>
    <w:rsid w:val="007B10D9"/>
    <w:rsid w:val="007B1205"/>
    <w:rsid w:val="007B1457"/>
    <w:rsid w:val="007B15F2"/>
    <w:rsid w:val="007B1A1E"/>
    <w:rsid w:val="007B1A5F"/>
    <w:rsid w:val="007B1AAC"/>
    <w:rsid w:val="007B1DFC"/>
    <w:rsid w:val="007B1FC3"/>
    <w:rsid w:val="007B1FFF"/>
    <w:rsid w:val="007B202D"/>
    <w:rsid w:val="007B209E"/>
    <w:rsid w:val="007B21FA"/>
    <w:rsid w:val="007B2582"/>
    <w:rsid w:val="007B25D5"/>
    <w:rsid w:val="007B264D"/>
    <w:rsid w:val="007B272E"/>
    <w:rsid w:val="007B28A0"/>
    <w:rsid w:val="007B2B75"/>
    <w:rsid w:val="007B2C51"/>
    <w:rsid w:val="007B2D29"/>
    <w:rsid w:val="007B2D3A"/>
    <w:rsid w:val="007B2E9A"/>
    <w:rsid w:val="007B324A"/>
    <w:rsid w:val="007B327D"/>
    <w:rsid w:val="007B33DD"/>
    <w:rsid w:val="007B3485"/>
    <w:rsid w:val="007B3571"/>
    <w:rsid w:val="007B3620"/>
    <w:rsid w:val="007B3E4D"/>
    <w:rsid w:val="007B3EA5"/>
    <w:rsid w:val="007B3F27"/>
    <w:rsid w:val="007B3FD2"/>
    <w:rsid w:val="007B43A2"/>
    <w:rsid w:val="007B44F5"/>
    <w:rsid w:val="007B47D5"/>
    <w:rsid w:val="007B4BF1"/>
    <w:rsid w:val="007B4CC3"/>
    <w:rsid w:val="007B4FDC"/>
    <w:rsid w:val="007B5000"/>
    <w:rsid w:val="007B50D6"/>
    <w:rsid w:val="007B5375"/>
    <w:rsid w:val="007B550C"/>
    <w:rsid w:val="007B5626"/>
    <w:rsid w:val="007B5805"/>
    <w:rsid w:val="007B5979"/>
    <w:rsid w:val="007B5E88"/>
    <w:rsid w:val="007B5F36"/>
    <w:rsid w:val="007B625F"/>
    <w:rsid w:val="007B64CD"/>
    <w:rsid w:val="007B681E"/>
    <w:rsid w:val="007B6B4A"/>
    <w:rsid w:val="007B764D"/>
    <w:rsid w:val="007B7B61"/>
    <w:rsid w:val="007B7BC4"/>
    <w:rsid w:val="007B7C1F"/>
    <w:rsid w:val="007B7C9B"/>
    <w:rsid w:val="007B7E0E"/>
    <w:rsid w:val="007B7E39"/>
    <w:rsid w:val="007B7F49"/>
    <w:rsid w:val="007C0022"/>
    <w:rsid w:val="007C029C"/>
    <w:rsid w:val="007C02B1"/>
    <w:rsid w:val="007C036D"/>
    <w:rsid w:val="007C03A1"/>
    <w:rsid w:val="007C06A2"/>
    <w:rsid w:val="007C07F1"/>
    <w:rsid w:val="007C0834"/>
    <w:rsid w:val="007C0C22"/>
    <w:rsid w:val="007C0EB7"/>
    <w:rsid w:val="007C10C4"/>
    <w:rsid w:val="007C1252"/>
    <w:rsid w:val="007C1401"/>
    <w:rsid w:val="007C18DC"/>
    <w:rsid w:val="007C1BCF"/>
    <w:rsid w:val="007C1CF0"/>
    <w:rsid w:val="007C1CF7"/>
    <w:rsid w:val="007C2108"/>
    <w:rsid w:val="007C2780"/>
    <w:rsid w:val="007C294C"/>
    <w:rsid w:val="007C2B78"/>
    <w:rsid w:val="007C2E26"/>
    <w:rsid w:val="007C2E90"/>
    <w:rsid w:val="007C30AF"/>
    <w:rsid w:val="007C30C3"/>
    <w:rsid w:val="007C3295"/>
    <w:rsid w:val="007C3346"/>
    <w:rsid w:val="007C33D2"/>
    <w:rsid w:val="007C340C"/>
    <w:rsid w:val="007C35F9"/>
    <w:rsid w:val="007C3AE1"/>
    <w:rsid w:val="007C3BF1"/>
    <w:rsid w:val="007C3C4D"/>
    <w:rsid w:val="007C3CE2"/>
    <w:rsid w:val="007C3DA6"/>
    <w:rsid w:val="007C3DA9"/>
    <w:rsid w:val="007C3E8A"/>
    <w:rsid w:val="007C3E9C"/>
    <w:rsid w:val="007C41C6"/>
    <w:rsid w:val="007C43D2"/>
    <w:rsid w:val="007C44DE"/>
    <w:rsid w:val="007C4597"/>
    <w:rsid w:val="007C4695"/>
    <w:rsid w:val="007C48D5"/>
    <w:rsid w:val="007C4A1F"/>
    <w:rsid w:val="007C4A64"/>
    <w:rsid w:val="007C4AC9"/>
    <w:rsid w:val="007C4B6D"/>
    <w:rsid w:val="007C4B86"/>
    <w:rsid w:val="007C4D8F"/>
    <w:rsid w:val="007C5366"/>
    <w:rsid w:val="007C5451"/>
    <w:rsid w:val="007C55B7"/>
    <w:rsid w:val="007C575F"/>
    <w:rsid w:val="007C5860"/>
    <w:rsid w:val="007C5901"/>
    <w:rsid w:val="007C5A6E"/>
    <w:rsid w:val="007C5B74"/>
    <w:rsid w:val="007C5D77"/>
    <w:rsid w:val="007C5DD8"/>
    <w:rsid w:val="007C5DFB"/>
    <w:rsid w:val="007C5E23"/>
    <w:rsid w:val="007C6777"/>
    <w:rsid w:val="007C6877"/>
    <w:rsid w:val="007C68B8"/>
    <w:rsid w:val="007C69C6"/>
    <w:rsid w:val="007C6BBD"/>
    <w:rsid w:val="007C6C17"/>
    <w:rsid w:val="007C6CD9"/>
    <w:rsid w:val="007C6E10"/>
    <w:rsid w:val="007C6FA1"/>
    <w:rsid w:val="007C70D9"/>
    <w:rsid w:val="007C7180"/>
    <w:rsid w:val="007C71ED"/>
    <w:rsid w:val="007C768A"/>
    <w:rsid w:val="007C79B7"/>
    <w:rsid w:val="007C7B5C"/>
    <w:rsid w:val="007C7B5D"/>
    <w:rsid w:val="007C7BF7"/>
    <w:rsid w:val="007C7C1B"/>
    <w:rsid w:val="007C7D85"/>
    <w:rsid w:val="007C7D8C"/>
    <w:rsid w:val="007C7DA7"/>
    <w:rsid w:val="007C7EB8"/>
    <w:rsid w:val="007D001C"/>
    <w:rsid w:val="007D014A"/>
    <w:rsid w:val="007D03AD"/>
    <w:rsid w:val="007D0400"/>
    <w:rsid w:val="007D0842"/>
    <w:rsid w:val="007D0927"/>
    <w:rsid w:val="007D0932"/>
    <w:rsid w:val="007D0FBE"/>
    <w:rsid w:val="007D115B"/>
    <w:rsid w:val="007D121D"/>
    <w:rsid w:val="007D1289"/>
    <w:rsid w:val="007D13B1"/>
    <w:rsid w:val="007D13C2"/>
    <w:rsid w:val="007D17BF"/>
    <w:rsid w:val="007D1821"/>
    <w:rsid w:val="007D1958"/>
    <w:rsid w:val="007D19CF"/>
    <w:rsid w:val="007D1AE4"/>
    <w:rsid w:val="007D1E43"/>
    <w:rsid w:val="007D1F54"/>
    <w:rsid w:val="007D2212"/>
    <w:rsid w:val="007D22AB"/>
    <w:rsid w:val="007D23A2"/>
    <w:rsid w:val="007D247A"/>
    <w:rsid w:val="007D25CF"/>
    <w:rsid w:val="007D26C3"/>
    <w:rsid w:val="007D27CE"/>
    <w:rsid w:val="007D2B1D"/>
    <w:rsid w:val="007D2C34"/>
    <w:rsid w:val="007D2D44"/>
    <w:rsid w:val="007D2DCB"/>
    <w:rsid w:val="007D2FBE"/>
    <w:rsid w:val="007D32F5"/>
    <w:rsid w:val="007D3343"/>
    <w:rsid w:val="007D3474"/>
    <w:rsid w:val="007D3594"/>
    <w:rsid w:val="007D3622"/>
    <w:rsid w:val="007D36BE"/>
    <w:rsid w:val="007D377B"/>
    <w:rsid w:val="007D39AF"/>
    <w:rsid w:val="007D39E5"/>
    <w:rsid w:val="007D3B3D"/>
    <w:rsid w:val="007D3F92"/>
    <w:rsid w:val="007D421B"/>
    <w:rsid w:val="007D42BD"/>
    <w:rsid w:val="007D42CE"/>
    <w:rsid w:val="007D4301"/>
    <w:rsid w:val="007D431E"/>
    <w:rsid w:val="007D4349"/>
    <w:rsid w:val="007D43DA"/>
    <w:rsid w:val="007D448D"/>
    <w:rsid w:val="007D4559"/>
    <w:rsid w:val="007D4573"/>
    <w:rsid w:val="007D4669"/>
    <w:rsid w:val="007D4A77"/>
    <w:rsid w:val="007D4A98"/>
    <w:rsid w:val="007D4B0E"/>
    <w:rsid w:val="007D4C31"/>
    <w:rsid w:val="007D50CE"/>
    <w:rsid w:val="007D538E"/>
    <w:rsid w:val="007D5944"/>
    <w:rsid w:val="007D5BAB"/>
    <w:rsid w:val="007D5D83"/>
    <w:rsid w:val="007D5E61"/>
    <w:rsid w:val="007D65AB"/>
    <w:rsid w:val="007D6716"/>
    <w:rsid w:val="007D6AC3"/>
    <w:rsid w:val="007D6DB9"/>
    <w:rsid w:val="007D6EED"/>
    <w:rsid w:val="007D6FD3"/>
    <w:rsid w:val="007D7086"/>
    <w:rsid w:val="007D70C6"/>
    <w:rsid w:val="007D732B"/>
    <w:rsid w:val="007D7411"/>
    <w:rsid w:val="007D7510"/>
    <w:rsid w:val="007D759C"/>
    <w:rsid w:val="007D76E0"/>
    <w:rsid w:val="007D7759"/>
    <w:rsid w:val="007D7A47"/>
    <w:rsid w:val="007D7A66"/>
    <w:rsid w:val="007D7B03"/>
    <w:rsid w:val="007D7BB4"/>
    <w:rsid w:val="007D7BC0"/>
    <w:rsid w:val="007D7C69"/>
    <w:rsid w:val="007D7E07"/>
    <w:rsid w:val="007E0027"/>
    <w:rsid w:val="007E0131"/>
    <w:rsid w:val="007E014D"/>
    <w:rsid w:val="007E02F1"/>
    <w:rsid w:val="007E0593"/>
    <w:rsid w:val="007E0603"/>
    <w:rsid w:val="007E084F"/>
    <w:rsid w:val="007E0B33"/>
    <w:rsid w:val="007E0D0C"/>
    <w:rsid w:val="007E0F36"/>
    <w:rsid w:val="007E0F95"/>
    <w:rsid w:val="007E1037"/>
    <w:rsid w:val="007E120A"/>
    <w:rsid w:val="007E1317"/>
    <w:rsid w:val="007E1511"/>
    <w:rsid w:val="007E173D"/>
    <w:rsid w:val="007E1897"/>
    <w:rsid w:val="007E18A5"/>
    <w:rsid w:val="007E1AD1"/>
    <w:rsid w:val="007E24C0"/>
    <w:rsid w:val="007E24FD"/>
    <w:rsid w:val="007E2508"/>
    <w:rsid w:val="007E25AB"/>
    <w:rsid w:val="007E2A00"/>
    <w:rsid w:val="007E2B18"/>
    <w:rsid w:val="007E2B75"/>
    <w:rsid w:val="007E2E54"/>
    <w:rsid w:val="007E2E79"/>
    <w:rsid w:val="007E2EED"/>
    <w:rsid w:val="007E30EF"/>
    <w:rsid w:val="007E332C"/>
    <w:rsid w:val="007E34A5"/>
    <w:rsid w:val="007E3A26"/>
    <w:rsid w:val="007E3D21"/>
    <w:rsid w:val="007E3DA5"/>
    <w:rsid w:val="007E3E0A"/>
    <w:rsid w:val="007E40AB"/>
    <w:rsid w:val="007E40DE"/>
    <w:rsid w:val="007E4128"/>
    <w:rsid w:val="007E4133"/>
    <w:rsid w:val="007E4399"/>
    <w:rsid w:val="007E4431"/>
    <w:rsid w:val="007E4442"/>
    <w:rsid w:val="007E4451"/>
    <w:rsid w:val="007E448D"/>
    <w:rsid w:val="007E473D"/>
    <w:rsid w:val="007E4741"/>
    <w:rsid w:val="007E488B"/>
    <w:rsid w:val="007E4C02"/>
    <w:rsid w:val="007E50AD"/>
    <w:rsid w:val="007E51BF"/>
    <w:rsid w:val="007E55DF"/>
    <w:rsid w:val="007E583A"/>
    <w:rsid w:val="007E5AC5"/>
    <w:rsid w:val="007E5AEF"/>
    <w:rsid w:val="007E5BE1"/>
    <w:rsid w:val="007E5D91"/>
    <w:rsid w:val="007E5DD5"/>
    <w:rsid w:val="007E603C"/>
    <w:rsid w:val="007E60BA"/>
    <w:rsid w:val="007E6235"/>
    <w:rsid w:val="007E64D3"/>
    <w:rsid w:val="007E669E"/>
    <w:rsid w:val="007E67B8"/>
    <w:rsid w:val="007E6884"/>
    <w:rsid w:val="007E6A03"/>
    <w:rsid w:val="007E6B2D"/>
    <w:rsid w:val="007E6E92"/>
    <w:rsid w:val="007E6F2E"/>
    <w:rsid w:val="007E6F44"/>
    <w:rsid w:val="007E7017"/>
    <w:rsid w:val="007E7250"/>
    <w:rsid w:val="007E7257"/>
    <w:rsid w:val="007E73E0"/>
    <w:rsid w:val="007E7A41"/>
    <w:rsid w:val="007E7AC7"/>
    <w:rsid w:val="007E7CCE"/>
    <w:rsid w:val="007E7D66"/>
    <w:rsid w:val="007E7DC8"/>
    <w:rsid w:val="007F0101"/>
    <w:rsid w:val="007F0147"/>
    <w:rsid w:val="007F01AB"/>
    <w:rsid w:val="007F02AB"/>
    <w:rsid w:val="007F067D"/>
    <w:rsid w:val="007F06E2"/>
    <w:rsid w:val="007F078A"/>
    <w:rsid w:val="007F086F"/>
    <w:rsid w:val="007F0A65"/>
    <w:rsid w:val="007F0B2C"/>
    <w:rsid w:val="007F0DF5"/>
    <w:rsid w:val="007F0F89"/>
    <w:rsid w:val="007F0FF9"/>
    <w:rsid w:val="007F10E0"/>
    <w:rsid w:val="007F1126"/>
    <w:rsid w:val="007F15CC"/>
    <w:rsid w:val="007F15FD"/>
    <w:rsid w:val="007F18DC"/>
    <w:rsid w:val="007F1A2C"/>
    <w:rsid w:val="007F1CAE"/>
    <w:rsid w:val="007F1E7B"/>
    <w:rsid w:val="007F1E94"/>
    <w:rsid w:val="007F1ED1"/>
    <w:rsid w:val="007F1F72"/>
    <w:rsid w:val="007F2375"/>
    <w:rsid w:val="007F237F"/>
    <w:rsid w:val="007F2AC5"/>
    <w:rsid w:val="007F2C36"/>
    <w:rsid w:val="007F2F29"/>
    <w:rsid w:val="007F315D"/>
    <w:rsid w:val="007F319E"/>
    <w:rsid w:val="007F31D2"/>
    <w:rsid w:val="007F329F"/>
    <w:rsid w:val="007F3810"/>
    <w:rsid w:val="007F3928"/>
    <w:rsid w:val="007F3C00"/>
    <w:rsid w:val="007F427E"/>
    <w:rsid w:val="007F4280"/>
    <w:rsid w:val="007F43AE"/>
    <w:rsid w:val="007F476C"/>
    <w:rsid w:val="007F4B0C"/>
    <w:rsid w:val="007F4BD8"/>
    <w:rsid w:val="007F4BDE"/>
    <w:rsid w:val="007F4CB6"/>
    <w:rsid w:val="007F4CF7"/>
    <w:rsid w:val="007F549A"/>
    <w:rsid w:val="007F562E"/>
    <w:rsid w:val="007F5665"/>
    <w:rsid w:val="007F5679"/>
    <w:rsid w:val="007F586B"/>
    <w:rsid w:val="007F5971"/>
    <w:rsid w:val="007F59C2"/>
    <w:rsid w:val="007F5B2A"/>
    <w:rsid w:val="007F5EE8"/>
    <w:rsid w:val="007F5F00"/>
    <w:rsid w:val="007F5F3F"/>
    <w:rsid w:val="007F615A"/>
    <w:rsid w:val="007F63EE"/>
    <w:rsid w:val="007F64D2"/>
    <w:rsid w:val="007F6625"/>
    <w:rsid w:val="007F663C"/>
    <w:rsid w:val="007F667E"/>
    <w:rsid w:val="007F6FCE"/>
    <w:rsid w:val="007F7068"/>
    <w:rsid w:val="007F7468"/>
    <w:rsid w:val="007F74DB"/>
    <w:rsid w:val="007F74E0"/>
    <w:rsid w:val="007F75E2"/>
    <w:rsid w:val="007F7612"/>
    <w:rsid w:val="007F7679"/>
    <w:rsid w:val="007F78C4"/>
    <w:rsid w:val="007F7906"/>
    <w:rsid w:val="007F79B9"/>
    <w:rsid w:val="007F7A4D"/>
    <w:rsid w:val="007F7A94"/>
    <w:rsid w:val="007F7BAF"/>
    <w:rsid w:val="007F7D66"/>
    <w:rsid w:val="00800036"/>
    <w:rsid w:val="00800073"/>
    <w:rsid w:val="008000EC"/>
    <w:rsid w:val="00800138"/>
    <w:rsid w:val="008002AF"/>
    <w:rsid w:val="008006CA"/>
    <w:rsid w:val="00800701"/>
    <w:rsid w:val="008007F3"/>
    <w:rsid w:val="0080096C"/>
    <w:rsid w:val="00800BDB"/>
    <w:rsid w:val="00800BFF"/>
    <w:rsid w:val="00800C16"/>
    <w:rsid w:val="00800D5B"/>
    <w:rsid w:val="00800E01"/>
    <w:rsid w:val="00800E46"/>
    <w:rsid w:val="0080121A"/>
    <w:rsid w:val="0080126C"/>
    <w:rsid w:val="008014C0"/>
    <w:rsid w:val="008015DA"/>
    <w:rsid w:val="00801AAA"/>
    <w:rsid w:val="00801D36"/>
    <w:rsid w:val="00801DFF"/>
    <w:rsid w:val="00801E18"/>
    <w:rsid w:val="008021D8"/>
    <w:rsid w:val="00802233"/>
    <w:rsid w:val="00802238"/>
    <w:rsid w:val="008025A4"/>
    <w:rsid w:val="008027B9"/>
    <w:rsid w:val="008027E9"/>
    <w:rsid w:val="00802892"/>
    <w:rsid w:val="00802A53"/>
    <w:rsid w:val="00802AF8"/>
    <w:rsid w:val="00802E76"/>
    <w:rsid w:val="00803062"/>
    <w:rsid w:val="00803240"/>
    <w:rsid w:val="0080348B"/>
    <w:rsid w:val="008034AF"/>
    <w:rsid w:val="0080358F"/>
    <w:rsid w:val="008035EC"/>
    <w:rsid w:val="00803659"/>
    <w:rsid w:val="00803716"/>
    <w:rsid w:val="008038CC"/>
    <w:rsid w:val="00803A2E"/>
    <w:rsid w:val="00803AF0"/>
    <w:rsid w:val="00803D25"/>
    <w:rsid w:val="00804108"/>
    <w:rsid w:val="008043D1"/>
    <w:rsid w:val="008043FE"/>
    <w:rsid w:val="0080447F"/>
    <w:rsid w:val="00804489"/>
    <w:rsid w:val="00804807"/>
    <w:rsid w:val="00804CFF"/>
    <w:rsid w:val="00804D49"/>
    <w:rsid w:val="00804EFB"/>
    <w:rsid w:val="0080550C"/>
    <w:rsid w:val="00805570"/>
    <w:rsid w:val="008055EB"/>
    <w:rsid w:val="0080577F"/>
    <w:rsid w:val="008057F8"/>
    <w:rsid w:val="008058F8"/>
    <w:rsid w:val="00805CC7"/>
    <w:rsid w:val="0080607E"/>
    <w:rsid w:val="008064C7"/>
    <w:rsid w:val="0080653F"/>
    <w:rsid w:val="00806714"/>
    <w:rsid w:val="00806933"/>
    <w:rsid w:val="008069D8"/>
    <w:rsid w:val="00806BEA"/>
    <w:rsid w:val="00807093"/>
    <w:rsid w:val="00807111"/>
    <w:rsid w:val="008073FA"/>
    <w:rsid w:val="008077CB"/>
    <w:rsid w:val="0080780E"/>
    <w:rsid w:val="00807DCC"/>
    <w:rsid w:val="00807E72"/>
    <w:rsid w:val="00807E9C"/>
    <w:rsid w:val="00810153"/>
    <w:rsid w:val="00810477"/>
    <w:rsid w:val="008107D4"/>
    <w:rsid w:val="008107EF"/>
    <w:rsid w:val="00810920"/>
    <w:rsid w:val="00810E61"/>
    <w:rsid w:val="00810EFD"/>
    <w:rsid w:val="00810FD4"/>
    <w:rsid w:val="00811214"/>
    <w:rsid w:val="00811335"/>
    <w:rsid w:val="0081155A"/>
    <w:rsid w:val="0081157B"/>
    <w:rsid w:val="0081193C"/>
    <w:rsid w:val="00811A49"/>
    <w:rsid w:val="00811AB0"/>
    <w:rsid w:val="00811B3A"/>
    <w:rsid w:val="0081203E"/>
    <w:rsid w:val="0081228D"/>
    <w:rsid w:val="0081241C"/>
    <w:rsid w:val="00812734"/>
    <w:rsid w:val="00812A02"/>
    <w:rsid w:val="00812E02"/>
    <w:rsid w:val="00812E5B"/>
    <w:rsid w:val="00812E86"/>
    <w:rsid w:val="00812FAF"/>
    <w:rsid w:val="00813174"/>
    <w:rsid w:val="00813459"/>
    <w:rsid w:val="008134CE"/>
    <w:rsid w:val="008135FA"/>
    <w:rsid w:val="00813931"/>
    <w:rsid w:val="00813BAD"/>
    <w:rsid w:val="00813C86"/>
    <w:rsid w:val="00813F06"/>
    <w:rsid w:val="00813F35"/>
    <w:rsid w:val="00813FA2"/>
    <w:rsid w:val="0081408B"/>
    <w:rsid w:val="00814120"/>
    <w:rsid w:val="008144EE"/>
    <w:rsid w:val="00814719"/>
    <w:rsid w:val="00814A55"/>
    <w:rsid w:val="00814C08"/>
    <w:rsid w:val="00814FA6"/>
    <w:rsid w:val="00815029"/>
    <w:rsid w:val="008150FF"/>
    <w:rsid w:val="0081527A"/>
    <w:rsid w:val="0081528D"/>
    <w:rsid w:val="008152A7"/>
    <w:rsid w:val="008152E9"/>
    <w:rsid w:val="0081545F"/>
    <w:rsid w:val="008154CE"/>
    <w:rsid w:val="00815531"/>
    <w:rsid w:val="008155E0"/>
    <w:rsid w:val="0081564F"/>
    <w:rsid w:val="00815A2C"/>
    <w:rsid w:val="00815AD2"/>
    <w:rsid w:val="00815B3A"/>
    <w:rsid w:val="00815B71"/>
    <w:rsid w:val="00816345"/>
    <w:rsid w:val="008163CD"/>
    <w:rsid w:val="00816421"/>
    <w:rsid w:val="008164AE"/>
    <w:rsid w:val="008164E9"/>
    <w:rsid w:val="008165D6"/>
    <w:rsid w:val="00816757"/>
    <w:rsid w:val="008167C7"/>
    <w:rsid w:val="00816834"/>
    <w:rsid w:val="00816A9F"/>
    <w:rsid w:val="00816C23"/>
    <w:rsid w:val="00816E5B"/>
    <w:rsid w:val="00816E64"/>
    <w:rsid w:val="0081710B"/>
    <w:rsid w:val="0081721E"/>
    <w:rsid w:val="008172EF"/>
    <w:rsid w:val="00817308"/>
    <w:rsid w:val="008173EF"/>
    <w:rsid w:val="008175BE"/>
    <w:rsid w:val="0081767C"/>
    <w:rsid w:val="0081776C"/>
    <w:rsid w:val="00817781"/>
    <w:rsid w:val="00817824"/>
    <w:rsid w:val="008179CA"/>
    <w:rsid w:val="00817A8F"/>
    <w:rsid w:val="00817B37"/>
    <w:rsid w:val="00817C2C"/>
    <w:rsid w:val="00817CB1"/>
    <w:rsid w:val="00817F5A"/>
    <w:rsid w:val="008200CA"/>
    <w:rsid w:val="00820235"/>
    <w:rsid w:val="00820329"/>
    <w:rsid w:val="008204BF"/>
    <w:rsid w:val="00820835"/>
    <w:rsid w:val="008208EF"/>
    <w:rsid w:val="00820AE6"/>
    <w:rsid w:val="00820B74"/>
    <w:rsid w:val="00820C4F"/>
    <w:rsid w:val="00820E80"/>
    <w:rsid w:val="00820EAC"/>
    <w:rsid w:val="008211CE"/>
    <w:rsid w:val="008216D8"/>
    <w:rsid w:val="0082175C"/>
    <w:rsid w:val="00821AB2"/>
    <w:rsid w:val="00821CBD"/>
    <w:rsid w:val="00821E95"/>
    <w:rsid w:val="00821F40"/>
    <w:rsid w:val="00822105"/>
    <w:rsid w:val="0082216B"/>
    <w:rsid w:val="008221A8"/>
    <w:rsid w:val="008223B3"/>
    <w:rsid w:val="00822972"/>
    <w:rsid w:val="008229BD"/>
    <w:rsid w:val="00822E80"/>
    <w:rsid w:val="00822F26"/>
    <w:rsid w:val="00822FE3"/>
    <w:rsid w:val="0082308B"/>
    <w:rsid w:val="00823094"/>
    <w:rsid w:val="008235BF"/>
    <w:rsid w:val="00823865"/>
    <w:rsid w:val="00823894"/>
    <w:rsid w:val="00823980"/>
    <w:rsid w:val="00823AAF"/>
    <w:rsid w:val="00823BA3"/>
    <w:rsid w:val="00823E82"/>
    <w:rsid w:val="00823F36"/>
    <w:rsid w:val="008240C7"/>
    <w:rsid w:val="00824768"/>
    <w:rsid w:val="00824942"/>
    <w:rsid w:val="00824A1A"/>
    <w:rsid w:val="00824A66"/>
    <w:rsid w:val="00824D5B"/>
    <w:rsid w:val="00824FB1"/>
    <w:rsid w:val="00825025"/>
    <w:rsid w:val="00825042"/>
    <w:rsid w:val="0082514C"/>
    <w:rsid w:val="00825173"/>
    <w:rsid w:val="00825257"/>
    <w:rsid w:val="00825442"/>
    <w:rsid w:val="0082553A"/>
    <w:rsid w:val="0082576B"/>
    <w:rsid w:val="00825813"/>
    <w:rsid w:val="00825AAD"/>
    <w:rsid w:val="00825B0B"/>
    <w:rsid w:val="00825B5A"/>
    <w:rsid w:val="00825B6A"/>
    <w:rsid w:val="00826400"/>
    <w:rsid w:val="00826408"/>
    <w:rsid w:val="00826452"/>
    <w:rsid w:val="00826501"/>
    <w:rsid w:val="00826502"/>
    <w:rsid w:val="0082650B"/>
    <w:rsid w:val="00826513"/>
    <w:rsid w:val="0082655B"/>
    <w:rsid w:val="00826626"/>
    <w:rsid w:val="00826730"/>
    <w:rsid w:val="008268E7"/>
    <w:rsid w:val="00826A95"/>
    <w:rsid w:val="00826AD9"/>
    <w:rsid w:val="00826B29"/>
    <w:rsid w:val="00826B71"/>
    <w:rsid w:val="00826C1C"/>
    <w:rsid w:val="00826C63"/>
    <w:rsid w:val="008270C2"/>
    <w:rsid w:val="00827171"/>
    <w:rsid w:val="008271A1"/>
    <w:rsid w:val="008271E3"/>
    <w:rsid w:val="00827450"/>
    <w:rsid w:val="00827489"/>
    <w:rsid w:val="00827687"/>
    <w:rsid w:val="0082775B"/>
    <w:rsid w:val="00827D42"/>
    <w:rsid w:val="00827DC0"/>
    <w:rsid w:val="00830212"/>
    <w:rsid w:val="0083025B"/>
    <w:rsid w:val="00830311"/>
    <w:rsid w:val="008303CF"/>
    <w:rsid w:val="008308D1"/>
    <w:rsid w:val="00830971"/>
    <w:rsid w:val="0083098F"/>
    <w:rsid w:val="00830B61"/>
    <w:rsid w:val="00830BFB"/>
    <w:rsid w:val="00830C19"/>
    <w:rsid w:val="00830DAA"/>
    <w:rsid w:val="00831090"/>
    <w:rsid w:val="008313BF"/>
    <w:rsid w:val="008316D5"/>
    <w:rsid w:val="008316DC"/>
    <w:rsid w:val="008319E2"/>
    <w:rsid w:val="00831A23"/>
    <w:rsid w:val="00831B5B"/>
    <w:rsid w:val="00831BE2"/>
    <w:rsid w:val="00831D90"/>
    <w:rsid w:val="00832169"/>
    <w:rsid w:val="008321A2"/>
    <w:rsid w:val="00832255"/>
    <w:rsid w:val="0083230C"/>
    <w:rsid w:val="00832421"/>
    <w:rsid w:val="00832617"/>
    <w:rsid w:val="0083261F"/>
    <w:rsid w:val="008326CD"/>
    <w:rsid w:val="008329A2"/>
    <w:rsid w:val="00832B5B"/>
    <w:rsid w:val="00832BD2"/>
    <w:rsid w:val="00832D76"/>
    <w:rsid w:val="008330D5"/>
    <w:rsid w:val="00833175"/>
    <w:rsid w:val="00833304"/>
    <w:rsid w:val="00833340"/>
    <w:rsid w:val="008333E4"/>
    <w:rsid w:val="008336E3"/>
    <w:rsid w:val="008337C5"/>
    <w:rsid w:val="00833832"/>
    <w:rsid w:val="00833857"/>
    <w:rsid w:val="00833894"/>
    <w:rsid w:val="00833C52"/>
    <w:rsid w:val="00833D44"/>
    <w:rsid w:val="00833FB4"/>
    <w:rsid w:val="00833FC1"/>
    <w:rsid w:val="00834009"/>
    <w:rsid w:val="00834372"/>
    <w:rsid w:val="008344D2"/>
    <w:rsid w:val="00834618"/>
    <w:rsid w:val="008347C3"/>
    <w:rsid w:val="00834900"/>
    <w:rsid w:val="00834B6F"/>
    <w:rsid w:val="00834CD4"/>
    <w:rsid w:val="00834DB2"/>
    <w:rsid w:val="0083521D"/>
    <w:rsid w:val="00835963"/>
    <w:rsid w:val="00835B27"/>
    <w:rsid w:val="00835B40"/>
    <w:rsid w:val="00835F60"/>
    <w:rsid w:val="00835F75"/>
    <w:rsid w:val="00836169"/>
    <w:rsid w:val="008361FB"/>
    <w:rsid w:val="008362D6"/>
    <w:rsid w:val="00836374"/>
    <w:rsid w:val="00836456"/>
    <w:rsid w:val="008364C8"/>
    <w:rsid w:val="00836566"/>
    <w:rsid w:val="00836672"/>
    <w:rsid w:val="008367D6"/>
    <w:rsid w:val="00836BFA"/>
    <w:rsid w:val="00836D3B"/>
    <w:rsid w:val="00836D5B"/>
    <w:rsid w:val="00837028"/>
    <w:rsid w:val="008371B7"/>
    <w:rsid w:val="008372EB"/>
    <w:rsid w:val="00837305"/>
    <w:rsid w:val="0083747F"/>
    <w:rsid w:val="008377A4"/>
    <w:rsid w:val="00837939"/>
    <w:rsid w:val="00837A4A"/>
    <w:rsid w:val="00837B99"/>
    <w:rsid w:val="00837C55"/>
    <w:rsid w:val="00837CBE"/>
    <w:rsid w:val="00837E5E"/>
    <w:rsid w:val="00837F41"/>
    <w:rsid w:val="008400EE"/>
    <w:rsid w:val="00840529"/>
    <w:rsid w:val="00840681"/>
    <w:rsid w:val="008406E2"/>
    <w:rsid w:val="0084072C"/>
    <w:rsid w:val="0084074A"/>
    <w:rsid w:val="00840882"/>
    <w:rsid w:val="00840DB5"/>
    <w:rsid w:val="00840E1B"/>
    <w:rsid w:val="00840F90"/>
    <w:rsid w:val="0084101D"/>
    <w:rsid w:val="008410CC"/>
    <w:rsid w:val="00841338"/>
    <w:rsid w:val="008414FE"/>
    <w:rsid w:val="0084156B"/>
    <w:rsid w:val="0084162B"/>
    <w:rsid w:val="00841A31"/>
    <w:rsid w:val="00841F0D"/>
    <w:rsid w:val="00841F2A"/>
    <w:rsid w:val="0084213B"/>
    <w:rsid w:val="0084224B"/>
    <w:rsid w:val="008424A1"/>
    <w:rsid w:val="00842B16"/>
    <w:rsid w:val="00842D96"/>
    <w:rsid w:val="00842DCE"/>
    <w:rsid w:val="0084331F"/>
    <w:rsid w:val="00843515"/>
    <w:rsid w:val="00843598"/>
    <w:rsid w:val="008436CA"/>
    <w:rsid w:val="0084376C"/>
    <w:rsid w:val="008437F1"/>
    <w:rsid w:val="0084392E"/>
    <w:rsid w:val="00843AEF"/>
    <w:rsid w:val="00843BFB"/>
    <w:rsid w:val="00843FFF"/>
    <w:rsid w:val="00844218"/>
    <w:rsid w:val="0084427C"/>
    <w:rsid w:val="0084433C"/>
    <w:rsid w:val="0084441E"/>
    <w:rsid w:val="0084460B"/>
    <w:rsid w:val="008446B6"/>
    <w:rsid w:val="00844BF4"/>
    <w:rsid w:val="00844D55"/>
    <w:rsid w:val="00844DAE"/>
    <w:rsid w:val="00844DEA"/>
    <w:rsid w:val="0084514D"/>
    <w:rsid w:val="008453AC"/>
    <w:rsid w:val="0084577C"/>
    <w:rsid w:val="0084597D"/>
    <w:rsid w:val="00845B61"/>
    <w:rsid w:val="00845FD4"/>
    <w:rsid w:val="0084601F"/>
    <w:rsid w:val="0084622D"/>
    <w:rsid w:val="008468FD"/>
    <w:rsid w:val="00846A8C"/>
    <w:rsid w:val="00846C4D"/>
    <w:rsid w:val="00846C84"/>
    <w:rsid w:val="00846D43"/>
    <w:rsid w:val="00846FB1"/>
    <w:rsid w:val="0084713D"/>
    <w:rsid w:val="00847288"/>
    <w:rsid w:val="00847442"/>
    <w:rsid w:val="008477CB"/>
    <w:rsid w:val="008479C1"/>
    <w:rsid w:val="00847A58"/>
    <w:rsid w:val="0085013B"/>
    <w:rsid w:val="008502D9"/>
    <w:rsid w:val="008502F3"/>
    <w:rsid w:val="00850381"/>
    <w:rsid w:val="008503D4"/>
    <w:rsid w:val="00850440"/>
    <w:rsid w:val="00850444"/>
    <w:rsid w:val="00850858"/>
    <w:rsid w:val="00850958"/>
    <w:rsid w:val="00850A67"/>
    <w:rsid w:val="00850B66"/>
    <w:rsid w:val="00850B89"/>
    <w:rsid w:val="00850D86"/>
    <w:rsid w:val="00850DE9"/>
    <w:rsid w:val="00850E2D"/>
    <w:rsid w:val="00850F56"/>
    <w:rsid w:val="0085123C"/>
    <w:rsid w:val="00851491"/>
    <w:rsid w:val="00851842"/>
    <w:rsid w:val="00851B2E"/>
    <w:rsid w:val="00851B31"/>
    <w:rsid w:val="00851B33"/>
    <w:rsid w:val="00851F07"/>
    <w:rsid w:val="00851F81"/>
    <w:rsid w:val="00852235"/>
    <w:rsid w:val="008522CF"/>
    <w:rsid w:val="0085243C"/>
    <w:rsid w:val="008524A5"/>
    <w:rsid w:val="00852660"/>
    <w:rsid w:val="00852696"/>
    <w:rsid w:val="008526F5"/>
    <w:rsid w:val="008529C7"/>
    <w:rsid w:val="00852AFE"/>
    <w:rsid w:val="00852C88"/>
    <w:rsid w:val="00852E47"/>
    <w:rsid w:val="00852F10"/>
    <w:rsid w:val="00852F59"/>
    <w:rsid w:val="00852F8F"/>
    <w:rsid w:val="00853006"/>
    <w:rsid w:val="00853240"/>
    <w:rsid w:val="008532C7"/>
    <w:rsid w:val="0085356B"/>
    <w:rsid w:val="00853669"/>
    <w:rsid w:val="008536B3"/>
    <w:rsid w:val="00853740"/>
    <w:rsid w:val="00853858"/>
    <w:rsid w:val="008538FC"/>
    <w:rsid w:val="008539AE"/>
    <w:rsid w:val="008539E2"/>
    <w:rsid w:val="00853D86"/>
    <w:rsid w:val="00853E33"/>
    <w:rsid w:val="00853E9C"/>
    <w:rsid w:val="008543DB"/>
    <w:rsid w:val="00854743"/>
    <w:rsid w:val="00854906"/>
    <w:rsid w:val="0085490F"/>
    <w:rsid w:val="0085493A"/>
    <w:rsid w:val="00854AF9"/>
    <w:rsid w:val="00854B0C"/>
    <w:rsid w:val="00854C74"/>
    <w:rsid w:val="008551CE"/>
    <w:rsid w:val="00855377"/>
    <w:rsid w:val="00855595"/>
    <w:rsid w:val="00855746"/>
    <w:rsid w:val="0085578C"/>
    <w:rsid w:val="008559F9"/>
    <w:rsid w:val="00855D72"/>
    <w:rsid w:val="00855DE8"/>
    <w:rsid w:val="00855E26"/>
    <w:rsid w:val="008560FF"/>
    <w:rsid w:val="00856153"/>
    <w:rsid w:val="0085673A"/>
    <w:rsid w:val="00856763"/>
    <w:rsid w:val="008567AC"/>
    <w:rsid w:val="008569BC"/>
    <w:rsid w:val="008569F6"/>
    <w:rsid w:val="00856B33"/>
    <w:rsid w:val="00856C92"/>
    <w:rsid w:val="00856F9A"/>
    <w:rsid w:val="00856FA8"/>
    <w:rsid w:val="0085713D"/>
    <w:rsid w:val="00857411"/>
    <w:rsid w:val="008576DA"/>
    <w:rsid w:val="0085776D"/>
    <w:rsid w:val="00857926"/>
    <w:rsid w:val="00857A52"/>
    <w:rsid w:val="00857AF8"/>
    <w:rsid w:val="00857B2C"/>
    <w:rsid w:val="00857C02"/>
    <w:rsid w:val="00857C49"/>
    <w:rsid w:val="00857C8B"/>
    <w:rsid w:val="00857E62"/>
    <w:rsid w:val="00857F71"/>
    <w:rsid w:val="0086005D"/>
    <w:rsid w:val="0086023B"/>
    <w:rsid w:val="00860774"/>
    <w:rsid w:val="008608B3"/>
    <w:rsid w:val="00860958"/>
    <w:rsid w:val="00860EEB"/>
    <w:rsid w:val="00861070"/>
    <w:rsid w:val="0086112B"/>
    <w:rsid w:val="00861499"/>
    <w:rsid w:val="00861557"/>
    <w:rsid w:val="008615E2"/>
    <w:rsid w:val="00861A88"/>
    <w:rsid w:val="00861B2F"/>
    <w:rsid w:val="00861FF3"/>
    <w:rsid w:val="008620B8"/>
    <w:rsid w:val="0086217D"/>
    <w:rsid w:val="00862555"/>
    <w:rsid w:val="00862747"/>
    <w:rsid w:val="00862A64"/>
    <w:rsid w:val="00862A65"/>
    <w:rsid w:val="00862DA5"/>
    <w:rsid w:val="00862DB6"/>
    <w:rsid w:val="00863024"/>
    <w:rsid w:val="00863094"/>
    <w:rsid w:val="008630C5"/>
    <w:rsid w:val="0086326D"/>
    <w:rsid w:val="008632F0"/>
    <w:rsid w:val="0086364A"/>
    <w:rsid w:val="008636AE"/>
    <w:rsid w:val="008636D5"/>
    <w:rsid w:val="00863C0B"/>
    <w:rsid w:val="00863C93"/>
    <w:rsid w:val="00863D85"/>
    <w:rsid w:val="00863DBF"/>
    <w:rsid w:val="008640B6"/>
    <w:rsid w:val="00864283"/>
    <w:rsid w:val="008644EC"/>
    <w:rsid w:val="008647A7"/>
    <w:rsid w:val="0086491C"/>
    <w:rsid w:val="00864A6D"/>
    <w:rsid w:val="00864BFC"/>
    <w:rsid w:val="00864CA2"/>
    <w:rsid w:val="00864F81"/>
    <w:rsid w:val="0086508C"/>
    <w:rsid w:val="008653FE"/>
    <w:rsid w:val="0086558D"/>
    <w:rsid w:val="00865834"/>
    <w:rsid w:val="00865B1B"/>
    <w:rsid w:val="0086608D"/>
    <w:rsid w:val="00866237"/>
    <w:rsid w:val="008662A0"/>
    <w:rsid w:val="008662B7"/>
    <w:rsid w:val="008662B9"/>
    <w:rsid w:val="008662E1"/>
    <w:rsid w:val="00866559"/>
    <w:rsid w:val="0086661F"/>
    <w:rsid w:val="00866670"/>
    <w:rsid w:val="008666A3"/>
    <w:rsid w:val="00866B33"/>
    <w:rsid w:val="00866BCA"/>
    <w:rsid w:val="00866DB5"/>
    <w:rsid w:val="00866F48"/>
    <w:rsid w:val="00867046"/>
    <w:rsid w:val="008671D9"/>
    <w:rsid w:val="008675F3"/>
    <w:rsid w:val="0086760A"/>
    <w:rsid w:val="008676FF"/>
    <w:rsid w:val="0086778C"/>
    <w:rsid w:val="00867806"/>
    <w:rsid w:val="00867970"/>
    <w:rsid w:val="00867BBD"/>
    <w:rsid w:val="00867C8A"/>
    <w:rsid w:val="00867FF1"/>
    <w:rsid w:val="00870086"/>
    <w:rsid w:val="0087025E"/>
    <w:rsid w:val="008703BE"/>
    <w:rsid w:val="008703C5"/>
    <w:rsid w:val="008703FA"/>
    <w:rsid w:val="008704F5"/>
    <w:rsid w:val="00870808"/>
    <w:rsid w:val="0087094B"/>
    <w:rsid w:val="008709C5"/>
    <w:rsid w:val="00870B4E"/>
    <w:rsid w:val="00870CA3"/>
    <w:rsid w:val="00870DAE"/>
    <w:rsid w:val="00870E5D"/>
    <w:rsid w:val="00870E80"/>
    <w:rsid w:val="00871379"/>
    <w:rsid w:val="008715AF"/>
    <w:rsid w:val="0087174B"/>
    <w:rsid w:val="0087178B"/>
    <w:rsid w:val="00871B32"/>
    <w:rsid w:val="00871BCD"/>
    <w:rsid w:val="00871D08"/>
    <w:rsid w:val="00871F68"/>
    <w:rsid w:val="0087205E"/>
    <w:rsid w:val="008722A3"/>
    <w:rsid w:val="00872405"/>
    <w:rsid w:val="00872893"/>
    <w:rsid w:val="00872C7F"/>
    <w:rsid w:val="00872D39"/>
    <w:rsid w:val="00872DA6"/>
    <w:rsid w:val="0087325B"/>
    <w:rsid w:val="00873318"/>
    <w:rsid w:val="0087337E"/>
    <w:rsid w:val="008735AB"/>
    <w:rsid w:val="008735D2"/>
    <w:rsid w:val="00873694"/>
    <w:rsid w:val="008737B0"/>
    <w:rsid w:val="00873833"/>
    <w:rsid w:val="00873C71"/>
    <w:rsid w:val="00874546"/>
    <w:rsid w:val="008745A5"/>
    <w:rsid w:val="00874C5E"/>
    <w:rsid w:val="00874DE3"/>
    <w:rsid w:val="00875085"/>
    <w:rsid w:val="008751BD"/>
    <w:rsid w:val="00875283"/>
    <w:rsid w:val="00875A95"/>
    <w:rsid w:val="00875C0B"/>
    <w:rsid w:val="00875C32"/>
    <w:rsid w:val="00875CCE"/>
    <w:rsid w:val="00875E24"/>
    <w:rsid w:val="00875F0C"/>
    <w:rsid w:val="00875FDC"/>
    <w:rsid w:val="0087625C"/>
    <w:rsid w:val="008768C8"/>
    <w:rsid w:val="00876A54"/>
    <w:rsid w:val="00876C56"/>
    <w:rsid w:val="00876FD8"/>
    <w:rsid w:val="00876FE3"/>
    <w:rsid w:val="00877121"/>
    <w:rsid w:val="00877124"/>
    <w:rsid w:val="00877212"/>
    <w:rsid w:val="00877466"/>
    <w:rsid w:val="00877502"/>
    <w:rsid w:val="00877636"/>
    <w:rsid w:val="00877766"/>
    <w:rsid w:val="0087788D"/>
    <w:rsid w:val="00877B1C"/>
    <w:rsid w:val="00877F94"/>
    <w:rsid w:val="00880293"/>
    <w:rsid w:val="0088029A"/>
    <w:rsid w:val="00880487"/>
    <w:rsid w:val="008805FC"/>
    <w:rsid w:val="00880A21"/>
    <w:rsid w:val="00880BF4"/>
    <w:rsid w:val="00880E3F"/>
    <w:rsid w:val="00880FD2"/>
    <w:rsid w:val="00881116"/>
    <w:rsid w:val="00881218"/>
    <w:rsid w:val="0088134B"/>
    <w:rsid w:val="008815EA"/>
    <w:rsid w:val="008816B5"/>
    <w:rsid w:val="00881B1E"/>
    <w:rsid w:val="00881C1D"/>
    <w:rsid w:val="00881C84"/>
    <w:rsid w:val="00881CC9"/>
    <w:rsid w:val="008820A5"/>
    <w:rsid w:val="008820B9"/>
    <w:rsid w:val="008820E4"/>
    <w:rsid w:val="00882314"/>
    <w:rsid w:val="00882519"/>
    <w:rsid w:val="00882965"/>
    <w:rsid w:val="00882BDD"/>
    <w:rsid w:val="00882C20"/>
    <w:rsid w:val="00882E30"/>
    <w:rsid w:val="008833B6"/>
    <w:rsid w:val="0088346F"/>
    <w:rsid w:val="00883671"/>
    <w:rsid w:val="00883A1D"/>
    <w:rsid w:val="00883BCF"/>
    <w:rsid w:val="00883BF4"/>
    <w:rsid w:val="00883CBB"/>
    <w:rsid w:val="00883CC8"/>
    <w:rsid w:val="00883FDD"/>
    <w:rsid w:val="008844C6"/>
    <w:rsid w:val="008848C5"/>
    <w:rsid w:val="008849AE"/>
    <w:rsid w:val="008849C2"/>
    <w:rsid w:val="00884A44"/>
    <w:rsid w:val="00884AC9"/>
    <w:rsid w:val="00884C75"/>
    <w:rsid w:val="00884CCA"/>
    <w:rsid w:val="00884E6E"/>
    <w:rsid w:val="0088527C"/>
    <w:rsid w:val="008855AC"/>
    <w:rsid w:val="0088562A"/>
    <w:rsid w:val="0088562D"/>
    <w:rsid w:val="00885744"/>
    <w:rsid w:val="00885A00"/>
    <w:rsid w:val="00885B0A"/>
    <w:rsid w:val="00885E5E"/>
    <w:rsid w:val="00885E9A"/>
    <w:rsid w:val="00885F0D"/>
    <w:rsid w:val="00885F83"/>
    <w:rsid w:val="00886177"/>
    <w:rsid w:val="008862E0"/>
    <w:rsid w:val="00886502"/>
    <w:rsid w:val="00886722"/>
    <w:rsid w:val="0088686D"/>
    <w:rsid w:val="00886BA2"/>
    <w:rsid w:val="00886DE4"/>
    <w:rsid w:val="00886F71"/>
    <w:rsid w:val="00887281"/>
    <w:rsid w:val="0088737D"/>
    <w:rsid w:val="0088757A"/>
    <w:rsid w:val="00887584"/>
    <w:rsid w:val="00887AA2"/>
    <w:rsid w:val="00887B43"/>
    <w:rsid w:val="00887B89"/>
    <w:rsid w:val="00887D85"/>
    <w:rsid w:val="00887E40"/>
    <w:rsid w:val="00887E6D"/>
    <w:rsid w:val="0089026F"/>
    <w:rsid w:val="008902DC"/>
    <w:rsid w:val="008908B8"/>
    <w:rsid w:val="008909F4"/>
    <w:rsid w:val="00890A98"/>
    <w:rsid w:val="00890C17"/>
    <w:rsid w:val="00890C20"/>
    <w:rsid w:val="00890E9E"/>
    <w:rsid w:val="008910F4"/>
    <w:rsid w:val="008911EF"/>
    <w:rsid w:val="0089126C"/>
    <w:rsid w:val="008913A2"/>
    <w:rsid w:val="00891887"/>
    <w:rsid w:val="00891D58"/>
    <w:rsid w:val="008923EC"/>
    <w:rsid w:val="00892789"/>
    <w:rsid w:val="0089289A"/>
    <w:rsid w:val="00892939"/>
    <w:rsid w:val="00892CE0"/>
    <w:rsid w:val="00892E02"/>
    <w:rsid w:val="00892FAB"/>
    <w:rsid w:val="0089317C"/>
    <w:rsid w:val="008931F7"/>
    <w:rsid w:val="008933CF"/>
    <w:rsid w:val="008936DD"/>
    <w:rsid w:val="0089387F"/>
    <w:rsid w:val="008938F8"/>
    <w:rsid w:val="00893A4F"/>
    <w:rsid w:val="00893A79"/>
    <w:rsid w:val="00893C43"/>
    <w:rsid w:val="00893D69"/>
    <w:rsid w:val="00893DEA"/>
    <w:rsid w:val="00893E3C"/>
    <w:rsid w:val="00894044"/>
    <w:rsid w:val="0089430A"/>
    <w:rsid w:val="00894375"/>
    <w:rsid w:val="008944B2"/>
    <w:rsid w:val="00894869"/>
    <w:rsid w:val="00894C7D"/>
    <w:rsid w:val="00894DD7"/>
    <w:rsid w:val="00894E83"/>
    <w:rsid w:val="00894E8E"/>
    <w:rsid w:val="00894EC3"/>
    <w:rsid w:val="00894FF6"/>
    <w:rsid w:val="0089513C"/>
    <w:rsid w:val="00895201"/>
    <w:rsid w:val="008952E2"/>
    <w:rsid w:val="00895396"/>
    <w:rsid w:val="00895889"/>
    <w:rsid w:val="008958EE"/>
    <w:rsid w:val="0089599F"/>
    <w:rsid w:val="00895C1F"/>
    <w:rsid w:val="00895C73"/>
    <w:rsid w:val="00895DDB"/>
    <w:rsid w:val="00895E35"/>
    <w:rsid w:val="00895E8D"/>
    <w:rsid w:val="0089651A"/>
    <w:rsid w:val="008966D5"/>
    <w:rsid w:val="008967CB"/>
    <w:rsid w:val="00896887"/>
    <w:rsid w:val="00896E7C"/>
    <w:rsid w:val="0089701E"/>
    <w:rsid w:val="008970AE"/>
    <w:rsid w:val="0089723F"/>
    <w:rsid w:val="00897323"/>
    <w:rsid w:val="00897569"/>
    <w:rsid w:val="008979E4"/>
    <w:rsid w:val="008979E8"/>
    <w:rsid w:val="00897A68"/>
    <w:rsid w:val="008A0060"/>
    <w:rsid w:val="008A0123"/>
    <w:rsid w:val="008A024F"/>
    <w:rsid w:val="008A0260"/>
    <w:rsid w:val="008A036E"/>
    <w:rsid w:val="008A0612"/>
    <w:rsid w:val="008A07D0"/>
    <w:rsid w:val="008A08AC"/>
    <w:rsid w:val="008A092F"/>
    <w:rsid w:val="008A0A20"/>
    <w:rsid w:val="008A0A40"/>
    <w:rsid w:val="008A0D4D"/>
    <w:rsid w:val="008A0E1A"/>
    <w:rsid w:val="008A0F30"/>
    <w:rsid w:val="008A1029"/>
    <w:rsid w:val="008A1037"/>
    <w:rsid w:val="008A1121"/>
    <w:rsid w:val="008A115A"/>
    <w:rsid w:val="008A1629"/>
    <w:rsid w:val="008A175D"/>
    <w:rsid w:val="008A17FA"/>
    <w:rsid w:val="008A186F"/>
    <w:rsid w:val="008A1968"/>
    <w:rsid w:val="008A1E93"/>
    <w:rsid w:val="008A2045"/>
    <w:rsid w:val="008A248A"/>
    <w:rsid w:val="008A2640"/>
    <w:rsid w:val="008A2662"/>
    <w:rsid w:val="008A2671"/>
    <w:rsid w:val="008A28F2"/>
    <w:rsid w:val="008A29A2"/>
    <w:rsid w:val="008A2A4F"/>
    <w:rsid w:val="008A2A9E"/>
    <w:rsid w:val="008A2E16"/>
    <w:rsid w:val="008A2E5F"/>
    <w:rsid w:val="008A2EBC"/>
    <w:rsid w:val="008A30EC"/>
    <w:rsid w:val="008A31C9"/>
    <w:rsid w:val="008A327B"/>
    <w:rsid w:val="008A333A"/>
    <w:rsid w:val="008A3400"/>
    <w:rsid w:val="008A3CAC"/>
    <w:rsid w:val="008A3D85"/>
    <w:rsid w:val="008A3DF3"/>
    <w:rsid w:val="008A4092"/>
    <w:rsid w:val="008A41F9"/>
    <w:rsid w:val="008A468D"/>
    <w:rsid w:val="008A472E"/>
    <w:rsid w:val="008A4940"/>
    <w:rsid w:val="008A4B46"/>
    <w:rsid w:val="008A4B80"/>
    <w:rsid w:val="008A4C6B"/>
    <w:rsid w:val="008A4D5A"/>
    <w:rsid w:val="008A4D9D"/>
    <w:rsid w:val="008A511D"/>
    <w:rsid w:val="008A5188"/>
    <w:rsid w:val="008A5275"/>
    <w:rsid w:val="008A55C3"/>
    <w:rsid w:val="008A5958"/>
    <w:rsid w:val="008A5A8B"/>
    <w:rsid w:val="008A5B4E"/>
    <w:rsid w:val="008A6194"/>
    <w:rsid w:val="008A63C0"/>
    <w:rsid w:val="008A663E"/>
    <w:rsid w:val="008A6A83"/>
    <w:rsid w:val="008A6ADA"/>
    <w:rsid w:val="008A6B47"/>
    <w:rsid w:val="008A6CC8"/>
    <w:rsid w:val="008A6E11"/>
    <w:rsid w:val="008A6E26"/>
    <w:rsid w:val="008A6E2E"/>
    <w:rsid w:val="008A713B"/>
    <w:rsid w:val="008A7255"/>
    <w:rsid w:val="008A757A"/>
    <w:rsid w:val="008A7673"/>
    <w:rsid w:val="008A781B"/>
    <w:rsid w:val="008A7845"/>
    <w:rsid w:val="008A7A93"/>
    <w:rsid w:val="008A7BD2"/>
    <w:rsid w:val="008A7DCB"/>
    <w:rsid w:val="008A7E86"/>
    <w:rsid w:val="008B013C"/>
    <w:rsid w:val="008B01E9"/>
    <w:rsid w:val="008B06C1"/>
    <w:rsid w:val="008B07A2"/>
    <w:rsid w:val="008B0923"/>
    <w:rsid w:val="008B09FD"/>
    <w:rsid w:val="008B0AD9"/>
    <w:rsid w:val="008B0C06"/>
    <w:rsid w:val="008B0C7D"/>
    <w:rsid w:val="008B0F8E"/>
    <w:rsid w:val="008B143F"/>
    <w:rsid w:val="008B17F7"/>
    <w:rsid w:val="008B17F9"/>
    <w:rsid w:val="008B188F"/>
    <w:rsid w:val="008B1BB7"/>
    <w:rsid w:val="008B1E8E"/>
    <w:rsid w:val="008B1F88"/>
    <w:rsid w:val="008B20B9"/>
    <w:rsid w:val="008B20CC"/>
    <w:rsid w:val="008B213B"/>
    <w:rsid w:val="008B221C"/>
    <w:rsid w:val="008B22A5"/>
    <w:rsid w:val="008B2888"/>
    <w:rsid w:val="008B2988"/>
    <w:rsid w:val="008B29E4"/>
    <w:rsid w:val="008B2B7B"/>
    <w:rsid w:val="008B2E9E"/>
    <w:rsid w:val="008B3210"/>
    <w:rsid w:val="008B3334"/>
    <w:rsid w:val="008B3380"/>
    <w:rsid w:val="008B3609"/>
    <w:rsid w:val="008B362E"/>
    <w:rsid w:val="008B3811"/>
    <w:rsid w:val="008B38E9"/>
    <w:rsid w:val="008B39B9"/>
    <w:rsid w:val="008B3A8E"/>
    <w:rsid w:val="008B3D8C"/>
    <w:rsid w:val="008B3DD3"/>
    <w:rsid w:val="008B43EF"/>
    <w:rsid w:val="008B4422"/>
    <w:rsid w:val="008B45DE"/>
    <w:rsid w:val="008B45EE"/>
    <w:rsid w:val="008B467B"/>
    <w:rsid w:val="008B46B1"/>
    <w:rsid w:val="008B47EA"/>
    <w:rsid w:val="008B495D"/>
    <w:rsid w:val="008B4A22"/>
    <w:rsid w:val="008B4BEC"/>
    <w:rsid w:val="008B4CAD"/>
    <w:rsid w:val="008B4D98"/>
    <w:rsid w:val="008B4EF9"/>
    <w:rsid w:val="008B5074"/>
    <w:rsid w:val="008B5076"/>
    <w:rsid w:val="008B51E7"/>
    <w:rsid w:val="008B53D2"/>
    <w:rsid w:val="008B5433"/>
    <w:rsid w:val="008B55A0"/>
    <w:rsid w:val="008B597D"/>
    <w:rsid w:val="008B5A9A"/>
    <w:rsid w:val="008B5B0D"/>
    <w:rsid w:val="008B5BAD"/>
    <w:rsid w:val="008B5C79"/>
    <w:rsid w:val="008B5D23"/>
    <w:rsid w:val="008B60DC"/>
    <w:rsid w:val="008B6111"/>
    <w:rsid w:val="008B6180"/>
    <w:rsid w:val="008B61D2"/>
    <w:rsid w:val="008B6359"/>
    <w:rsid w:val="008B6375"/>
    <w:rsid w:val="008B6413"/>
    <w:rsid w:val="008B65A7"/>
    <w:rsid w:val="008B6661"/>
    <w:rsid w:val="008B6BFE"/>
    <w:rsid w:val="008B6C2D"/>
    <w:rsid w:val="008B6C3E"/>
    <w:rsid w:val="008B6DEE"/>
    <w:rsid w:val="008B6E19"/>
    <w:rsid w:val="008B70A1"/>
    <w:rsid w:val="008B73BD"/>
    <w:rsid w:val="008B7482"/>
    <w:rsid w:val="008B763C"/>
    <w:rsid w:val="008B76AA"/>
    <w:rsid w:val="008B7802"/>
    <w:rsid w:val="008B7BA4"/>
    <w:rsid w:val="008C02A6"/>
    <w:rsid w:val="008C037E"/>
    <w:rsid w:val="008C0420"/>
    <w:rsid w:val="008C0451"/>
    <w:rsid w:val="008C049C"/>
    <w:rsid w:val="008C052C"/>
    <w:rsid w:val="008C05B2"/>
    <w:rsid w:val="008C07E5"/>
    <w:rsid w:val="008C0AB3"/>
    <w:rsid w:val="008C0C7C"/>
    <w:rsid w:val="008C0E64"/>
    <w:rsid w:val="008C0E74"/>
    <w:rsid w:val="008C1144"/>
    <w:rsid w:val="008C1459"/>
    <w:rsid w:val="008C14E3"/>
    <w:rsid w:val="008C163A"/>
    <w:rsid w:val="008C1B3D"/>
    <w:rsid w:val="008C1C55"/>
    <w:rsid w:val="008C1C82"/>
    <w:rsid w:val="008C1D32"/>
    <w:rsid w:val="008C1E70"/>
    <w:rsid w:val="008C1FA8"/>
    <w:rsid w:val="008C1FD5"/>
    <w:rsid w:val="008C2629"/>
    <w:rsid w:val="008C28BC"/>
    <w:rsid w:val="008C291F"/>
    <w:rsid w:val="008C2E5F"/>
    <w:rsid w:val="008C2F2C"/>
    <w:rsid w:val="008C312C"/>
    <w:rsid w:val="008C3360"/>
    <w:rsid w:val="008C3444"/>
    <w:rsid w:val="008C34F0"/>
    <w:rsid w:val="008C3672"/>
    <w:rsid w:val="008C37F9"/>
    <w:rsid w:val="008C3843"/>
    <w:rsid w:val="008C3AA3"/>
    <w:rsid w:val="008C3D69"/>
    <w:rsid w:val="008C3D71"/>
    <w:rsid w:val="008C415F"/>
    <w:rsid w:val="008C4378"/>
    <w:rsid w:val="008C43AD"/>
    <w:rsid w:val="008C444A"/>
    <w:rsid w:val="008C45F3"/>
    <w:rsid w:val="008C499E"/>
    <w:rsid w:val="008C4B40"/>
    <w:rsid w:val="008C4B42"/>
    <w:rsid w:val="008C4BF1"/>
    <w:rsid w:val="008C4CC5"/>
    <w:rsid w:val="008C4EC0"/>
    <w:rsid w:val="008C507B"/>
    <w:rsid w:val="008C534C"/>
    <w:rsid w:val="008C54B4"/>
    <w:rsid w:val="008C568F"/>
    <w:rsid w:val="008C5694"/>
    <w:rsid w:val="008C584D"/>
    <w:rsid w:val="008C594D"/>
    <w:rsid w:val="008C59A2"/>
    <w:rsid w:val="008C5BDB"/>
    <w:rsid w:val="008C601D"/>
    <w:rsid w:val="008C6241"/>
    <w:rsid w:val="008C639F"/>
    <w:rsid w:val="008C64D6"/>
    <w:rsid w:val="008C65B8"/>
    <w:rsid w:val="008C68BD"/>
    <w:rsid w:val="008C6953"/>
    <w:rsid w:val="008C6E65"/>
    <w:rsid w:val="008C6EDD"/>
    <w:rsid w:val="008C7155"/>
    <w:rsid w:val="008C7272"/>
    <w:rsid w:val="008C72B0"/>
    <w:rsid w:val="008C7383"/>
    <w:rsid w:val="008C7395"/>
    <w:rsid w:val="008C7398"/>
    <w:rsid w:val="008C752F"/>
    <w:rsid w:val="008C783F"/>
    <w:rsid w:val="008C7AF2"/>
    <w:rsid w:val="008C7EBF"/>
    <w:rsid w:val="008C7F52"/>
    <w:rsid w:val="008D0009"/>
    <w:rsid w:val="008D0113"/>
    <w:rsid w:val="008D0239"/>
    <w:rsid w:val="008D0493"/>
    <w:rsid w:val="008D05D1"/>
    <w:rsid w:val="008D0940"/>
    <w:rsid w:val="008D0A33"/>
    <w:rsid w:val="008D0C80"/>
    <w:rsid w:val="008D0CEF"/>
    <w:rsid w:val="008D0D21"/>
    <w:rsid w:val="008D0E33"/>
    <w:rsid w:val="008D0E4A"/>
    <w:rsid w:val="008D0EC9"/>
    <w:rsid w:val="008D0FB1"/>
    <w:rsid w:val="008D10C3"/>
    <w:rsid w:val="008D127A"/>
    <w:rsid w:val="008D12BA"/>
    <w:rsid w:val="008D12E6"/>
    <w:rsid w:val="008D133B"/>
    <w:rsid w:val="008D136F"/>
    <w:rsid w:val="008D1427"/>
    <w:rsid w:val="008D1439"/>
    <w:rsid w:val="008D1844"/>
    <w:rsid w:val="008D1959"/>
    <w:rsid w:val="008D254B"/>
    <w:rsid w:val="008D25CB"/>
    <w:rsid w:val="008D26AA"/>
    <w:rsid w:val="008D27E8"/>
    <w:rsid w:val="008D289C"/>
    <w:rsid w:val="008D2B55"/>
    <w:rsid w:val="008D2D04"/>
    <w:rsid w:val="008D2E83"/>
    <w:rsid w:val="008D2E96"/>
    <w:rsid w:val="008D318E"/>
    <w:rsid w:val="008D31E3"/>
    <w:rsid w:val="008D324F"/>
    <w:rsid w:val="008D3436"/>
    <w:rsid w:val="008D34AA"/>
    <w:rsid w:val="008D3603"/>
    <w:rsid w:val="008D3905"/>
    <w:rsid w:val="008D3E55"/>
    <w:rsid w:val="008D46E8"/>
    <w:rsid w:val="008D48B6"/>
    <w:rsid w:val="008D48BB"/>
    <w:rsid w:val="008D49BF"/>
    <w:rsid w:val="008D5085"/>
    <w:rsid w:val="008D5095"/>
    <w:rsid w:val="008D5444"/>
    <w:rsid w:val="008D5662"/>
    <w:rsid w:val="008D597F"/>
    <w:rsid w:val="008D59CD"/>
    <w:rsid w:val="008D5DCE"/>
    <w:rsid w:val="008D5E2E"/>
    <w:rsid w:val="008D5F71"/>
    <w:rsid w:val="008D612D"/>
    <w:rsid w:val="008D627E"/>
    <w:rsid w:val="008D658C"/>
    <w:rsid w:val="008D6658"/>
    <w:rsid w:val="008D6811"/>
    <w:rsid w:val="008D70C3"/>
    <w:rsid w:val="008D7144"/>
    <w:rsid w:val="008D71BB"/>
    <w:rsid w:val="008D738A"/>
    <w:rsid w:val="008D753B"/>
    <w:rsid w:val="008D75A6"/>
    <w:rsid w:val="008D75CA"/>
    <w:rsid w:val="008D75CD"/>
    <w:rsid w:val="008D760B"/>
    <w:rsid w:val="008D7759"/>
    <w:rsid w:val="008D77D9"/>
    <w:rsid w:val="008D78F1"/>
    <w:rsid w:val="008D7B0C"/>
    <w:rsid w:val="008D7CB2"/>
    <w:rsid w:val="008D7CF8"/>
    <w:rsid w:val="008E00A7"/>
    <w:rsid w:val="008E0170"/>
    <w:rsid w:val="008E08A3"/>
    <w:rsid w:val="008E096F"/>
    <w:rsid w:val="008E0B0B"/>
    <w:rsid w:val="008E0BAA"/>
    <w:rsid w:val="008E1097"/>
    <w:rsid w:val="008E11BB"/>
    <w:rsid w:val="008E12EB"/>
    <w:rsid w:val="008E1418"/>
    <w:rsid w:val="008E17A4"/>
    <w:rsid w:val="008E1CAE"/>
    <w:rsid w:val="008E1D87"/>
    <w:rsid w:val="008E1DD6"/>
    <w:rsid w:val="008E2083"/>
    <w:rsid w:val="008E20FA"/>
    <w:rsid w:val="008E22B4"/>
    <w:rsid w:val="008E232D"/>
    <w:rsid w:val="008E2643"/>
    <w:rsid w:val="008E27E7"/>
    <w:rsid w:val="008E2864"/>
    <w:rsid w:val="008E28BA"/>
    <w:rsid w:val="008E29C1"/>
    <w:rsid w:val="008E2A29"/>
    <w:rsid w:val="008E2B75"/>
    <w:rsid w:val="008E2B90"/>
    <w:rsid w:val="008E2D26"/>
    <w:rsid w:val="008E2E35"/>
    <w:rsid w:val="008E2EC1"/>
    <w:rsid w:val="008E3482"/>
    <w:rsid w:val="008E354D"/>
    <w:rsid w:val="008E3894"/>
    <w:rsid w:val="008E38C5"/>
    <w:rsid w:val="008E3D1E"/>
    <w:rsid w:val="008E3DB8"/>
    <w:rsid w:val="008E3DE2"/>
    <w:rsid w:val="008E3DEE"/>
    <w:rsid w:val="008E3F9F"/>
    <w:rsid w:val="008E4021"/>
    <w:rsid w:val="008E41F3"/>
    <w:rsid w:val="008E4259"/>
    <w:rsid w:val="008E443E"/>
    <w:rsid w:val="008E4498"/>
    <w:rsid w:val="008E44EE"/>
    <w:rsid w:val="008E4852"/>
    <w:rsid w:val="008E4B53"/>
    <w:rsid w:val="008E4B63"/>
    <w:rsid w:val="008E4DA7"/>
    <w:rsid w:val="008E4EFB"/>
    <w:rsid w:val="008E504A"/>
    <w:rsid w:val="008E513F"/>
    <w:rsid w:val="008E51C8"/>
    <w:rsid w:val="008E52F5"/>
    <w:rsid w:val="008E5419"/>
    <w:rsid w:val="008E574D"/>
    <w:rsid w:val="008E575B"/>
    <w:rsid w:val="008E5780"/>
    <w:rsid w:val="008E5847"/>
    <w:rsid w:val="008E58EC"/>
    <w:rsid w:val="008E59CB"/>
    <w:rsid w:val="008E5B28"/>
    <w:rsid w:val="008E5C68"/>
    <w:rsid w:val="008E63FB"/>
    <w:rsid w:val="008E6525"/>
    <w:rsid w:val="008E6603"/>
    <w:rsid w:val="008E674C"/>
    <w:rsid w:val="008E6B84"/>
    <w:rsid w:val="008E6EFB"/>
    <w:rsid w:val="008E7367"/>
    <w:rsid w:val="008E7420"/>
    <w:rsid w:val="008E74BE"/>
    <w:rsid w:val="008E77C1"/>
    <w:rsid w:val="008E7863"/>
    <w:rsid w:val="008E78CF"/>
    <w:rsid w:val="008E7A26"/>
    <w:rsid w:val="008E7A4A"/>
    <w:rsid w:val="008E7AC3"/>
    <w:rsid w:val="008E7BFF"/>
    <w:rsid w:val="008E7CB0"/>
    <w:rsid w:val="008E7D71"/>
    <w:rsid w:val="008E7D8B"/>
    <w:rsid w:val="008E7F30"/>
    <w:rsid w:val="008F02F1"/>
    <w:rsid w:val="008F03B0"/>
    <w:rsid w:val="008F04C7"/>
    <w:rsid w:val="008F0583"/>
    <w:rsid w:val="008F06D3"/>
    <w:rsid w:val="008F0702"/>
    <w:rsid w:val="008F07AC"/>
    <w:rsid w:val="008F0AD5"/>
    <w:rsid w:val="008F0DA7"/>
    <w:rsid w:val="008F0E0D"/>
    <w:rsid w:val="008F0F33"/>
    <w:rsid w:val="008F12A2"/>
    <w:rsid w:val="008F1336"/>
    <w:rsid w:val="008F1422"/>
    <w:rsid w:val="008F14B8"/>
    <w:rsid w:val="008F14E4"/>
    <w:rsid w:val="008F156A"/>
    <w:rsid w:val="008F1605"/>
    <w:rsid w:val="008F1610"/>
    <w:rsid w:val="008F1828"/>
    <w:rsid w:val="008F196A"/>
    <w:rsid w:val="008F19C2"/>
    <w:rsid w:val="008F1E99"/>
    <w:rsid w:val="008F207B"/>
    <w:rsid w:val="008F215C"/>
    <w:rsid w:val="008F21EB"/>
    <w:rsid w:val="008F2352"/>
    <w:rsid w:val="008F23B2"/>
    <w:rsid w:val="008F2435"/>
    <w:rsid w:val="008F2505"/>
    <w:rsid w:val="008F256A"/>
    <w:rsid w:val="008F26C0"/>
    <w:rsid w:val="008F27D8"/>
    <w:rsid w:val="008F28C9"/>
    <w:rsid w:val="008F28EA"/>
    <w:rsid w:val="008F2915"/>
    <w:rsid w:val="008F29C5"/>
    <w:rsid w:val="008F3051"/>
    <w:rsid w:val="008F31F8"/>
    <w:rsid w:val="008F32A4"/>
    <w:rsid w:val="008F362A"/>
    <w:rsid w:val="008F3A93"/>
    <w:rsid w:val="008F3D60"/>
    <w:rsid w:val="008F3E05"/>
    <w:rsid w:val="008F3E35"/>
    <w:rsid w:val="008F3ED5"/>
    <w:rsid w:val="008F3F29"/>
    <w:rsid w:val="008F3FAC"/>
    <w:rsid w:val="008F418E"/>
    <w:rsid w:val="008F4244"/>
    <w:rsid w:val="008F45E1"/>
    <w:rsid w:val="008F48D4"/>
    <w:rsid w:val="008F4B70"/>
    <w:rsid w:val="008F4D12"/>
    <w:rsid w:val="008F4D96"/>
    <w:rsid w:val="008F4DAB"/>
    <w:rsid w:val="008F4FB9"/>
    <w:rsid w:val="008F506E"/>
    <w:rsid w:val="008F5118"/>
    <w:rsid w:val="008F5264"/>
    <w:rsid w:val="008F52BE"/>
    <w:rsid w:val="008F531F"/>
    <w:rsid w:val="008F5476"/>
    <w:rsid w:val="008F562F"/>
    <w:rsid w:val="008F576F"/>
    <w:rsid w:val="008F5940"/>
    <w:rsid w:val="008F5997"/>
    <w:rsid w:val="008F5A46"/>
    <w:rsid w:val="008F5ACC"/>
    <w:rsid w:val="008F5AEA"/>
    <w:rsid w:val="008F5B18"/>
    <w:rsid w:val="008F5BAA"/>
    <w:rsid w:val="008F5E4F"/>
    <w:rsid w:val="008F5E6F"/>
    <w:rsid w:val="008F5F64"/>
    <w:rsid w:val="008F5FE3"/>
    <w:rsid w:val="008F608B"/>
    <w:rsid w:val="008F631B"/>
    <w:rsid w:val="008F648A"/>
    <w:rsid w:val="008F6751"/>
    <w:rsid w:val="008F6982"/>
    <w:rsid w:val="008F6B7A"/>
    <w:rsid w:val="008F6C06"/>
    <w:rsid w:val="008F6DDB"/>
    <w:rsid w:val="008F6EC9"/>
    <w:rsid w:val="008F718D"/>
    <w:rsid w:val="008F718E"/>
    <w:rsid w:val="008F7305"/>
    <w:rsid w:val="008F7375"/>
    <w:rsid w:val="008F7916"/>
    <w:rsid w:val="008F7ECA"/>
    <w:rsid w:val="008F7F95"/>
    <w:rsid w:val="008F7FF8"/>
    <w:rsid w:val="00900207"/>
    <w:rsid w:val="0090037E"/>
    <w:rsid w:val="0090043D"/>
    <w:rsid w:val="009005E3"/>
    <w:rsid w:val="009006E0"/>
    <w:rsid w:val="009009C0"/>
    <w:rsid w:val="00900C02"/>
    <w:rsid w:val="00900C12"/>
    <w:rsid w:val="00900CC9"/>
    <w:rsid w:val="00900DA9"/>
    <w:rsid w:val="00900DD4"/>
    <w:rsid w:val="00900EB0"/>
    <w:rsid w:val="00900F42"/>
    <w:rsid w:val="00900F64"/>
    <w:rsid w:val="00901105"/>
    <w:rsid w:val="009014A7"/>
    <w:rsid w:val="009016B2"/>
    <w:rsid w:val="00901785"/>
    <w:rsid w:val="0090189D"/>
    <w:rsid w:val="00901B78"/>
    <w:rsid w:val="00901C79"/>
    <w:rsid w:val="00901DAF"/>
    <w:rsid w:val="00901F9D"/>
    <w:rsid w:val="00901FE7"/>
    <w:rsid w:val="0090201A"/>
    <w:rsid w:val="00902639"/>
    <w:rsid w:val="009026E1"/>
    <w:rsid w:val="00902D4C"/>
    <w:rsid w:val="009030FD"/>
    <w:rsid w:val="0090316B"/>
    <w:rsid w:val="0090318D"/>
    <w:rsid w:val="009031DA"/>
    <w:rsid w:val="00903537"/>
    <w:rsid w:val="009036AD"/>
    <w:rsid w:val="00903892"/>
    <w:rsid w:val="0090392B"/>
    <w:rsid w:val="00903A4C"/>
    <w:rsid w:val="00903AE3"/>
    <w:rsid w:val="00903DD0"/>
    <w:rsid w:val="00903EEC"/>
    <w:rsid w:val="00903F89"/>
    <w:rsid w:val="009040C8"/>
    <w:rsid w:val="009040F3"/>
    <w:rsid w:val="00904183"/>
    <w:rsid w:val="009043AE"/>
    <w:rsid w:val="0090452D"/>
    <w:rsid w:val="009047EC"/>
    <w:rsid w:val="00904B79"/>
    <w:rsid w:val="00904C10"/>
    <w:rsid w:val="009051B1"/>
    <w:rsid w:val="00905203"/>
    <w:rsid w:val="00905213"/>
    <w:rsid w:val="00905243"/>
    <w:rsid w:val="0090530E"/>
    <w:rsid w:val="0090553E"/>
    <w:rsid w:val="00905558"/>
    <w:rsid w:val="00905ACD"/>
    <w:rsid w:val="00905D9B"/>
    <w:rsid w:val="00905E86"/>
    <w:rsid w:val="0090606C"/>
    <w:rsid w:val="009060E4"/>
    <w:rsid w:val="009061B4"/>
    <w:rsid w:val="009061F5"/>
    <w:rsid w:val="00906210"/>
    <w:rsid w:val="00906258"/>
    <w:rsid w:val="009067B1"/>
    <w:rsid w:val="00906AA1"/>
    <w:rsid w:val="00906C99"/>
    <w:rsid w:val="00906F4B"/>
    <w:rsid w:val="009071E7"/>
    <w:rsid w:val="0090725C"/>
    <w:rsid w:val="00907374"/>
    <w:rsid w:val="009074E4"/>
    <w:rsid w:val="00907515"/>
    <w:rsid w:val="0090761A"/>
    <w:rsid w:val="00907813"/>
    <w:rsid w:val="00907876"/>
    <w:rsid w:val="00907A80"/>
    <w:rsid w:val="00907DE8"/>
    <w:rsid w:val="009100DB"/>
    <w:rsid w:val="009102E5"/>
    <w:rsid w:val="0091075F"/>
    <w:rsid w:val="00910B4B"/>
    <w:rsid w:val="00910BC4"/>
    <w:rsid w:val="00910DAA"/>
    <w:rsid w:val="00910E37"/>
    <w:rsid w:val="00910E59"/>
    <w:rsid w:val="00910F29"/>
    <w:rsid w:val="00910FCD"/>
    <w:rsid w:val="00911002"/>
    <w:rsid w:val="00911051"/>
    <w:rsid w:val="009111DC"/>
    <w:rsid w:val="009112A2"/>
    <w:rsid w:val="00911491"/>
    <w:rsid w:val="00911801"/>
    <w:rsid w:val="009119DD"/>
    <w:rsid w:val="00911C97"/>
    <w:rsid w:val="00911EEF"/>
    <w:rsid w:val="0091208A"/>
    <w:rsid w:val="00912152"/>
    <w:rsid w:val="009121AD"/>
    <w:rsid w:val="0091253D"/>
    <w:rsid w:val="00912A7F"/>
    <w:rsid w:val="00912AC4"/>
    <w:rsid w:val="00912ADF"/>
    <w:rsid w:val="009131AD"/>
    <w:rsid w:val="009132FA"/>
    <w:rsid w:val="00913325"/>
    <w:rsid w:val="0091344E"/>
    <w:rsid w:val="0091361D"/>
    <w:rsid w:val="00913B5B"/>
    <w:rsid w:val="00913D8D"/>
    <w:rsid w:val="00913EC1"/>
    <w:rsid w:val="00913FD3"/>
    <w:rsid w:val="0091421B"/>
    <w:rsid w:val="0091422C"/>
    <w:rsid w:val="0091424D"/>
    <w:rsid w:val="009143B2"/>
    <w:rsid w:val="009147CB"/>
    <w:rsid w:val="00914AD7"/>
    <w:rsid w:val="00914C9E"/>
    <w:rsid w:val="00914CE0"/>
    <w:rsid w:val="009150CB"/>
    <w:rsid w:val="009153F8"/>
    <w:rsid w:val="00915466"/>
    <w:rsid w:val="0091550E"/>
    <w:rsid w:val="009156A8"/>
    <w:rsid w:val="00915825"/>
    <w:rsid w:val="0091586B"/>
    <w:rsid w:val="00915927"/>
    <w:rsid w:val="0091598B"/>
    <w:rsid w:val="009159D9"/>
    <w:rsid w:val="00915C92"/>
    <w:rsid w:val="00915DD4"/>
    <w:rsid w:val="00915E69"/>
    <w:rsid w:val="00915FD7"/>
    <w:rsid w:val="0091607A"/>
    <w:rsid w:val="00916147"/>
    <w:rsid w:val="00916152"/>
    <w:rsid w:val="009165EB"/>
    <w:rsid w:val="00916629"/>
    <w:rsid w:val="00916773"/>
    <w:rsid w:val="009168CE"/>
    <w:rsid w:val="00916B49"/>
    <w:rsid w:val="0091702E"/>
    <w:rsid w:val="009177D5"/>
    <w:rsid w:val="00917CFF"/>
    <w:rsid w:val="00917DE8"/>
    <w:rsid w:val="00917E78"/>
    <w:rsid w:val="0092003D"/>
    <w:rsid w:val="009203BB"/>
    <w:rsid w:val="009203CC"/>
    <w:rsid w:val="0092094E"/>
    <w:rsid w:val="009209C7"/>
    <w:rsid w:val="00920C4A"/>
    <w:rsid w:val="00920C7A"/>
    <w:rsid w:val="00920CFE"/>
    <w:rsid w:val="00921053"/>
    <w:rsid w:val="009210CB"/>
    <w:rsid w:val="009210E8"/>
    <w:rsid w:val="009211A9"/>
    <w:rsid w:val="0092134A"/>
    <w:rsid w:val="00921575"/>
    <w:rsid w:val="0092176B"/>
    <w:rsid w:val="0092185C"/>
    <w:rsid w:val="009219C6"/>
    <w:rsid w:val="00921AE9"/>
    <w:rsid w:val="00921DFA"/>
    <w:rsid w:val="00921F34"/>
    <w:rsid w:val="00922578"/>
    <w:rsid w:val="00922678"/>
    <w:rsid w:val="00922684"/>
    <w:rsid w:val="009226AE"/>
    <w:rsid w:val="009227B1"/>
    <w:rsid w:val="00922952"/>
    <w:rsid w:val="00922C45"/>
    <w:rsid w:val="00922FB0"/>
    <w:rsid w:val="009231BE"/>
    <w:rsid w:val="0092380F"/>
    <w:rsid w:val="00923842"/>
    <w:rsid w:val="00923AE6"/>
    <w:rsid w:val="009242F8"/>
    <w:rsid w:val="00924360"/>
    <w:rsid w:val="0092458E"/>
    <w:rsid w:val="00924864"/>
    <w:rsid w:val="00924AA7"/>
    <w:rsid w:val="00924C6F"/>
    <w:rsid w:val="00924CBC"/>
    <w:rsid w:val="00924F1E"/>
    <w:rsid w:val="00924F24"/>
    <w:rsid w:val="00925138"/>
    <w:rsid w:val="00925304"/>
    <w:rsid w:val="009253ED"/>
    <w:rsid w:val="00925BFF"/>
    <w:rsid w:val="00925D7C"/>
    <w:rsid w:val="00925E8E"/>
    <w:rsid w:val="00925EE9"/>
    <w:rsid w:val="0092614C"/>
    <w:rsid w:val="00926425"/>
    <w:rsid w:val="0092645B"/>
    <w:rsid w:val="00926480"/>
    <w:rsid w:val="009267B5"/>
    <w:rsid w:val="00926A88"/>
    <w:rsid w:val="00926CBE"/>
    <w:rsid w:val="00926D3F"/>
    <w:rsid w:val="00926DF7"/>
    <w:rsid w:val="00926E1A"/>
    <w:rsid w:val="00926E71"/>
    <w:rsid w:val="00926EDA"/>
    <w:rsid w:val="00926F0B"/>
    <w:rsid w:val="00926FEB"/>
    <w:rsid w:val="0092719C"/>
    <w:rsid w:val="009272C9"/>
    <w:rsid w:val="009272D1"/>
    <w:rsid w:val="009272FA"/>
    <w:rsid w:val="009274FD"/>
    <w:rsid w:val="0092757A"/>
    <w:rsid w:val="00927863"/>
    <w:rsid w:val="0092791E"/>
    <w:rsid w:val="0092795A"/>
    <w:rsid w:val="00927B3B"/>
    <w:rsid w:val="00927C37"/>
    <w:rsid w:val="00927D71"/>
    <w:rsid w:val="00927DDB"/>
    <w:rsid w:val="00927E12"/>
    <w:rsid w:val="00927ED7"/>
    <w:rsid w:val="00927FFC"/>
    <w:rsid w:val="00930468"/>
    <w:rsid w:val="009305C2"/>
    <w:rsid w:val="009306AD"/>
    <w:rsid w:val="00930908"/>
    <w:rsid w:val="00930BFE"/>
    <w:rsid w:val="00930F38"/>
    <w:rsid w:val="009312A7"/>
    <w:rsid w:val="0093134E"/>
    <w:rsid w:val="00931424"/>
    <w:rsid w:val="00931603"/>
    <w:rsid w:val="0093170A"/>
    <w:rsid w:val="009318C1"/>
    <w:rsid w:val="00931AC2"/>
    <w:rsid w:val="00931EEB"/>
    <w:rsid w:val="00931F4B"/>
    <w:rsid w:val="00932063"/>
    <w:rsid w:val="009320D5"/>
    <w:rsid w:val="0093227E"/>
    <w:rsid w:val="0093234E"/>
    <w:rsid w:val="00932360"/>
    <w:rsid w:val="00932370"/>
    <w:rsid w:val="009324B2"/>
    <w:rsid w:val="00932703"/>
    <w:rsid w:val="00932722"/>
    <w:rsid w:val="00932828"/>
    <w:rsid w:val="009328D1"/>
    <w:rsid w:val="00932AE7"/>
    <w:rsid w:val="00932C4E"/>
    <w:rsid w:val="00932D51"/>
    <w:rsid w:val="00932FDB"/>
    <w:rsid w:val="00933040"/>
    <w:rsid w:val="0093308D"/>
    <w:rsid w:val="0093328E"/>
    <w:rsid w:val="009335F1"/>
    <w:rsid w:val="00933824"/>
    <w:rsid w:val="00933C6C"/>
    <w:rsid w:val="00933E85"/>
    <w:rsid w:val="009347D4"/>
    <w:rsid w:val="00934A62"/>
    <w:rsid w:val="00934AB8"/>
    <w:rsid w:val="00934B75"/>
    <w:rsid w:val="00935052"/>
    <w:rsid w:val="009351B6"/>
    <w:rsid w:val="009355A3"/>
    <w:rsid w:val="00935B93"/>
    <w:rsid w:val="00936091"/>
    <w:rsid w:val="009365BF"/>
    <w:rsid w:val="00936776"/>
    <w:rsid w:val="00936ACD"/>
    <w:rsid w:val="00936BE6"/>
    <w:rsid w:val="00936FA4"/>
    <w:rsid w:val="00937463"/>
    <w:rsid w:val="00937723"/>
    <w:rsid w:val="00937A67"/>
    <w:rsid w:val="00937E03"/>
    <w:rsid w:val="00937ECB"/>
    <w:rsid w:val="00940109"/>
    <w:rsid w:val="00940114"/>
    <w:rsid w:val="009401EE"/>
    <w:rsid w:val="0094027E"/>
    <w:rsid w:val="00940A26"/>
    <w:rsid w:val="00940A9F"/>
    <w:rsid w:val="00940B59"/>
    <w:rsid w:val="00940E25"/>
    <w:rsid w:val="009411EE"/>
    <w:rsid w:val="009413A0"/>
    <w:rsid w:val="00941408"/>
    <w:rsid w:val="0094141D"/>
    <w:rsid w:val="009414CA"/>
    <w:rsid w:val="00941527"/>
    <w:rsid w:val="00941624"/>
    <w:rsid w:val="00941640"/>
    <w:rsid w:val="00941E1D"/>
    <w:rsid w:val="00941FD3"/>
    <w:rsid w:val="009424EF"/>
    <w:rsid w:val="009425B7"/>
    <w:rsid w:val="00942710"/>
    <w:rsid w:val="00942D5B"/>
    <w:rsid w:val="00943237"/>
    <w:rsid w:val="00943332"/>
    <w:rsid w:val="009433D2"/>
    <w:rsid w:val="00943825"/>
    <w:rsid w:val="009438A5"/>
    <w:rsid w:val="00943996"/>
    <w:rsid w:val="009439D8"/>
    <w:rsid w:val="00943EE5"/>
    <w:rsid w:val="00943FF9"/>
    <w:rsid w:val="009442EA"/>
    <w:rsid w:val="0094438E"/>
    <w:rsid w:val="009445E7"/>
    <w:rsid w:val="009447D6"/>
    <w:rsid w:val="009447F4"/>
    <w:rsid w:val="00944820"/>
    <w:rsid w:val="00944B76"/>
    <w:rsid w:val="00944D71"/>
    <w:rsid w:val="00944E16"/>
    <w:rsid w:val="0094523E"/>
    <w:rsid w:val="00945414"/>
    <w:rsid w:val="0094551E"/>
    <w:rsid w:val="0094552A"/>
    <w:rsid w:val="009459DB"/>
    <w:rsid w:val="00945A50"/>
    <w:rsid w:val="00945DC6"/>
    <w:rsid w:val="00945F21"/>
    <w:rsid w:val="00945FFE"/>
    <w:rsid w:val="00946024"/>
    <w:rsid w:val="00946064"/>
    <w:rsid w:val="009460A6"/>
    <w:rsid w:val="009460E8"/>
    <w:rsid w:val="009461EB"/>
    <w:rsid w:val="009464D9"/>
    <w:rsid w:val="0094666E"/>
    <w:rsid w:val="00946897"/>
    <w:rsid w:val="00946949"/>
    <w:rsid w:val="00946C24"/>
    <w:rsid w:val="00947040"/>
    <w:rsid w:val="0094720C"/>
    <w:rsid w:val="0094720E"/>
    <w:rsid w:val="00947237"/>
    <w:rsid w:val="00947364"/>
    <w:rsid w:val="009473BE"/>
    <w:rsid w:val="0094747B"/>
    <w:rsid w:val="00947551"/>
    <w:rsid w:val="009475BD"/>
    <w:rsid w:val="0094779C"/>
    <w:rsid w:val="00947D97"/>
    <w:rsid w:val="009500DE"/>
    <w:rsid w:val="0095017D"/>
    <w:rsid w:val="00950BA4"/>
    <w:rsid w:val="00950E27"/>
    <w:rsid w:val="00950F78"/>
    <w:rsid w:val="00950FA7"/>
    <w:rsid w:val="00950FAC"/>
    <w:rsid w:val="00951130"/>
    <w:rsid w:val="0095125C"/>
    <w:rsid w:val="0095156A"/>
    <w:rsid w:val="009515CC"/>
    <w:rsid w:val="0095181C"/>
    <w:rsid w:val="00951988"/>
    <w:rsid w:val="00951B00"/>
    <w:rsid w:val="00951DEF"/>
    <w:rsid w:val="00951E41"/>
    <w:rsid w:val="00951F1F"/>
    <w:rsid w:val="009521EE"/>
    <w:rsid w:val="00952688"/>
    <w:rsid w:val="0095269D"/>
    <w:rsid w:val="00952856"/>
    <w:rsid w:val="0095298C"/>
    <w:rsid w:val="00952B83"/>
    <w:rsid w:val="00952E63"/>
    <w:rsid w:val="00952E73"/>
    <w:rsid w:val="00952E8D"/>
    <w:rsid w:val="00952EC3"/>
    <w:rsid w:val="00953173"/>
    <w:rsid w:val="00953357"/>
    <w:rsid w:val="00953A82"/>
    <w:rsid w:val="00953BB3"/>
    <w:rsid w:val="00953D22"/>
    <w:rsid w:val="00953D7B"/>
    <w:rsid w:val="009541DD"/>
    <w:rsid w:val="00954247"/>
    <w:rsid w:val="0095473E"/>
    <w:rsid w:val="009548D5"/>
    <w:rsid w:val="00954903"/>
    <w:rsid w:val="00954A66"/>
    <w:rsid w:val="00955302"/>
    <w:rsid w:val="0095537E"/>
    <w:rsid w:val="00955420"/>
    <w:rsid w:val="009555C6"/>
    <w:rsid w:val="00955760"/>
    <w:rsid w:val="00955832"/>
    <w:rsid w:val="00955CB5"/>
    <w:rsid w:val="00955D74"/>
    <w:rsid w:val="00955FD6"/>
    <w:rsid w:val="0095620D"/>
    <w:rsid w:val="009563CE"/>
    <w:rsid w:val="009564F6"/>
    <w:rsid w:val="00956687"/>
    <w:rsid w:val="00956848"/>
    <w:rsid w:val="0095687F"/>
    <w:rsid w:val="00956942"/>
    <w:rsid w:val="00956986"/>
    <w:rsid w:val="00956A29"/>
    <w:rsid w:val="00956AE7"/>
    <w:rsid w:val="00956B0A"/>
    <w:rsid w:val="00956B86"/>
    <w:rsid w:val="00956D2C"/>
    <w:rsid w:val="00956D61"/>
    <w:rsid w:val="00956EC5"/>
    <w:rsid w:val="009570D5"/>
    <w:rsid w:val="0095730E"/>
    <w:rsid w:val="00957643"/>
    <w:rsid w:val="00957983"/>
    <w:rsid w:val="00957B01"/>
    <w:rsid w:val="00957F14"/>
    <w:rsid w:val="0096002D"/>
    <w:rsid w:val="00960064"/>
    <w:rsid w:val="00960273"/>
    <w:rsid w:val="00960277"/>
    <w:rsid w:val="0096054A"/>
    <w:rsid w:val="009606CE"/>
    <w:rsid w:val="0096096A"/>
    <w:rsid w:val="00960AC4"/>
    <w:rsid w:val="00960E0F"/>
    <w:rsid w:val="009611A4"/>
    <w:rsid w:val="00961219"/>
    <w:rsid w:val="009615DE"/>
    <w:rsid w:val="00961C34"/>
    <w:rsid w:val="00961D2C"/>
    <w:rsid w:val="00961DB4"/>
    <w:rsid w:val="00961FAB"/>
    <w:rsid w:val="00962060"/>
    <w:rsid w:val="00962453"/>
    <w:rsid w:val="009624E3"/>
    <w:rsid w:val="0096281A"/>
    <w:rsid w:val="00962895"/>
    <w:rsid w:val="00962A56"/>
    <w:rsid w:val="00962D86"/>
    <w:rsid w:val="00962F17"/>
    <w:rsid w:val="009630BA"/>
    <w:rsid w:val="009630FE"/>
    <w:rsid w:val="009631B3"/>
    <w:rsid w:val="00963408"/>
    <w:rsid w:val="00963537"/>
    <w:rsid w:val="009638F3"/>
    <w:rsid w:val="00963A59"/>
    <w:rsid w:val="00963C4D"/>
    <w:rsid w:val="00963CC5"/>
    <w:rsid w:val="009640C6"/>
    <w:rsid w:val="00964357"/>
    <w:rsid w:val="0096448C"/>
    <w:rsid w:val="009646CC"/>
    <w:rsid w:val="00964806"/>
    <w:rsid w:val="009648D0"/>
    <w:rsid w:val="0096496D"/>
    <w:rsid w:val="00964C7C"/>
    <w:rsid w:val="009651A9"/>
    <w:rsid w:val="009651C7"/>
    <w:rsid w:val="00965437"/>
    <w:rsid w:val="009655D2"/>
    <w:rsid w:val="0096560A"/>
    <w:rsid w:val="00965A2D"/>
    <w:rsid w:val="00965A39"/>
    <w:rsid w:val="00965C17"/>
    <w:rsid w:val="00965DE5"/>
    <w:rsid w:val="0096612F"/>
    <w:rsid w:val="009661A0"/>
    <w:rsid w:val="0096638C"/>
    <w:rsid w:val="009665EF"/>
    <w:rsid w:val="00966769"/>
    <w:rsid w:val="0096680B"/>
    <w:rsid w:val="0096686A"/>
    <w:rsid w:val="00966920"/>
    <w:rsid w:val="00966A43"/>
    <w:rsid w:val="00966F51"/>
    <w:rsid w:val="00967215"/>
    <w:rsid w:val="00967469"/>
    <w:rsid w:val="009677BD"/>
    <w:rsid w:val="00967851"/>
    <w:rsid w:val="00967973"/>
    <w:rsid w:val="00967B05"/>
    <w:rsid w:val="00967B72"/>
    <w:rsid w:val="00967C16"/>
    <w:rsid w:val="00967C27"/>
    <w:rsid w:val="00967E16"/>
    <w:rsid w:val="00967EA6"/>
    <w:rsid w:val="009701E7"/>
    <w:rsid w:val="00970336"/>
    <w:rsid w:val="009703F7"/>
    <w:rsid w:val="00970400"/>
    <w:rsid w:val="0097040A"/>
    <w:rsid w:val="00970603"/>
    <w:rsid w:val="00970E67"/>
    <w:rsid w:val="00970E7A"/>
    <w:rsid w:val="00971113"/>
    <w:rsid w:val="00971464"/>
    <w:rsid w:val="00971578"/>
    <w:rsid w:val="00971692"/>
    <w:rsid w:val="009716DA"/>
    <w:rsid w:val="00971A53"/>
    <w:rsid w:val="00971C8A"/>
    <w:rsid w:val="00971D2A"/>
    <w:rsid w:val="00971FD0"/>
    <w:rsid w:val="00972020"/>
    <w:rsid w:val="0097206D"/>
    <w:rsid w:val="0097219F"/>
    <w:rsid w:val="0097221F"/>
    <w:rsid w:val="0097270D"/>
    <w:rsid w:val="009728FA"/>
    <w:rsid w:val="0097297D"/>
    <w:rsid w:val="00972DEC"/>
    <w:rsid w:val="00972E61"/>
    <w:rsid w:val="009731FE"/>
    <w:rsid w:val="00973316"/>
    <w:rsid w:val="009739F4"/>
    <w:rsid w:val="00973B8F"/>
    <w:rsid w:val="00973C71"/>
    <w:rsid w:val="00973C9E"/>
    <w:rsid w:val="00973D9F"/>
    <w:rsid w:val="00973E96"/>
    <w:rsid w:val="009740FF"/>
    <w:rsid w:val="00974222"/>
    <w:rsid w:val="009747A5"/>
    <w:rsid w:val="00974A10"/>
    <w:rsid w:val="00974C22"/>
    <w:rsid w:val="00974CF3"/>
    <w:rsid w:val="00975010"/>
    <w:rsid w:val="009750D4"/>
    <w:rsid w:val="009753BC"/>
    <w:rsid w:val="00975404"/>
    <w:rsid w:val="00975498"/>
    <w:rsid w:val="00975787"/>
    <w:rsid w:val="009757BD"/>
    <w:rsid w:val="009757E5"/>
    <w:rsid w:val="0097588C"/>
    <w:rsid w:val="00975892"/>
    <w:rsid w:val="009759DE"/>
    <w:rsid w:val="00975B92"/>
    <w:rsid w:val="00976000"/>
    <w:rsid w:val="0097626B"/>
    <w:rsid w:val="00976498"/>
    <w:rsid w:val="00976620"/>
    <w:rsid w:val="00976AB5"/>
    <w:rsid w:val="00976B35"/>
    <w:rsid w:val="00976B76"/>
    <w:rsid w:val="00976B94"/>
    <w:rsid w:val="00976C85"/>
    <w:rsid w:val="00976CC9"/>
    <w:rsid w:val="00976CCE"/>
    <w:rsid w:val="00976D9E"/>
    <w:rsid w:val="00976E3A"/>
    <w:rsid w:val="00977280"/>
    <w:rsid w:val="009777CB"/>
    <w:rsid w:val="0097782A"/>
    <w:rsid w:val="00977A59"/>
    <w:rsid w:val="00977AEA"/>
    <w:rsid w:val="00977BBB"/>
    <w:rsid w:val="00977CE4"/>
    <w:rsid w:val="00977D3E"/>
    <w:rsid w:val="00977D42"/>
    <w:rsid w:val="0098026C"/>
    <w:rsid w:val="009804E8"/>
    <w:rsid w:val="0098061A"/>
    <w:rsid w:val="00980A5C"/>
    <w:rsid w:val="00980BA5"/>
    <w:rsid w:val="00980ED2"/>
    <w:rsid w:val="0098100B"/>
    <w:rsid w:val="0098115C"/>
    <w:rsid w:val="00981196"/>
    <w:rsid w:val="00981356"/>
    <w:rsid w:val="009813BD"/>
    <w:rsid w:val="0098175C"/>
    <w:rsid w:val="00981A01"/>
    <w:rsid w:val="00981A22"/>
    <w:rsid w:val="00981BA6"/>
    <w:rsid w:val="00981C06"/>
    <w:rsid w:val="00981CEC"/>
    <w:rsid w:val="00981F5B"/>
    <w:rsid w:val="00981FCF"/>
    <w:rsid w:val="00982110"/>
    <w:rsid w:val="0098217B"/>
    <w:rsid w:val="009825A5"/>
    <w:rsid w:val="00982806"/>
    <w:rsid w:val="00982AFE"/>
    <w:rsid w:val="00982E07"/>
    <w:rsid w:val="00982EC9"/>
    <w:rsid w:val="00982FA2"/>
    <w:rsid w:val="00982FB3"/>
    <w:rsid w:val="00983433"/>
    <w:rsid w:val="009835C0"/>
    <w:rsid w:val="009838AE"/>
    <w:rsid w:val="0098397A"/>
    <w:rsid w:val="009839AF"/>
    <w:rsid w:val="00983A52"/>
    <w:rsid w:val="00983A8F"/>
    <w:rsid w:val="00983B78"/>
    <w:rsid w:val="00983F97"/>
    <w:rsid w:val="00984024"/>
    <w:rsid w:val="0098410E"/>
    <w:rsid w:val="009843B0"/>
    <w:rsid w:val="009844DC"/>
    <w:rsid w:val="00984522"/>
    <w:rsid w:val="00984674"/>
    <w:rsid w:val="009846D6"/>
    <w:rsid w:val="009847DF"/>
    <w:rsid w:val="0098489E"/>
    <w:rsid w:val="009849AF"/>
    <w:rsid w:val="00984A58"/>
    <w:rsid w:val="00984D4B"/>
    <w:rsid w:val="009854C3"/>
    <w:rsid w:val="009856D4"/>
    <w:rsid w:val="00985742"/>
    <w:rsid w:val="00985942"/>
    <w:rsid w:val="0098594E"/>
    <w:rsid w:val="00985989"/>
    <w:rsid w:val="00985AEF"/>
    <w:rsid w:val="00985DD9"/>
    <w:rsid w:val="00985F8F"/>
    <w:rsid w:val="009861EF"/>
    <w:rsid w:val="009861FC"/>
    <w:rsid w:val="00986267"/>
    <w:rsid w:val="00986458"/>
    <w:rsid w:val="00986596"/>
    <w:rsid w:val="009866DF"/>
    <w:rsid w:val="009869C2"/>
    <w:rsid w:val="009869D3"/>
    <w:rsid w:val="00986A72"/>
    <w:rsid w:val="00986BC8"/>
    <w:rsid w:val="00986BCB"/>
    <w:rsid w:val="00986BEC"/>
    <w:rsid w:val="00986D44"/>
    <w:rsid w:val="00986DB3"/>
    <w:rsid w:val="00986DF3"/>
    <w:rsid w:val="00986E2A"/>
    <w:rsid w:val="00986F10"/>
    <w:rsid w:val="009870C4"/>
    <w:rsid w:val="009870CD"/>
    <w:rsid w:val="009875A2"/>
    <w:rsid w:val="00987892"/>
    <w:rsid w:val="00987CAC"/>
    <w:rsid w:val="00987CD9"/>
    <w:rsid w:val="00987D53"/>
    <w:rsid w:val="0099000E"/>
    <w:rsid w:val="0099011F"/>
    <w:rsid w:val="00990213"/>
    <w:rsid w:val="0099035D"/>
    <w:rsid w:val="0099064C"/>
    <w:rsid w:val="00990F41"/>
    <w:rsid w:val="00991206"/>
    <w:rsid w:val="00991368"/>
    <w:rsid w:val="00991961"/>
    <w:rsid w:val="009919CC"/>
    <w:rsid w:val="00991EAF"/>
    <w:rsid w:val="00991F34"/>
    <w:rsid w:val="00992028"/>
    <w:rsid w:val="009920F6"/>
    <w:rsid w:val="00992188"/>
    <w:rsid w:val="00992342"/>
    <w:rsid w:val="00992659"/>
    <w:rsid w:val="009926D0"/>
    <w:rsid w:val="00992769"/>
    <w:rsid w:val="009927B3"/>
    <w:rsid w:val="009927F7"/>
    <w:rsid w:val="009929B4"/>
    <w:rsid w:val="00992B00"/>
    <w:rsid w:val="00992C3D"/>
    <w:rsid w:val="00992D9D"/>
    <w:rsid w:val="00993373"/>
    <w:rsid w:val="0099347B"/>
    <w:rsid w:val="009935AC"/>
    <w:rsid w:val="0099370E"/>
    <w:rsid w:val="00993871"/>
    <w:rsid w:val="00993B50"/>
    <w:rsid w:val="00993C5C"/>
    <w:rsid w:val="00993D48"/>
    <w:rsid w:val="00994100"/>
    <w:rsid w:val="009941C0"/>
    <w:rsid w:val="00994985"/>
    <w:rsid w:val="00994AAA"/>
    <w:rsid w:val="00994B8E"/>
    <w:rsid w:val="00994C33"/>
    <w:rsid w:val="00994E8C"/>
    <w:rsid w:val="00994F9A"/>
    <w:rsid w:val="0099503F"/>
    <w:rsid w:val="00995392"/>
    <w:rsid w:val="00995430"/>
    <w:rsid w:val="00995500"/>
    <w:rsid w:val="00995796"/>
    <w:rsid w:val="0099581C"/>
    <w:rsid w:val="0099595C"/>
    <w:rsid w:val="00995B2F"/>
    <w:rsid w:val="00995C99"/>
    <w:rsid w:val="00995D58"/>
    <w:rsid w:val="00995F7E"/>
    <w:rsid w:val="009960FA"/>
    <w:rsid w:val="009964E9"/>
    <w:rsid w:val="00996656"/>
    <w:rsid w:val="009969A3"/>
    <w:rsid w:val="00996AD5"/>
    <w:rsid w:val="00996DB5"/>
    <w:rsid w:val="0099706C"/>
    <w:rsid w:val="0099716B"/>
    <w:rsid w:val="009972E1"/>
    <w:rsid w:val="00997350"/>
    <w:rsid w:val="00997515"/>
    <w:rsid w:val="009975D0"/>
    <w:rsid w:val="0099769D"/>
    <w:rsid w:val="00997737"/>
    <w:rsid w:val="00997970"/>
    <w:rsid w:val="00997A49"/>
    <w:rsid w:val="00997B73"/>
    <w:rsid w:val="00997EC1"/>
    <w:rsid w:val="009A01E5"/>
    <w:rsid w:val="009A0240"/>
    <w:rsid w:val="009A02D7"/>
    <w:rsid w:val="009A0672"/>
    <w:rsid w:val="009A0825"/>
    <w:rsid w:val="009A08B5"/>
    <w:rsid w:val="009A08F7"/>
    <w:rsid w:val="009A09FB"/>
    <w:rsid w:val="009A0AE7"/>
    <w:rsid w:val="009A0B58"/>
    <w:rsid w:val="009A0BD8"/>
    <w:rsid w:val="009A0E26"/>
    <w:rsid w:val="009A0E4C"/>
    <w:rsid w:val="009A0EA5"/>
    <w:rsid w:val="009A1219"/>
    <w:rsid w:val="009A1339"/>
    <w:rsid w:val="009A1379"/>
    <w:rsid w:val="009A152D"/>
    <w:rsid w:val="009A1F06"/>
    <w:rsid w:val="009A1F82"/>
    <w:rsid w:val="009A226B"/>
    <w:rsid w:val="009A2503"/>
    <w:rsid w:val="009A2900"/>
    <w:rsid w:val="009A2981"/>
    <w:rsid w:val="009A2BA1"/>
    <w:rsid w:val="009A2EC2"/>
    <w:rsid w:val="009A2F01"/>
    <w:rsid w:val="009A2F8D"/>
    <w:rsid w:val="009A3155"/>
    <w:rsid w:val="009A3229"/>
    <w:rsid w:val="009A32CC"/>
    <w:rsid w:val="009A330E"/>
    <w:rsid w:val="009A3402"/>
    <w:rsid w:val="009A351C"/>
    <w:rsid w:val="009A352C"/>
    <w:rsid w:val="009A360E"/>
    <w:rsid w:val="009A37C5"/>
    <w:rsid w:val="009A3966"/>
    <w:rsid w:val="009A3B3E"/>
    <w:rsid w:val="009A3CA5"/>
    <w:rsid w:val="009A4006"/>
    <w:rsid w:val="009A419F"/>
    <w:rsid w:val="009A435D"/>
    <w:rsid w:val="009A441D"/>
    <w:rsid w:val="009A4539"/>
    <w:rsid w:val="009A46D4"/>
    <w:rsid w:val="009A4AB3"/>
    <w:rsid w:val="009A4B36"/>
    <w:rsid w:val="009A4C5E"/>
    <w:rsid w:val="009A50DF"/>
    <w:rsid w:val="009A5168"/>
    <w:rsid w:val="009A5264"/>
    <w:rsid w:val="009A53A1"/>
    <w:rsid w:val="009A583A"/>
    <w:rsid w:val="009A5A46"/>
    <w:rsid w:val="009A5B79"/>
    <w:rsid w:val="009A5B87"/>
    <w:rsid w:val="009A5C7C"/>
    <w:rsid w:val="009A5F83"/>
    <w:rsid w:val="009A60BA"/>
    <w:rsid w:val="009A60C1"/>
    <w:rsid w:val="009A618E"/>
    <w:rsid w:val="009A6322"/>
    <w:rsid w:val="009A6394"/>
    <w:rsid w:val="009A6519"/>
    <w:rsid w:val="009A6608"/>
    <w:rsid w:val="009A6675"/>
    <w:rsid w:val="009A6692"/>
    <w:rsid w:val="009A68A6"/>
    <w:rsid w:val="009A6AB8"/>
    <w:rsid w:val="009A6CEF"/>
    <w:rsid w:val="009A6D27"/>
    <w:rsid w:val="009A75BB"/>
    <w:rsid w:val="009A7619"/>
    <w:rsid w:val="009A76CA"/>
    <w:rsid w:val="009A77ED"/>
    <w:rsid w:val="009A78DF"/>
    <w:rsid w:val="009A78E0"/>
    <w:rsid w:val="009A7A8E"/>
    <w:rsid w:val="009A7C79"/>
    <w:rsid w:val="009B0288"/>
    <w:rsid w:val="009B038D"/>
    <w:rsid w:val="009B050C"/>
    <w:rsid w:val="009B0574"/>
    <w:rsid w:val="009B0768"/>
    <w:rsid w:val="009B0870"/>
    <w:rsid w:val="009B0A11"/>
    <w:rsid w:val="009B0B53"/>
    <w:rsid w:val="009B0B77"/>
    <w:rsid w:val="009B0D5B"/>
    <w:rsid w:val="009B1042"/>
    <w:rsid w:val="009B10A1"/>
    <w:rsid w:val="009B10A5"/>
    <w:rsid w:val="009B116E"/>
    <w:rsid w:val="009B1441"/>
    <w:rsid w:val="009B15D8"/>
    <w:rsid w:val="009B16C5"/>
    <w:rsid w:val="009B17BC"/>
    <w:rsid w:val="009B18ED"/>
    <w:rsid w:val="009B2392"/>
    <w:rsid w:val="009B249B"/>
    <w:rsid w:val="009B24D4"/>
    <w:rsid w:val="009B27AE"/>
    <w:rsid w:val="009B2CA7"/>
    <w:rsid w:val="009B2EFB"/>
    <w:rsid w:val="009B3099"/>
    <w:rsid w:val="009B31F1"/>
    <w:rsid w:val="009B371F"/>
    <w:rsid w:val="009B37CF"/>
    <w:rsid w:val="009B386A"/>
    <w:rsid w:val="009B389F"/>
    <w:rsid w:val="009B3929"/>
    <w:rsid w:val="009B3B6A"/>
    <w:rsid w:val="009B3DE8"/>
    <w:rsid w:val="009B4197"/>
    <w:rsid w:val="009B4226"/>
    <w:rsid w:val="009B42E1"/>
    <w:rsid w:val="009B433A"/>
    <w:rsid w:val="009B4471"/>
    <w:rsid w:val="009B463F"/>
    <w:rsid w:val="009B4835"/>
    <w:rsid w:val="009B4878"/>
    <w:rsid w:val="009B4AB6"/>
    <w:rsid w:val="009B4C9E"/>
    <w:rsid w:val="009B4D39"/>
    <w:rsid w:val="009B4E6B"/>
    <w:rsid w:val="009B4EFC"/>
    <w:rsid w:val="009B5213"/>
    <w:rsid w:val="009B530E"/>
    <w:rsid w:val="009B53F8"/>
    <w:rsid w:val="009B5447"/>
    <w:rsid w:val="009B5A18"/>
    <w:rsid w:val="009B5B2A"/>
    <w:rsid w:val="009B5E0E"/>
    <w:rsid w:val="009B5F47"/>
    <w:rsid w:val="009B5F71"/>
    <w:rsid w:val="009B617D"/>
    <w:rsid w:val="009B623E"/>
    <w:rsid w:val="009B62F6"/>
    <w:rsid w:val="009B647A"/>
    <w:rsid w:val="009B675D"/>
    <w:rsid w:val="009B6877"/>
    <w:rsid w:val="009B69F8"/>
    <w:rsid w:val="009B6A02"/>
    <w:rsid w:val="009B6A13"/>
    <w:rsid w:val="009B6AC7"/>
    <w:rsid w:val="009B6B96"/>
    <w:rsid w:val="009B71B2"/>
    <w:rsid w:val="009B71FE"/>
    <w:rsid w:val="009B72BF"/>
    <w:rsid w:val="009B7397"/>
    <w:rsid w:val="009B7685"/>
    <w:rsid w:val="009B786E"/>
    <w:rsid w:val="009B7C35"/>
    <w:rsid w:val="009B7D8A"/>
    <w:rsid w:val="009B7F2B"/>
    <w:rsid w:val="009C009A"/>
    <w:rsid w:val="009C00B5"/>
    <w:rsid w:val="009C033D"/>
    <w:rsid w:val="009C055A"/>
    <w:rsid w:val="009C05B7"/>
    <w:rsid w:val="009C0658"/>
    <w:rsid w:val="009C082B"/>
    <w:rsid w:val="009C0912"/>
    <w:rsid w:val="009C0C23"/>
    <w:rsid w:val="009C0CAD"/>
    <w:rsid w:val="009C0DF5"/>
    <w:rsid w:val="009C0E76"/>
    <w:rsid w:val="009C1252"/>
    <w:rsid w:val="009C1496"/>
    <w:rsid w:val="009C18EA"/>
    <w:rsid w:val="009C1C0E"/>
    <w:rsid w:val="009C1C78"/>
    <w:rsid w:val="009C1D52"/>
    <w:rsid w:val="009C1ED8"/>
    <w:rsid w:val="009C1FDC"/>
    <w:rsid w:val="009C1FEA"/>
    <w:rsid w:val="009C20F5"/>
    <w:rsid w:val="009C21D1"/>
    <w:rsid w:val="009C2347"/>
    <w:rsid w:val="009C277B"/>
    <w:rsid w:val="009C354C"/>
    <w:rsid w:val="009C35BC"/>
    <w:rsid w:val="009C367D"/>
    <w:rsid w:val="009C374E"/>
    <w:rsid w:val="009C378D"/>
    <w:rsid w:val="009C3884"/>
    <w:rsid w:val="009C3B5A"/>
    <w:rsid w:val="009C3C3A"/>
    <w:rsid w:val="009C3C6C"/>
    <w:rsid w:val="009C3D23"/>
    <w:rsid w:val="009C3E57"/>
    <w:rsid w:val="009C4196"/>
    <w:rsid w:val="009C42D6"/>
    <w:rsid w:val="009C43EF"/>
    <w:rsid w:val="009C4568"/>
    <w:rsid w:val="009C471E"/>
    <w:rsid w:val="009C4931"/>
    <w:rsid w:val="009C4CC7"/>
    <w:rsid w:val="009C5752"/>
    <w:rsid w:val="009C594E"/>
    <w:rsid w:val="009C59C9"/>
    <w:rsid w:val="009C5C02"/>
    <w:rsid w:val="009C5F84"/>
    <w:rsid w:val="009C5FE2"/>
    <w:rsid w:val="009C62AE"/>
    <w:rsid w:val="009C632D"/>
    <w:rsid w:val="009C64DF"/>
    <w:rsid w:val="009C684A"/>
    <w:rsid w:val="009C688D"/>
    <w:rsid w:val="009C691E"/>
    <w:rsid w:val="009C697A"/>
    <w:rsid w:val="009C6B74"/>
    <w:rsid w:val="009C6C8F"/>
    <w:rsid w:val="009C6CED"/>
    <w:rsid w:val="009C6D31"/>
    <w:rsid w:val="009C6E32"/>
    <w:rsid w:val="009C6F46"/>
    <w:rsid w:val="009C6F49"/>
    <w:rsid w:val="009C6F6F"/>
    <w:rsid w:val="009C7278"/>
    <w:rsid w:val="009C73AF"/>
    <w:rsid w:val="009C7571"/>
    <w:rsid w:val="009C7589"/>
    <w:rsid w:val="009C75A0"/>
    <w:rsid w:val="009C7623"/>
    <w:rsid w:val="009C7672"/>
    <w:rsid w:val="009C776F"/>
    <w:rsid w:val="009C77F6"/>
    <w:rsid w:val="009C7907"/>
    <w:rsid w:val="009C79B6"/>
    <w:rsid w:val="009C7D0B"/>
    <w:rsid w:val="009C7D34"/>
    <w:rsid w:val="009D0358"/>
    <w:rsid w:val="009D05A8"/>
    <w:rsid w:val="009D06B7"/>
    <w:rsid w:val="009D0815"/>
    <w:rsid w:val="009D0D8C"/>
    <w:rsid w:val="009D0DF2"/>
    <w:rsid w:val="009D0EA5"/>
    <w:rsid w:val="009D156E"/>
    <w:rsid w:val="009D1BB0"/>
    <w:rsid w:val="009D1E44"/>
    <w:rsid w:val="009D24A9"/>
    <w:rsid w:val="009D27DF"/>
    <w:rsid w:val="009D2A40"/>
    <w:rsid w:val="009D2D78"/>
    <w:rsid w:val="009D2E98"/>
    <w:rsid w:val="009D331D"/>
    <w:rsid w:val="009D3332"/>
    <w:rsid w:val="009D362F"/>
    <w:rsid w:val="009D373C"/>
    <w:rsid w:val="009D379C"/>
    <w:rsid w:val="009D3842"/>
    <w:rsid w:val="009D3853"/>
    <w:rsid w:val="009D3AEA"/>
    <w:rsid w:val="009D3B86"/>
    <w:rsid w:val="009D3CD4"/>
    <w:rsid w:val="009D3E0B"/>
    <w:rsid w:val="009D3E85"/>
    <w:rsid w:val="009D4108"/>
    <w:rsid w:val="009D41DD"/>
    <w:rsid w:val="009D42A3"/>
    <w:rsid w:val="009D4387"/>
    <w:rsid w:val="009D442B"/>
    <w:rsid w:val="009D44F8"/>
    <w:rsid w:val="009D4663"/>
    <w:rsid w:val="009D48CE"/>
    <w:rsid w:val="009D555D"/>
    <w:rsid w:val="009D5622"/>
    <w:rsid w:val="009D5954"/>
    <w:rsid w:val="009D598A"/>
    <w:rsid w:val="009D5B38"/>
    <w:rsid w:val="009D5BFC"/>
    <w:rsid w:val="009D5D5C"/>
    <w:rsid w:val="009D6175"/>
    <w:rsid w:val="009D663E"/>
    <w:rsid w:val="009D6661"/>
    <w:rsid w:val="009D674A"/>
    <w:rsid w:val="009D6782"/>
    <w:rsid w:val="009D6DF6"/>
    <w:rsid w:val="009D6F72"/>
    <w:rsid w:val="009D6FA0"/>
    <w:rsid w:val="009D739B"/>
    <w:rsid w:val="009D73D2"/>
    <w:rsid w:val="009D75E6"/>
    <w:rsid w:val="009D783A"/>
    <w:rsid w:val="009D7977"/>
    <w:rsid w:val="009D7A0E"/>
    <w:rsid w:val="009D7C00"/>
    <w:rsid w:val="009D7D04"/>
    <w:rsid w:val="009D7E78"/>
    <w:rsid w:val="009D7F48"/>
    <w:rsid w:val="009D7FFD"/>
    <w:rsid w:val="009E0396"/>
    <w:rsid w:val="009E0474"/>
    <w:rsid w:val="009E0693"/>
    <w:rsid w:val="009E073B"/>
    <w:rsid w:val="009E0994"/>
    <w:rsid w:val="009E09A7"/>
    <w:rsid w:val="009E0D0C"/>
    <w:rsid w:val="009E0E93"/>
    <w:rsid w:val="009E1042"/>
    <w:rsid w:val="009E10CD"/>
    <w:rsid w:val="009E11D6"/>
    <w:rsid w:val="009E1243"/>
    <w:rsid w:val="009E133B"/>
    <w:rsid w:val="009E1367"/>
    <w:rsid w:val="009E1544"/>
    <w:rsid w:val="009E17D9"/>
    <w:rsid w:val="009E1823"/>
    <w:rsid w:val="009E1848"/>
    <w:rsid w:val="009E1A05"/>
    <w:rsid w:val="009E1B64"/>
    <w:rsid w:val="009E1D48"/>
    <w:rsid w:val="009E1E76"/>
    <w:rsid w:val="009E1FAC"/>
    <w:rsid w:val="009E200A"/>
    <w:rsid w:val="009E2022"/>
    <w:rsid w:val="009E20A4"/>
    <w:rsid w:val="009E24C6"/>
    <w:rsid w:val="009E2593"/>
    <w:rsid w:val="009E2595"/>
    <w:rsid w:val="009E25A9"/>
    <w:rsid w:val="009E27CD"/>
    <w:rsid w:val="009E28A1"/>
    <w:rsid w:val="009E2A08"/>
    <w:rsid w:val="009E2BF8"/>
    <w:rsid w:val="009E2CC4"/>
    <w:rsid w:val="009E2D40"/>
    <w:rsid w:val="009E2D7C"/>
    <w:rsid w:val="009E2D82"/>
    <w:rsid w:val="009E2F5B"/>
    <w:rsid w:val="009E2FE7"/>
    <w:rsid w:val="009E319B"/>
    <w:rsid w:val="009E31AA"/>
    <w:rsid w:val="009E33D7"/>
    <w:rsid w:val="009E35C4"/>
    <w:rsid w:val="009E36E4"/>
    <w:rsid w:val="009E3B5E"/>
    <w:rsid w:val="009E3B8C"/>
    <w:rsid w:val="009E409E"/>
    <w:rsid w:val="009E414A"/>
    <w:rsid w:val="009E4213"/>
    <w:rsid w:val="009E4303"/>
    <w:rsid w:val="009E43A5"/>
    <w:rsid w:val="009E44BA"/>
    <w:rsid w:val="009E477D"/>
    <w:rsid w:val="009E480D"/>
    <w:rsid w:val="009E48D7"/>
    <w:rsid w:val="009E4A03"/>
    <w:rsid w:val="009E4A4A"/>
    <w:rsid w:val="009E4F05"/>
    <w:rsid w:val="009E4FE1"/>
    <w:rsid w:val="009E549B"/>
    <w:rsid w:val="009E59E5"/>
    <w:rsid w:val="009E5AC5"/>
    <w:rsid w:val="009E5BAE"/>
    <w:rsid w:val="009E61D3"/>
    <w:rsid w:val="009E62EA"/>
    <w:rsid w:val="009E6359"/>
    <w:rsid w:val="009E6394"/>
    <w:rsid w:val="009E64D6"/>
    <w:rsid w:val="009E65AE"/>
    <w:rsid w:val="009E6778"/>
    <w:rsid w:val="009E6C41"/>
    <w:rsid w:val="009E6C83"/>
    <w:rsid w:val="009E6E3F"/>
    <w:rsid w:val="009E6ED1"/>
    <w:rsid w:val="009E6F6B"/>
    <w:rsid w:val="009E74C2"/>
    <w:rsid w:val="009E74D2"/>
    <w:rsid w:val="009E764A"/>
    <w:rsid w:val="009E7969"/>
    <w:rsid w:val="009E7BDE"/>
    <w:rsid w:val="009E7EEA"/>
    <w:rsid w:val="009F0386"/>
    <w:rsid w:val="009F0698"/>
    <w:rsid w:val="009F0846"/>
    <w:rsid w:val="009F0955"/>
    <w:rsid w:val="009F0A90"/>
    <w:rsid w:val="009F0ADE"/>
    <w:rsid w:val="009F116F"/>
    <w:rsid w:val="009F128C"/>
    <w:rsid w:val="009F1C7C"/>
    <w:rsid w:val="009F1D44"/>
    <w:rsid w:val="009F206E"/>
    <w:rsid w:val="009F2403"/>
    <w:rsid w:val="009F247C"/>
    <w:rsid w:val="009F2499"/>
    <w:rsid w:val="009F2690"/>
    <w:rsid w:val="009F2713"/>
    <w:rsid w:val="009F27EE"/>
    <w:rsid w:val="009F2BF2"/>
    <w:rsid w:val="009F2DE1"/>
    <w:rsid w:val="009F35DD"/>
    <w:rsid w:val="009F37CE"/>
    <w:rsid w:val="009F382A"/>
    <w:rsid w:val="009F38A5"/>
    <w:rsid w:val="009F3D67"/>
    <w:rsid w:val="009F3DCB"/>
    <w:rsid w:val="009F3FD2"/>
    <w:rsid w:val="009F4108"/>
    <w:rsid w:val="009F4115"/>
    <w:rsid w:val="009F419F"/>
    <w:rsid w:val="009F42BD"/>
    <w:rsid w:val="009F42E6"/>
    <w:rsid w:val="009F42FC"/>
    <w:rsid w:val="009F44AF"/>
    <w:rsid w:val="009F46A9"/>
    <w:rsid w:val="009F478A"/>
    <w:rsid w:val="009F49B0"/>
    <w:rsid w:val="009F49F4"/>
    <w:rsid w:val="009F4B09"/>
    <w:rsid w:val="009F4C11"/>
    <w:rsid w:val="009F4C12"/>
    <w:rsid w:val="009F4E7A"/>
    <w:rsid w:val="009F4E93"/>
    <w:rsid w:val="009F4EF2"/>
    <w:rsid w:val="009F4F54"/>
    <w:rsid w:val="009F59C1"/>
    <w:rsid w:val="009F5D7A"/>
    <w:rsid w:val="009F60D6"/>
    <w:rsid w:val="009F61C1"/>
    <w:rsid w:val="009F6346"/>
    <w:rsid w:val="009F6461"/>
    <w:rsid w:val="009F6629"/>
    <w:rsid w:val="009F6946"/>
    <w:rsid w:val="009F69DE"/>
    <w:rsid w:val="009F6A94"/>
    <w:rsid w:val="009F6BC9"/>
    <w:rsid w:val="009F6C33"/>
    <w:rsid w:val="009F6C9F"/>
    <w:rsid w:val="009F6E27"/>
    <w:rsid w:val="009F6F61"/>
    <w:rsid w:val="009F71A2"/>
    <w:rsid w:val="009F71B4"/>
    <w:rsid w:val="009F71BF"/>
    <w:rsid w:val="009F735D"/>
    <w:rsid w:val="009F73A5"/>
    <w:rsid w:val="009F73EE"/>
    <w:rsid w:val="009F7626"/>
    <w:rsid w:val="009F7800"/>
    <w:rsid w:val="009F781F"/>
    <w:rsid w:val="009F7966"/>
    <w:rsid w:val="009F7C09"/>
    <w:rsid w:val="009F7C3E"/>
    <w:rsid w:val="00A00197"/>
    <w:rsid w:val="00A002D4"/>
    <w:rsid w:val="00A004E0"/>
    <w:rsid w:val="00A00563"/>
    <w:rsid w:val="00A00564"/>
    <w:rsid w:val="00A00770"/>
    <w:rsid w:val="00A007AD"/>
    <w:rsid w:val="00A00893"/>
    <w:rsid w:val="00A00C5D"/>
    <w:rsid w:val="00A00EC5"/>
    <w:rsid w:val="00A0107A"/>
    <w:rsid w:val="00A0119D"/>
    <w:rsid w:val="00A0170A"/>
    <w:rsid w:val="00A017DC"/>
    <w:rsid w:val="00A017F4"/>
    <w:rsid w:val="00A01ABB"/>
    <w:rsid w:val="00A02087"/>
    <w:rsid w:val="00A02394"/>
    <w:rsid w:val="00A02670"/>
    <w:rsid w:val="00A02A3D"/>
    <w:rsid w:val="00A02CBB"/>
    <w:rsid w:val="00A02D39"/>
    <w:rsid w:val="00A02D3B"/>
    <w:rsid w:val="00A02EBE"/>
    <w:rsid w:val="00A0300E"/>
    <w:rsid w:val="00A030E5"/>
    <w:rsid w:val="00A03108"/>
    <w:rsid w:val="00A034B5"/>
    <w:rsid w:val="00A03597"/>
    <w:rsid w:val="00A038E8"/>
    <w:rsid w:val="00A03965"/>
    <w:rsid w:val="00A03A39"/>
    <w:rsid w:val="00A03AC4"/>
    <w:rsid w:val="00A03E1D"/>
    <w:rsid w:val="00A03FD8"/>
    <w:rsid w:val="00A04139"/>
    <w:rsid w:val="00A047E1"/>
    <w:rsid w:val="00A04BF3"/>
    <w:rsid w:val="00A04D3B"/>
    <w:rsid w:val="00A059C3"/>
    <w:rsid w:val="00A05B02"/>
    <w:rsid w:val="00A05DBE"/>
    <w:rsid w:val="00A05DEF"/>
    <w:rsid w:val="00A05E71"/>
    <w:rsid w:val="00A05F0A"/>
    <w:rsid w:val="00A05F76"/>
    <w:rsid w:val="00A063A7"/>
    <w:rsid w:val="00A064BC"/>
    <w:rsid w:val="00A066FA"/>
    <w:rsid w:val="00A06722"/>
    <w:rsid w:val="00A068C8"/>
    <w:rsid w:val="00A06A1E"/>
    <w:rsid w:val="00A06A80"/>
    <w:rsid w:val="00A06C37"/>
    <w:rsid w:val="00A06FAA"/>
    <w:rsid w:val="00A06FD7"/>
    <w:rsid w:val="00A070BE"/>
    <w:rsid w:val="00A070FC"/>
    <w:rsid w:val="00A07634"/>
    <w:rsid w:val="00A0764C"/>
    <w:rsid w:val="00A0764E"/>
    <w:rsid w:val="00A07676"/>
    <w:rsid w:val="00A07771"/>
    <w:rsid w:val="00A077E8"/>
    <w:rsid w:val="00A07AA9"/>
    <w:rsid w:val="00A07AE1"/>
    <w:rsid w:val="00A07D26"/>
    <w:rsid w:val="00A07D28"/>
    <w:rsid w:val="00A07D36"/>
    <w:rsid w:val="00A07D6C"/>
    <w:rsid w:val="00A07D8E"/>
    <w:rsid w:val="00A07DCE"/>
    <w:rsid w:val="00A07F36"/>
    <w:rsid w:val="00A07F89"/>
    <w:rsid w:val="00A10444"/>
    <w:rsid w:val="00A1055A"/>
    <w:rsid w:val="00A107CE"/>
    <w:rsid w:val="00A10871"/>
    <w:rsid w:val="00A108B0"/>
    <w:rsid w:val="00A10E10"/>
    <w:rsid w:val="00A11017"/>
    <w:rsid w:val="00A11394"/>
    <w:rsid w:val="00A115D4"/>
    <w:rsid w:val="00A11847"/>
    <w:rsid w:val="00A11B74"/>
    <w:rsid w:val="00A11BE4"/>
    <w:rsid w:val="00A11D35"/>
    <w:rsid w:val="00A11F85"/>
    <w:rsid w:val="00A12015"/>
    <w:rsid w:val="00A12219"/>
    <w:rsid w:val="00A125B2"/>
    <w:rsid w:val="00A1273B"/>
    <w:rsid w:val="00A129FC"/>
    <w:rsid w:val="00A12B94"/>
    <w:rsid w:val="00A12BE6"/>
    <w:rsid w:val="00A12D19"/>
    <w:rsid w:val="00A12FEA"/>
    <w:rsid w:val="00A13056"/>
    <w:rsid w:val="00A13159"/>
    <w:rsid w:val="00A1316C"/>
    <w:rsid w:val="00A1340A"/>
    <w:rsid w:val="00A1359C"/>
    <w:rsid w:val="00A13625"/>
    <w:rsid w:val="00A136E7"/>
    <w:rsid w:val="00A138B3"/>
    <w:rsid w:val="00A139C9"/>
    <w:rsid w:val="00A139D6"/>
    <w:rsid w:val="00A13D90"/>
    <w:rsid w:val="00A13F30"/>
    <w:rsid w:val="00A141AB"/>
    <w:rsid w:val="00A14302"/>
    <w:rsid w:val="00A147D2"/>
    <w:rsid w:val="00A14857"/>
    <w:rsid w:val="00A14DB3"/>
    <w:rsid w:val="00A14E0B"/>
    <w:rsid w:val="00A14F9D"/>
    <w:rsid w:val="00A15111"/>
    <w:rsid w:val="00A15224"/>
    <w:rsid w:val="00A15269"/>
    <w:rsid w:val="00A1528D"/>
    <w:rsid w:val="00A153A0"/>
    <w:rsid w:val="00A153EB"/>
    <w:rsid w:val="00A1577D"/>
    <w:rsid w:val="00A157C7"/>
    <w:rsid w:val="00A15C68"/>
    <w:rsid w:val="00A15DF5"/>
    <w:rsid w:val="00A15EE6"/>
    <w:rsid w:val="00A1600E"/>
    <w:rsid w:val="00A1636F"/>
    <w:rsid w:val="00A1663A"/>
    <w:rsid w:val="00A166A5"/>
    <w:rsid w:val="00A16CB1"/>
    <w:rsid w:val="00A16F5F"/>
    <w:rsid w:val="00A1713A"/>
    <w:rsid w:val="00A1759E"/>
    <w:rsid w:val="00A175F3"/>
    <w:rsid w:val="00A176DA"/>
    <w:rsid w:val="00A17950"/>
    <w:rsid w:val="00A17995"/>
    <w:rsid w:val="00A17B43"/>
    <w:rsid w:val="00A17E69"/>
    <w:rsid w:val="00A2024D"/>
    <w:rsid w:val="00A202C5"/>
    <w:rsid w:val="00A20664"/>
    <w:rsid w:val="00A206A3"/>
    <w:rsid w:val="00A2090D"/>
    <w:rsid w:val="00A20946"/>
    <w:rsid w:val="00A209C7"/>
    <w:rsid w:val="00A20D10"/>
    <w:rsid w:val="00A20EB2"/>
    <w:rsid w:val="00A210B9"/>
    <w:rsid w:val="00A2122A"/>
    <w:rsid w:val="00A21400"/>
    <w:rsid w:val="00A214E4"/>
    <w:rsid w:val="00A2171F"/>
    <w:rsid w:val="00A2176A"/>
    <w:rsid w:val="00A21833"/>
    <w:rsid w:val="00A2183D"/>
    <w:rsid w:val="00A21D49"/>
    <w:rsid w:val="00A21D57"/>
    <w:rsid w:val="00A21E53"/>
    <w:rsid w:val="00A21EB5"/>
    <w:rsid w:val="00A21F3A"/>
    <w:rsid w:val="00A21F3C"/>
    <w:rsid w:val="00A220BE"/>
    <w:rsid w:val="00A220ED"/>
    <w:rsid w:val="00A22619"/>
    <w:rsid w:val="00A229CC"/>
    <w:rsid w:val="00A22BF7"/>
    <w:rsid w:val="00A2309A"/>
    <w:rsid w:val="00A230DA"/>
    <w:rsid w:val="00A231BD"/>
    <w:rsid w:val="00A23607"/>
    <w:rsid w:val="00A236D9"/>
    <w:rsid w:val="00A239AE"/>
    <w:rsid w:val="00A239D8"/>
    <w:rsid w:val="00A23A84"/>
    <w:rsid w:val="00A23C89"/>
    <w:rsid w:val="00A23C9A"/>
    <w:rsid w:val="00A23D1E"/>
    <w:rsid w:val="00A23D84"/>
    <w:rsid w:val="00A23DF7"/>
    <w:rsid w:val="00A23F1E"/>
    <w:rsid w:val="00A23F79"/>
    <w:rsid w:val="00A23FF5"/>
    <w:rsid w:val="00A2415A"/>
    <w:rsid w:val="00A24210"/>
    <w:rsid w:val="00A24406"/>
    <w:rsid w:val="00A24541"/>
    <w:rsid w:val="00A2486D"/>
    <w:rsid w:val="00A24946"/>
    <w:rsid w:val="00A24A05"/>
    <w:rsid w:val="00A24A2E"/>
    <w:rsid w:val="00A24A85"/>
    <w:rsid w:val="00A25005"/>
    <w:rsid w:val="00A250D5"/>
    <w:rsid w:val="00A250DA"/>
    <w:rsid w:val="00A253FD"/>
    <w:rsid w:val="00A25730"/>
    <w:rsid w:val="00A257C6"/>
    <w:rsid w:val="00A25FA9"/>
    <w:rsid w:val="00A2632B"/>
    <w:rsid w:val="00A26390"/>
    <w:rsid w:val="00A2645E"/>
    <w:rsid w:val="00A265DC"/>
    <w:rsid w:val="00A2674D"/>
    <w:rsid w:val="00A26928"/>
    <w:rsid w:val="00A26B7D"/>
    <w:rsid w:val="00A26ECB"/>
    <w:rsid w:val="00A27135"/>
    <w:rsid w:val="00A274C1"/>
    <w:rsid w:val="00A276F7"/>
    <w:rsid w:val="00A277B0"/>
    <w:rsid w:val="00A278AB"/>
    <w:rsid w:val="00A279F7"/>
    <w:rsid w:val="00A27C39"/>
    <w:rsid w:val="00A27D75"/>
    <w:rsid w:val="00A27D8C"/>
    <w:rsid w:val="00A27EAB"/>
    <w:rsid w:val="00A27EDE"/>
    <w:rsid w:val="00A300B7"/>
    <w:rsid w:val="00A30318"/>
    <w:rsid w:val="00A30430"/>
    <w:rsid w:val="00A30550"/>
    <w:rsid w:val="00A3080B"/>
    <w:rsid w:val="00A3080D"/>
    <w:rsid w:val="00A30838"/>
    <w:rsid w:val="00A30A7B"/>
    <w:rsid w:val="00A30DD5"/>
    <w:rsid w:val="00A30F1A"/>
    <w:rsid w:val="00A30F9B"/>
    <w:rsid w:val="00A3117C"/>
    <w:rsid w:val="00A316A7"/>
    <w:rsid w:val="00A3175C"/>
    <w:rsid w:val="00A3185A"/>
    <w:rsid w:val="00A318F0"/>
    <w:rsid w:val="00A31B1F"/>
    <w:rsid w:val="00A31C9B"/>
    <w:rsid w:val="00A31CD8"/>
    <w:rsid w:val="00A31E00"/>
    <w:rsid w:val="00A31E96"/>
    <w:rsid w:val="00A31ECA"/>
    <w:rsid w:val="00A31F8C"/>
    <w:rsid w:val="00A3206F"/>
    <w:rsid w:val="00A32197"/>
    <w:rsid w:val="00A323EB"/>
    <w:rsid w:val="00A32455"/>
    <w:rsid w:val="00A3262E"/>
    <w:rsid w:val="00A32644"/>
    <w:rsid w:val="00A326E5"/>
    <w:rsid w:val="00A3285B"/>
    <w:rsid w:val="00A32890"/>
    <w:rsid w:val="00A3292C"/>
    <w:rsid w:val="00A329A8"/>
    <w:rsid w:val="00A32A3E"/>
    <w:rsid w:val="00A32A66"/>
    <w:rsid w:val="00A32C02"/>
    <w:rsid w:val="00A32FD6"/>
    <w:rsid w:val="00A330C1"/>
    <w:rsid w:val="00A330C6"/>
    <w:rsid w:val="00A331F6"/>
    <w:rsid w:val="00A3326A"/>
    <w:rsid w:val="00A335E5"/>
    <w:rsid w:val="00A33649"/>
    <w:rsid w:val="00A33ACA"/>
    <w:rsid w:val="00A33ECD"/>
    <w:rsid w:val="00A33F30"/>
    <w:rsid w:val="00A345DE"/>
    <w:rsid w:val="00A34734"/>
    <w:rsid w:val="00A34816"/>
    <w:rsid w:val="00A3489C"/>
    <w:rsid w:val="00A34A2B"/>
    <w:rsid w:val="00A34D76"/>
    <w:rsid w:val="00A34D87"/>
    <w:rsid w:val="00A34FC7"/>
    <w:rsid w:val="00A34FE1"/>
    <w:rsid w:val="00A35030"/>
    <w:rsid w:val="00A35124"/>
    <w:rsid w:val="00A35141"/>
    <w:rsid w:val="00A352BE"/>
    <w:rsid w:val="00A3536A"/>
    <w:rsid w:val="00A353B9"/>
    <w:rsid w:val="00A3551E"/>
    <w:rsid w:val="00A358C2"/>
    <w:rsid w:val="00A35F57"/>
    <w:rsid w:val="00A36217"/>
    <w:rsid w:val="00A36487"/>
    <w:rsid w:val="00A36556"/>
    <w:rsid w:val="00A366A0"/>
    <w:rsid w:val="00A36D5D"/>
    <w:rsid w:val="00A36F59"/>
    <w:rsid w:val="00A36FF3"/>
    <w:rsid w:val="00A37271"/>
    <w:rsid w:val="00A37369"/>
    <w:rsid w:val="00A373C2"/>
    <w:rsid w:val="00A37519"/>
    <w:rsid w:val="00A375BA"/>
    <w:rsid w:val="00A376D5"/>
    <w:rsid w:val="00A377DF"/>
    <w:rsid w:val="00A37861"/>
    <w:rsid w:val="00A378C5"/>
    <w:rsid w:val="00A37A04"/>
    <w:rsid w:val="00A37B12"/>
    <w:rsid w:val="00A37B68"/>
    <w:rsid w:val="00A37E12"/>
    <w:rsid w:val="00A37EFA"/>
    <w:rsid w:val="00A40037"/>
    <w:rsid w:val="00A400AA"/>
    <w:rsid w:val="00A401F6"/>
    <w:rsid w:val="00A40396"/>
    <w:rsid w:val="00A40638"/>
    <w:rsid w:val="00A407B8"/>
    <w:rsid w:val="00A40A1F"/>
    <w:rsid w:val="00A40A78"/>
    <w:rsid w:val="00A40AF0"/>
    <w:rsid w:val="00A40E76"/>
    <w:rsid w:val="00A40F73"/>
    <w:rsid w:val="00A410D7"/>
    <w:rsid w:val="00A41337"/>
    <w:rsid w:val="00A4134C"/>
    <w:rsid w:val="00A413F4"/>
    <w:rsid w:val="00A4164C"/>
    <w:rsid w:val="00A4196B"/>
    <w:rsid w:val="00A41F9A"/>
    <w:rsid w:val="00A4203C"/>
    <w:rsid w:val="00A42345"/>
    <w:rsid w:val="00A42714"/>
    <w:rsid w:val="00A427D3"/>
    <w:rsid w:val="00A427E6"/>
    <w:rsid w:val="00A42ACB"/>
    <w:rsid w:val="00A42B51"/>
    <w:rsid w:val="00A42D54"/>
    <w:rsid w:val="00A42E1C"/>
    <w:rsid w:val="00A42E55"/>
    <w:rsid w:val="00A42F32"/>
    <w:rsid w:val="00A430AD"/>
    <w:rsid w:val="00A4316B"/>
    <w:rsid w:val="00A43305"/>
    <w:rsid w:val="00A435D0"/>
    <w:rsid w:val="00A43646"/>
    <w:rsid w:val="00A437AB"/>
    <w:rsid w:val="00A437DA"/>
    <w:rsid w:val="00A43830"/>
    <w:rsid w:val="00A43901"/>
    <w:rsid w:val="00A439C5"/>
    <w:rsid w:val="00A43A24"/>
    <w:rsid w:val="00A43B75"/>
    <w:rsid w:val="00A43DAC"/>
    <w:rsid w:val="00A44065"/>
    <w:rsid w:val="00A44152"/>
    <w:rsid w:val="00A44405"/>
    <w:rsid w:val="00A44573"/>
    <w:rsid w:val="00A445BE"/>
    <w:rsid w:val="00A445E9"/>
    <w:rsid w:val="00A44776"/>
    <w:rsid w:val="00A449C6"/>
    <w:rsid w:val="00A44A23"/>
    <w:rsid w:val="00A44A81"/>
    <w:rsid w:val="00A44C56"/>
    <w:rsid w:val="00A44C7D"/>
    <w:rsid w:val="00A44D1F"/>
    <w:rsid w:val="00A44D5D"/>
    <w:rsid w:val="00A44E29"/>
    <w:rsid w:val="00A44E9F"/>
    <w:rsid w:val="00A44EF4"/>
    <w:rsid w:val="00A45164"/>
    <w:rsid w:val="00A453AA"/>
    <w:rsid w:val="00A45401"/>
    <w:rsid w:val="00A4547D"/>
    <w:rsid w:val="00A455D6"/>
    <w:rsid w:val="00A456C3"/>
    <w:rsid w:val="00A458B0"/>
    <w:rsid w:val="00A45BFC"/>
    <w:rsid w:val="00A45CD0"/>
    <w:rsid w:val="00A45DC6"/>
    <w:rsid w:val="00A45E57"/>
    <w:rsid w:val="00A4616D"/>
    <w:rsid w:val="00A462C2"/>
    <w:rsid w:val="00A4639E"/>
    <w:rsid w:val="00A4663B"/>
    <w:rsid w:val="00A46AF4"/>
    <w:rsid w:val="00A46BB9"/>
    <w:rsid w:val="00A46BD8"/>
    <w:rsid w:val="00A46C06"/>
    <w:rsid w:val="00A46CE7"/>
    <w:rsid w:val="00A46DA8"/>
    <w:rsid w:val="00A46DC7"/>
    <w:rsid w:val="00A4714D"/>
    <w:rsid w:val="00A471E4"/>
    <w:rsid w:val="00A473C4"/>
    <w:rsid w:val="00A476DF"/>
    <w:rsid w:val="00A47860"/>
    <w:rsid w:val="00A47876"/>
    <w:rsid w:val="00A47A82"/>
    <w:rsid w:val="00A47AE9"/>
    <w:rsid w:val="00A47C36"/>
    <w:rsid w:val="00A47D2E"/>
    <w:rsid w:val="00A47DEB"/>
    <w:rsid w:val="00A47ED6"/>
    <w:rsid w:val="00A502AB"/>
    <w:rsid w:val="00A50450"/>
    <w:rsid w:val="00A504ED"/>
    <w:rsid w:val="00A505BF"/>
    <w:rsid w:val="00A50C21"/>
    <w:rsid w:val="00A50CEB"/>
    <w:rsid w:val="00A50D94"/>
    <w:rsid w:val="00A50ED8"/>
    <w:rsid w:val="00A50F2A"/>
    <w:rsid w:val="00A511A8"/>
    <w:rsid w:val="00A51243"/>
    <w:rsid w:val="00A5139C"/>
    <w:rsid w:val="00A5141C"/>
    <w:rsid w:val="00A51517"/>
    <w:rsid w:val="00A51693"/>
    <w:rsid w:val="00A51756"/>
    <w:rsid w:val="00A51C20"/>
    <w:rsid w:val="00A51E5A"/>
    <w:rsid w:val="00A51F8E"/>
    <w:rsid w:val="00A52156"/>
    <w:rsid w:val="00A521AA"/>
    <w:rsid w:val="00A523F4"/>
    <w:rsid w:val="00A52424"/>
    <w:rsid w:val="00A52727"/>
    <w:rsid w:val="00A5293F"/>
    <w:rsid w:val="00A52E6B"/>
    <w:rsid w:val="00A52F1D"/>
    <w:rsid w:val="00A53152"/>
    <w:rsid w:val="00A53255"/>
    <w:rsid w:val="00A532D9"/>
    <w:rsid w:val="00A53506"/>
    <w:rsid w:val="00A5372B"/>
    <w:rsid w:val="00A538B4"/>
    <w:rsid w:val="00A53B3B"/>
    <w:rsid w:val="00A54042"/>
    <w:rsid w:val="00A5408F"/>
    <w:rsid w:val="00A541FD"/>
    <w:rsid w:val="00A5425C"/>
    <w:rsid w:val="00A546B6"/>
    <w:rsid w:val="00A54A92"/>
    <w:rsid w:val="00A54B70"/>
    <w:rsid w:val="00A54CF1"/>
    <w:rsid w:val="00A55055"/>
    <w:rsid w:val="00A5517B"/>
    <w:rsid w:val="00A552E7"/>
    <w:rsid w:val="00A55412"/>
    <w:rsid w:val="00A55525"/>
    <w:rsid w:val="00A55A14"/>
    <w:rsid w:val="00A55AA0"/>
    <w:rsid w:val="00A55B64"/>
    <w:rsid w:val="00A55B81"/>
    <w:rsid w:val="00A55EF1"/>
    <w:rsid w:val="00A56109"/>
    <w:rsid w:val="00A56290"/>
    <w:rsid w:val="00A5650C"/>
    <w:rsid w:val="00A56616"/>
    <w:rsid w:val="00A567D8"/>
    <w:rsid w:val="00A567FD"/>
    <w:rsid w:val="00A569F8"/>
    <w:rsid w:val="00A56B75"/>
    <w:rsid w:val="00A56B8C"/>
    <w:rsid w:val="00A56D6A"/>
    <w:rsid w:val="00A56D92"/>
    <w:rsid w:val="00A56F96"/>
    <w:rsid w:val="00A5712E"/>
    <w:rsid w:val="00A572A2"/>
    <w:rsid w:val="00A572F9"/>
    <w:rsid w:val="00A574E8"/>
    <w:rsid w:val="00A57583"/>
    <w:rsid w:val="00A57909"/>
    <w:rsid w:val="00A57965"/>
    <w:rsid w:val="00A579A5"/>
    <w:rsid w:val="00A57BEE"/>
    <w:rsid w:val="00A57C94"/>
    <w:rsid w:val="00A57E45"/>
    <w:rsid w:val="00A57F45"/>
    <w:rsid w:val="00A60247"/>
    <w:rsid w:val="00A602BF"/>
    <w:rsid w:val="00A602C6"/>
    <w:rsid w:val="00A60325"/>
    <w:rsid w:val="00A60DF0"/>
    <w:rsid w:val="00A6101A"/>
    <w:rsid w:val="00A6103A"/>
    <w:rsid w:val="00A610B2"/>
    <w:rsid w:val="00A6119C"/>
    <w:rsid w:val="00A61317"/>
    <w:rsid w:val="00A6135B"/>
    <w:rsid w:val="00A6148E"/>
    <w:rsid w:val="00A6163D"/>
    <w:rsid w:val="00A6174D"/>
    <w:rsid w:val="00A6178F"/>
    <w:rsid w:val="00A618D9"/>
    <w:rsid w:val="00A61DDC"/>
    <w:rsid w:val="00A61EAE"/>
    <w:rsid w:val="00A61FEA"/>
    <w:rsid w:val="00A62039"/>
    <w:rsid w:val="00A62319"/>
    <w:rsid w:val="00A6237B"/>
    <w:rsid w:val="00A623F7"/>
    <w:rsid w:val="00A625EC"/>
    <w:rsid w:val="00A6262D"/>
    <w:rsid w:val="00A6265F"/>
    <w:rsid w:val="00A62823"/>
    <w:rsid w:val="00A6292C"/>
    <w:rsid w:val="00A630B2"/>
    <w:rsid w:val="00A631DD"/>
    <w:rsid w:val="00A63278"/>
    <w:rsid w:val="00A6358B"/>
    <w:rsid w:val="00A635A2"/>
    <w:rsid w:val="00A635D7"/>
    <w:rsid w:val="00A6360A"/>
    <w:rsid w:val="00A63615"/>
    <w:rsid w:val="00A6382A"/>
    <w:rsid w:val="00A63F43"/>
    <w:rsid w:val="00A64081"/>
    <w:rsid w:val="00A648C1"/>
    <w:rsid w:val="00A649CE"/>
    <w:rsid w:val="00A64F39"/>
    <w:rsid w:val="00A6575B"/>
    <w:rsid w:val="00A65820"/>
    <w:rsid w:val="00A65A6B"/>
    <w:rsid w:val="00A65C17"/>
    <w:rsid w:val="00A65C4D"/>
    <w:rsid w:val="00A65D8A"/>
    <w:rsid w:val="00A65E71"/>
    <w:rsid w:val="00A663B9"/>
    <w:rsid w:val="00A663F5"/>
    <w:rsid w:val="00A664BB"/>
    <w:rsid w:val="00A6665F"/>
    <w:rsid w:val="00A666C1"/>
    <w:rsid w:val="00A666F8"/>
    <w:rsid w:val="00A666FA"/>
    <w:rsid w:val="00A66962"/>
    <w:rsid w:val="00A669EC"/>
    <w:rsid w:val="00A66C95"/>
    <w:rsid w:val="00A66E38"/>
    <w:rsid w:val="00A66E93"/>
    <w:rsid w:val="00A671F3"/>
    <w:rsid w:val="00A67384"/>
    <w:rsid w:val="00A67565"/>
    <w:rsid w:val="00A6757A"/>
    <w:rsid w:val="00A67623"/>
    <w:rsid w:val="00A678C5"/>
    <w:rsid w:val="00A67EFC"/>
    <w:rsid w:val="00A7003A"/>
    <w:rsid w:val="00A7030F"/>
    <w:rsid w:val="00A7046C"/>
    <w:rsid w:val="00A707B1"/>
    <w:rsid w:val="00A707E8"/>
    <w:rsid w:val="00A7084F"/>
    <w:rsid w:val="00A70DAD"/>
    <w:rsid w:val="00A70FFB"/>
    <w:rsid w:val="00A71095"/>
    <w:rsid w:val="00A71162"/>
    <w:rsid w:val="00A718D9"/>
    <w:rsid w:val="00A71B28"/>
    <w:rsid w:val="00A71B89"/>
    <w:rsid w:val="00A71C84"/>
    <w:rsid w:val="00A71CBD"/>
    <w:rsid w:val="00A71CC1"/>
    <w:rsid w:val="00A71EF3"/>
    <w:rsid w:val="00A71F22"/>
    <w:rsid w:val="00A7239E"/>
    <w:rsid w:val="00A723F1"/>
    <w:rsid w:val="00A72446"/>
    <w:rsid w:val="00A72795"/>
    <w:rsid w:val="00A727FE"/>
    <w:rsid w:val="00A72920"/>
    <w:rsid w:val="00A7292F"/>
    <w:rsid w:val="00A72937"/>
    <w:rsid w:val="00A729B2"/>
    <w:rsid w:val="00A729E3"/>
    <w:rsid w:val="00A72CA6"/>
    <w:rsid w:val="00A72DD1"/>
    <w:rsid w:val="00A730F6"/>
    <w:rsid w:val="00A73200"/>
    <w:rsid w:val="00A73223"/>
    <w:rsid w:val="00A7335D"/>
    <w:rsid w:val="00A73413"/>
    <w:rsid w:val="00A73982"/>
    <w:rsid w:val="00A73C39"/>
    <w:rsid w:val="00A73F32"/>
    <w:rsid w:val="00A73F52"/>
    <w:rsid w:val="00A7414A"/>
    <w:rsid w:val="00A7416B"/>
    <w:rsid w:val="00A74186"/>
    <w:rsid w:val="00A74627"/>
    <w:rsid w:val="00A7469A"/>
    <w:rsid w:val="00A748CF"/>
    <w:rsid w:val="00A74961"/>
    <w:rsid w:val="00A74D0B"/>
    <w:rsid w:val="00A75084"/>
    <w:rsid w:val="00A7517B"/>
    <w:rsid w:val="00A75199"/>
    <w:rsid w:val="00A753DA"/>
    <w:rsid w:val="00A75407"/>
    <w:rsid w:val="00A757B6"/>
    <w:rsid w:val="00A75BD3"/>
    <w:rsid w:val="00A75EE3"/>
    <w:rsid w:val="00A760AC"/>
    <w:rsid w:val="00A76332"/>
    <w:rsid w:val="00A76836"/>
    <w:rsid w:val="00A768E0"/>
    <w:rsid w:val="00A76983"/>
    <w:rsid w:val="00A769A2"/>
    <w:rsid w:val="00A769EA"/>
    <w:rsid w:val="00A76AA0"/>
    <w:rsid w:val="00A76CB2"/>
    <w:rsid w:val="00A76F8D"/>
    <w:rsid w:val="00A770D1"/>
    <w:rsid w:val="00A77163"/>
    <w:rsid w:val="00A77354"/>
    <w:rsid w:val="00A7755B"/>
    <w:rsid w:val="00A77714"/>
    <w:rsid w:val="00A77987"/>
    <w:rsid w:val="00A77A98"/>
    <w:rsid w:val="00A77ADB"/>
    <w:rsid w:val="00A77BF8"/>
    <w:rsid w:val="00A77C6C"/>
    <w:rsid w:val="00A77D34"/>
    <w:rsid w:val="00A77D7D"/>
    <w:rsid w:val="00A8001E"/>
    <w:rsid w:val="00A80328"/>
    <w:rsid w:val="00A803FE"/>
    <w:rsid w:val="00A804E2"/>
    <w:rsid w:val="00A808C0"/>
    <w:rsid w:val="00A8098A"/>
    <w:rsid w:val="00A80B42"/>
    <w:rsid w:val="00A80D35"/>
    <w:rsid w:val="00A80E77"/>
    <w:rsid w:val="00A80ED8"/>
    <w:rsid w:val="00A81090"/>
    <w:rsid w:val="00A811A8"/>
    <w:rsid w:val="00A812C2"/>
    <w:rsid w:val="00A8155A"/>
    <w:rsid w:val="00A816B1"/>
    <w:rsid w:val="00A8177D"/>
    <w:rsid w:val="00A81878"/>
    <w:rsid w:val="00A8197C"/>
    <w:rsid w:val="00A81CBF"/>
    <w:rsid w:val="00A81CF2"/>
    <w:rsid w:val="00A81E09"/>
    <w:rsid w:val="00A81E17"/>
    <w:rsid w:val="00A820FA"/>
    <w:rsid w:val="00A8228A"/>
    <w:rsid w:val="00A82471"/>
    <w:rsid w:val="00A8255E"/>
    <w:rsid w:val="00A82887"/>
    <w:rsid w:val="00A83192"/>
    <w:rsid w:val="00A83219"/>
    <w:rsid w:val="00A83463"/>
    <w:rsid w:val="00A8396A"/>
    <w:rsid w:val="00A83CED"/>
    <w:rsid w:val="00A83D77"/>
    <w:rsid w:val="00A84085"/>
    <w:rsid w:val="00A841C4"/>
    <w:rsid w:val="00A841CA"/>
    <w:rsid w:val="00A842FC"/>
    <w:rsid w:val="00A84682"/>
    <w:rsid w:val="00A84705"/>
    <w:rsid w:val="00A84737"/>
    <w:rsid w:val="00A8496E"/>
    <w:rsid w:val="00A84B92"/>
    <w:rsid w:val="00A84F33"/>
    <w:rsid w:val="00A85017"/>
    <w:rsid w:val="00A85A58"/>
    <w:rsid w:val="00A85AEE"/>
    <w:rsid w:val="00A867DE"/>
    <w:rsid w:val="00A867F4"/>
    <w:rsid w:val="00A868BA"/>
    <w:rsid w:val="00A86A3B"/>
    <w:rsid w:val="00A86FA8"/>
    <w:rsid w:val="00A870D3"/>
    <w:rsid w:val="00A8741A"/>
    <w:rsid w:val="00A877A8"/>
    <w:rsid w:val="00A87CAA"/>
    <w:rsid w:val="00A87CDC"/>
    <w:rsid w:val="00A87D85"/>
    <w:rsid w:val="00A90110"/>
    <w:rsid w:val="00A90126"/>
    <w:rsid w:val="00A9012D"/>
    <w:rsid w:val="00A90170"/>
    <w:rsid w:val="00A903BE"/>
    <w:rsid w:val="00A907E6"/>
    <w:rsid w:val="00A907EB"/>
    <w:rsid w:val="00A908A7"/>
    <w:rsid w:val="00A90976"/>
    <w:rsid w:val="00A90BDB"/>
    <w:rsid w:val="00A90F55"/>
    <w:rsid w:val="00A90FF9"/>
    <w:rsid w:val="00A9107A"/>
    <w:rsid w:val="00A913BD"/>
    <w:rsid w:val="00A914FE"/>
    <w:rsid w:val="00A919B3"/>
    <w:rsid w:val="00A91D70"/>
    <w:rsid w:val="00A9208C"/>
    <w:rsid w:val="00A924C9"/>
    <w:rsid w:val="00A926A6"/>
    <w:rsid w:val="00A9294E"/>
    <w:rsid w:val="00A92A2B"/>
    <w:rsid w:val="00A92AE9"/>
    <w:rsid w:val="00A92BFA"/>
    <w:rsid w:val="00A92E07"/>
    <w:rsid w:val="00A92E7E"/>
    <w:rsid w:val="00A92E81"/>
    <w:rsid w:val="00A92E90"/>
    <w:rsid w:val="00A92EC1"/>
    <w:rsid w:val="00A92F82"/>
    <w:rsid w:val="00A92FF7"/>
    <w:rsid w:val="00A93065"/>
    <w:rsid w:val="00A9340B"/>
    <w:rsid w:val="00A93418"/>
    <w:rsid w:val="00A934C4"/>
    <w:rsid w:val="00A9365D"/>
    <w:rsid w:val="00A93679"/>
    <w:rsid w:val="00A936D9"/>
    <w:rsid w:val="00A937A5"/>
    <w:rsid w:val="00A93812"/>
    <w:rsid w:val="00A9387A"/>
    <w:rsid w:val="00A93914"/>
    <w:rsid w:val="00A93C29"/>
    <w:rsid w:val="00A94438"/>
    <w:rsid w:val="00A9467D"/>
    <w:rsid w:val="00A94811"/>
    <w:rsid w:val="00A94B68"/>
    <w:rsid w:val="00A94C76"/>
    <w:rsid w:val="00A95323"/>
    <w:rsid w:val="00A95723"/>
    <w:rsid w:val="00A95AC6"/>
    <w:rsid w:val="00A95C6C"/>
    <w:rsid w:val="00A95CB2"/>
    <w:rsid w:val="00A95D97"/>
    <w:rsid w:val="00A95FA5"/>
    <w:rsid w:val="00A96041"/>
    <w:rsid w:val="00A96112"/>
    <w:rsid w:val="00A961C9"/>
    <w:rsid w:val="00A961CB"/>
    <w:rsid w:val="00A961EB"/>
    <w:rsid w:val="00A96315"/>
    <w:rsid w:val="00A96A75"/>
    <w:rsid w:val="00A96B63"/>
    <w:rsid w:val="00A96CBC"/>
    <w:rsid w:val="00A96EB6"/>
    <w:rsid w:val="00A96F21"/>
    <w:rsid w:val="00A9731C"/>
    <w:rsid w:val="00A976D8"/>
    <w:rsid w:val="00A97710"/>
    <w:rsid w:val="00A97763"/>
    <w:rsid w:val="00A97836"/>
    <w:rsid w:val="00A97BEC"/>
    <w:rsid w:val="00A97DB0"/>
    <w:rsid w:val="00AA05C9"/>
    <w:rsid w:val="00AA0621"/>
    <w:rsid w:val="00AA06F0"/>
    <w:rsid w:val="00AA07E5"/>
    <w:rsid w:val="00AA081C"/>
    <w:rsid w:val="00AA0862"/>
    <w:rsid w:val="00AA08FD"/>
    <w:rsid w:val="00AA0C36"/>
    <w:rsid w:val="00AA0D53"/>
    <w:rsid w:val="00AA0DFE"/>
    <w:rsid w:val="00AA1166"/>
    <w:rsid w:val="00AA11FD"/>
    <w:rsid w:val="00AA1786"/>
    <w:rsid w:val="00AA1957"/>
    <w:rsid w:val="00AA1C80"/>
    <w:rsid w:val="00AA1E60"/>
    <w:rsid w:val="00AA1F7B"/>
    <w:rsid w:val="00AA2464"/>
    <w:rsid w:val="00AA25E2"/>
    <w:rsid w:val="00AA26AC"/>
    <w:rsid w:val="00AA26C5"/>
    <w:rsid w:val="00AA26D7"/>
    <w:rsid w:val="00AA28A0"/>
    <w:rsid w:val="00AA2A46"/>
    <w:rsid w:val="00AA2E90"/>
    <w:rsid w:val="00AA301E"/>
    <w:rsid w:val="00AA36D9"/>
    <w:rsid w:val="00AA38A7"/>
    <w:rsid w:val="00AA3938"/>
    <w:rsid w:val="00AA3A97"/>
    <w:rsid w:val="00AA3B1E"/>
    <w:rsid w:val="00AA3C4A"/>
    <w:rsid w:val="00AA3CC2"/>
    <w:rsid w:val="00AA3DDF"/>
    <w:rsid w:val="00AA3F5A"/>
    <w:rsid w:val="00AA4072"/>
    <w:rsid w:val="00AA4237"/>
    <w:rsid w:val="00AA43C5"/>
    <w:rsid w:val="00AA445C"/>
    <w:rsid w:val="00AA465A"/>
    <w:rsid w:val="00AA4757"/>
    <w:rsid w:val="00AA4897"/>
    <w:rsid w:val="00AA4996"/>
    <w:rsid w:val="00AA4B6A"/>
    <w:rsid w:val="00AA4DFA"/>
    <w:rsid w:val="00AA4F5E"/>
    <w:rsid w:val="00AA52DE"/>
    <w:rsid w:val="00AA53F2"/>
    <w:rsid w:val="00AA56F5"/>
    <w:rsid w:val="00AA57FB"/>
    <w:rsid w:val="00AA5E28"/>
    <w:rsid w:val="00AA5F3C"/>
    <w:rsid w:val="00AA5F74"/>
    <w:rsid w:val="00AA5F7C"/>
    <w:rsid w:val="00AA5FDF"/>
    <w:rsid w:val="00AA612D"/>
    <w:rsid w:val="00AA6130"/>
    <w:rsid w:val="00AA6382"/>
    <w:rsid w:val="00AA64A3"/>
    <w:rsid w:val="00AA652A"/>
    <w:rsid w:val="00AA69D8"/>
    <w:rsid w:val="00AA6A40"/>
    <w:rsid w:val="00AA6B6B"/>
    <w:rsid w:val="00AA6D76"/>
    <w:rsid w:val="00AA6FE3"/>
    <w:rsid w:val="00AA70D4"/>
    <w:rsid w:val="00AA71EA"/>
    <w:rsid w:val="00AA7244"/>
    <w:rsid w:val="00AA746F"/>
    <w:rsid w:val="00AA75E1"/>
    <w:rsid w:val="00AA7681"/>
    <w:rsid w:val="00AA7C62"/>
    <w:rsid w:val="00AA7D5D"/>
    <w:rsid w:val="00AA7FC4"/>
    <w:rsid w:val="00AB0132"/>
    <w:rsid w:val="00AB0379"/>
    <w:rsid w:val="00AB042A"/>
    <w:rsid w:val="00AB0607"/>
    <w:rsid w:val="00AB0710"/>
    <w:rsid w:val="00AB075E"/>
    <w:rsid w:val="00AB085C"/>
    <w:rsid w:val="00AB08BF"/>
    <w:rsid w:val="00AB0EB0"/>
    <w:rsid w:val="00AB0F52"/>
    <w:rsid w:val="00AB0F7F"/>
    <w:rsid w:val="00AB14EE"/>
    <w:rsid w:val="00AB1762"/>
    <w:rsid w:val="00AB1A65"/>
    <w:rsid w:val="00AB1B70"/>
    <w:rsid w:val="00AB1B88"/>
    <w:rsid w:val="00AB21A8"/>
    <w:rsid w:val="00AB22C9"/>
    <w:rsid w:val="00AB2432"/>
    <w:rsid w:val="00AB24FA"/>
    <w:rsid w:val="00AB2553"/>
    <w:rsid w:val="00AB25CF"/>
    <w:rsid w:val="00AB2B4A"/>
    <w:rsid w:val="00AB2B88"/>
    <w:rsid w:val="00AB2DB2"/>
    <w:rsid w:val="00AB2ED0"/>
    <w:rsid w:val="00AB313E"/>
    <w:rsid w:val="00AB31C4"/>
    <w:rsid w:val="00AB31F9"/>
    <w:rsid w:val="00AB3633"/>
    <w:rsid w:val="00AB3917"/>
    <w:rsid w:val="00AB3A09"/>
    <w:rsid w:val="00AB3B4D"/>
    <w:rsid w:val="00AB3BC2"/>
    <w:rsid w:val="00AB3F56"/>
    <w:rsid w:val="00AB4007"/>
    <w:rsid w:val="00AB412D"/>
    <w:rsid w:val="00AB413D"/>
    <w:rsid w:val="00AB4154"/>
    <w:rsid w:val="00AB41D8"/>
    <w:rsid w:val="00AB4425"/>
    <w:rsid w:val="00AB44B3"/>
    <w:rsid w:val="00AB46D4"/>
    <w:rsid w:val="00AB4B4F"/>
    <w:rsid w:val="00AB4BCF"/>
    <w:rsid w:val="00AB4D20"/>
    <w:rsid w:val="00AB4D6E"/>
    <w:rsid w:val="00AB4EB8"/>
    <w:rsid w:val="00AB514C"/>
    <w:rsid w:val="00AB5265"/>
    <w:rsid w:val="00AB534E"/>
    <w:rsid w:val="00AB5399"/>
    <w:rsid w:val="00AB5400"/>
    <w:rsid w:val="00AB54FD"/>
    <w:rsid w:val="00AB56D5"/>
    <w:rsid w:val="00AB583F"/>
    <w:rsid w:val="00AB5871"/>
    <w:rsid w:val="00AB588D"/>
    <w:rsid w:val="00AB5925"/>
    <w:rsid w:val="00AB59BD"/>
    <w:rsid w:val="00AB5AD7"/>
    <w:rsid w:val="00AB5D12"/>
    <w:rsid w:val="00AB5E1B"/>
    <w:rsid w:val="00AB61E9"/>
    <w:rsid w:val="00AB623C"/>
    <w:rsid w:val="00AB63D2"/>
    <w:rsid w:val="00AB6443"/>
    <w:rsid w:val="00AB676F"/>
    <w:rsid w:val="00AB6DF0"/>
    <w:rsid w:val="00AB6E8B"/>
    <w:rsid w:val="00AB6FB5"/>
    <w:rsid w:val="00AB718B"/>
    <w:rsid w:val="00AB72DC"/>
    <w:rsid w:val="00AB72F7"/>
    <w:rsid w:val="00AB735F"/>
    <w:rsid w:val="00AB7439"/>
    <w:rsid w:val="00AB778D"/>
    <w:rsid w:val="00AB7A7A"/>
    <w:rsid w:val="00AB7B82"/>
    <w:rsid w:val="00AB7CC0"/>
    <w:rsid w:val="00AB7E3F"/>
    <w:rsid w:val="00AC00BE"/>
    <w:rsid w:val="00AC04FA"/>
    <w:rsid w:val="00AC090A"/>
    <w:rsid w:val="00AC0AF4"/>
    <w:rsid w:val="00AC0B0D"/>
    <w:rsid w:val="00AC0BC2"/>
    <w:rsid w:val="00AC0E50"/>
    <w:rsid w:val="00AC11C5"/>
    <w:rsid w:val="00AC128B"/>
    <w:rsid w:val="00AC1728"/>
    <w:rsid w:val="00AC17BD"/>
    <w:rsid w:val="00AC183B"/>
    <w:rsid w:val="00AC1B79"/>
    <w:rsid w:val="00AC1CB5"/>
    <w:rsid w:val="00AC1D25"/>
    <w:rsid w:val="00AC1E20"/>
    <w:rsid w:val="00AC1F0A"/>
    <w:rsid w:val="00AC1FCD"/>
    <w:rsid w:val="00AC20C6"/>
    <w:rsid w:val="00AC2137"/>
    <w:rsid w:val="00AC2178"/>
    <w:rsid w:val="00AC2337"/>
    <w:rsid w:val="00AC25A4"/>
    <w:rsid w:val="00AC25E5"/>
    <w:rsid w:val="00AC2966"/>
    <w:rsid w:val="00AC2A63"/>
    <w:rsid w:val="00AC2C70"/>
    <w:rsid w:val="00AC30DF"/>
    <w:rsid w:val="00AC32BC"/>
    <w:rsid w:val="00AC3384"/>
    <w:rsid w:val="00AC3471"/>
    <w:rsid w:val="00AC3659"/>
    <w:rsid w:val="00AC3962"/>
    <w:rsid w:val="00AC3AE3"/>
    <w:rsid w:val="00AC3BCA"/>
    <w:rsid w:val="00AC3DE8"/>
    <w:rsid w:val="00AC3E4F"/>
    <w:rsid w:val="00AC4573"/>
    <w:rsid w:val="00AC472D"/>
    <w:rsid w:val="00AC4747"/>
    <w:rsid w:val="00AC4791"/>
    <w:rsid w:val="00AC4859"/>
    <w:rsid w:val="00AC4A70"/>
    <w:rsid w:val="00AC4CEA"/>
    <w:rsid w:val="00AC4CF4"/>
    <w:rsid w:val="00AC4E4E"/>
    <w:rsid w:val="00AC4FA1"/>
    <w:rsid w:val="00AC5045"/>
    <w:rsid w:val="00AC5080"/>
    <w:rsid w:val="00AC54CD"/>
    <w:rsid w:val="00AC557C"/>
    <w:rsid w:val="00AC5614"/>
    <w:rsid w:val="00AC56C5"/>
    <w:rsid w:val="00AC58CB"/>
    <w:rsid w:val="00AC5BA0"/>
    <w:rsid w:val="00AC5E73"/>
    <w:rsid w:val="00AC5E95"/>
    <w:rsid w:val="00AC600A"/>
    <w:rsid w:val="00AC60D1"/>
    <w:rsid w:val="00AC6202"/>
    <w:rsid w:val="00AC62A8"/>
    <w:rsid w:val="00AC6692"/>
    <w:rsid w:val="00AC6861"/>
    <w:rsid w:val="00AC6879"/>
    <w:rsid w:val="00AC6E86"/>
    <w:rsid w:val="00AC702D"/>
    <w:rsid w:val="00AC70C3"/>
    <w:rsid w:val="00AC7403"/>
    <w:rsid w:val="00AC7484"/>
    <w:rsid w:val="00AC772A"/>
    <w:rsid w:val="00AC7799"/>
    <w:rsid w:val="00AC7933"/>
    <w:rsid w:val="00AC7FAA"/>
    <w:rsid w:val="00AD01CE"/>
    <w:rsid w:val="00AD0685"/>
    <w:rsid w:val="00AD0765"/>
    <w:rsid w:val="00AD0803"/>
    <w:rsid w:val="00AD08CB"/>
    <w:rsid w:val="00AD093E"/>
    <w:rsid w:val="00AD0BE9"/>
    <w:rsid w:val="00AD0DAA"/>
    <w:rsid w:val="00AD0DC7"/>
    <w:rsid w:val="00AD0F7A"/>
    <w:rsid w:val="00AD153B"/>
    <w:rsid w:val="00AD18A1"/>
    <w:rsid w:val="00AD1981"/>
    <w:rsid w:val="00AD1B3F"/>
    <w:rsid w:val="00AD1C33"/>
    <w:rsid w:val="00AD218A"/>
    <w:rsid w:val="00AD23BB"/>
    <w:rsid w:val="00AD25D2"/>
    <w:rsid w:val="00AD26CF"/>
    <w:rsid w:val="00AD279A"/>
    <w:rsid w:val="00AD2806"/>
    <w:rsid w:val="00AD2D22"/>
    <w:rsid w:val="00AD3189"/>
    <w:rsid w:val="00AD37FA"/>
    <w:rsid w:val="00AD4150"/>
    <w:rsid w:val="00AD45C3"/>
    <w:rsid w:val="00AD4654"/>
    <w:rsid w:val="00AD47B7"/>
    <w:rsid w:val="00AD49CF"/>
    <w:rsid w:val="00AD4C9E"/>
    <w:rsid w:val="00AD4D4A"/>
    <w:rsid w:val="00AD4E44"/>
    <w:rsid w:val="00AD4F03"/>
    <w:rsid w:val="00AD4F74"/>
    <w:rsid w:val="00AD5110"/>
    <w:rsid w:val="00AD51AB"/>
    <w:rsid w:val="00AD5258"/>
    <w:rsid w:val="00AD526B"/>
    <w:rsid w:val="00AD52AE"/>
    <w:rsid w:val="00AD59C6"/>
    <w:rsid w:val="00AD5E68"/>
    <w:rsid w:val="00AD5FB3"/>
    <w:rsid w:val="00AD641A"/>
    <w:rsid w:val="00AD651C"/>
    <w:rsid w:val="00AD6637"/>
    <w:rsid w:val="00AD66BD"/>
    <w:rsid w:val="00AD66C0"/>
    <w:rsid w:val="00AD6731"/>
    <w:rsid w:val="00AD67C8"/>
    <w:rsid w:val="00AD6B08"/>
    <w:rsid w:val="00AD6BAE"/>
    <w:rsid w:val="00AD6CAB"/>
    <w:rsid w:val="00AD6D2E"/>
    <w:rsid w:val="00AD6DC3"/>
    <w:rsid w:val="00AD6DE3"/>
    <w:rsid w:val="00AD6E00"/>
    <w:rsid w:val="00AD6E45"/>
    <w:rsid w:val="00AD732C"/>
    <w:rsid w:val="00AD7352"/>
    <w:rsid w:val="00AD7416"/>
    <w:rsid w:val="00AD7612"/>
    <w:rsid w:val="00AD77C8"/>
    <w:rsid w:val="00AD7CE5"/>
    <w:rsid w:val="00AD7D34"/>
    <w:rsid w:val="00AD7F6D"/>
    <w:rsid w:val="00AE0244"/>
    <w:rsid w:val="00AE0494"/>
    <w:rsid w:val="00AE0641"/>
    <w:rsid w:val="00AE0717"/>
    <w:rsid w:val="00AE07A4"/>
    <w:rsid w:val="00AE08D0"/>
    <w:rsid w:val="00AE0B9F"/>
    <w:rsid w:val="00AE0CD4"/>
    <w:rsid w:val="00AE0FF7"/>
    <w:rsid w:val="00AE1347"/>
    <w:rsid w:val="00AE1621"/>
    <w:rsid w:val="00AE18FD"/>
    <w:rsid w:val="00AE19E3"/>
    <w:rsid w:val="00AE1A0B"/>
    <w:rsid w:val="00AE1F4A"/>
    <w:rsid w:val="00AE203C"/>
    <w:rsid w:val="00AE2042"/>
    <w:rsid w:val="00AE22DC"/>
    <w:rsid w:val="00AE23E0"/>
    <w:rsid w:val="00AE2693"/>
    <w:rsid w:val="00AE271E"/>
    <w:rsid w:val="00AE2765"/>
    <w:rsid w:val="00AE277B"/>
    <w:rsid w:val="00AE2820"/>
    <w:rsid w:val="00AE28EF"/>
    <w:rsid w:val="00AE2959"/>
    <w:rsid w:val="00AE2B69"/>
    <w:rsid w:val="00AE2CCB"/>
    <w:rsid w:val="00AE3009"/>
    <w:rsid w:val="00AE3057"/>
    <w:rsid w:val="00AE30C3"/>
    <w:rsid w:val="00AE311B"/>
    <w:rsid w:val="00AE319C"/>
    <w:rsid w:val="00AE319F"/>
    <w:rsid w:val="00AE351A"/>
    <w:rsid w:val="00AE3666"/>
    <w:rsid w:val="00AE36A0"/>
    <w:rsid w:val="00AE384E"/>
    <w:rsid w:val="00AE3B3C"/>
    <w:rsid w:val="00AE3D78"/>
    <w:rsid w:val="00AE3F10"/>
    <w:rsid w:val="00AE43CF"/>
    <w:rsid w:val="00AE4520"/>
    <w:rsid w:val="00AE4655"/>
    <w:rsid w:val="00AE4662"/>
    <w:rsid w:val="00AE46F5"/>
    <w:rsid w:val="00AE485A"/>
    <w:rsid w:val="00AE486D"/>
    <w:rsid w:val="00AE49F1"/>
    <w:rsid w:val="00AE4B08"/>
    <w:rsid w:val="00AE4B4B"/>
    <w:rsid w:val="00AE4D86"/>
    <w:rsid w:val="00AE5091"/>
    <w:rsid w:val="00AE50EA"/>
    <w:rsid w:val="00AE524B"/>
    <w:rsid w:val="00AE526E"/>
    <w:rsid w:val="00AE53F5"/>
    <w:rsid w:val="00AE55B7"/>
    <w:rsid w:val="00AE5636"/>
    <w:rsid w:val="00AE570B"/>
    <w:rsid w:val="00AE5743"/>
    <w:rsid w:val="00AE5997"/>
    <w:rsid w:val="00AE5B0B"/>
    <w:rsid w:val="00AE5B2C"/>
    <w:rsid w:val="00AE5CE4"/>
    <w:rsid w:val="00AE5D6D"/>
    <w:rsid w:val="00AE5E46"/>
    <w:rsid w:val="00AE5E79"/>
    <w:rsid w:val="00AE5FDD"/>
    <w:rsid w:val="00AE62D7"/>
    <w:rsid w:val="00AE64E3"/>
    <w:rsid w:val="00AE67AD"/>
    <w:rsid w:val="00AE680A"/>
    <w:rsid w:val="00AE69C1"/>
    <w:rsid w:val="00AE6A29"/>
    <w:rsid w:val="00AE7130"/>
    <w:rsid w:val="00AE71A8"/>
    <w:rsid w:val="00AE724A"/>
    <w:rsid w:val="00AE74D8"/>
    <w:rsid w:val="00AE75F6"/>
    <w:rsid w:val="00AE7B05"/>
    <w:rsid w:val="00AE7D89"/>
    <w:rsid w:val="00AF0227"/>
    <w:rsid w:val="00AF0309"/>
    <w:rsid w:val="00AF03BE"/>
    <w:rsid w:val="00AF0578"/>
    <w:rsid w:val="00AF058D"/>
    <w:rsid w:val="00AF07AA"/>
    <w:rsid w:val="00AF0838"/>
    <w:rsid w:val="00AF0905"/>
    <w:rsid w:val="00AF093B"/>
    <w:rsid w:val="00AF0A29"/>
    <w:rsid w:val="00AF0AB4"/>
    <w:rsid w:val="00AF0B8B"/>
    <w:rsid w:val="00AF0D16"/>
    <w:rsid w:val="00AF0EEA"/>
    <w:rsid w:val="00AF10DC"/>
    <w:rsid w:val="00AF1102"/>
    <w:rsid w:val="00AF1229"/>
    <w:rsid w:val="00AF19C4"/>
    <w:rsid w:val="00AF1BB9"/>
    <w:rsid w:val="00AF1BD8"/>
    <w:rsid w:val="00AF1EEA"/>
    <w:rsid w:val="00AF2087"/>
    <w:rsid w:val="00AF2312"/>
    <w:rsid w:val="00AF2444"/>
    <w:rsid w:val="00AF25FC"/>
    <w:rsid w:val="00AF26A4"/>
    <w:rsid w:val="00AF2749"/>
    <w:rsid w:val="00AF2773"/>
    <w:rsid w:val="00AF27C3"/>
    <w:rsid w:val="00AF2849"/>
    <w:rsid w:val="00AF289A"/>
    <w:rsid w:val="00AF29ED"/>
    <w:rsid w:val="00AF2AAA"/>
    <w:rsid w:val="00AF2B28"/>
    <w:rsid w:val="00AF2BAE"/>
    <w:rsid w:val="00AF2C53"/>
    <w:rsid w:val="00AF3201"/>
    <w:rsid w:val="00AF3400"/>
    <w:rsid w:val="00AF34DF"/>
    <w:rsid w:val="00AF39E4"/>
    <w:rsid w:val="00AF3B7B"/>
    <w:rsid w:val="00AF3BD4"/>
    <w:rsid w:val="00AF3D7E"/>
    <w:rsid w:val="00AF3FFE"/>
    <w:rsid w:val="00AF4324"/>
    <w:rsid w:val="00AF4834"/>
    <w:rsid w:val="00AF4873"/>
    <w:rsid w:val="00AF48ED"/>
    <w:rsid w:val="00AF4D05"/>
    <w:rsid w:val="00AF5182"/>
    <w:rsid w:val="00AF525B"/>
    <w:rsid w:val="00AF5340"/>
    <w:rsid w:val="00AF5500"/>
    <w:rsid w:val="00AF5B52"/>
    <w:rsid w:val="00AF5F15"/>
    <w:rsid w:val="00AF5F7C"/>
    <w:rsid w:val="00AF5F98"/>
    <w:rsid w:val="00AF612E"/>
    <w:rsid w:val="00AF62FD"/>
    <w:rsid w:val="00AF6620"/>
    <w:rsid w:val="00AF6777"/>
    <w:rsid w:val="00AF69C1"/>
    <w:rsid w:val="00AF6B32"/>
    <w:rsid w:val="00AF6B4E"/>
    <w:rsid w:val="00AF725D"/>
    <w:rsid w:val="00AF726F"/>
    <w:rsid w:val="00AF746D"/>
    <w:rsid w:val="00AF74F1"/>
    <w:rsid w:val="00AF7C2E"/>
    <w:rsid w:val="00AF7E59"/>
    <w:rsid w:val="00AF7F05"/>
    <w:rsid w:val="00AF7F09"/>
    <w:rsid w:val="00B0014E"/>
    <w:rsid w:val="00B00368"/>
    <w:rsid w:val="00B00433"/>
    <w:rsid w:val="00B007D6"/>
    <w:rsid w:val="00B00974"/>
    <w:rsid w:val="00B00A3C"/>
    <w:rsid w:val="00B00AFE"/>
    <w:rsid w:val="00B00E43"/>
    <w:rsid w:val="00B00EC2"/>
    <w:rsid w:val="00B00F9B"/>
    <w:rsid w:val="00B01193"/>
    <w:rsid w:val="00B012D2"/>
    <w:rsid w:val="00B014F0"/>
    <w:rsid w:val="00B01654"/>
    <w:rsid w:val="00B016F5"/>
    <w:rsid w:val="00B01716"/>
    <w:rsid w:val="00B019E1"/>
    <w:rsid w:val="00B01C84"/>
    <w:rsid w:val="00B01CE1"/>
    <w:rsid w:val="00B01E33"/>
    <w:rsid w:val="00B01F49"/>
    <w:rsid w:val="00B0229A"/>
    <w:rsid w:val="00B023CD"/>
    <w:rsid w:val="00B0262D"/>
    <w:rsid w:val="00B02688"/>
    <w:rsid w:val="00B02AA0"/>
    <w:rsid w:val="00B02B14"/>
    <w:rsid w:val="00B02BEA"/>
    <w:rsid w:val="00B02C43"/>
    <w:rsid w:val="00B02C50"/>
    <w:rsid w:val="00B02C69"/>
    <w:rsid w:val="00B02DA7"/>
    <w:rsid w:val="00B02F32"/>
    <w:rsid w:val="00B033F3"/>
    <w:rsid w:val="00B03B2B"/>
    <w:rsid w:val="00B03F7A"/>
    <w:rsid w:val="00B0404B"/>
    <w:rsid w:val="00B0423D"/>
    <w:rsid w:val="00B043EE"/>
    <w:rsid w:val="00B0450A"/>
    <w:rsid w:val="00B0493D"/>
    <w:rsid w:val="00B049D1"/>
    <w:rsid w:val="00B04C96"/>
    <w:rsid w:val="00B04DFF"/>
    <w:rsid w:val="00B04EEC"/>
    <w:rsid w:val="00B04F40"/>
    <w:rsid w:val="00B051D4"/>
    <w:rsid w:val="00B0534C"/>
    <w:rsid w:val="00B05377"/>
    <w:rsid w:val="00B054DA"/>
    <w:rsid w:val="00B056A1"/>
    <w:rsid w:val="00B0571B"/>
    <w:rsid w:val="00B058AD"/>
    <w:rsid w:val="00B05B6A"/>
    <w:rsid w:val="00B05CBE"/>
    <w:rsid w:val="00B060F2"/>
    <w:rsid w:val="00B0652E"/>
    <w:rsid w:val="00B06592"/>
    <w:rsid w:val="00B066A6"/>
    <w:rsid w:val="00B067E1"/>
    <w:rsid w:val="00B0693A"/>
    <w:rsid w:val="00B0693D"/>
    <w:rsid w:val="00B0694B"/>
    <w:rsid w:val="00B06964"/>
    <w:rsid w:val="00B06A40"/>
    <w:rsid w:val="00B06B44"/>
    <w:rsid w:val="00B06F2B"/>
    <w:rsid w:val="00B07684"/>
    <w:rsid w:val="00B078CB"/>
    <w:rsid w:val="00B07AEE"/>
    <w:rsid w:val="00B07BAD"/>
    <w:rsid w:val="00B10199"/>
    <w:rsid w:val="00B10456"/>
    <w:rsid w:val="00B105D6"/>
    <w:rsid w:val="00B109FE"/>
    <w:rsid w:val="00B10ABE"/>
    <w:rsid w:val="00B10C54"/>
    <w:rsid w:val="00B10D28"/>
    <w:rsid w:val="00B10E8A"/>
    <w:rsid w:val="00B110C4"/>
    <w:rsid w:val="00B110F7"/>
    <w:rsid w:val="00B1111B"/>
    <w:rsid w:val="00B11141"/>
    <w:rsid w:val="00B113DF"/>
    <w:rsid w:val="00B1177B"/>
    <w:rsid w:val="00B1239B"/>
    <w:rsid w:val="00B12463"/>
    <w:rsid w:val="00B125A5"/>
    <w:rsid w:val="00B12600"/>
    <w:rsid w:val="00B12804"/>
    <w:rsid w:val="00B128B0"/>
    <w:rsid w:val="00B12A92"/>
    <w:rsid w:val="00B12A96"/>
    <w:rsid w:val="00B12B1C"/>
    <w:rsid w:val="00B12B26"/>
    <w:rsid w:val="00B12D31"/>
    <w:rsid w:val="00B13069"/>
    <w:rsid w:val="00B13075"/>
    <w:rsid w:val="00B13267"/>
    <w:rsid w:val="00B132C4"/>
    <w:rsid w:val="00B13449"/>
    <w:rsid w:val="00B13558"/>
    <w:rsid w:val="00B13A84"/>
    <w:rsid w:val="00B13D76"/>
    <w:rsid w:val="00B13E82"/>
    <w:rsid w:val="00B13ED7"/>
    <w:rsid w:val="00B13FF9"/>
    <w:rsid w:val="00B140DD"/>
    <w:rsid w:val="00B140E3"/>
    <w:rsid w:val="00B14134"/>
    <w:rsid w:val="00B141FA"/>
    <w:rsid w:val="00B14228"/>
    <w:rsid w:val="00B142BA"/>
    <w:rsid w:val="00B143C6"/>
    <w:rsid w:val="00B14D02"/>
    <w:rsid w:val="00B14E51"/>
    <w:rsid w:val="00B15416"/>
    <w:rsid w:val="00B1564B"/>
    <w:rsid w:val="00B156F2"/>
    <w:rsid w:val="00B15708"/>
    <w:rsid w:val="00B15992"/>
    <w:rsid w:val="00B15A88"/>
    <w:rsid w:val="00B1612B"/>
    <w:rsid w:val="00B1643C"/>
    <w:rsid w:val="00B1643E"/>
    <w:rsid w:val="00B16482"/>
    <w:rsid w:val="00B16657"/>
    <w:rsid w:val="00B168A6"/>
    <w:rsid w:val="00B169E6"/>
    <w:rsid w:val="00B16A1F"/>
    <w:rsid w:val="00B16BFE"/>
    <w:rsid w:val="00B16C4E"/>
    <w:rsid w:val="00B16CDF"/>
    <w:rsid w:val="00B16FD8"/>
    <w:rsid w:val="00B17276"/>
    <w:rsid w:val="00B1746B"/>
    <w:rsid w:val="00B17A20"/>
    <w:rsid w:val="00B17AF9"/>
    <w:rsid w:val="00B17C50"/>
    <w:rsid w:val="00B20738"/>
    <w:rsid w:val="00B20DFA"/>
    <w:rsid w:val="00B20E17"/>
    <w:rsid w:val="00B20FF0"/>
    <w:rsid w:val="00B2108B"/>
    <w:rsid w:val="00B21149"/>
    <w:rsid w:val="00B218DA"/>
    <w:rsid w:val="00B218DE"/>
    <w:rsid w:val="00B2199E"/>
    <w:rsid w:val="00B21B7C"/>
    <w:rsid w:val="00B21C6E"/>
    <w:rsid w:val="00B21CF3"/>
    <w:rsid w:val="00B21E93"/>
    <w:rsid w:val="00B222FA"/>
    <w:rsid w:val="00B22344"/>
    <w:rsid w:val="00B224AE"/>
    <w:rsid w:val="00B22833"/>
    <w:rsid w:val="00B22DB1"/>
    <w:rsid w:val="00B23296"/>
    <w:rsid w:val="00B2330F"/>
    <w:rsid w:val="00B23387"/>
    <w:rsid w:val="00B23423"/>
    <w:rsid w:val="00B23646"/>
    <w:rsid w:val="00B23826"/>
    <w:rsid w:val="00B23862"/>
    <w:rsid w:val="00B23E1E"/>
    <w:rsid w:val="00B23EFA"/>
    <w:rsid w:val="00B23F07"/>
    <w:rsid w:val="00B24354"/>
    <w:rsid w:val="00B243D3"/>
    <w:rsid w:val="00B24545"/>
    <w:rsid w:val="00B247D1"/>
    <w:rsid w:val="00B247EB"/>
    <w:rsid w:val="00B24868"/>
    <w:rsid w:val="00B24B30"/>
    <w:rsid w:val="00B24C69"/>
    <w:rsid w:val="00B24F1D"/>
    <w:rsid w:val="00B253A3"/>
    <w:rsid w:val="00B25545"/>
    <w:rsid w:val="00B25658"/>
    <w:rsid w:val="00B2572C"/>
    <w:rsid w:val="00B259C4"/>
    <w:rsid w:val="00B259E9"/>
    <w:rsid w:val="00B25CF7"/>
    <w:rsid w:val="00B25D66"/>
    <w:rsid w:val="00B25DEC"/>
    <w:rsid w:val="00B25E47"/>
    <w:rsid w:val="00B2603A"/>
    <w:rsid w:val="00B2641F"/>
    <w:rsid w:val="00B265B1"/>
    <w:rsid w:val="00B26615"/>
    <w:rsid w:val="00B266D9"/>
    <w:rsid w:val="00B2673B"/>
    <w:rsid w:val="00B26BC1"/>
    <w:rsid w:val="00B26D5E"/>
    <w:rsid w:val="00B26DD8"/>
    <w:rsid w:val="00B26EDA"/>
    <w:rsid w:val="00B26F0D"/>
    <w:rsid w:val="00B27222"/>
    <w:rsid w:val="00B27470"/>
    <w:rsid w:val="00B2766F"/>
    <w:rsid w:val="00B27777"/>
    <w:rsid w:val="00B27873"/>
    <w:rsid w:val="00B27AF6"/>
    <w:rsid w:val="00B27DD9"/>
    <w:rsid w:val="00B27EB2"/>
    <w:rsid w:val="00B27F63"/>
    <w:rsid w:val="00B30209"/>
    <w:rsid w:val="00B30794"/>
    <w:rsid w:val="00B30899"/>
    <w:rsid w:val="00B309CD"/>
    <w:rsid w:val="00B312B1"/>
    <w:rsid w:val="00B31386"/>
    <w:rsid w:val="00B313A1"/>
    <w:rsid w:val="00B316D5"/>
    <w:rsid w:val="00B31C34"/>
    <w:rsid w:val="00B31CEA"/>
    <w:rsid w:val="00B31EC2"/>
    <w:rsid w:val="00B31F7C"/>
    <w:rsid w:val="00B31F80"/>
    <w:rsid w:val="00B320BB"/>
    <w:rsid w:val="00B32220"/>
    <w:rsid w:val="00B322E2"/>
    <w:rsid w:val="00B3260F"/>
    <w:rsid w:val="00B3288C"/>
    <w:rsid w:val="00B329D3"/>
    <w:rsid w:val="00B32B5D"/>
    <w:rsid w:val="00B32C22"/>
    <w:rsid w:val="00B32C5A"/>
    <w:rsid w:val="00B32FCC"/>
    <w:rsid w:val="00B330BA"/>
    <w:rsid w:val="00B333D2"/>
    <w:rsid w:val="00B333D5"/>
    <w:rsid w:val="00B33569"/>
    <w:rsid w:val="00B336B9"/>
    <w:rsid w:val="00B338D7"/>
    <w:rsid w:val="00B339F1"/>
    <w:rsid w:val="00B33AE2"/>
    <w:rsid w:val="00B33BDC"/>
    <w:rsid w:val="00B3425B"/>
    <w:rsid w:val="00B3446F"/>
    <w:rsid w:val="00B34526"/>
    <w:rsid w:val="00B34573"/>
    <w:rsid w:val="00B34593"/>
    <w:rsid w:val="00B34631"/>
    <w:rsid w:val="00B347FA"/>
    <w:rsid w:val="00B34A49"/>
    <w:rsid w:val="00B34A62"/>
    <w:rsid w:val="00B34AA7"/>
    <w:rsid w:val="00B34B1A"/>
    <w:rsid w:val="00B34B38"/>
    <w:rsid w:val="00B34C3A"/>
    <w:rsid w:val="00B34E1F"/>
    <w:rsid w:val="00B34F22"/>
    <w:rsid w:val="00B3505C"/>
    <w:rsid w:val="00B35495"/>
    <w:rsid w:val="00B358F7"/>
    <w:rsid w:val="00B35A3F"/>
    <w:rsid w:val="00B35AB6"/>
    <w:rsid w:val="00B35F36"/>
    <w:rsid w:val="00B35FA7"/>
    <w:rsid w:val="00B35FBF"/>
    <w:rsid w:val="00B3603D"/>
    <w:rsid w:val="00B363F1"/>
    <w:rsid w:val="00B3647F"/>
    <w:rsid w:val="00B3650F"/>
    <w:rsid w:val="00B3660C"/>
    <w:rsid w:val="00B36D83"/>
    <w:rsid w:val="00B36DCC"/>
    <w:rsid w:val="00B36E30"/>
    <w:rsid w:val="00B373D7"/>
    <w:rsid w:val="00B374EF"/>
    <w:rsid w:val="00B375AD"/>
    <w:rsid w:val="00B375F0"/>
    <w:rsid w:val="00B37708"/>
    <w:rsid w:val="00B377CA"/>
    <w:rsid w:val="00B379A1"/>
    <w:rsid w:val="00B379E2"/>
    <w:rsid w:val="00B37C97"/>
    <w:rsid w:val="00B37D2A"/>
    <w:rsid w:val="00B37D8B"/>
    <w:rsid w:val="00B37FEE"/>
    <w:rsid w:val="00B401AC"/>
    <w:rsid w:val="00B4021B"/>
    <w:rsid w:val="00B4039E"/>
    <w:rsid w:val="00B404F2"/>
    <w:rsid w:val="00B4080F"/>
    <w:rsid w:val="00B40951"/>
    <w:rsid w:val="00B40BAE"/>
    <w:rsid w:val="00B40DAF"/>
    <w:rsid w:val="00B40E79"/>
    <w:rsid w:val="00B40E7C"/>
    <w:rsid w:val="00B41325"/>
    <w:rsid w:val="00B4133F"/>
    <w:rsid w:val="00B415CD"/>
    <w:rsid w:val="00B4176A"/>
    <w:rsid w:val="00B41823"/>
    <w:rsid w:val="00B41892"/>
    <w:rsid w:val="00B41C06"/>
    <w:rsid w:val="00B41C6C"/>
    <w:rsid w:val="00B42134"/>
    <w:rsid w:val="00B421A0"/>
    <w:rsid w:val="00B421DA"/>
    <w:rsid w:val="00B42238"/>
    <w:rsid w:val="00B4240B"/>
    <w:rsid w:val="00B42432"/>
    <w:rsid w:val="00B424C2"/>
    <w:rsid w:val="00B4254B"/>
    <w:rsid w:val="00B425CE"/>
    <w:rsid w:val="00B427D9"/>
    <w:rsid w:val="00B42802"/>
    <w:rsid w:val="00B42835"/>
    <w:rsid w:val="00B42A6F"/>
    <w:rsid w:val="00B42A83"/>
    <w:rsid w:val="00B42E04"/>
    <w:rsid w:val="00B42E99"/>
    <w:rsid w:val="00B43046"/>
    <w:rsid w:val="00B430FD"/>
    <w:rsid w:val="00B43141"/>
    <w:rsid w:val="00B43170"/>
    <w:rsid w:val="00B431F1"/>
    <w:rsid w:val="00B4322A"/>
    <w:rsid w:val="00B43339"/>
    <w:rsid w:val="00B434A9"/>
    <w:rsid w:val="00B43505"/>
    <w:rsid w:val="00B435E2"/>
    <w:rsid w:val="00B437C3"/>
    <w:rsid w:val="00B43945"/>
    <w:rsid w:val="00B43AC3"/>
    <w:rsid w:val="00B43EED"/>
    <w:rsid w:val="00B43EEF"/>
    <w:rsid w:val="00B43F98"/>
    <w:rsid w:val="00B44123"/>
    <w:rsid w:val="00B44224"/>
    <w:rsid w:val="00B4433A"/>
    <w:rsid w:val="00B44503"/>
    <w:rsid w:val="00B4474F"/>
    <w:rsid w:val="00B44808"/>
    <w:rsid w:val="00B44936"/>
    <w:rsid w:val="00B44AB9"/>
    <w:rsid w:val="00B44AC9"/>
    <w:rsid w:val="00B44C28"/>
    <w:rsid w:val="00B44C7B"/>
    <w:rsid w:val="00B44D6F"/>
    <w:rsid w:val="00B44F1F"/>
    <w:rsid w:val="00B4514A"/>
    <w:rsid w:val="00B45198"/>
    <w:rsid w:val="00B452CB"/>
    <w:rsid w:val="00B453B0"/>
    <w:rsid w:val="00B453CB"/>
    <w:rsid w:val="00B4546B"/>
    <w:rsid w:val="00B45553"/>
    <w:rsid w:val="00B45A8C"/>
    <w:rsid w:val="00B45B42"/>
    <w:rsid w:val="00B45CC0"/>
    <w:rsid w:val="00B45E21"/>
    <w:rsid w:val="00B45EF8"/>
    <w:rsid w:val="00B45F49"/>
    <w:rsid w:val="00B464CB"/>
    <w:rsid w:val="00B465EA"/>
    <w:rsid w:val="00B466B8"/>
    <w:rsid w:val="00B4685F"/>
    <w:rsid w:val="00B4694E"/>
    <w:rsid w:val="00B469E6"/>
    <w:rsid w:val="00B46D1E"/>
    <w:rsid w:val="00B47075"/>
    <w:rsid w:val="00B4724B"/>
    <w:rsid w:val="00B47405"/>
    <w:rsid w:val="00B47465"/>
    <w:rsid w:val="00B478BA"/>
    <w:rsid w:val="00B4794D"/>
    <w:rsid w:val="00B47A07"/>
    <w:rsid w:val="00B47B63"/>
    <w:rsid w:val="00B47B71"/>
    <w:rsid w:val="00B47D07"/>
    <w:rsid w:val="00B47F61"/>
    <w:rsid w:val="00B47F8D"/>
    <w:rsid w:val="00B5010E"/>
    <w:rsid w:val="00B502FB"/>
    <w:rsid w:val="00B50376"/>
    <w:rsid w:val="00B50488"/>
    <w:rsid w:val="00B504ED"/>
    <w:rsid w:val="00B50593"/>
    <w:rsid w:val="00B5083D"/>
    <w:rsid w:val="00B50889"/>
    <w:rsid w:val="00B5089C"/>
    <w:rsid w:val="00B508F4"/>
    <w:rsid w:val="00B50B8D"/>
    <w:rsid w:val="00B50B97"/>
    <w:rsid w:val="00B50D49"/>
    <w:rsid w:val="00B50DB6"/>
    <w:rsid w:val="00B50E23"/>
    <w:rsid w:val="00B50E2D"/>
    <w:rsid w:val="00B50F9B"/>
    <w:rsid w:val="00B51049"/>
    <w:rsid w:val="00B5107F"/>
    <w:rsid w:val="00B51456"/>
    <w:rsid w:val="00B5146B"/>
    <w:rsid w:val="00B51852"/>
    <w:rsid w:val="00B51A30"/>
    <w:rsid w:val="00B51B62"/>
    <w:rsid w:val="00B51CD8"/>
    <w:rsid w:val="00B51F1F"/>
    <w:rsid w:val="00B52BDC"/>
    <w:rsid w:val="00B52E23"/>
    <w:rsid w:val="00B52F38"/>
    <w:rsid w:val="00B53115"/>
    <w:rsid w:val="00B532EF"/>
    <w:rsid w:val="00B53591"/>
    <w:rsid w:val="00B53646"/>
    <w:rsid w:val="00B5390D"/>
    <w:rsid w:val="00B5391A"/>
    <w:rsid w:val="00B539B1"/>
    <w:rsid w:val="00B53AA7"/>
    <w:rsid w:val="00B53B5F"/>
    <w:rsid w:val="00B53EDC"/>
    <w:rsid w:val="00B53EF4"/>
    <w:rsid w:val="00B53F57"/>
    <w:rsid w:val="00B53FB5"/>
    <w:rsid w:val="00B54008"/>
    <w:rsid w:val="00B542B1"/>
    <w:rsid w:val="00B5441A"/>
    <w:rsid w:val="00B548E2"/>
    <w:rsid w:val="00B5495D"/>
    <w:rsid w:val="00B5499A"/>
    <w:rsid w:val="00B54BD9"/>
    <w:rsid w:val="00B54F48"/>
    <w:rsid w:val="00B54FEE"/>
    <w:rsid w:val="00B55355"/>
    <w:rsid w:val="00B556C8"/>
    <w:rsid w:val="00B55A45"/>
    <w:rsid w:val="00B55ACD"/>
    <w:rsid w:val="00B55D67"/>
    <w:rsid w:val="00B55D85"/>
    <w:rsid w:val="00B55F02"/>
    <w:rsid w:val="00B564CF"/>
    <w:rsid w:val="00B56742"/>
    <w:rsid w:val="00B56D57"/>
    <w:rsid w:val="00B571DA"/>
    <w:rsid w:val="00B572E5"/>
    <w:rsid w:val="00B5742A"/>
    <w:rsid w:val="00B5791C"/>
    <w:rsid w:val="00B57A03"/>
    <w:rsid w:val="00B57C87"/>
    <w:rsid w:val="00B57DA6"/>
    <w:rsid w:val="00B57E70"/>
    <w:rsid w:val="00B57F9C"/>
    <w:rsid w:val="00B6028E"/>
    <w:rsid w:val="00B603E4"/>
    <w:rsid w:val="00B60682"/>
    <w:rsid w:val="00B607B3"/>
    <w:rsid w:val="00B60911"/>
    <w:rsid w:val="00B60AC7"/>
    <w:rsid w:val="00B60EE3"/>
    <w:rsid w:val="00B61287"/>
    <w:rsid w:val="00B6132E"/>
    <w:rsid w:val="00B61592"/>
    <w:rsid w:val="00B6163F"/>
    <w:rsid w:val="00B61A38"/>
    <w:rsid w:val="00B61BC6"/>
    <w:rsid w:val="00B61C32"/>
    <w:rsid w:val="00B61EED"/>
    <w:rsid w:val="00B62033"/>
    <w:rsid w:val="00B621A9"/>
    <w:rsid w:val="00B625D9"/>
    <w:rsid w:val="00B626E6"/>
    <w:rsid w:val="00B62739"/>
    <w:rsid w:val="00B62ABD"/>
    <w:rsid w:val="00B62C0D"/>
    <w:rsid w:val="00B62D5F"/>
    <w:rsid w:val="00B62D66"/>
    <w:rsid w:val="00B6301E"/>
    <w:rsid w:val="00B63169"/>
    <w:rsid w:val="00B63550"/>
    <w:rsid w:val="00B6358A"/>
    <w:rsid w:val="00B63709"/>
    <w:rsid w:val="00B63749"/>
    <w:rsid w:val="00B6374F"/>
    <w:rsid w:val="00B637FA"/>
    <w:rsid w:val="00B63982"/>
    <w:rsid w:val="00B63AFC"/>
    <w:rsid w:val="00B63B70"/>
    <w:rsid w:val="00B63F62"/>
    <w:rsid w:val="00B643EF"/>
    <w:rsid w:val="00B6465D"/>
    <w:rsid w:val="00B648DF"/>
    <w:rsid w:val="00B64D69"/>
    <w:rsid w:val="00B6500C"/>
    <w:rsid w:val="00B65023"/>
    <w:rsid w:val="00B65047"/>
    <w:rsid w:val="00B6504C"/>
    <w:rsid w:val="00B652C4"/>
    <w:rsid w:val="00B652DA"/>
    <w:rsid w:val="00B6539C"/>
    <w:rsid w:val="00B654C4"/>
    <w:rsid w:val="00B655DB"/>
    <w:rsid w:val="00B656C6"/>
    <w:rsid w:val="00B6575F"/>
    <w:rsid w:val="00B65765"/>
    <w:rsid w:val="00B65B0A"/>
    <w:rsid w:val="00B65B1B"/>
    <w:rsid w:val="00B65D32"/>
    <w:rsid w:val="00B65DBA"/>
    <w:rsid w:val="00B65DFA"/>
    <w:rsid w:val="00B65ED5"/>
    <w:rsid w:val="00B66005"/>
    <w:rsid w:val="00B6614F"/>
    <w:rsid w:val="00B662D2"/>
    <w:rsid w:val="00B662D6"/>
    <w:rsid w:val="00B6633F"/>
    <w:rsid w:val="00B66344"/>
    <w:rsid w:val="00B666DE"/>
    <w:rsid w:val="00B6691A"/>
    <w:rsid w:val="00B66B33"/>
    <w:rsid w:val="00B66FB0"/>
    <w:rsid w:val="00B67264"/>
    <w:rsid w:val="00B675E5"/>
    <w:rsid w:val="00B67611"/>
    <w:rsid w:val="00B677D7"/>
    <w:rsid w:val="00B678C1"/>
    <w:rsid w:val="00B67A90"/>
    <w:rsid w:val="00B67DAD"/>
    <w:rsid w:val="00B67FC5"/>
    <w:rsid w:val="00B67FCB"/>
    <w:rsid w:val="00B7000C"/>
    <w:rsid w:val="00B703BF"/>
    <w:rsid w:val="00B704E2"/>
    <w:rsid w:val="00B70765"/>
    <w:rsid w:val="00B71240"/>
    <w:rsid w:val="00B714C8"/>
    <w:rsid w:val="00B714D6"/>
    <w:rsid w:val="00B715D4"/>
    <w:rsid w:val="00B71678"/>
    <w:rsid w:val="00B7170E"/>
    <w:rsid w:val="00B71723"/>
    <w:rsid w:val="00B71CAB"/>
    <w:rsid w:val="00B71DFA"/>
    <w:rsid w:val="00B71FBD"/>
    <w:rsid w:val="00B72084"/>
    <w:rsid w:val="00B721BC"/>
    <w:rsid w:val="00B72488"/>
    <w:rsid w:val="00B726B8"/>
    <w:rsid w:val="00B729A1"/>
    <w:rsid w:val="00B72C80"/>
    <w:rsid w:val="00B72C87"/>
    <w:rsid w:val="00B72D15"/>
    <w:rsid w:val="00B72DB6"/>
    <w:rsid w:val="00B7322C"/>
    <w:rsid w:val="00B7325A"/>
    <w:rsid w:val="00B732D6"/>
    <w:rsid w:val="00B73484"/>
    <w:rsid w:val="00B734D2"/>
    <w:rsid w:val="00B7351E"/>
    <w:rsid w:val="00B73612"/>
    <w:rsid w:val="00B73614"/>
    <w:rsid w:val="00B7364C"/>
    <w:rsid w:val="00B736E4"/>
    <w:rsid w:val="00B73753"/>
    <w:rsid w:val="00B738CB"/>
    <w:rsid w:val="00B739E2"/>
    <w:rsid w:val="00B73ABE"/>
    <w:rsid w:val="00B73CB9"/>
    <w:rsid w:val="00B73D51"/>
    <w:rsid w:val="00B73D84"/>
    <w:rsid w:val="00B740AD"/>
    <w:rsid w:val="00B741DF"/>
    <w:rsid w:val="00B741FA"/>
    <w:rsid w:val="00B7431A"/>
    <w:rsid w:val="00B745DD"/>
    <w:rsid w:val="00B746F0"/>
    <w:rsid w:val="00B7479C"/>
    <w:rsid w:val="00B74E32"/>
    <w:rsid w:val="00B74E75"/>
    <w:rsid w:val="00B74EFF"/>
    <w:rsid w:val="00B75061"/>
    <w:rsid w:val="00B75377"/>
    <w:rsid w:val="00B7574A"/>
    <w:rsid w:val="00B758B6"/>
    <w:rsid w:val="00B75931"/>
    <w:rsid w:val="00B7595A"/>
    <w:rsid w:val="00B75DFF"/>
    <w:rsid w:val="00B75EC5"/>
    <w:rsid w:val="00B75F2C"/>
    <w:rsid w:val="00B75F3E"/>
    <w:rsid w:val="00B7634F"/>
    <w:rsid w:val="00B7637E"/>
    <w:rsid w:val="00B76444"/>
    <w:rsid w:val="00B7650F"/>
    <w:rsid w:val="00B7662D"/>
    <w:rsid w:val="00B768A4"/>
    <w:rsid w:val="00B76B44"/>
    <w:rsid w:val="00B76BAC"/>
    <w:rsid w:val="00B76BBD"/>
    <w:rsid w:val="00B76DA0"/>
    <w:rsid w:val="00B77190"/>
    <w:rsid w:val="00B774BE"/>
    <w:rsid w:val="00B7750C"/>
    <w:rsid w:val="00B77621"/>
    <w:rsid w:val="00B77638"/>
    <w:rsid w:val="00B77820"/>
    <w:rsid w:val="00B779C0"/>
    <w:rsid w:val="00B77A6D"/>
    <w:rsid w:val="00B77B5D"/>
    <w:rsid w:val="00B77E25"/>
    <w:rsid w:val="00B77E63"/>
    <w:rsid w:val="00B77F2A"/>
    <w:rsid w:val="00B80023"/>
    <w:rsid w:val="00B80342"/>
    <w:rsid w:val="00B8096A"/>
    <w:rsid w:val="00B80AEC"/>
    <w:rsid w:val="00B80B14"/>
    <w:rsid w:val="00B80B55"/>
    <w:rsid w:val="00B80D69"/>
    <w:rsid w:val="00B81002"/>
    <w:rsid w:val="00B81586"/>
    <w:rsid w:val="00B81957"/>
    <w:rsid w:val="00B81D13"/>
    <w:rsid w:val="00B81E64"/>
    <w:rsid w:val="00B82258"/>
    <w:rsid w:val="00B823CA"/>
    <w:rsid w:val="00B824E8"/>
    <w:rsid w:val="00B82562"/>
    <w:rsid w:val="00B828E7"/>
    <w:rsid w:val="00B829B1"/>
    <w:rsid w:val="00B82B80"/>
    <w:rsid w:val="00B830E3"/>
    <w:rsid w:val="00B83307"/>
    <w:rsid w:val="00B833B9"/>
    <w:rsid w:val="00B833FC"/>
    <w:rsid w:val="00B83427"/>
    <w:rsid w:val="00B838A9"/>
    <w:rsid w:val="00B83905"/>
    <w:rsid w:val="00B83AB4"/>
    <w:rsid w:val="00B83AB9"/>
    <w:rsid w:val="00B83AE7"/>
    <w:rsid w:val="00B83DC9"/>
    <w:rsid w:val="00B83F04"/>
    <w:rsid w:val="00B8434D"/>
    <w:rsid w:val="00B847E3"/>
    <w:rsid w:val="00B84E78"/>
    <w:rsid w:val="00B84FDA"/>
    <w:rsid w:val="00B8525C"/>
    <w:rsid w:val="00B85346"/>
    <w:rsid w:val="00B8595B"/>
    <w:rsid w:val="00B85B06"/>
    <w:rsid w:val="00B85B43"/>
    <w:rsid w:val="00B85C76"/>
    <w:rsid w:val="00B85D0D"/>
    <w:rsid w:val="00B85D1F"/>
    <w:rsid w:val="00B85EC3"/>
    <w:rsid w:val="00B85FD4"/>
    <w:rsid w:val="00B86150"/>
    <w:rsid w:val="00B862BE"/>
    <w:rsid w:val="00B8632D"/>
    <w:rsid w:val="00B8638B"/>
    <w:rsid w:val="00B8649C"/>
    <w:rsid w:val="00B86A14"/>
    <w:rsid w:val="00B86DCC"/>
    <w:rsid w:val="00B86DD5"/>
    <w:rsid w:val="00B86DDB"/>
    <w:rsid w:val="00B86FC0"/>
    <w:rsid w:val="00B87252"/>
    <w:rsid w:val="00B87281"/>
    <w:rsid w:val="00B87422"/>
    <w:rsid w:val="00B87798"/>
    <w:rsid w:val="00B87ABA"/>
    <w:rsid w:val="00B87AFB"/>
    <w:rsid w:val="00B87C45"/>
    <w:rsid w:val="00B87D71"/>
    <w:rsid w:val="00B87DFF"/>
    <w:rsid w:val="00B9014B"/>
    <w:rsid w:val="00B904DA"/>
    <w:rsid w:val="00B905CF"/>
    <w:rsid w:val="00B907AB"/>
    <w:rsid w:val="00B908E3"/>
    <w:rsid w:val="00B908E5"/>
    <w:rsid w:val="00B90B0F"/>
    <w:rsid w:val="00B90B28"/>
    <w:rsid w:val="00B90D9C"/>
    <w:rsid w:val="00B911D7"/>
    <w:rsid w:val="00B912C0"/>
    <w:rsid w:val="00B9185F"/>
    <w:rsid w:val="00B918B7"/>
    <w:rsid w:val="00B918BD"/>
    <w:rsid w:val="00B91B23"/>
    <w:rsid w:val="00B91BE6"/>
    <w:rsid w:val="00B91D4D"/>
    <w:rsid w:val="00B91E7E"/>
    <w:rsid w:val="00B91FE7"/>
    <w:rsid w:val="00B921EE"/>
    <w:rsid w:val="00B9225E"/>
    <w:rsid w:val="00B92267"/>
    <w:rsid w:val="00B92340"/>
    <w:rsid w:val="00B92602"/>
    <w:rsid w:val="00B92B57"/>
    <w:rsid w:val="00B92DF5"/>
    <w:rsid w:val="00B92ED8"/>
    <w:rsid w:val="00B93156"/>
    <w:rsid w:val="00B9321F"/>
    <w:rsid w:val="00B932FA"/>
    <w:rsid w:val="00B9335F"/>
    <w:rsid w:val="00B937AC"/>
    <w:rsid w:val="00B93822"/>
    <w:rsid w:val="00B93AC0"/>
    <w:rsid w:val="00B93C26"/>
    <w:rsid w:val="00B93C36"/>
    <w:rsid w:val="00B93C4C"/>
    <w:rsid w:val="00B93C83"/>
    <w:rsid w:val="00B93C87"/>
    <w:rsid w:val="00B93E27"/>
    <w:rsid w:val="00B93E53"/>
    <w:rsid w:val="00B93FEF"/>
    <w:rsid w:val="00B9414D"/>
    <w:rsid w:val="00B94365"/>
    <w:rsid w:val="00B94475"/>
    <w:rsid w:val="00B94870"/>
    <w:rsid w:val="00B94919"/>
    <w:rsid w:val="00B94E03"/>
    <w:rsid w:val="00B953C9"/>
    <w:rsid w:val="00B953E6"/>
    <w:rsid w:val="00B95468"/>
    <w:rsid w:val="00B95584"/>
    <w:rsid w:val="00B95604"/>
    <w:rsid w:val="00B9577F"/>
    <w:rsid w:val="00B95992"/>
    <w:rsid w:val="00B95A58"/>
    <w:rsid w:val="00B95B38"/>
    <w:rsid w:val="00B960F1"/>
    <w:rsid w:val="00B961D5"/>
    <w:rsid w:val="00B965DB"/>
    <w:rsid w:val="00B966AF"/>
    <w:rsid w:val="00B9680A"/>
    <w:rsid w:val="00B97151"/>
    <w:rsid w:val="00B97199"/>
    <w:rsid w:val="00B973FB"/>
    <w:rsid w:val="00B9746E"/>
    <w:rsid w:val="00B97548"/>
    <w:rsid w:val="00B976EB"/>
    <w:rsid w:val="00B97793"/>
    <w:rsid w:val="00B97847"/>
    <w:rsid w:val="00B97B5D"/>
    <w:rsid w:val="00B97DBE"/>
    <w:rsid w:val="00B97E48"/>
    <w:rsid w:val="00BA02DA"/>
    <w:rsid w:val="00BA067C"/>
    <w:rsid w:val="00BA0A7C"/>
    <w:rsid w:val="00BA0AE9"/>
    <w:rsid w:val="00BA0DDE"/>
    <w:rsid w:val="00BA1014"/>
    <w:rsid w:val="00BA10F6"/>
    <w:rsid w:val="00BA11E9"/>
    <w:rsid w:val="00BA1315"/>
    <w:rsid w:val="00BA14DA"/>
    <w:rsid w:val="00BA1510"/>
    <w:rsid w:val="00BA18F0"/>
    <w:rsid w:val="00BA1937"/>
    <w:rsid w:val="00BA1BDA"/>
    <w:rsid w:val="00BA1C58"/>
    <w:rsid w:val="00BA1E6E"/>
    <w:rsid w:val="00BA1F66"/>
    <w:rsid w:val="00BA20F6"/>
    <w:rsid w:val="00BA246C"/>
    <w:rsid w:val="00BA2565"/>
    <w:rsid w:val="00BA2586"/>
    <w:rsid w:val="00BA2C46"/>
    <w:rsid w:val="00BA2CAF"/>
    <w:rsid w:val="00BA2D81"/>
    <w:rsid w:val="00BA2E67"/>
    <w:rsid w:val="00BA3015"/>
    <w:rsid w:val="00BA317E"/>
    <w:rsid w:val="00BA329E"/>
    <w:rsid w:val="00BA32CA"/>
    <w:rsid w:val="00BA352A"/>
    <w:rsid w:val="00BA3634"/>
    <w:rsid w:val="00BA3688"/>
    <w:rsid w:val="00BA377A"/>
    <w:rsid w:val="00BA3795"/>
    <w:rsid w:val="00BA38A2"/>
    <w:rsid w:val="00BA3B29"/>
    <w:rsid w:val="00BA3B87"/>
    <w:rsid w:val="00BA3BF8"/>
    <w:rsid w:val="00BA3D91"/>
    <w:rsid w:val="00BA3E0D"/>
    <w:rsid w:val="00BA3EF1"/>
    <w:rsid w:val="00BA3F27"/>
    <w:rsid w:val="00BA41BB"/>
    <w:rsid w:val="00BA4249"/>
    <w:rsid w:val="00BA4417"/>
    <w:rsid w:val="00BA443E"/>
    <w:rsid w:val="00BA44CF"/>
    <w:rsid w:val="00BA4A88"/>
    <w:rsid w:val="00BA4E5B"/>
    <w:rsid w:val="00BA52F3"/>
    <w:rsid w:val="00BA5342"/>
    <w:rsid w:val="00BA53D3"/>
    <w:rsid w:val="00BA5432"/>
    <w:rsid w:val="00BA54C7"/>
    <w:rsid w:val="00BA561A"/>
    <w:rsid w:val="00BA577B"/>
    <w:rsid w:val="00BA5EE3"/>
    <w:rsid w:val="00BA64D1"/>
    <w:rsid w:val="00BA64DE"/>
    <w:rsid w:val="00BA67CE"/>
    <w:rsid w:val="00BA6818"/>
    <w:rsid w:val="00BA68AB"/>
    <w:rsid w:val="00BA6D19"/>
    <w:rsid w:val="00BA6FAC"/>
    <w:rsid w:val="00BA712D"/>
    <w:rsid w:val="00BA72E3"/>
    <w:rsid w:val="00BA733A"/>
    <w:rsid w:val="00BA74C3"/>
    <w:rsid w:val="00BA755F"/>
    <w:rsid w:val="00BA7717"/>
    <w:rsid w:val="00BA7773"/>
    <w:rsid w:val="00BA779B"/>
    <w:rsid w:val="00BA79B4"/>
    <w:rsid w:val="00BA7B65"/>
    <w:rsid w:val="00BA7CCF"/>
    <w:rsid w:val="00BA7D70"/>
    <w:rsid w:val="00BA7D89"/>
    <w:rsid w:val="00BA7F93"/>
    <w:rsid w:val="00BB0157"/>
    <w:rsid w:val="00BB01E4"/>
    <w:rsid w:val="00BB0260"/>
    <w:rsid w:val="00BB03B1"/>
    <w:rsid w:val="00BB0558"/>
    <w:rsid w:val="00BB07F2"/>
    <w:rsid w:val="00BB0AEA"/>
    <w:rsid w:val="00BB0D67"/>
    <w:rsid w:val="00BB0DA9"/>
    <w:rsid w:val="00BB0DB6"/>
    <w:rsid w:val="00BB1090"/>
    <w:rsid w:val="00BB1324"/>
    <w:rsid w:val="00BB1337"/>
    <w:rsid w:val="00BB1339"/>
    <w:rsid w:val="00BB1536"/>
    <w:rsid w:val="00BB156E"/>
    <w:rsid w:val="00BB17E4"/>
    <w:rsid w:val="00BB1A82"/>
    <w:rsid w:val="00BB1DF1"/>
    <w:rsid w:val="00BB1E19"/>
    <w:rsid w:val="00BB1F87"/>
    <w:rsid w:val="00BB201A"/>
    <w:rsid w:val="00BB20BF"/>
    <w:rsid w:val="00BB216E"/>
    <w:rsid w:val="00BB21E4"/>
    <w:rsid w:val="00BB2239"/>
    <w:rsid w:val="00BB23BD"/>
    <w:rsid w:val="00BB25E2"/>
    <w:rsid w:val="00BB2C27"/>
    <w:rsid w:val="00BB2DC6"/>
    <w:rsid w:val="00BB2DF5"/>
    <w:rsid w:val="00BB31C3"/>
    <w:rsid w:val="00BB31F9"/>
    <w:rsid w:val="00BB3421"/>
    <w:rsid w:val="00BB3520"/>
    <w:rsid w:val="00BB367C"/>
    <w:rsid w:val="00BB3AA3"/>
    <w:rsid w:val="00BB3ABF"/>
    <w:rsid w:val="00BB3B3B"/>
    <w:rsid w:val="00BB3D75"/>
    <w:rsid w:val="00BB3DEA"/>
    <w:rsid w:val="00BB3FC6"/>
    <w:rsid w:val="00BB3FD2"/>
    <w:rsid w:val="00BB40B2"/>
    <w:rsid w:val="00BB40ED"/>
    <w:rsid w:val="00BB4213"/>
    <w:rsid w:val="00BB43BA"/>
    <w:rsid w:val="00BB4499"/>
    <w:rsid w:val="00BB4510"/>
    <w:rsid w:val="00BB4A05"/>
    <w:rsid w:val="00BB4B48"/>
    <w:rsid w:val="00BB4CA9"/>
    <w:rsid w:val="00BB5040"/>
    <w:rsid w:val="00BB5053"/>
    <w:rsid w:val="00BB507B"/>
    <w:rsid w:val="00BB530E"/>
    <w:rsid w:val="00BB5374"/>
    <w:rsid w:val="00BB5533"/>
    <w:rsid w:val="00BB554B"/>
    <w:rsid w:val="00BB55A7"/>
    <w:rsid w:val="00BB5816"/>
    <w:rsid w:val="00BB593C"/>
    <w:rsid w:val="00BB5C6E"/>
    <w:rsid w:val="00BB5D72"/>
    <w:rsid w:val="00BB5D83"/>
    <w:rsid w:val="00BB6044"/>
    <w:rsid w:val="00BB60ED"/>
    <w:rsid w:val="00BB6155"/>
    <w:rsid w:val="00BB61D2"/>
    <w:rsid w:val="00BB64FA"/>
    <w:rsid w:val="00BB6657"/>
    <w:rsid w:val="00BB66AB"/>
    <w:rsid w:val="00BB6A93"/>
    <w:rsid w:val="00BB6B07"/>
    <w:rsid w:val="00BB6CDB"/>
    <w:rsid w:val="00BB6E67"/>
    <w:rsid w:val="00BB709B"/>
    <w:rsid w:val="00BB7212"/>
    <w:rsid w:val="00BB724A"/>
    <w:rsid w:val="00BB7292"/>
    <w:rsid w:val="00BB7418"/>
    <w:rsid w:val="00BB7547"/>
    <w:rsid w:val="00BB790E"/>
    <w:rsid w:val="00BB7A72"/>
    <w:rsid w:val="00BB7BFB"/>
    <w:rsid w:val="00BB7F88"/>
    <w:rsid w:val="00BC0073"/>
    <w:rsid w:val="00BC0098"/>
    <w:rsid w:val="00BC04C5"/>
    <w:rsid w:val="00BC09C4"/>
    <w:rsid w:val="00BC0A0F"/>
    <w:rsid w:val="00BC0AD3"/>
    <w:rsid w:val="00BC1047"/>
    <w:rsid w:val="00BC1288"/>
    <w:rsid w:val="00BC12E0"/>
    <w:rsid w:val="00BC1420"/>
    <w:rsid w:val="00BC1698"/>
    <w:rsid w:val="00BC1773"/>
    <w:rsid w:val="00BC17A0"/>
    <w:rsid w:val="00BC1994"/>
    <w:rsid w:val="00BC1B48"/>
    <w:rsid w:val="00BC1B50"/>
    <w:rsid w:val="00BC1C08"/>
    <w:rsid w:val="00BC1E82"/>
    <w:rsid w:val="00BC208D"/>
    <w:rsid w:val="00BC2187"/>
    <w:rsid w:val="00BC2284"/>
    <w:rsid w:val="00BC2359"/>
    <w:rsid w:val="00BC2398"/>
    <w:rsid w:val="00BC268B"/>
    <w:rsid w:val="00BC2705"/>
    <w:rsid w:val="00BC2851"/>
    <w:rsid w:val="00BC2922"/>
    <w:rsid w:val="00BC2C5B"/>
    <w:rsid w:val="00BC2CD6"/>
    <w:rsid w:val="00BC2D87"/>
    <w:rsid w:val="00BC2F7A"/>
    <w:rsid w:val="00BC3084"/>
    <w:rsid w:val="00BC3716"/>
    <w:rsid w:val="00BC371F"/>
    <w:rsid w:val="00BC3C44"/>
    <w:rsid w:val="00BC3E98"/>
    <w:rsid w:val="00BC3F46"/>
    <w:rsid w:val="00BC3F7A"/>
    <w:rsid w:val="00BC41A4"/>
    <w:rsid w:val="00BC4298"/>
    <w:rsid w:val="00BC4658"/>
    <w:rsid w:val="00BC4731"/>
    <w:rsid w:val="00BC47AF"/>
    <w:rsid w:val="00BC48A3"/>
    <w:rsid w:val="00BC497A"/>
    <w:rsid w:val="00BC49CF"/>
    <w:rsid w:val="00BC49D8"/>
    <w:rsid w:val="00BC4CE7"/>
    <w:rsid w:val="00BC4D27"/>
    <w:rsid w:val="00BC5216"/>
    <w:rsid w:val="00BC537A"/>
    <w:rsid w:val="00BC54B4"/>
    <w:rsid w:val="00BC56D4"/>
    <w:rsid w:val="00BC5761"/>
    <w:rsid w:val="00BC5770"/>
    <w:rsid w:val="00BC581E"/>
    <w:rsid w:val="00BC5B5B"/>
    <w:rsid w:val="00BC5B6A"/>
    <w:rsid w:val="00BC5D02"/>
    <w:rsid w:val="00BC5E01"/>
    <w:rsid w:val="00BC623D"/>
    <w:rsid w:val="00BC6339"/>
    <w:rsid w:val="00BC6371"/>
    <w:rsid w:val="00BC6525"/>
    <w:rsid w:val="00BC660A"/>
    <w:rsid w:val="00BC6720"/>
    <w:rsid w:val="00BC6C9C"/>
    <w:rsid w:val="00BC6CC5"/>
    <w:rsid w:val="00BC6E29"/>
    <w:rsid w:val="00BC723F"/>
    <w:rsid w:val="00BC7325"/>
    <w:rsid w:val="00BC7593"/>
    <w:rsid w:val="00BC761D"/>
    <w:rsid w:val="00BC7727"/>
    <w:rsid w:val="00BC775A"/>
    <w:rsid w:val="00BC7AF7"/>
    <w:rsid w:val="00BC7CC2"/>
    <w:rsid w:val="00BC7D3F"/>
    <w:rsid w:val="00BC7E9E"/>
    <w:rsid w:val="00BD0098"/>
    <w:rsid w:val="00BD03A8"/>
    <w:rsid w:val="00BD057B"/>
    <w:rsid w:val="00BD060C"/>
    <w:rsid w:val="00BD066C"/>
    <w:rsid w:val="00BD077E"/>
    <w:rsid w:val="00BD07A8"/>
    <w:rsid w:val="00BD0C6A"/>
    <w:rsid w:val="00BD1191"/>
    <w:rsid w:val="00BD138C"/>
    <w:rsid w:val="00BD13DC"/>
    <w:rsid w:val="00BD1494"/>
    <w:rsid w:val="00BD1C9A"/>
    <w:rsid w:val="00BD1DD9"/>
    <w:rsid w:val="00BD1FAA"/>
    <w:rsid w:val="00BD2185"/>
    <w:rsid w:val="00BD228A"/>
    <w:rsid w:val="00BD2408"/>
    <w:rsid w:val="00BD2589"/>
    <w:rsid w:val="00BD25BF"/>
    <w:rsid w:val="00BD2709"/>
    <w:rsid w:val="00BD2743"/>
    <w:rsid w:val="00BD2AE6"/>
    <w:rsid w:val="00BD2AFD"/>
    <w:rsid w:val="00BD2E4D"/>
    <w:rsid w:val="00BD303D"/>
    <w:rsid w:val="00BD30FA"/>
    <w:rsid w:val="00BD3264"/>
    <w:rsid w:val="00BD32B9"/>
    <w:rsid w:val="00BD330B"/>
    <w:rsid w:val="00BD3436"/>
    <w:rsid w:val="00BD3455"/>
    <w:rsid w:val="00BD35B4"/>
    <w:rsid w:val="00BD3696"/>
    <w:rsid w:val="00BD3814"/>
    <w:rsid w:val="00BD3919"/>
    <w:rsid w:val="00BD39A3"/>
    <w:rsid w:val="00BD39DD"/>
    <w:rsid w:val="00BD3D44"/>
    <w:rsid w:val="00BD3E58"/>
    <w:rsid w:val="00BD442C"/>
    <w:rsid w:val="00BD4906"/>
    <w:rsid w:val="00BD4BC1"/>
    <w:rsid w:val="00BD4D61"/>
    <w:rsid w:val="00BD52E9"/>
    <w:rsid w:val="00BD53BE"/>
    <w:rsid w:val="00BD5555"/>
    <w:rsid w:val="00BD566D"/>
    <w:rsid w:val="00BD570A"/>
    <w:rsid w:val="00BD595C"/>
    <w:rsid w:val="00BD5BD9"/>
    <w:rsid w:val="00BD5C43"/>
    <w:rsid w:val="00BD602B"/>
    <w:rsid w:val="00BD6056"/>
    <w:rsid w:val="00BD60FD"/>
    <w:rsid w:val="00BD6263"/>
    <w:rsid w:val="00BD633C"/>
    <w:rsid w:val="00BD63D3"/>
    <w:rsid w:val="00BD659C"/>
    <w:rsid w:val="00BD6621"/>
    <w:rsid w:val="00BD6832"/>
    <w:rsid w:val="00BD68BE"/>
    <w:rsid w:val="00BD698B"/>
    <w:rsid w:val="00BD6F26"/>
    <w:rsid w:val="00BD6F8B"/>
    <w:rsid w:val="00BD70B7"/>
    <w:rsid w:val="00BD753D"/>
    <w:rsid w:val="00BD78BD"/>
    <w:rsid w:val="00BD78D5"/>
    <w:rsid w:val="00BD7933"/>
    <w:rsid w:val="00BD7A85"/>
    <w:rsid w:val="00BD7AB0"/>
    <w:rsid w:val="00BD7EE3"/>
    <w:rsid w:val="00BE0311"/>
    <w:rsid w:val="00BE0387"/>
    <w:rsid w:val="00BE040C"/>
    <w:rsid w:val="00BE045B"/>
    <w:rsid w:val="00BE05AA"/>
    <w:rsid w:val="00BE090E"/>
    <w:rsid w:val="00BE0CBE"/>
    <w:rsid w:val="00BE0DD1"/>
    <w:rsid w:val="00BE0DD8"/>
    <w:rsid w:val="00BE0F2D"/>
    <w:rsid w:val="00BE0F38"/>
    <w:rsid w:val="00BE116A"/>
    <w:rsid w:val="00BE12EC"/>
    <w:rsid w:val="00BE156B"/>
    <w:rsid w:val="00BE161C"/>
    <w:rsid w:val="00BE1741"/>
    <w:rsid w:val="00BE1D2C"/>
    <w:rsid w:val="00BE1E9B"/>
    <w:rsid w:val="00BE21F8"/>
    <w:rsid w:val="00BE2317"/>
    <w:rsid w:val="00BE2684"/>
    <w:rsid w:val="00BE27BA"/>
    <w:rsid w:val="00BE294C"/>
    <w:rsid w:val="00BE2CB2"/>
    <w:rsid w:val="00BE2EB2"/>
    <w:rsid w:val="00BE2F54"/>
    <w:rsid w:val="00BE3053"/>
    <w:rsid w:val="00BE30AE"/>
    <w:rsid w:val="00BE315C"/>
    <w:rsid w:val="00BE3241"/>
    <w:rsid w:val="00BE343D"/>
    <w:rsid w:val="00BE3474"/>
    <w:rsid w:val="00BE34EE"/>
    <w:rsid w:val="00BE353F"/>
    <w:rsid w:val="00BE3737"/>
    <w:rsid w:val="00BE3AA0"/>
    <w:rsid w:val="00BE3AE7"/>
    <w:rsid w:val="00BE3C24"/>
    <w:rsid w:val="00BE3D1A"/>
    <w:rsid w:val="00BE3EB5"/>
    <w:rsid w:val="00BE3EE6"/>
    <w:rsid w:val="00BE40C7"/>
    <w:rsid w:val="00BE414D"/>
    <w:rsid w:val="00BE42AB"/>
    <w:rsid w:val="00BE44AA"/>
    <w:rsid w:val="00BE45E7"/>
    <w:rsid w:val="00BE4686"/>
    <w:rsid w:val="00BE476F"/>
    <w:rsid w:val="00BE4820"/>
    <w:rsid w:val="00BE49F0"/>
    <w:rsid w:val="00BE4BF0"/>
    <w:rsid w:val="00BE4C49"/>
    <w:rsid w:val="00BE4C85"/>
    <w:rsid w:val="00BE4E28"/>
    <w:rsid w:val="00BE4F39"/>
    <w:rsid w:val="00BE523B"/>
    <w:rsid w:val="00BE5714"/>
    <w:rsid w:val="00BE571C"/>
    <w:rsid w:val="00BE5818"/>
    <w:rsid w:val="00BE5827"/>
    <w:rsid w:val="00BE59A9"/>
    <w:rsid w:val="00BE5B94"/>
    <w:rsid w:val="00BE5E04"/>
    <w:rsid w:val="00BE5EAB"/>
    <w:rsid w:val="00BE5EB7"/>
    <w:rsid w:val="00BE5F0D"/>
    <w:rsid w:val="00BE6397"/>
    <w:rsid w:val="00BE63A5"/>
    <w:rsid w:val="00BE63BA"/>
    <w:rsid w:val="00BE66BB"/>
    <w:rsid w:val="00BE67F1"/>
    <w:rsid w:val="00BE69B5"/>
    <w:rsid w:val="00BE6B3D"/>
    <w:rsid w:val="00BE6C29"/>
    <w:rsid w:val="00BE6C9C"/>
    <w:rsid w:val="00BE6EBB"/>
    <w:rsid w:val="00BE708B"/>
    <w:rsid w:val="00BE721C"/>
    <w:rsid w:val="00BE72ED"/>
    <w:rsid w:val="00BE7347"/>
    <w:rsid w:val="00BE735A"/>
    <w:rsid w:val="00BE76EC"/>
    <w:rsid w:val="00BE7748"/>
    <w:rsid w:val="00BE778E"/>
    <w:rsid w:val="00BE77F6"/>
    <w:rsid w:val="00BE78BB"/>
    <w:rsid w:val="00BE7CD3"/>
    <w:rsid w:val="00BE7F9F"/>
    <w:rsid w:val="00BF00D7"/>
    <w:rsid w:val="00BF00E7"/>
    <w:rsid w:val="00BF010F"/>
    <w:rsid w:val="00BF018F"/>
    <w:rsid w:val="00BF02FE"/>
    <w:rsid w:val="00BF0343"/>
    <w:rsid w:val="00BF0494"/>
    <w:rsid w:val="00BF0572"/>
    <w:rsid w:val="00BF05A6"/>
    <w:rsid w:val="00BF0A24"/>
    <w:rsid w:val="00BF0BE1"/>
    <w:rsid w:val="00BF0EDE"/>
    <w:rsid w:val="00BF101C"/>
    <w:rsid w:val="00BF1129"/>
    <w:rsid w:val="00BF139D"/>
    <w:rsid w:val="00BF1896"/>
    <w:rsid w:val="00BF1A0E"/>
    <w:rsid w:val="00BF1A6F"/>
    <w:rsid w:val="00BF1A90"/>
    <w:rsid w:val="00BF1B4A"/>
    <w:rsid w:val="00BF1F92"/>
    <w:rsid w:val="00BF2018"/>
    <w:rsid w:val="00BF218D"/>
    <w:rsid w:val="00BF220A"/>
    <w:rsid w:val="00BF230A"/>
    <w:rsid w:val="00BF2327"/>
    <w:rsid w:val="00BF2365"/>
    <w:rsid w:val="00BF2416"/>
    <w:rsid w:val="00BF269F"/>
    <w:rsid w:val="00BF2907"/>
    <w:rsid w:val="00BF301A"/>
    <w:rsid w:val="00BF302B"/>
    <w:rsid w:val="00BF3119"/>
    <w:rsid w:val="00BF316C"/>
    <w:rsid w:val="00BF3294"/>
    <w:rsid w:val="00BF3343"/>
    <w:rsid w:val="00BF3371"/>
    <w:rsid w:val="00BF3694"/>
    <w:rsid w:val="00BF3737"/>
    <w:rsid w:val="00BF37A4"/>
    <w:rsid w:val="00BF39EF"/>
    <w:rsid w:val="00BF3AEC"/>
    <w:rsid w:val="00BF3D5A"/>
    <w:rsid w:val="00BF3DAB"/>
    <w:rsid w:val="00BF3E1D"/>
    <w:rsid w:val="00BF3E87"/>
    <w:rsid w:val="00BF42C2"/>
    <w:rsid w:val="00BF44A4"/>
    <w:rsid w:val="00BF45BC"/>
    <w:rsid w:val="00BF4608"/>
    <w:rsid w:val="00BF4621"/>
    <w:rsid w:val="00BF4921"/>
    <w:rsid w:val="00BF4941"/>
    <w:rsid w:val="00BF4AAF"/>
    <w:rsid w:val="00BF4FDA"/>
    <w:rsid w:val="00BF509E"/>
    <w:rsid w:val="00BF50F4"/>
    <w:rsid w:val="00BF51F6"/>
    <w:rsid w:val="00BF52E0"/>
    <w:rsid w:val="00BF52F5"/>
    <w:rsid w:val="00BF5311"/>
    <w:rsid w:val="00BF5342"/>
    <w:rsid w:val="00BF53FC"/>
    <w:rsid w:val="00BF59CB"/>
    <w:rsid w:val="00BF5CC7"/>
    <w:rsid w:val="00BF5E22"/>
    <w:rsid w:val="00BF5F90"/>
    <w:rsid w:val="00BF631D"/>
    <w:rsid w:val="00BF63E9"/>
    <w:rsid w:val="00BF657A"/>
    <w:rsid w:val="00BF65D4"/>
    <w:rsid w:val="00BF662F"/>
    <w:rsid w:val="00BF680D"/>
    <w:rsid w:val="00BF682F"/>
    <w:rsid w:val="00BF68CC"/>
    <w:rsid w:val="00BF6A63"/>
    <w:rsid w:val="00BF6BE4"/>
    <w:rsid w:val="00BF6D2E"/>
    <w:rsid w:val="00BF72E8"/>
    <w:rsid w:val="00BF734C"/>
    <w:rsid w:val="00BF7430"/>
    <w:rsid w:val="00BF7452"/>
    <w:rsid w:val="00BF74A9"/>
    <w:rsid w:val="00BF74D2"/>
    <w:rsid w:val="00BF7559"/>
    <w:rsid w:val="00BF7689"/>
    <w:rsid w:val="00BF798B"/>
    <w:rsid w:val="00BF79CE"/>
    <w:rsid w:val="00BF79D5"/>
    <w:rsid w:val="00BF7EB7"/>
    <w:rsid w:val="00C00023"/>
    <w:rsid w:val="00C00115"/>
    <w:rsid w:val="00C00262"/>
    <w:rsid w:val="00C004EE"/>
    <w:rsid w:val="00C0095E"/>
    <w:rsid w:val="00C00CF8"/>
    <w:rsid w:val="00C00FAD"/>
    <w:rsid w:val="00C01188"/>
    <w:rsid w:val="00C0120D"/>
    <w:rsid w:val="00C0131D"/>
    <w:rsid w:val="00C013D8"/>
    <w:rsid w:val="00C013E6"/>
    <w:rsid w:val="00C013F6"/>
    <w:rsid w:val="00C01937"/>
    <w:rsid w:val="00C01B9A"/>
    <w:rsid w:val="00C01E4F"/>
    <w:rsid w:val="00C01FA7"/>
    <w:rsid w:val="00C02121"/>
    <w:rsid w:val="00C021D1"/>
    <w:rsid w:val="00C02201"/>
    <w:rsid w:val="00C02231"/>
    <w:rsid w:val="00C02398"/>
    <w:rsid w:val="00C023A6"/>
    <w:rsid w:val="00C023C2"/>
    <w:rsid w:val="00C0270A"/>
    <w:rsid w:val="00C02747"/>
    <w:rsid w:val="00C02836"/>
    <w:rsid w:val="00C02C9F"/>
    <w:rsid w:val="00C02DFB"/>
    <w:rsid w:val="00C02E1E"/>
    <w:rsid w:val="00C02EF0"/>
    <w:rsid w:val="00C031DE"/>
    <w:rsid w:val="00C03201"/>
    <w:rsid w:val="00C0330A"/>
    <w:rsid w:val="00C03491"/>
    <w:rsid w:val="00C0356A"/>
    <w:rsid w:val="00C0366F"/>
    <w:rsid w:val="00C03841"/>
    <w:rsid w:val="00C0392D"/>
    <w:rsid w:val="00C039D1"/>
    <w:rsid w:val="00C03BA6"/>
    <w:rsid w:val="00C03C99"/>
    <w:rsid w:val="00C03D3B"/>
    <w:rsid w:val="00C03F20"/>
    <w:rsid w:val="00C03F91"/>
    <w:rsid w:val="00C0413C"/>
    <w:rsid w:val="00C0456D"/>
    <w:rsid w:val="00C045C7"/>
    <w:rsid w:val="00C04854"/>
    <w:rsid w:val="00C049B5"/>
    <w:rsid w:val="00C04B6C"/>
    <w:rsid w:val="00C04BF9"/>
    <w:rsid w:val="00C04E55"/>
    <w:rsid w:val="00C04E8A"/>
    <w:rsid w:val="00C04FFC"/>
    <w:rsid w:val="00C05045"/>
    <w:rsid w:val="00C0512B"/>
    <w:rsid w:val="00C05216"/>
    <w:rsid w:val="00C053A2"/>
    <w:rsid w:val="00C0555E"/>
    <w:rsid w:val="00C05581"/>
    <w:rsid w:val="00C055EA"/>
    <w:rsid w:val="00C0561E"/>
    <w:rsid w:val="00C05AFC"/>
    <w:rsid w:val="00C05B21"/>
    <w:rsid w:val="00C05B93"/>
    <w:rsid w:val="00C05BE7"/>
    <w:rsid w:val="00C0635C"/>
    <w:rsid w:val="00C06371"/>
    <w:rsid w:val="00C0658D"/>
    <w:rsid w:val="00C06A5D"/>
    <w:rsid w:val="00C06AD3"/>
    <w:rsid w:val="00C06B96"/>
    <w:rsid w:val="00C06C7D"/>
    <w:rsid w:val="00C07090"/>
    <w:rsid w:val="00C070C6"/>
    <w:rsid w:val="00C0725D"/>
    <w:rsid w:val="00C0731A"/>
    <w:rsid w:val="00C07375"/>
    <w:rsid w:val="00C076CB"/>
    <w:rsid w:val="00C07891"/>
    <w:rsid w:val="00C078BD"/>
    <w:rsid w:val="00C079E9"/>
    <w:rsid w:val="00C07C1F"/>
    <w:rsid w:val="00C07C8B"/>
    <w:rsid w:val="00C105EC"/>
    <w:rsid w:val="00C1073A"/>
    <w:rsid w:val="00C1076C"/>
    <w:rsid w:val="00C108FC"/>
    <w:rsid w:val="00C1094C"/>
    <w:rsid w:val="00C109CC"/>
    <w:rsid w:val="00C10A39"/>
    <w:rsid w:val="00C10E13"/>
    <w:rsid w:val="00C111CD"/>
    <w:rsid w:val="00C116F1"/>
    <w:rsid w:val="00C1189F"/>
    <w:rsid w:val="00C118EF"/>
    <w:rsid w:val="00C11B19"/>
    <w:rsid w:val="00C11EDC"/>
    <w:rsid w:val="00C11F34"/>
    <w:rsid w:val="00C12027"/>
    <w:rsid w:val="00C121EB"/>
    <w:rsid w:val="00C12322"/>
    <w:rsid w:val="00C1238C"/>
    <w:rsid w:val="00C1242B"/>
    <w:rsid w:val="00C12562"/>
    <w:rsid w:val="00C12642"/>
    <w:rsid w:val="00C126AF"/>
    <w:rsid w:val="00C12A0F"/>
    <w:rsid w:val="00C12A9F"/>
    <w:rsid w:val="00C12CF8"/>
    <w:rsid w:val="00C12DA5"/>
    <w:rsid w:val="00C12FA6"/>
    <w:rsid w:val="00C12FD9"/>
    <w:rsid w:val="00C12FE0"/>
    <w:rsid w:val="00C1302A"/>
    <w:rsid w:val="00C1312D"/>
    <w:rsid w:val="00C131D5"/>
    <w:rsid w:val="00C132CB"/>
    <w:rsid w:val="00C1343B"/>
    <w:rsid w:val="00C134E9"/>
    <w:rsid w:val="00C136B9"/>
    <w:rsid w:val="00C13806"/>
    <w:rsid w:val="00C1395E"/>
    <w:rsid w:val="00C13A72"/>
    <w:rsid w:val="00C14069"/>
    <w:rsid w:val="00C1416C"/>
    <w:rsid w:val="00C1428E"/>
    <w:rsid w:val="00C142E0"/>
    <w:rsid w:val="00C14552"/>
    <w:rsid w:val="00C14561"/>
    <w:rsid w:val="00C14609"/>
    <w:rsid w:val="00C147B5"/>
    <w:rsid w:val="00C149D8"/>
    <w:rsid w:val="00C14E08"/>
    <w:rsid w:val="00C15004"/>
    <w:rsid w:val="00C1549F"/>
    <w:rsid w:val="00C154DB"/>
    <w:rsid w:val="00C155F5"/>
    <w:rsid w:val="00C15D0E"/>
    <w:rsid w:val="00C15EA2"/>
    <w:rsid w:val="00C15ED5"/>
    <w:rsid w:val="00C1614A"/>
    <w:rsid w:val="00C16199"/>
    <w:rsid w:val="00C1639B"/>
    <w:rsid w:val="00C1646E"/>
    <w:rsid w:val="00C165B3"/>
    <w:rsid w:val="00C167CC"/>
    <w:rsid w:val="00C16CD2"/>
    <w:rsid w:val="00C16E1D"/>
    <w:rsid w:val="00C170CD"/>
    <w:rsid w:val="00C170F9"/>
    <w:rsid w:val="00C17227"/>
    <w:rsid w:val="00C17568"/>
    <w:rsid w:val="00C1775C"/>
    <w:rsid w:val="00C1781C"/>
    <w:rsid w:val="00C178F8"/>
    <w:rsid w:val="00C178FC"/>
    <w:rsid w:val="00C17AE4"/>
    <w:rsid w:val="00C17C8D"/>
    <w:rsid w:val="00C17EC0"/>
    <w:rsid w:val="00C17EDE"/>
    <w:rsid w:val="00C17F47"/>
    <w:rsid w:val="00C20087"/>
    <w:rsid w:val="00C20210"/>
    <w:rsid w:val="00C20B90"/>
    <w:rsid w:val="00C20C90"/>
    <w:rsid w:val="00C20DB5"/>
    <w:rsid w:val="00C212F1"/>
    <w:rsid w:val="00C2148D"/>
    <w:rsid w:val="00C216CA"/>
    <w:rsid w:val="00C21951"/>
    <w:rsid w:val="00C21DBE"/>
    <w:rsid w:val="00C220DF"/>
    <w:rsid w:val="00C220FC"/>
    <w:rsid w:val="00C22481"/>
    <w:rsid w:val="00C225A6"/>
    <w:rsid w:val="00C22830"/>
    <w:rsid w:val="00C229C9"/>
    <w:rsid w:val="00C22C9F"/>
    <w:rsid w:val="00C23085"/>
    <w:rsid w:val="00C2328E"/>
    <w:rsid w:val="00C23391"/>
    <w:rsid w:val="00C23517"/>
    <w:rsid w:val="00C2361E"/>
    <w:rsid w:val="00C2367D"/>
    <w:rsid w:val="00C2392A"/>
    <w:rsid w:val="00C23EF0"/>
    <w:rsid w:val="00C23FC3"/>
    <w:rsid w:val="00C240B0"/>
    <w:rsid w:val="00C2485A"/>
    <w:rsid w:val="00C2493F"/>
    <w:rsid w:val="00C249DA"/>
    <w:rsid w:val="00C24A77"/>
    <w:rsid w:val="00C25025"/>
    <w:rsid w:val="00C250A6"/>
    <w:rsid w:val="00C25757"/>
    <w:rsid w:val="00C257EC"/>
    <w:rsid w:val="00C25CBC"/>
    <w:rsid w:val="00C25D98"/>
    <w:rsid w:val="00C25F81"/>
    <w:rsid w:val="00C25F92"/>
    <w:rsid w:val="00C26065"/>
    <w:rsid w:val="00C26347"/>
    <w:rsid w:val="00C265D9"/>
    <w:rsid w:val="00C26B0F"/>
    <w:rsid w:val="00C26D85"/>
    <w:rsid w:val="00C27135"/>
    <w:rsid w:val="00C274E5"/>
    <w:rsid w:val="00C2757E"/>
    <w:rsid w:val="00C276DE"/>
    <w:rsid w:val="00C278D6"/>
    <w:rsid w:val="00C27993"/>
    <w:rsid w:val="00C27B14"/>
    <w:rsid w:val="00C27E27"/>
    <w:rsid w:val="00C30023"/>
    <w:rsid w:val="00C3004D"/>
    <w:rsid w:val="00C301C7"/>
    <w:rsid w:val="00C3047C"/>
    <w:rsid w:val="00C3055A"/>
    <w:rsid w:val="00C305BF"/>
    <w:rsid w:val="00C30827"/>
    <w:rsid w:val="00C30931"/>
    <w:rsid w:val="00C309F8"/>
    <w:rsid w:val="00C30AF6"/>
    <w:rsid w:val="00C30B7E"/>
    <w:rsid w:val="00C30DAE"/>
    <w:rsid w:val="00C30E2E"/>
    <w:rsid w:val="00C31198"/>
    <w:rsid w:val="00C31297"/>
    <w:rsid w:val="00C31338"/>
    <w:rsid w:val="00C314C4"/>
    <w:rsid w:val="00C317D3"/>
    <w:rsid w:val="00C318E0"/>
    <w:rsid w:val="00C318F4"/>
    <w:rsid w:val="00C321C8"/>
    <w:rsid w:val="00C32261"/>
    <w:rsid w:val="00C323CC"/>
    <w:rsid w:val="00C3240E"/>
    <w:rsid w:val="00C32477"/>
    <w:rsid w:val="00C324D9"/>
    <w:rsid w:val="00C3268D"/>
    <w:rsid w:val="00C3275A"/>
    <w:rsid w:val="00C32BA1"/>
    <w:rsid w:val="00C32F5F"/>
    <w:rsid w:val="00C331EE"/>
    <w:rsid w:val="00C33371"/>
    <w:rsid w:val="00C33384"/>
    <w:rsid w:val="00C3354B"/>
    <w:rsid w:val="00C3356C"/>
    <w:rsid w:val="00C3366C"/>
    <w:rsid w:val="00C338E4"/>
    <w:rsid w:val="00C338E5"/>
    <w:rsid w:val="00C33EAF"/>
    <w:rsid w:val="00C33EB6"/>
    <w:rsid w:val="00C33EBD"/>
    <w:rsid w:val="00C33ECC"/>
    <w:rsid w:val="00C34077"/>
    <w:rsid w:val="00C34196"/>
    <w:rsid w:val="00C3421B"/>
    <w:rsid w:val="00C345B2"/>
    <w:rsid w:val="00C34F1F"/>
    <w:rsid w:val="00C350CB"/>
    <w:rsid w:val="00C350F4"/>
    <w:rsid w:val="00C351DE"/>
    <w:rsid w:val="00C35323"/>
    <w:rsid w:val="00C354A3"/>
    <w:rsid w:val="00C3552C"/>
    <w:rsid w:val="00C358BE"/>
    <w:rsid w:val="00C359AC"/>
    <w:rsid w:val="00C35A9D"/>
    <w:rsid w:val="00C35DB9"/>
    <w:rsid w:val="00C35DD8"/>
    <w:rsid w:val="00C3637D"/>
    <w:rsid w:val="00C3645A"/>
    <w:rsid w:val="00C36473"/>
    <w:rsid w:val="00C3652F"/>
    <w:rsid w:val="00C366D8"/>
    <w:rsid w:val="00C36BAD"/>
    <w:rsid w:val="00C36E12"/>
    <w:rsid w:val="00C372B3"/>
    <w:rsid w:val="00C376D4"/>
    <w:rsid w:val="00C37759"/>
    <w:rsid w:val="00C37CC6"/>
    <w:rsid w:val="00C37E63"/>
    <w:rsid w:val="00C37F32"/>
    <w:rsid w:val="00C37F47"/>
    <w:rsid w:val="00C4016B"/>
    <w:rsid w:val="00C403F3"/>
    <w:rsid w:val="00C404B4"/>
    <w:rsid w:val="00C40B74"/>
    <w:rsid w:val="00C40B76"/>
    <w:rsid w:val="00C40ED7"/>
    <w:rsid w:val="00C40F80"/>
    <w:rsid w:val="00C41048"/>
    <w:rsid w:val="00C41498"/>
    <w:rsid w:val="00C414F4"/>
    <w:rsid w:val="00C417B2"/>
    <w:rsid w:val="00C4182E"/>
    <w:rsid w:val="00C418CF"/>
    <w:rsid w:val="00C41954"/>
    <w:rsid w:val="00C41AEE"/>
    <w:rsid w:val="00C41D5B"/>
    <w:rsid w:val="00C41EA7"/>
    <w:rsid w:val="00C42431"/>
    <w:rsid w:val="00C424BB"/>
    <w:rsid w:val="00C425C2"/>
    <w:rsid w:val="00C42900"/>
    <w:rsid w:val="00C4292E"/>
    <w:rsid w:val="00C42A4E"/>
    <w:rsid w:val="00C42C0C"/>
    <w:rsid w:val="00C42F07"/>
    <w:rsid w:val="00C43118"/>
    <w:rsid w:val="00C43249"/>
    <w:rsid w:val="00C432B9"/>
    <w:rsid w:val="00C4335F"/>
    <w:rsid w:val="00C4355B"/>
    <w:rsid w:val="00C4359A"/>
    <w:rsid w:val="00C439B4"/>
    <w:rsid w:val="00C43C34"/>
    <w:rsid w:val="00C43DEC"/>
    <w:rsid w:val="00C43E7A"/>
    <w:rsid w:val="00C43EF9"/>
    <w:rsid w:val="00C4431A"/>
    <w:rsid w:val="00C444A7"/>
    <w:rsid w:val="00C44773"/>
    <w:rsid w:val="00C44907"/>
    <w:rsid w:val="00C44955"/>
    <w:rsid w:val="00C4497D"/>
    <w:rsid w:val="00C449C9"/>
    <w:rsid w:val="00C44B37"/>
    <w:rsid w:val="00C450B8"/>
    <w:rsid w:val="00C4536F"/>
    <w:rsid w:val="00C453D6"/>
    <w:rsid w:val="00C4542A"/>
    <w:rsid w:val="00C4542F"/>
    <w:rsid w:val="00C4563C"/>
    <w:rsid w:val="00C45972"/>
    <w:rsid w:val="00C45C56"/>
    <w:rsid w:val="00C45EB9"/>
    <w:rsid w:val="00C45F42"/>
    <w:rsid w:val="00C46085"/>
    <w:rsid w:val="00C46091"/>
    <w:rsid w:val="00C462FA"/>
    <w:rsid w:val="00C46346"/>
    <w:rsid w:val="00C46738"/>
    <w:rsid w:val="00C46983"/>
    <w:rsid w:val="00C46B1A"/>
    <w:rsid w:val="00C46C24"/>
    <w:rsid w:val="00C46FFF"/>
    <w:rsid w:val="00C47155"/>
    <w:rsid w:val="00C475CD"/>
    <w:rsid w:val="00C47840"/>
    <w:rsid w:val="00C478A3"/>
    <w:rsid w:val="00C47ACC"/>
    <w:rsid w:val="00C47C96"/>
    <w:rsid w:val="00C47CF1"/>
    <w:rsid w:val="00C47D2C"/>
    <w:rsid w:val="00C47F30"/>
    <w:rsid w:val="00C500A1"/>
    <w:rsid w:val="00C501B6"/>
    <w:rsid w:val="00C501EC"/>
    <w:rsid w:val="00C50205"/>
    <w:rsid w:val="00C50483"/>
    <w:rsid w:val="00C50642"/>
    <w:rsid w:val="00C50876"/>
    <w:rsid w:val="00C50B0E"/>
    <w:rsid w:val="00C50D3D"/>
    <w:rsid w:val="00C50D90"/>
    <w:rsid w:val="00C50E0F"/>
    <w:rsid w:val="00C50F6D"/>
    <w:rsid w:val="00C5107B"/>
    <w:rsid w:val="00C511F8"/>
    <w:rsid w:val="00C5134A"/>
    <w:rsid w:val="00C514C1"/>
    <w:rsid w:val="00C515DE"/>
    <w:rsid w:val="00C5162B"/>
    <w:rsid w:val="00C51630"/>
    <w:rsid w:val="00C517BA"/>
    <w:rsid w:val="00C51891"/>
    <w:rsid w:val="00C518FC"/>
    <w:rsid w:val="00C51F2B"/>
    <w:rsid w:val="00C526BD"/>
    <w:rsid w:val="00C52859"/>
    <w:rsid w:val="00C52885"/>
    <w:rsid w:val="00C52DCA"/>
    <w:rsid w:val="00C52DD6"/>
    <w:rsid w:val="00C52ED1"/>
    <w:rsid w:val="00C52ED9"/>
    <w:rsid w:val="00C530B8"/>
    <w:rsid w:val="00C53181"/>
    <w:rsid w:val="00C53202"/>
    <w:rsid w:val="00C5331E"/>
    <w:rsid w:val="00C53321"/>
    <w:rsid w:val="00C536E3"/>
    <w:rsid w:val="00C537E1"/>
    <w:rsid w:val="00C538F9"/>
    <w:rsid w:val="00C53A8E"/>
    <w:rsid w:val="00C53AC8"/>
    <w:rsid w:val="00C53C4F"/>
    <w:rsid w:val="00C540BA"/>
    <w:rsid w:val="00C54331"/>
    <w:rsid w:val="00C5457A"/>
    <w:rsid w:val="00C5485D"/>
    <w:rsid w:val="00C54892"/>
    <w:rsid w:val="00C54BC4"/>
    <w:rsid w:val="00C54CEB"/>
    <w:rsid w:val="00C54D51"/>
    <w:rsid w:val="00C55182"/>
    <w:rsid w:val="00C5536E"/>
    <w:rsid w:val="00C557E1"/>
    <w:rsid w:val="00C557F3"/>
    <w:rsid w:val="00C558E6"/>
    <w:rsid w:val="00C55CF4"/>
    <w:rsid w:val="00C56062"/>
    <w:rsid w:val="00C560CA"/>
    <w:rsid w:val="00C561BE"/>
    <w:rsid w:val="00C561D1"/>
    <w:rsid w:val="00C5691E"/>
    <w:rsid w:val="00C569BE"/>
    <w:rsid w:val="00C569F2"/>
    <w:rsid w:val="00C56E08"/>
    <w:rsid w:val="00C572A4"/>
    <w:rsid w:val="00C577B3"/>
    <w:rsid w:val="00C577F4"/>
    <w:rsid w:val="00C57C40"/>
    <w:rsid w:val="00C57CEF"/>
    <w:rsid w:val="00C57D43"/>
    <w:rsid w:val="00C57FC3"/>
    <w:rsid w:val="00C60019"/>
    <w:rsid w:val="00C6042F"/>
    <w:rsid w:val="00C605FF"/>
    <w:rsid w:val="00C6078F"/>
    <w:rsid w:val="00C607C0"/>
    <w:rsid w:val="00C60910"/>
    <w:rsid w:val="00C6096A"/>
    <w:rsid w:val="00C6098C"/>
    <w:rsid w:val="00C60D7A"/>
    <w:rsid w:val="00C61032"/>
    <w:rsid w:val="00C610FD"/>
    <w:rsid w:val="00C61564"/>
    <w:rsid w:val="00C615B5"/>
    <w:rsid w:val="00C615EA"/>
    <w:rsid w:val="00C61606"/>
    <w:rsid w:val="00C61635"/>
    <w:rsid w:val="00C6183C"/>
    <w:rsid w:val="00C6185F"/>
    <w:rsid w:val="00C61B44"/>
    <w:rsid w:val="00C61FC4"/>
    <w:rsid w:val="00C620E2"/>
    <w:rsid w:val="00C6217C"/>
    <w:rsid w:val="00C6227A"/>
    <w:rsid w:val="00C6257D"/>
    <w:rsid w:val="00C62654"/>
    <w:rsid w:val="00C626B8"/>
    <w:rsid w:val="00C62820"/>
    <w:rsid w:val="00C62A20"/>
    <w:rsid w:val="00C62A56"/>
    <w:rsid w:val="00C62AD3"/>
    <w:rsid w:val="00C62C21"/>
    <w:rsid w:val="00C62D15"/>
    <w:rsid w:val="00C62D6A"/>
    <w:rsid w:val="00C62F97"/>
    <w:rsid w:val="00C632ED"/>
    <w:rsid w:val="00C63407"/>
    <w:rsid w:val="00C63483"/>
    <w:rsid w:val="00C638D2"/>
    <w:rsid w:val="00C63A46"/>
    <w:rsid w:val="00C63B03"/>
    <w:rsid w:val="00C63D17"/>
    <w:rsid w:val="00C63D67"/>
    <w:rsid w:val="00C63DF3"/>
    <w:rsid w:val="00C63E04"/>
    <w:rsid w:val="00C64153"/>
    <w:rsid w:val="00C6415C"/>
    <w:rsid w:val="00C6417B"/>
    <w:rsid w:val="00C64582"/>
    <w:rsid w:val="00C647B0"/>
    <w:rsid w:val="00C648B0"/>
    <w:rsid w:val="00C648E4"/>
    <w:rsid w:val="00C64A77"/>
    <w:rsid w:val="00C64F40"/>
    <w:rsid w:val="00C64F7D"/>
    <w:rsid w:val="00C6503C"/>
    <w:rsid w:val="00C65423"/>
    <w:rsid w:val="00C65521"/>
    <w:rsid w:val="00C65719"/>
    <w:rsid w:val="00C65A79"/>
    <w:rsid w:val="00C65E64"/>
    <w:rsid w:val="00C65FDF"/>
    <w:rsid w:val="00C66200"/>
    <w:rsid w:val="00C664B1"/>
    <w:rsid w:val="00C6651A"/>
    <w:rsid w:val="00C6653D"/>
    <w:rsid w:val="00C6668B"/>
    <w:rsid w:val="00C6677D"/>
    <w:rsid w:val="00C668DA"/>
    <w:rsid w:val="00C66A30"/>
    <w:rsid w:val="00C66B75"/>
    <w:rsid w:val="00C66C1E"/>
    <w:rsid w:val="00C66FC4"/>
    <w:rsid w:val="00C67528"/>
    <w:rsid w:val="00C6757D"/>
    <w:rsid w:val="00C67614"/>
    <w:rsid w:val="00C700F3"/>
    <w:rsid w:val="00C701FA"/>
    <w:rsid w:val="00C7027D"/>
    <w:rsid w:val="00C702C9"/>
    <w:rsid w:val="00C702F0"/>
    <w:rsid w:val="00C703A7"/>
    <w:rsid w:val="00C703BC"/>
    <w:rsid w:val="00C703DF"/>
    <w:rsid w:val="00C7048E"/>
    <w:rsid w:val="00C705C7"/>
    <w:rsid w:val="00C706F2"/>
    <w:rsid w:val="00C70881"/>
    <w:rsid w:val="00C7094B"/>
    <w:rsid w:val="00C70B59"/>
    <w:rsid w:val="00C70C02"/>
    <w:rsid w:val="00C70CC9"/>
    <w:rsid w:val="00C70CFE"/>
    <w:rsid w:val="00C70F92"/>
    <w:rsid w:val="00C71060"/>
    <w:rsid w:val="00C71233"/>
    <w:rsid w:val="00C718EC"/>
    <w:rsid w:val="00C71E20"/>
    <w:rsid w:val="00C71F2D"/>
    <w:rsid w:val="00C720B7"/>
    <w:rsid w:val="00C7218B"/>
    <w:rsid w:val="00C7241D"/>
    <w:rsid w:val="00C7257C"/>
    <w:rsid w:val="00C72708"/>
    <w:rsid w:val="00C72C0C"/>
    <w:rsid w:val="00C72C81"/>
    <w:rsid w:val="00C73064"/>
    <w:rsid w:val="00C73424"/>
    <w:rsid w:val="00C738EB"/>
    <w:rsid w:val="00C73A9C"/>
    <w:rsid w:val="00C73B9D"/>
    <w:rsid w:val="00C73C64"/>
    <w:rsid w:val="00C73E23"/>
    <w:rsid w:val="00C73E60"/>
    <w:rsid w:val="00C73E9C"/>
    <w:rsid w:val="00C74067"/>
    <w:rsid w:val="00C740F1"/>
    <w:rsid w:val="00C742C8"/>
    <w:rsid w:val="00C74335"/>
    <w:rsid w:val="00C74370"/>
    <w:rsid w:val="00C746D8"/>
    <w:rsid w:val="00C74C44"/>
    <w:rsid w:val="00C74EE9"/>
    <w:rsid w:val="00C750F7"/>
    <w:rsid w:val="00C75300"/>
    <w:rsid w:val="00C75A6E"/>
    <w:rsid w:val="00C75C17"/>
    <w:rsid w:val="00C75C3F"/>
    <w:rsid w:val="00C760A2"/>
    <w:rsid w:val="00C761E7"/>
    <w:rsid w:val="00C765B5"/>
    <w:rsid w:val="00C7665B"/>
    <w:rsid w:val="00C76709"/>
    <w:rsid w:val="00C76775"/>
    <w:rsid w:val="00C76841"/>
    <w:rsid w:val="00C773B4"/>
    <w:rsid w:val="00C77516"/>
    <w:rsid w:val="00C77659"/>
    <w:rsid w:val="00C77849"/>
    <w:rsid w:val="00C77916"/>
    <w:rsid w:val="00C805A1"/>
    <w:rsid w:val="00C806C8"/>
    <w:rsid w:val="00C807D5"/>
    <w:rsid w:val="00C80956"/>
    <w:rsid w:val="00C80A06"/>
    <w:rsid w:val="00C80E4D"/>
    <w:rsid w:val="00C80F43"/>
    <w:rsid w:val="00C8108E"/>
    <w:rsid w:val="00C81444"/>
    <w:rsid w:val="00C815C4"/>
    <w:rsid w:val="00C815ED"/>
    <w:rsid w:val="00C81716"/>
    <w:rsid w:val="00C818C4"/>
    <w:rsid w:val="00C819AA"/>
    <w:rsid w:val="00C81ABF"/>
    <w:rsid w:val="00C81BEC"/>
    <w:rsid w:val="00C81E64"/>
    <w:rsid w:val="00C82201"/>
    <w:rsid w:val="00C82533"/>
    <w:rsid w:val="00C8253F"/>
    <w:rsid w:val="00C82838"/>
    <w:rsid w:val="00C82946"/>
    <w:rsid w:val="00C82948"/>
    <w:rsid w:val="00C829E4"/>
    <w:rsid w:val="00C82A2A"/>
    <w:rsid w:val="00C82C5F"/>
    <w:rsid w:val="00C82E0F"/>
    <w:rsid w:val="00C82EA7"/>
    <w:rsid w:val="00C82F9E"/>
    <w:rsid w:val="00C83164"/>
    <w:rsid w:val="00C8329A"/>
    <w:rsid w:val="00C8335E"/>
    <w:rsid w:val="00C834E8"/>
    <w:rsid w:val="00C8362D"/>
    <w:rsid w:val="00C837AF"/>
    <w:rsid w:val="00C839C3"/>
    <w:rsid w:val="00C83A02"/>
    <w:rsid w:val="00C83B4F"/>
    <w:rsid w:val="00C83BE6"/>
    <w:rsid w:val="00C83F6C"/>
    <w:rsid w:val="00C83FF5"/>
    <w:rsid w:val="00C83FFA"/>
    <w:rsid w:val="00C84112"/>
    <w:rsid w:val="00C84122"/>
    <w:rsid w:val="00C84127"/>
    <w:rsid w:val="00C8435B"/>
    <w:rsid w:val="00C84368"/>
    <w:rsid w:val="00C84577"/>
    <w:rsid w:val="00C84602"/>
    <w:rsid w:val="00C84628"/>
    <w:rsid w:val="00C8468D"/>
    <w:rsid w:val="00C84AC7"/>
    <w:rsid w:val="00C84D0D"/>
    <w:rsid w:val="00C8501D"/>
    <w:rsid w:val="00C85024"/>
    <w:rsid w:val="00C850F7"/>
    <w:rsid w:val="00C8512A"/>
    <w:rsid w:val="00C85549"/>
    <w:rsid w:val="00C858C2"/>
    <w:rsid w:val="00C85ACD"/>
    <w:rsid w:val="00C85C8A"/>
    <w:rsid w:val="00C85EBC"/>
    <w:rsid w:val="00C85ED7"/>
    <w:rsid w:val="00C85ED8"/>
    <w:rsid w:val="00C86114"/>
    <w:rsid w:val="00C861E0"/>
    <w:rsid w:val="00C86227"/>
    <w:rsid w:val="00C86273"/>
    <w:rsid w:val="00C862FE"/>
    <w:rsid w:val="00C86357"/>
    <w:rsid w:val="00C86379"/>
    <w:rsid w:val="00C863F1"/>
    <w:rsid w:val="00C86694"/>
    <w:rsid w:val="00C869AD"/>
    <w:rsid w:val="00C869BE"/>
    <w:rsid w:val="00C86A52"/>
    <w:rsid w:val="00C86AE6"/>
    <w:rsid w:val="00C86B1E"/>
    <w:rsid w:val="00C86C80"/>
    <w:rsid w:val="00C86E09"/>
    <w:rsid w:val="00C870C5"/>
    <w:rsid w:val="00C870E3"/>
    <w:rsid w:val="00C876F8"/>
    <w:rsid w:val="00C87744"/>
    <w:rsid w:val="00C877A5"/>
    <w:rsid w:val="00C87CFF"/>
    <w:rsid w:val="00C87F2B"/>
    <w:rsid w:val="00C90156"/>
    <w:rsid w:val="00C90205"/>
    <w:rsid w:val="00C90213"/>
    <w:rsid w:val="00C902DC"/>
    <w:rsid w:val="00C90617"/>
    <w:rsid w:val="00C9062F"/>
    <w:rsid w:val="00C906DA"/>
    <w:rsid w:val="00C90809"/>
    <w:rsid w:val="00C90889"/>
    <w:rsid w:val="00C90970"/>
    <w:rsid w:val="00C90AF3"/>
    <w:rsid w:val="00C90C51"/>
    <w:rsid w:val="00C90D23"/>
    <w:rsid w:val="00C914E6"/>
    <w:rsid w:val="00C91857"/>
    <w:rsid w:val="00C918C3"/>
    <w:rsid w:val="00C91B84"/>
    <w:rsid w:val="00C91CAE"/>
    <w:rsid w:val="00C91EF6"/>
    <w:rsid w:val="00C91FB0"/>
    <w:rsid w:val="00C9204E"/>
    <w:rsid w:val="00C9215C"/>
    <w:rsid w:val="00C921A2"/>
    <w:rsid w:val="00C921CF"/>
    <w:rsid w:val="00C925CE"/>
    <w:rsid w:val="00C926EA"/>
    <w:rsid w:val="00C9273A"/>
    <w:rsid w:val="00C929A8"/>
    <w:rsid w:val="00C92AEA"/>
    <w:rsid w:val="00C92BCF"/>
    <w:rsid w:val="00C92DD7"/>
    <w:rsid w:val="00C92E5A"/>
    <w:rsid w:val="00C92E6E"/>
    <w:rsid w:val="00C92EA1"/>
    <w:rsid w:val="00C92EC5"/>
    <w:rsid w:val="00C92FE7"/>
    <w:rsid w:val="00C92FE8"/>
    <w:rsid w:val="00C93B96"/>
    <w:rsid w:val="00C93F10"/>
    <w:rsid w:val="00C93F64"/>
    <w:rsid w:val="00C93FD7"/>
    <w:rsid w:val="00C93FF7"/>
    <w:rsid w:val="00C94727"/>
    <w:rsid w:val="00C94CE4"/>
    <w:rsid w:val="00C94D5A"/>
    <w:rsid w:val="00C95310"/>
    <w:rsid w:val="00C954BF"/>
    <w:rsid w:val="00C955E4"/>
    <w:rsid w:val="00C956DD"/>
    <w:rsid w:val="00C957C1"/>
    <w:rsid w:val="00C95AEC"/>
    <w:rsid w:val="00C95DB0"/>
    <w:rsid w:val="00C95DD7"/>
    <w:rsid w:val="00C95EB2"/>
    <w:rsid w:val="00C95F43"/>
    <w:rsid w:val="00C96097"/>
    <w:rsid w:val="00C96352"/>
    <w:rsid w:val="00C9640F"/>
    <w:rsid w:val="00C964FA"/>
    <w:rsid w:val="00C9655E"/>
    <w:rsid w:val="00C96725"/>
    <w:rsid w:val="00C96A89"/>
    <w:rsid w:val="00C96AE0"/>
    <w:rsid w:val="00C96CE5"/>
    <w:rsid w:val="00C96DA7"/>
    <w:rsid w:val="00C97077"/>
    <w:rsid w:val="00C97083"/>
    <w:rsid w:val="00C970CF"/>
    <w:rsid w:val="00C971CA"/>
    <w:rsid w:val="00C9735D"/>
    <w:rsid w:val="00C975DB"/>
    <w:rsid w:val="00C97729"/>
    <w:rsid w:val="00C978A7"/>
    <w:rsid w:val="00C978CA"/>
    <w:rsid w:val="00C97A05"/>
    <w:rsid w:val="00C97D6E"/>
    <w:rsid w:val="00C97ECE"/>
    <w:rsid w:val="00C97EDA"/>
    <w:rsid w:val="00CA0366"/>
    <w:rsid w:val="00CA03FD"/>
    <w:rsid w:val="00CA041C"/>
    <w:rsid w:val="00CA04FE"/>
    <w:rsid w:val="00CA0572"/>
    <w:rsid w:val="00CA0597"/>
    <w:rsid w:val="00CA05DA"/>
    <w:rsid w:val="00CA0656"/>
    <w:rsid w:val="00CA0815"/>
    <w:rsid w:val="00CA084A"/>
    <w:rsid w:val="00CA0854"/>
    <w:rsid w:val="00CA0967"/>
    <w:rsid w:val="00CA0CCC"/>
    <w:rsid w:val="00CA0CF8"/>
    <w:rsid w:val="00CA0D32"/>
    <w:rsid w:val="00CA1193"/>
    <w:rsid w:val="00CA13D4"/>
    <w:rsid w:val="00CA158B"/>
    <w:rsid w:val="00CA1665"/>
    <w:rsid w:val="00CA17EB"/>
    <w:rsid w:val="00CA1930"/>
    <w:rsid w:val="00CA194B"/>
    <w:rsid w:val="00CA1997"/>
    <w:rsid w:val="00CA19E8"/>
    <w:rsid w:val="00CA1D19"/>
    <w:rsid w:val="00CA1E18"/>
    <w:rsid w:val="00CA1E53"/>
    <w:rsid w:val="00CA1FB4"/>
    <w:rsid w:val="00CA21E5"/>
    <w:rsid w:val="00CA2440"/>
    <w:rsid w:val="00CA2572"/>
    <w:rsid w:val="00CA2AD5"/>
    <w:rsid w:val="00CA2C99"/>
    <w:rsid w:val="00CA2F28"/>
    <w:rsid w:val="00CA303B"/>
    <w:rsid w:val="00CA32A5"/>
    <w:rsid w:val="00CA346F"/>
    <w:rsid w:val="00CA3583"/>
    <w:rsid w:val="00CA36A8"/>
    <w:rsid w:val="00CA375F"/>
    <w:rsid w:val="00CA387D"/>
    <w:rsid w:val="00CA391C"/>
    <w:rsid w:val="00CA3A92"/>
    <w:rsid w:val="00CA4098"/>
    <w:rsid w:val="00CA4320"/>
    <w:rsid w:val="00CA44B0"/>
    <w:rsid w:val="00CA48F9"/>
    <w:rsid w:val="00CA49D5"/>
    <w:rsid w:val="00CA4A2A"/>
    <w:rsid w:val="00CA4DA2"/>
    <w:rsid w:val="00CA4E95"/>
    <w:rsid w:val="00CA5040"/>
    <w:rsid w:val="00CA515F"/>
    <w:rsid w:val="00CA5365"/>
    <w:rsid w:val="00CA5427"/>
    <w:rsid w:val="00CA5955"/>
    <w:rsid w:val="00CA5F92"/>
    <w:rsid w:val="00CA6002"/>
    <w:rsid w:val="00CA6053"/>
    <w:rsid w:val="00CA64F9"/>
    <w:rsid w:val="00CA675F"/>
    <w:rsid w:val="00CA6846"/>
    <w:rsid w:val="00CA6C50"/>
    <w:rsid w:val="00CA6E67"/>
    <w:rsid w:val="00CA6F64"/>
    <w:rsid w:val="00CA6FA8"/>
    <w:rsid w:val="00CA71D0"/>
    <w:rsid w:val="00CA7313"/>
    <w:rsid w:val="00CA7519"/>
    <w:rsid w:val="00CA7906"/>
    <w:rsid w:val="00CA7A1B"/>
    <w:rsid w:val="00CA7A29"/>
    <w:rsid w:val="00CA7B71"/>
    <w:rsid w:val="00CA7F15"/>
    <w:rsid w:val="00CB02BB"/>
    <w:rsid w:val="00CB07AB"/>
    <w:rsid w:val="00CB0821"/>
    <w:rsid w:val="00CB0840"/>
    <w:rsid w:val="00CB0B10"/>
    <w:rsid w:val="00CB0FC4"/>
    <w:rsid w:val="00CB10C2"/>
    <w:rsid w:val="00CB115C"/>
    <w:rsid w:val="00CB180C"/>
    <w:rsid w:val="00CB1AF3"/>
    <w:rsid w:val="00CB1B0D"/>
    <w:rsid w:val="00CB1B52"/>
    <w:rsid w:val="00CB1CC7"/>
    <w:rsid w:val="00CB1CEE"/>
    <w:rsid w:val="00CB1D83"/>
    <w:rsid w:val="00CB1EA9"/>
    <w:rsid w:val="00CB24EB"/>
    <w:rsid w:val="00CB258B"/>
    <w:rsid w:val="00CB275D"/>
    <w:rsid w:val="00CB27DD"/>
    <w:rsid w:val="00CB282D"/>
    <w:rsid w:val="00CB28A8"/>
    <w:rsid w:val="00CB2B1B"/>
    <w:rsid w:val="00CB2B43"/>
    <w:rsid w:val="00CB2BA4"/>
    <w:rsid w:val="00CB2DDA"/>
    <w:rsid w:val="00CB3057"/>
    <w:rsid w:val="00CB3218"/>
    <w:rsid w:val="00CB3313"/>
    <w:rsid w:val="00CB332E"/>
    <w:rsid w:val="00CB3440"/>
    <w:rsid w:val="00CB3635"/>
    <w:rsid w:val="00CB3910"/>
    <w:rsid w:val="00CB3D5A"/>
    <w:rsid w:val="00CB3E12"/>
    <w:rsid w:val="00CB40EE"/>
    <w:rsid w:val="00CB4244"/>
    <w:rsid w:val="00CB437B"/>
    <w:rsid w:val="00CB441A"/>
    <w:rsid w:val="00CB44AF"/>
    <w:rsid w:val="00CB4581"/>
    <w:rsid w:val="00CB49F5"/>
    <w:rsid w:val="00CB4AC4"/>
    <w:rsid w:val="00CB4E3B"/>
    <w:rsid w:val="00CB50E5"/>
    <w:rsid w:val="00CB5115"/>
    <w:rsid w:val="00CB5143"/>
    <w:rsid w:val="00CB53C1"/>
    <w:rsid w:val="00CB5656"/>
    <w:rsid w:val="00CB56A3"/>
    <w:rsid w:val="00CB5AD3"/>
    <w:rsid w:val="00CB5CF2"/>
    <w:rsid w:val="00CB5D1D"/>
    <w:rsid w:val="00CB5F79"/>
    <w:rsid w:val="00CB60B4"/>
    <w:rsid w:val="00CB61B3"/>
    <w:rsid w:val="00CB622E"/>
    <w:rsid w:val="00CB6598"/>
    <w:rsid w:val="00CB6948"/>
    <w:rsid w:val="00CB6E5A"/>
    <w:rsid w:val="00CB6F4E"/>
    <w:rsid w:val="00CB7416"/>
    <w:rsid w:val="00CB7996"/>
    <w:rsid w:val="00CB7C41"/>
    <w:rsid w:val="00CB7D1B"/>
    <w:rsid w:val="00CB7D38"/>
    <w:rsid w:val="00CB7E00"/>
    <w:rsid w:val="00CC006F"/>
    <w:rsid w:val="00CC0376"/>
    <w:rsid w:val="00CC03B9"/>
    <w:rsid w:val="00CC03F1"/>
    <w:rsid w:val="00CC044E"/>
    <w:rsid w:val="00CC046D"/>
    <w:rsid w:val="00CC055D"/>
    <w:rsid w:val="00CC0584"/>
    <w:rsid w:val="00CC05E0"/>
    <w:rsid w:val="00CC07EC"/>
    <w:rsid w:val="00CC0815"/>
    <w:rsid w:val="00CC087B"/>
    <w:rsid w:val="00CC0C1D"/>
    <w:rsid w:val="00CC0D75"/>
    <w:rsid w:val="00CC16C6"/>
    <w:rsid w:val="00CC17AA"/>
    <w:rsid w:val="00CC18FE"/>
    <w:rsid w:val="00CC1A03"/>
    <w:rsid w:val="00CC1A61"/>
    <w:rsid w:val="00CC1B7E"/>
    <w:rsid w:val="00CC1B8E"/>
    <w:rsid w:val="00CC1B9D"/>
    <w:rsid w:val="00CC1BAC"/>
    <w:rsid w:val="00CC1BDA"/>
    <w:rsid w:val="00CC1E32"/>
    <w:rsid w:val="00CC1E8B"/>
    <w:rsid w:val="00CC2054"/>
    <w:rsid w:val="00CC2055"/>
    <w:rsid w:val="00CC22E2"/>
    <w:rsid w:val="00CC235D"/>
    <w:rsid w:val="00CC25D9"/>
    <w:rsid w:val="00CC2801"/>
    <w:rsid w:val="00CC2975"/>
    <w:rsid w:val="00CC2A7E"/>
    <w:rsid w:val="00CC3292"/>
    <w:rsid w:val="00CC32AB"/>
    <w:rsid w:val="00CC344F"/>
    <w:rsid w:val="00CC3567"/>
    <w:rsid w:val="00CC35E5"/>
    <w:rsid w:val="00CC371A"/>
    <w:rsid w:val="00CC3878"/>
    <w:rsid w:val="00CC390D"/>
    <w:rsid w:val="00CC3E99"/>
    <w:rsid w:val="00CC4421"/>
    <w:rsid w:val="00CC46EE"/>
    <w:rsid w:val="00CC4776"/>
    <w:rsid w:val="00CC4804"/>
    <w:rsid w:val="00CC4C74"/>
    <w:rsid w:val="00CC4D78"/>
    <w:rsid w:val="00CC4D8F"/>
    <w:rsid w:val="00CC5529"/>
    <w:rsid w:val="00CC57C7"/>
    <w:rsid w:val="00CC57D3"/>
    <w:rsid w:val="00CC58F3"/>
    <w:rsid w:val="00CC59A0"/>
    <w:rsid w:val="00CC5C89"/>
    <w:rsid w:val="00CC5CDE"/>
    <w:rsid w:val="00CC5FAD"/>
    <w:rsid w:val="00CC5FC6"/>
    <w:rsid w:val="00CC610E"/>
    <w:rsid w:val="00CC648E"/>
    <w:rsid w:val="00CC68DE"/>
    <w:rsid w:val="00CC699D"/>
    <w:rsid w:val="00CC6B9B"/>
    <w:rsid w:val="00CC6C80"/>
    <w:rsid w:val="00CC6F9E"/>
    <w:rsid w:val="00CC7051"/>
    <w:rsid w:val="00CC70AB"/>
    <w:rsid w:val="00CC72A5"/>
    <w:rsid w:val="00CC7364"/>
    <w:rsid w:val="00CC75AC"/>
    <w:rsid w:val="00CC79A6"/>
    <w:rsid w:val="00CC7B0D"/>
    <w:rsid w:val="00CD03A8"/>
    <w:rsid w:val="00CD040F"/>
    <w:rsid w:val="00CD052F"/>
    <w:rsid w:val="00CD0691"/>
    <w:rsid w:val="00CD09C6"/>
    <w:rsid w:val="00CD0D17"/>
    <w:rsid w:val="00CD0EC0"/>
    <w:rsid w:val="00CD11CB"/>
    <w:rsid w:val="00CD1422"/>
    <w:rsid w:val="00CD16B7"/>
    <w:rsid w:val="00CD1A8D"/>
    <w:rsid w:val="00CD1D1E"/>
    <w:rsid w:val="00CD2298"/>
    <w:rsid w:val="00CD23F6"/>
    <w:rsid w:val="00CD248A"/>
    <w:rsid w:val="00CD2870"/>
    <w:rsid w:val="00CD2C49"/>
    <w:rsid w:val="00CD2FA0"/>
    <w:rsid w:val="00CD301C"/>
    <w:rsid w:val="00CD301E"/>
    <w:rsid w:val="00CD31F8"/>
    <w:rsid w:val="00CD3246"/>
    <w:rsid w:val="00CD3285"/>
    <w:rsid w:val="00CD35E0"/>
    <w:rsid w:val="00CD365D"/>
    <w:rsid w:val="00CD370A"/>
    <w:rsid w:val="00CD391D"/>
    <w:rsid w:val="00CD3DF4"/>
    <w:rsid w:val="00CD404D"/>
    <w:rsid w:val="00CD40F0"/>
    <w:rsid w:val="00CD41CA"/>
    <w:rsid w:val="00CD431C"/>
    <w:rsid w:val="00CD463A"/>
    <w:rsid w:val="00CD4BA9"/>
    <w:rsid w:val="00CD4CA4"/>
    <w:rsid w:val="00CD4EBD"/>
    <w:rsid w:val="00CD5001"/>
    <w:rsid w:val="00CD52C2"/>
    <w:rsid w:val="00CD53F2"/>
    <w:rsid w:val="00CD5570"/>
    <w:rsid w:val="00CD581D"/>
    <w:rsid w:val="00CD5B9D"/>
    <w:rsid w:val="00CD5BDD"/>
    <w:rsid w:val="00CD61B2"/>
    <w:rsid w:val="00CD6708"/>
    <w:rsid w:val="00CD6990"/>
    <w:rsid w:val="00CD6A3B"/>
    <w:rsid w:val="00CD6BDF"/>
    <w:rsid w:val="00CD6C63"/>
    <w:rsid w:val="00CD6D90"/>
    <w:rsid w:val="00CD6E80"/>
    <w:rsid w:val="00CD70CE"/>
    <w:rsid w:val="00CD7114"/>
    <w:rsid w:val="00CD74B0"/>
    <w:rsid w:val="00CD770F"/>
    <w:rsid w:val="00CE007A"/>
    <w:rsid w:val="00CE03F3"/>
    <w:rsid w:val="00CE04D2"/>
    <w:rsid w:val="00CE0530"/>
    <w:rsid w:val="00CE0695"/>
    <w:rsid w:val="00CE082C"/>
    <w:rsid w:val="00CE0CC1"/>
    <w:rsid w:val="00CE0E2A"/>
    <w:rsid w:val="00CE1047"/>
    <w:rsid w:val="00CE11B5"/>
    <w:rsid w:val="00CE1274"/>
    <w:rsid w:val="00CE14C8"/>
    <w:rsid w:val="00CE151B"/>
    <w:rsid w:val="00CE1849"/>
    <w:rsid w:val="00CE193A"/>
    <w:rsid w:val="00CE1947"/>
    <w:rsid w:val="00CE1990"/>
    <w:rsid w:val="00CE199C"/>
    <w:rsid w:val="00CE1BAD"/>
    <w:rsid w:val="00CE1DE5"/>
    <w:rsid w:val="00CE1E04"/>
    <w:rsid w:val="00CE2297"/>
    <w:rsid w:val="00CE2477"/>
    <w:rsid w:val="00CE2920"/>
    <w:rsid w:val="00CE2B2D"/>
    <w:rsid w:val="00CE2E09"/>
    <w:rsid w:val="00CE2F41"/>
    <w:rsid w:val="00CE3255"/>
    <w:rsid w:val="00CE36C2"/>
    <w:rsid w:val="00CE370E"/>
    <w:rsid w:val="00CE37DD"/>
    <w:rsid w:val="00CE3A94"/>
    <w:rsid w:val="00CE3BE3"/>
    <w:rsid w:val="00CE3DC8"/>
    <w:rsid w:val="00CE3EF8"/>
    <w:rsid w:val="00CE4227"/>
    <w:rsid w:val="00CE4613"/>
    <w:rsid w:val="00CE48D4"/>
    <w:rsid w:val="00CE4ABE"/>
    <w:rsid w:val="00CE4B33"/>
    <w:rsid w:val="00CE4B86"/>
    <w:rsid w:val="00CE4EA0"/>
    <w:rsid w:val="00CE4F49"/>
    <w:rsid w:val="00CE528C"/>
    <w:rsid w:val="00CE578D"/>
    <w:rsid w:val="00CE589B"/>
    <w:rsid w:val="00CE5958"/>
    <w:rsid w:val="00CE5B38"/>
    <w:rsid w:val="00CE5B63"/>
    <w:rsid w:val="00CE5B68"/>
    <w:rsid w:val="00CE5BC3"/>
    <w:rsid w:val="00CE5C36"/>
    <w:rsid w:val="00CE5E0B"/>
    <w:rsid w:val="00CE5F49"/>
    <w:rsid w:val="00CE61C5"/>
    <w:rsid w:val="00CE63A7"/>
    <w:rsid w:val="00CE67C2"/>
    <w:rsid w:val="00CE6901"/>
    <w:rsid w:val="00CE6B1E"/>
    <w:rsid w:val="00CE6B54"/>
    <w:rsid w:val="00CE6E6C"/>
    <w:rsid w:val="00CE7048"/>
    <w:rsid w:val="00CE710E"/>
    <w:rsid w:val="00CE715F"/>
    <w:rsid w:val="00CE7176"/>
    <w:rsid w:val="00CE71AD"/>
    <w:rsid w:val="00CE731F"/>
    <w:rsid w:val="00CE7412"/>
    <w:rsid w:val="00CE764F"/>
    <w:rsid w:val="00CE76B9"/>
    <w:rsid w:val="00CE77D9"/>
    <w:rsid w:val="00CE7DCF"/>
    <w:rsid w:val="00CE7E2D"/>
    <w:rsid w:val="00CE7F3A"/>
    <w:rsid w:val="00CF025C"/>
    <w:rsid w:val="00CF0338"/>
    <w:rsid w:val="00CF03D7"/>
    <w:rsid w:val="00CF046A"/>
    <w:rsid w:val="00CF0526"/>
    <w:rsid w:val="00CF0586"/>
    <w:rsid w:val="00CF0625"/>
    <w:rsid w:val="00CF06A0"/>
    <w:rsid w:val="00CF06CC"/>
    <w:rsid w:val="00CF06E9"/>
    <w:rsid w:val="00CF075B"/>
    <w:rsid w:val="00CF08EA"/>
    <w:rsid w:val="00CF095E"/>
    <w:rsid w:val="00CF0AEB"/>
    <w:rsid w:val="00CF0DB8"/>
    <w:rsid w:val="00CF0E86"/>
    <w:rsid w:val="00CF108E"/>
    <w:rsid w:val="00CF1286"/>
    <w:rsid w:val="00CF154C"/>
    <w:rsid w:val="00CF156E"/>
    <w:rsid w:val="00CF1712"/>
    <w:rsid w:val="00CF1AF6"/>
    <w:rsid w:val="00CF20D6"/>
    <w:rsid w:val="00CF22FD"/>
    <w:rsid w:val="00CF2389"/>
    <w:rsid w:val="00CF2481"/>
    <w:rsid w:val="00CF24F2"/>
    <w:rsid w:val="00CF26B3"/>
    <w:rsid w:val="00CF2ED7"/>
    <w:rsid w:val="00CF2F8E"/>
    <w:rsid w:val="00CF301C"/>
    <w:rsid w:val="00CF3367"/>
    <w:rsid w:val="00CF34B2"/>
    <w:rsid w:val="00CF3929"/>
    <w:rsid w:val="00CF3C8E"/>
    <w:rsid w:val="00CF3CFC"/>
    <w:rsid w:val="00CF4050"/>
    <w:rsid w:val="00CF4833"/>
    <w:rsid w:val="00CF49F7"/>
    <w:rsid w:val="00CF502C"/>
    <w:rsid w:val="00CF5500"/>
    <w:rsid w:val="00CF55C1"/>
    <w:rsid w:val="00CF5626"/>
    <w:rsid w:val="00CF5747"/>
    <w:rsid w:val="00CF57F7"/>
    <w:rsid w:val="00CF57FE"/>
    <w:rsid w:val="00CF5AB5"/>
    <w:rsid w:val="00CF5B5C"/>
    <w:rsid w:val="00CF5C21"/>
    <w:rsid w:val="00CF5EE4"/>
    <w:rsid w:val="00CF5F02"/>
    <w:rsid w:val="00CF5FA2"/>
    <w:rsid w:val="00CF5FF5"/>
    <w:rsid w:val="00CF607C"/>
    <w:rsid w:val="00CF61A3"/>
    <w:rsid w:val="00CF62F5"/>
    <w:rsid w:val="00CF62F6"/>
    <w:rsid w:val="00CF6373"/>
    <w:rsid w:val="00CF63A6"/>
    <w:rsid w:val="00CF6574"/>
    <w:rsid w:val="00CF6802"/>
    <w:rsid w:val="00CF688A"/>
    <w:rsid w:val="00CF6B80"/>
    <w:rsid w:val="00CF6CCE"/>
    <w:rsid w:val="00CF6E97"/>
    <w:rsid w:val="00CF6F92"/>
    <w:rsid w:val="00CF710D"/>
    <w:rsid w:val="00CF7270"/>
    <w:rsid w:val="00CF72BE"/>
    <w:rsid w:val="00CF72ED"/>
    <w:rsid w:val="00CF755A"/>
    <w:rsid w:val="00CF7597"/>
    <w:rsid w:val="00CF7773"/>
    <w:rsid w:val="00CF791D"/>
    <w:rsid w:val="00CF79D7"/>
    <w:rsid w:val="00CF7BAC"/>
    <w:rsid w:val="00CF7C0D"/>
    <w:rsid w:val="00CF7C1B"/>
    <w:rsid w:val="00D00105"/>
    <w:rsid w:val="00D0019B"/>
    <w:rsid w:val="00D00347"/>
    <w:rsid w:val="00D00557"/>
    <w:rsid w:val="00D005B6"/>
    <w:rsid w:val="00D00846"/>
    <w:rsid w:val="00D0084F"/>
    <w:rsid w:val="00D009B7"/>
    <w:rsid w:val="00D00A1C"/>
    <w:rsid w:val="00D00B90"/>
    <w:rsid w:val="00D00E24"/>
    <w:rsid w:val="00D01193"/>
    <w:rsid w:val="00D01340"/>
    <w:rsid w:val="00D01442"/>
    <w:rsid w:val="00D016CC"/>
    <w:rsid w:val="00D0174A"/>
    <w:rsid w:val="00D0192A"/>
    <w:rsid w:val="00D019DC"/>
    <w:rsid w:val="00D01C93"/>
    <w:rsid w:val="00D01D38"/>
    <w:rsid w:val="00D01D85"/>
    <w:rsid w:val="00D01E4D"/>
    <w:rsid w:val="00D01F26"/>
    <w:rsid w:val="00D01F89"/>
    <w:rsid w:val="00D02118"/>
    <w:rsid w:val="00D0212D"/>
    <w:rsid w:val="00D02A35"/>
    <w:rsid w:val="00D02D5F"/>
    <w:rsid w:val="00D02DA1"/>
    <w:rsid w:val="00D02ED4"/>
    <w:rsid w:val="00D02F6A"/>
    <w:rsid w:val="00D03037"/>
    <w:rsid w:val="00D03133"/>
    <w:rsid w:val="00D0317B"/>
    <w:rsid w:val="00D03357"/>
    <w:rsid w:val="00D037B3"/>
    <w:rsid w:val="00D03905"/>
    <w:rsid w:val="00D03A5C"/>
    <w:rsid w:val="00D03C32"/>
    <w:rsid w:val="00D03D3B"/>
    <w:rsid w:val="00D03DE2"/>
    <w:rsid w:val="00D03E85"/>
    <w:rsid w:val="00D03FA1"/>
    <w:rsid w:val="00D04321"/>
    <w:rsid w:val="00D0445D"/>
    <w:rsid w:val="00D045B1"/>
    <w:rsid w:val="00D046E4"/>
    <w:rsid w:val="00D0485C"/>
    <w:rsid w:val="00D0486D"/>
    <w:rsid w:val="00D04A5F"/>
    <w:rsid w:val="00D04B11"/>
    <w:rsid w:val="00D04CE1"/>
    <w:rsid w:val="00D04D36"/>
    <w:rsid w:val="00D05206"/>
    <w:rsid w:val="00D05240"/>
    <w:rsid w:val="00D05366"/>
    <w:rsid w:val="00D0555A"/>
    <w:rsid w:val="00D0564D"/>
    <w:rsid w:val="00D0566B"/>
    <w:rsid w:val="00D0576F"/>
    <w:rsid w:val="00D05774"/>
    <w:rsid w:val="00D05BDB"/>
    <w:rsid w:val="00D05C1F"/>
    <w:rsid w:val="00D05E4E"/>
    <w:rsid w:val="00D05E65"/>
    <w:rsid w:val="00D05E7E"/>
    <w:rsid w:val="00D05EC3"/>
    <w:rsid w:val="00D05FB8"/>
    <w:rsid w:val="00D05FBB"/>
    <w:rsid w:val="00D063B3"/>
    <w:rsid w:val="00D065BE"/>
    <w:rsid w:val="00D06632"/>
    <w:rsid w:val="00D06667"/>
    <w:rsid w:val="00D066E2"/>
    <w:rsid w:val="00D06870"/>
    <w:rsid w:val="00D068B3"/>
    <w:rsid w:val="00D06A05"/>
    <w:rsid w:val="00D06B0A"/>
    <w:rsid w:val="00D06E75"/>
    <w:rsid w:val="00D071B3"/>
    <w:rsid w:val="00D074B2"/>
    <w:rsid w:val="00D07620"/>
    <w:rsid w:val="00D077BF"/>
    <w:rsid w:val="00D07BBE"/>
    <w:rsid w:val="00D10296"/>
    <w:rsid w:val="00D10317"/>
    <w:rsid w:val="00D1044B"/>
    <w:rsid w:val="00D106D0"/>
    <w:rsid w:val="00D10C05"/>
    <w:rsid w:val="00D10C5B"/>
    <w:rsid w:val="00D10FBF"/>
    <w:rsid w:val="00D1100B"/>
    <w:rsid w:val="00D1141E"/>
    <w:rsid w:val="00D114E4"/>
    <w:rsid w:val="00D115EB"/>
    <w:rsid w:val="00D11658"/>
    <w:rsid w:val="00D1177E"/>
    <w:rsid w:val="00D11927"/>
    <w:rsid w:val="00D11B97"/>
    <w:rsid w:val="00D11C6C"/>
    <w:rsid w:val="00D11C7B"/>
    <w:rsid w:val="00D11E5E"/>
    <w:rsid w:val="00D1238B"/>
    <w:rsid w:val="00D124C5"/>
    <w:rsid w:val="00D1253A"/>
    <w:rsid w:val="00D12675"/>
    <w:rsid w:val="00D1269E"/>
    <w:rsid w:val="00D126A3"/>
    <w:rsid w:val="00D128B9"/>
    <w:rsid w:val="00D128C5"/>
    <w:rsid w:val="00D12904"/>
    <w:rsid w:val="00D12944"/>
    <w:rsid w:val="00D12A45"/>
    <w:rsid w:val="00D12A4D"/>
    <w:rsid w:val="00D12C44"/>
    <w:rsid w:val="00D13189"/>
    <w:rsid w:val="00D13688"/>
    <w:rsid w:val="00D1375B"/>
    <w:rsid w:val="00D137B3"/>
    <w:rsid w:val="00D1380E"/>
    <w:rsid w:val="00D1385F"/>
    <w:rsid w:val="00D13921"/>
    <w:rsid w:val="00D13AD4"/>
    <w:rsid w:val="00D13CBC"/>
    <w:rsid w:val="00D13D04"/>
    <w:rsid w:val="00D13D4A"/>
    <w:rsid w:val="00D13E4B"/>
    <w:rsid w:val="00D13F95"/>
    <w:rsid w:val="00D14035"/>
    <w:rsid w:val="00D141B8"/>
    <w:rsid w:val="00D14560"/>
    <w:rsid w:val="00D14575"/>
    <w:rsid w:val="00D1474C"/>
    <w:rsid w:val="00D14861"/>
    <w:rsid w:val="00D14A03"/>
    <w:rsid w:val="00D14A24"/>
    <w:rsid w:val="00D14A2A"/>
    <w:rsid w:val="00D14A8A"/>
    <w:rsid w:val="00D14BA6"/>
    <w:rsid w:val="00D14BAC"/>
    <w:rsid w:val="00D14CE3"/>
    <w:rsid w:val="00D14DF9"/>
    <w:rsid w:val="00D14E2D"/>
    <w:rsid w:val="00D15117"/>
    <w:rsid w:val="00D153E6"/>
    <w:rsid w:val="00D15726"/>
    <w:rsid w:val="00D159D5"/>
    <w:rsid w:val="00D15B48"/>
    <w:rsid w:val="00D15DD2"/>
    <w:rsid w:val="00D15E0F"/>
    <w:rsid w:val="00D15ED9"/>
    <w:rsid w:val="00D15F56"/>
    <w:rsid w:val="00D15FDB"/>
    <w:rsid w:val="00D16166"/>
    <w:rsid w:val="00D1639E"/>
    <w:rsid w:val="00D163D1"/>
    <w:rsid w:val="00D1656E"/>
    <w:rsid w:val="00D167C3"/>
    <w:rsid w:val="00D167DD"/>
    <w:rsid w:val="00D16994"/>
    <w:rsid w:val="00D16B5B"/>
    <w:rsid w:val="00D16BF7"/>
    <w:rsid w:val="00D16C92"/>
    <w:rsid w:val="00D16ED8"/>
    <w:rsid w:val="00D17219"/>
    <w:rsid w:val="00D17744"/>
    <w:rsid w:val="00D17820"/>
    <w:rsid w:val="00D17A1B"/>
    <w:rsid w:val="00D17C76"/>
    <w:rsid w:val="00D17CF9"/>
    <w:rsid w:val="00D17E9C"/>
    <w:rsid w:val="00D17EAD"/>
    <w:rsid w:val="00D17FDD"/>
    <w:rsid w:val="00D20204"/>
    <w:rsid w:val="00D202F6"/>
    <w:rsid w:val="00D20541"/>
    <w:rsid w:val="00D205D5"/>
    <w:rsid w:val="00D20696"/>
    <w:rsid w:val="00D2078F"/>
    <w:rsid w:val="00D20951"/>
    <w:rsid w:val="00D2095B"/>
    <w:rsid w:val="00D20DDB"/>
    <w:rsid w:val="00D20E9F"/>
    <w:rsid w:val="00D21159"/>
    <w:rsid w:val="00D21182"/>
    <w:rsid w:val="00D211A2"/>
    <w:rsid w:val="00D211BF"/>
    <w:rsid w:val="00D212C2"/>
    <w:rsid w:val="00D212D9"/>
    <w:rsid w:val="00D213EA"/>
    <w:rsid w:val="00D21575"/>
    <w:rsid w:val="00D2173B"/>
    <w:rsid w:val="00D21786"/>
    <w:rsid w:val="00D21814"/>
    <w:rsid w:val="00D2187E"/>
    <w:rsid w:val="00D21A11"/>
    <w:rsid w:val="00D21A58"/>
    <w:rsid w:val="00D21AA7"/>
    <w:rsid w:val="00D2208E"/>
    <w:rsid w:val="00D220FB"/>
    <w:rsid w:val="00D2216D"/>
    <w:rsid w:val="00D221BF"/>
    <w:rsid w:val="00D221EE"/>
    <w:rsid w:val="00D2239A"/>
    <w:rsid w:val="00D223AE"/>
    <w:rsid w:val="00D224D2"/>
    <w:rsid w:val="00D2257C"/>
    <w:rsid w:val="00D22712"/>
    <w:rsid w:val="00D2286F"/>
    <w:rsid w:val="00D22BB0"/>
    <w:rsid w:val="00D233AB"/>
    <w:rsid w:val="00D2356B"/>
    <w:rsid w:val="00D235DA"/>
    <w:rsid w:val="00D239CB"/>
    <w:rsid w:val="00D239F3"/>
    <w:rsid w:val="00D23BEC"/>
    <w:rsid w:val="00D23C97"/>
    <w:rsid w:val="00D23DF3"/>
    <w:rsid w:val="00D240AD"/>
    <w:rsid w:val="00D24112"/>
    <w:rsid w:val="00D2422D"/>
    <w:rsid w:val="00D244FF"/>
    <w:rsid w:val="00D245A7"/>
    <w:rsid w:val="00D2472C"/>
    <w:rsid w:val="00D24BAA"/>
    <w:rsid w:val="00D24C7B"/>
    <w:rsid w:val="00D24C7D"/>
    <w:rsid w:val="00D24E70"/>
    <w:rsid w:val="00D25789"/>
    <w:rsid w:val="00D257F8"/>
    <w:rsid w:val="00D25AA5"/>
    <w:rsid w:val="00D26035"/>
    <w:rsid w:val="00D2607B"/>
    <w:rsid w:val="00D264AF"/>
    <w:rsid w:val="00D26619"/>
    <w:rsid w:val="00D26663"/>
    <w:rsid w:val="00D266E6"/>
    <w:rsid w:val="00D26963"/>
    <w:rsid w:val="00D26975"/>
    <w:rsid w:val="00D269D3"/>
    <w:rsid w:val="00D26B1B"/>
    <w:rsid w:val="00D26E2E"/>
    <w:rsid w:val="00D26F52"/>
    <w:rsid w:val="00D26F7A"/>
    <w:rsid w:val="00D27030"/>
    <w:rsid w:val="00D27266"/>
    <w:rsid w:val="00D2756A"/>
    <w:rsid w:val="00D27687"/>
    <w:rsid w:val="00D276B1"/>
    <w:rsid w:val="00D276F6"/>
    <w:rsid w:val="00D277C0"/>
    <w:rsid w:val="00D2781C"/>
    <w:rsid w:val="00D27950"/>
    <w:rsid w:val="00D27A3C"/>
    <w:rsid w:val="00D27D6D"/>
    <w:rsid w:val="00D27DDD"/>
    <w:rsid w:val="00D300EA"/>
    <w:rsid w:val="00D30216"/>
    <w:rsid w:val="00D304F5"/>
    <w:rsid w:val="00D3058E"/>
    <w:rsid w:val="00D305D4"/>
    <w:rsid w:val="00D308A4"/>
    <w:rsid w:val="00D30A5D"/>
    <w:rsid w:val="00D31114"/>
    <w:rsid w:val="00D31413"/>
    <w:rsid w:val="00D317D6"/>
    <w:rsid w:val="00D3191D"/>
    <w:rsid w:val="00D31CF6"/>
    <w:rsid w:val="00D31DED"/>
    <w:rsid w:val="00D31E7A"/>
    <w:rsid w:val="00D320BC"/>
    <w:rsid w:val="00D3234E"/>
    <w:rsid w:val="00D3247C"/>
    <w:rsid w:val="00D324CB"/>
    <w:rsid w:val="00D3273F"/>
    <w:rsid w:val="00D32847"/>
    <w:rsid w:val="00D329C4"/>
    <w:rsid w:val="00D32C3B"/>
    <w:rsid w:val="00D32E43"/>
    <w:rsid w:val="00D3311F"/>
    <w:rsid w:val="00D33380"/>
    <w:rsid w:val="00D3388D"/>
    <w:rsid w:val="00D339D8"/>
    <w:rsid w:val="00D33C15"/>
    <w:rsid w:val="00D33CC0"/>
    <w:rsid w:val="00D34286"/>
    <w:rsid w:val="00D3434D"/>
    <w:rsid w:val="00D344CD"/>
    <w:rsid w:val="00D3464D"/>
    <w:rsid w:val="00D34678"/>
    <w:rsid w:val="00D347EE"/>
    <w:rsid w:val="00D349FF"/>
    <w:rsid w:val="00D34A1A"/>
    <w:rsid w:val="00D34A82"/>
    <w:rsid w:val="00D34F1E"/>
    <w:rsid w:val="00D351D5"/>
    <w:rsid w:val="00D351DE"/>
    <w:rsid w:val="00D35242"/>
    <w:rsid w:val="00D352D9"/>
    <w:rsid w:val="00D35349"/>
    <w:rsid w:val="00D3543A"/>
    <w:rsid w:val="00D354D8"/>
    <w:rsid w:val="00D35509"/>
    <w:rsid w:val="00D356EB"/>
    <w:rsid w:val="00D35816"/>
    <w:rsid w:val="00D35910"/>
    <w:rsid w:val="00D35A43"/>
    <w:rsid w:val="00D35B2D"/>
    <w:rsid w:val="00D35CA6"/>
    <w:rsid w:val="00D35F8C"/>
    <w:rsid w:val="00D3606A"/>
    <w:rsid w:val="00D362C4"/>
    <w:rsid w:val="00D36672"/>
    <w:rsid w:val="00D366D8"/>
    <w:rsid w:val="00D36748"/>
    <w:rsid w:val="00D36843"/>
    <w:rsid w:val="00D368F8"/>
    <w:rsid w:val="00D36B64"/>
    <w:rsid w:val="00D36BA7"/>
    <w:rsid w:val="00D36BB3"/>
    <w:rsid w:val="00D36CF9"/>
    <w:rsid w:val="00D37011"/>
    <w:rsid w:val="00D37149"/>
    <w:rsid w:val="00D3724F"/>
    <w:rsid w:val="00D37373"/>
    <w:rsid w:val="00D3740D"/>
    <w:rsid w:val="00D3758B"/>
    <w:rsid w:val="00D377D4"/>
    <w:rsid w:val="00D37A2B"/>
    <w:rsid w:val="00D37BBE"/>
    <w:rsid w:val="00D37BCE"/>
    <w:rsid w:val="00D37CD5"/>
    <w:rsid w:val="00D37CF7"/>
    <w:rsid w:val="00D37D6D"/>
    <w:rsid w:val="00D37DA6"/>
    <w:rsid w:val="00D37EA4"/>
    <w:rsid w:val="00D37F70"/>
    <w:rsid w:val="00D40209"/>
    <w:rsid w:val="00D403DB"/>
    <w:rsid w:val="00D40478"/>
    <w:rsid w:val="00D40782"/>
    <w:rsid w:val="00D407B6"/>
    <w:rsid w:val="00D407EF"/>
    <w:rsid w:val="00D40802"/>
    <w:rsid w:val="00D408B3"/>
    <w:rsid w:val="00D40A43"/>
    <w:rsid w:val="00D40C8A"/>
    <w:rsid w:val="00D40DED"/>
    <w:rsid w:val="00D40E57"/>
    <w:rsid w:val="00D41334"/>
    <w:rsid w:val="00D421EA"/>
    <w:rsid w:val="00D423C5"/>
    <w:rsid w:val="00D4256A"/>
    <w:rsid w:val="00D42633"/>
    <w:rsid w:val="00D42706"/>
    <w:rsid w:val="00D4272D"/>
    <w:rsid w:val="00D4294B"/>
    <w:rsid w:val="00D42CCF"/>
    <w:rsid w:val="00D42CF9"/>
    <w:rsid w:val="00D42D03"/>
    <w:rsid w:val="00D42E12"/>
    <w:rsid w:val="00D42E3B"/>
    <w:rsid w:val="00D42F08"/>
    <w:rsid w:val="00D42F80"/>
    <w:rsid w:val="00D43272"/>
    <w:rsid w:val="00D432E7"/>
    <w:rsid w:val="00D43733"/>
    <w:rsid w:val="00D43888"/>
    <w:rsid w:val="00D43908"/>
    <w:rsid w:val="00D43BC9"/>
    <w:rsid w:val="00D43C5C"/>
    <w:rsid w:val="00D44001"/>
    <w:rsid w:val="00D4411C"/>
    <w:rsid w:val="00D4414B"/>
    <w:rsid w:val="00D443AD"/>
    <w:rsid w:val="00D44538"/>
    <w:rsid w:val="00D44609"/>
    <w:rsid w:val="00D4465C"/>
    <w:rsid w:val="00D44696"/>
    <w:rsid w:val="00D448FB"/>
    <w:rsid w:val="00D44A8B"/>
    <w:rsid w:val="00D44AA9"/>
    <w:rsid w:val="00D44CD3"/>
    <w:rsid w:val="00D44E27"/>
    <w:rsid w:val="00D44FA7"/>
    <w:rsid w:val="00D44FD5"/>
    <w:rsid w:val="00D4518D"/>
    <w:rsid w:val="00D4531B"/>
    <w:rsid w:val="00D45339"/>
    <w:rsid w:val="00D45425"/>
    <w:rsid w:val="00D456F9"/>
    <w:rsid w:val="00D45730"/>
    <w:rsid w:val="00D45DE6"/>
    <w:rsid w:val="00D45E55"/>
    <w:rsid w:val="00D45F24"/>
    <w:rsid w:val="00D45F4E"/>
    <w:rsid w:val="00D463FB"/>
    <w:rsid w:val="00D46436"/>
    <w:rsid w:val="00D465FF"/>
    <w:rsid w:val="00D4690A"/>
    <w:rsid w:val="00D46D86"/>
    <w:rsid w:val="00D46FA3"/>
    <w:rsid w:val="00D474DE"/>
    <w:rsid w:val="00D475C5"/>
    <w:rsid w:val="00D47741"/>
    <w:rsid w:val="00D4779E"/>
    <w:rsid w:val="00D47A99"/>
    <w:rsid w:val="00D47B01"/>
    <w:rsid w:val="00D47D20"/>
    <w:rsid w:val="00D47DE2"/>
    <w:rsid w:val="00D47F1A"/>
    <w:rsid w:val="00D5017A"/>
    <w:rsid w:val="00D503FC"/>
    <w:rsid w:val="00D505AE"/>
    <w:rsid w:val="00D5066E"/>
    <w:rsid w:val="00D507C5"/>
    <w:rsid w:val="00D50906"/>
    <w:rsid w:val="00D50917"/>
    <w:rsid w:val="00D509C9"/>
    <w:rsid w:val="00D50A41"/>
    <w:rsid w:val="00D50B63"/>
    <w:rsid w:val="00D50BD8"/>
    <w:rsid w:val="00D50C68"/>
    <w:rsid w:val="00D50D65"/>
    <w:rsid w:val="00D50F62"/>
    <w:rsid w:val="00D510CA"/>
    <w:rsid w:val="00D511A1"/>
    <w:rsid w:val="00D5145A"/>
    <w:rsid w:val="00D5149B"/>
    <w:rsid w:val="00D51570"/>
    <w:rsid w:val="00D516E0"/>
    <w:rsid w:val="00D51700"/>
    <w:rsid w:val="00D51831"/>
    <w:rsid w:val="00D51870"/>
    <w:rsid w:val="00D51A05"/>
    <w:rsid w:val="00D51B4D"/>
    <w:rsid w:val="00D51CB6"/>
    <w:rsid w:val="00D5228B"/>
    <w:rsid w:val="00D5262C"/>
    <w:rsid w:val="00D5272C"/>
    <w:rsid w:val="00D5282E"/>
    <w:rsid w:val="00D52A7F"/>
    <w:rsid w:val="00D52B15"/>
    <w:rsid w:val="00D52C0D"/>
    <w:rsid w:val="00D52C29"/>
    <w:rsid w:val="00D52D00"/>
    <w:rsid w:val="00D52DB4"/>
    <w:rsid w:val="00D52DDA"/>
    <w:rsid w:val="00D52E52"/>
    <w:rsid w:val="00D52FC2"/>
    <w:rsid w:val="00D5313C"/>
    <w:rsid w:val="00D5313D"/>
    <w:rsid w:val="00D534B3"/>
    <w:rsid w:val="00D537D1"/>
    <w:rsid w:val="00D53920"/>
    <w:rsid w:val="00D53A99"/>
    <w:rsid w:val="00D53ADC"/>
    <w:rsid w:val="00D53C22"/>
    <w:rsid w:val="00D53F3B"/>
    <w:rsid w:val="00D53FC4"/>
    <w:rsid w:val="00D54386"/>
    <w:rsid w:val="00D545AA"/>
    <w:rsid w:val="00D5495F"/>
    <w:rsid w:val="00D549AD"/>
    <w:rsid w:val="00D54A07"/>
    <w:rsid w:val="00D54A58"/>
    <w:rsid w:val="00D54BE7"/>
    <w:rsid w:val="00D54C90"/>
    <w:rsid w:val="00D552AF"/>
    <w:rsid w:val="00D552B7"/>
    <w:rsid w:val="00D552F3"/>
    <w:rsid w:val="00D555B0"/>
    <w:rsid w:val="00D5563B"/>
    <w:rsid w:val="00D559EB"/>
    <w:rsid w:val="00D55ABA"/>
    <w:rsid w:val="00D55BB9"/>
    <w:rsid w:val="00D55CCB"/>
    <w:rsid w:val="00D560FB"/>
    <w:rsid w:val="00D562A8"/>
    <w:rsid w:val="00D564A2"/>
    <w:rsid w:val="00D56532"/>
    <w:rsid w:val="00D5677D"/>
    <w:rsid w:val="00D56939"/>
    <w:rsid w:val="00D56DEA"/>
    <w:rsid w:val="00D56DF7"/>
    <w:rsid w:val="00D57158"/>
    <w:rsid w:val="00D5729B"/>
    <w:rsid w:val="00D57433"/>
    <w:rsid w:val="00D574A3"/>
    <w:rsid w:val="00D57632"/>
    <w:rsid w:val="00D57679"/>
    <w:rsid w:val="00D57877"/>
    <w:rsid w:val="00D5787B"/>
    <w:rsid w:val="00D57902"/>
    <w:rsid w:val="00D5790A"/>
    <w:rsid w:val="00D57941"/>
    <w:rsid w:val="00D57B1B"/>
    <w:rsid w:val="00D57CD2"/>
    <w:rsid w:val="00D57F48"/>
    <w:rsid w:val="00D57F58"/>
    <w:rsid w:val="00D57FDB"/>
    <w:rsid w:val="00D604D7"/>
    <w:rsid w:val="00D6074B"/>
    <w:rsid w:val="00D60AAC"/>
    <w:rsid w:val="00D60D9D"/>
    <w:rsid w:val="00D60E2D"/>
    <w:rsid w:val="00D60EEC"/>
    <w:rsid w:val="00D61148"/>
    <w:rsid w:val="00D611F3"/>
    <w:rsid w:val="00D613E0"/>
    <w:rsid w:val="00D61AEA"/>
    <w:rsid w:val="00D61F17"/>
    <w:rsid w:val="00D61FDF"/>
    <w:rsid w:val="00D62107"/>
    <w:rsid w:val="00D62212"/>
    <w:rsid w:val="00D622E3"/>
    <w:rsid w:val="00D6238F"/>
    <w:rsid w:val="00D626C4"/>
    <w:rsid w:val="00D627CB"/>
    <w:rsid w:val="00D6283C"/>
    <w:rsid w:val="00D62C8E"/>
    <w:rsid w:val="00D62EAF"/>
    <w:rsid w:val="00D631BB"/>
    <w:rsid w:val="00D631C8"/>
    <w:rsid w:val="00D63611"/>
    <w:rsid w:val="00D63720"/>
    <w:rsid w:val="00D63B54"/>
    <w:rsid w:val="00D63BD7"/>
    <w:rsid w:val="00D63D66"/>
    <w:rsid w:val="00D63FD6"/>
    <w:rsid w:val="00D64154"/>
    <w:rsid w:val="00D64186"/>
    <w:rsid w:val="00D646F9"/>
    <w:rsid w:val="00D647A4"/>
    <w:rsid w:val="00D64916"/>
    <w:rsid w:val="00D64987"/>
    <w:rsid w:val="00D64A34"/>
    <w:rsid w:val="00D64ACA"/>
    <w:rsid w:val="00D64B69"/>
    <w:rsid w:val="00D64B6C"/>
    <w:rsid w:val="00D64D89"/>
    <w:rsid w:val="00D64DCF"/>
    <w:rsid w:val="00D65066"/>
    <w:rsid w:val="00D6526D"/>
    <w:rsid w:val="00D65783"/>
    <w:rsid w:val="00D657A0"/>
    <w:rsid w:val="00D6590E"/>
    <w:rsid w:val="00D6594B"/>
    <w:rsid w:val="00D6596D"/>
    <w:rsid w:val="00D65AC1"/>
    <w:rsid w:val="00D6604E"/>
    <w:rsid w:val="00D66206"/>
    <w:rsid w:val="00D66344"/>
    <w:rsid w:val="00D6634B"/>
    <w:rsid w:val="00D663D7"/>
    <w:rsid w:val="00D66488"/>
    <w:rsid w:val="00D66832"/>
    <w:rsid w:val="00D66871"/>
    <w:rsid w:val="00D668BB"/>
    <w:rsid w:val="00D66B3A"/>
    <w:rsid w:val="00D66B9A"/>
    <w:rsid w:val="00D66D86"/>
    <w:rsid w:val="00D66D96"/>
    <w:rsid w:val="00D6705E"/>
    <w:rsid w:val="00D67314"/>
    <w:rsid w:val="00D67352"/>
    <w:rsid w:val="00D6748B"/>
    <w:rsid w:val="00D6763D"/>
    <w:rsid w:val="00D6772B"/>
    <w:rsid w:val="00D67969"/>
    <w:rsid w:val="00D67996"/>
    <w:rsid w:val="00D67D9A"/>
    <w:rsid w:val="00D70378"/>
    <w:rsid w:val="00D70428"/>
    <w:rsid w:val="00D7060B"/>
    <w:rsid w:val="00D70653"/>
    <w:rsid w:val="00D7076B"/>
    <w:rsid w:val="00D707E1"/>
    <w:rsid w:val="00D708E3"/>
    <w:rsid w:val="00D70927"/>
    <w:rsid w:val="00D70A76"/>
    <w:rsid w:val="00D70AAD"/>
    <w:rsid w:val="00D70BDC"/>
    <w:rsid w:val="00D70D87"/>
    <w:rsid w:val="00D70EA4"/>
    <w:rsid w:val="00D714EE"/>
    <w:rsid w:val="00D71518"/>
    <w:rsid w:val="00D715F5"/>
    <w:rsid w:val="00D71784"/>
    <w:rsid w:val="00D71A16"/>
    <w:rsid w:val="00D71B4A"/>
    <w:rsid w:val="00D71B74"/>
    <w:rsid w:val="00D71BF8"/>
    <w:rsid w:val="00D71F36"/>
    <w:rsid w:val="00D71F79"/>
    <w:rsid w:val="00D72042"/>
    <w:rsid w:val="00D720AF"/>
    <w:rsid w:val="00D721C7"/>
    <w:rsid w:val="00D72300"/>
    <w:rsid w:val="00D72369"/>
    <w:rsid w:val="00D726EE"/>
    <w:rsid w:val="00D72926"/>
    <w:rsid w:val="00D72B39"/>
    <w:rsid w:val="00D72DD9"/>
    <w:rsid w:val="00D72E23"/>
    <w:rsid w:val="00D72F99"/>
    <w:rsid w:val="00D73014"/>
    <w:rsid w:val="00D73138"/>
    <w:rsid w:val="00D7336F"/>
    <w:rsid w:val="00D737A5"/>
    <w:rsid w:val="00D73A32"/>
    <w:rsid w:val="00D73A60"/>
    <w:rsid w:val="00D73ADE"/>
    <w:rsid w:val="00D73E17"/>
    <w:rsid w:val="00D73E48"/>
    <w:rsid w:val="00D73E86"/>
    <w:rsid w:val="00D73EA1"/>
    <w:rsid w:val="00D73F79"/>
    <w:rsid w:val="00D74387"/>
    <w:rsid w:val="00D748AE"/>
    <w:rsid w:val="00D74AA4"/>
    <w:rsid w:val="00D74B92"/>
    <w:rsid w:val="00D74E30"/>
    <w:rsid w:val="00D75362"/>
    <w:rsid w:val="00D755C6"/>
    <w:rsid w:val="00D75626"/>
    <w:rsid w:val="00D75755"/>
    <w:rsid w:val="00D75768"/>
    <w:rsid w:val="00D75828"/>
    <w:rsid w:val="00D7598D"/>
    <w:rsid w:val="00D759EC"/>
    <w:rsid w:val="00D75AA2"/>
    <w:rsid w:val="00D75B56"/>
    <w:rsid w:val="00D75D2F"/>
    <w:rsid w:val="00D75F3D"/>
    <w:rsid w:val="00D761B0"/>
    <w:rsid w:val="00D76350"/>
    <w:rsid w:val="00D764E1"/>
    <w:rsid w:val="00D766F1"/>
    <w:rsid w:val="00D76B10"/>
    <w:rsid w:val="00D76C00"/>
    <w:rsid w:val="00D76C48"/>
    <w:rsid w:val="00D76CD3"/>
    <w:rsid w:val="00D7712A"/>
    <w:rsid w:val="00D771BC"/>
    <w:rsid w:val="00D7749C"/>
    <w:rsid w:val="00D775BE"/>
    <w:rsid w:val="00D776B4"/>
    <w:rsid w:val="00D7788E"/>
    <w:rsid w:val="00D7796B"/>
    <w:rsid w:val="00D779D7"/>
    <w:rsid w:val="00D77C66"/>
    <w:rsid w:val="00D77CB2"/>
    <w:rsid w:val="00D77CDA"/>
    <w:rsid w:val="00D77DAA"/>
    <w:rsid w:val="00D800E8"/>
    <w:rsid w:val="00D80135"/>
    <w:rsid w:val="00D806E7"/>
    <w:rsid w:val="00D80CB0"/>
    <w:rsid w:val="00D80E46"/>
    <w:rsid w:val="00D80E60"/>
    <w:rsid w:val="00D81019"/>
    <w:rsid w:val="00D8109D"/>
    <w:rsid w:val="00D8119C"/>
    <w:rsid w:val="00D81201"/>
    <w:rsid w:val="00D81335"/>
    <w:rsid w:val="00D81432"/>
    <w:rsid w:val="00D8156B"/>
    <w:rsid w:val="00D817BA"/>
    <w:rsid w:val="00D817E8"/>
    <w:rsid w:val="00D818EF"/>
    <w:rsid w:val="00D81B63"/>
    <w:rsid w:val="00D81D80"/>
    <w:rsid w:val="00D81EE7"/>
    <w:rsid w:val="00D81FA3"/>
    <w:rsid w:val="00D81FC0"/>
    <w:rsid w:val="00D8209B"/>
    <w:rsid w:val="00D82144"/>
    <w:rsid w:val="00D8214D"/>
    <w:rsid w:val="00D82483"/>
    <w:rsid w:val="00D82633"/>
    <w:rsid w:val="00D828B2"/>
    <w:rsid w:val="00D828E5"/>
    <w:rsid w:val="00D82B14"/>
    <w:rsid w:val="00D82E25"/>
    <w:rsid w:val="00D8317A"/>
    <w:rsid w:val="00D831A3"/>
    <w:rsid w:val="00D831E5"/>
    <w:rsid w:val="00D831EA"/>
    <w:rsid w:val="00D8330F"/>
    <w:rsid w:val="00D83566"/>
    <w:rsid w:val="00D835D5"/>
    <w:rsid w:val="00D837AA"/>
    <w:rsid w:val="00D83982"/>
    <w:rsid w:val="00D83BE9"/>
    <w:rsid w:val="00D83C6A"/>
    <w:rsid w:val="00D83D29"/>
    <w:rsid w:val="00D84707"/>
    <w:rsid w:val="00D8476A"/>
    <w:rsid w:val="00D8485C"/>
    <w:rsid w:val="00D84935"/>
    <w:rsid w:val="00D84A62"/>
    <w:rsid w:val="00D84B16"/>
    <w:rsid w:val="00D84B64"/>
    <w:rsid w:val="00D84BE9"/>
    <w:rsid w:val="00D84C66"/>
    <w:rsid w:val="00D84F67"/>
    <w:rsid w:val="00D8552D"/>
    <w:rsid w:val="00D85610"/>
    <w:rsid w:val="00D85908"/>
    <w:rsid w:val="00D859B6"/>
    <w:rsid w:val="00D859DD"/>
    <w:rsid w:val="00D85A2C"/>
    <w:rsid w:val="00D85AF4"/>
    <w:rsid w:val="00D85BC4"/>
    <w:rsid w:val="00D85C6A"/>
    <w:rsid w:val="00D8620E"/>
    <w:rsid w:val="00D86D7E"/>
    <w:rsid w:val="00D8703F"/>
    <w:rsid w:val="00D8716E"/>
    <w:rsid w:val="00D871D7"/>
    <w:rsid w:val="00D873DF"/>
    <w:rsid w:val="00D87420"/>
    <w:rsid w:val="00D87431"/>
    <w:rsid w:val="00D8744B"/>
    <w:rsid w:val="00D8746C"/>
    <w:rsid w:val="00D874F9"/>
    <w:rsid w:val="00D87903"/>
    <w:rsid w:val="00D879D5"/>
    <w:rsid w:val="00D87F6C"/>
    <w:rsid w:val="00D90042"/>
    <w:rsid w:val="00D900D9"/>
    <w:rsid w:val="00D90109"/>
    <w:rsid w:val="00D90114"/>
    <w:rsid w:val="00D901AB"/>
    <w:rsid w:val="00D902E1"/>
    <w:rsid w:val="00D90649"/>
    <w:rsid w:val="00D906E9"/>
    <w:rsid w:val="00D90831"/>
    <w:rsid w:val="00D90AFA"/>
    <w:rsid w:val="00D90B7A"/>
    <w:rsid w:val="00D91198"/>
    <w:rsid w:val="00D91281"/>
    <w:rsid w:val="00D9134D"/>
    <w:rsid w:val="00D9145D"/>
    <w:rsid w:val="00D91657"/>
    <w:rsid w:val="00D91ACF"/>
    <w:rsid w:val="00D91C41"/>
    <w:rsid w:val="00D91F1F"/>
    <w:rsid w:val="00D92114"/>
    <w:rsid w:val="00D92469"/>
    <w:rsid w:val="00D92582"/>
    <w:rsid w:val="00D9258B"/>
    <w:rsid w:val="00D925A9"/>
    <w:rsid w:val="00D92AA2"/>
    <w:rsid w:val="00D92C32"/>
    <w:rsid w:val="00D92C90"/>
    <w:rsid w:val="00D92CDE"/>
    <w:rsid w:val="00D92D52"/>
    <w:rsid w:val="00D92DEF"/>
    <w:rsid w:val="00D92E45"/>
    <w:rsid w:val="00D92FD8"/>
    <w:rsid w:val="00D9316C"/>
    <w:rsid w:val="00D931EE"/>
    <w:rsid w:val="00D93229"/>
    <w:rsid w:val="00D93347"/>
    <w:rsid w:val="00D934E2"/>
    <w:rsid w:val="00D93520"/>
    <w:rsid w:val="00D935CB"/>
    <w:rsid w:val="00D93B46"/>
    <w:rsid w:val="00D93B72"/>
    <w:rsid w:val="00D93E79"/>
    <w:rsid w:val="00D940CC"/>
    <w:rsid w:val="00D941B4"/>
    <w:rsid w:val="00D94332"/>
    <w:rsid w:val="00D9435A"/>
    <w:rsid w:val="00D943B2"/>
    <w:rsid w:val="00D94456"/>
    <w:rsid w:val="00D944C2"/>
    <w:rsid w:val="00D94528"/>
    <w:rsid w:val="00D949F3"/>
    <w:rsid w:val="00D94A07"/>
    <w:rsid w:val="00D94A1E"/>
    <w:rsid w:val="00D94DAE"/>
    <w:rsid w:val="00D94E37"/>
    <w:rsid w:val="00D94E97"/>
    <w:rsid w:val="00D955D6"/>
    <w:rsid w:val="00D956BA"/>
    <w:rsid w:val="00D95ACD"/>
    <w:rsid w:val="00D95BC7"/>
    <w:rsid w:val="00D9601E"/>
    <w:rsid w:val="00D962A8"/>
    <w:rsid w:val="00D963B5"/>
    <w:rsid w:val="00D968CE"/>
    <w:rsid w:val="00D969E6"/>
    <w:rsid w:val="00D96B35"/>
    <w:rsid w:val="00D96EC9"/>
    <w:rsid w:val="00D96F98"/>
    <w:rsid w:val="00D96FAC"/>
    <w:rsid w:val="00D97138"/>
    <w:rsid w:val="00D97233"/>
    <w:rsid w:val="00D974A5"/>
    <w:rsid w:val="00D976E0"/>
    <w:rsid w:val="00D97750"/>
    <w:rsid w:val="00D97782"/>
    <w:rsid w:val="00D979DE"/>
    <w:rsid w:val="00D97A76"/>
    <w:rsid w:val="00D97B6D"/>
    <w:rsid w:val="00D97CAC"/>
    <w:rsid w:val="00D97E99"/>
    <w:rsid w:val="00D97EC6"/>
    <w:rsid w:val="00DA0055"/>
    <w:rsid w:val="00DA0487"/>
    <w:rsid w:val="00DA05FC"/>
    <w:rsid w:val="00DA0697"/>
    <w:rsid w:val="00DA082B"/>
    <w:rsid w:val="00DA085F"/>
    <w:rsid w:val="00DA094C"/>
    <w:rsid w:val="00DA0AB7"/>
    <w:rsid w:val="00DA0BC1"/>
    <w:rsid w:val="00DA0C87"/>
    <w:rsid w:val="00DA0CB4"/>
    <w:rsid w:val="00DA0EE5"/>
    <w:rsid w:val="00DA102D"/>
    <w:rsid w:val="00DA126A"/>
    <w:rsid w:val="00DA1346"/>
    <w:rsid w:val="00DA143D"/>
    <w:rsid w:val="00DA15DD"/>
    <w:rsid w:val="00DA1646"/>
    <w:rsid w:val="00DA172E"/>
    <w:rsid w:val="00DA1A73"/>
    <w:rsid w:val="00DA1BB5"/>
    <w:rsid w:val="00DA1D16"/>
    <w:rsid w:val="00DA1D69"/>
    <w:rsid w:val="00DA2370"/>
    <w:rsid w:val="00DA2450"/>
    <w:rsid w:val="00DA24E9"/>
    <w:rsid w:val="00DA2545"/>
    <w:rsid w:val="00DA2604"/>
    <w:rsid w:val="00DA260F"/>
    <w:rsid w:val="00DA26EF"/>
    <w:rsid w:val="00DA270D"/>
    <w:rsid w:val="00DA273C"/>
    <w:rsid w:val="00DA28C1"/>
    <w:rsid w:val="00DA292D"/>
    <w:rsid w:val="00DA299B"/>
    <w:rsid w:val="00DA2C57"/>
    <w:rsid w:val="00DA2D8E"/>
    <w:rsid w:val="00DA2E54"/>
    <w:rsid w:val="00DA2F59"/>
    <w:rsid w:val="00DA2FE8"/>
    <w:rsid w:val="00DA2FFA"/>
    <w:rsid w:val="00DA34E9"/>
    <w:rsid w:val="00DA3913"/>
    <w:rsid w:val="00DA3A32"/>
    <w:rsid w:val="00DA3A9A"/>
    <w:rsid w:val="00DA3CBE"/>
    <w:rsid w:val="00DA3FFC"/>
    <w:rsid w:val="00DA41BC"/>
    <w:rsid w:val="00DA42C0"/>
    <w:rsid w:val="00DA4383"/>
    <w:rsid w:val="00DA441B"/>
    <w:rsid w:val="00DA4DEC"/>
    <w:rsid w:val="00DA5098"/>
    <w:rsid w:val="00DA550F"/>
    <w:rsid w:val="00DA558D"/>
    <w:rsid w:val="00DA56E6"/>
    <w:rsid w:val="00DA5715"/>
    <w:rsid w:val="00DA5B9C"/>
    <w:rsid w:val="00DA5BDE"/>
    <w:rsid w:val="00DA5F0E"/>
    <w:rsid w:val="00DA5F72"/>
    <w:rsid w:val="00DA635C"/>
    <w:rsid w:val="00DA6868"/>
    <w:rsid w:val="00DA6940"/>
    <w:rsid w:val="00DA6C8E"/>
    <w:rsid w:val="00DA6FB5"/>
    <w:rsid w:val="00DA70A4"/>
    <w:rsid w:val="00DA70F2"/>
    <w:rsid w:val="00DA7242"/>
    <w:rsid w:val="00DA7288"/>
    <w:rsid w:val="00DA734D"/>
    <w:rsid w:val="00DA7376"/>
    <w:rsid w:val="00DA77FC"/>
    <w:rsid w:val="00DA78DF"/>
    <w:rsid w:val="00DA7B14"/>
    <w:rsid w:val="00DA7D9F"/>
    <w:rsid w:val="00DA7E34"/>
    <w:rsid w:val="00DB03C4"/>
    <w:rsid w:val="00DB0530"/>
    <w:rsid w:val="00DB0657"/>
    <w:rsid w:val="00DB0662"/>
    <w:rsid w:val="00DB0D19"/>
    <w:rsid w:val="00DB0F83"/>
    <w:rsid w:val="00DB11FE"/>
    <w:rsid w:val="00DB1378"/>
    <w:rsid w:val="00DB147F"/>
    <w:rsid w:val="00DB17A3"/>
    <w:rsid w:val="00DB17C2"/>
    <w:rsid w:val="00DB1C03"/>
    <w:rsid w:val="00DB1C6D"/>
    <w:rsid w:val="00DB2069"/>
    <w:rsid w:val="00DB2183"/>
    <w:rsid w:val="00DB23CC"/>
    <w:rsid w:val="00DB24FE"/>
    <w:rsid w:val="00DB2642"/>
    <w:rsid w:val="00DB2665"/>
    <w:rsid w:val="00DB2882"/>
    <w:rsid w:val="00DB2E47"/>
    <w:rsid w:val="00DB30BC"/>
    <w:rsid w:val="00DB3343"/>
    <w:rsid w:val="00DB33C8"/>
    <w:rsid w:val="00DB3554"/>
    <w:rsid w:val="00DB3558"/>
    <w:rsid w:val="00DB35E8"/>
    <w:rsid w:val="00DB3632"/>
    <w:rsid w:val="00DB363A"/>
    <w:rsid w:val="00DB3798"/>
    <w:rsid w:val="00DB3B85"/>
    <w:rsid w:val="00DB3CD9"/>
    <w:rsid w:val="00DB3D5C"/>
    <w:rsid w:val="00DB3F59"/>
    <w:rsid w:val="00DB3F96"/>
    <w:rsid w:val="00DB4085"/>
    <w:rsid w:val="00DB46B5"/>
    <w:rsid w:val="00DB478F"/>
    <w:rsid w:val="00DB47BE"/>
    <w:rsid w:val="00DB481D"/>
    <w:rsid w:val="00DB483A"/>
    <w:rsid w:val="00DB4B9C"/>
    <w:rsid w:val="00DB511B"/>
    <w:rsid w:val="00DB5328"/>
    <w:rsid w:val="00DB5391"/>
    <w:rsid w:val="00DB550A"/>
    <w:rsid w:val="00DB56AE"/>
    <w:rsid w:val="00DB58B2"/>
    <w:rsid w:val="00DB5D2E"/>
    <w:rsid w:val="00DB5E8B"/>
    <w:rsid w:val="00DB5F0A"/>
    <w:rsid w:val="00DB5F58"/>
    <w:rsid w:val="00DB5F8C"/>
    <w:rsid w:val="00DB60CD"/>
    <w:rsid w:val="00DB61AC"/>
    <w:rsid w:val="00DB6438"/>
    <w:rsid w:val="00DB6508"/>
    <w:rsid w:val="00DB684A"/>
    <w:rsid w:val="00DB6A75"/>
    <w:rsid w:val="00DB6B58"/>
    <w:rsid w:val="00DB6BBD"/>
    <w:rsid w:val="00DB6D1F"/>
    <w:rsid w:val="00DB6D62"/>
    <w:rsid w:val="00DB6EE4"/>
    <w:rsid w:val="00DB6F29"/>
    <w:rsid w:val="00DB71CB"/>
    <w:rsid w:val="00DB72FB"/>
    <w:rsid w:val="00DB7389"/>
    <w:rsid w:val="00DB7615"/>
    <w:rsid w:val="00DB787A"/>
    <w:rsid w:val="00DB7A33"/>
    <w:rsid w:val="00DB7CA1"/>
    <w:rsid w:val="00DC0021"/>
    <w:rsid w:val="00DC0283"/>
    <w:rsid w:val="00DC04E9"/>
    <w:rsid w:val="00DC04F2"/>
    <w:rsid w:val="00DC073E"/>
    <w:rsid w:val="00DC0948"/>
    <w:rsid w:val="00DC1000"/>
    <w:rsid w:val="00DC10DA"/>
    <w:rsid w:val="00DC122D"/>
    <w:rsid w:val="00DC139F"/>
    <w:rsid w:val="00DC13D4"/>
    <w:rsid w:val="00DC1930"/>
    <w:rsid w:val="00DC199E"/>
    <w:rsid w:val="00DC1C80"/>
    <w:rsid w:val="00DC1C9D"/>
    <w:rsid w:val="00DC1FE5"/>
    <w:rsid w:val="00DC20A1"/>
    <w:rsid w:val="00DC2180"/>
    <w:rsid w:val="00DC24BF"/>
    <w:rsid w:val="00DC256F"/>
    <w:rsid w:val="00DC26AE"/>
    <w:rsid w:val="00DC2766"/>
    <w:rsid w:val="00DC2AC8"/>
    <w:rsid w:val="00DC2AD0"/>
    <w:rsid w:val="00DC2AFE"/>
    <w:rsid w:val="00DC2BFF"/>
    <w:rsid w:val="00DC2DDE"/>
    <w:rsid w:val="00DC2E51"/>
    <w:rsid w:val="00DC3040"/>
    <w:rsid w:val="00DC3126"/>
    <w:rsid w:val="00DC319C"/>
    <w:rsid w:val="00DC330E"/>
    <w:rsid w:val="00DC33F9"/>
    <w:rsid w:val="00DC3446"/>
    <w:rsid w:val="00DC34D9"/>
    <w:rsid w:val="00DC3536"/>
    <w:rsid w:val="00DC3B3D"/>
    <w:rsid w:val="00DC3BE0"/>
    <w:rsid w:val="00DC3D35"/>
    <w:rsid w:val="00DC3FC5"/>
    <w:rsid w:val="00DC4365"/>
    <w:rsid w:val="00DC43C2"/>
    <w:rsid w:val="00DC4427"/>
    <w:rsid w:val="00DC4484"/>
    <w:rsid w:val="00DC4546"/>
    <w:rsid w:val="00DC4664"/>
    <w:rsid w:val="00DC46BA"/>
    <w:rsid w:val="00DC4A2A"/>
    <w:rsid w:val="00DC5119"/>
    <w:rsid w:val="00DC51CD"/>
    <w:rsid w:val="00DC535D"/>
    <w:rsid w:val="00DC5424"/>
    <w:rsid w:val="00DC5598"/>
    <w:rsid w:val="00DC5767"/>
    <w:rsid w:val="00DC58E4"/>
    <w:rsid w:val="00DC5970"/>
    <w:rsid w:val="00DC5BA1"/>
    <w:rsid w:val="00DC5BF9"/>
    <w:rsid w:val="00DC5EBE"/>
    <w:rsid w:val="00DC6155"/>
    <w:rsid w:val="00DC6220"/>
    <w:rsid w:val="00DC6373"/>
    <w:rsid w:val="00DC643B"/>
    <w:rsid w:val="00DC6487"/>
    <w:rsid w:val="00DC6538"/>
    <w:rsid w:val="00DC6904"/>
    <w:rsid w:val="00DC6ABD"/>
    <w:rsid w:val="00DC6AE8"/>
    <w:rsid w:val="00DC6CD4"/>
    <w:rsid w:val="00DC6F29"/>
    <w:rsid w:val="00DC71E7"/>
    <w:rsid w:val="00DC72AA"/>
    <w:rsid w:val="00DC735C"/>
    <w:rsid w:val="00DC75F3"/>
    <w:rsid w:val="00DC7639"/>
    <w:rsid w:val="00DC77E5"/>
    <w:rsid w:val="00DC79E2"/>
    <w:rsid w:val="00DC7BD1"/>
    <w:rsid w:val="00DC7C50"/>
    <w:rsid w:val="00DC7D39"/>
    <w:rsid w:val="00DC7D60"/>
    <w:rsid w:val="00DC7D78"/>
    <w:rsid w:val="00DC7E13"/>
    <w:rsid w:val="00DD00CF"/>
    <w:rsid w:val="00DD0175"/>
    <w:rsid w:val="00DD01A6"/>
    <w:rsid w:val="00DD06A5"/>
    <w:rsid w:val="00DD07E0"/>
    <w:rsid w:val="00DD09DF"/>
    <w:rsid w:val="00DD0A7B"/>
    <w:rsid w:val="00DD0BE0"/>
    <w:rsid w:val="00DD0EA1"/>
    <w:rsid w:val="00DD116E"/>
    <w:rsid w:val="00DD11E0"/>
    <w:rsid w:val="00DD12CA"/>
    <w:rsid w:val="00DD12D6"/>
    <w:rsid w:val="00DD14BA"/>
    <w:rsid w:val="00DD1582"/>
    <w:rsid w:val="00DD15CF"/>
    <w:rsid w:val="00DD1623"/>
    <w:rsid w:val="00DD1E79"/>
    <w:rsid w:val="00DD1F27"/>
    <w:rsid w:val="00DD1FAE"/>
    <w:rsid w:val="00DD2077"/>
    <w:rsid w:val="00DD236D"/>
    <w:rsid w:val="00DD248A"/>
    <w:rsid w:val="00DD2562"/>
    <w:rsid w:val="00DD262D"/>
    <w:rsid w:val="00DD275D"/>
    <w:rsid w:val="00DD2847"/>
    <w:rsid w:val="00DD28B0"/>
    <w:rsid w:val="00DD29DC"/>
    <w:rsid w:val="00DD2B90"/>
    <w:rsid w:val="00DD2D9B"/>
    <w:rsid w:val="00DD2E58"/>
    <w:rsid w:val="00DD326B"/>
    <w:rsid w:val="00DD343F"/>
    <w:rsid w:val="00DD34A4"/>
    <w:rsid w:val="00DD35BC"/>
    <w:rsid w:val="00DD35CA"/>
    <w:rsid w:val="00DD3646"/>
    <w:rsid w:val="00DD3708"/>
    <w:rsid w:val="00DD3711"/>
    <w:rsid w:val="00DD371E"/>
    <w:rsid w:val="00DD3779"/>
    <w:rsid w:val="00DD384C"/>
    <w:rsid w:val="00DD3920"/>
    <w:rsid w:val="00DD3A1B"/>
    <w:rsid w:val="00DD3A62"/>
    <w:rsid w:val="00DD3B5B"/>
    <w:rsid w:val="00DD3C8A"/>
    <w:rsid w:val="00DD3D3D"/>
    <w:rsid w:val="00DD3F23"/>
    <w:rsid w:val="00DD3F2D"/>
    <w:rsid w:val="00DD3FE1"/>
    <w:rsid w:val="00DD3FE4"/>
    <w:rsid w:val="00DD4282"/>
    <w:rsid w:val="00DD43E6"/>
    <w:rsid w:val="00DD4446"/>
    <w:rsid w:val="00DD44F9"/>
    <w:rsid w:val="00DD4634"/>
    <w:rsid w:val="00DD46EF"/>
    <w:rsid w:val="00DD470A"/>
    <w:rsid w:val="00DD4955"/>
    <w:rsid w:val="00DD495C"/>
    <w:rsid w:val="00DD4CF1"/>
    <w:rsid w:val="00DD4CF5"/>
    <w:rsid w:val="00DD4D61"/>
    <w:rsid w:val="00DD4F34"/>
    <w:rsid w:val="00DD50E2"/>
    <w:rsid w:val="00DD5244"/>
    <w:rsid w:val="00DD52C6"/>
    <w:rsid w:val="00DD53E4"/>
    <w:rsid w:val="00DD5473"/>
    <w:rsid w:val="00DD54D0"/>
    <w:rsid w:val="00DD5CF4"/>
    <w:rsid w:val="00DD5D7B"/>
    <w:rsid w:val="00DD5FD5"/>
    <w:rsid w:val="00DD6239"/>
    <w:rsid w:val="00DD6359"/>
    <w:rsid w:val="00DD637A"/>
    <w:rsid w:val="00DD66B8"/>
    <w:rsid w:val="00DD69A7"/>
    <w:rsid w:val="00DD6C1D"/>
    <w:rsid w:val="00DD6C65"/>
    <w:rsid w:val="00DD6E54"/>
    <w:rsid w:val="00DD7266"/>
    <w:rsid w:val="00DD72CC"/>
    <w:rsid w:val="00DD7301"/>
    <w:rsid w:val="00DD7308"/>
    <w:rsid w:val="00DD74C8"/>
    <w:rsid w:val="00DD7595"/>
    <w:rsid w:val="00DD75BE"/>
    <w:rsid w:val="00DD7B72"/>
    <w:rsid w:val="00DD7D0A"/>
    <w:rsid w:val="00DD7DAF"/>
    <w:rsid w:val="00DD7DD7"/>
    <w:rsid w:val="00DD7E00"/>
    <w:rsid w:val="00DD7ECA"/>
    <w:rsid w:val="00DD7F70"/>
    <w:rsid w:val="00DE050E"/>
    <w:rsid w:val="00DE052E"/>
    <w:rsid w:val="00DE06C9"/>
    <w:rsid w:val="00DE0820"/>
    <w:rsid w:val="00DE0ACC"/>
    <w:rsid w:val="00DE1035"/>
    <w:rsid w:val="00DE1311"/>
    <w:rsid w:val="00DE1393"/>
    <w:rsid w:val="00DE1562"/>
    <w:rsid w:val="00DE1838"/>
    <w:rsid w:val="00DE197C"/>
    <w:rsid w:val="00DE1B04"/>
    <w:rsid w:val="00DE1D6D"/>
    <w:rsid w:val="00DE1DDF"/>
    <w:rsid w:val="00DE2121"/>
    <w:rsid w:val="00DE2247"/>
    <w:rsid w:val="00DE241F"/>
    <w:rsid w:val="00DE26D6"/>
    <w:rsid w:val="00DE2A7B"/>
    <w:rsid w:val="00DE2AC5"/>
    <w:rsid w:val="00DE2AFF"/>
    <w:rsid w:val="00DE2E38"/>
    <w:rsid w:val="00DE3315"/>
    <w:rsid w:val="00DE334F"/>
    <w:rsid w:val="00DE339C"/>
    <w:rsid w:val="00DE33D4"/>
    <w:rsid w:val="00DE3517"/>
    <w:rsid w:val="00DE3798"/>
    <w:rsid w:val="00DE3A44"/>
    <w:rsid w:val="00DE3CDB"/>
    <w:rsid w:val="00DE3D24"/>
    <w:rsid w:val="00DE45E9"/>
    <w:rsid w:val="00DE46D8"/>
    <w:rsid w:val="00DE47F7"/>
    <w:rsid w:val="00DE49D7"/>
    <w:rsid w:val="00DE4E35"/>
    <w:rsid w:val="00DE4EE5"/>
    <w:rsid w:val="00DE4FFC"/>
    <w:rsid w:val="00DE5163"/>
    <w:rsid w:val="00DE516E"/>
    <w:rsid w:val="00DE53A3"/>
    <w:rsid w:val="00DE5551"/>
    <w:rsid w:val="00DE55F4"/>
    <w:rsid w:val="00DE5A20"/>
    <w:rsid w:val="00DE5AC1"/>
    <w:rsid w:val="00DE5AF1"/>
    <w:rsid w:val="00DE5C9D"/>
    <w:rsid w:val="00DE5F48"/>
    <w:rsid w:val="00DE6168"/>
    <w:rsid w:val="00DE63EB"/>
    <w:rsid w:val="00DE63ED"/>
    <w:rsid w:val="00DE695D"/>
    <w:rsid w:val="00DE69CA"/>
    <w:rsid w:val="00DE6AF4"/>
    <w:rsid w:val="00DE6C9B"/>
    <w:rsid w:val="00DE6E76"/>
    <w:rsid w:val="00DE7087"/>
    <w:rsid w:val="00DE744D"/>
    <w:rsid w:val="00DE745C"/>
    <w:rsid w:val="00DE74A6"/>
    <w:rsid w:val="00DE7716"/>
    <w:rsid w:val="00DE7826"/>
    <w:rsid w:val="00DE78F8"/>
    <w:rsid w:val="00DE7A16"/>
    <w:rsid w:val="00DE7BAC"/>
    <w:rsid w:val="00DE7D1D"/>
    <w:rsid w:val="00DE7E85"/>
    <w:rsid w:val="00DE7EF9"/>
    <w:rsid w:val="00DE7F76"/>
    <w:rsid w:val="00DF00A7"/>
    <w:rsid w:val="00DF02DA"/>
    <w:rsid w:val="00DF041D"/>
    <w:rsid w:val="00DF08B0"/>
    <w:rsid w:val="00DF0C2D"/>
    <w:rsid w:val="00DF0D20"/>
    <w:rsid w:val="00DF0D2D"/>
    <w:rsid w:val="00DF0E94"/>
    <w:rsid w:val="00DF1172"/>
    <w:rsid w:val="00DF1998"/>
    <w:rsid w:val="00DF1CBC"/>
    <w:rsid w:val="00DF1E5C"/>
    <w:rsid w:val="00DF22C6"/>
    <w:rsid w:val="00DF26EA"/>
    <w:rsid w:val="00DF28AD"/>
    <w:rsid w:val="00DF2972"/>
    <w:rsid w:val="00DF29E0"/>
    <w:rsid w:val="00DF2A90"/>
    <w:rsid w:val="00DF2D1B"/>
    <w:rsid w:val="00DF2D88"/>
    <w:rsid w:val="00DF2DB9"/>
    <w:rsid w:val="00DF2F2A"/>
    <w:rsid w:val="00DF2FD5"/>
    <w:rsid w:val="00DF30C1"/>
    <w:rsid w:val="00DF313A"/>
    <w:rsid w:val="00DF3462"/>
    <w:rsid w:val="00DF34C5"/>
    <w:rsid w:val="00DF3697"/>
    <w:rsid w:val="00DF3942"/>
    <w:rsid w:val="00DF394B"/>
    <w:rsid w:val="00DF39E5"/>
    <w:rsid w:val="00DF3A9C"/>
    <w:rsid w:val="00DF3B2A"/>
    <w:rsid w:val="00DF3B76"/>
    <w:rsid w:val="00DF3FFA"/>
    <w:rsid w:val="00DF40FA"/>
    <w:rsid w:val="00DF4396"/>
    <w:rsid w:val="00DF448A"/>
    <w:rsid w:val="00DF49D6"/>
    <w:rsid w:val="00DF4D5F"/>
    <w:rsid w:val="00DF4F5B"/>
    <w:rsid w:val="00DF4FA8"/>
    <w:rsid w:val="00DF5056"/>
    <w:rsid w:val="00DF50B5"/>
    <w:rsid w:val="00DF53C4"/>
    <w:rsid w:val="00DF5634"/>
    <w:rsid w:val="00DF568A"/>
    <w:rsid w:val="00DF5751"/>
    <w:rsid w:val="00DF5B41"/>
    <w:rsid w:val="00DF5E58"/>
    <w:rsid w:val="00DF602E"/>
    <w:rsid w:val="00DF60F2"/>
    <w:rsid w:val="00DF645C"/>
    <w:rsid w:val="00DF6522"/>
    <w:rsid w:val="00DF6541"/>
    <w:rsid w:val="00DF65DE"/>
    <w:rsid w:val="00DF67FE"/>
    <w:rsid w:val="00DF68E0"/>
    <w:rsid w:val="00DF6AAC"/>
    <w:rsid w:val="00DF6E89"/>
    <w:rsid w:val="00DF6EBC"/>
    <w:rsid w:val="00DF6F8E"/>
    <w:rsid w:val="00DF704F"/>
    <w:rsid w:val="00DF70E7"/>
    <w:rsid w:val="00DF7136"/>
    <w:rsid w:val="00DF7333"/>
    <w:rsid w:val="00DF77A0"/>
    <w:rsid w:val="00DF7B06"/>
    <w:rsid w:val="00DF7C49"/>
    <w:rsid w:val="00DF7DAC"/>
    <w:rsid w:val="00DF7E20"/>
    <w:rsid w:val="00DF7E91"/>
    <w:rsid w:val="00E00168"/>
    <w:rsid w:val="00E00185"/>
    <w:rsid w:val="00E002C3"/>
    <w:rsid w:val="00E0092C"/>
    <w:rsid w:val="00E00AF2"/>
    <w:rsid w:val="00E00AFE"/>
    <w:rsid w:val="00E00BCA"/>
    <w:rsid w:val="00E00C74"/>
    <w:rsid w:val="00E00D6B"/>
    <w:rsid w:val="00E01010"/>
    <w:rsid w:val="00E01138"/>
    <w:rsid w:val="00E019FC"/>
    <w:rsid w:val="00E01A67"/>
    <w:rsid w:val="00E01C77"/>
    <w:rsid w:val="00E01CBD"/>
    <w:rsid w:val="00E01D2E"/>
    <w:rsid w:val="00E01E94"/>
    <w:rsid w:val="00E020F9"/>
    <w:rsid w:val="00E0215F"/>
    <w:rsid w:val="00E02268"/>
    <w:rsid w:val="00E0243B"/>
    <w:rsid w:val="00E0261F"/>
    <w:rsid w:val="00E027A6"/>
    <w:rsid w:val="00E02992"/>
    <w:rsid w:val="00E02A54"/>
    <w:rsid w:val="00E02BC6"/>
    <w:rsid w:val="00E02C3A"/>
    <w:rsid w:val="00E02F77"/>
    <w:rsid w:val="00E02FCD"/>
    <w:rsid w:val="00E0303C"/>
    <w:rsid w:val="00E0315D"/>
    <w:rsid w:val="00E03226"/>
    <w:rsid w:val="00E0375D"/>
    <w:rsid w:val="00E03975"/>
    <w:rsid w:val="00E03CC2"/>
    <w:rsid w:val="00E03D8F"/>
    <w:rsid w:val="00E03FF8"/>
    <w:rsid w:val="00E042F6"/>
    <w:rsid w:val="00E043E1"/>
    <w:rsid w:val="00E04452"/>
    <w:rsid w:val="00E046E6"/>
    <w:rsid w:val="00E04726"/>
    <w:rsid w:val="00E04B97"/>
    <w:rsid w:val="00E04E40"/>
    <w:rsid w:val="00E0504A"/>
    <w:rsid w:val="00E050CF"/>
    <w:rsid w:val="00E054B3"/>
    <w:rsid w:val="00E05527"/>
    <w:rsid w:val="00E05C2C"/>
    <w:rsid w:val="00E05CCC"/>
    <w:rsid w:val="00E05D00"/>
    <w:rsid w:val="00E05DF0"/>
    <w:rsid w:val="00E05F38"/>
    <w:rsid w:val="00E05F77"/>
    <w:rsid w:val="00E05FB8"/>
    <w:rsid w:val="00E0646D"/>
    <w:rsid w:val="00E06564"/>
    <w:rsid w:val="00E06659"/>
    <w:rsid w:val="00E06690"/>
    <w:rsid w:val="00E06764"/>
    <w:rsid w:val="00E06829"/>
    <w:rsid w:val="00E06D5C"/>
    <w:rsid w:val="00E06F72"/>
    <w:rsid w:val="00E0716C"/>
    <w:rsid w:val="00E0725E"/>
    <w:rsid w:val="00E0743B"/>
    <w:rsid w:val="00E077F5"/>
    <w:rsid w:val="00E079BB"/>
    <w:rsid w:val="00E07A08"/>
    <w:rsid w:val="00E07A18"/>
    <w:rsid w:val="00E07A7B"/>
    <w:rsid w:val="00E07E0F"/>
    <w:rsid w:val="00E07F2B"/>
    <w:rsid w:val="00E10018"/>
    <w:rsid w:val="00E100F2"/>
    <w:rsid w:val="00E1019F"/>
    <w:rsid w:val="00E102CC"/>
    <w:rsid w:val="00E10404"/>
    <w:rsid w:val="00E10464"/>
    <w:rsid w:val="00E1088D"/>
    <w:rsid w:val="00E10955"/>
    <w:rsid w:val="00E10DD5"/>
    <w:rsid w:val="00E11612"/>
    <w:rsid w:val="00E1171E"/>
    <w:rsid w:val="00E117AD"/>
    <w:rsid w:val="00E11DEE"/>
    <w:rsid w:val="00E11E26"/>
    <w:rsid w:val="00E1236D"/>
    <w:rsid w:val="00E1268E"/>
    <w:rsid w:val="00E12712"/>
    <w:rsid w:val="00E12AB6"/>
    <w:rsid w:val="00E12BAF"/>
    <w:rsid w:val="00E12BB1"/>
    <w:rsid w:val="00E12D56"/>
    <w:rsid w:val="00E12F50"/>
    <w:rsid w:val="00E12F7B"/>
    <w:rsid w:val="00E12FCC"/>
    <w:rsid w:val="00E1307C"/>
    <w:rsid w:val="00E1375C"/>
    <w:rsid w:val="00E13762"/>
    <w:rsid w:val="00E137FE"/>
    <w:rsid w:val="00E13B8B"/>
    <w:rsid w:val="00E13D08"/>
    <w:rsid w:val="00E13DAC"/>
    <w:rsid w:val="00E13E56"/>
    <w:rsid w:val="00E13F15"/>
    <w:rsid w:val="00E13F74"/>
    <w:rsid w:val="00E13F99"/>
    <w:rsid w:val="00E140BD"/>
    <w:rsid w:val="00E14177"/>
    <w:rsid w:val="00E141C0"/>
    <w:rsid w:val="00E14242"/>
    <w:rsid w:val="00E14339"/>
    <w:rsid w:val="00E14345"/>
    <w:rsid w:val="00E148CA"/>
    <w:rsid w:val="00E14D2D"/>
    <w:rsid w:val="00E14F2E"/>
    <w:rsid w:val="00E151EC"/>
    <w:rsid w:val="00E1551B"/>
    <w:rsid w:val="00E15601"/>
    <w:rsid w:val="00E156E2"/>
    <w:rsid w:val="00E15939"/>
    <w:rsid w:val="00E15DB7"/>
    <w:rsid w:val="00E15DCE"/>
    <w:rsid w:val="00E15E0E"/>
    <w:rsid w:val="00E160F8"/>
    <w:rsid w:val="00E1616E"/>
    <w:rsid w:val="00E163B1"/>
    <w:rsid w:val="00E1655D"/>
    <w:rsid w:val="00E165FA"/>
    <w:rsid w:val="00E166AE"/>
    <w:rsid w:val="00E1695B"/>
    <w:rsid w:val="00E16C44"/>
    <w:rsid w:val="00E16F0E"/>
    <w:rsid w:val="00E16FE0"/>
    <w:rsid w:val="00E17204"/>
    <w:rsid w:val="00E1720E"/>
    <w:rsid w:val="00E1764E"/>
    <w:rsid w:val="00E178A5"/>
    <w:rsid w:val="00E178C4"/>
    <w:rsid w:val="00E178E8"/>
    <w:rsid w:val="00E2003D"/>
    <w:rsid w:val="00E2005F"/>
    <w:rsid w:val="00E2017B"/>
    <w:rsid w:val="00E20338"/>
    <w:rsid w:val="00E2047F"/>
    <w:rsid w:val="00E204C3"/>
    <w:rsid w:val="00E206C8"/>
    <w:rsid w:val="00E206D1"/>
    <w:rsid w:val="00E207C6"/>
    <w:rsid w:val="00E20B6D"/>
    <w:rsid w:val="00E20EFC"/>
    <w:rsid w:val="00E210C9"/>
    <w:rsid w:val="00E21123"/>
    <w:rsid w:val="00E21129"/>
    <w:rsid w:val="00E21230"/>
    <w:rsid w:val="00E2174A"/>
    <w:rsid w:val="00E2198B"/>
    <w:rsid w:val="00E21B5E"/>
    <w:rsid w:val="00E21B7E"/>
    <w:rsid w:val="00E21C18"/>
    <w:rsid w:val="00E21D58"/>
    <w:rsid w:val="00E21DEC"/>
    <w:rsid w:val="00E21E28"/>
    <w:rsid w:val="00E21F21"/>
    <w:rsid w:val="00E21FAF"/>
    <w:rsid w:val="00E22198"/>
    <w:rsid w:val="00E222C5"/>
    <w:rsid w:val="00E22527"/>
    <w:rsid w:val="00E22620"/>
    <w:rsid w:val="00E22957"/>
    <w:rsid w:val="00E229A7"/>
    <w:rsid w:val="00E22B41"/>
    <w:rsid w:val="00E22E10"/>
    <w:rsid w:val="00E22EB2"/>
    <w:rsid w:val="00E23217"/>
    <w:rsid w:val="00E234FF"/>
    <w:rsid w:val="00E235D9"/>
    <w:rsid w:val="00E23970"/>
    <w:rsid w:val="00E23B32"/>
    <w:rsid w:val="00E23D4F"/>
    <w:rsid w:val="00E23E14"/>
    <w:rsid w:val="00E23F8E"/>
    <w:rsid w:val="00E2406A"/>
    <w:rsid w:val="00E242BA"/>
    <w:rsid w:val="00E2437D"/>
    <w:rsid w:val="00E24622"/>
    <w:rsid w:val="00E248F1"/>
    <w:rsid w:val="00E24930"/>
    <w:rsid w:val="00E24942"/>
    <w:rsid w:val="00E249C8"/>
    <w:rsid w:val="00E24CBA"/>
    <w:rsid w:val="00E24E66"/>
    <w:rsid w:val="00E2539F"/>
    <w:rsid w:val="00E25636"/>
    <w:rsid w:val="00E25A41"/>
    <w:rsid w:val="00E25AD3"/>
    <w:rsid w:val="00E25C84"/>
    <w:rsid w:val="00E25C85"/>
    <w:rsid w:val="00E25D3D"/>
    <w:rsid w:val="00E25E7D"/>
    <w:rsid w:val="00E25EE1"/>
    <w:rsid w:val="00E25F39"/>
    <w:rsid w:val="00E25FB1"/>
    <w:rsid w:val="00E2614F"/>
    <w:rsid w:val="00E26328"/>
    <w:rsid w:val="00E2648A"/>
    <w:rsid w:val="00E26729"/>
    <w:rsid w:val="00E2674B"/>
    <w:rsid w:val="00E267F0"/>
    <w:rsid w:val="00E26B04"/>
    <w:rsid w:val="00E26D10"/>
    <w:rsid w:val="00E26E6A"/>
    <w:rsid w:val="00E2702A"/>
    <w:rsid w:val="00E270FB"/>
    <w:rsid w:val="00E2731A"/>
    <w:rsid w:val="00E27437"/>
    <w:rsid w:val="00E274A4"/>
    <w:rsid w:val="00E275B9"/>
    <w:rsid w:val="00E27755"/>
    <w:rsid w:val="00E2797A"/>
    <w:rsid w:val="00E279DE"/>
    <w:rsid w:val="00E27CE0"/>
    <w:rsid w:val="00E3021B"/>
    <w:rsid w:val="00E304B3"/>
    <w:rsid w:val="00E3058F"/>
    <w:rsid w:val="00E30BFE"/>
    <w:rsid w:val="00E30D32"/>
    <w:rsid w:val="00E30EE1"/>
    <w:rsid w:val="00E31199"/>
    <w:rsid w:val="00E311A6"/>
    <w:rsid w:val="00E31256"/>
    <w:rsid w:val="00E31345"/>
    <w:rsid w:val="00E313DC"/>
    <w:rsid w:val="00E316CE"/>
    <w:rsid w:val="00E3186A"/>
    <w:rsid w:val="00E319EE"/>
    <w:rsid w:val="00E31D0C"/>
    <w:rsid w:val="00E31E17"/>
    <w:rsid w:val="00E31E26"/>
    <w:rsid w:val="00E31FFD"/>
    <w:rsid w:val="00E320FB"/>
    <w:rsid w:val="00E3225B"/>
    <w:rsid w:val="00E32594"/>
    <w:rsid w:val="00E3259E"/>
    <w:rsid w:val="00E32668"/>
    <w:rsid w:val="00E32708"/>
    <w:rsid w:val="00E327FA"/>
    <w:rsid w:val="00E32B87"/>
    <w:rsid w:val="00E32D10"/>
    <w:rsid w:val="00E32D31"/>
    <w:rsid w:val="00E32D9D"/>
    <w:rsid w:val="00E32DFC"/>
    <w:rsid w:val="00E3327D"/>
    <w:rsid w:val="00E333E3"/>
    <w:rsid w:val="00E33477"/>
    <w:rsid w:val="00E334A1"/>
    <w:rsid w:val="00E334DC"/>
    <w:rsid w:val="00E33579"/>
    <w:rsid w:val="00E33601"/>
    <w:rsid w:val="00E33659"/>
    <w:rsid w:val="00E336C6"/>
    <w:rsid w:val="00E339C8"/>
    <w:rsid w:val="00E33D90"/>
    <w:rsid w:val="00E344E6"/>
    <w:rsid w:val="00E3451D"/>
    <w:rsid w:val="00E346BE"/>
    <w:rsid w:val="00E34E7F"/>
    <w:rsid w:val="00E35756"/>
    <w:rsid w:val="00E35843"/>
    <w:rsid w:val="00E359D0"/>
    <w:rsid w:val="00E35BCA"/>
    <w:rsid w:val="00E35D3A"/>
    <w:rsid w:val="00E35F1D"/>
    <w:rsid w:val="00E36191"/>
    <w:rsid w:val="00E362A7"/>
    <w:rsid w:val="00E364E1"/>
    <w:rsid w:val="00E366DE"/>
    <w:rsid w:val="00E36EE6"/>
    <w:rsid w:val="00E37074"/>
    <w:rsid w:val="00E37191"/>
    <w:rsid w:val="00E37422"/>
    <w:rsid w:val="00E374E0"/>
    <w:rsid w:val="00E37653"/>
    <w:rsid w:val="00E37711"/>
    <w:rsid w:val="00E37A9B"/>
    <w:rsid w:val="00E37A9D"/>
    <w:rsid w:val="00E37BE9"/>
    <w:rsid w:val="00E37C3F"/>
    <w:rsid w:val="00E37DE6"/>
    <w:rsid w:val="00E401BB"/>
    <w:rsid w:val="00E402AA"/>
    <w:rsid w:val="00E40447"/>
    <w:rsid w:val="00E40533"/>
    <w:rsid w:val="00E406B7"/>
    <w:rsid w:val="00E40BED"/>
    <w:rsid w:val="00E4165E"/>
    <w:rsid w:val="00E41B4F"/>
    <w:rsid w:val="00E41C57"/>
    <w:rsid w:val="00E41FAA"/>
    <w:rsid w:val="00E42099"/>
    <w:rsid w:val="00E420FB"/>
    <w:rsid w:val="00E4219F"/>
    <w:rsid w:val="00E422BE"/>
    <w:rsid w:val="00E427B9"/>
    <w:rsid w:val="00E42885"/>
    <w:rsid w:val="00E428BD"/>
    <w:rsid w:val="00E4295A"/>
    <w:rsid w:val="00E42D11"/>
    <w:rsid w:val="00E42EFA"/>
    <w:rsid w:val="00E42FFC"/>
    <w:rsid w:val="00E4301E"/>
    <w:rsid w:val="00E43148"/>
    <w:rsid w:val="00E4328A"/>
    <w:rsid w:val="00E43453"/>
    <w:rsid w:val="00E439ED"/>
    <w:rsid w:val="00E43A77"/>
    <w:rsid w:val="00E43A9F"/>
    <w:rsid w:val="00E43B20"/>
    <w:rsid w:val="00E43DA9"/>
    <w:rsid w:val="00E43F6C"/>
    <w:rsid w:val="00E44020"/>
    <w:rsid w:val="00E440CD"/>
    <w:rsid w:val="00E440FD"/>
    <w:rsid w:val="00E44129"/>
    <w:rsid w:val="00E44997"/>
    <w:rsid w:val="00E44AA7"/>
    <w:rsid w:val="00E44B23"/>
    <w:rsid w:val="00E44C09"/>
    <w:rsid w:val="00E44DE1"/>
    <w:rsid w:val="00E44E0E"/>
    <w:rsid w:val="00E450FD"/>
    <w:rsid w:val="00E4513C"/>
    <w:rsid w:val="00E451AE"/>
    <w:rsid w:val="00E4528D"/>
    <w:rsid w:val="00E453E6"/>
    <w:rsid w:val="00E453FB"/>
    <w:rsid w:val="00E45AC5"/>
    <w:rsid w:val="00E45BE9"/>
    <w:rsid w:val="00E45E8E"/>
    <w:rsid w:val="00E45E96"/>
    <w:rsid w:val="00E4601D"/>
    <w:rsid w:val="00E46131"/>
    <w:rsid w:val="00E46B49"/>
    <w:rsid w:val="00E46B71"/>
    <w:rsid w:val="00E4701C"/>
    <w:rsid w:val="00E471D2"/>
    <w:rsid w:val="00E473A2"/>
    <w:rsid w:val="00E47947"/>
    <w:rsid w:val="00E47B69"/>
    <w:rsid w:val="00E47B73"/>
    <w:rsid w:val="00E47BEB"/>
    <w:rsid w:val="00E47D9D"/>
    <w:rsid w:val="00E47E46"/>
    <w:rsid w:val="00E50068"/>
    <w:rsid w:val="00E500C2"/>
    <w:rsid w:val="00E50242"/>
    <w:rsid w:val="00E502E9"/>
    <w:rsid w:val="00E508DF"/>
    <w:rsid w:val="00E508F7"/>
    <w:rsid w:val="00E50B36"/>
    <w:rsid w:val="00E50E02"/>
    <w:rsid w:val="00E50F74"/>
    <w:rsid w:val="00E50FEB"/>
    <w:rsid w:val="00E5125E"/>
    <w:rsid w:val="00E51493"/>
    <w:rsid w:val="00E515B3"/>
    <w:rsid w:val="00E51823"/>
    <w:rsid w:val="00E519A2"/>
    <w:rsid w:val="00E519E5"/>
    <w:rsid w:val="00E51D3C"/>
    <w:rsid w:val="00E51F2D"/>
    <w:rsid w:val="00E520A1"/>
    <w:rsid w:val="00E52499"/>
    <w:rsid w:val="00E52610"/>
    <w:rsid w:val="00E52740"/>
    <w:rsid w:val="00E5299F"/>
    <w:rsid w:val="00E52A11"/>
    <w:rsid w:val="00E52C3A"/>
    <w:rsid w:val="00E52D24"/>
    <w:rsid w:val="00E52E74"/>
    <w:rsid w:val="00E53025"/>
    <w:rsid w:val="00E53211"/>
    <w:rsid w:val="00E533D7"/>
    <w:rsid w:val="00E537CC"/>
    <w:rsid w:val="00E54133"/>
    <w:rsid w:val="00E54622"/>
    <w:rsid w:val="00E546FA"/>
    <w:rsid w:val="00E54FA7"/>
    <w:rsid w:val="00E54FE1"/>
    <w:rsid w:val="00E55225"/>
    <w:rsid w:val="00E553A0"/>
    <w:rsid w:val="00E5561F"/>
    <w:rsid w:val="00E558AD"/>
    <w:rsid w:val="00E55B5A"/>
    <w:rsid w:val="00E55CEB"/>
    <w:rsid w:val="00E55D25"/>
    <w:rsid w:val="00E55EE5"/>
    <w:rsid w:val="00E56016"/>
    <w:rsid w:val="00E56228"/>
    <w:rsid w:val="00E562B2"/>
    <w:rsid w:val="00E563D7"/>
    <w:rsid w:val="00E564D7"/>
    <w:rsid w:val="00E564E9"/>
    <w:rsid w:val="00E56BD7"/>
    <w:rsid w:val="00E56C0D"/>
    <w:rsid w:val="00E56D8A"/>
    <w:rsid w:val="00E56DBA"/>
    <w:rsid w:val="00E56DE7"/>
    <w:rsid w:val="00E57449"/>
    <w:rsid w:val="00E57626"/>
    <w:rsid w:val="00E5777F"/>
    <w:rsid w:val="00E57B3F"/>
    <w:rsid w:val="00E57D21"/>
    <w:rsid w:val="00E57F39"/>
    <w:rsid w:val="00E57FB1"/>
    <w:rsid w:val="00E60095"/>
    <w:rsid w:val="00E60272"/>
    <w:rsid w:val="00E6036D"/>
    <w:rsid w:val="00E607FF"/>
    <w:rsid w:val="00E6086B"/>
    <w:rsid w:val="00E60874"/>
    <w:rsid w:val="00E609D5"/>
    <w:rsid w:val="00E60C07"/>
    <w:rsid w:val="00E60D84"/>
    <w:rsid w:val="00E610B4"/>
    <w:rsid w:val="00E61223"/>
    <w:rsid w:val="00E61283"/>
    <w:rsid w:val="00E6137F"/>
    <w:rsid w:val="00E61B36"/>
    <w:rsid w:val="00E61CD9"/>
    <w:rsid w:val="00E61D22"/>
    <w:rsid w:val="00E61E21"/>
    <w:rsid w:val="00E61FC4"/>
    <w:rsid w:val="00E620D2"/>
    <w:rsid w:val="00E62169"/>
    <w:rsid w:val="00E624D6"/>
    <w:rsid w:val="00E625AA"/>
    <w:rsid w:val="00E6294C"/>
    <w:rsid w:val="00E62A35"/>
    <w:rsid w:val="00E62C88"/>
    <w:rsid w:val="00E62ED8"/>
    <w:rsid w:val="00E6336F"/>
    <w:rsid w:val="00E63392"/>
    <w:rsid w:val="00E63560"/>
    <w:rsid w:val="00E63654"/>
    <w:rsid w:val="00E63656"/>
    <w:rsid w:val="00E6368A"/>
    <w:rsid w:val="00E63786"/>
    <w:rsid w:val="00E6384E"/>
    <w:rsid w:val="00E638FA"/>
    <w:rsid w:val="00E63937"/>
    <w:rsid w:val="00E639EB"/>
    <w:rsid w:val="00E64239"/>
    <w:rsid w:val="00E64373"/>
    <w:rsid w:val="00E64392"/>
    <w:rsid w:val="00E6447F"/>
    <w:rsid w:val="00E6448B"/>
    <w:rsid w:val="00E648A4"/>
    <w:rsid w:val="00E64C8E"/>
    <w:rsid w:val="00E64C9C"/>
    <w:rsid w:val="00E64DE3"/>
    <w:rsid w:val="00E64E60"/>
    <w:rsid w:val="00E65377"/>
    <w:rsid w:val="00E65383"/>
    <w:rsid w:val="00E6570A"/>
    <w:rsid w:val="00E659F4"/>
    <w:rsid w:val="00E65EC1"/>
    <w:rsid w:val="00E66024"/>
    <w:rsid w:val="00E66056"/>
    <w:rsid w:val="00E662FF"/>
    <w:rsid w:val="00E6633A"/>
    <w:rsid w:val="00E663E6"/>
    <w:rsid w:val="00E663F6"/>
    <w:rsid w:val="00E66488"/>
    <w:rsid w:val="00E6677E"/>
    <w:rsid w:val="00E667A4"/>
    <w:rsid w:val="00E66947"/>
    <w:rsid w:val="00E66B3D"/>
    <w:rsid w:val="00E66C96"/>
    <w:rsid w:val="00E66D01"/>
    <w:rsid w:val="00E66F7B"/>
    <w:rsid w:val="00E67028"/>
    <w:rsid w:val="00E670F4"/>
    <w:rsid w:val="00E671DA"/>
    <w:rsid w:val="00E67339"/>
    <w:rsid w:val="00E67485"/>
    <w:rsid w:val="00E675D3"/>
    <w:rsid w:val="00E67600"/>
    <w:rsid w:val="00E676E5"/>
    <w:rsid w:val="00E67725"/>
    <w:rsid w:val="00E67878"/>
    <w:rsid w:val="00E67D94"/>
    <w:rsid w:val="00E67FC1"/>
    <w:rsid w:val="00E70045"/>
    <w:rsid w:val="00E701B5"/>
    <w:rsid w:val="00E70211"/>
    <w:rsid w:val="00E702BD"/>
    <w:rsid w:val="00E705C2"/>
    <w:rsid w:val="00E706CC"/>
    <w:rsid w:val="00E70A58"/>
    <w:rsid w:val="00E70B2C"/>
    <w:rsid w:val="00E70D57"/>
    <w:rsid w:val="00E7124F"/>
    <w:rsid w:val="00E71609"/>
    <w:rsid w:val="00E71670"/>
    <w:rsid w:val="00E719EB"/>
    <w:rsid w:val="00E71A01"/>
    <w:rsid w:val="00E71A51"/>
    <w:rsid w:val="00E71D16"/>
    <w:rsid w:val="00E71D1F"/>
    <w:rsid w:val="00E71F12"/>
    <w:rsid w:val="00E7219F"/>
    <w:rsid w:val="00E72235"/>
    <w:rsid w:val="00E72379"/>
    <w:rsid w:val="00E723E4"/>
    <w:rsid w:val="00E7250F"/>
    <w:rsid w:val="00E72C18"/>
    <w:rsid w:val="00E72C46"/>
    <w:rsid w:val="00E72C6A"/>
    <w:rsid w:val="00E72D07"/>
    <w:rsid w:val="00E72D14"/>
    <w:rsid w:val="00E72F5E"/>
    <w:rsid w:val="00E7327A"/>
    <w:rsid w:val="00E732F4"/>
    <w:rsid w:val="00E73304"/>
    <w:rsid w:val="00E73442"/>
    <w:rsid w:val="00E7361A"/>
    <w:rsid w:val="00E73680"/>
    <w:rsid w:val="00E739B9"/>
    <w:rsid w:val="00E73C53"/>
    <w:rsid w:val="00E73CA9"/>
    <w:rsid w:val="00E73D11"/>
    <w:rsid w:val="00E73FE8"/>
    <w:rsid w:val="00E74397"/>
    <w:rsid w:val="00E743F7"/>
    <w:rsid w:val="00E744B8"/>
    <w:rsid w:val="00E748F2"/>
    <w:rsid w:val="00E74C0A"/>
    <w:rsid w:val="00E74DE9"/>
    <w:rsid w:val="00E74FD2"/>
    <w:rsid w:val="00E75016"/>
    <w:rsid w:val="00E7504F"/>
    <w:rsid w:val="00E75425"/>
    <w:rsid w:val="00E7548A"/>
    <w:rsid w:val="00E7573F"/>
    <w:rsid w:val="00E75B37"/>
    <w:rsid w:val="00E75B76"/>
    <w:rsid w:val="00E75D50"/>
    <w:rsid w:val="00E75D89"/>
    <w:rsid w:val="00E75EB3"/>
    <w:rsid w:val="00E7606B"/>
    <w:rsid w:val="00E765B2"/>
    <w:rsid w:val="00E76690"/>
    <w:rsid w:val="00E767A7"/>
    <w:rsid w:val="00E7699B"/>
    <w:rsid w:val="00E76D40"/>
    <w:rsid w:val="00E76FF9"/>
    <w:rsid w:val="00E7700E"/>
    <w:rsid w:val="00E774D5"/>
    <w:rsid w:val="00E77612"/>
    <w:rsid w:val="00E776B8"/>
    <w:rsid w:val="00E7784B"/>
    <w:rsid w:val="00E77960"/>
    <w:rsid w:val="00E77AA2"/>
    <w:rsid w:val="00E77AAD"/>
    <w:rsid w:val="00E77B4E"/>
    <w:rsid w:val="00E77C38"/>
    <w:rsid w:val="00E77C43"/>
    <w:rsid w:val="00E77D1C"/>
    <w:rsid w:val="00E77DA3"/>
    <w:rsid w:val="00E77DDC"/>
    <w:rsid w:val="00E77E0A"/>
    <w:rsid w:val="00E77F05"/>
    <w:rsid w:val="00E8009E"/>
    <w:rsid w:val="00E802CC"/>
    <w:rsid w:val="00E8030D"/>
    <w:rsid w:val="00E806C6"/>
    <w:rsid w:val="00E80704"/>
    <w:rsid w:val="00E808FE"/>
    <w:rsid w:val="00E80B18"/>
    <w:rsid w:val="00E80B34"/>
    <w:rsid w:val="00E80BBD"/>
    <w:rsid w:val="00E80CF0"/>
    <w:rsid w:val="00E80DCD"/>
    <w:rsid w:val="00E80E16"/>
    <w:rsid w:val="00E81033"/>
    <w:rsid w:val="00E811D3"/>
    <w:rsid w:val="00E813B0"/>
    <w:rsid w:val="00E814FD"/>
    <w:rsid w:val="00E816E0"/>
    <w:rsid w:val="00E818C3"/>
    <w:rsid w:val="00E8196B"/>
    <w:rsid w:val="00E819D1"/>
    <w:rsid w:val="00E819F1"/>
    <w:rsid w:val="00E81D9D"/>
    <w:rsid w:val="00E8201E"/>
    <w:rsid w:val="00E822B5"/>
    <w:rsid w:val="00E823D4"/>
    <w:rsid w:val="00E823D7"/>
    <w:rsid w:val="00E8242C"/>
    <w:rsid w:val="00E8244D"/>
    <w:rsid w:val="00E8253A"/>
    <w:rsid w:val="00E826BF"/>
    <w:rsid w:val="00E8272B"/>
    <w:rsid w:val="00E82A3F"/>
    <w:rsid w:val="00E82ADB"/>
    <w:rsid w:val="00E82C2E"/>
    <w:rsid w:val="00E82D96"/>
    <w:rsid w:val="00E82F0D"/>
    <w:rsid w:val="00E82F7D"/>
    <w:rsid w:val="00E8316F"/>
    <w:rsid w:val="00E8322E"/>
    <w:rsid w:val="00E83255"/>
    <w:rsid w:val="00E832EF"/>
    <w:rsid w:val="00E83313"/>
    <w:rsid w:val="00E83553"/>
    <w:rsid w:val="00E83598"/>
    <w:rsid w:val="00E835A5"/>
    <w:rsid w:val="00E838B9"/>
    <w:rsid w:val="00E83945"/>
    <w:rsid w:val="00E8399C"/>
    <w:rsid w:val="00E83BBE"/>
    <w:rsid w:val="00E83E89"/>
    <w:rsid w:val="00E83F59"/>
    <w:rsid w:val="00E8412A"/>
    <w:rsid w:val="00E8429D"/>
    <w:rsid w:val="00E84AC1"/>
    <w:rsid w:val="00E8573D"/>
    <w:rsid w:val="00E8575D"/>
    <w:rsid w:val="00E857EA"/>
    <w:rsid w:val="00E8585D"/>
    <w:rsid w:val="00E85A02"/>
    <w:rsid w:val="00E85ABF"/>
    <w:rsid w:val="00E85CF0"/>
    <w:rsid w:val="00E8606F"/>
    <w:rsid w:val="00E861B3"/>
    <w:rsid w:val="00E863C0"/>
    <w:rsid w:val="00E86741"/>
    <w:rsid w:val="00E867F5"/>
    <w:rsid w:val="00E868AC"/>
    <w:rsid w:val="00E868E8"/>
    <w:rsid w:val="00E8690C"/>
    <w:rsid w:val="00E86990"/>
    <w:rsid w:val="00E86B56"/>
    <w:rsid w:val="00E86EFA"/>
    <w:rsid w:val="00E86F64"/>
    <w:rsid w:val="00E87059"/>
    <w:rsid w:val="00E8705E"/>
    <w:rsid w:val="00E8713E"/>
    <w:rsid w:val="00E87326"/>
    <w:rsid w:val="00E8750F"/>
    <w:rsid w:val="00E8768A"/>
    <w:rsid w:val="00E87839"/>
    <w:rsid w:val="00E87867"/>
    <w:rsid w:val="00E8797D"/>
    <w:rsid w:val="00E87A54"/>
    <w:rsid w:val="00E87ADB"/>
    <w:rsid w:val="00E87B20"/>
    <w:rsid w:val="00E87D17"/>
    <w:rsid w:val="00E87E84"/>
    <w:rsid w:val="00E87F18"/>
    <w:rsid w:val="00E900A6"/>
    <w:rsid w:val="00E9019C"/>
    <w:rsid w:val="00E903AC"/>
    <w:rsid w:val="00E90740"/>
    <w:rsid w:val="00E908AD"/>
    <w:rsid w:val="00E90BAA"/>
    <w:rsid w:val="00E90D10"/>
    <w:rsid w:val="00E91085"/>
    <w:rsid w:val="00E91231"/>
    <w:rsid w:val="00E9150A"/>
    <w:rsid w:val="00E92117"/>
    <w:rsid w:val="00E9226E"/>
    <w:rsid w:val="00E9276C"/>
    <w:rsid w:val="00E928EC"/>
    <w:rsid w:val="00E92D64"/>
    <w:rsid w:val="00E92D6C"/>
    <w:rsid w:val="00E93012"/>
    <w:rsid w:val="00E9302A"/>
    <w:rsid w:val="00E93181"/>
    <w:rsid w:val="00E931C2"/>
    <w:rsid w:val="00E93267"/>
    <w:rsid w:val="00E9353B"/>
    <w:rsid w:val="00E93597"/>
    <w:rsid w:val="00E939F0"/>
    <w:rsid w:val="00E93EED"/>
    <w:rsid w:val="00E93F3B"/>
    <w:rsid w:val="00E93F77"/>
    <w:rsid w:val="00E9406F"/>
    <w:rsid w:val="00E94111"/>
    <w:rsid w:val="00E94219"/>
    <w:rsid w:val="00E943CC"/>
    <w:rsid w:val="00E943D7"/>
    <w:rsid w:val="00E943E0"/>
    <w:rsid w:val="00E94478"/>
    <w:rsid w:val="00E94688"/>
    <w:rsid w:val="00E9482B"/>
    <w:rsid w:val="00E94831"/>
    <w:rsid w:val="00E948B8"/>
    <w:rsid w:val="00E94B83"/>
    <w:rsid w:val="00E94F0B"/>
    <w:rsid w:val="00E950B2"/>
    <w:rsid w:val="00E95144"/>
    <w:rsid w:val="00E95259"/>
    <w:rsid w:val="00E953CF"/>
    <w:rsid w:val="00E95667"/>
    <w:rsid w:val="00E95872"/>
    <w:rsid w:val="00E95A4B"/>
    <w:rsid w:val="00E95EBB"/>
    <w:rsid w:val="00E95F3D"/>
    <w:rsid w:val="00E961F3"/>
    <w:rsid w:val="00E9623D"/>
    <w:rsid w:val="00E96268"/>
    <w:rsid w:val="00E9657D"/>
    <w:rsid w:val="00E9679C"/>
    <w:rsid w:val="00E96868"/>
    <w:rsid w:val="00E969D9"/>
    <w:rsid w:val="00E96DC2"/>
    <w:rsid w:val="00E96F6C"/>
    <w:rsid w:val="00E9720E"/>
    <w:rsid w:val="00E97336"/>
    <w:rsid w:val="00E973A0"/>
    <w:rsid w:val="00E97608"/>
    <w:rsid w:val="00E976B6"/>
    <w:rsid w:val="00E97707"/>
    <w:rsid w:val="00E97A1D"/>
    <w:rsid w:val="00E97DD0"/>
    <w:rsid w:val="00E97E7C"/>
    <w:rsid w:val="00E97ED2"/>
    <w:rsid w:val="00E97F0C"/>
    <w:rsid w:val="00EA0137"/>
    <w:rsid w:val="00EA01BB"/>
    <w:rsid w:val="00EA02F2"/>
    <w:rsid w:val="00EA03E9"/>
    <w:rsid w:val="00EA04D9"/>
    <w:rsid w:val="00EA0588"/>
    <w:rsid w:val="00EA064B"/>
    <w:rsid w:val="00EA07B7"/>
    <w:rsid w:val="00EA07E9"/>
    <w:rsid w:val="00EA0898"/>
    <w:rsid w:val="00EA0907"/>
    <w:rsid w:val="00EA0AB5"/>
    <w:rsid w:val="00EA0D2C"/>
    <w:rsid w:val="00EA0D65"/>
    <w:rsid w:val="00EA1314"/>
    <w:rsid w:val="00EA13CB"/>
    <w:rsid w:val="00EA160C"/>
    <w:rsid w:val="00EA16DA"/>
    <w:rsid w:val="00EA1835"/>
    <w:rsid w:val="00EA1CCE"/>
    <w:rsid w:val="00EA1CDA"/>
    <w:rsid w:val="00EA1DC1"/>
    <w:rsid w:val="00EA1DF4"/>
    <w:rsid w:val="00EA21B4"/>
    <w:rsid w:val="00EA2409"/>
    <w:rsid w:val="00EA27A2"/>
    <w:rsid w:val="00EA2848"/>
    <w:rsid w:val="00EA2ADA"/>
    <w:rsid w:val="00EA2C29"/>
    <w:rsid w:val="00EA2DE2"/>
    <w:rsid w:val="00EA30A8"/>
    <w:rsid w:val="00EA3359"/>
    <w:rsid w:val="00EA372D"/>
    <w:rsid w:val="00EA375A"/>
    <w:rsid w:val="00EA3842"/>
    <w:rsid w:val="00EA3953"/>
    <w:rsid w:val="00EA3DFA"/>
    <w:rsid w:val="00EA3EE3"/>
    <w:rsid w:val="00EA4178"/>
    <w:rsid w:val="00EA428E"/>
    <w:rsid w:val="00EA431B"/>
    <w:rsid w:val="00EA44B6"/>
    <w:rsid w:val="00EA477A"/>
    <w:rsid w:val="00EA48A7"/>
    <w:rsid w:val="00EA4954"/>
    <w:rsid w:val="00EA4BFD"/>
    <w:rsid w:val="00EA4D4D"/>
    <w:rsid w:val="00EA4F4F"/>
    <w:rsid w:val="00EA501F"/>
    <w:rsid w:val="00EA515F"/>
    <w:rsid w:val="00EA532E"/>
    <w:rsid w:val="00EA533A"/>
    <w:rsid w:val="00EA53FD"/>
    <w:rsid w:val="00EA5632"/>
    <w:rsid w:val="00EA5665"/>
    <w:rsid w:val="00EA5710"/>
    <w:rsid w:val="00EA5958"/>
    <w:rsid w:val="00EA5A49"/>
    <w:rsid w:val="00EA5B92"/>
    <w:rsid w:val="00EA5BC3"/>
    <w:rsid w:val="00EA5DEB"/>
    <w:rsid w:val="00EA5E52"/>
    <w:rsid w:val="00EA5FFF"/>
    <w:rsid w:val="00EA6016"/>
    <w:rsid w:val="00EA6242"/>
    <w:rsid w:val="00EA63F3"/>
    <w:rsid w:val="00EA65FD"/>
    <w:rsid w:val="00EA6641"/>
    <w:rsid w:val="00EA666A"/>
    <w:rsid w:val="00EA66A6"/>
    <w:rsid w:val="00EA66AE"/>
    <w:rsid w:val="00EA6999"/>
    <w:rsid w:val="00EA6C63"/>
    <w:rsid w:val="00EA6D74"/>
    <w:rsid w:val="00EA6E76"/>
    <w:rsid w:val="00EA6ED5"/>
    <w:rsid w:val="00EA6F52"/>
    <w:rsid w:val="00EA72E0"/>
    <w:rsid w:val="00EA740D"/>
    <w:rsid w:val="00EA7501"/>
    <w:rsid w:val="00EA7631"/>
    <w:rsid w:val="00EA76DE"/>
    <w:rsid w:val="00EA773A"/>
    <w:rsid w:val="00EA77DF"/>
    <w:rsid w:val="00EA77E8"/>
    <w:rsid w:val="00EA7826"/>
    <w:rsid w:val="00EA7947"/>
    <w:rsid w:val="00EA794A"/>
    <w:rsid w:val="00EA797A"/>
    <w:rsid w:val="00EA7E94"/>
    <w:rsid w:val="00EA7F34"/>
    <w:rsid w:val="00EB0008"/>
    <w:rsid w:val="00EB02CE"/>
    <w:rsid w:val="00EB06F2"/>
    <w:rsid w:val="00EB0771"/>
    <w:rsid w:val="00EB0858"/>
    <w:rsid w:val="00EB0CCC"/>
    <w:rsid w:val="00EB0D07"/>
    <w:rsid w:val="00EB0F2A"/>
    <w:rsid w:val="00EB111F"/>
    <w:rsid w:val="00EB11DD"/>
    <w:rsid w:val="00EB1656"/>
    <w:rsid w:val="00EB1B20"/>
    <w:rsid w:val="00EB1B4A"/>
    <w:rsid w:val="00EB1ED2"/>
    <w:rsid w:val="00EB2071"/>
    <w:rsid w:val="00EB227B"/>
    <w:rsid w:val="00EB234C"/>
    <w:rsid w:val="00EB2668"/>
    <w:rsid w:val="00EB2752"/>
    <w:rsid w:val="00EB2848"/>
    <w:rsid w:val="00EB2ADB"/>
    <w:rsid w:val="00EB2D3B"/>
    <w:rsid w:val="00EB2E7C"/>
    <w:rsid w:val="00EB32DA"/>
    <w:rsid w:val="00EB3565"/>
    <w:rsid w:val="00EB3949"/>
    <w:rsid w:val="00EB3A0A"/>
    <w:rsid w:val="00EB3BBD"/>
    <w:rsid w:val="00EB3F48"/>
    <w:rsid w:val="00EB4095"/>
    <w:rsid w:val="00EB40A2"/>
    <w:rsid w:val="00EB4110"/>
    <w:rsid w:val="00EB44E3"/>
    <w:rsid w:val="00EB4B22"/>
    <w:rsid w:val="00EB4C01"/>
    <w:rsid w:val="00EB4C49"/>
    <w:rsid w:val="00EB4D2C"/>
    <w:rsid w:val="00EB50AF"/>
    <w:rsid w:val="00EB50F3"/>
    <w:rsid w:val="00EB5151"/>
    <w:rsid w:val="00EB5232"/>
    <w:rsid w:val="00EB54A0"/>
    <w:rsid w:val="00EB5662"/>
    <w:rsid w:val="00EB567C"/>
    <w:rsid w:val="00EB5908"/>
    <w:rsid w:val="00EB5953"/>
    <w:rsid w:val="00EB59B1"/>
    <w:rsid w:val="00EB5B4D"/>
    <w:rsid w:val="00EB5D8F"/>
    <w:rsid w:val="00EB61A3"/>
    <w:rsid w:val="00EB653E"/>
    <w:rsid w:val="00EB6FDF"/>
    <w:rsid w:val="00EB7064"/>
    <w:rsid w:val="00EB72C3"/>
    <w:rsid w:val="00EB7430"/>
    <w:rsid w:val="00EB74CA"/>
    <w:rsid w:val="00EB78CD"/>
    <w:rsid w:val="00EB7F1F"/>
    <w:rsid w:val="00EC0388"/>
    <w:rsid w:val="00EC0671"/>
    <w:rsid w:val="00EC0704"/>
    <w:rsid w:val="00EC0A10"/>
    <w:rsid w:val="00EC0A4F"/>
    <w:rsid w:val="00EC0B69"/>
    <w:rsid w:val="00EC1101"/>
    <w:rsid w:val="00EC1163"/>
    <w:rsid w:val="00EC1270"/>
    <w:rsid w:val="00EC12CD"/>
    <w:rsid w:val="00EC12F5"/>
    <w:rsid w:val="00EC13BB"/>
    <w:rsid w:val="00EC1487"/>
    <w:rsid w:val="00EC1573"/>
    <w:rsid w:val="00EC19D2"/>
    <w:rsid w:val="00EC1A91"/>
    <w:rsid w:val="00EC1B4E"/>
    <w:rsid w:val="00EC1C3C"/>
    <w:rsid w:val="00EC1CAF"/>
    <w:rsid w:val="00EC1D5E"/>
    <w:rsid w:val="00EC1DE6"/>
    <w:rsid w:val="00EC1FB4"/>
    <w:rsid w:val="00EC20A2"/>
    <w:rsid w:val="00EC2773"/>
    <w:rsid w:val="00EC2CD4"/>
    <w:rsid w:val="00EC335E"/>
    <w:rsid w:val="00EC3618"/>
    <w:rsid w:val="00EC3649"/>
    <w:rsid w:val="00EC37AA"/>
    <w:rsid w:val="00EC386A"/>
    <w:rsid w:val="00EC39CF"/>
    <w:rsid w:val="00EC3A5E"/>
    <w:rsid w:val="00EC3F5C"/>
    <w:rsid w:val="00EC40AD"/>
    <w:rsid w:val="00EC4211"/>
    <w:rsid w:val="00EC4243"/>
    <w:rsid w:val="00EC42F1"/>
    <w:rsid w:val="00EC4306"/>
    <w:rsid w:val="00EC48B8"/>
    <w:rsid w:val="00EC49CD"/>
    <w:rsid w:val="00EC4CBB"/>
    <w:rsid w:val="00EC4E25"/>
    <w:rsid w:val="00EC5094"/>
    <w:rsid w:val="00EC51AF"/>
    <w:rsid w:val="00EC53A0"/>
    <w:rsid w:val="00EC563C"/>
    <w:rsid w:val="00EC5857"/>
    <w:rsid w:val="00EC596C"/>
    <w:rsid w:val="00EC5B79"/>
    <w:rsid w:val="00EC5C3E"/>
    <w:rsid w:val="00EC5D9F"/>
    <w:rsid w:val="00EC5F2A"/>
    <w:rsid w:val="00EC6027"/>
    <w:rsid w:val="00EC6037"/>
    <w:rsid w:val="00EC613F"/>
    <w:rsid w:val="00EC6141"/>
    <w:rsid w:val="00EC6226"/>
    <w:rsid w:val="00EC642F"/>
    <w:rsid w:val="00EC643F"/>
    <w:rsid w:val="00EC6557"/>
    <w:rsid w:val="00EC6886"/>
    <w:rsid w:val="00EC713E"/>
    <w:rsid w:val="00EC75A5"/>
    <w:rsid w:val="00EC7604"/>
    <w:rsid w:val="00EC76F8"/>
    <w:rsid w:val="00EC78D9"/>
    <w:rsid w:val="00EC796C"/>
    <w:rsid w:val="00EC7CFF"/>
    <w:rsid w:val="00EC7D1D"/>
    <w:rsid w:val="00EC7D49"/>
    <w:rsid w:val="00EC7DBE"/>
    <w:rsid w:val="00EC7EC6"/>
    <w:rsid w:val="00ED049F"/>
    <w:rsid w:val="00ED0793"/>
    <w:rsid w:val="00ED07A4"/>
    <w:rsid w:val="00ED0908"/>
    <w:rsid w:val="00ED093B"/>
    <w:rsid w:val="00ED12E2"/>
    <w:rsid w:val="00ED155E"/>
    <w:rsid w:val="00ED15DB"/>
    <w:rsid w:val="00ED1AC1"/>
    <w:rsid w:val="00ED1D2E"/>
    <w:rsid w:val="00ED1D3B"/>
    <w:rsid w:val="00ED1EE5"/>
    <w:rsid w:val="00ED1F26"/>
    <w:rsid w:val="00ED1F39"/>
    <w:rsid w:val="00ED21A8"/>
    <w:rsid w:val="00ED2341"/>
    <w:rsid w:val="00ED2553"/>
    <w:rsid w:val="00ED2626"/>
    <w:rsid w:val="00ED2980"/>
    <w:rsid w:val="00ED2A2A"/>
    <w:rsid w:val="00ED2B56"/>
    <w:rsid w:val="00ED2D6C"/>
    <w:rsid w:val="00ED2E68"/>
    <w:rsid w:val="00ED2FE0"/>
    <w:rsid w:val="00ED31F1"/>
    <w:rsid w:val="00ED31F9"/>
    <w:rsid w:val="00ED3318"/>
    <w:rsid w:val="00ED333E"/>
    <w:rsid w:val="00ED3341"/>
    <w:rsid w:val="00ED38E4"/>
    <w:rsid w:val="00ED3FFD"/>
    <w:rsid w:val="00ED4081"/>
    <w:rsid w:val="00ED41B0"/>
    <w:rsid w:val="00ED43AD"/>
    <w:rsid w:val="00ED4459"/>
    <w:rsid w:val="00ED44AB"/>
    <w:rsid w:val="00ED44FD"/>
    <w:rsid w:val="00ED467F"/>
    <w:rsid w:val="00ED484A"/>
    <w:rsid w:val="00ED4918"/>
    <w:rsid w:val="00ED4AB7"/>
    <w:rsid w:val="00ED4E4F"/>
    <w:rsid w:val="00ED4F76"/>
    <w:rsid w:val="00ED520C"/>
    <w:rsid w:val="00ED5244"/>
    <w:rsid w:val="00ED56D8"/>
    <w:rsid w:val="00ED599F"/>
    <w:rsid w:val="00ED5A7A"/>
    <w:rsid w:val="00ED5BA2"/>
    <w:rsid w:val="00ED5CBE"/>
    <w:rsid w:val="00ED5D07"/>
    <w:rsid w:val="00ED5D18"/>
    <w:rsid w:val="00ED5D4B"/>
    <w:rsid w:val="00ED62E0"/>
    <w:rsid w:val="00ED6396"/>
    <w:rsid w:val="00ED63A7"/>
    <w:rsid w:val="00ED6785"/>
    <w:rsid w:val="00ED698C"/>
    <w:rsid w:val="00ED6C75"/>
    <w:rsid w:val="00ED6DC9"/>
    <w:rsid w:val="00ED736B"/>
    <w:rsid w:val="00ED7BA2"/>
    <w:rsid w:val="00EE0015"/>
    <w:rsid w:val="00EE03F8"/>
    <w:rsid w:val="00EE047C"/>
    <w:rsid w:val="00EE0753"/>
    <w:rsid w:val="00EE0802"/>
    <w:rsid w:val="00EE098C"/>
    <w:rsid w:val="00EE0BED"/>
    <w:rsid w:val="00EE0BF4"/>
    <w:rsid w:val="00EE0C23"/>
    <w:rsid w:val="00EE0CE4"/>
    <w:rsid w:val="00EE0D33"/>
    <w:rsid w:val="00EE0D6E"/>
    <w:rsid w:val="00EE10F3"/>
    <w:rsid w:val="00EE12C2"/>
    <w:rsid w:val="00EE132B"/>
    <w:rsid w:val="00EE1464"/>
    <w:rsid w:val="00EE15CC"/>
    <w:rsid w:val="00EE1C96"/>
    <w:rsid w:val="00EE1D3E"/>
    <w:rsid w:val="00EE1E3A"/>
    <w:rsid w:val="00EE1ED9"/>
    <w:rsid w:val="00EE1F5D"/>
    <w:rsid w:val="00EE2043"/>
    <w:rsid w:val="00EE2111"/>
    <w:rsid w:val="00EE21C0"/>
    <w:rsid w:val="00EE22C1"/>
    <w:rsid w:val="00EE2467"/>
    <w:rsid w:val="00EE2525"/>
    <w:rsid w:val="00EE29D1"/>
    <w:rsid w:val="00EE3296"/>
    <w:rsid w:val="00EE3427"/>
    <w:rsid w:val="00EE3A81"/>
    <w:rsid w:val="00EE3A90"/>
    <w:rsid w:val="00EE3B19"/>
    <w:rsid w:val="00EE3B1E"/>
    <w:rsid w:val="00EE3BA0"/>
    <w:rsid w:val="00EE3D6B"/>
    <w:rsid w:val="00EE406B"/>
    <w:rsid w:val="00EE40BF"/>
    <w:rsid w:val="00EE45A2"/>
    <w:rsid w:val="00EE46D4"/>
    <w:rsid w:val="00EE4C5A"/>
    <w:rsid w:val="00EE4DB3"/>
    <w:rsid w:val="00EE4F6F"/>
    <w:rsid w:val="00EE56A6"/>
    <w:rsid w:val="00EE56FB"/>
    <w:rsid w:val="00EE5913"/>
    <w:rsid w:val="00EE5ADD"/>
    <w:rsid w:val="00EE5C91"/>
    <w:rsid w:val="00EE5D29"/>
    <w:rsid w:val="00EE6180"/>
    <w:rsid w:val="00EE6193"/>
    <w:rsid w:val="00EE61F1"/>
    <w:rsid w:val="00EE635F"/>
    <w:rsid w:val="00EE6899"/>
    <w:rsid w:val="00EE690A"/>
    <w:rsid w:val="00EE6982"/>
    <w:rsid w:val="00EE6B45"/>
    <w:rsid w:val="00EE6E82"/>
    <w:rsid w:val="00EE705D"/>
    <w:rsid w:val="00EE7119"/>
    <w:rsid w:val="00EE72FD"/>
    <w:rsid w:val="00EE737B"/>
    <w:rsid w:val="00EE7399"/>
    <w:rsid w:val="00EE73A4"/>
    <w:rsid w:val="00EE7512"/>
    <w:rsid w:val="00EE761C"/>
    <w:rsid w:val="00EE76B3"/>
    <w:rsid w:val="00EE76DA"/>
    <w:rsid w:val="00EE773B"/>
    <w:rsid w:val="00EE78AB"/>
    <w:rsid w:val="00EE7C2E"/>
    <w:rsid w:val="00EE7D5B"/>
    <w:rsid w:val="00EE7E67"/>
    <w:rsid w:val="00EF01F2"/>
    <w:rsid w:val="00EF020C"/>
    <w:rsid w:val="00EF0427"/>
    <w:rsid w:val="00EF04E2"/>
    <w:rsid w:val="00EF06EA"/>
    <w:rsid w:val="00EF0755"/>
    <w:rsid w:val="00EF0A89"/>
    <w:rsid w:val="00EF0C2D"/>
    <w:rsid w:val="00EF0ED9"/>
    <w:rsid w:val="00EF0F9E"/>
    <w:rsid w:val="00EF119C"/>
    <w:rsid w:val="00EF1264"/>
    <w:rsid w:val="00EF12A9"/>
    <w:rsid w:val="00EF1593"/>
    <w:rsid w:val="00EF1842"/>
    <w:rsid w:val="00EF1BCC"/>
    <w:rsid w:val="00EF1BF2"/>
    <w:rsid w:val="00EF1C1E"/>
    <w:rsid w:val="00EF1CAB"/>
    <w:rsid w:val="00EF1DB1"/>
    <w:rsid w:val="00EF2482"/>
    <w:rsid w:val="00EF24C5"/>
    <w:rsid w:val="00EF2520"/>
    <w:rsid w:val="00EF2675"/>
    <w:rsid w:val="00EF2A4D"/>
    <w:rsid w:val="00EF2C40"/>
    <w:rsid w:val="00EF2C7E"/>
    <w:rsid w:val="00EF30A7"/>
    <w:rsid w:val="00EF3120"/>
    <w:rsid w:val="00EF37C5"/>
    <w:rsid w:val="00EF37FB"/>
    <w:rsid w:val="00EF3A5D"/>
    <w:rsid w:val="00EF3A79"/>
    <w:rsid w:val="00EF3ACD"/>
    <w:rsid w:val="00EF3DC6"/>
    <w:rsid w:val="00EF3E20"/>
    <w:rsid w:val="00EF408B"/>
    <w:rsid w:val="00EF429C"/>
    <w:rsid w:val="00EF4384"/>
    <w:rsid w:val="00EF448A"/>
    <w:rsid w:val="00EF45B8"/>
    <w:rsid w:val="00EF465D"/>
    <w:rsid w:val="00EF471B"/>
    <w:rsid w:val="00EF47A6"/>
    <w:rsid w:val="00EF47BE"/>
    <w:rsid w:val="00EF4E0A"/>
    <w:rsid w:val="00EF5165"/>
    <w:rsid w:val="00EF525D"/>
    <w:rsid w:val="00EF52FF"/>
    <w:rsid w:val="00EF5309"/>
    <w:rsid w:val="00EF53C4"/>
    <w:rsid w:val="00EF5A0C"/>
    <w:rsid w:val="00EF5CBD"/>
    <w:rsid w:val="00EF60C0"/>
    <w:rsid w:val="00EF63F9"/>
    <w:rsid w:val="00EF644C"/>
    <w:rsid w:val="00EF6587"/>
    <w:rsid w:val="00EF6636"/>
    <w:rsid w:val="00EF66CC"/>
    <w:rsid w:val="00EF7276"/>
    <w:rsid w:val="00EF72FC"/>
    <w:rsid w:val="00EF7497"/>
    <w:rsid w:val="00EF7B25"/>
    <w:rsid w:val="00EF7E27"/>
    <w:rsid w:val="00EF7EA9"/>
    <w:rsid w:val="00EF7FDE"/>
    <w:rsid w:val="00F001EC"/>
    <w:rsid w:val="00F00207"/>
    <w:rsid w:val="00F002AF"/>
    <w:rsid w:val="00F002FC"/>
    <w:rsid w:val="00F004A8"/>
    <w:rsid w:val="00F004FC"/>
    <w:rsid w:val="00F0055A"/>
    <w:rsid w:val="00F00659"/>
    <w:rsid w:val="00F008A9"/>
    <w:rsid w:val="00F008C1"/>
    <w:rsid w:val="00F0096C"/>
    <w:rsid w:val="00F009B0"/>
    <w:rsid w:val="00F00EE2"/>
    <w:rsid w:val="00F01058"/>
    <w:rsid w:val="00F011DE"/>
    <w:rsid w:val="00F0139C"/>
    <w:rsid w:val="00F01798"/>
    <w:rsid w:val="00F01BC2"/>
    <w:rsid w:val="00F01D8F"/>
    <w:rsid w:val="00F01E7D"/>
    <w:rsid w:val="00F02382"/>
    <w:rsid w:val="00F024C3"/>
    <w:rsid w:val="00F02578"/>
    <w:rsid w:val="00F027A8"/>
    <w:rsid w:val="00F029B8"/>
    <w:rsid w:val="00F02B42"/>
    <w:rsid w:val="00F02FA3"/>
    <w:rsid w:val="00F03536"/>
    <w:rsid w:val="00F03591"/>
    <w:rsid w:val="00F035C4"/>
    <w:rsid w:val="00F036BD"/>
    <w:rsid w:val="00F037DB"/>
    <w:rsid w:val="00F0384F"/>
    <w:rsid w:val="00F03949"/>
    <w:rsid w:val="00F0394E"/>
    <w:rsid w:val="00F041D3"/>
    <w:rsid w:val="00F04204"/>
    <w:rsid w:val="00F04240"/>
    <w:rsid w:val="00F042D8"/>
    <w:rsid w:val="00F042FB"/>
    <w:rsid w:val="00F043CA"/>
    <w:rsid w:val="00F043DB"/>
    <w:rsid w:val="00F046D2"/>
    <w:rsid w:val="00F04BAD"/>
    <w:rsid w:val="00F04CDE"/>
    <w:rsid w:val="00F04F04"/>
    <w:rsid w:val="00F04FD9"/>
    <w:rsid w:val="00F0537D"/>
    <w:rsid w:val="00F053E2"/>
    <w:rsid w:val="00F0567C"/>
    <w:rsid w:val="00F0580D"/>
    <w:rsid w:val="00F05932"/>
    <w:rsid w:val="00F0627F"/>
    <w:rsid w:val="00F064C1"/>
    <w:rsid w:val="00F06544"/>
    <w:rsid w:val="00F066BE"/>
    <w:rsid w:val="00F068F5"/>
    <w:rsid w:val="00F06925"/>
    <w:rsid w:val="00F06963"/>
    <w:rsid w:val="00F06A43"/>
    <w:rsid w:val="00F06A63"/>
    <w:rsid w:val="00F06A68"/>
    <w:rsid w:val="00F06AEA"/>
    <w:rsid w:val="00F06B14"/>
    <w:rsid w:val="00F06F71"/>
    <w:rsid w:val="00F07374"/>
    <w:rsid w:val="00F07637"/>
    <w:rsid w:val="00F0787D"/>
    <w:rsid w:val="00F078BE"/>
    <w:rsid w:val="00F07A18"/>
    <w:rsid w:val="00F07ADF"/>
    <w:rsid w:val="00F07B2F"/>
    <w:rsid w:val="00F07C47"/>
    <w:rsid w:val="00F10040"/>
    <w:rsid w:val="00F100C4"/>
    <w:rsid w:val="00F1012B"/>
    <w:rsid w:val="00F10416"/>
    <w:rsid w:val="00F106F4"/>
    <w:rsid w:val="00F108BC"/>
    <w:rsid w:val="00F10948"/>
    <w:rsid w:val="00F10B09"/>
    <w:rsid w:val="00F10D05"/>
    <w:rsid w:val="00F10DA9"/>
    <w:rsid w:val="00F10E8A"/>
    <w:rsid w:val="00F10FBD"/>
    <w:rsid w:val="00F11230"/>
    <w:rsid w:val="00F114ED"/>
    <w:rsid w:val="00F11758"/>
    <w:rsid w:val="00F117EF"/>
    <w:rsid w:val="00F1185A"/>
    <w:rsid w:val="00F1185C"/>
    <w:rsid w:val="00F11940"/>
    <w:rsid w:val="00F11A3B"/>
    <w:rsid w:val="00F11B2D"/>
    <w:rsid w:val="00F11C7F"/>
    <w:rsid w:val="00F11D9F"/>
    <w:rsid w:val="00F11F3C"/>
    <w:rsid w:val="00F123F8"/>
    <w:rsid w:val="00F1241F"/>
    <w:rsid w:val="00F12458"/>
    <w:rsid w:val="00F12AF2"/>
    <w:rsid w:val="00F12B6F"/>
    <w:rsid w:val="00F12C91"/>
    <w:rsid w:val="00F12CB8"/>
    <w:rsid w:val="00F12DB0"/>
    <w:rsid w:val="00F12F10"/>
    <w:rsid w:val="00F12F1C"/>
    <w:rsid w:val="00F13541"/>
    <w:rsid w:val="00F13575"/>
    <w:rsid w:val="00F13616"/>
    <w:rsid w:val="00F136B5"/>
    <w:rsid w:val="00F13859"/>
    <w:rsid w:val="00F1390C"/>
    <w:rsid w:val="00F13C8F"/>
    <w:rsid w:val="00F143A5"/>
    <w:rsid w:val="00F1461C"/>
    <w:rsid w:val="00F14A62"/>
    <w:rsid w:val="00F14D43"/>
    <w:rsid w:val="00F14E98"/>
    <w:rsid w:val="00F14F7F"/>
    <w:rsid w:val="00F14FF6"/>
    <w:rsid w:val="00F15120"/>
    <w:rsid w:val="00F152A6"/>
    <w:rsid w:val="00F1541F"/>
    <w:rsid w:val="00F157C6"/>
    <w:rsid w:val="00F159B2"/>
    <w:rsid w:val="00F159C9"/>
    <w:rsid w:val="00F15A14"/>
    <w:rsid w:val="00F15B7A"/>
    <w:rsid w:val="00F15F41"/>
    <w:rsid w:val="00F16253"/>
    <w:rsid w:val="00F16405"/>
    <w:rsid w:val="00F164D5"/>
    <w:rsid w:val="00F1664F"/>
    <w:rsid w:val="00F1669C"/>
    <w:rsid w:val="00F16844"/>
    <w:rsid w:val="00F168C2"/>
    <w:rsid w:val="00F16942"/>
    <w:rsid w:val="00F16D15"/>
    <w:rsid w:val="00F16E92"/>
    <w:rsid w:val="00F170AE"/>
    <w:rsid w:val="00F17355"/>
    <w:rsid w:val="00F1764C"/>
    <w:rsid w:val="00F1765A"/>
    <w:rsid w:val="00F17688"/>
    <w:rsid w:val="00F1771B"/>
    <w:rsid w:val="00F17D2B"/>
    <w:rsid w:val="00F17E0D"/>
    <w:rsid w:val="00F17E90"/>
    <w:rsid w:val="00F200F5"/>
    <w:rsid w:val="00F200FC"/>
    <w:rsid w:val="00F202CA"/>
    <w:rsid w:val="00F205E3"/>
    <w:rsid w:val="00F206B3"/>
    <w:rsid w:val="00F20709"/>
    <w:rsid w:val="00F20748"/>
    <w:rsid w:val="00F20A5B"/>
    <w:rsid w:val="00F21300"/>
    <w:rsid w:val="00F21631"/>
    <w:rsid w:val="00F216A0"/>
    <w:rsid w:val="00F21A3D"/>
    <w:rsid w:val="00F21A68"/>
    <w:rsid w:val="00F21CCE"/>
    <w:rsid w:val="00F21D9C"/>
    <w:rsid w:val="00F21DB0"/>
    <w:rsid w:val="00F21E1C"/>
    <w:rsid w:val="00F21F0E"/>
    <w:rsid w:val="00F22460"/>
    <w:rsid w:val="00F225D8"/>
    <w:rsid w:val="00F22904"/>
    <w:rsid w:val="00F229D6"/>
    <w:rsid w:val="00F22ADE"/>
    <w:rsid w:val="00F22BE4"/>
    <w:rsid w:val="00F22C4D"/>
    <w:rsid w:val="00F22C56"/>
    <w:rsid w:val="00F22CBF"/>
    <w:rsid w:val="00F22D2B"/>
    <w:rsid w:val="00F23076"/>
    <w:rsid w:val="00F234EB"/>
    <w:rsid w:val="00F237B4"/>
    <w:rsid w:val="00F237B5"/>
    <w:rsid w:val="00F23ADE"/>
    <w:rsid w:val="00F23D35"/>
    <w:rsid w:val="00F23EC3"/>
    <w:rsid w:val="00F24092"/>
    <w:rsid w:val="00F242DA"/>
    <w:rsid w:val="00F2478D"/>
    <w:rsid w:val="00F249EB"/>
    <w:rsid w:val="00F24CC7"/>
    <w:rsid w:val="00F24D1F"/>
    <w:rsid w:val="00F25250"/>
    <w:rsid w:val="00F2546D"/>
    <w:rsid w:val="00F257D2"/>
    <w:rsid w:val="00F258E3"/>
    <w:rsid w:val="00F25A55"/>
    <w:rsid w:val="00F25B23"/>
    <w:rsid w:val="00F25CBE"/>
    <w:rsid w:val="00F25E1A"/>
    <w:rsid w:val="00F25F82"/>
    <w:rsid w:val="00F26086"/>
    <w:rsid w:val="00F26613"/>
    <w:rsid w:val="00F26689"/>
    <w:rsid w:val="00F2686C"/>
    <w:rsid w:val="00F2693A"/>
    <w:rsid w:val="00F26A14"/>
    <w:rsid w:val="00F26D95"/>
    <w:rsid w:val="00F2713E"/>
    <w:rsid w:val="00F272CC"/>
    <w:rsid w:val="00F2751F"/>
    <w:rsid w:val="00F27A06"/>
    <w:rsid w:val="00F27A9A"/>
    <w:rsid w:val="00F27D06"/>
    <w:rsid w:val="00F27E34"/>
    <w:rsid w:val="00F27FEC"/>
    <w:rsid w:val="00F300FB"/>
    <w:rsid w:val="00F30539"/>
    <w:rsid w:val="00F30624"/>
    <w:rsid w:val="00F30664"/>
    <w:rsid w:val="00F30A95"/>
    <w:rsid w:val="00F30EF3"/>
    <w:rsid w:val="00F30F73"/>
    <w:rsid w:val="00F30FE0"/>
    <w:rsid w:val="00F31074"/>
    <w:rsid w:val="00F313FC"/>
    <w:rsid w:val="00F315A0"/>
    <w:rsid w:val="00F315C6"/>
    <w:rsid w:val="00F319AE"/>
    <w:rsid w:val="00F31A28"/>
    <w:rsid w:val="00F31B41"/>
    <w:rsid w:val="00F31CA6"/>
    <w:rsid w:val="00F31D1F"/>
    <w:rsid w:val="00F31E92"/>
    <w:rsid w:val="00F31EB4"/>
    <w:rsid w:val="00F32140"/>
    <w:rsid w:val="00F3214F"/>
    <w:rsid w:val="00F322F5"/>
    <w:rsid w:val="00F32358"/>
    <w:rsid w:val="00F32417"/>
    <w:rsid w:val="00F3264B"/>
    <w:rsid w:val="00F32687"/>
    <w:rsid w:val="00F3274D"/>
    <w:rsid w:val="00F32890"/>
    <w:rsid w:val="00F328DF"/>
    <w:rsid w:val="00F32BB0"/>
    <w:rsid w:val="00F32BE5"/>
    <w:rsid w:val="00F32CF6"/>
    <w:rsid w:val="00F332B5"/>
    <w:rsid w:val="00F33632"/>
    <w:rsid w:val="00F33936"/>
    <w:rsid w:val="00F33A44"/>
    <w:rsid w:val="00F33DE3"/>
    <w:rsid w:val="00F33F28"/>
    <w:rsid w:val="00F340F9"/>
    <w:rsid w:val="00F34241"/>
    <w:rsid w:val="00F3429B"/>
    <w:rsid w:val="00F34409"/>
    <w:rsid w:val="00F34594"/>
    <w:rsid w:val="00F34723"/>
    <w:rsid w:val="00F347CA"/>
    <w:rsid w:val="00F34805"/>
    <w:rsid w:val="00F349C8"/>
    <w:rsid w:val="00F34A95"/>
    <w:rsid w:val="00F34A9C"/>
    <w:rsid w:val="00F34C10"/>
    <w:rsid w:val="00F34DC2"/>
    <w:rsid w:val="00F35107"/>
    <w:rsid w:val="00F355D3"/>
    <w:rsid w:val="00F35669"/>
    <w:rsid w:val="00F35674"/>
    <w:rsid w:val="00F35B1E"/>
    <w:rsid w:val="00F35BED"/>
    <w:rsid w:val="00F35D1B"/>
    <w:rsid w:val="00F35D7D"/>
    <w:rsid w:val="00F35EDF"/>
    <w:rsid w:val="00F36074"/>
    <w:rsid w:val="00F360F2"/>
    <w:rsid w:val="00F36114"/>
    <w:rsid w:val="00F36126"/>
    <w:rsid w:val="00F36142"/>
    <w:rsid w:val="00F36234"/>
    <w:rsid w:val="00F36463"/>
    <w:rsid w:val="00F36650"/>
    <w:rsid w:val="00F366F0"/>
    <w:rsid w:val="00F36725"/>
    <w:rsid w:val="00F36A08"/>
    <w:rsid w:val="00F36C2D"/>
    <w:rsid w:val="00F3706F"/>
    <w:rsid w:val="00F37810"/>
    <w:rsid w:val="00F37955"/>
    <w:rsid w:val="00F37C34"/>
    <w:rsid w:val="00F37CEA"/>
    <w:rsid w:val="00F40099"/>
    <w:rsid w:val="00F401A4"/>
    <w:rsid w:val="00F402F1"/>
    <w:rsid w:val="00F403D1"/>
    <w:rsid w:val="00F4042B"/>
    <w:rsid w:val="00F40CBE"/>
    <w:rsid w:val="00F40E88"/>
    <w:rsid w:val="00F40F46"/>
    <w:rsid w:val="00F40FAA"/>
    <w:rsid w:val="00F4102B"/>
    <w:rsid w:val="00F41117"/>
    <w:rsid w:val="00F41231"/>
    <w:rsid w:val="00F41405"/>
    <w:rsid w:val="00F4143D"/>
    <w:rsid w:val="00F41562"/>
    <w:rsid w:val="00F415B6"/>
    <w:rsid w:val="00F41983"/>
    <w:rsid w:val="00F41B92"/>
    <w:rsid w:val="00F41D37"/>
    <w:rsid w:val="00F41DA1"/>
    <w:rsid w:val="00F42010"/>
    <w:rsid w:val="00F42016"/>
    <w:rsid w:val="00F421A8"/>
    <w:rsid w:val="00F42266"/>
    <w:rsid w:val="00F42295"/>
    <w:rsid w:val="00F424BB"/>
    <w:rsid w:val="00F4250A"/>
    <w:rsid w:val="00F42764"/>
    <w:rsid w:val="00F429C6"/>
    <w:rsid w:val="00F42AB3"/>
    <w:rsid w:val="00F4308D"/>
    <w:rsid w:val="00F4313F"/>
    <w:rsid w:val="00F4332E"/>
    <w:rsid w:val="00F43444"/>
    <w:rsid w:val="00F43543"/>
    <w:rsid w:val="00F435D0"/>
    <w:rsid w:val="00F43757"/>
    <w:rsid w:val="00F4377F"/>
    <w:rsid w:val="00F438FE"/>
    <w:rsid w:val="00F43AEF"/>
    <w:rsid w:val="00F43B07"/>
    <w:rsid w:val="00F43F08"/>
    <w:rsid w:val="00F44525"/>
    <w:rsid w:val="00F44651"/>
    <w:rsid w:val="00F44683"/>
    <w:rsid w:val="00F44885"/>
    <w:rsid w:val="00F44991"/>
    <w:rsid w:val="00F449FD"/>
    <w:rsid w:val="00F44AE5"/>
    <w:rsid w:val="00F44CA2"/>
    <w:rsid w:val="00F44EA6"/>
    <w:rsid w:val="00F450C4"/>
    <w:rsid w:val="00F451C3"/>
    <w:rsid w:val="00F451E9"/>
    <w:rsid w:val="00F45326"/>
    <w:rsid w:val="00F45343"/>
    <w:rsid w:val="00F4536E"/>
    <w:rsid w:val="00F45379"/>
    <w:rsid w:val="00F45714"/>
    <w:rsid w:val="00F457F5"/>
    <w:rsid w:val="00F458EA"/>
    <w:rsid w:val="00F45928"/>
    <w:rsid w:val="00F45BF7"/>
    <w:rsid w:val="00F45CA2"/>
    <w:rsid w:val="00F45F2B"/>
    <w:rsid w:val="00F46403"/>
    <w:rsid w:val="00F46614"/>
    <w:rsid w:val="00F46930"/>
    <w:rsid w:val="00F46987"/>
    <w:rsid w:val="00F46FE2"/>
    <w:rsid w:val="00F4713D"/>
    <w:rsid w:val="00F4721E"/>
    <w:rsid w:val="00F4722B"/>
    <w:rsid w:val="00F474B3"/>
    <w:rsid w:val="00F47758"/>
    <w:rsid w:val="00F47825"/>
    <w:rsid w:val="00F4792C"/>
    <w:rsid w:val="00F47A42"/>
    <w:rsid w:val="00F47CFD"/>
    <w:rsid w:val="00F47F3C"/>
    <w:rsid w:val="00F501B9"/>
    <w:rsid w:val="00F5020B"/>
    <w:rsid w:val="00F502E7"/>
    <w:rsid w:val="00F505B5"/>
    <w:rsid w:val="00F5066C"/>
    <w:rsid w:val="00F50854"/>
    <w:rsid w:val="00F50B5F"/>
    <w:rsid w:val="00F50CB4"/>
    <w:rsid w:val="00F50FA5"/>
    <w:rsid w:val="00F51080"/>
    <w:rsid w:val="00F51199"/>
    <w:rsid w:val="00F5136A"/>
    <w:rsid w:val="00F519F4"/>
    <w:rsid w:val="00F51B08"/>
    <w:rsid w:val="00F51CEC"/>
    <w:rsid w:val="00F51DB2"/>
    <w:rsid w:val="00F51E84"/>
    <w:rsid w:val="00F51ED1"/>
    <w:rsid w:val="00F52006"/>
    <w:rsid w:val="00F52419"/>
    <w:rsid w:val="00F52760"/>
    <w:rsid w:val="00F527E6"/>
    <w:rsid w:val="00F52914"/>
    <w:rsid w:val="00F5294C"/>
    <w:rsid w:val="00F52D04"/>
    <w:rsid w:val="00F52E1A"/>
    <w:rsid w:val="00F532EE"/>
    <w:rsid w:val="00F53508"/>
    <w:rsid w:val="00F5362C"/>
    <w:rsid w:val="00F537B5"/>
    <w:rsid w:val="00F5399E"/>
    <w:rsid w:val="00F53AC5"/>
    <w:rsid w:val="00F53D58"/>
    <w:rsid w:val="00F53FEC"/>
    <w:rsid w:val="00F54058"/>
    <w:rsid w:val="00F542AA"/>
    <w:rsid w:val="00F544C2"/>
    <w:rsid w:val="00F546DE"/>
    <w:rsid w:val="00F5475A"/>
    <w:rsid w:val="00F5485B"/>
    <w:rsid w:val="00F54865"/>
    <w:rsid w:val="00F54B96"/>
    <w:rsid w:val="00F54DCD"/>
    <w:rsid w:val="00F54E31"/>
    <w:rsid w:val="00F54FDF"/>
    <w:rsid w:val="00F5534D"/>
    <w:rsid w:val="00F556C2"/>
    <w:rsid w:val="00F55768"/>
    <w:rsid w:val="00F558BB"/>
    <w:rsid w:val="00F55FCE"/>
    <w:rsid w:val="00F5624F"/>
    <w:rsid w:val="00F56376"/>
    <w:rsid w:val="00F56644"/>
    <w:rsid w:val="00F5667B"/>
    <w:rsid w:val="00F567DD"/>
    <w:rsid w:val="00F569A7"/>
    <w:rsid w:val="00F56A67"/>
    <w:rsid w:val="00F56BDC"/>
    <w:rsid w:val="00F56CC7"/>
    <w:rsid w:val="00F56E38"/>
    <w:rsid w:val="00F56EAC"/>
    <w:rsid w:val="00F570B6"/>
    <w:rsid w:val="00F575BC"/>
    <w:rsid w:val="00F57AE7"/>
    <w:rsid w:val="00F57B48"/>
    <w:rsid w:val="00F57BFA"/>
    <w:rsid w:val="00F57C82"/>
    <w:rsid w:val="00F57E23"/>
    <w:rsid w:val="00F57EC3"/>
    <w:rsid w:val="00F57EF8"/>
    <w:rsid w:val="00F57F7A"/>
    <w:rsid w:val="00F603F0"/>
    <w:rsid w:val="00F60837"/>
    <w:rsid w:val="00F60C4B"/>
    <w:rsid w:val="00F60C7A"/>
    <w:rsid w:val="00F60E0F"/>
    <w:rsid w:val="00F60EA5"/>
    <w:rsid w:val="00F60EC6"/>
    <w:rsid w:val="00F60EF8"/>
    <w:rsid w:val="00F60F12"/>
    <w:rsid w:val="00F60F1C"/>
    <w:rsid w:val="00F61030"/>
    <w:rsid w:val="00F6143F"/>
    <w:rsid w:val="00F6154A"/>
    <w:rsid w:val="00F615AC"/>
    <w:rsid w:val="00F616C7"/>
    <w:rsid w:val="00F617D7"/>
    <w:rsid w:val="00F6188E"/>
    <w:rsid w:val="00F61996"/>
    <w:rsid w:val="00F61A9E"/>
    <w:rsid w:val="00F61C23"/>
    <w:rsid w:val="00F61E40"/>
    <w:rsid w:val="00F61FB0"/>
    <w:rsid w:val="00F62001"/>
    <w:rsid w:val="00F622CF"/>
    <w:rsid w:val="00F62590"/>
    <w:rsid w:val="00F6288C"/>
    <w:rsid w:val="00F62E2D"/>
    <w:rsid w:val="00F63170"/>
    <w:rsid w:val="00F631A3"/>
    <w:rsid w:val="00F6350A"/>
    <w:rsid w:val="00F635C5"/>
    <w:rsid w:val="00F637E0"/>
    <w:rsid w:val="00F6393D"/>
    <w:rsid w:val="00F63DB5"/>
    <w:rsid w:val="00F63FB2"/>
    <w:rsid w:val="00F641BA"/>
    <w:rsid w:val="00F64230"/>
    <w:rsid w:val="00F64299"/>
    <w:rsid w:val="00F64401"/>
    <w:rsid w:val="00F64412"/>
    <w:rsid w:val="00F6464C"/>
    <w:rsid w:val="00F64894"/>
    <w:rsid w:val="00F648B6"/>
    <w:rsid w:val="00F64912"/>
    <w:rsid w:val="00F6498F"/>
    <w:rsid w:val="00F64D74"/>
    <w:rsid w:val="00F64E01"/>
    <w:rsid w:val="00F64E8D"/>
    <w:rsid w:val="00F64F82"/>
    <w:rsid w:val="00F6501D"/>
    <w:rsid w:val="00F6520E"/>
    <w:rsid w:val="00F6522D"/>
    <w:rsid w:val="00F6536C"/>
    <w:rsid w:val="00F65634"/>
    <w:rsid w:val="00F65656"/>
    <w:rsid w:val="00F657E1"/>
    <w:rsid w:val="00F658D9"/>
    <w:rsid w:val="00F65AF1"/>
    <w:rsid w:val="00F65BC8"/>
    <w:rsid w:val="00F65E27"/>
    <w:rsid w:val="00F65F05"/>
    <w:rsid w:val="00F661AA"/>
    <w:rsid w:val="00F6647A"/>
    <w:rsid w:val="00F66921"/>
    <w:rsid w:val="00F66A1B"/>
    <w:rsid w:val="00F66A3C"/>
    <w:rsid w:val="00F66ABC"/>
    <w:rsid w:val="00F66B70"/>
    <w:rsid w:val="00F66BE3"/>
    <w:rsid w:val="00F66C47"/>
    <w:rsid w:val="00F66DE1"/>
    <w:rsid w:val="00F66FF1"/>
    <w:rsid w:val="00F670D0"/>
    <w:rsid w:val="00F671E1"/>
    <w:rsid w:val="00F67373"/>
    <w:rsid w:val="00F674AF"/>
    <w:rsid w:val="00F67585"/>
    <w:rsid w:val="00F675BC"/>
    <w:rsid w:val="00F679B8"/>
    <w:rsid w:val="00F679DE"/>
    <w:rsid w:val="00F679FC"/>
    <w:rsid w:val="00F67B2E"/>
    <w:rsid w:val="00F67B65"/>
    <w:rsid w:val="00F67C63"/>
    <w:rsid w:val="00F67D7B"/>
    <w:rsid w:val="00F67E4E"/>
    <w:rsid w:val="00F70139"/>
    <w:rsid w:val="00F704A0"/>
    <w:rsid w:val="00F705BB"/>
    <w:rsid w:val="00F70664"/>
    <w:rsid w:val="00F7070A"/>
    <w:rsid w:val="00F7091A"/>
    <w:rsid w:val="00F70B01"/>
    <w:rsid w:val="00F70C25"/>
    <w:rsid w:val="00F70E78"/>
    <w:rsid w:val="00F70EF0"/>
    <w:rsid w:val="00F70F27"/>
    <w:rsid w:val="00F71143"/>
    <w:rsid w:val="00F71171"/>
    <w:rsid w:val="00F7117D"/>
    <w:rsid w:val="00F711AD"/>
    <w:rsid w:val="00F71280"/>
    <w:rsid w:val="00F7143C"/>
    <w:rsid w:val="00F714A5"/>
    <w:rsid w:val="00F71689"/>
    <w:rsid w:val="00F7172E"/>
    <w:rsid w:val="00F71B13"/>
    <w:rsid w:val="00F72200"/>
    <w:rsid w:val="00F72833"/>
    <w:rsid w:val="00F728E0"/>
    <w:rsid w:val="00F72950"/>
    <w:rsid w:val="00F72A17"/>
    <w:rsid w:val="00F72C2A"/>
    <w:rsid w:val="00F72CC7"/>
    <w:rsid w:val="00F72D37"/>
    <w:rsid w:val="00F72EFB"/>
    <w:rsid w:val="00F72F33"/>
    <w:rsid w:val="00F72F67"/>
    <w:rsid w:val="00F730DF"/>
    <w:rsid w:val="00F73223"/>
    <w:rsid w:val="00F73433"/>
    <w:rsid w:val="00F73462"/>
    <w:rsid w:val="00F738A5"/>
    <w:rsid w:val="00F73A56"/>
    <w:rsid w:val="00F73A99"/>
    <w:rsid w:val="00F73B3B"/>
    <w:rsid w:val="00F74063"/>
    <w:rsid w:val="00F741A0"/>
    <w:rsid w:val="00F74581"/>
    <w:rsid w:val="00F74587"/>
    <w:rsid w:val="00F74683"/>
    <w:rsid w:val="00F747DC"/>
    <w:rsid w:val="00F74A15"/>
    <w:rsid w:val="00F74B7D"/>
    <w:rsid w:val="00F74C1E"/>
    <w:rsid w:val="00F7501F"/>
    <w:rsid w:val="00F75102"/>
    <w:rsid w:val="00F75239"/>
    <w:rsid w:val="00F75426"/>
    <w:rsid w:val="00F75448"/>
    <w:rsid w:val="00F7590E"/>
    <w:rsid w:val="00F75AED"/>
    <w:rsid w:val="00F75E8B"/>
    <w:rsid w:val="00F75ED7"/>
    <w:rsid w:val="00F75FF4"/>
    <w:rsid w:val="00F7625B"/>
    <w:rsid w:val="00F7631C"/>
    <w:rsid w:val="00F7644F"/>
    <w:rsid w:val="00F764B2"/>
    <w:rsid w:val="00F7677A"/>
    <w:rsid w:val="00F76844"/>
    <w:rsid w:val="00F76A2F"/>
    <w:rsid w:val="00F76A82"/>
    <w:rsid w:val="00F76BE2"/>
    <w:rsid w:val="00F76D97"/>
    <w:rsid w:val="00F76F05"/>
    <w:rsid w:val="00F770BD"/>
    <w:rsid w:val="00F7713F"/>
    <w:rsid w:val="00F771AC"/>
    <w:rsid w:val="00F7731F"/>
    <w:rsid w:val="00F7741A"/>
    <w:rsid w:val="00F7743C"/>
    <w:rsid w:val="00F775DC"/>
    <w:rsid w:val="00F7764B"/>
    <w:rsid w:val="00F77C42"/>
    <w:rsid w:val="00F77CE0"/>
    <w:rsid w:val="00F77E50"/>
    <w:rsid w:val="00F77F51"/>
    <w:rsid w:val="00F77FA7"/>
    <w:rsid w:val="00F80135"/>
    <w:rsid w:val="00F801A8"/>
    <w:rsid w:val="00F80385"/>
    <w:rsid w:val="00F80654"/>
    <w:rsid w:val="00F80935"/>
    <w:rsid w:val="00F80964"/>
    <w:rsid w:val="00F80B60"/>
    <w:rsid w:val="00F80C5B"/>
    <w:rsid w:val="00F80E2D"/>
    <w:rsid w:val="00F812CE"/>
    <w:rsid w:val="00F818A9"/>
    <w:rsid w:val="00F81BF3"/>
    <w:rsid w:val="00F81F5A"/>
    <w:rsid w:val="00F81F5F"/>
    <w:rsid w:val="00F8209F"/>
    <w:rsid w:val="00F8246D"/>
    <w:rsid w:val="00F82766"/>
    <w:rsid w:val="00F82778"/>
    <w:rsid w:val="00F82919"/>
    <w:rsid w:val="00F82AAB"/>
    <w:rsid w:val="00F82F48"/>
    <w:rsid w:val="00F8303F"/>
    <w:rsid w:val="00F832CD"/>
    <w:rsid w:val="00F83350"/>
    <w:rsid w:val="00F838B9"/>
    <w:rsid w:val="00F83D24"/>
    <w:rsid w:val="00F83FF8"/>
    <w:rsid w:val="00F84251"/>
    <w:rsid w:val="00F845FB"/>
    <w:rsid w:val="00F84608"/>
    <w:rsid w:val="00F8489C"/>
    <w:rsid w:val="00F848EF"/>
    <w:rsid w:val="00F8499C"/>
    <w:rsid w:val="00F84E28"/>
    <w:rsid w:val="00F84F40"/>
    <w:rsid w:val="00F84F7E"/>
    <w:rsid w:val="00F85014"/>
    <w:rsid w:val="00F85031"/>
    <w:rsid w:val="00F850C1"/>
    <w:rsid w:val="00F852D8"/>
    <w:rsid w:val="00F856CA"/>
    <w:rsid w:val="00F857F2"/>
    <w:rsid w:val="00F8589A"/>
    <w:rsid w:val="00F858A2"/>
    <w:rsid w:val="00F858EA"/>
    <w:rsid w:val="00F858F4"/>
    <w:rsid w:val="00F858F8"/>
    <w:rsid w:val="00F859F6"/>
    <w:rsid w:val="00F85C31"/>
    <w:rsid w:val="00F85CDF"/>
    <w:rsid w:val="00F85DC2"/>
    <w:rsid w:val="00F85E51"/>
    <w:rsid w:val="00F85EF0"/>
    <w:rsid w:val="00F8601A"/>
    <w:rsid w:val="00F86094"/>
    <w:rsid w:val="00F860CD"/>
    <w:rsid w:val="00F86108"/>
    <w:rsid w:val="00F86191"/>
    <w:rsid w:val="00F862A0"/>
    <w:rsid w:val="00F862FC"/>
    <w:rsid w:val="00F8635E"/>
    <w:rsid w:val="00F864D4"/>
    <w:rsid w:val="00F8674F"/>
    <w:rsid w:val="00F869E1"/>
    <w:rsid w:val="00F869E7"/>
    <w:rsid w:val="00F86A29"/>
    <w:rsid w:val="00F86C7D"/>
    <w:rsid w:val="00F86CAC"/>
    <w:rsid w:val="00F86CD8"/>
    <w:rsid w:val="00F86EFA"/>
    <w:rsid w:val="00F871AC"/>
    <w:rsid w:val="00F873CC"/>
    <w:rsid w:val="00F874AD"/>
    <w:rsid w:val="00F874C0"/>
    <w:rsid w:val="00F87850"/>
    <w:rsid w:val="00F878FB"/>
    <w:rsid w:val="00F87C3E"/>
    <w:rsid w:val="00F90112"/>
    <w:rsid w:val="00F902CA"/>
    <w:rsid w:val="00F9069A"/>
    <w:rsid w:val="00F9092C"/>
    <w:rsid w:val="00F90D4C"/>
    <w:rsid w:val="00F90E40"/>
    <w:rsid w:val="00F90F96"/>
    <w:rsid w:val="00F9115C"/>
    <w:rsid w:val="00F91422"/>
    <w:rsid w:val="00F914B9"/>
    <w:rsid w:val="00F9164B"/>
    <w:rsid w:val="00F91718"/>
    <w:rsid w:val="00F91A57"/>
    <w:rsid w:val="00F91C0D"/>
    <w:rsid w:val="00F9205E"/>
    <w:rsid w:val="00F92390"/>
    <w:rsid w:val="00F92682"/>
    <w:rsid w:val="00F92B3D"/>
    <w:rsid w:val="00F92B8B"/>
    <w:rsid w:val="00F92CCB"/>
    <w:rsid w:val="00F92FAB"/>
    <w:rsid w:val="00F93023"/>
    <w:rsid w:val="00F9320E"/>
    <w:rsid w:val="00F9326E"/>
    <w:rsid w:val="00F9340F"/>
    <w:rsid w:val="00F9367B"/>
    <w:rsid w:val="00F93743"/>
    <w:rsid w:val="00F93970"/>
    <w:rsid w:val="00F93D10"/>
    <w:rsid w:val="00F93D7F"/>
    <w:rsid w:val="00F93D96"/>
    <w:rsid w:val="00F94139"/>
    <w:rsid w:val="00F942ED"/>
    <w:rsid w:val="00F94430"/>
    <w:rsid w:val="00F945AC"/>
    <w:rsid w:val="00F946EF"/>
    <w:rsid w:val="00F94770"/>
    <w:rsid w:val="00F94A57"/>
    <w:rsid w:val="00F94E10"/>
    <w:rsid w:val="00F951AD"/>
    <w:rsid w:val="00F95332"/>
    <w:rsid w:val="00F953CF"/>
    <w:rsid w:val="00F9542C"/>
    <w:rsid w:val="00F95629"/>
    <w:rsid w:val="00F95911"/>
    <w:rsid w:val="00F95C9A"/>
    <w:rsid w:val="00F95E50"/>
    <w:rsid w:val="00F95F02"/>
    <w:rsid w:val="00F966D4"/>
    <w:rsid w:val="00F967A0"/>
    <w:rsid w:val="00F96A05"/>
    <w:rsid w:val="00F96E33"/>
    <w:rsid w:val="00F96EC6"/>
    <w:rsid w:val="00F96FB0"/>
    <w:rsid w:val="00F971A0"/>
    <w:rsid w:val="00F971D2"/>
    <w:rsid w:val="00F97262"/>
    <w:rsid w:val="00F97280"/>
    <w:rsid w:val="00F9739B"/>
    <w:rsid w:val="00F97903"/>
    <w:rsid w:val="00F97AF9"/>
    <w:rsid w:val="00F97BC9"/>
    <w:rsid w:val="00F97EF9"/>
    <w:rsid w:val="00F97FEA"/>
    <w:rsid w:val="00FA000B"/>
    <w:rsid w:val="00FA01FA"/>
    <w:rsid w:val="00FA032A"/>
    <w:rsid w:val="00FA03BF"/>
    <w:rsid w:val="00FA04C5"/>
    <w:rsid w:val="00FA063E"/>
    <w:rsid w:val="00FA078E"/>
    <w:rsid w:val="00FA07BE"/>
    <w:rsid w:val="00FA07FC"/>
    <w:rsid w:val="00FA085C"/>
    <w:rsid w:val="00FA0B16"/>
    <w:rsid w:val="00FA0BBC"/>
    <w:rsid w:val="00FA0DB6"/>
    <w:rsid w:val="00FA0DF5"/>
    <w:rsid w:val="00FA0E85"/>
    <w:rsid w:val="00FA106E"/>
    <w:rsid w:val="00FA117D"/>
    <w:rsid w:val="00FA1523"/>
    <w:rsid w:val="00FA15C3"/>
    <w:rsid w:val="00FA161B"/>
    <w:rsid w:val="00FA1675"/>
    <w:rsid w:val="00FA1A59"/>
    <w:rsid w:val="00FA1CC9"/>
    <w:rsid w:val="00FA1CD9"/>
    <w:rsid w:val="00FA1FC9"/>
    <w:rsid w:val="00FA1FDD"/>
    <w:rsid w:val="00FA2505"/>
    <w:rsid w:val="00FA2545"/>
    <w:rsid w:val="00FA26A2"/>
    <w:rsid w:val="00FA2A9B"/>
    <w:rsid w:val="00FA2C01"/>
    <w:rsid w:val="00FA2DA1"/>
    <w:rsid w:val="00FA321E"/>
    <w:rsid w:val="00FA3681"/>
    <w:rsid w:val="00FA37DD"/>
    <w:rsid w:val="00FA39BE"/>
    <w:rsid w:val="00FA3DB1"/>
    <w:rsid w:val="00FA40EC"/>
    <w:rsid w:val="00FA4246"/>
    <w:rsid w:val="00FA4352"/>
    <w:rsid w:val="00FA45D9"/>
    <w:rsid w:val="00FA46C3"/>
    <w:rsid w:val="00FA471C"/>
    <w:rsid w:val="00FA47E0"/>
    <w:rsid w:val="00FA489E"/>
    <w:rsid w:val="00FA4BD0"/>
    <w:rsid w:val="00FA4CCA"/>
    <w:rsid w:val="00FA4D33"/>
    <w:rsid w:val="00FA4FD5"/>
    <w:rsid w:val="00FA4FF6"/>
    <w:rsid w:val="00FA5123"/>
    <w:rsid w:val="00FA513B"/>
    <w:rsid w:val="00FA515D"/>
    <w:rsid w:val="00FA54BB"/>
    <w:rsid w:val="00FA57C3"/>
    <w:rsid w:val="00FA5833"/>
    <w:rsid w:val="00FA586F"/>
    <w:rsid w:val="00FA58A8"/>
    <w:rsid w:val="00FA5BB6"/>
    <w:rsid w:val="00FA5C3D"/>
    <w:rsid w:val="00FA5F55"/>
    <w:rsid w:val="00FA60DE"/>
    <w:rsid w:val="00FA61F3"/>
    <w:rsid w:val="00FA6270"/>
    <w:rsid w:val="00FA627B"/>
    <w:rsid w:val="00FA6731"/>
    <w:rsid w:val="00FA6B9A"/>
    <w:rsid w:val="00FA6CB1"/>
    <w:rsid w:val="00FA6CD2"/>
    <w:rsid w:val="00FA6DCB"/>
    <w:rsid w:val="00FA6E9A"/>
    <w:rsid w:val="00FA6F3B"/>
    <w:rsid w:val="00FA6F6A"/>
    <w:rsid w:val="00FA6FC3"/>
    <w:rsid w:val="00FA75D8"/>
    <w:rsid w:val="00FA7CCE"/>
    <w:rsid w:val="00FA7E65"/>
    <w:rsid w:val="00FA7EC9"/>
    <w:rsid w:val="00FA7EE1"/>
    <w:rsid w:val="00FB0052"/>
    <w:rsid w:val="00FB014F"/>
    <w:rsid w:val="00FB036D"/>
    <w:rsid w:val="00FB0503"/>
    <w:rsid w:val="00FB0789"/>
    <w:rsid w:val="00FB0896"/>
    <w:rsid w:val="00FB0E3D"/>
    <w:rsid w:val="00FB0F0C"/>
    <w:rsid w:val="00FB12EB"/>
    <w:rsid w:val="00FB1660"/>
    <w:rsid w:val="00FB1D81"/>
    <w:rsid w:val="00FB1E14"/>
    <w:rsid w:val="00FB1FED"/>
    <w:rsid w:val="00FB214C"/>
    <w:rsid w:val="00FB227E"/>
    <w:rsid w:val="00FB22F6"/>
    <w:rsid w:val="00FB263A"/>
    <w:rsid w:val="00FB2ADB"/>
    <w:rsid w:val="00FB304D"/>
    <w:rsid w:val="00FB309A"/>
    <w:rsid w:val="00FB326D"/>
    <w:rsid w:val="00FB3772"/>
    <w:rsid w:val="00FB37E6"/>
    <w:rsid w:val="00FB3943"/>
    <w:rsid w:val="00FB3AC6"/>
    <w:rsid w:val="00FB3BD7"/>
    <w:rsid w:val="00FB3E44"/>
    <w:rsid w:val="00FB3EA4"/>
    <w:rsid w:val="00FB4076"/>
    <w:rsid w:val="00FB424F"/>
    <w:rsid w:val="00FB4557"/>
    <w:rsid w:val="00FB46FD"/>
    <w:rsid w:val="00FB49EC"/>
    <w:rsid w:val="00FB4B9E"/>
    <w:rsid w:val="00FB4C74"/>
    <w:rsid w:val="00FB4D14"/>
    <w:rsid w:val="00FB4EFE"/>
    <w:rsid w:val="00FB4FB6"/>
    <w:rsid w:val="00FB50C8"/>
    <w:rsid w:val="00FB5275"/>
    <w:rsid w:val="00FB545F"/>
    <w:rsid w:val="00FB5505"/>
    <w:rsid w:val="00FB5694"/>
    <w:rsid w:val="00FB5B96"/>
    <w:rsid w:val="00FB5BA4"/>
    <w:rsid w:val="00FB5C43"/>
    <w:rsid w:val="00FB5E80"/>
    <w:rsid w:val="00FB5EB0"/>
    <w:rsid w:val="00FB5FA0"/>
    <w:rsid w:val="00FB5FD3"/>
    <w:rsid w:val="00FB613E"/>
    <w:rsid w:val="00FB62CC"/>
    <w:rsid w:val="00FB6441"/>
    <w:rsid w:val="00FB65C6"/>
    <w:rsid w:val="00FB663F"/>
    <w:rsid w:val="00FB6878"/>
    <w:rsid w:val="00FB6C20"/>
    <w:rsid w:val="00FB6E80"/>
    <w:rsid w:val="00FB6EB7"/>
    <w:rsid w:val="00FB6F51"/>
    <w:rsid w:val="00FB7080"/>
    <w:rsid w:val="00FB7446"/>
    <w:rsid w:val="00FB74D8"/>
    <w:rsid w:val="00FB74F4"/>
    <w:rsid w:val="00FB7597"/>
    <w:rsid w:val="00FB75A5"/>
    <w:rsid w:val="00FB7658"/>
    <w:rsid w:val="00FB7781"/>
    <w:rsid w:val="00FB7792"/>
    <w:rsid w:val="00FB78DD"/>
    <w:rsid w:val="00FB792D"/>
    <w:rsid w:val="00FB7A38"/>
    <w:rsid w:val="00FB7DDE"/>
    <w:rsid w:val="00FB7E6A"/>
    <w:rsid w:val="00FB7EF3"/>
    <w:rsid w:val="00FB7FAD"/>
    <w:rsid w:val="00FB7FCF"/>
    <w:rsid w:val="00FB7FDA"/>
    <w:rsid w:val="00FB7FF4"/>
    <w:rsid w:val="00FC04A6"/>
    <w:rsid w:val="00FC0669"/>
    <w:rsid w:val="00FC07A1"/>
    <w:rsid w:val="00FC08BA"/>
    <w:rsid w:val="00FC0955"/>
    <w:rsid w:val="00FC0963"/>
    <w:rsid w:val="00FC0C67"/>
    <w:rsid w:val="00FC1487"/>
    <w:rsid w:val="00FC1509"/>
    <w:rsid w:val="00FC173A"/>
    <w:rsid w:val="00FC17E2"/>
    <w:rsid w:val="00FC199E"/>
    <w:rsid w:val="00FC1AC5"/>
    <w:rsid w:val="00FC1ACB"/>
    <w:rsid w:val="00FC1BC9"/>
    <w:rsid w:val="00FC1BED"/>
    <w:rsid w:val="00FC1D7D"/>
    <w:rsid w:val="00FC1EDA"/>
    <w:rsid w:val="00FC223F"/>
    <w:rsid w:val="00FC22D6"/>
    <w:rsid w:val="00FC2408"/>
    <w:rsid w:val="00FC25AA"/>
    <w:rsid w:val="00FC2672"/>
    <w:rsid w:val="00FC2B34"/>
    <w:rsid w:val="00FC2BBF"/>
    <w:rsid w:val="00FC2DAD"/>
    <w:rsid w:val="00FC2F35"/>
    <w:rsid w:val="00FC2F8E"/>
    <w:rsid w:val="00FC33C3"/>
    <w:rsid w:val="00FC33D4"/>
    <w:rsid w:val="00FC341F"/>
    <w:rsid w:val="00FC3749"/>
    <w:rsid w:val="00FC3B8B"/>
    <w:rsid w:val="00FC3BF7"/>
    <w:rsid w:val="00FC3EF0"/>
    <w:rsid w:val="00FC401A"/>
    <w:rsid w:val="00FC406D"/>
    <w:rsid w:val="00FC40CC"/>
    <w:rsid w:val="00FC4570"/>
    <w:rsid w:val="00FC46FD"/>
    <w:rsid w:val="00FC498F"/>
    <w:rsid w:val="00FC4D37"/>
    <w:rsid w:val="00FC4D70"/>
    <w:rsid w:val="00FC4E89"/>
    <w:rsid w:val="00FC5192"/>
    <w:rsid w:val="00FC51C8"/>
    <w:rsid w:val="00FC5782"/>
    <w:rsid w:val="00FC5838"/>
    <w:rsid w:val="00FC59F6"/>
    <w:rsid w:val="00FC5B88"/>
    <w:rsid w:val="00FC5E28"/>
    <w:rsid w:val="00FC632B"/>
    <w:rsid w:val="00FC6922"/>
    <w:rsid w:val="00FC6BAC"/>
    <w:rsid w:val="00FC6CEC"/>
    <w:rsid w:val="00FC6DB7"/>
    <w:rsid w:val="00FC6E16"/>
    <w:rsid w:val="00FC6EB9"/>
    <w:rsid w:val="00FC6ED7"/>
    <w:rsid w:val="00FC6F97"/>
    <w:rsid w:val="00FC7003"/>
    <w:rsid w:val="00FC7032"/>
    <w:rsid w:val="00FC71AD"/>
    <w:rsid w:val="00FC74A2"/>
    <w:rsid w:val="00FC7694"/>
    <w:rsid w:val="00FC76BE"/>
    <w:rsid w:val="00FC76ED"/>
    <w:rsid w:val="00FC7AA6"/>
    <w:rsid w:val="00FC7C38"/>
    <w:rsid w:val="00FC7E26"/>
    <w:rsid w:val="00FC7EC6"/>
    <w:rsid w:val="00FD005C"/>
    <w:rsid w:val="00FD011B"/>
    <w:rsid w:val="00FD017C"/>
    <w:rsid w:val="00FD03AE"/>
    <w:rsid w:val="00FD043A"/>
    <w:rsid w:val="00FD04A1"/>
    <w:rsid w:val="00FD04DC"/>
    <w:rsid w:val="00FD06E5"/>
    <w:rsid w:val="00FD06EC"/>
    <w:rsid w:val="00FD0857"/>
    <w:rsid w:val="00FD09D5"/>
    <w:rsid w:val="00FD0CC7"/>
    <w:rsid w:val="00FD0D0C"/>
    <w:rsid w:val="00FD126D"/>
    <w:rsid w:val="00FD13CA"/>
    <w:rsid w:val="00FD1645"/>
    <w:rsid w:val="00FD1741"/>
    <w:rsid w:val="00FD2004"/>
    <w:rsid w:val="00FD20F3"/>
    <w:rsid w:val="00FD2277"/>
    <w:rsid w:val="00FD2305"/>
    <w:rsid w:val="00FD2434"/>
    <w:rsid w:val="00FD2455"/>
    <w:rsid w:val="00FD26B0"/>
    <w:rsid w:val="00FD27F2"/>
    <w:rsid w:val="00FD2856"/>
    <w:rsid w:val="00FD296E"/>
    <w:rsid w:val="00FD2AD2"/>
    <w:rsid w:val="00FD2F18"/>
    <w:rsid w:val="00FD2F77"/>
    <w:rsid w:val="00FD3036"/>
    <w:rsid w:val="00FD3224"/>
    <w:rsid w:val="00FD34AC"/>
    <w:rsid w:val="00FD3526"/>
    <w:rsid w:val="00FD3530"/>
    <w:rsid w:val="00FD36EA"/>
    <w:rsid w:val="00FD37B1"/>
    <w:rsid w:val="00FD37BF"/>
    <w:rsid w:val="00FD3976"/>
    <w:rsid w:val="00FD3C24"/>
    <w:rsid w:val="00FD3DE6"/>
    <w:rsid w:val="00FD3F1F"/>
    <w:rsid w:val="00FD3F23"/>
    <w:rsid w:val="00FD3F75"/>
    <w:rsid w:val="00FD401A"/>
    <w:rsid w:val="00FD4099"/>
    <w:rsid w:val="00FD45BB"/>
    <w:rsid w:val="00FD46AB"/>
    <w:rsid w:val="00FD487B"/>
    <w:rsid w:val="00FD4CD3"/>
    <w:rsid w:val="00FD509F"/>
    <w:rsid w:val="00FD537F"/>
    <w:rsid w:val="00FD5621"/>
    <w:rsid w:val="00FD56A0"/>
    <w:rsid w:val="00FD56B6"/>
    <w:rsid w:val="00FD5B7E"/>
    <w:rsid w:val="00FD5E9B"/>
    <w:rsid w:val="00FD5EA2"/>
    <w:rsid w:val="00FD5FAB"/>
    <w:rsid w:val="00FD610C"/>
    <w:rsid w:val="00FD62B9"/>
    <w:rsid w:val="00FD64C0"/>
    <w:rsid w:val="00FD6816"/>
    <w:rsid w:val="00FD6843"/>
    <w:rsid w:val="00FD68C9"/>
    <w:rsid w:val="00FD6917"/>
    <w:rsid w:val="00FD6A1E"/>
    <w:rsid w:val="00FD6D80"/>
    <w:rsid w:val="00FD6F09"/>
    <w:rsid w:val="00FD7147"/>
    <w:rsid w:val="00FD737E"/>
    <w:rsid w:val="00FD743D"/>
    <w:rsid w:val="00FD7734"/>
    <w:rsid w:val="00FD77C1"/>
    <w:rsid w:val="00FD7AE5"/>
    <w:rsid w:val="00FD7ED5"/>
    <w:rsid w:val="00FE0031"/>
    <w:rsid w:val="00FE0184"/>
    <w:rsid w:val="00FE029B"/>
    <w:rsid w:val="00FE0326"/>
    <w:rsid w:val="00FE05DB"/>
    <w:rsid w:val="00FE076F"/>
    <w:rsid w:val="00FE0CC6"/>
    <w:rsid w:val="00FE0F26"/>
    <w:rsid w:val="00FE0F60"/>
    <w:rsid w:val="00FE0FAF"/>
    <w:rsid w:val="00FE1312"/>
    <w:rsid w:val="00FE1336"/>
    <w:rsid w:val="00FE15C2"/>
    <w:rsid w:val="00FE18E8"/>
    <w:rsid w:val="00FE1F57"/>
    <w:rsid w:val="00FE1F75"/>
    <w:rsid w:val="00FE2006"/>
    <w:rsid w:val="00FE21F2"/>
    <w:rsid w:val="00FE22DF"/>
    <w:rsid w:val="00FE2355"/>
    <w:rsid w:val="00FE239A"/>
    <w:rsid w:val="00FE23A2"/>
    <w:rsid w:val="00FE23C3"/>
    <w:rsid w:val="00FE2612"/>
    <w:rsid w:val="00FE262D"/>
    <w:rsid w:val="00FE27B5"/>
    <w:rsid w:val="00FE29C0"/>
    <w:rsid w:val="00FE2B94"/>
    <w:rsid w:val="00FE2D82"/>
    <w:rsid w:val="00FE2F14"/>
    <w:rsid w:val="00FE30BF"/>
    <w:rsid w:val="00FE3234"/>
    <w:rsid w:val="00FE3423"/>
    <w:rsid w:val="00FE3C3F"/>
    <w:rsid w:val="00FE3C56"/>
    <w:rsid w:val="00FE3CD7"/>
    <w:rsid w:val="00FE4042"/>
    <w:rsid w:val="00FE40A1"/>
    <w:rsid w:val="00FE419A"/>
    <w:rsid w:val="00FE41AB"/>
    <w:rsid w:val="00FE41C2"/>
    <w:rsid w:val="00FE430E"/>
    <w:rsid w:val="00FE4335"/>
    <w:rsid w:val="00FE43A7"/>
    <w:rsid w:val="00FE45B1"/>
    <w:rsid w:val="00FE463A"/>
    <w:rsid w:val="00FE4670"/>
    <w:rsid w:val="00FE4727"/>
    <w:rsid w:val="00FE47DE"/>
    <w:rsid w:val="00FE4860"/>
    <w:rsid w:val="00FE4B76"/>
    <w:rsid w:val="00FE4E60"/>
    <w:rsid w:val="00FE50F0"/>
    <w:rsid w:val="00FE53DD"/>
    <w:rsid w:val="00FE5AF2"/>
    <w:rsid w:val="00FE5E4A"/>
    <w:rsid w:val="00FE5FA1"/>
    <w:rsid w:val="00FE60F4"/>
    <w:rsid w:val="00FE6477"/>
    <w:rsid w:val="00FE657C"/>
    <w:rsid w:val="00FE6655"/>
    <w:rsid w:val="00FE6932"/>
    <w:rsid w:val="00FE6E75"/>
    <w:rsid w:val="00FE708F"/>
    <w:rsid w:val="00FE70F4"/>
    <w:rsid w:val="00FE719F"/>
    <w:rsid w:val="00FE71A1"/>
    <w:rsid w:val="00FE7227"/>
    <w:rsid w:val="00FE7290"/>
    <w:rsid w:val="00FE77CD"/>
    <w:rsid w:val="00FE787E"/>
    <w:rsid w:val="00FE79D4"/>
    <w:rsid w:val="00FE7A13"/>
    <w:rsid w:val="00FE7A96"/>
    <w:rsid w:val="00FE7D72"/>
    <w:rsid w:val="00FE7DE9"/>
    <w:rsid w:val="00FE7E6E"/>
    <w:rsid w:val="00FF0246"/>
    <w:rsid w:val="00FF0392"/>
    <w:rsid w:val="00FF069B"/>
    <w:rsid w:val="00FF0775"/>
    <w:rsid w:val="00FF0AA8"/>
    <w:rsid w:val="00FF0E2F"/>
    <w:rsid w:val="00FF1251"/>
    <w:rsid w:val="00FF1328"/>
    <w:rsid w:val="00FF1559"/>
    <w:rsid w:val="00FF15F6"/>
    <w:rsid w:val="00FF1665"/>
    <w:rsid w:val="00FF169F"/>
    <w:rsid w:val="00FF16C0"/>
    <w:rsid w:val="00FF16D9"/>
    <w:rsid w:val="00FF1B1E"/>
    <w:rsid w:val="00FF1D5B"/>
    <w:rsid w:val="00FF1DFB"/>
    <w:rsid w:val="00FF2238"/>
    <w:rsid w:val="00FF231F"/>
    <w:rsid w:val="00FF2442"/>
    <w:rsid w:val="00FF2842"/>
    <w:rsid w:val="00FF30DF"/>
    <w:rsid w:val="00FF3307"/>
    <w:rsid w:val="00FF34B7"/>
    <w:rsid w:val="00FF3651"/>
    <w:rsid w:val="00FF37C1"/>
    <w:rsid w:val="00FF3A48"/>
    <w:rsid w:val="00FF3AE5"/>
    <w:rsid w:val="00FF3C23"/>
    <w:rsid w:val="00FF3C9F"/>
    <w:rsid w:val="00FF3E6C"/>
    <w:rsid w:val="00FF3F22"/>
    <w:rsid w:val="00FF3F2B"/>
    <w:rsid w:val="00FF4192"/>
    <w:rsid w:val="00FF423D"/>
    <w:rsid w:val="00FF4259"/>
    <w:rsid w:val="00FF47DD"/>
    <w:rsid w:val="00FF4956"/>
    <w:rsid w:val="00FF4B00"/>
    <w:rsid w:val="00FF4F1D"/>
    <w:rsid w:val="00FF4FEC"/>
    <w:rsid w:val="00FF5463"/>
    <w:rsid w:val="00FF573C"/>
    <w:rsid w:val="00FF5BFC"/>
    <w:rsid w:val="00FF5FD2"/>
    <w:rsid w:val="00FF6248"/>
    <w:rsid w:val="00FF643B"/>
    <w:rsid w:val="00FF6526"/>
    <w:rsid w:val="00FF6767"/>
    <w:rsid w:val="00FF6A4C"/>
    <w:rsid w:val="00FF6AAE"/>
    <w:rsid w:val="00FF6B3C"/>
    <w:rsid w:val="00FF6BF1"/>
    <w:rsid w:val="00FF7179"/>
    <w:rsid w:val="00FF719C"/>
    <w:rsid w:val="00FF7328"/>
    <w:rsid w:val="00FF7A00"/>
    <w:rsid w:val="00FF7A4E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87A57F2"/>
  <w15:chartTrackingRefBased/>
  <w15:docId w15:val="{83B31039-C4B5-4C2D-A910-8562F7DCB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after="-1" w:line="22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9CB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717A05"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717A05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717A05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717A05"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717A0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717A0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717A0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717A0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717A05"/>
    <w:pPr>
      <w:keepNext/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7317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731749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731749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731749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73174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731749"/>
    <w:rPr>
      <w:rFonts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731749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1"/>
    <w:rsid w:val="00717A0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731749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717A05"/>
    <w:pPr>
      <w:ind w:firstLine="284"/>
    </w:pPr>
  </w:style>
  <w:style w:type="character" w:customStyle="1" w:styleId="BodyTextFirstIndentChar1">
    <w:name w:val="Body Text First Indent Char1"/>
    <w:basedOn w:val="BodyTextChar"/>
    <w:link w:val="BodyTextFirstIndent"/>
    <w:rsid w:val="00731749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717A0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731749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717A0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31749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</w:style>
  <w:style w:type="paragraph" w:customStyle="1" w:styleId="ReportMenuBar">
    <w:name w:val="ReportMenuBar"/>
    <w:basedOn w:val="Normal"/>
    <w:uiPriority w:val="99"/>
    <w:rsid w:val="00717A05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7A05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731749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7A0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717A0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731749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717A0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731749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3174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611F86"/>
    <w:pPr>
      <w:tabs>
        <w:tab w:val="left" w:pos="540"/>
        <w:tab w:val="left" w:pos="630"/>
        <w:tab w:val="left" w:pos="72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717A0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731749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,normal + Angsana New,Left,Before:  0 pt,Line spacing:  At least..."/>
    <w:basedOn w:val="Normal"/>
    <w:rsid w:val="00717A0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31749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576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31749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73174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FooterChar1">
    <w:name w:val="Footer Char1"/>
    <w:basedOn w:val="DefaultParagraphFont"/>
    <w:uiPriority w:val="99"/>
    <w:rsid w:val="0073174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731749"/>
    <w:rPr>
      <w:sz w:val="29"/>
      <w:szCs w:val="29"/>
    </w:rPr>
  </w:style>
  <w:style w:type="character" w:customStyle="1" w:styleId="shorttext">
    <w:name w:val="short_text"/>
    <w:basedOn w:val="DefaultParagraphFont"/>
    <w:rsid w:val="00731749"/>
  </w:style>
  <w:style w:type="paragraph" w:customStyle="1" w:styleId="Default">
    <w:name w:val="Default"/>
    <w:rsid w:val="0073174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ocked/>
    <w:rsid w:val="00731749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basedOn w:val="DefaultParagraphFont"/>
    <w:locked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731749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locked/>
    <w:rsid w:val="0073174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731749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731749"/>
    <w:rPr>
      <w:rFonts w:cs="Times New Roman"/>
    </w:rPr>
  </w:style>
  <w:style w:type="character" w:customStyle="1" w:styleId="gt-icon-text1">
    <w:name w:val="gt-icon-text1"/>
    <w:basedOn w:val="DefaultParagraphFont"/>
    <w:rsid w:val="00731749"/>
    <w:rPr>
      <w:rFonts w:cs="Times New Roman"/>
    </w:rPr>
  </w:style>
  <w:style w:type="character" w:customStyle="1" w:styleId="longtext">
    <w:name w:val="long_text"/>
    <w:basedOn w:val="DefaultParagraphFont"/>
    <w:rsid w:val="00731749"/>
    <w:rPr>
      <w:rFonts w:cs="Times New Roman"/>
    </w:rPr>
  </w:style>
  <w:style w:type="character" w:customStyle="1" w:styleId="CharChar22">
    <w:name w:val="Char Char22"/>
    <w:basedOn w:val="DefaultParagraphFont"/>
    <w:rsid w:val="0073174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7317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73174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31749"/>
  </w:style>
  <w:style w:type="character" w:styleId="Emphasis">
    <w:name w:val="Emphasis"/>
    <w:basedOn w:val="DefaultParagraphFont"/>
    <w:uiPriority w:val="20"/>
    <w:qFormat/>
    <w:rsid w:val="00731749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31749"/>
  </w:style>
  <w:style w:type="character" w:styleId="Hyperlink">
    <w:name w:val="Hyperlink"/>
    <w:basedOn w:val="DefaultParagraphFont"/>
    <w:uiPriority w:val="99"/>
    <w:unhideWhenUsed/>
    <w:rsid w:val="0073174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731749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31749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174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3174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3174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FootnoteReference">
    <w:name w:val="footnote reference"/>
    <w:basedOn w:val="DefaultParagraphFont"/>
    <w:semiHidden/>
    <w:unhideWhenUsed/>
    <w:rsid w:val="00146F1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8A28F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semiHidden/>
    <w:unhideWhenUsed/>
    <w:rsid w:val="00A7293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A72937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A7293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2F6AD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44219"/>
    <w:rPr>
      <w:color w:val="808080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580BE1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DC6A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700E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21463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75580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spellingerror">
    <w:name w:val="spellingerror"/>
    <w:basedOn w:val="DefaultParagraphFont"/>
    <w:rsid w:val="00A453AA"/>
  </w:style>
  <w:style w:type="character" w:customStyle="1" w:styleId="normaltextrun">
    <w:name w:val="normaltextrun"/>
    <w:basedOn w:val="DefaultParagraphFont"/>
    <w:rsid w:val="00A453AA"/>
  </w:style>
  <w:style w:type="paragraph" w:customStyle="1" w:styleId="Subhead3">
    <w:name w:val="Subhead 3"/>
    <w:basedOn w:val="Normal"/>
    <w:link w:val="Subhead3Char"/>
    <w:rsid w:val="001C394E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1C394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1C394E"/>
    <w:pPr>
      <w:widowControl w:val="0"/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47">
    <w:name w:val="Pa47"/>
    <w:basedOn w:val="Normal"/>
    <w:next w:val="Normal"/>
    <w:uiPriority w:val="99"/>
    <w:rsid w:val="001C394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2A173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7CB4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0A7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A7CB4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0A7CB4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0A7C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0A7CB4"/>
    <w:rPr>
      <w:szCs w:val="22"/>
    </w:rPr>
  </w:style>
  <w:style w:type="character" w:customStyle="1" w:styleId="DateChar">
    <w:name w:val="Date Char"/>
    <w:basedOn w:val="DefaultParagraphFont"/>
    <w:link w:val="Date"/>
    <w:rsid w:val="000A7C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0A7CB4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A7CB4"/>
    <w:rPr>
      <w:rFonts w:ascii="Arial" w:hAnsi="Arial"/>
      <w:sz w:val="18"/>
      <w:szCs w:val="22"/>
    </w:rPr>
  </w:style>
  <w:style w:type="paragraph" w:styleId="EnvelopeAddress">
    <w:name w:val="envelope address"/>
    <w:basedOn w:val="Normal"/>
    <w:semiHidden/>
    <w:unhideWhenUsed/>
    <w:rsid w:val="000A7CB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0A7CB4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0A7CB4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0A7C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0A7CB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A7CB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0A7CB4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7C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7CB4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0A7C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0A7C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0A7C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0A7C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0A7C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0A7C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0A7C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0A7C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0A7C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0A7C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0A7C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0A7CB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A7CB4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0A7CB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A7CB4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A7CB4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0A7C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0A7C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0A7C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0A7C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0A7CB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A7CB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0A7CB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7CB4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ui-provider">
    <w:name w:val="ui-provider"/>
    <w:basedOn w:val="DefaultParagraphFont"/>
    <w:rsid w:val="00542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3BF119-9D31-4A1E-8E25-D5DC06804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828B28-5AD7-4802-B091-78DBF4163C1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D55FC23-5A4D-4081-8523-A2C9C5734D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6D2F07-E9C3-445E-99C2-3620F3D58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145</TotalTime>
  <Pages>66</Pages>
  <Words>18190</Words>
  <Characters>83495</Characters>
  <Application>Microsoft Office Word</Application>
  <DocSecurity>0</DocSecurity>
  <Lines>9277</Lines>
  <Paragraphs>4622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Janjira, Supapakdee</cp:lastModifiedBy>
  <cp:revision>47</cp:revision>
  <cp:lastPrinted>2026-02-26T18:22:00Z</cp:lastPrinted>
  <dcterms:created xsi:type="dcterms:W3CDTF">2026-02-25T04:00:00Z</dcterms:created>
  <dcterms:modified xsi:type="dcterms:W3CDTF">2026-02-27T06:24:00Z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