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00194" w14:textId="77777777" w:rsidR="00760982" w:rsidRPr="00C84A8B" w:rsidRDefault="00777F8A" w:rsidP="00D20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58"/>
        </w:tabs>
        <w:jc w:val="both"/>
        <w:rPr>
          <w:rFonts w:ascii="Angsana New" w:hAnsi="Angsana New"/>
          <w:sz w:val="30"/>
          <w:szCs w:val="30"/>
        </w:rPr>
      </w:pPr>
      <w:r w:rsidRPr="00777F8A">
        <w:rPr>
          <w:rFonts w:ascii="Angsana New" w:hAnsi="Angsana New"/>
          <w:b/>
          <w:bCs/>
          <w:sz w:val="30"/>
          <w:szCs w:val="30"/>
        </w:rPr>
        <w:t>1</w:t>
      </w:r>
      <w:r w:rsidR="00760982" w:rsidRPr="00C84A8B">
        <w:rPr>
          <w:rFonts w:ascii="Angsana New" w:hAnsi="Angsana New"/>
          <w:b/>
          <w:bCs/>
          <w:sz w:val="30"/>
          <w:szCs w:val="30"/>
        </w:rPr>
        <w:t>.</w:t>
      </w:r>
      <w:r w:rsidR="00760982" w:rsidRPr="00C84A8B">
        <w:rPr>
          <w:rFonts w:ascii="Angsana New" w:hAnsi="Angsana New"/>
          <w:b/>
          <w:bCs/>
          <w:sz w:val="30"/>
          <w:szCs w:val="30"/>
        </w:rPr>
        <w:tab/>
      </w:r>
      <w:r w:rsidR="00FA60A7" w:rsidRPr="00C84A8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  <w:r w:rsidR="00D20E6C" w:rsidRPr="00C84A8B">
        <w:rPr>
          <w:rFonts w:ascii="Angsana New" w:hAnsi="Angsana New"/>
          <w:b/>
          <w:bCs/>
          <w:sz w:val="30"/>
          <w:szCs w:val="30"/>
          <w:cs/>
        </w:rPr>
        <w:tab/>
      </w:r>
    </w:p>
    <w:p w14:paraId="0FF94B48" w14:textId="77777777" w:rsidR="006066E6" w:rsidRPr="00C84A8B" w:rsidRDefault="006066E6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/>
          <w:lang w:val="en-US"/>
        </w:rPr>
      </w:pPr>
    </w:p>
    <w:p w14:paraId="69C9CBB1" w14:textId="77777777" w:rsidR="001A72EF" w:rsidRPr="00C84A8B" w:rsidRDefault="001A72EF" w:rsidP="00830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4A8B">
        <w:rPr>
          <w:rFonts w:ascii="Angsana New" w:hAnsi="Angsana New"/>
          <w:sz w:val="30"/>
          <w:szCs w:val="30"/>
          <w:cs/>
        </w:rPr>
        <w:t>บริษัท เทคโนเมดิคัล จำกัด</w:t>
      </w:r>
      <w:r w:rsidRPr="00C84A8B">
        <w:rPr>
          <w:rFonts w:ascii="Angsana New" w:hAnsi="Angsana New"/>
          <w:sz w:val="30"/>
          <w:szCs w:val="30"/>
        </w:rPr>
        <w:t xml:space="preserve"> (</w:t>
      </w:r>
      <w:r w:rsidRPr="00C84A8B">
        <w:rPr>
          <w:rFonts w:ascii="Angsana New" w:hAnsi="Angsana New"/>
          <w:sz w:val="30"/>
          <w:szCs w:val="30"/>
          <w:cs/>
        </w:rPr>
        <w:t>มหาชน</w:t>
      </w:r>
      <w:r w:rsidRPr="00C84A8B">
        <w:rPr>
          <w:rFonts w:ascii="Angsana New" w:hAnsi="Angsana New"/>
          <w:sz w:val="30"/>
          <w:szCs w:val="30"/>
        </w:rPr>
        <w:t xml:space="preserve">) </w:t>
      </w:r>
      <w:r w:rsidRPr="00C84A8B">
        <w:rPr>
          <w:rFonts w:ascii="Angsana New" w:hAnsi="Angsana New"/>
          <w:sz w:val="30"/>
          <w:szCs w:val="30"/>
          <w:cs/>
        </w:rPr>
        <w:t xml:space="preserve">(“บริษัท”) </w:t>
      </w:r>
      <w:r w:rsidRPr="00C84A8B">
        <w:rPr>
          <w:rFonts w:ascii="Angsana New" w:hAnsi="Angsana New"/>
          <w:color w:val="000000"/>
          <w:sz w:val="30"/>
          <w:szCs w:val="30"/>
          <w:cs/>
        </w:rPr>
        <w:t>จดทะเบียน</w:t>
      </w:r>
      <w:r w:rsidRPr="00C84A8B">
        <w:rPr>
          <w:rFonts w:ascii="Angsana New" w:hAnsi="Angsana New"/>
          <w:sz w:val="30"/>
          <w:szCs w:val="30"/>
          <w:cs/>
        </w:rPr>
        <w:t xml:space="preserve">เป็นบริษัทจำกัดในประเทศไทยเมื่อวันที่ </w:t>
      </w:r>
      <w:r w:rsidR="00777F8A" w:rsidRPr="00777F8A">
        <w:rPr>
          <w:rFonts w:ascii="Angsana New" w:hAnsi="Angsana New"/>
          <w:sz w:val="30"/>
          <w:szCs w:val="30"/>
        </w:rPr>
        <w:t>14</w:t>
      </w:r>
      <w:r w:rsidRPr="00C84A8B">
        <w:rPr>
          <w:rFonts w:ascii="Angsana New" w:hAnsi="Angsana New"/>
          <w:sz w:val="30"/>
          <w:szCs w:val="30"/>
          <w:cs/>
        </w:rPr>
        <w:t xml:space="preserve"> มกราคม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4</w:t>
      </w:r>
      <w:r w:rsidR="00F93203">
        <w:rPr>
          <w:rFonts w:ascii="Angsana New" w:hAnsi="Angsana New"/>
          <w:sz w:val="30"/>
          <w:szCs w:val="30"/>
        </w:rPr>
        <w:t>5</w:t>
      </w:r>
      <w:r w:rsidRPr="00C84A8B">
        <w:rPr>
          <w:rFonts w:ascii="Angsana New" w:hAnsi="Angsana New"/>
          <w:sz w:val="30"/>
          <w:szCs w:val="30"/>
          <w:cs/>
        </w:rPr>
        <w:t xml:space="preserve"> และต่อมาเมื่อวันที่ </w:t>
      </w:r>
      <w:r w:rsidR="00777F8A" w:rsidRPr="00777F8A">
        <w:rPr>
          <w:rFonts w:ascii="Angsana New" w:hAnsi="Angsana New"/>
          <w:sz w:val="30"/>
          <w:szCs w:val="30"/>
        </w:rPr>
        <w:t>30</w:t>
      </w:r>
      <w:r w:rsidRPr="00C84A8B">
        <w:rPr>
          <w:rFonts w:ascii="Angsana New" w:hAnsi="Angsana New"/>
          <w:sz w:val="30"/>
          <w:szCs w:val="30"/>
          <w:cs/>
        </w:rPr>
        <w:t xml:space="preserve"> มีนาคม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55</w:t>
      </w:r>
      <w:r w:rsidR="00777F8A" w:rsidRPr="00777F8A">
        <w:rPr>
          <w:rFonts w:ascii="Angsana New" w:hAnsi="Angsana New"/>
          <w:sz w:val="30"/>
          <w:szCs w:val="30"/>
        </w:rPr>
        <w:t>9</w:t>
      </w:r>
      <w:r w:rsidRPr="00C84A8B">
        <w:rPr>
          <w:rFonts w:ascii="Angsana New" w:hAnsi="Angsana New"/>
          <w:sz w:val="30"/>
          <w:szCs w:val="30"/>
          <w:cs/>
        </w:rPr>
        <w:t xml:space="preserve"> บริษัทได้แปรสภาพการเป็นนิติบุคคลจากการเป็นบริษัทจำกัดภายใต้ประมวลกฎหมายแพ่งและพาณิชย์เป็นบริษัทมหาชนจำกัด</w:t>
      </w:r>
      <w:r w:rsidR="00777F8A">
        <w:rPr>
          <w:rFonts w:ascii="Angsana New" w:hAnsi="Angsana New"/>
          <w:sz w:val="30"/>
          <w:szCs w:val="30"/>
          <w:cs/>
        </w:rPr>
        <w:t xml:space="preserve"> (เลขทะเบียนนิติบุคคล </w:t>
      </w:r>
      <w:r w:rsidR="00777F8A">
        <w:rPr>
          <w:rFonts w:ascii="Angsana New" w:hAnsi="Angsana New"/>
          <w:sz w:val="30"/>
          <w:szCs w:val="30"/>
        </w:rPr>
        <w:t>0107</w:t>
      </w:r>
      <w:r w:rsidR="00F93203">
        <w:rPr>
          <w:rFonts w:ascii="Angsana New" w:hAnsi="Angsana New"/>
          <w:sz w:val="30"/>
          <w:szCs w:val="30"/>
        </w:rPr>
        <w:t>55</w:t>
      </w:r>
      <w:r w:rsidR="00777F8A">
        <w:rPr>
          <w:rFonts w:ascii="Angsana New" w:hAnsi="Angsana New"/>
          <w:sz w:val="30"/>
          <w:szCs w:val="30"/>
        </w:rPr>
        <w:t xml:space="preserve">9000117) </w:t>
      </w:r>
      <w:r w:rsidRPr="00C84A8B">
        <w:rPr>
          <w:rFonts w:ascii="Angsana New" w:hAnsi="Angsana New"/>
          <w:sz w:val="30"/>
          <w:szCs w:val="30"/>
          <w:cs/>
        </w:rPr>
        <w:t xml:space="preserve">ภายใต้พระราชบัญญัติบริษัทมหาชนจำกัด พ.ศ.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3</w:t>
      </w:r>
      <w:r w:rsidR="00F93203">
        <w:rPr>
          <w:rFonts w:ascii="Angsana New" w:hAnsi="Angsana New"/>
          <w:sz w:val="30"/>
          <w:szCs w:val="30"/>
        </w:rPr>
        <w:t>5</w:t>
      </w:r>
      <w:r w:rsidRPr="00C84A8B">
        <w:rPr>
          <w:rFonts w:ascii="Angsana New" w:hAnsi="Angsana New"/>
          <w:sz w:val="30"/>
          <w:szCs w:val="30"/>
        </w:rPr>
        <w:t xml:space="preserve"> </w:t>
      </w:r>
      <w:r w:rsidRPr="00C84A8B">
        <w:rPr>
          <w:rFonts w:ascii="Angsana New" w:hAnsi="Angsana New"/>
          <w:sz w:val="30"/>
          <w:szCs w:val="30"/>
          <w:cs/>
        </w:rPr>
        <w:t xml:space="preserve">และจดทะเบียนในตลาดหลักทรัพย์ เอ็ม เอ ไอ เมื่อวันที่ </w:t>
      </w:r>
      <w:r w:rsidR="00777F8A" w:rsidRPr="00777F8A">
        <w:rPr>
          <w:rFonts w:ascii="Angsana New" w:hAnsi="Angsana New"/>
          <w:sz w:val="30"/>
          <w:szCs w:val="30"/>
        </w:rPr>
        <w:t>31</w:t>
      </w:r>
      <w:r w:rsidRPr="00C84A8B">
        <w:rPr>
          <w:rFonts w:ascii="Angsana New" w:hAnsi="Angsana New"/>
          <w:sz w:val="30"/>
          <w:szCs w:val="30"/>
        </w:rPr>
        <w:t xml:space="preserve"> </w:t>
      </w:r>
      <w:r w:rsidRPr="00C84A8B">
        <w:rPr>
          <w:rFonts w:ascii="Angsana New" w:hAnsi="Angsana New"/>
          <w:sz w:val="30"/>
          <w:szCs w:val="30"/>
          <w:cs/>
        </w:rPr>
        <w:t xml:space="preserve">สิงหาคม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55</w:t>
      </w:r>
      <w:r w:rsidR="00777F8A" w:rsidRPr="00777F8A">
        <w:rPr>
          <w:rFonts w:ascii="Angsana New" w:hAnsi="Angsana New"/>
          <w:sz w:val="30"/>
          <w:szCs w:val="30"/>
        </w:rPr>
        <w:t>9</w:t>
      </w:r>
      <w:r w:rsidRPr="00C84A8B">
        <w:rPr>
          <w:rFonts w:ascii="Angsana New" w:hAnsi="Angsana New"/>
          <w:sz w:val="30"/>
          <w:szCs w:val="30"/>
          <w:cs/>
        </w:rPr>
        <w:t xml:space="preserve"> บริษัทดำเนินธุรกิจซื้อมาและขายไปซึ่งวัสดุ เครื่องมือและอุปกรณ์ทางการแพทย์ทุกชนิด</w:t>
      </w:r>
    </w:p>
    <w:p w14:paraId="7D982A87" w14:textId="77777777" w:rsidR="00A110F7" w:rsidRPr="00C84A8B" w:rsidRDefault="00A110F7" w:rsidP="009C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1A46617" w14:textId="7F49506D" w:rsidR="00A33785" w:rsidRPr="00D1095F" w:rsidRDefault="00A33785" w:rsidP="00B11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84A8B">
        <w:rPr>
          <w:rFonts w:ascii="Angsana New" w:hAnsi="Angsana New"/>
          <w:sz w:val="30"/>
          <w:szCs w:val="30"/>
          <w:cs/>
        </w:rPr>
        <w:t>บริษัทมีสถานประกอบการจดทะเบียนตั้งอยู่</w:t>
      </w:r>
      <w:r w:rsidR="00BB415D" w:rsidRPr="00C84A8B">
        <w:rPr>
          <w:rFonts w:ascii="Angsana New" w:hAnsi="Angsana New"/>
          <w:sz w:val="30"/>
          <w:szCs w:val="30"/>
          <w:cs/>
        </w:rPr>
        <w:t>ที่</w:t>
      </w:r>
      <w:r w:rsidRPr="00C84A8B">
        <w:rPr>
          <w:rFonts w:ascii="Angsana New" w:hAnsi="Angsana New"/>
          <w:sz w:val="30"/>
          <w:szCs w:val="30"/>
          <w:cs/>
        </w:rPr>
        <w:t xml:space="preserve">เลขที่ </w:t>
      </w:r>
      <w:r w:rsidR="00777F8A" w:rsidRPr="00777F8A">
        <w:rPr>
          <w:rFonts w:ascii="Angsana New" w:hAnsi="Angsana New"/>
          <w:sz w:val="30"/>
          <w:szCs w:val="30"/>
        </w:rPr>
        <w:t>29</w:t>
      </w:r>
      <w:r w:rsidRPr="00C84A8B">
        <w:rPr>
          <w:rFonts w:ascii="Angsana New" w:hAnsi="Angsana New"/>
          <w:sz w:val="30"/>
          <w:szCs w:val="30"/>
        </w:rPr>
        <w:t xml:space="preserve"> </w:t>
      </w:r>
      <w:r w:rsidRPr="00C84A8B">
        <w:rPr>
          <w:rFonts w:ascii="Angsana New" w:hAnsi="Angsana New"/>
          <w:sz w:val="30"/>
          <w:szCs w:val="30"/>
          <w:cs/>
        </w:rPr>
        <w:t xml:space="preserve">ซอยลาดพร้าว </w:t>
      </w:r>
      <w:r w:rsidR="00777F8A" w:rsidRPr="00777F8A">
        <w:rPr>
          <w:rFonts w:ascii="Angsana New" w:hAnsi="Angsana New"/>
          <w:sz w:val="30"/>
          <w:szCs w:val="30"/>
        </w:rPr>
        <w:t>92</w:t>
      </w:r>
      <w:r w:rsidRPr="00C84A8B">
        <w:rPr>
          <w:rFonts w:ascii="Angsana New" w:hAnsi="Angsana New"/>
          <w:sz w:val="30"/>
          <w:szCs w:val="30"/>
        </w:rPr>
        <w:t xml:space="preserve"> </w:t>
      </w:r>
      <w:r w:rsidRPr="00C84A8B">
        <w:rPr>
          <w:rFonts w:ascii="Angsana New" w:hAnsi="Angsana New"/>
          <w:sz w:val="30"/>
          <w:szCs w:val="30"/>
          <w:cs/>
        </w:rPr>
        <w:t>แขวง</w:t>
      </w:r>
      <w:r w:rsidR="002348B1" w:rsidRPr="00C84A8B">
        <w:rPr>
          <w:rFonts w:ascii="Angsana New" w:hAnsi="Angsana New"/>
          <w:sz w:val="30"/>
          <w:szCs w:val="30"/>
          <w:cs/>
        </w:rPr>
        <w:t>พลับพลา</w:t>
      </w:r>
      <w:r w:rsidRPr="00C84A8B">
        <w:rPr>
          <w:rFonts w:ascii="Angsana New" w:hAnsi="Angsana New"/>
          <w:sz w:val="30"/>
          <w:szCs w:val="30"/>
          <w:cs/>
        </w:rPr>
        <w:t xml:space="preserve"> เขตวังทองหลาง กรุงเทพมหานค</w:t>
      </w:r>
      <w:r w:rsidR="00C26BA4">
        <w:rPr>
          <w:rFonts w:ascii="Angsana New" w:hAnsi="Angsana New" w:hint="cs"/>
          <w:sz w:val="30"/>
          <w:szCs w:val="30"/>
          <w:cs/>
        </w:rPr>
        <w:t>ร</w:t>
      </w:r>
      <w:r w:rsidR="00C26BA4" w:rsidRPr="00D1095F">
        <w:rPr>
          <w:rFonts w:ascii="Angsana New" w:hAnsi="Angsana New"/>
          <w:color w:val="000000"/>
          <w:sz w:val="30"/>
          <w:szCs w:val="30"/>
          <w:cs/>
        </w:rPr>
        <w:t>และมีสำนักงานสาขา</w:t>
      </w:r>
      <w:r w:rsidR="00C23A8A">
        <w:rPr>
          <w:rFonts w:ascii="Angsana New" w:hAnsi="Angsana New" w:hint="cs"/>
          <w:color w:val="000000"/>
          <w:sz w:val="30"/>
          <w:szCs w:val="30"/>
          <w:cs/>
        </w:rPr>
        <w:t>สอง</w:t>
      </w:r>
      <w:r w:rsidR="00C26BA4" w:rsidRPr="00D1095F">
        <w:rPr>
          <w:rFonts w:ascii="Angsana New" w:hAnsi="Angsana New"/>
          <w:color w:val="000000"/>
          <w:sz w:val="30"/>
          <w:szCs w:val="30"/>
          <w:cs/>
        </w:rPr>
        <w:t>แห่งตั้งอยู่ในจังหวัด</w:t>
      </w:r>
      <w:r w:rsidR="00C26BA4" w:rsidRPr="00D1095F">
        <w:rPr>
          <w:rFonts w:ascii="Angsana New" w:hAnsi="Angsana New" w:hint="cs"/>
          <w:color w:val="000000"/>
          <w:sz w:val="30"/>
          <w:szCs w:val="30"/>
          <w:cs/>
        </w:rPr>
        <w:t>สมุทรปราการ</w:t>
      </w:r>
      <w:r w:rsidR="00C26BA4" w:rsidRPr="00D1095F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C26BA4" w:rsidRPr="00D1095F">
        <w:rPr>
          <w:rFonts w:ascii="Angsana New" w:hAnsi="Angsana New" w:hint="cs"/>
          <w:color w:val="000000"/>
          <w:sz w:val="30"/>
          <w:szCs w:val="30"/>
          <w:cs/>
        </w:rPr>
        <w:t>กรุงเทพมหานคร</w:t>
      </w:r>
    </w:p>
    <w:p w14:paraId="2AED73AC" w14:textId="77777777" w:rsidR="006B6BFA" w:rsidRPr="00D1095F" w:rsidRDefault="006B6BFA" w:rsidP="00B11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7B55DD" w14:textId="5C3FD9F3" w:rsidR="00C84A8B" w:rsidRDefault="00C84A8B" w:rsidP="00B11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D1095F">
        <w:rPr>
          <w:rFonts w:ascii="Angsana New" w:hAnsi="Angsana New"/>
          <w:sz w:val="30"/>
          <w:szCs w:val="30"/>
          <w:cs/>
        </w:rPr>
        <w:t xml:space="preserve">ผู้ถือหุ้นใหญ่ของบริษัท ณ สิ้นปี </w:t>
      </w:r>
      <w:r w:rsidR="00777F8A" w:rsidRPr="00D1095F">
        <w:rPr>
          <w:rFonts w:ascii="Angsana New" w:hAnsi="Angsana New"/>
          <w:sz w:val="30"/>
          <w:szCs w:val="30"/>
        </w:rPr>
        <w:t>2</w:t>
      </w:r>
      <w:r w:rsidR="00F93203" w:rsidRPr="00D1095F">
        <w:rPr>
          <w:rFonts w:ascii="Angsana New" w:hAnsi="Angsana New"/>
          <w:sz w:val="30"/>
          <w:szCs w:val="30"/>
        </w:rPr>
        <w:t>5</w:t>
      </w:r>
      <w:r w:rsidR="00777F8A" w:rsidRPr="00D1095F">
        <w:rPr>
          <w:rFonts w:ascii="Angsana New" w:hAnsi="Angsana New"/>
          <w:sz w:val="30"/>
          <w:szCs w:val="30"/>
        </w:rPr>
        <w:t>6</w:t>
      </w:r>
      <w:r w:rsidR="00EE55D6" w:rsidRPr="00D1095F">
        <w:rPr>
          <w:rFonts w:ascii="Angsana New" w:hAnsi="Angsana New"/>
          <w:sz w:val="30"/>
          <w:szCs w:val="30"/>
        </w:rPr>
        <w:t>8</w:t>
      </w:r>
      <w:r w:rsidRPr="00D1095F">
        <w:rPr>
          <w:rFonts w:ascii="Angsana New" w:hAnsi="Angsana New"/>
          <w:sz w:val="30"/>
          <w:szCs w:val="30"/>
          <w:cs/>
        </w:rPr>
        <w:t xml:space="preserve"> </w:t>
      </w:r>
      <w:r w:rsidR="00D25725" w:rsidRPr="00D1095F">
        <w:rPr>
          <w:rFonts w:ascii="Angsana New" w:hAnsi="Angsana New"/>
          <w:sz w:val="30"/>
          <w:szCs w:val="30"/>
          <w:cs/>
        </w:rPr>
        <w:t xml:space="preserve">และ </w:t>
      </w:r>
      <w:r w:rsidR="004E5156" w:rsidRPr="00D1095F">
        <w:rPr>
          <w:rFonts w:ascii="Angsana New" w:hAnsi="Angsana New"/>
          <w:sz w:val="30"/>
          <w:szCs w:val="30"/>
        </w:rPr>
        <w:t>2</w:t>
      </w:r>
      <w:r w:rsidR="00F93203" w:rsidRPr="00D1095F">
        <w:rPr>
          <w:rFonts w:ascii="Angsana New" w:hAnsi="Angsana New"/>
          <w:sz w:val="30"/>
          <w:szCs w:val="30"/>
        </w:rPr>
        <w:t>5</w:t>
      </w:r>
      <w:r w:rsidR="004E5156" w:rsidRPr="00D1095F">
        <w:rPr>
          <w:rFonts w:ascii="Angsana New" w:hAnsi="Angsana New"/>
          <w:sz w:val="30"/>
          <w:szCs w:val="30"/>
        </w:rPr>
        <w:t>6</w:t>
      </w:r>
      <w:r w:rsidR="00EE55D6" w:rsidRPr="00D1095F">
        <w:rPr>
          <w:rFonts w:ascii="Angsana New" w:hAnsi="Angsana New"/>
          <w:sz w:val="30"/>
          <w:szCs w:val="30"/>
        </w:rPr>
        <w:t>7</w:t>
      </w:r>
      <w:r w:rsidR="00D25725" w:rsidRPr="00D1095F">
        <w:rPr>
          <w:rFonts w:ascii="Angsana New" w:hAnsi="Angsana New"/>
          <w:sz w:val="30"/>
          <w:szCs w:val="30"/>
          <w:cs/>
        </w:rPr>
        <w:t xml:space="preserve"> </w:t>
      </w:r>
      <w:r w:rsidRPr="00D1095F">
        <w:rPr>
          <w:rFonts w:ascii="Angsana New" w:hAnsi="Angsana New"/>
          <w:sz w:val="30"/>
          <w:szCs w:val="30"/>
          <w:cs/>
        </w:rPr>
        <w:t>เป็นบุคคลธรรมดา (</w:t>
      </w:r>
      <w:r w:rsidR="00B11C25" w:rsidRPr="00D1095F">
        <w:rPr>
          <w:rFonts w:ascii="Angsana New" w:hAnsi="Angsana New"/>
          <w:sz w:val="30"/>
          <w:szCs w:val="30"/>
          <w:cs/>
        </w:rPr>
        <w:t>ซึ่งเป็น</w:t>
      </w:r>
      <w:r w:rsidRPr="00D1095F">
        <w:rPr>
          <w:rFonts w:ascii="Angsana New" w:hAnsi="Angsana New"/>
          <w:sz w:val="30"/>
          <w:szCs w:val="30"/>
          <w:cs/>
        </w:rPr>
        <w:t>กรรมการ</w:t>
      </w:r>
      <w:r w:rsidR="00B11C25" w:rsidRPr="00D1095F">
        <w:rPr>
          <w:rFonts w:ascii="Angsana New" w:hAnsi="Angsana New"/>
          <w:sz w:val="30"/>
          <w:szCs w:val="30"/>
          <w:cs/>
        </w:rPr>
        <w:t>ของ</w:t>
      </w:r>
      <w:r w:rsidRPr="00D1095F">
        <w:rPr>
          <w:rFonts w:ascii="Angsana New" w:hAnsi="Angsana New"/>
          <w:sz w:val="30"/>
          <w:szCs w:val="30"/>
          <w:cs/>
        </w:rPr>
        <w:t>บริษัท</w:t>
      </w:r>
      <w:r w:rsidR="00C23A8A">
        <w:rPr>
          <w:rFonts w:ascii="Angsana New" w:hAnsi="Angsana New" w:hint="cs"/>
          <w:sz w:val="30"/>
          <w:szCs w:val="30"/>
          <w:cs/>
        </w:rPr>
        <w:t xml:space="preserve">สามท่านในปี </w:t>
      </w:r>
      <w:r w:rsidR="00C23A8A">
        <w:rPr>
          <w:rFonts w:ascii="Angsana New" w:hAnsi="Angsana New"/>
          <w:sz w:val="30"/>
          <w:szCs w:val="30"/>
        </w:rPr>
        <w:t xml:space="preserve">2568 </w:t>
      </w:r>
      <w:r w:rsidR="00C23A8A">
        <w:rPr>
          <w:rFonts w:ascii="Angsana New" w:hAnsi="Angsana New" w:hint="cs"/>
          <w:sz w:val="30"/>
          <w:szCs w:val="30"/>
          <w:cs/>
        </w:rPr>
        <w:t xml:space="preserve">และสี่ท่านในปี </w:t>
      </w:r>
      <w:r w:rsidR="00C23A8A">
        <w:rPr>
          <w:rFonts w:ascii="Angsana New" w:hAnsi="Angsana New"/>
          <w:sz w:val="30"/>
          <w:szCs w:val="30"/>
        </w:rPr>
        <w:t>2567</w:t>
      </w:r>
      <w:r w:rsidRPr="00D1095F">
        <w:rPr>
          <w:rFonts w:ascii="Angsana New" w:hAnsi="Angsana New"/>
          <w:sz w:val="30"/>
          <w:szCs w:val="30"/>
          <w:cs/>
        </w:rPr>
        <w:t xml:space="preserve">) </w:t>
      </w:r>
      <w:r w:rsidR="003537B4" w:rsidRPr="00D1095F">
        <w:rPr>
          <w:rFonts w:ascii="Angsana New" w:hAnsi="Angsana New" w:hint="cs"/>
          <w:sz w:val="30"/>
          <w:szCs w:val="30"/>
          <w:cs/>
          <w:lang w:val="af-ZA"/>
        </w:rPr>
        <w:t>สี่ท่าน</w:t>
      </w:r>
      <w:r w:rsidRPr="00D1095F">
        <w:rPr>
          <w:rFonts w:ascii="Angsana New" w:hAnsi="Angsana New"/>
          <w:sz w:val="30"/>
          <w:szCs w:val="30"/>
          <w:cs/>
        </w:rPr>
        <w:t>ในครอบครัวจรรโลงบุตร</w:t>
      </w:r>
      <w:r w:rsidR="006719FC" w:rsidRPr="00D1095F">
        <w:rPr>
          <w:rFonts w:ascii="Angsana New" w:hAnsi="Angsana New"/>
          <w:sz w:val="30"/>
          <w:szCs w:val="30"/>
          <w:cs/>
        </w:rPr>
        <w:t>โดย</w:t>
      </w:r>
      <w:r w:rsidRPr="00D1095F">
        <w:rPr>
          <w:rFonts w:ascii="Angsana New" w:hAnsi="Angsana New"/>
          <w:sz w:val="30"/>
          <w:szCs w:val="30"/>
          <w:cs/>
        </w:rPr>
        <w:t xml:space="preserve">ถือหุ้นรวมกันคิดเป็นสัดส่วนร้อยละ </w:t>
      </w:r>
      <w:r w:rsidR="00F93203" w:rsidRPr="00D1095F">
        <w:rPr>
          <w:rFonts w:ascii="Angsana New" w:hAnsi="Angsana New"/>
          <w:sz w:val="30"/>
          <w:szCs w:val="30"/>
        </w:rPr>
        <w:t>5</w:t>
      </w:r>
      <w:r w:rsidR="00777F8A" w:rsidRPr="00D1095F">
        <w:rPr>
          <w:rFonts w:ascii="Angsana New" w:hAnsi="Angsana New"/>
          <w:sz w:val="30"/>
          <w:szCs w:val="30"/>
        </w:rPr>
        <w:t>6</w:t>
      </w:r>
      <w:r w:rsidRPr="00D1095F">
        <w:rPr>
          <w:rFonts w:ascii="Angsana New" w:hAnsi="Angsana New"/>
          <w:sz w:val="30"/>
          <w:szCs w:val="30"/>
          <w:cs/>
        </w:rPr>
        <w:t>.</w:t>
      </w:r>
      <w:r w:rsidR="001C1C88" w:rsidRPr="00D1095F">
        <w:rPr>
          <w:rFonts w:ascii="Angsana New" w:hAnsi="Angsana New"/>
          <w:sz w:val="30"/>
          <w:szCs w:val="30"/>
        </w:rPr>
        <w:t>81</w:t>
      </w:r>
      <w:r w:rsidR="00D25725" w:rsidRPr="00D1095F">
        <w:rPr>
          <w:rFonts w:ascii="Angsana New" w:hAnsi="Angsana New"/>
          <w:sz w:val="30"/>
          <w:szCs w:val="30"/>
        </w:rPr>
        <w:t xml:space="preserve"> </w:t>
      </w:r>
      <w:r w:rsidR="00D25725" w:rsidRPr="00D1095F">
        <w:rPr>
          <w:rFonts w:ascii="Angsana New" w:hAnsi="Angsana New"/>
          <w:sz w:val="30"/>
          <w:szCs w:val="30"/>
          <w:cs/>
        </w:rPr>
        <w:t>และ</w:t>
      </w:r>
      <w:r w:rsidR="00D25725">
        <w:rPr>
          <w:rFonts w:ascii="Angsana New" w:hAnsi="Angsana New"/>
          <w:sz w:val="30"/>
          <w:szCs w:val="30"/>
          <w:cs/>
        </w:rPr>
        <w:t xml:space="preserve">ร้อยละ </w:t>
      </w:r>
      <w:r w:rsidR="00F93203">
        <w:rPr>
          <w:rFonts w:ascii="Angsana New" w:hAnsi="Angsana New"/>
          <w:sz w:val="30"/>
          <w:szCs w:val="30"/>
        </w:rPr>
        <w:t>5</w:t>
      </w:r>
      <w:r w:rsidR="004E5156">
        <w:rPr>
          <w:rFonts w:ascii="Angsana New" w:hAnsi="Angsana New"/>
          <w:sz w:val="30"/>
          <w:szCs w:val="30"/>
        </w:rPr>
        <w:t>6</w:t>
      </w:r>
      <w:r w:rsidR="00D25725">
        <w:rPr>
          <w:rFonts w:ascii="Angsana New" w:hAnsi="Angsana New"/>
          <w:sz w:val="30"/>
          <w:szCs w:val="30"/>
          <w:cs/>
        </w:rPr>
        <w:t>.</w:t>
      </w:r>
      <w:r w:rsidR="00EE55D6">
        <w:rPr>
          <w:rFonts w:ascii="Angsana New" w:hAnsi="Angsana New"/>
          <w:sz w:val="30"/>
          <w:szCs w:val="30"/>
        </w:rPr>
        <w:t>55</w:t>
      </w:r>
      <w:r w:rsidR="00D25725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0099EAF6" w14:textId="77777777" w:rsidR="00C84A8B" w:rsidRPr="00C84A8B" w:rsidRDefault="00C84A8B" w:rsidP="00A8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BD79398" w14:textId="77777777" w:rsidR="001B2C21" w:rsidRPr="00C84A8B" w:rsidRDefault="00777F8A" w:rsidP="001B2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 w:rsidRPr="00777F8A">
        <w:rPr>
          <w:rFonts w:ascii="Angsana New" w:hAnsi="Angsana New"/>
          <w:b/>
          <w:bCs/>
          <w:sz w:val="30"/>
          <w:szCs w:val="30"/>
        </w:rPr>
        <w:t>2</w:t>
      </w:r>
      <w:r w:rsidR="001B2C21" w:rsidRPr="00C84A8B">
        <w:rPr>
          <w:rFonts w:ascii="Angsana New" w:hAnsi="Angsana New"/>
          <w:b/>
          <w:bCs/>
          <w:sz w:val="30"/>
          <w:szCs w:val="30"/>
        </w:rPr>
        <w:t>.</w:t>
      </w:r>
      <w:r w:rsidR="001B2C21" w:rsidRPr="00C84A8B">
        <w:rPr>
          <w:rFonts w:ascii="Angsana New" w:hAnsi="Angsana New"/>
          <w:b/>
          <w:bCs/>
          <w:sz w:val="30"/>
          <w:szCs w:val="30"/>
        </w:rPr>
        <w:tab/>
      </w:r>
      <w:r w:rsidR="001B2C21" w:rsidRPr="00C84A8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845F8DA" w14:textId="77777777" w:rsidR="001B2C21" w:rsidRPr="00C84A8B" w:rsidRDefault="001B2C21" w:rsidP="001B2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F687EDF" w14:textId="77777777" w:rsidR="00A87789" w:rsidRPr="00C84A8B" w:rsidRDefault="00A87789" w:rsidP="00A87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4A8B">
        <w:rPr>
          <w:rFonts w:ascii="Angsana New" w:hAnsi="Angsana New"/>
          <w:sz w:val="30"/>
          <w:szCs w:val="30"/>
          <w:cs/>
        </w:rPr>
        <w:t>งบการเงินนี้ได้ถูกจัดทำขึ้นเป็นเงินบาทซึ่งเป็นสกุลเงิน</w:t>
      </w:r>
      <w:r w:rsidR="00E82402" w:rsidRPr="00C84A8B">
        <w:rPr>
          <w:rFonts w:ascii="Angsana New" w:hAnsi="Angsana New"/>
          <w:sz w:val="30"/>
          <w:szCs w:val="30"/>
          <w:cs/>
        </w:rPr>
        <w:t>หลักที่ใช้ในการดำเนินงานของ</w:t>
      </w:r>
      <w:r w:rsidRPr="00C84A8B">
        <w:rPr>
          <w:rFonts w:ascii="Angsana New" w:hAnsi="Angsana New"/>
          <w:sz w:val="30"/>
          <w:szCs w:val="30"/>
          <w:cs/>
        </w:rPr>
        <w:t>บริษัท</w:t>
      </w:r>
      <w:r w:rsidR="00B72350" w:rsidRPr="00C84A8B">
        <w:rPr>
          <w:rFonts w:ascii="Angsana New" w:hAnsi="Angsana New"/>
          <w:sz w:val="30"/>
          <w:szCs w:val="30"/>
          <w:cs/>
        </w:rPr>
        <w:t>และบริษัทย่อย</w:t>
      </w:r>
      <w:r w:rsidRPr="00C84A8B">
        <w:rPr>
          <w:rFonts w:ascii="Angsana New" w:hAnsi="Angsana New"/>
          <w:sz w:val="30"/>
          <w:szCs w:val="30"/>
          <w:cs/>
        </w:rPr>
        <w:t>และเป็นภาษาไทย</w:t>
      </w:r>
      <w:r w:rsidR="00CC7E5C" w:rsidRPr="00C84A8B">
        <w:rPr>
          <w:rFonts w:ascii="Angsana New" w:hAnsi="Angsana New"/>
          <w:sz w:val="30"/>
          <w:szCs w:val="30"/>
          <w:cs/>
        </w:rPr>
        <w:t xml:space="preserve"> </w:t>
      </w:r>
      <w:r w:rsidRPr="00C84A8B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ของประเทศไทย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543491">
        <w:rPr>
          <w:rFonts w:ascii="Angsana New" w:hAnsi="Angsana New"/>
          <w:sz w:val="30"/>
          <w:szCs w:val="30"/>
          <w:cs/>
        </w:rPr>
        <w:t>รวมถึงประกาศกรมพัฒนาธุรกิจการค้า</w:t>
      </w:r>
      <w:r w:rsidRPr="00C84A8B">
        <w:rPr>
          <w:rFonts w:ascii="Angsana New" w:hAnsi="Angsana New"/>
          <w:sz w:val="30"/>
          <w:szCs w:val="30"/>
          <w:cs/>
        </w:rPr>
        <w:t>ที่เกี่ยวข้อง ดังนั้น</w:t>
      </w:r>
      <w:r w:rsidR="00E82402" w:rsidRPr="00C84A8B">
        <w:rPr>
          <w:rFonts w:ascii="Angsana New" w:hAnsi="Angsana New"/>
          <w:sz w:val="30"/>
          <w:szCs w:val="30"/>
        </w:rPr>
        <w:t xml:space="preserve"> </w:t>
      </w:r>
      <w:r w:rsidRPr="00C84A8B">
        <w:rPr>
          <w:rFonts w:ascii="Angsana New" w:hAnsi="Angsana New"/>
          <w:sz w:val="30"/>
          <w:szCs w:val="30"/>
          <w:cs/>
        </w:rPr>
        <w:t>งบการเงินนี้จึงมีวัตถุประสงค์ที่ถูกจัดทำขึ้นเพื่อแสดงฐานะการเงิน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66D837FE" w14:textId="77777777" w:rsidR="00A87789" w:rsidRPr="00C84A8B" w:rsidRDefault="00A87789" w:rsidP="00A87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FE900FD" w14:textId="4EEE2A5D" w:rsidR="00A87789" w:rsidRPr="00C84A8B" w:rsidRDefault="00A87789" w:rsidP="00A87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84A8B">
        <w:rPr>
          <w:rFonts w:ascii="Angsana New" w:hAnsi="Angsana New"/>
          <w:sz w:val="30"/>
          <w:szCs w:val="30"/>
          <w:cs/>
        </w:rPr>
        <w:t>ยกเว้นตามที่ได้เปิดเผยไว้</w:t>
      </w:r>
      <w:r w:rsidR="00526529" w:rsidRPr="00C84A8B">
        <w:rPr>
          <w:rFonts w:ascii="Angsana New" w:hAnsi="Angsana New"/>
          <w:sz w:val="30"/>
          <w:szCs w:val="30"/>
          <w:cs/>
        </w:rPr>
        <w:t>เป็นอย่างอื่น</w:t>
      </w:r>
      <w:r w:rsidRPr="00C84A8B">
        <w:rPr>
          <w:rFonts w:ascii="Angsana New" w:hAnsi="Angsana New"/>
          <w:sz w:val="30"/>
          <w:szCs w:val="30"/>
          <w:cs/>
        </w:rPr>
        <w:t>ในสรุปนโยบายการบัญชีที่</w:t>
      </w:r>
      <w:r w:rsidR="00890BC1">
        <w:rPr>
          <w:rFonts w:ascii="Angsana New" w:hAnsi="Angsana New"/>
          <w:sz w:val="30"/>
          <w:szCs w:val="30"/>
          <w:cs/>
        </w:rPr>
        <w:t>มีสาระ</w:t>
      </w:r>
      <w:r w:rsidRPr="00C84A8B">
        <w:rPr>
          <w:rFonts w:ascii="Angsana New" w:hAnsi="Angsana New"/>
          <w:sz w:val="30"/>
          <w:szCs w:val="30"/>
          <w:cs/>
        </w:rPr>
        <w:t>สำคัญ งบการเงินนี้ถูกจัดทำขึ้นโดยถือเกณฑ์การบันทึกตามราคาทุนเดิม</w:t>
      </w:r>
    </w:p>
    <w:p w14:paraId="78D7AB18" w14:textId="77777777" w:rsidR="00777F8A" w:rsidRDefault="00777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77F8A" w:rsidSect="00AE3A34">
          <w:headerReference w:type="default" r:id="rId8"/>
          <w:footerReference w:type="default" r:id="rId9"/>
          <w:footerReference w:type="first" r:id="rId10"/>
          <w:pgSz w:w="11909" w:h="16834" w:code="9"/>
          <w:pgMar w:top="2880" w:right="1152" w:bottom="810" w:left="1440" w:header="482" w:footer="590" w:gutter="0"/>
          <w:pgNumType w:start="16"/>
          <w:cols w:space="720"/>
          <w:docGrid w:linePitch="245"/>
        </w:sectPr>
      </w:pPr>
    </w:p>
    <w:p w14:paraId="04CBB8F9" w14:textId="03B0FE46" w:rsidR="00C84A8B" w:rsidRPr="00C84A8B" w:rsidRDefault="00C84A8B" w:rsidP="00C84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84A8B">
        <w:rPr>
          <w:rFonts w:ascii="Angsana New" w:hAnsi="Angsana New"/>
          <w:sz w:val="30"/>
          <w:szCs w:val="30"/>
          <w:cs/>
        </w:rPr>
        <w:lastRenderedPageBreak/>
        <w:t>งบการเงินรวมสำหรับปี</w:t>
      </w:r>
      <w:r w:rsidR="00BC065E">
        <w:rPr>
          <w:rFonts w:ascii="Angsana New" w:hAnsi="Angsana New"/>
          <w:sz w:val="30"/>
          <w:szCs w:val="30"/>
          <w:cs/>
        </w:rPr>
        <w:t xml:space="preserve">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6</w:t>
      </w:r>
      <w:r w:rsidR="00752A07">
        <w:rPr>
          <w:rFonts w:ascii="Angsana New" w:hAnsi="Angsana New"/>
          <w:sz w:val="30"/>
          <w:szCs w:val="30"/>
        </w:rPr>
        <w:t>8</w:t>
      </w:r>
      <w:r w:rsidR="00BC065E">
        <w:rPr>
          <w:rFonts w:ascii="Angsana New" w:hAnsi="Angsana New"/>
          <w:sz w:val="30"/>
          <w:szCs w:val="30"/>
          <w:cs/>
        </w:rPr>
        <w:t xml:space="preserve"> และ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6</w:t>
      </w:r>
      <w:r w:rsidR="00752A07">
        <w:rPr>
          <w:rFonts w:ascii="Angsana New" w:hAnsi="Angsana New"/>
          <w:sz w:val="30"/>
          <w:szCs w:val="30"/>
        </w:rPr>
        <w:t>7</w:t>
      </w:r>
      <w:r w:rsidRPr="00C84A8B">
        <w:rPr>
          <w:rFonts w:ascii="Angsana New" w:hAnsi="Angsana New"/>
          <w:sz w:val="30"/>
          <w:szCs w:val="30"/>
        </w:rPr>
        <w:t xml:space="preserve"> </w:t>
      </w:r>
      <w:r w:rsidRPr="00C84A8B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Pr="00C84A8B">
        <w:rPr>
          <w:rFonts w:ascii="Angsana New" w:hAnsi="Angsana New"/>
          <w:sz w:val="30"/>
          <w:szCs w:val="30"/>
        </w:rPr>
        <w:t xml:space="preserve"> (“</w:t>
      </w:r>
      <w:r w:rsidRPr="00C84A8B">
        <w:rPr>
          <w:rFonts w:ascii="Angsana New" w:hAnsi="Angsana New"/>
          <w:sz w:val="30"/>
          <w:szCs w:val="30"/>
          <w:cs/>
        </w:rPr>
        <w:t>กลุ่มบริษัท</w:t>
      </w:r>
      <w:r w:rsidRPr="00C84A8B">
        <w:rPr>
          <w:rFonts w:ascii="Angsana New" w:hAnsi="Angsana New"/>
          <w:sz w:val="30"/>
          <w:szCs w:val="30"/>
        </w:rPr>
        <w:t xml:space="preserve">”) </w:t>
      </w:r>
      <w:r w:rsidRPr="00C84A8B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ที่บริษัทมีอำนาจควบคุมหรือถือหุ้นทั้งทางตรงและทางอ้อมในบริษัทย่อยดังต่อไปนี้</w:t>
      </w:r>
    </w:p>
    <w:p w14:paraId="1683E8AC" w14:textId="77777777" w:rsidR="00C84A8B" w:rsidRPr="00676BFC" w:rsidRDefault="00C84A8B" w:rsidP="00C84A8B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83" w:type="dxa"/>
        <w:tblLayout w:type="fixed"/>
        <w:tblLook w:val="0000" w:firstRow="0" w:lastRow="0" w:firstColumn="0" w:lastColumn="0" w:noHBand="0" w:noVBand="0"/>
      </w:tblPr>
      <w:tblGrid>
        <w:gridCol w:w="2269"/>
        <w:gridCol w:w="236"/>
        <w:gridCol w:w="1418"/>
        <w:gridCol w:w="236"/>
        <w:gridCol w:w="965"/>
        <w:gridCol w:w="236"/>
        <w:gridCol w:w="1417"/>
        <w:gridCol w:w="236"/>
        <w:gridCol w:w="1417"/>
        <w:gridCol w:w="236"/>
        <w:gridCol w:w="1417"/>
      </w:tblGrid>
      <w:tr w:rsidR="00AC7BF2" w:rsidRPr="0068741D" w14:paraId="67745C31" w14:textId="77777777" w:rsidTr="00E62337">
        <w:trPr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4562D" w14:textId="77777777" w:rsidR="00AC7BF2" w:rsidRPr="0068741D" w:rsidRDefault="00AC7BF2" w:rsidP="00F908FF">
            <w:pPr>
              <w:ind w:right="-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ADA75" w14:textId="77777777" w:rsidR="00AC7BF2" w:rsidRPr="0068741D" w:rsidRDefault="00AC7BF2" w:rsidP="00F908FF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A535" w14:textId="77777777" w:rsidR="00AC7BF2" w:rsidRPr="0068741D" w:rsidRDefault="00AC7BF2" w:rsidP="00F908FF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888B" w14:textId="77777777" w:rsidR="00AC7BF2" w:rsidRPr="0068741D" w:rsidRDefault="00AC7BF2" w:rsidP="00F908FF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4DFC0F5E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E65EF1" w14:textId="77777777" w:rsidR="00AC7BF2" w:rsidRPr="0068741D" w:rsidRDefault="00AC7BF2" w:rsidP="00F908FF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5D51C90" w14:textId="77777777" w:rsidR="00AC7BF2" w:rsidRPr="0068741D" w:rsidRDefault="00AC7BF2" w:rsidP="00F908FF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ind w:left="-108" w:right="-108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874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B5B86D" w14:textId="77777777" w:rsidR="00AC7BF2" w:rsidRPr="0068741D" w:rsidRDefault="00AC7BF2" w:rsidP="00F908FF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0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570E7AB" w14:textId="77777777" w:rsidR="00AC7BF2" w:rsidRPr="0068741D" w:rsidRDefault="00AC7BF2" w:rsidP="005F53F0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ind w:left="-172" w:right="-108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ราคาทุนของเงินลงทุน</w:t>
            </w:r>
          </w:p>
        </w:tc>
      </w:tr>
      <w:tr w:rsidR="00AC7BF2" w:rsidRPr="0068741D" w14:paraId="28CE8818" w14:textId="77777777" w:rsidTr="00E62337">
        <w:trPr>
          <w:tblHeader/>
        </w:trPr>
        <w:tc>
          <w:tcPr>
            <w:tcW w:w="2269" w:type="dxa"/>
            <w:tcBorders>
              <w:top w:val="nil"/>
              <w:left w:val="nil"/>
              <w:right w:val="nil"/>
            </w:tcBorders>
            <w:vAlign w:val="bottom"/>
          </w:tcPr>
          <w:p w14:paraId="7601B22B" w14:textId="77777777" w:rsidR="00AC7BF2" w:rsidRPr="0068741D" w:rsidRDefault="00AC7BF2" w:rsidP="00F908FF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1D0AD1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734BCAF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D37475D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1CB980B2" w14:textId="77777777" w:rsidR="00AC7BF2" w:rsidRPr="0068741D" w:rsidRDefault="00AC7BF2" w:rsidP="005F53F0">
            <w:pPr>
              <w:tabs>
                <w:tab w:val="clear" w:pos="680"/>
                <w:tab w:val="left" w:pos="697"/>
              </w:tabs>
              <w:ind w:left="-154" w:firstLine="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8AF233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47A5795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ทั้งทางตรง</w:t>
            </w: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7ECCC9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0" w:type="dxa"/>
            <w:gridSpan w:val="3"/>
            <w:vMerge/>
            <w:tcBorders>
              <w:left w:val="nil"/>
              <w:right w:val="nil"/>
            </w:tcBorders>
          </w:tcPr>
          <w:p w14:paraId="3F833D2C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7BF2" w:rsidRPr="0068741D" w14:paraId="33C6790D" w14:textId="77777777" w:rsidTr="00E62337">
        <w:trPr>
          <w:tblHeader/>
        </w:trPr>
        <w:tc>
          <w:tcPr>
            <w:tcW w:w="2269" w:type="dxa"/>
            <w:tcBorders>
              <w:top w:val="nil"/>
              <w:left w:val="nil"/>
              <w:right w:val="nil"/>
            </w:tcBorders>
            <w:vAlign w:val="bottom"/>
          </w:tcPr>
          <w:p w14:paraId="1647C2A9" w14:textId="77777777" w:rsidR="00AC7BF2" w:rsidRPr="0068741D" w:rsidRDefault="00AC7BF2" w:rsidP="00F908FF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A037AE0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28DC707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41947B6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78E0E7BB" w14:textId="77777777" w:rsidR="00AC7BF2" w:rsidRPr="0068741D" w:rsidRDefault="00AC7BF2" w:rsidP="00F908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26F03C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BDB1F03" w14:textId="77777777" w:rsidR="00AC7BF2" w:rsidRPr="0068741D" w:rsidRDefault="00AC7BF2" w:rsidP="00F908F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ทางอ้อมของบริษัท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41A18B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DEF0BD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ในงบการเงินเฉพาะกิจการ (พันบาท)</w:t>
            </w:r>
          </w:p>
        </w:tc>
      </w:tr>
      <w:tr w:rsidR="00AC7BF2" w:rsidRPr="0068741D" w14:paraId="348669E3" w14:textId="77777777" w:rsidTr="00E62337">
        <w:trPr>
          <w:tblHeader/>
        </w:trPr>
        <w:tc>
          <w:tcPr>
            <w:tcW w:w="2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1EA949" w14:textId="77777777" w:rsidR="00AC7BF2" w:rsidRPr="0068741D" w:rsidRDefault="00AC7BF2" w:rsidP="005F53F0">
            <w:pPr>
              <w:tabs>
                <w:tab w:val="left" w:pos="176"/>
              </w:tabs>
              <w:ind w:left="-109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512CE4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33D25D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1A01B7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C0B1B6" w14:textId="77777777" w:rsidR="00AC7BF2" w:rsidRPr="0068741D" w:rsidRDefault="00AC7BF2" w:rsidP="00F908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6E39A1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A5BD44" w14:textId="77777777" w:rsidR="00AC7BF2" w:rsidRPr="0068741D" w:rsidRDefault="00AC7BF2" w:rsidP="00F908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>(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6874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5AA336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4095D" w14:textId="063F1DDE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CB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57F7D8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C091D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AC7BF2" w:rsidRPr="0068741D" w14:paraId="15E1FC5A" w14:textId="77777777" w:rsidTr="00E62337">
        <w:tc>
          <w:tcPr>
            <w:tcW w:w="2269" w:type="dxa"/>
            <w:tcBorders>
              <w:top w:val="single" w:sz="4" w:space="0" w:color="auto"/>
              <w:left w:val="nil"/>
              <w:right w:val="nil"/>
            </w:tcBorders>
          </w:tcPr>
          <w:p w14:paraId="7CF3F35E" w14:textId="77777777" w:rsidR="00E62337" w:rsidRDefault="00AC7BF2" w:rsidP="00E6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75" w:right="-108" w:hanging="34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เดอะพาเร้นส์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14:paraId="239906D4" w14:textId="6042C7B2" w:rsidR="00AC7BF2" w:rsidRPr="0068741D" w:rsidRDefault="00AC7BF2" w:rsidP="00E6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75" w:right="-108" w:hanging="34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>(“T</w:t>
            </w:r>
            <w:r>
              <w:rPr>
                <w:rFonts w:ascii="Angsana New" w:hAnsi="Angsana New"/>
                <w:sz w:val="28"/>
                <w:szCs w:val="28"/>
              </w:rPr>
              <w:t>P</w:t>
            </w:r>
            <w:r w:rsidRPr="0068741D">
              <w:rPr>
                <w:rFonts w:ascii="Angsana New" w:hAnsi="Angsana New"/>
                <w:sz w:val="28"/>
                <w:szCs w:val="28"/>
              </w:rPr>
              <w:t>”)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A7B2EE" w14:textId="77777777" w:rsidR="00AC7BF2" w:rsidRPr="0068741D" w:rsidRDefault="00AC7BF2" w:rsidP="00F908F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7C882BF9" w14:textId="77777777" w:rsidR="00AC7BF2" w:rsidRPr="0068741D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บริษัทผู้ลงทุนและให้บริการบริบาล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0BF5A8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</w:tcPr>
          <w:p w14:paraId="58DBEDCB" w14:textId="77777777" w:rsidR="00AC7BF2" w:rsidRPr="0068741D" w:rsidRDefault="00AC7BF2" w:rsidP="00F908F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B7690B">
              <w:rPr>
                <w:rFonts w:ascii="Angsana New" w:hAnsi="Angsana New"/>
                <w:sz w:val="28"/>
                <w:szCs w:val="28"/>
              </w:rPr>
              <w:t>00</w:t>
            </w:r>
            <w:r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3E74B1" w14:textId="77777777" w:rsidR="00AC7BF2" w:rsidRPr="0068741D" w:rsidRDefault="00AC7BF2" w:rsidP="00F908F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F0F6C03" w14:textId="77777777" w:rsidR="00AC7BF2" w:rsidRPr="0068741D" w:rsidRDefault="00AC7BF2" w:rsidP="00F908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Pr="0068741D">
              <w:rPr>
                <w:rFonts w:ascii="Angsana New" w:hAnsi="Angsana New"/>
                <w:sz w:val="28"/>
                <w:szCs w:val="28"/>
              </w:rPr>
              <w:t>.</w:t>
            </w:r>
            <w:r w:rsidRPr="00B7690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AF9464" w14:textId="77777777" w:rsidR="00AC7BF2" w:rsidRPr="0068741D" w:rsidRDefault="00AC7BF2" w:rsidP="00F908F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3DCB05A" w14:textId="77777777" w:rsidR="00AC7BF2" w:rsidRPr="0068741D" w:rsidRDefault="00AC7BF2" w:rsidP="00F908FF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4660F16" w14:textId="77777777" w:rsidR="00AC7BF2" w:rsidRPr="0068741D" w:rsidRDefault="00AC7BF2" w:rsidP="00F908F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A5DA725" w14:textId="77777777" w:rsidR="00AC7BF2" w:rsidRPr="0068741D" w:rsidRDefault="00AC7BF2" w:rsidP="00F908FF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AC7BF2" w:rsidRPr="0068741D" w14:paraId="3808D9B1" w14:textId="77777777" w:rsidTr="00E62337">
        <w:tc>
          <w:tcPr>
            <w:tcW w:w="2269" w:type="dxa"/>
            <w:tcBorders>
              <w:left w:val="nil"/>
              <w:right w:val="nil"/>
            </w:tcBorders>
          </w:tcPr>
          <w:p w14:paraId="199ACE3B" w14:textId="77777777" w:rsidR="00AC7BF2" w:rsidRPr="00EC0902" w:rsidRDefault="00AC7BF2" w:rsidP="00E6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E6767D" w14:textId="77777777" w:rsidR="00AC7BF2" w:rsidRPr="00A9060F" w:rsidRDefault="00AC7BF2" w:rsidP="00F908F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E5C7712" w14:textId="77777777" w:rsidR="00AC7BF2" w:rsidRPr="00A9060F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50C953" w14:textId="77777777" w:rsidR="00AC7BF2" w:rsidRPr="00A9060F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248628C" w14:textId="77777777" w:rsidR="00AC7BF2" w:rsidRPr="00A9060F" w:rsidRDefault="00AC7BF2" w:rsidP="00F908FF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F97630" w14:textId="77777777" w:rsidR="00AC7BF2" w:rsidRPr="00A9060F" w:rsidRDefault="00AC7BF2" w:rsidP="00F908F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6380DC5" w14:textId="77777777" w:rsidR="00AC7BF2" w:rsidRPr="00A9060F" w:rsidRDefault="00AC7BF2" w:rsidP="00F908FF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74FBA1" w14:textId="77777777" w:rsidR="00AC7BF2" w:rsidRPr="00A9060F" w:rsidRDefault="00AC7BF2" w:rsidP="00F908F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5E6511D" w14:textId="77777777" w:rsidR="00AC7BF2" w:rsidRPr="00A9060F" w:rsidRDefault="00AC7BF2" w:rsidP="00F908FF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C2A8AB" w14:textId="77777777" w:rsidR="00AC7BF2" w:rsidRPr="00A9060F" w:rsidRDefault="00AC7BF2" w:rsidP="00F908F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9CD6782" w14:textId="77777777" w:rsidR="00AC7BF2" w:rsidRPr="00A9060F" w:rsidRDefault="00AC7BF2" w:rsidP="00F908FF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7BF2" w:rsidRPr="0068741D" w14:paraId="10AAD7C9" w14:textId="77777777" w:rsidTr="00E62337">
        <w:tc>
          <w:tcPr>
            <w:tcW w:w="2269" w:type="dxa"/>
            <w:tcBorders>
              <w:left w:val="nil"/>
              <w:right w:val="nil"/>
            </w:tcBorders>
          </w:tcPr>
          <w:p w14:paraId="7B823EE3" w14:textId="77777777" w:rsidR="00E62337" w:rsidRDefault="00AC7BF2" w:rsidP="00E6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75" w:right="-108" w:hanging="34"/>
              <w:rPr>
                <w:rFonts w:ascii="Angsana New" w:hAnsi="Angsana New"/>
                <w:sz w:val="28"/>
                <w:szCs w:val="28"/>
              </w:rPr>
            </w:pPr>
            <w:r w:rsidRPr="001F2D1F">
              <w:rPr>
                <w:rFonts w:ascii="Angsana New" w:hAnsi="Angsana New"/>
                <w:sz w:val="28"/>
                <w:szCs w:val="28"/>
                <w:cs/>
              </w:rPr>
              <w:t>บริษัท เดอะพาเร้นส์ เทรนนิ่ง</w:t>
            </w:r>
          </w:p>
          <w:p w14:paraId="4694319E" w14:textId="35CC5915" w:rsidR="00AC7BF2" w:rsidRPr="0068741D" w:rsidRDefault="00AC7BF2" w:rsidP="00E6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75" w:right="-108" w:hanging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เซ็นเตอร์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8741D">
              <w:rPr>
                <w:rFonts w:ascii="Angsana New" w:hAnsi="Angsana New"/>
                <w:sz w:val="28"/>
                <w:szCs w:val="28"/>
              </w:rPr>
              <w:t>“TP</w:t>
            </w:r>
            <w:r>
              <w:rPr>
                <w:rFonts w:ascii="Angsana New" w:hAnsi="Angsana New"/>
                <w:sz w:val="28"/>
                <w:szCs w:val="28"/>
              </w:rPr>
              <w:t>TC</w:t>
            </w:r>
            <w:r w:rsidRPr="0068741D">
              <w:rPr>
                <w:rFonts w:ascii="Angsana New" w:hAnsi="Angsana New"/>
                <w:sz w:val="28"/>
                <w:szCs w:val="28"/>
              </w:rPr>
              <w:t>”)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405DD4" w14:textId="77777777" w:rsidR="00AC7BF2" w:rsidRPr="0068741D" w:rsidRDefault="00AC7BF2" w:rsidP="00F908F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65C6947" w14:textId="77777777" w:rsidR="00AC7BF2" w:rsidRPr="0068741D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โรงเรียนสอนการบริบาล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3FABC5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FADA2BF" w14:textId="77777777" w:rsidR="00AC7BF2" w:rsidRPr="0068741D" w:rsidRDefault="00AC7BF2" w:rsidP="00F908FF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494EBC" w14:textId="77777777" w:rsidR="00AC7BF2" w:rsidRPr="0068741D" w:rsidRDefault="00AC7BF2" w:rsidP="00F908F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E5E3181" w14:textId="77777777" w:rsidR="00AC7BF2" w:rsidRPr="0068741D" w:rsidRDefault="00AC7BF2" w:rsidP="00F908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Pr="0068741D">
              <w:rPr>
                <w:rFonts w:ascii="Angsana New" w:hAnsi="Angsana New"/>
                <w:sz w:val="28"/>
                <w:szCs w:val="28"/>
              </w:rPr>
              <w:t>.</w:t>
            </w:r>
            <w:r w:rsidRPr="00B7690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9DE5F9" w14:textId="77777777" w:rsidR="00AC7BF2" w:rsidRPr="0068741D" w:rsidRDefault="00AC7BF2" w:rsidP="00F908F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A8C7692" w14:textId="77777777" w:rsidR="00AC7BF2" w:rsidRPr="0068741D" w:rsidRDefault="00AC7BF2" w:rsidP="00F908FF">
            <w:pPr>
              <w:tabs>
                <w:tab w:val="clear" w:pos="454"/>
                <w:tab w:val="clear" w:pos="680"/>
                <w:tab w:val="left" w:pos="601"/>
              </w:tabs>
              <w:ind w:left="360" w:right="1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 xml:space="preserve">    - *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AD9548" w14:textId="77777777" w:rsidR="00AC7BF2" w:rsidRPr="0068741D" w:rsidRDefault="00AC7BF2" w:rsidP="00F908F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344C79E" w14:textId="77777777" w:rsidR="00AC7BF2" w:rsidRPr="0068741D" w:rsidRDefault="00AC7BF2" w:rsidP="00F908FF">
            <w:pPr>
              <w:tabs>
                <w:tab w:val="clear" w:pos="454"/>
                <w:tab w:val="clear" w:pos="680"/>
                <w:tab w:val="left" w:pos="601"/>
              </w:tabs>
              <w:ind w:left="360" w:right="1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 xml:space="preserve">    - *</w:t>
            </w:r>
          </w:p>
        </w:tc>
      </w:tr>
      <w:tr w:rsidR="00AC7BF2" w:rsidRPr="0068741D" w14:paraId="0111399B" w14:textId="77777777" w:rsidTr="00E62337">
        <w:tc>
          <w:tcPr>
            <w:tcW w:w="2269" w:type="dxa"/>
            <w:tcBorders>
              <w:left w:val="nil"/>
              <w:right w:val="nil"/>
            </w:tcBorders>
          </w:tcPr>
          <w:p w14:paraId="0524F644" w14:textId="77777777" w:rsidR="00AC7BF2" w:rsidRPr="00A9060F" w:rsidRDefault="00AC7BF2" w:rsidP="00E6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0843AD" w14:textId="77777777" w:rsidR="00AC7BF2" w:rsidRPr="00A9060F" w:rsidRDefault="00AC7BF2" w:rsidP="00F908F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6192DCC" w14:textId="77777777" w:rsidR="00AC7BF2" w:rsidRPr="00A9060F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FEBEF3" w14:textId="77777777" w:rsidR="00AC7BF2" w:rsidRPr="00A9060F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DF07A4C" w14:textId="77777777" w:rsidR="00AC7BF2" w:rsidRPr="00A9060F" w:rsidRDefault="00AC7BF2" w:rsidP="00F908FF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907F90" w14:textId="77777777" w:rsidR="00AC7BF2" w:rsidRPr="00A9060F" w:rsidRDefault="00AC7BF2" w:rsidP="00F908F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B7A9BDF" w14:textId="77777777" w:rsidR="00AC7BF2" w:rsidRPr="00A9060F" w:rsidRDefault="00AC7BF2" w:rsidP="00F908FF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BA6458" w14:textId="77777777" w:rsidR="00AC7BF2" w:rsidRPr="00A9060F" w:rsidRDefault="00AC7BF2" w:rsidP="00F908F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EA875DB" w14:textId="77777777" w:rsidR="00AC7BF2" w:rsidRPr="00A9060F" w:rsidRDefault="00AC7BF2" w:rsidP="00F908FF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BE565C" w14:textId="77777777" w:rsidR="00AC7BF2" w:rsidRPr="00A9060F" w:rsidRDefault="00AC7BF2" w:rsidP="00F908F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403CE61" w14:textId="77777777" w:rsidR="00AC7BF2" w:rsidRPr="00A9060F" w:rsidRDefault="00AC7BF2" w:rsidP="00F908FF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7BF2" w:rsidRPr="0068741D" w14:paraId="5A12813A" w14:textId="77777777" w:rsidTr="00E62337">
        <w:tc>
          <w:tcPr>
            <w:tcW w:w="2269" w:type="dxa"/>
            <w:tcBorders>
              <w:left w:val="nil"/>
              <w:right w:val="nil"/>
            </w:tcBorders>
          </w:tcPr>
          <w:p w14:paraId="0CDBA509" w14:textId="77777777" w:rsidR="00AC7BF2" w:rsidRDefault="00AC7BF2" w:rsidP="00E6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75" w:right="-108" w:hanging="34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บริษัท ทีเอ็ม เทรดดิ้ง จำกัด</w:t>
            </w:r>
          </w:p>
          <w:p w14:paraId="615706D0" w14:textId="77777777" w:rsidR="00AC7BF2" w:rsidRPr="0068741D" w:rsidRDefault="00AC7BF2" w:rsidP="00E6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75" w:right="-108" w:hanging="34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(“</w:t>
            </w:r>
            <w:r w:rsidRPr="0068741D">
              <w:rPr>
                <w:rFonts w:ascii="Angsana New" w:hAnsi="Angsana New"/>
                <w:sz w:val="28"/>
                <w:szCs w:val="28"/>
              </w:rPr>
              <w:t>TMT”)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AD35E9" w14:textId="77777777" w:rsidR="00AC7BF2" w:rsidRPr="0068741D" w:rsidRDefault="00AC7BF2" w:rsidP="00F908F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9FA13CC" w14:textId="77777777" w:rsidR="00AC7BF2" w:rsidRPr="0068741D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ขายส่งสินค้าทางเภสัชภัณฑ์และทางการแพทย์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D63F04" w14:textId="77777777" w:rsidR="00AC7BF2" w:rsidRPr="0068741D" w:rsidRDefault="00AC7BF2" w:rsidP="00F908FF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B3C685A" w14:textId="77777777" w:rsidR="00AC7BF2" w:rsidRPr="0068741D" w:rsidRDefault="00AC7BF2" w:rsidP="00F908FF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7C0DC0" w14:textId="77777777" w:rsidR="00AC7BF2" w:rsidRPr="0068741D" w:rsidRDefault="00AC7BF2" w:rsidP="00F908F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D285C68" w14:textId="77777777" w:rsidR="00AC7BF2" w:rsidRPr="0068741D" w:rsidRDefault="00AC7BF2" w:rsidP="00F908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68741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6E03EF" w14:textId="77777777" w:rsidR="00AC7BF2" w:rsidRPr="0068741D" w:rsidRDefault="00AC7BF2" w:rsidP="00F908F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799AEEE" w14:textId="77777777" w:rsidR="00AC7BF2" w:rsidRPr="0068741D" w:rsidRDefault="00AC7BF2" w:rsidP="00F908FF">
            <w:pPr>
              <w:tabs>
                <w:tab w:val="clear" w:pos="907"/>
              </w:tabs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D8C8C4" w14:textId="77777777" w:rsidR="00AC7BF2" w:rsidRPr="0068741D" w:rsidRDefault="00AC7BF2" w:rsidP="00F908F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09AB4AF" w14:textId="77777777" w:rsidR="00AC7BF2" w:rsidRPr="0068741D" w:rsidRDefault="00AC7BF2" w:rsidP="00F908FF">
            <w:pPr>
              <w:tabs>
                <w:tab w:val="clear" w:pos="907"/>
              </w:tabs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3D35AA3E" w14:textId="77777777" w:rsidR="00BC065E" w:rsidRPr="00676BFC" w:rsidRDefault="00BC065E" w:rsidP="00C84A8B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14:paraId="08977A81" w14:textId="77777777" w:rsidR="00AC7BF2" w:rsidRDefault="00AC7BF2" w:rsidP="00AC7BF2">
      <w:pPr>
        <w:pStyle w:val="NoSpacing"/>
        <w:jc w:val="thaiDistribute"/>
        <w:rPr>
          <w:rFonts w:ascii="Angsana New" w:hAnsi="Angsana New"/>
          <w:szCs w:val="30"/>
        </w:rPr>
      </w:pPr>
      <w:r w:rsidRPr="00FD19B6">
        <w:rPr>
          <w:rFonts w:ascii="Angsana New" w:hAnsi="Angsana New"/>
          <w:szCs w:val="30"/>
        </w:rPr>
        <w:t>*</w:t>
      </w:r>
      <w:r w:rsidRPr="00FD19B6">
        <w:rPr>
          <w:rFonts w:ascii="Angsana New" w:hAnsi="Angsana New"/>
          <w:szCs w:val="30"/>
          <w:cs/>
        </w:rPr>
        <w:t xml:space="preserve"> ถือหุ้นโดย </w:t>
      </w:r>
      <w:r w:rsidRPr="00FD19B6">
        <w:rPr>
          <w:rFonts w:ascii="Angsana New" w:hAnsi="Angsana New"/>
          <w:szCs w:val="30"/>
        </w:rPr>
        <w:t>T</w:t>
      </w:r>
      <w:r>
        <w:rPr>
          <w:rFonts w:ascii="Angsana New" w:hAnsi="Angsana New"/>
          <w:szCs w:val="30"/>
        </w:rPr>
        <w:t>P</w:t>
      </w:r>
      <w:r w:rsidRPr="00FD19B6">
        <w:rPr>
          <w:rFonts w:ascii="Angsana New" w:hAnsi="Angsana New"/>
          <w:szCs w:val="30"/>
        </w:rPr>
        <w:t xml:space="preserve"> </w:t>
      </w:r>
      <w:r w:rsidRPr="00FD19B6">
        <w:rPr>
          <w:rFonts w:ascii="Angsana New" w:hAnsi="Angsana New"/>
          <w:szCs w:val="30"/>
          <w:cs/>
        </w:rPr>
        <w:t xml:space="preserve">ร้อยละ </w:t>
      </w:r>
      <w:r w:rsidRPr="00FD19B6">
        <w:rPr>
          <w:rFonts w:ascii="Angsana New" w:hAnsi="Angsana New"/>
          <w:szCs w:val="30"/>
        </w:rPr>
        <w:t>99.99</w:t>
      </w:r>
      <w:r w:rsidRPr="00FD19B6">
        <w:rPr>
          <w:rFonts w:ascii="Angsana New" w:hAnsi="Angsana New"/>
          <w:szCs w:val="30"/>
          <w:cs/>
        </w:rPr>
        <w:t xml:space="preserve"> ด้วยราคาทุนจำนวน </w:t>
      </w:r>
      <w:r w:rsidRPr="00FD19B6">
        <w:rPr>
          <w:rFonts w:ascii="Angsana New" w:hAnsi="Angsana New"/>
          <w:szCs w:val="30"/>
        </w:rPr>
        <w:t>4</w:t>
      </w:r>
      <w:r w:rsidRPr="00FD19B6">
        <w:rPr>
          <w:rFonts w:ascii="Angsana New" w:hAnsi="Angsana New"/>
          <w:szCs w:val="30"/>
          <w:cs/>
        </w:rPr>
        <w:t xml:space="preserve"> ล้านบาท </w:t>
      </w:r>
    </w:p>
    <w:p w14:paraId="36435CAA" w14:textId="77777777" w:rsidR="00AC7BF2" w:rsidRPr="00553102" w:rsidRDefault="00AC7BF2" w:rsidP="00AC7BF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14:paraId="6446D2F6" w14:textId="0D88F067" w:rsidR="001340B3" w:rsidRDefault="00AC7BF2" w:rsidP="00AC7BF2">
      <w:pPr>
        <w:pStyle w:val="NoSpacing"/>
        <w:jc w:val="thaiDistribute"/>
        <w:rPr>
          <w:rFonts w:ascii="Angsana New" w:hAnsi="Angsana New"/>
          <w:spacing w:val="-4"/>
          <w:szCs w:val="30"/>
        </w:rPr>
      </w:pPr>
      <w:r w:rsidRPr="00D40A95">
        <w:rPr>
          <w:rFonts w:ascii="Angsana New" w:hAnsi="Angsana New"/>
          <w:spacing w:val="-4"/>
          <w:szCs w:val="30"/>
          <w:cs/>
        </w:rPr>
        <w:t xml:space="preserve">บริษัท โรงพยาบาล เดอะพาเร้นท์ส จำกัด </w:t>
      </w:r>
      <w:r w:rsidRPr="00D40A95">
        <w:rPr>
          <w:rFonts w:ascii="Angsana New" w:hAnsi="Angsana New"/>
          <w:spacing w:val="-4"/>
          <w:szCs w:val="30"/>
        </w:rPr>
        <w:t xml:space="preserve">(“TPH”) </w:t>
      </w:r>
      <w:r w:rsidRPr="00D40A95">
        <w:rPr>
          <w:rFonts w:ascii="Angsana New" w:hAnsi="Angsana New"/>
          <w:spacing w:val="-4"/>
          <w:szCs w:val="30"/>
          <w:cs/>
        </w:rPr>
        <w:t xml:space="preserve">เดิมเป็นบริษัทย่อยของ </w:t>
      </w:r>
      <w:r w:rsidRPr="00D40A95">
        <w:rPr>
          <w:rFonts w:ascii="Angsana New" w:hAnsi="Angsana New"/>
          <w:spacing w:val="-4"/>
          <w:szCs w:val="30"/>
        </w:rPr>
        <w:t xml:space="preserve">TP </w:t>
      </w:r>
      <w:r w:rsidRPr="00D40A95">
        <w:rPr>
          <w:rFonts w:ascii="Angsana New" w:hAnsi="Angsana New"/>
          <w:spacing w:val="-4"/>
          <w:szCs w:val="30"/>
          <w:cs/>
        </w:rPr>
        <w:t xml:space="preserve">ได้ถูกจดทะเบียนเลิกกิจการกับกระทรวงพาณิชย์เมื่อวันที่ </w:t>
      </w:r>
      <w:r w:rsidRPr="00D40A95">
        <w:rPr>
          <w:rFonts w:ascii="Angsana New" w:hAnsi="Angsana New"/>
          <w:spacing w:val="-4"/>
          <w:szCs w:val="30"/>
        </w:rPr>
        <w:t>30</w:t>
      </w:r>
      <w:r w:rsidRPr="00D40A95">
        <w:rPr>
          <w:rFonts w:ascii="Angsana New" w:hAnsi="Angsana New"/>
          <w:spacing w:val="-4"/>
          <w:szCs w:val="30"/>
          <w:cs/>
        </w:rPr>
        <w:t xml:space="preserve"> กันยายน </w:t>
      </w:r>
      <w:r w:rsidRPr="00D40A95">
        <w:rPr>
          <w:rFonts w:ascii="Angsana New" w:hAnsi="Angsana New"/>
          <w:spacing w:val="-4"/>
          <w:szCs w:val="30"/>
        </w:rPr>
        <w:t xml:space="preserve">2567 </w:t>
      </w:r>
      <w:r w:rsidRPr="00D40A95">
        <w:rPr>
          <w:rFonts w:ascii="Angsana New" w:hAnsi="Angsana New"/>
          <w:spacing w:val="-4"/>
          <w:szCs w:val="30"/>
          <w:cs/>
        </w:rPr>
        <w:t xml:space="preserve">ซึ่งเป็นไปตามมติพิเศษของที่ประชุมวิสามัญผู้ถือหุ้นของ </w:t>
      </w:r>
      <w:r w:rsidRPr="00D40A95">
        <w:rPr>
          <w:rFonts w:ascii="Angsana New" w:hAnsi="Angsana New"/>
          <w:spacing w:val="-4"/>
          <w:szCs w:val="30"/>
        </w:rPr>
        <w:t xml:space="preserve">TPH </w:t>
      </w:r>
      <w:r w:rsidRPr="00D40A95">
        <w:rPr>
          <w:rFonts w:ascii="Angsana New" w:hAnsi="Angsana New"/>
          <w:spacing w:val="-4"/>
          <w:szCs w:val="30"/>
          <w:cs/>
        </w:rPr>
        <w:t xml:space="preserve">เมื่อวันที่ </w:t>
      </w:r>
      <w:r w:rsidRPr="00D40A95">
        <w:rPr>
          <w:rFonts w:ascii="Angsana New" w:hAnsi="Angsana New"/>
          <w:spacing w:val="-4"/>
          <w:szCs w:val="30"/>
        </w:rPr>
        <w:t>30</w:t>
      </w:r>
      <w:r w:rsidRPr="00D40A95">
        <w:rPr>
          <w:rFonts w:ascii="Angsana New" w:hAnsi="Angsana New"/>
          <w:spacing w:val="-4"/>
          <w:szCs w:val="30"/>
          <w:cs/>
        </w:rPr>
        <w:t xml:space="preserve"> กันยายน </w:t>
      </w:r>
      <w:r w:rsidRPr="00D40A95">
        <w:rPr>
          <w:rFonts w:ascii="Angsana New" w:hAnsi="Angsana New"/>
          <w:spacing w:val="-4"/>
          <w:szCs w:val="30"/>
        </w:rPr>
        <w:t>2567</w:t>
      </w:r>
      <w:r w:rsidRPr="00D40A95">
        <w:rPr>
          <w:rFonts w:ascii="Angsana New" w:hAnsi="Angsana New"/>
          <w:spacing w:val="-4"/>
          <w:szCs w:val="30"/>
          <w:cs/>
        </w:rPr>
        <w:t xml:space="preserve"> และที่ประชุมคณะกรรมการบริษัทเมื่อวันที่ </w:t>
      </w:r>
      <w:r w:rsidRPr="00D40A95">
        <w:rPr>
          <w:rFonts w:ascii="Angsana New" w:hAnsi="Angsana New"/>
          <w:spacing w:val="-4"/>
          <w:szCs w:val="30"/>
        </w:rPr>
        <w:t>8</w:t>
      </w:r>
      <w:r w:rsidRPr="00D40A95">
        <w:rPr>
          <w:rFonts w:ascii="Angsana New" w:hAnsi="Angsana New"/>
          <w:spacing w:val="-4"/>
          <w:szCs w:val="30"/>
          <w:cs/>
        </w:rPr>
        <w:t xml:space="preserve"> สิงหาคม </w:t>
      </w:r>
      <w:r w:rsidRPr="00D40A95">
        <w:rPr>
          <w:rFonts w:ascii="Angsana New" w:hAnsi="Angsana New"/>
          <w:spacing w:val="-4"/>
          <w:szCs w:val="30"/>
        </w:rPr>
        <w:t>2567</w:t>
      </w:r>
      <w:r w:rsidRPr="00D40A95">
        <w:rPr>
          <w:rFonts w:ascii="Angsana New" w:hAnsi="Angsana New"/>
          <w:spacing w:val="-4"/>
          <w:szCs w:val="30"/>
          <w:cs/>
        </w:rPr>
        <w:t xml:space="preserve"> ซึ่งได้อนุมัติการไม่ขอต่ออายุใบอนุญาตการก่อสร้างโรงพยาบาลออกไป การจดทะเบียนเลิกกิจการส่งผลกระทบที่สำคัญ ๆ ต่องบการเงินรวมของปี </w:t>
      </w:r>
      <w:r w:rsidRPr="00D40A95">
        <w:rPr>
          <w:rFonts w:ascii="Angsana New" w:hAnsi="Angsana New"/>
          <w:spacing w:val="-4"/>
          <w:szCs w:val="30"/>
        </w:rPr>
        <w:t xml:space="preserve">2567 </w:t>
      </w:r>
      <w:r w:rsidRPr="00D40A95">
        <w:rPr>
          <w:rFonts w:ascii="Angsana New" w:hAnsi="Angsana New"/>
          <w:spacing w:val="-4"/>
          <w:szCs w:val="30"/>
          <w:cs/>
        </w:rPr>
        <w:t>ของกลุ่มบริษัทดังนี้</w:t>
      </w:r>
    </w:p>
    <w:p w14:paraId="31AF70D4" w14:textId="77777777" w:rsidR="00AC7BF2" w:rsidRPr="00553102" w:rsidRDefault="00AC7BF2" w:rsidP="00AC7BF2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25"/>
        <w:gridCol w:w="2822"/>
      </w:tblGrid>
      <w:tr w:rsidR="00AC7BF2" w14:paraId="4CBF48D4" w14:textId="77777777" w:rsidTr="008300F3">
        <w:tc>
          <w:tcPr>
            <w:tcW w:w="6096" w:type="dxa"/>
          </w:tcPr>
          <w:p w14:paraId="67EBFD59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</w:tcPr>
          <w:p w14:paraId="6363386A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</w:tcPr>
          <w:p w14:paraId="707828BA" w14:textId="1924DDC7" w:rsidR="00AC7BF2" w:rsidRDefault="00AC7BF2" w:rsidP="00AC7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C7BF2" w14:paraId="0C35DE5C" w14:textId="77777777" w:rsidTr="008300F3">
        <w:tc>
          <w:tcPr>
            <w:tcW w:w="6096" w:type="dxa"/>
          </w:tcPr>
          <w:p w14:paraId="6159BE29" w14:textId="77777777" w:rsidR="00AC7BF2" w:rsidRPr="000030AB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hanging="1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30A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ขาดทุนจากการ</w:t>
            </w:r>
            <w:r w:rsidRPr="00187FC8"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  <w:t>ตัด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จำหน่ายสินทรัพย์ถาวรและสินทรัพย์ไม่หมุนเวียนอื่น</w:t>
            </w:r>
          </w:p>
        </w:tc>
        <w:tc>
          <w:tcPr>
            <w:tcW w:w="425" w:type="dxa"/>
          </w:tcPr>
          <w:p w14:paraId="4AE1203B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dxa"/>
            <w:tcBorders>
              <w:top w:val="single" w:sz="4" w:space="0" w:color="auto"/>
            </w:tcBorders>
          </w:tcPr>
          <w:p w14:paraId="399E6282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BF2" w14:paraId="0810B74B" w14:textId="77777777" w:rsidTr="008300F3">
        <w:tc>
          <w:tcPr>
            <w:tcW w:w="6096" w:type="dxa"/>
          </w:tcPr>
          <w:p w14:paraId="09A02DB1" w14:textId="77777777" w:rsidR="00AC7BF2" w:rsidRPr="000030AB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9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(</w:t>
            </w:r>
            <w:r w:rsidRPr="00486105">
              <w:rPr>
                <w:rFonts w:ascii="Angsana New" w:hAnsi="Angsana New"/>
                <w:sz w:val="30"/>
                <w:szCs w:val="30"/>
                <w:cs/>
              </w:rPr>
              <w:t>ส่วนใหญ่เป็นรั้วแผงกั้นพื้นที่ส่วนที่เป็นของกิจการโรงพยาบาลและ</w:t>
            </w:r>
          </w:p>
        </w:tc>
        <w:tc>
          <w:tcPr>
            <w:tcW w:w="425" w:type="dxa"/>
          </w:tcPr>
          <w:p w14:paraId="6105909A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dxa"/>
          </w:tcPr>
          <w:p w14:paraId="2D8951B7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C7BF2" w14:paraId="10A94934" w14:textId="77777777" w:rsidTr="008300F3">
        <w:tc>
          <w:tcPr>
            <w:tcW w:w="6096" w:type="dxa"/>
          </w:tcPr>
          <w:p w14:paraId="04547B9C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 w:hanging="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486105">
              <w:rPr>
                <w:rFonts w:ascii="Angsana New" w:hAnsi="Angsana New"/>
                <w:sz w:val="30"/>
                <w:szCs w:val="30"/>
                <w:cs/>
              </w:rPr>
              <w:t>โปรแกรมระบบงานกิจการโรงพยาบาล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25" w:type="dxa"/>
          </w:tcPr>
          <w:p w14:paraId="3816CE76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dxa"/>
          </w:tcPr>
          <w:p w14:paraId="5DFB66F2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AC7BF2" w14:paraId="68964E47" w14:textId="77777777" w:rsidTr="008300F3">
        <w:tc>
          <w:tcPr>
            <w:tcW w:w="6096" w:type="dxa"/>
          </w:tcPr>
          <w:p w14:paraId="496A09F6" w14:textId="77777777" w:rsidR="00AC7BF2" w:rsidRPr="000030AB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30A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ขาดทุนจากการด้อยค่าสินทรัพย์ถาวร (</w:t>
            </w:r>
            <w:r w:rsidRPr="00486105">
              <w:rPr>
                <w:rFonts w:ascii="Angsana New" w:hAnsi="Angsana New"/>
                <w:sz w:val="30"/>
                <w:szCs w:val="30"/>
                <w:cs/>
              </w:rPr>
              <w:t>ส่วนใหญ่เป็นงานเสาเข็มและ</w:t>
            </w:r>
          </w:p>
        </w:tc>
        <w:tc>
          <w:tcPr>
            <w:tcW w:w="425" w:type="dxa"/>
          </w:tcPr>
          <w:p w14:paraId="040CF372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dxa"/>
          </w:tcPr>
          <w:p w14:paraId="7FE3FE0E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BF2" w14:paraId="210FE75A" w14:textId="77777777" w:rsidTr="008300F3">
        <w:tc>
          <w:tcPr>
            <w:tcW w:w="6096" w:type="dxa"/>
          </w:tcPr>
          <w:p w14:paraId="6945E8E9" w14:textId="77777777" w:rsidR="00AC7BF2" w:rsidRPr="000030AB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 w:hanging="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486105">
              <w:rPr>
                <w:rFonts w:ascii="Angsana New" w:hAnsi="Angsana New"/>
                <w:sz w:val="30"/>
                <w:szCs w:val="30"/>
                <w:cs/>
              </w:rPr>
              <w:t>โครงสร้างอาคารรวมงานออกแบบส่วนที่เป็นของกิจการโรงพยาบาล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25" w:type="dxa"/>
          </w:tcPr>
          <w:p w14:paraId="3A051ACC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</w:tcPr>
          <w:p w14:paraId="70E1CA04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14,046</w:t>
            </w:r>
          </w:p>
        </w:tc>
      </w:tr>
      <w:tr w:rsidR="00AC7BF2" w14:paraId="11631D9A" w14:textId="77777777" w:rsidTr="008300F3">
        <w:tc>
          <w:tcPr>
            <w:tcW w:w="6096" w:type="dxa"/>
          </w:tcPr>
          <w:p w14:paraId="7A2B30BF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30AB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รวม (</w:t>
            </w:r>
            <w:r w:rsidRPr="00486105">
              <w:rPr>
                <w:rFonts w:ascii="Angsana New" w:hAnsi="Angsana New"/>
                <w:sz w:val="30"/>
                <w:szCs w:val="30"/>
              </w:rPr>
              <w:t>“</w:t>
            </w:r>
            <w:r w:rsidRPr="0048610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486105">
              <w:rPr>
                <w:rFonts w:ascii="Angsana New" w:hAnsi="Angsana New"/>
                <w:sz w:val="30"/>
                <w:szCs w:val="30"/>
              </w:rPr>
              <w:t xml:space="preserve">” </w:t>
            </w:r>
            <w:r w:rsidRPr="00486105">
              <w:rPr>
                <w:rFonts w:ascii="Angsana New" w:hAnsi="Angsana New"/>
                <w:sz w:val="30"/>
                <w:szCs w:val="30"/>
                <w:cs/>
              </w:rPr>
              <w:t>ในงบกำไรขาดทุนเบ็ดเสร็จรวม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25" w:type="dxa"/>
          </w:tcPr>
          <w:p w14:paraId="65FA1369" w14:textId="77777777" w:rsidR="00AC7BF2" w:rsidRDefault="00AC7BF2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dxa"/>
            <w:tcBorders>
              <w:top w:val="single" w:sz="4" w:space="0" w:color="auto"/>
              <w:bottom w:val="double" w:sz="4" w:space="0" w:color="auto"/>
            </w:tcBorders>
          </w:tcPr>
          <w:p w14:paraId="45C77F15" w14:textId="77777777" w:rsidR="00AC7BF2" w:rsidRDefault="00AC7BF2" w:rsidP="00F908FF">
            <w:pPr>
              <w:pStyle w:val="Preformatted"/>
              <w:tabs>
                <w:tab w:val="clear" w:pos="227"/>
                <w:tab w:val="clear" w:pos="454"/>
                <w:tab w:val="clear" w:pos="680"/>
                <w:tab w:val="clear" w:pos="907"/>
                <w:tab w:val="clear" w:pos="959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590"/>
              </w:tabs>
              <w:spacing w:line="240" w:lineRule="auto"/>
              <w:ind w:left="-108" w:right="17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14,940</w:t>
            </w:r>
          </w:p>
        </w:tc>
      </w:tr>
    </w:tbl>
    <w:p w14:paraId="11716EBB" w14:textId="77777777" w:rsidR="001340B3" w:rsidRDefault="001340B3" w:rsidP="001340B3">
      <w:pPr>
        <w:pStyle w:val="NoSpacing"/>
        <w:jc w:val="thaiDistribute"/>
        <w:rPr>
          <w:rFonts w:ascii="Angsana New" w:hAnsi="Angsana New"/>
          <w:spacing w:val="-2"/>
          <w:szCs w:val="30"/>
        </w:rPr>
      </w:pPr>
    </w:p>
    <w:p w14:paraId="18F40DE8" w14:textId="77777777" w:rsidR="00AC7BF2" w:rsidRDefault="00AC7BF2" w:rsidP="001340B3">
      <w:pPr>
        <w:pStyle w:val="NoSpacing"/>
        <w:jc w:val="thaiDistribute"/>
        <w:rPr>
          <w:rFonts w:ascii="Angsana New" w:hAnsi="Angsana New"/>
          <w:spacing w:val="-2"/>
          <w:szCs w:val="30"/>
        </w:rPr>
      </w:pPr>
    </w:p>
    <w:p w14:paraId="6E276A55" w14:textId="77777777" w:rsidR="008300F3" w:rsidRDefault="008300F3" w:rsidP="001340B3">
      <w:pPr>
        <w:pStyle w:val="NoSpacing"/>
        <w:jc w:val="thaiDistribute"/>
        <w:rPr>
          <w:rFonts w:ascii="Angsana New" w:hAnsi="Angsana New"/>
          <w:spacing w:val="-2"/>
          <w:szCs w:val="30"/>
        </w:rPr>
      </w:pPr>
    </w:p>
    <w:p w14:paraId="47B1A3F2" w14:textId="77777777" w:rsidR="001340B3" w:rsidRPr="005F53F0" w:rsidRDefault="001340B3" w:rsidP="001340B3">
      <w:pPr>
        <w:pStyle w:val="NoSpacing"/>
        <w:jc w:val="thaiDistribute"/>
        <w:rPr>
          <w:rFonts w:ascii="Angsana New" w:hAnsi="Angsana New"/>
          <w:szCs w:val="30"/>
        </w:rPr>
      </w:pPr>
      <w:r w:rsidRPr="005F53F0">
        <w:rPr>
          <w:rFonts w:ascii="Angsana New" w:hAnsi="Angsana New"/>
          <w:szCs w:val="30"/>
          <w:cs/>
        </w:rPr>
        <w:lastRenderedPageBreak/>
        <w:t>รายการบัญชีระหว่างบริษัทกับบริษัทย่อยที่มีนัยสำคัญได้ถูกตัดรายการในการทำงบการเงินรวมแล้ว</w:t>
      </w:r>
    </w:p>
    <w:p w14:paraId="04EB549B" w14:textId="77777777" w:rsidR="00540BE9" w:rsidRPr="003A6A5A" w:rsidRDefault="00540BE9" w:rsidP="001340B3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14:paraId="5D870ABB" w14:textId="77777777" w:rsidR="00553102" w:rsidRPr="005F53F0" w:rsidRDefault="00553102" w:rsidP="0055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53F0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5F53F0">
        <w:rPr>
          <w:rFonts w:ascii="Angsana New" w:hAnsi="Angsana New"/>
          <w:sz w:val="30"/>
          <w:szCs w:val="30"/>
        </w:rPr>
        <w:t>1</w:t>
      </w:r>
      <w:r w:rsidRPr="005F53F0">
        <w:rPr>
          <w:rFonts w:ascii="Angsana New" w:hAnsi="Angsana New"/>
          <w:sz w:val="30"/>
          <w:szCs w:val="30"/>
          <w:cs/>
        </w:rPr>
        <w:t xml:space="preserve"> มกราคม </w:t>
      </w:r>
      <w:r w:rsidRPr="005F53F0">
        <w:rPr>
          <w:rFonts w:ascii="Angsana New" w:hAnsi="Angsana New"/>
          <w:sz w:val="30"/>
          <w:szCs w:val="30"/>
        </w:rPr>
        <w:t>2568</w:t>
      </w:r>
      <w:r w:rsidRPr="005F53F0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กลุ่มบริษัทได้ถือปฏิบัติตามมาตรฐานการบัญชี (</w:t>
      </w:r>
      <w:r w:rsidRPr="005F53F0">
        <w:rPr>
          <w:rFonts w:ascii="Angsana New" w:hAnsi="Angsana New"/>
          <w:sz w:val="30"/>
          <w:szCs w:val="30"/>
        </w:rPr>
        <w:t xml:space="preserve">TAS) </w:t>
      </w:r>
      <w:r w:rsidRPr="005F53F0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 (</w:t>
      </w:r>
      <w:r w:rsidRPr="005F53F0">
        <w:rPr>
          <w:rFonts w:ascii="Angsana New" w:hAnsi="Angsana New"/>
          <w:sz w:val="30"/>
          <w:szCs w:val="30"/>
        </w:rPr>
        <w:t xml:space="preserve">TFRS) </w:t>
      </w:r>
      <w:r w:rsidRPr="005F53F0">
        <w:rPr>
          <w:rFonts w:ascii="Angsana New" w:hAnsi="Angsana New"/>
          <w:sz w:val="30"/>
          <w:szCs w:val="30"/>
          <w:cs/>
        </w:rPr>
        <w:t xml:space="preserve">หลายฉบับ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Pr="005F53F0">
        <w:rPr>
          <w:rFonts w:ascii="Angsana New" w:hAnsi="Angsana New"/>
          <w:sz w:val="30"/>
          <w:szCs w:val="30"/>
        </w:rPr>
        <w:t>1</w:t>
      </w:r>
      <w:r w:rsidRPr="005F53F0">
        <w:rPr>
          <w:rFonts w:ascii="Angsana New" w:hAnsi="Angsana New"/>
          <w:sz w:val="30"/>
          <w:szCs w:val="30"/>
          <w:cs/>
        </w:rPr>
        <w:t xml:space="preserve"> มกราคม </w:t>
      </w:r>
      <w:r w:rsidRPr="005F53F0">
        <w:rPr>
          <w:rFonts w:ascii="Angsana New" w:hAnsi="Angsana New"/>
          <w:sz w:val="30"/>
          <w:szCs w:val="30"/>
        </w:rPr>
        <w:t>2568</w:t>
      </w:r>
      <w:r w:rsidRPr="005F53F0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20B38F90" w14:textId="77777777" w:rsidR="00553102" w:rsidRPr="005F53F0" w:rsidRDefault="00553102" w:rsidP="00553102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5F53F0">
        <w:rPr>
          <w:rFonts w:ascii="Angsana New" w:hAnsi="Angsana New"/>
          <w:sz w:val="30"/>
          <w:szCs w:val="30"/>
        </w:rPr>
        <w:t xml:space="preserve">TAS 1 =&gt; </w:t>
      </w:r>
      <w:r w:rsidRPr="005F53F0">
        <w:rPr>
          <w:rFonts w:ascii="Angsana New" w:hAnsi="Angsana New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</w:t>
      </w:r>
      <w:r w:rsidRPr="005F53F0">
        <w:rPr>
          <w:rFonts w:ascii="Angsana New" w:hAnsi="Angsana New"/>
          <w:sz w:val="30"/>
          <w:szCs w:val="30"/>
        </w:rPr>
        <w:t xml:space="preserve"> </w:t>
      </w:r>
      <w:r w:rsidRPr="005F53F0">
        <w:rPr>
          <w:rFonts w:ascii="Angsana New" w:hAnsi="Angsana New"/>
          <w:sz w:val="30"/>
          <w:szCs w:val="30"/>
          <w:cs/>
        </w:rPr>
        <w:t>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</w:t>
      </w:r>
      <w:r w:rsidRPr="005F53F0">
        <w:rPr>
          <w:rFonts w:ascii="Angsana New" w:hAnsi="Angsana New"/>
          <w:sz w:val="30"/>
          <w:szCs w:val="30"/>
        </w:rPr>
        <w:t xml:space="preserve"> </w:t>
      </w:r>
      <w:r w:rsidRPr="005F53F0">
        <w:rPr>
          <w:rFonts w:ascii="Angsana New" w:hAnsi="Angsana New"/>
          <w:sz w:val="30"/>
          <w:szCs w:val="30"/>
          <w:cs/>
        </w:rPr>
        <w:t>ๆ</w:t>
      </w:r>
    </w:p>
    <w:p w14:paraId="239742CF" w14:textId="77777777" w:rsidR="00553102" w:rsidRPr="005F53F0" w:rsidRDefault="00553102" w:rsidP="00553102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5F53F0">
        <w:rPr>
          <w:rFonts w:ascii="Angsana New" w:hAnsi="Angsana New"/>
          <w:sz w:val="30"/>
          <w:szCs w:val="30"/>
        </w:rPr>
        <w:t xml:space="preserve">TAS 7, TFRS 7 =&gt; </w:t>
      </w:r>
      <w:r w:rsidRPr="005F53F0">
        <w:rPr>
          <w:rFonts w:ascii="Angsana New" w:hAnsi="Angsana New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 w:rsidRPr="005F53F0">
        <w:rPr>
          <w:rFonts w:ascii="Angsana New" w:hAnsi="Angsana New"/>
          <w:sz w:val="30"/>
          <w:szCs w:val="30"/>
        </w:rPr>
        <w:t>(Supplier Finance Agreements</w:t>
      </w:r>
      <w:r w:rsidRPr="005F53F0">
        <w:rPr>
          <w:rFonts w:ascii="Angsana New" w:hAnsi="Angsana New"/>
          <w:sz w:val="30"/>
          <w:szCs w:val="30"/>
          <w:cs/>
        </w:rPr>
        <w:t xml:space="preserve"> </w:t>
      </w:r>
      <w:r w:rsidRPr="005F53F0">
        <w:rPr>
          <w:rFonts w:ascii="Angsana New" w:hAnsi="Angsana New"/>
          <w:sz w:val="30"/>
          <w:szCs w:val="30"/>
        </w:rPr>
        <w:t xml:space="preserve">“SFA”) </w:t>
      </w:r>
      <w:r w:rsidRPr="005F53F0">
        <w:rPr>
          <w:rFonts w:ascii="Angsana New" w:hAnsi="Angsana New"/>
          <w:sz w:val="30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14:paraId="7CEABB37" w14:textId="77777777" w:rsidR="00553102" w:rsidRPr="005F53F0" w:rsidRDefault="00553102" w:rsidP="00553102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5F53F0">
        <w:rPr>
          <w:rFonts w:ascii="Angsana New" w:hAnsi="Angsana New"/>
          <w:sz w:val="30"/>
          <w:szCs w:val="30"/>
        </w:rPr>
        <w:t xml:space="preserve">TFRS 16 =&gt; </w:t>
      </w:r>
      <w:r w:rsidRPr="005F53F0">
        <w:rPr>
          <w:rFonts w:ascii="Angsana New" w:hAnsi="Angsana New"/>
          <w:sz w:val="30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การวัดมูลค่าภายหลังสำหรับรายการการขายและเช่ากลับคืน</w:t>
      </w:r>
    </w:p>
    <w:p w14:paraId="541D19C7" w14:textId="048EA5B1" w:rsidR="00553102" w:rsidRPr="005F53F0" w:rsidRDefault="00553102" w:rsidP="00553102">
      <w:pPr>
        <w:spacing w:line="240" w:lineRule="auto"/>
        <w:jc w:val="thaiDistribute"/>
        <w:rPr>
          <w:rFonts w:ascii="Angsana New" w:eastAsia="Times New Roman" w:hAnsi="Angsana New"/>
          <w:spacing w:val="-2"/>
          <w:sz w:val="30"/>
          <w:szCs w:val="30"/>
          <w:cs/>
        </w:rPr>
      </w:pPr>
      <w:r w:rsidRPr="005F53F0">
        <w:rPr>
          <w:rFonts w:ascii="Angsana New" w:eastAsia="Times New Roman" w:hAnsi="Angsana New"/>
          <w:spacing w:val="-2"/>
          <w:sz w:val="30"/>
          <w:szCs w:val="30"/>
          <w:cs/>
          <w:lang w:val="th-TH"/>
        </w:rPr>
        <w:t>ทั้งนี้ TAS และ TFRS ที่มีการปรับปรุงข้างต้นไม่มีผลกระทบที่เป็นสาระสำคัญต่องบการเงินของกลุ่มบริษัท</w:t>
      </w:r>
      <w:r w:rsidR="00AA5EB1" w:rsidRPr="005F53F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ยกเว้น </w:t>
      </w:r>
      <w:r w:rsidR="00AA5EB1" w:rsidRPr="005F53F0">
        <w:rPr>
          <w:rFonts w:ascii="Angsana New" w:eastAsia="Times New Roman" w:hAnsi="Angsana New"/>
          <w:spacing w:val="-2"/>
          <w:sz w:val="30"/>
          <w:szCs w:val="30"/>
        </w:rPr>
        <w:t>TAS 7</w:t>
      </w:r>
      <w:r w:rsidR="00107AE1" w:rsidRPr="005F53F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107AE1" w:rsidRPr="005F53F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และ </w:t>
      </w:r>
      <w:r w:rsidR="00AA5EB1" w:rsidRPr="005F53F0">
        <w:rPr>
          <w:rFonts w:ascii="Angsana New" w:eastAsia="Times New Roman" w:hAnsi="Angsana New"/>
          <w:spacing w:val="-2"/>
          <w:sz w:val="30"/>
          <w:szCs w:val="30"/>
        </w:rPr>
        <w:t xml:space="preserve">TFRS 7 </w:t>
      </w:r>
      <w:r w:rsidR="00AA5EB1" w:rsidRPr="005F53F0">
        <w:rPr>
          <w:rFonts w:ascii="Angsana New" w:eastAsia="Times New Roman" w:hAnsi="Angsana New" w:hint="cs"/>
          <w:spacing w:val="-2"/>
          <w:sz w:val="30"/>
          <w:szCs w:val="30"/>
          <w:cs/>
        </w:rPr>
        <w:t>ที่มีผลกระทบเกี่ยวกับ</w:t>
      </w:r>
      <w:r w:rsidR="00C23A8A">
        <w:rPr>
          <w:rFonts w:ascii="Angsana New" w:eastAsia="Times New Roman" w:hAnsi="Angsana New" w:hint="cs"/>
          <w:spacing w:val="-2"/>
          <w:sz w:val="30"/>
          <w:szCs w:val="30"/>
          <w:cs/>
        </w:rPr>
        <w:t>การกระทบยอดในงบกระแสเงินสดของบัญชีที่เกี่ยวข้องและ</w:t>
      </w:r>
      <w:r w:rsidR="00AA5EB1" w:rsidRPr="005F53F0">
        <w:rPr>
          <w:rFonts w:ascii="Angsana New" w:eastAsia="Times New Roman" w:hAnsi="Angsana New" w:hint="cs"/>
          <w:spacing w:val="-2"/>
          <w:sz w:val="30"/>
          <w:szCs w:val="30"/>
          <w:cs/>
        </w:rPr>
        <w:t>การเปิดเผยข้อมูลเพิ่มเติม</w:t>
      </w:r>
      <w:r w:rsidR="00107AE1" w:rsidRPr="005F53F0">
        <w:rPr>
          <w:rFonts w:ascii="Angsana New" w:eastAsia="Times New Roman" w:hAnsi="Angsana New" w:hint="cs"/>
          <w:spacing w:val="-2"/>
          <w:sz w:val="30"/>
          <w:szCs w:val="30"/>
          <w:cs/>
        </w:rPr>
        <w:t>ใน</w:t>
      </w:r>
      <w:r w:rsidR="00AA5EB1" w:rsidRPr="005F53F0">
        <w:rPr>
          <w:rFonts w:ascii="Angsana New" w:eastAsia="Times New Roman" w:hAnsi="Angsana New" w:hint="cs"/>
          <w:spacing w:val="-2"/>
          <w:sz w:val="30"/>
          <w:szCs w:val="30"/>
          <w:cs/>
        </w:rPr>
        <w:t>งบการเงินของกลุ่มบริษัท</w:t>
      </w:r>
      <w:r w:rsidR="00107AE1" w:rsidRPr="005F53F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(ดูหมายเหตุ </w:t>
      </w:r>
      <w:r w:rsidR="00107AE1" w:rsidRPr="005F53F0">
        <w:rPr>
          <w:rFonts w:ascii="Angsana New" w:eastAsia="Times New Roman" w:hAnsi="Angsana New"/>
          <w:spacing w:val="-2"/>
          <w:sz w:val="30"/>
          <w:szCs w:val="30"/>
        </w:rPr>
        <w:t xml:space="preserve">11 </w:t>
      </w:r>
      <w:r w:rsidR="00107AE1" w:rsidRPr="005F53F0">
        <w:rPr>
          <w:rFonts w:ascii="Angsana New" w:eastAsia="Times New Roman" w:hAnsi="Angsana New" w:hint="cs"/>
          <w:spacing w:val="-2"/>
          <w:sz w:val="30"/>
          <w:szCs w:val="30"/>
          <w:cs/>
        </w:rPr>
        <w:t>และข้อมูลท้าย</w:t>
      </w:r>
      <w:r w:rsidR="005F53F0" w:rsidRPr="005F53F0">
        <w:rPr>
          <w:rFonts w:ascii="Angsana New" w:eastAsia="Times New Roman" w:hAnsi="Angsana New" w:hint="cs"/>
          <w:spacing w:val="-2"/>
          <w:sz w:val="30"/>
          <w:szCs w:val="30"/>
          <w:cs/>
        </w:rPr>
        <w:t>งบ</w:t>
      </w:r>
      <w:r w:rsidR="00107AE1" w:rsidRPr="005F53F0">
        <w:rPr>
          <w:rFonts w:ascii="Angsana New" w:eastAsia="Times New Roman" w:hAnsi="Angsana New" w:hint="cs"/>
          <w:spacing w:val="-2"/>
          <w:sz w:val="30"/>
          <w:szCs w:val="30"/>
          <w:cs/>
        </w:rPr>
        <w:t>กระแสเงินสด)</w:t>
      </w:r>
    </w:p>
    <w:p w14:paraId="1B509DA2" w14:textId="77777777" w:rsidR="001340B3" w:rsidRPr="00EC7035" w:rsidRDefault="001340B3" w:rsidP="001340B3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14:paraId="3427B702" w14:textId="77777777" w:rsidR="001C1C88" w:rsidRPr="005F53F0" w:rsidRDefault="001C1C88" w:rsidP="001C1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53F0">
        <w:rPr>
          <w:rFonts w:ascii="Angsana New" w:hAnsi="Angsana New"/>
          <w:sz w:val="30"/>
          <w:szCs w:val="30"/>
          <w:cs/>
        </w:rPr>
        <w:t xml:space="preserve">นอกจากนี้ สภาวิชาชีพบัญชีได้ปรับปรุง </w:t>
      </w:r>
      <w:r w:rsidRPr="005F53F0">
        <w:rPr>
          <w:rFonts w:ascii="Angsana New" w:hAnsi="Angsana New"/>
          <w:sz w:val="30"/>
          <w:szCs w:val="30"/>
        </w:rPr>
        <w:t>TAS 21 “</w:t>
      </w:r>
      <w:r w:rsidRPr="005F53F0">
        <w:rPr>
          <w:rFonts w:ascii="Angsana New" w:hAnsi="Angsana New"/>
          <w:sz w:val="30"/>
          <w:szCs w:val="30"/>
          <w:cs/>
        </w:rPr>
        <w:t>ผลกระทบจากการเปลี่ยนแปลงของอัตราแลกเปลี่ยนเงินตราต่างประเทศ</w:t>
      </w:r>
      <w:r w:rsidRPr="005F53F0">
        <w:rPr>
          <w:rFonts w:ascii="Angsana New" w:hAnsi="Angsana New"/>
          <w:sz w:val="30"/>
          <w:szCs w:val="30"/>
        </w:rPr>
        <w:t xml:space="preserve">” </w:t>
      </w:r>
      <w:r w:rsidRPr="005F53F0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5F53F0">
        <w:rPr>
          <w:rFonts w:ascii="Angsana New" w:hAnsi="Angsana New"/>
          <w:sz w:val="30"/>
          <w:szCs w:val="30"/>
        </w:rPr>
        <w:t>1</w:t>
      </w:r>
      <w:r w:rsidRPr="005F53F0">
        <w:rPr>
          <w:rFonts w:ascii="Angsana New" w:hAnsi="Angsana New"/>
          <w:sz w:val="30"/>
          <w:szCs w:val="30"/>
          <w:cs/>
        </w:rPr>
        <w:t xml:space="preserve"> มกราคม </w:t>
      </w:r>
      <w:r w:rsidRPr="005F53F0">
        <w:rPr>
          <w:rFonts w:ascii="Angsana New" w:hAnsi="Angsana New"/>
          <w:sz w:val="30"/>
          <w:szCs w:val="30"/>
        </w:rPr>
        <w:t>2569</w:t>
      </w:r>
      <w:r w:rsidRPr="005F53F0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โดยเป็นการปรับปรุงเพื่อให้มีความชัดเจนและเหมาะสมมากยิ่งขึ้นในส่วนที่เกี่ยวข้องกับ </w:t>
      </w:r>
      <w:r w:rsidRPr="005F53F0">
        <w:rPr>
          <w:rFonts w:ascii="Angsana New" w:hAnsi="Angsana New"/>
          <w:sz w:val="30"/>
          <w:szCs w:val="30"/>
        </w:rPr>
        <w:t>“</w:t>
      </w:r>
      <w:r w:rsidRPr="005F53F0">
        <w:rPr>
          <w:rFonts w:ascii="Angsana New" w:hAnsi="Angsana New"/>
          <w:sz w:val="30"/>
          <w:szCs w:val="30"/>
          <w:cs/>
        </w:rPr>
        <w:t>การขาดความสามารถในการแลกเปลี่ยน</w:t>
      </w:r>
      <w:r w:rsidRPr="005F53F0">
        <w:rPr>
          <w:rFonts w:ascii="Angsana New" w:hAnsi="Angsana New"/>
          <w:sz w:val="30"/>
          <w:szCs w:val="30"/>
        </w:rPr>
        <w:t>”</w:t>
      </w:r>
      <w:r w:rsidRPr="005F53F0">
        <w:rPr>
          <w:rFonts w:ascii="Angsana New" w:hAnsi="Angsana New"/>
          <w:sz w:val="30"/>
          <w:szCs w:val="30"/>
          <w:cs/>
        </w:rPr>
        <w:t xml:space="preserve"> ซึ่งกำหนดให้กลุ่มบริษัทประเมินว่าสกุลเงินหนึ่งสามารถแลกเปลี่ยนไปเป็นสกุลเงินอื่นได้หรือไม่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และเมื่อไม่เป็นเช่นนั้นให้กำหนดหรือประมาณอัตราแลกเปลี่ยนที่จะใช้และเปิดเผยข้อมูลที่เกี่ยวข้อง ทั้งนี้ การปรับปรุง </w:t>
      </w:r>
      <w:r w:rsidRPr="005F53F0">
        <w:rPr>
          <w:rFonts w:ascii="Angsana New" w:hAnsi="Angsana New"/>
          <w:sz w:val="30"/>
          <w:szCs w:val="30"/>
        </w:rPr>
        <w:t>TAS 21</w:t>
      </w:r>
      <w:r w:rsidRPr="005F53F0">
        <w:rPr>
          <w:rFonts w:ascii="Angsana New" w:hAnsi="Angsana New"/>
          <w:sz w:val="30"/>
          <w:szCs w:val="30"/>
          <w:cs/>
        </w:rPr>
        <w:t xml:space="preserve"> ดังกล่าวไม่มีผลกระทบที่เป็นสาระสำคัญต่องบการเงินของกลุ่มบริษัท</w:t>
      </w:r>
    </w:p>
    <w:p w14:paraId="1577E8B9" w14:textId="77777777" w:rsidR="001C1C88" w:rsidRPr="00EC7035" w:rsidRDefault="001C1C88" w:rsidP="001340B3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14:paraId="7EBC045F" w14:textId="0A0953F6" w:rsidR="001340B3" w:rsidRPr="005F53F0" w:rsidRDefault="001340B3" w:rsidP="00134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53F0"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3C3B50" w:rsidRPr="005F53F0">
        <w:rPr>
          <w:rFonts w:ascii="Angsana New" w:hAnsi="Angsana New"/>
          <w:sz w:val="30"/>
          <w:szCs w:val="30"/>
          <w:cs/>
        </w:rPr>
        <w:t>งบการเงิน</w:t>
      </w:r>
      <w:r w:rsidRPr="005F53F0">
        <w:rPr>
          <w:rFonts w:ascii="Angsana New" w:hAnsi="Angsana New"/>
          <w:sz w:val="30"/>
          <w:szCs w:val="30"/>
          <w:cs/>
        </w:rPr>
        <w:t xml:space="preserve"> </w:t>
      </w:r>
      <w:r w:rsidR="003C3B50" w:rsidRPr="005F53F0">
        <w:rPr>
          <w:rFonts w:ascii="Angsana New" w:hAnsi="Angsana New"/>
          <w:sz w:val="30"/>
          <w:szCs w:val="30"/>
          <w:cs/>
        </w:rPr>
        <w:t>งบการเงิน</w:t>
      </w:r>
      <w:r w:rsidRPr="005F53F0">
        <w:rPr>
          <w:rFonts w:ascii="Angsana New" w:hAnsi="Angsana New"/>
          <w:sz w:val="30"/>
          <w:szCs w:val="30"/>
          <w:cs/>
        </w:rPr>
        <w:t>ฉบับภาษาอังกฤษได้ถูกจัดทำขึ้นจาก</w:t>
      </w:r>
      <w:r w:rsidR="003C3B50" w:rsidRPr="005F53F0">
        <w:rPr>
          <w:rFonts w:ascii="Angsana New" w:hAnsi="Angsana New"/>
          <w:sz w:val="30"/>
          <w:szCs w:val="30"/>
          <w:cs/>
        </w:rPr>
        <w:t>งบการเงิน</w:t>
      </w:r>
      <w:r w:rsidRPr="005F53F0">
        <w:rPr>
          <w:rFonts w:ascii="Angsana New" w:hAnsi="Angsana New"/>
          <w:sz w:val="30"/>
          <w:szCs w:val="30"/>
          <w:cs/>
        </w:rPr>
        <w:t>ฉบับภาษาไทยนี้ ซึ่งได้นำเสนอเพื่อวัตถุประสงค์ของการรายงานทางการเงิน</w:t>
      </w:r>
      <w:r w:rsidR="003C3B50" w:rsidRPr="005F53F0">
        <w:rPr>
          <w:rFonts w:ascii="Angsana New" w:hAnsi="Angsana New"/>
          <w:sz w:val="30"/>
          <w:szCs w:val="30"/>
          <w:cs/>
        </w:rPr>
        <w:t>ภาย</w:t>
      </w:r>
      <w:r w:rsidR="008300F3" w:rsidRPr="005F53F0">
        <w:rPr>
          <w:rFonts w:ascii="Angsana New" w:hAnsi="Angsana New"/>
          <w:sz w:val="30"/>
          <w:szCs w:val="30"/>
          <w:cs/>
        </w:rPr>
        <w:t>เพื่อใช้</w:t>
      </w:r>
      <w:r w:rsidRPr="005F53F0">
        <w:rPr>
          <w:rFonts w:ascii="Angsana New" w:hAnsi="Angsana New"/>
          <w:sz w:val="30"/>
          <w:szCs w:val="30"/>
          <w:cs/>
        </w:rPr>
        <w:t>ในประเทศ</w:t>
      </w:r>
    </w:p>
    <w:p w14:paraId="0E00BD61" w14:textId="77777777" w:rsidR="00540BE9" w:rsidRPr="00EC7035" w:rsidRDefault="00540BE9" w:rsidP="00134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D6DF84C" w14:textId="77777777" w:rsidR="009D0AD5" w:rsidRPr="005F53F0" w:rsidRDefault="009D0AD5" w:rsidP="00F04485">
      <w:pPr>
        <w:numPr>
          <w:ilvl w:val="0"/>
          <w:numId w:val="16"/>
        </w:numPr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5F53F0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</w:t>
      </w:r>
      <w:r w:rsidR="00F37B53" w:rsidRPr="005F53F0">
        <w:rPr>
          <w:rFonts w:ascii="Angsana New" w:hAnsi="Angsana New"/>
          <w:b/>
          <w:bCs/>
          <w:sz w:val="30"/>
          <w:szCs w:val="30"/>
          <w:cs/>
        </w:rPr>
        <w:t>มีสาระ</w:t>
      </w:r>
      <w:r w:rsidRPr="005F53F0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0EDB4F15" w14:textId="77777777" w:rsidR="00390840" w:rsidRPr="00EC7035" w:rsidRDefault="00390840" w:rsidP="0039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0E759972" w14:textId="77777777" w:rsidR="00390840" w:rsidRPr="005F53F0" w:rsidRDefault="00390840" w:rsidP="00390840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5F53F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508C6276" w14:textId="77777777" w:rsidR="000C2B5A" w:rsidRPr="00EC7035" w:rsidRDefault="000C2B5A" w:rsidP="000C2B5A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20"/>
          <w:szCs w:val="20"/>
        </w:rPr>
      </w:pPr>
    </w:p>
    <w:p w14:paraId="34AA1D9D" w14:textId="77777777" w:rsidR="000B6BC1" w:rsidRPr="005F53F0" w:rsidRDefault="000C2B5A" w:rsidP="000C2B5A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5F53F0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งบการเงินรวมประกอบด้วยงบการเงินของบริษัทและบริษัทย่อยโดยรายการบัญชีที่มีนัยสำคัญระหว่างบริษัท</w:t>
      </w:r>
      <w:r w:rsidR="00B25D8C" w:rsidRPr="005F53F0">
        <w:rPr>
          <w:rFonts w:ascii="Angsana New" w:hAnsi="Angsana New"/>
          <w:sz w:val="30"/>
          <w:szCs w:val="30"/>
          <w:cs/>
        </w:rPr>
        <w:t>และ</w:t>
      </w:r>
      <w:r w:rsidRPr="005F53F0">
        <w:rPr>
          <w:rFonts w:ascii="Angsana New" w:hAnsi="Angsana New"/>
          <w:sz w:val="30"/>
          <w:szCs w:val="30"/>
          <w:cs/>
        </w:rPr>
        <w:t>บริษัทย่อยได้ถูกตัดรายการในการจัดทำงบการเงินรวมแล้ว</w:t>
      </w:r>
      <w:r w:rsidR="005946C2" w:rsidRPr="005F53F0">
        <w:rPr>
          <w:rFonts w:ascii="Angsana New" w:hAnsi="Angsana New"/>
          <w:sz w:val="30"/>
          <w:szCs w:val="30"/>
        </w:rPr>
        <w:t xml:space="preserve"> </w:t>
      </w:r>
      <w:r w:rsidRPr="005F53F0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ได้สิ้นสุดลง</w:t>
      </w:r>
    </w:p>
    <w:p w14:paraId="3B24B8B1" w14:textId="77777777" w:rsidR="001C1C88" w:rsidRPr="00AA5EB1" w:rsidRDefault="001C1C88" w:rsidP="000C2B5A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16"/>
          <w:szCs w:val="16"/>
        </w:rPr>
      </w:pPr>
    </w:p>
    <w:p w14:paraId="6E604D6B" w14:textId="5984BF25" w:rsidR="008C4BF7" w:rsidRPr="000A1E17" w:rsidRDefault="008C4BF7" w:rsidP="008C4BF7">
      <w:pPr>
        <w:tabs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0A1E17">
        <w:rPr>
          <w:rFonts w:ascii="Angsana New" w:hAnsi="Angsana New"/>
          <w:spacing w:val="-2"/>
          <w:sz w:val="30"/>
          <w:szCs w:val="30"/>
          <w:cs/>
        </w:rPr>
        <w:lastRenderedPageBreak/>
        <w:t>เงินลงทุนในบริษัทย</w:t>
      </w:r>
      <w:r w:rsidRPr="000A1E17">
        <w:rPr>
          <w:rStyle w:val="PageNumber"/>
          <w:rFonts w:ascii="Angsana New" w:hAnsi="Angsana New"/>
          <w:spacing w:val="-2"/>
          <w:sz w:val="30"/>
          <w:szCs w:val="30"/>
          <w:cs/>
        </w:rPr>
        <w:t>่อยในงบการเงินเฉพาะบริษัทบันทึกด้วย</w:t>
      </w:r>
      <w:r w:rsidRPr="000A1E17">
        <w:rPr>
          <w:rFonts w:ascii="Angsana New" w:hAnsi="Angsana New"/>
          <w:spacing w:val="-2"/>
          <w:sz w:val="30"/>
          <w:szCs w:val="30"/>
          <w:cs/>
        </w:rPr>
        <w:t>วิธีราคาทุนและแสดงในราคาทุนหักค่าเผื่อการด้อยค่า</w:t>
      </w:r>
      <w:r w:rsidR="005F53F0" w:rsidRPr="000A1E1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A1E17">
        <w:rPr>
          <w:rFonts w:ascii="Angsana New" w:hAnsi="Angsana New"/>
          <w:spacing w:val="-2"/>
          <w:sz w:val="30"/>
          <w:szCs w:val="30"/>
          <w:cs/>
        </w:rPr>
        <w:t>(ถ้ามี) เงินปันผลรับจากบริษัทย่อยจะถูกรับรู้เป็นรายได้เมื่อมีการประกาศจ่ายเงินปันผลแล้ว</w:t>
      </w:r>
    </w:p>
    <w:p w14:paraId="7AC7185F" w14:textId="77777777" w:rsidR="005F53F0" w:rsidRPr="000A1E17" w:rsidRDefault="005F53F0" w:rsidP="008C4BF7">
      <w:pPr>
        <w:tabs>
          <w:tab w:val="left" w:pos="540"/>
        </w:tabs>
        <w:jc w:val="thaiDistribute"/>
        <w:rPr>
          <w:rFonts w:ascii="Times New Roman" w:hAnsi="Times New Roman"/>
          <w:sz w:val="24"/>
          <w:szCs w:val="24"/>
        </w:rPr>
      </w:pPr>
    </w:p>
    <w:p w14:paraId="799B2251" w14:textId="77777777" w:rsidR="00A5230D" w:rsidRPr="005E22F9" w:rsidRDefault="00A5230D" w:rsidP="00A5230D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5E22F9">
        <w:rPr>
          <w:rFonts w:ascii="Angsana New" w:hAnsi="Angsana New"/>
          <w:cs/>
          <w:lang w:val="th-TH"/>
        </w:rPr>
        <w:t>การใช้ประมาณการ</w:t>
      </w:r>
    </w:p>
    <w:p w14:paraId="4F8086C5" w14:textId="77777777" w:rsidR="00A5230D" w:rsidRPr="000A1E17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10BF0B76" w14:textId="77777777" w:rsidR="007D1324" w:rsidRPr="005E22F9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  <w:r w:rsidRPr="005E22F9">
        <w:rPr>
          <w:rFonts w:ascii="Angsana New" w:hAnsi="Angsana New" w:cs="Angsana New"/>
          <w:color w:val="000000"/>
          <w:cs/>
        </w:rPr>
        <w:t>ในการจัดทำงบการเงินตามมาตรฐานการบัญชีและมาตรฐานการรายงานทางการเงิน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0C2763D2" w14:textId="77777777" w:rsidR="000E421C" w:rsidRPr="000A1E17" w:rsidRDefault="000E421C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5E2D1A5F" w14:textId="575BAE29" w:rsidR="007D1324" w:rsidRPr="005946C2" w:rsidRDefault="007D1324" w:rsidP="007D1324">
      <w:pPr>
        <w:pStyle w:val="Heading6"/>
        <w:jc w:val="thaiDistribute"/>
        <w:rPr>
          <w:rFonts w:ascii="Angsana New" w:hAnsi="Angsana New"/>
          <w:b w:val="0"/>
          <w:bCs w:val="0"/>
          <w:color w:val="000000"/>
          <w:cs/>
        </w:rPr>
      </w:pPr>
      <w:r w:rsidRPr="005946C2">
        <w:rPr>
          <w:rFonts w:ascii="Angsana New" w:hAnsi="Angsana New"/>
          <w:b w:val="0"/>
          <w:bCs w:val="0"/>
          <w:color w:val="00000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</w:t>
      </w:r>
      <w:r w:rsidR="00C55A2E">
        <w:rPr>
          <w:rFonts w:ascii="Angsana New" w:hAnsi="Angsana New"/>
          <w:b w:val="0"/>
          <w:bCs w:val="0"/>
          <w:color w:val="000000"/>
          <w:cs/>
        </w:rPr>
        <w:t>รปรับประมาณการกระทบเฉพาะงวดนั้น</w:t>
      </w:r>
      <w:r w:rsidR="0054264B">
        <w:rPr>
          <w:rFonts w:ascii="Angsana New" w:hAnsi="Angsana New"/>
          <w:b w:val="0"/>
          <w:bCs w:val="0"/>
          <w:color w:val="000000"/>
          <w:cs/>
        </w:rPr>
        <w:t xml:space="preserve"> </w:t>
      </w:r>
      <w:r w:rsidRPr="005946C2">
        <w:rPr>
          <w:rFonts w:ascii="Angsana New" w:hAnsi="Angsana New"/>
          <w:b w:val="0"/>
          <w:bCs w:val="0"/>
          <w:color w:val="000000"/>
          <w:cs/>
        </w:rPr>
        <w:t>ๆ  และจะบันทึกในงวดที่ปรับและงวดในอนาคตหากการปรับประมาณการกระทบงวดปัจจุบันและอนาคต</w:t>
      </w:r>
    </w:p>
    <w:p w14:paraId="0359995D" w14:textId="77777777" w:rsidR="00FF6D03" w:rsidRPr="000A1E17" w:rsidRDefault="00FF6D03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1F5D3903" w14:textId="77777777" w:rsidR="009E7370" w:rsidRPr="001969BD" w:rsidRDefault="00A5230D" w:rsidP="00B96FA5">
      <w:pPr>
        <w:pStyle w:val="Heading6"/>
        <w:jc w:val="thaiDistribute"/>
        <w:rPr>
          <w:rFonts w:ascii="Angsana New" w:hAnsi="Angsana New"/>
        </w:rPr>
      </w:pPr>
      <w:r w:rsidRPr="001969BD">
        <w:rPr>
          <w:rFonts w:ascii="Angsana New" w:hAnsi="Angsana New"/>
          <w:b w:val="0"/>
          <w:bCs w:val="0"/>
          <w:color w:val="000000"/>
          <w:cs/>
        </w:rPr>
        <w:t>ทั้งนี้ ประมาณการและข้อสมมติฐานที่สำคัญที่ใช้ในการจัดทำงบการเงินซึ่งอาจมีความไม่แน่นอนที่สำคัญมาเกี่ยวข้องได้แก่</w:t>
      </w:r>
    </w:p>
    <w:p w14:paraId="5660F2B8" w14:textId="77777777" w:rsidR="00A5230D" w:rsidRPr="001969BD" w:rsidRDefault="00A5230D" w:rsidP="0003408F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  <w:cs/>
        </w:rPr>
      </w:pPr>
      <w:r w:rsidRPr="001969BD">
        <w:rPr>
          <w:rFonts w:ascii="Angsana New" w:hAnsi="Angsana New"/>
          <w:b w:val="0"/>
          <w:bCs w:val="0"/>
          <w:color w:val="000000"/>
          <w:cs/>
        </w:rPr>
        <w:t>มูลค่าสุทธิที่จะได้รับ</w:t>
      </w:r>
      <w:r w:rsidR="009B5B78" w:rsidRPr="001969BD">
        <w:rPr>
          <w:rFonts w:ascii="Angsana New" w:hAnsi="Angsana New"/>
          <w:b w:val="0"/>
          <w:bCs w:val="0"/>
          <w:color w:val="000000"/>
          <w:cs/>
        </w:rPr>
        <w:t>ของสินค้าคงเหลือ</w:t>
      </w:r>
    </w:p>
    <w:p w14:paraId="604C5362" w14:textId="77777777" w:rsidR="00A5230D" w:rsidRPr="001969BD" w:rsidRDefault="00A5230D" w:rsidP="0003408F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1969BD">
        <w:rPr>
          <w:rFonts w:ascii="Angsana New" w:hAnsi="Angsana New"/>
          <w:b w:val="0"/>
          <w:bCs w:val="0"/>
          <w:color w:val="000000"/>
          <w:cs/>
        </w:rPr>
        <w:t>อายุการให้ประโยชน์และมูลค่าคงเหลือของอาคารและอุปกรณ์</w:t>
      </w:r>
      <w:r w:rsidR="000C3438" w:rsidRPr="001969BD">
        <w:rPr>
          <w:rFonts w:ascii="Angsana New" w:hAnsi="Angsana New"/>
          <w:b w:val="0"/>
          <w:bCs w:val="0"/>
          <w:color w:val="000000"/>
          <w:cs/>
        </w:rPr>
        <w:t xml:space="preserve"> สินทรัพย์สิทธิการใช้</w:t>
      </w:r>
      <w:r w:rsidRPr="001969BD">
        <w:rPr>
          <w:rFonts w:ascii="Angsana New" w:hAnsi="Angsana New"/>
          <w:b w:val="0"/>
          <w:bCs w:val="0"/>
          <w:color w:val="000000"/>
          <w:cs/>
        </w:rPr>
        <w:t xml:space="preserve"> และสินทรัพย์ไม่มีตัวตน</w:t>
      </w:r>
    </w:p>
    <w:p w14:paraId="6B27CEEF" w14:textId="77777777" w:rsidR="000C3438" w:rsidRPr="001969BD" w:rsidRDefault="000C3438" w:rsidP="0003408F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1969BD">
        <w:rPr>
          <w:rFonts w:ascii="Angsana New" w:hAnsi="Angsana New"/>
          <w:b w:val="0"/>
          <w:bCs w:val="0"/>
          <w:color w:val="000000"/>
          <w:cs/>
        </w:rPr>
        <w:t>ข้อพิจารณาการใช้สิทธิ</w:t>
      </w:r>
      <w:r w:rsidR="00A3586A" w:rsidRPr="001969BD">
        <w:rPr>
          <w:rFonts w:ascii="Angsana New" w:hAnsi="Angsana New"/>
          <w:b w:val="0"/>
          <w:bCs w:val="0"/>
          <w:color w:val="000000"/>
          <w:cs/>
        </w:rPr>
        <w:t>ยกเลิกหรือ</w:t>
      </w:r>
      <w:r w:rsidRPr="001969BD">
        <w:rPr>
          <w:rFonts w:ascii="Angsana New" w:hAnsi="Angsana New"/>
          <w:b w:val="0"/>
          <w:bCs w:val="0"/>
          <w:color w:val="000000"/>
          <w:cs/>
        </w:rPr>
        <w:t>ต่ออายุสัญญา</w:t>
      </w:r>
      <w:r w:rsidR="00A3586A" w:rsidRPr="001969BD">
        <w:rPr>
          <w:rFonts w:ascii="Angsana New" w:hAnsi="Angsana New"/>
          <w:b w:val="0"/>
          <w:bCs w:val="0"/>
          <w:color w:val="000000"/>
          <w:cs/>
        </w:rPr>
        <w:t>เช่า</w:t>
      </w:r>
      <w:r w:rsidRPr="001969BD">
        <w:rPr>
          <w:rFonts w:ascii="Angsana New" w:hAnsi="Angsana New"/>
          <w:b w:val="0"/>
          <w:bCs w:val="0"/>
          <w:color w:val="000000"/>
          <w:cs/>
        </w:rPr>
        <w:t>และอัตราคิดลดของหนี้สินตามสัญญาเช่า</w:t>
      </w:r>
    </w:p>
    <w:p w14:paraId="713A9C16" w14:textId="77777777" w:rsidR="00283CB8" w:rsidRPr="001969BD" w:rsidRDefault="00A3586A" w:rsidP="0003408F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1969BD">
        <w:rPr>
          <w:rFonts w:ascii="Angsana New" w:hAnsi="Angsana New"/>
          <w:b w:val="0"/>
          <w:bCs w:val="0"/>
          <w:color w:val="000000"/>
          <w:cs/>
        </w:rPr>
        <w:t>จำนวนเงินและ</w:t>
      </w:r>
      <w:r w:rsidR="00283CB8" w:rsidRPr="001969BD">
        <w:rPr>
          <w:rFonts w:ascii="Angsana New" w:hAnsi="Angsana New"/>
          <w:b w:val="0"/>
          <w:bCs w:val="0"/>
          <w:color w:val="000000"/>
          <w:cs/>
        </w:rPr>
        <w:t>งวดบัญชีที่คาดว่าจะได้รับประโยชน์จากสินทรัพย์ภาษีเงินได้รอการตัดบัญชี</w:t>
      </w:r>
    </w:p>
    <w:p w14:paraId="7082DC2B" w14:textId="733549EF" w:rsidR="000C3438" w:rsidRPr="001969BD" w:rsidRDefault="000C3438" w:rsidP="0003408F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1969BD">
        <w:rPr>
          <w:rFonts w:ascii="Angsana New" w:hAnsi="Angsana New"/>
          <w:b w:val="0"/>
          <w:bCs w:val="0"/>
          <w:color w:val="000000"/>
          <w:cs/>
        </w:rPr>
        <w:t>สมมติฐาน</w:t>
      </w:r>
      <w:r w:rsidR="00A3586A" w:rsidRPr="001969BD">
        <w:rPr>
          <w:rFonts w:ascii="Angsana New" w:hAnsi="Angsana New"/>
          <w:b w:val="0"/>
          <w:bCs w:val="0"/>
          <w:color w:val="000000"/>
          <w:cs/>
        </w:rPr>
        <w:t>และค่าตัวแปรต่าง</w:t>
      </w:r>
      <w:r w:rsidR="0054264B">
        <w:rPr>
          <w:rFonts w:ascii="Angsana New" w:hAnsi="Angsana New"/>
          <w:b w:val="0"/>
          <w:bCs w:val="0"/>
          <w:color w:val="000000"/>
          <w:cs/>
        </w:rPr>
        <w:t xml:space="preserve"> </w:t>
      </w:r>
      <w:r w:rsidR="00A3586A" w:rsidRPr="001969BD">
        <w:rPr>
          <w:rFonts w:ascii="Angsana New" w:hAnsi="Angsana New"/>
          <w:b w:val="0"/>
          <w:bCs w:val="0"/>
          <w:color w:val="000000"/>
          <w:cs/>
        </w:rPr>
        <w:t xml:space="preserve">ๆ </w:t>
      </w:r>
      <w:r w:rsidRPr="001969BD">
        <w:rPr>
          <w:rFonts w:ascii="Angsana New" w:hAnsi="Angsana New"/>
          <w:b w:val="0"/>
          <w:bCs w:val="0"/>
          <w:color w:val="000000"/>
          <w:cs/>
        </w:rPr>
        <w:t>ที่ใช้ในการคำนวณหนี้สินผลประโยชน์ของพนักงานหลังออกจากงาน</w:t>
      </w:r>
    </w:p>
    <w:p w14:paraId="67455847" w14:textId="77777777" w:rsidR="00A5230D" w:rsidRPr="001969BD" w:rsidRDefault="00A3586A" w:rsidP="0003408F">
      <w:pPr>
        <w:pStyle w:val="Heading6"/>
        <w:numPr>
          <w:ilvl w:val="0"/>
          <w:numId w:val="18"/>
        </w:numPr>
        <w:ind w:left="567" w:hanging="567"/>
        <w:rPr>
          <w:rFonts w:ascii="Angsana New" w:hAnsi="Angsana New"/>
          <w:b w:val="0"/>
          <w:bCs w:val="0"/>
          <w:color w:val="000000"/>
        </w:rPr>
      </w:pPr>
      <w:r w:rsidRPr="001969BD">
        <w:rPr>
          <w:rFonts w:ascii="Angsana New" w:hAnsi="Angsana New"/>
          <w:b w:val="0"/>
          <w:bCs w:val="0"/>
          <w:color w:val="000000"/>
          <w:cs/>
        </w:rPr>
        <w:t>การประเมินและประมาณการ</w:t>
      </w:r>
      <w:r w:rsidR="00A5230D" w:rsidRPr="001969BD">
        <w:rPr>
          <w:rFonts w:ascii="Angsana New" w:hAnsi="Angsana New"/>
          <w:b w:val="0"/>
          <w:bCs w:val="0"/>
          <w:color w:val="000000"/>
          <w:cs/>
        </w:rPr>
        <w:t>มูลค่ายุติธรรมของสินทรัพย์ทางการเงิน</w:t>
      </w:r>
      <w:r w:rsidRPr="001969BD">
        <w:rPr>
          <w:rFonts w:ascii="Angsana New" w:hAnsi="Angsana New"/>
          <w:b w:val="0"/>
          <w:bCs w:val="0"/>
          <w:color w:val="000000"/>
          <w:cs/>
        </w:rPr>
        <w:t>และ</w:t>
      </w:r>
      <w:r w:rsidR="00A5230D" w:rsidRPr="001969BD">
        <w:rPr>
          <w:rFonts w:ascii="Angsana New" w:hAnsi="Angsana New"/>
          <w:b w:val="0"/>
          <w:bCs w:val="0"/>
          <w:color w:val="000000"/>
          <w:cs/>
        </w:rPr>
        <w:t>หนี้สินท</w:t>
      </w:r>
      <w:r w:rsidR="001A19DD" w:rsidRPr="001969BD">
        <w:rPr>
          <w:rFonts w:ascii="Angsana New" w:hAnsi="Angsana New"/>
          <w:b w:val="0"/>
          <w:bCs w:val="0"/>
          <w:color w:val="000000"/>
          <w:cs/>
        </w:rPr>
        <w:t>างการเงิน</w:t>
      </w:r>
    </w:p>
    <w:p w14:paraId="6A5882F8" w14:textId="77777777" w:rsidR="00E80C0D" w:rsidRPr="000A1E17" w:rsidRDefault="00E80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60A54280" w14:textId="77777777" w:rsidR="00A5230D" w:rsidRDefault="00A5230D" w:rsidP="00A5230D">
      <w:pPr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969BD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FA76864" w14:textId="77777777" w:rsidR="000A1E17" w:rsidRPr="000A1E17" w:rsidRDefault="000A1E17" w:rsidP="00A5230D">
      <w:pPr>
        <w:spacing w:line="200" w:lineRule="atLeast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5D63DBDB" w14:textId="00D3829F" w:rsidR="00431593" w:rsidRDefault="00A5230D" w:rsidP="005946C2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bCs w:val="0"/>
        </w:rPr>
      </w:pPr>
      <w:r w:rsidRPr="001969BD">
        <w:rPr>
          <w:rFonts w:ascii="Angsana New" w:hAnsi="Angsana New"/>
          <w:b w:val="0"/>
          <w:bCs w:val="0"/>
          <w:cs/>
        </w:rPr>
        <w:t>เงินสดและรายการเทียบเท่าเงินสดบันทึกในงบ</w:t>
      </w:r>
      <w:r w:rsidRPr="00C43561">
        <w:rPr>
          <w:rFonts w:ascii="Angsana New" w:hAnsi="Angsana New"/>
          <w:b w:val="0"/>
          <w:bCs w:val="0"/>
          <w:cs/>
        </w:rPr>
        <w:t>ฐานะก</w:t>
      </w:r>
      <w:r w:rsidRPr="001969BD">
        <w:rPr>
          <w:rFonts w:ascii="Angsana New" w:hAnsi="Angsana New"/>
          <w:b w:val="0"/>
          <w:bCs w:val="0"/>
          <w:cs/>
        </w:rPr>
        <w:t>ารเงินด้วยราคาทุน</w:t>
      </w:r>
      <w:r w:rsidR="00431593">
        <w:rPr>
          <w:rFonts w:ascii="Angsana New" w:hAnsi="Angsana New"/>
          <w:b w:val="0"/>
          <w:bCs w:val="0"/>
          <w:cs/>
        </w:rPr>
        <w:t>ซึ่ง</w:t>
      </w:r>
      <w:r w:rsidRPr="001969BD">
        <w:rPr>
          <w:rFonts w:ascii="Angsana New" w:hAnsi="Angsana New"/>
          <w:b w:val="0"/>
          <w:bCs w:val="0"/>
          <w:cs/>
        </w:rPr>
        <w:t>ประกอบด้วยเงินสดในมือและเงินฝากสถาบันการเงิน</w:t>
      </w:r>
      <w:r w:rsidR="004A7CE8">
        <w:rPr>
          <w:rFonts w:ascii="Angsana New" w:hAnsi="Angsana New"/>
          <w:b w:val="0"/>
          <w:bCs w:val="0"/>
          <w:cs/>
        </w:rPr>
        <w:t>ที่</w:t>
      </w:r>
      <w:r w:rsidRPr="001969BD">
        <w:rPr>
          <w:rFonts w:ascii="Angsana New" w:hAnsi="Angsana New"/>
          <w:b w:val="0"/>
          <w:bCs w:val="0"/>
          <w:cs/>
        </w:rPr>
        <w:t>ไม่มีข้อจำกัดในการเบิกใช้</w:t>
      </w:r>
      <w:r w:rsidR="00431593">
        <w:rPr>
          <w:rFonts w:ascii="Angsana New" w:hAnsi="Angsana New"/>
          <w:b w:val="0"/>
          <w:bCs w:val="0"/>
          <w:cs/>
        </w:rPr>
        <w:t>หรือติดเป็นหลักประกัน</w:t>
      </w:r>
    </w:p>
    <w:p w14:paraId="5AF645A3" w14:textId="77777777" w:rsidR="005946C2" w:rsidRPr="000A1E17" w:rsidRDefault="00431593" w:rsidP="005946C2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  <w:cs/>
          <w:lang w:val="th-TH"/>
        </w:rPr>
      </w:pPr>
      <w:r w:rsidRPr="001969BD">
        <w:rPr>
          <w:rFonts w:ascii="Angsana New" w:hAnsi="Angsana New"/>
          <w:cs/>
          <w:lang w:val="th-TH"/>
        </w:rPr>
        <w:t xml:space="preserve"> </w:t>
      </w:r>
    </w:p>
    <w:p w14:paraId="34DA5954" w14:textId="77777777" w:rsidR="00A5230D" w:rsidRPr="001969BD" w:rsidRDefault="00A5230D" w:rsidP="005946C2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bCs w:val="0"/>
          <w:cs/>
        </w:rPr>
      </w:pPr>
      <w:r w:rsidRPr="001969BD">
        <w:rPr>
          <w:rFonts w:ascii="Angsana New" w:hAnsi="Angsana New"/>
          <w:cs/>
          <w:lang w:val="th-TH"/>
        </w:rPr>
        <w:t>ลูกหนี้การค้า ลูกหนี้อื่นและ</w:t>
      </w:r>
      <w:r w:rsidR="0018406A" w:rsidRPr="001969BD">
        <w:rPr>
          <w:rFonts w:ascii="Angsana New" w:hAnsi="Angsana New"/>
          <w:cs/>
          <w:lang w:val="th-TH"/>
        </w:rPr>
        <w:t>ค่าเผื่อการด้อยค่</w:t>
      </w:r>
      <w:r w:rsidR="00F30528" w:rsidRPr="001969BD">
        <w:rPr>
          <w:rFonts w:ascii="Angsana New" w:hAnsi="Angsana New"/>
          <w:cs/>
          <w:lang w:val="th-TH"/>
        </w:rPr>
        <w:t>า</w:t>
      </w:r>
    </w:p>
    <w:p w14:paraId="37A1C08F" w14:textId="77777777" w:rsidR="00A5230D" w:rsidRPr="000A1E17" w:rsidRDefault="00A5230D" w:rsidP="00A5230D">
      <w:pPr>
        <w:rPr>
          <w:rFonts w:ascii="Angsana New" w:hAnsi="Angsana New"/>
          <w:sz w:val="24"/>
          <w:szCs w:val="24"/>
        </w:rPr>
      </w:pPr>
    </w:p>
    <w:p w14:paraId="53650E02" w14:textId="77777777" w:rsidR="00A5230D" w:rsidRPr="001969BD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1969BD">
        <w:rPr>
          <w:rFonts w:ascii="Angsana New" w:hAnsi="Angsana New" w:cs="Angsana New"/>
          <w:cs/>
        </w:rPr>
        <w:t>ลูกหนี้การค้าและลูกหนี้อื่นแสดงในราคาที่ระบุไว้ในใบแจ้งหนี้หรือในจำนวนที่ค้างรับสุทธิจาก</w:t>
      </w:r>
      <w:r w:rsidR="0018406A" w:rsidRPr="001969BD">
        <w:rPr>
          <w:rFonts w:ascii="Angsana New" w:hAnsi="Angsana New" w:cs="Angsana New"/>
          <w:cs/>
        </w:rPr>
        <w:t>ค่าเผื่อการด้อยค่</w:t>
      </w:r>
      <w:r w:rsidR="009E14EA" w:rsidRPr="001969BD">
        <w:rPr>
          <w:rFonts w:ascii="Angsana New" w:hAnsi="Angsana New" w:cs="Angsana New"/>
          <w:cs/>
        </w:rPr>
        <w:t>า</w:t>
      </w:r>
      <w:r w:rsidRPr="001969BD">
        <w:rPr>
          <w:rFonts w:ascii="Angsana New" w:hAnsi="Angsana New" w:cs="Angsana New"/>
          <w:lang w:val="en-US"/>
        </w:rPr>
        <w:t xml:space="preserve"> </w:t>
      </w:r>
    </w:p>
    <w:p w14:paraId="2FF3A349" w14:textId="77777777" w:rsidR="000A1E17" w:rsidRPr="000A1E17" w:rsidRDefault="000A1E17" w:rsidP="00A5230D">
      <w:pPr>
        <w:rPr>
          <w:rFonts w:ascii="Angsana New" w:hAnsi="Angsana New"/>
          <w:sz w:val="24"/>
          <w:szCs w:val="24"/>
        </w:rPr>
      </w:pPr>
    </w:p>
    <w:p w14:paraId="69722166" w14:textId="3A74DA9E" w:rsidR="009E14EA" w:rsidRPr="001969BD" w:rsidRDefault="009E14EA" w:rsidP="00A5230D">
      <w:pPr>
        <w:rPr>
          <w:rFonts w:ascii="Angsana New" w:hAnsi="Angsana New"/>
          <w:sz w:val="30"/>
          <w:szCs w:val="30"/>
        </w:rPr>
      </w:pPr>
      <w:r w:rsidRPr="001969BD">
        <w:rPr>
          <w:rFonts w:ascii="Angsana New" w:hAnsi="Angsana New"/>
          <w:sz w:val="30"/>
          <w:szCs w:val="30"/>
          <w:cs/>
        </w:rPr>
        <w:t>กลุ่มบริษัทตั้งค่าเผื่อการด้อยค่าตามนโยบายที่กล่าวไว้ในส่วนของ</w:t>
      </w:r>
      <w:r w:rsidR="00F30528" w:rsidRPr="001969BD">
        <w:rPr>
          <w:rFonts w:ascii="Angsana New" w:hAnsi="Angsana New"/>
          <w:sz w:val="30"/>
          <w:szCs w:val="30"/>
          <w:cs/>
        </w:rPr>
        <w:t xml:space="preserve"> </w:t>
      </w:r>
      <w:r w:rsidR="00F30528" w:rsidRPr="001969BD">
        <w:rPr>
          <w:rFonts w:ascii="Angsana New" w:hAnsi="Angsana New"/>
          <w:sz w:val="30"/>
          <w:szCs w:val="30"/>
        </w:rPr>
        <w:t>“</w:t>
      </w:r>
      <w:r w:rsidRPr="001969BD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="00F30528" w:rsidRPr="001969BD">
        <w:rPr>
          <w:rFonts w:ascii="Angsana New" w:hAnsi="Angsana New"/>
          <w:sz w:val="30"/>
          <w:szCs w:val="30"/>
        </w:rPr>
        <w:t>”</w:t>
      </w:r>
    </w:p>
    <w:p w14:paraId="5057C43D" w14:textId="77777777" w:rsidR="00A5230D" w:rsidRPr="001969BD" w:rsidRDefault="00A5230D" w:rsidP="00D8607E">
      <w:pPr>
        <w:pStyle w:val="a2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  <w:r w:rsidRPr="001969BD">
        <w:rPr>
          <w:rFonts w:asciiTheme="majorBidi" w:hAnsiTheme="majorBidi" w:cstheme="majorBidi"/>
          <w:b/>
          <w:bCs/>
          <w:cs/>
        </w:rPr>
        <w:lastRenderedPageBreak/>
        <w:t>สินค้าคงเหลือ</w:t>
      </w:r>
    </w:p>
    <w:p w14:paraId="5210343F" w14:textId="77777777" w:rsidR="00A5230D" w:rsidRPr="001969B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52B137CB" w14:textId="77777777" w:rsidR="00A5230D" w:rsidRPr="001969BD" w:rsidRDefault="00A5230D" w:rsidP="00A5230D">
      <w:pPr>
        <w:jc w:val="thaiDistribute"/>
        <w:rPr>
          <w:rFonts w:ascii="Angsana New" w:hAnsi="Angsana New"/>
          <w:sz w:val="30"/>
          <w:szCs w:val="30"/>
        </w:rPr>
      </w:pPr>
      <w:r w:rsidRPr="001969BD">
        <w:rPr>
          <w:rFonts w:ascii="Angsana New" w:hAnsi="Angsana New"/>
          <w:sz w:val="30"/>
          <w:szCs w:val="30"/>
          <w:cs/>
        </w:rPr>
        <w:t>สินค้าคงเหลือแสดงในราคาทุนสุทธิจากค่าเผื่อสินค้าเสื่อมสภาพหรือมูลค่าสุทธิที่จะได้รับแล้วแต่ราคาใดจะต่ำกว่า ราคาทุนคำนวณโดยวิธีถัวเฉลี่ย (</w:t>
      </w:r>
      <w:r w:rsidRPr="001969BD">
        <w:rPr>
          <w:rFonts w:ascii="Angsana New" w:hAnsi="Angsana New"/>
          <w:sz w:val="30"/>
          <w:szCs w:val="30"/>
        </w:rPr>
        <w:t>Average)</w:t>
      </w:r>
      <w:r w:rsidRPr="001969BD">
        <w:rPr>
          <w:rFonts w:ascii="Angsana New" w:hAnsi="Angsana New"/>
          <w:sz w:val="30"/>
          <w:szCs w:val="30"/>
          <w:cs/>
        </w:rPr>
        <w:t xml:space="preserve"> </w:t>
      </w:r>
    </w:p>
    <w:p w14:paraId="73B63797" w14:textId="77777777" w:rsidR="00A5230D" w:rsidRPr="001969BD" w:rsidRDefault="00A5230D" w:rsidP="00A5230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07F9BAF" w14:textId="77777777" w:rsidR="00DB3942" w:rsidRPr="001969BD" w:rsidRDefault="00AE2C9E" w:rsidP="000D7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969BD">
        <w:rPr>
          <w:rFonts w:ascii="Angsana New" w:hAnsi="Angsana New"/>
          <w:sz w:val="30"/>
          <w:szCs w:val="30"/>
          <w:cs/>
        </w:rPr>
        <w:t>กลุ่ม</w:t>
      </w:r>
      <w:r w:rsidR="00A5230D" w:rsidRPr="001969BD">
        <w:rPr>
          <w:rFonts w:ascii="Angsana New" w:hAnsi="Angsana New"/>
          <w:sz w:val="30"/>
          <w:szCs w:val="30"/>
          <w:cs/>
        </w:rPr>
        <w:t>บริษัทตั้งค่าเผื่อสินค้าเสื่อมสภาพโดยพิจารณาจากสภาพและอายุคงค้างของสินค้าและประสบการณ์ที่ผ่านมาในอดีต</w:t>
      </w:r>
      <w:r w:rsidR="00A5230D" w:rsidRPr="001969BD">
        <w:rPr>
          <w:rFonts w:ascii="Angsana New" w:hAnsi="Angsana New"/>
          <w:color w:val="000000"/>
          <w:sz w:val="30"/>
          <w:szCs w:val="30"/>
          <w:cs/>
        </w:rPr>
        <w:t>ของ</w:t>
      </w:r>
      <w:r w:rsidR="005946C2" w:rsidRPr="001969BD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="00A5230D" w:rsidRPr="001969BD">
        <w:rPr>
          <w:rFonts w:ascii="Angsana New" w:hAnsi="Angsana New"/>
          <w:color w:val="000000"/>
          <w:sz w:val="30"/>
          <w:szCs w:val="30"/>
          <w:cs/>
        </w:rPr>
        <w:t>บริษัท</w:t>
      </w:r>
    </w:p>
    <w:p w14:paraId="2A845DEB" w14:textId="77777777" w:rsidR="005946C2" w:rsidRPr="00BC737E" w:rsidRDefault="005946C2" w:rsidP="00A5230D">
      <w:pPr>
        <w:rPr>
          <w:rFonts w:ascii="Angsana New" w:hAnsi="Angsana New"/>
          <w:sz w:val="30"/>
          <w:szCs w:val="30"/>
        </w:rPr>
      </w:pPr>
    </w:p>
    <w:p w14:paraId="3313D5F1" w14:textId="77777777" w:rsidR="00A5230D" w:rsidRPr="00BC737E" w:rsidRDefault="00A5230D" w:rsidP="00A5230D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  <w:cs/>
        </w:rPr>
      </w:pPr>
      <w:r w:rsidRPr="00BC737E">
        <w:rPr>
          <w:rFonts w:ascii="Angsana New" w:hAnsi="Angsana New"/>
          <w:cs/>
        </w:rPr>
        <w:t>ที่ดิน อาคารและอุปกรณ์</w:t>
      </w:r>
    </w:p>
    <w:p w14:paraId="1B0342AA" w14:textId="77777777" w:rsidR="00A5230D" w:rsidRPr="00BC737E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7212B81" w14:textId="77777777" w:rsidR="00A5230D" w:rsidRPr="00BC737E" w:rsidRDefault="00A5230D" w:rsidP="00AE2C9E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BC737E">
        <w:rPr>
          <w:rFonts w:ascii="Angsana New" w:hAnsi="Angsana New" w:cs="Angsana New"/>
          <w:cs/>
        </w:rPr>
        <w:t xml:space="preserve">ที่ดินแสดงในราคาทุนสุทธิจากค่าเผื่อการด้อยค่า (ถ้ามี) อาคารและอุปกรณ์แสดงในราคาทุนสุทธิจากค่าเสื่อมราคาสะสมและค่าเผื่อการด้อยค่า </w:t>
      </w:r>
    </w:p>
    <w:p w14:paraId="7E8ED318" w14:textId="77777777" w:rsidR="00A5230D" w:rsidRPr="00BC737E" w:rsidRDefault="00A5230D" w:rsidP="00A5230D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14:paraId="48453AC0" w14:textId="77777777" w:rsidR="00D8607E" w:rsidRPr="00BC737E" w:rsidRDefault="00A5230D" w:rsidP="00196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C737E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ค่าเสื่อมราคาคำนวณโดยวิธีเส้นตรงตามอายุการให้ประโยชน์ของสินทรัพย์ดังนี้</w:t>
      </w:r>
    </w:p>
    <w:p w14:paraId="22EBBB7B" w14:textId="77777777" w:rsidR="009D4628" w:rsidRPr="001969BD" w:rsidRDefault="009D4628" w:rsidP="00805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7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574"/>
        <w:gridCol w:w="1800"/>
      </w:tblGrid>
      <w:tr w:rsidR="00A5230D" w:rsidRPr="00BC737E" w14:paraId="4E540650" w14:textId="77777777" w:rsidTr="009A6A90">
        <w:tc>
          <w:tcPr>
            <w:tcW w:w="7574" w:type="dxa"/>
          </w:tcPr>
          <w:p w14:paraId="48842E75" w14:textId="77777777" w:rsidR="00A5230D" w:rsidRPr="00BC737E" w:rsidRDefault="00A5230D" w:rsidP="00A5230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11F71101" w14:textId="77777777" w:rsidR="00A5230D" w:rsidRPr="00BC737E" w:rsidRDefault="00A5230D" w:rsidP="00A523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37E">
              <w:rPr>
                <w:rFonts w:ascii="Angsana New" w:hAnsi="Angsana New"/>
                <w:sz w:val="30"/>
                <w:szCs w:val="30"/>
                <w:cs/>
              </w:rPr>
              <w:t>ระยะเวลา (ปี)</w:t>
            </w:r>
          </w:p>
        </w:tc>
      </w:tr>
      <w:tr w:rsidR="00AA1050" w:rsidRPr="00BC737E" w14:paraId="23482462" w14:textId="77777777" w:rsidTr="009A6A90">
        <w:tc>
          <w:tcPr>
            <w:tcW w:w="7574" w:type="dxa"/>
          </w:tcPr>
          <w:p w14:paraId="088318B0" w14:textId="77777777" w:rsidR="00AA1050" w:rsidRPr="00BC737E" w:rsidRDefault="00AA1050" w:rsidP="009A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737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0" w:type="dxa"/>
          </w:tcPr>
          <w:p w14:paraId="2856C173" w14:textId="77777777" w:rsidR="00AA1050" w:rsidRPr="001D29D3" w:rsidRDefault="00F93203" w:rsidP="002A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9D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5230D" w:rsidRPr="00BC737E" w14:paraId="1BB8222A" w14:textId="77777777" w:rsidTr="009A6A90">
        <w:tc>
          <w:tcPr>
            <w:tcW w:w="7574" w:type="dxa"/>
          </w:tcPr>
          <w:p w14:paraId="21A881A5" w14:textId="77777777" w:rsidR="00A5230D" w:rsidRPr="00BC737E" w:rsidRDefault="00A5230D" w:rsidP="009A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737E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</w:tcPr>
          <w:p w14:paraId="588259B4" w14:textId="77777777" w:rsidR="00A5230D" w:rsidRPr="001D29D3" w:rsidRDefault="00F93203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9D3">
              <w:rPr>
                <w:rFonts w:ascii="Angsana New" w:hAnsi="Angsana New"/>
                <w:sz w:val="30"/>
                <w:szCs w:val="30"/>
              </w:rPr>
              <w:t>5</w:t>
            </w:r>
            <w:r w:rsidR="00C43561" w:rsidRPr="001D29D3">
              <w:rPr>
                <w:rFonts w:ascii="Angsana New" w:hAnsi="Angsana New"/>
                <w:sz w:val="30"/>
                <w:szCs w:val="30"/>
              </w:rPr>
              <w:t xml:space="preserve"> - 30</w:t>
            </w:r>
          </w:p>
        </w:tc>
      </w:tr>
      <w:tr w:rsidR="00A5230D" w:rsidRPr="00BC737E" w14:paraId="21AFBC55" w14:textId="77777777" w:rsidTr="009A6A90">
        <w:tc>
          <w:tcPr>
            <w:tcW w:w="7574" w:type="dxa"/>
          </w:tcPr>
          <w:p w14:paraId="02035B96" w14:textId="77777777" w:rsidR="00A5230D" w:rsidRPr="00BC737E" w:rsidRDefault="00A5230D" w:rsidP="009A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737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0" w:type="dxa"/>
          </w:tcPr>
          <w:p w14:paraId="55DD310E" w14:textId="77777777" w:rsidR="00A5230D" w:rsidRPr="001D29D3" w:rsidRDefault="00F93203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9D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5230D" w:rsidRPr="00BC737E" w14:paraId="390615EE" w14:textId="77777777" w:rsidTr="009A6A90">
        <w:tc>
          <w:tcPr>
            <w:tcW w:w="7574" w:type="dxa"/>
          </w:tcPr>
          <w:p w14:paraId="6DD8D5FA" w14:textId="77777777" w:rsidR="00A5230D" w:rsidRPr="00BC737E" w:rsidRDefault="00A5230D" w:rsidP="009A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737E">
              <w:rPr>
                <w:rFonts w:ascii="Angsana New" w:hAnsi="Angsana New"/>
                <w:sz w:val="30"/>
                <w:szCs w:val="30"/>
                <w:cs/>
              </w:rPr>
              <w:t>คอมพิวเตอร์และอุปกรณ์เชื่อมต่อ</w:t>
            </w:r>
          </w:p>
        </w:tc>
        <w:tc>
          <w:tcPr>
            <w:tcW w:w="1800" w:type="dxa"/>
          </w:tcPr>
          <w:p w14:paraId="3295D481" w14:textId="6D527B01" w:rsidR="00A5230D" w:rsidRPr="001D29D3" w:rsidRDefault="00777F8A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9D3">
              <w:rPr>
                <w:rFonts w:ascii="Angsana New" w:hAnsi="Angsana New"/>
                <w:sz w:val="30"/>
                <w:szCs w:val="30"/>
              </w:rPr>
              <w:t>3</w:t>
            </w:r>
            <w:r w:rsidR="00A5230D" w:rsidRPr="001D29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4D2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A5230D" w:rsidRPr="001D29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3203" w:rsidRPr="001D29D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5230D" w:rsidRPr="00BC737E" w14:paraId="12CC8B42" w14:textId="77777777" w:rsidTr="009A6A90">
        <w:tc>
          <w:tcPr>
            <w:tcW w:w="7574" w:type="dxa"/>
          </w:tcPr>
          <w:p w14:paraId="398426B9" w14:textId="77777777" w:rsidR="00A5230D" w:rsidRPr="00BC737E" w:rsidRDefault="00A5230D" w:rsidP="009A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737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0" w:type="dxa"/>
          </w:tcPr>
          <w:p w14:paraId="1DCE6A31" w14:textId="77777777" w:rsidR="00A5230D" w:rsidRPr="001D29D3" w:rsidRDefault="00F93203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9D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F20C5" w:rsidRPr="00BC737E" w14:paraId="6F040082" w14:textId="77777777" w:rsidTr="009A6A90">
        <w:tc>
          <w:tcPr>
            <w:tcW w:w="7574" w:type="dxa"/>
          </w:tcPr>
          <w:p w14:paraId="4C0711F5" w14:textId="77777777" w:rsidR="001F20C5" w:rsidRPr="00BC737E" w:rsidRDefault="001F20C5" w:rsidP="009A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737E">
              <w:rPr>
                <w:rFonts w:ascii="Angsana New" w:hAnsi="Angsana New"/>
                <w:sz w:val="30"/>
                <w:szCs w:val="30"/>
                <w:cs/>
              </w:rPr>
              <w:t>อุปกรณ์เพื่อการสาธิต</w:t>
            </w:r>
          </w:p>
        </w:tc>
        <w:tc>
          <w:tcPr>
            <w:tcW w:w="1800" w:type="dxa"/>
          </w:tcPr>
          <w:p w14:paraId="4648B992" w14:textId="77777777" w:rsidR="001F20C5" w:rsidRPr="001D29D3" w:rsidRDefault="00F93203" w:rsidP="002A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9D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5230D" w:rsidRPr="00BC737E" w14:paraId="33494003" w14:textId="77777777" w:rsidTr="009A6A90">
        <w:tc>
          <w:tcPr>
            <w:tcW w:w="7574" w:type="dxa"/>
          </w:tcPr>
          <w:p w14:paraId="07947FB4" w14:textId="77777777" w:rsidR="00A5230D" w:rsidRPr="00BC737E" w:rsidRDefault="001F20C5" w:rsidP="009A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เครื่องมือแพทย์และ</w:t>
            </w:r>
            <w:r w:rsidR="00A5230D" w:rsidRPr="00BC737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00" w:type="dxa"/>
          </w:tcPr>
          <w:p w14:paraId="66F3D542" w14:textId="1C14C377" w:rsidR="00A5230D" w:rsidRPr="001D29D3" w:rsidRDefault="009414F3" w:rsidP="00A5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9D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124D2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D29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3203" w:rsidRPr="001D29D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1C29704F" w14:textId="77777777" w:rsidR="00F07E2C" w:rsidRPr="00BC737E" w:rsidRDefault="00F07E2C" w:rsidP="00AE2C9E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14:paraId="7CC64988" w14:textId="77777777" w:rsidR="00AE2C9E" w:rsidRPr="001969BD" w:rsidRDefault="00AE2C9E" w:rsidP="00AE2C9E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1969BD">
        <w:rPr>
          <w:rFonts w:ascii="Angsana New" w:hAnsi="Angsana New"/>
          <w:b/>
          <w:bCs/>
          <w:szCs w:val="30"/>
          <w:cs/>
        </w:rPr>
        <w:t>สินทรัพย์สิทธิการใช้</w:t>
      </w:r>
    </w:p>
    <w:p w14:paraId="5DFFE782" w14:textId="77777777" w:rsidR="00AE2C9E" w:rsidRPr="001969BD" w:rsidRDefault="00AE2C9E" w:rsidP="00AE2C9E">
      <w:pPr>
        <w:pStyle w:val="NoSpacing"/>
        <w:jc w:val="thaiDistribute"/>
        <w:rPr>
          <w:rFonts w:ascii="Angsana New" w:hAnsi="Angsana New"/>
          <w:szCs w:val="30"/>
        </w:rPr>
      </w:pPr>
    </w:p>
    <w:p w14:paraId="3D613EDE" w14:textId="4602BA49" w:rsidR="00AE2C9E" w:rsidRPr="001969BD" w:rsidRDefault="00AE2C9E" w:rsidP="00AE2C9E">
      <w:pPr>
        <w:pStyle w:val="NoSpacing"/>
        <w:jc w:val="thaiDistribute"/>
        <w:rPr>
          <w:rFonts w:ascii="Angsana New" w:hAnsi="Angsana New"/>
          <w:szCs w:val="30"/>
        </w:rPr>
      </w:pPr>
      <w:r w:rsidRPr="001969BD">
        <w:rPr>
          <w:rFonts w:ascii="Angsana New" w:hAnsi="Angsana New"/>
          <w:szCs w:val="30"/>
          <w:cs/>
        </w:rPr>
        <w:t>กลุ่มบริษัทวัดมูลค่าสินทรัพย์สิทธิการใช้ด้วยราคาทุนหักค่าเสื่อมราคาสะสมและค่าเผื่อการด้อยค่า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 w:rsidRPr="001969BD">
        <w:rPr>
          <w:rFonts w:ascii="Angsana New" w:hAnsi="Angsana New"/>
          <w:szCs w:val="30"/>
          <w:cs/>
        </w:rPr>
        <w:br/>
        <w:t>ปรับปรุงด้วยการวัดมูลค่า</w:t>
      </w:r>
      <w:r w:rsidR="00E75049">
        <w:rPr>
          <w:rFonts w:ascii="Angsana New" w:hAnsi="Angsana New"/>
          <w:szCs w:val="30"/>
          <w:cs/>
        </w:rPr>
        <w:t>ใหม่</w:t>
      </w:r>
      <w:r w:rsidR="003F6999">
        <w:rPr>
          <w:rFonts w:ascii="Angsana New" w:hAnsi="Angsana New"/>
          <w:szCs w:val="30"/>
          <w:cs/>
        </w:rPr>
        <w:t>ของหนี้สินตามสัญญาเช่า</w:t>
      </w:r>
    </w:p>
    <w:p w14:paraId="56B59FEA" w14:textId="77777777" w:rsidR="00AE2C9E" w:rsidRDefault="00AE2C9E" w:rsidP="00AE2C9E">
      <w:pPr>
        <w:pStyle w:val="NoSpacing"/>
        <w:jc w:val="thaiDistribute"/>
        <w:rPr>
          <w:rFonts w:ascii="Angsana New" w:hAnsi="Angsana New"/>
          <w:szCs w:val="30"/>
        </w:rPr>
      </w:pPr>
    </w:p>
    <w:p w14:paraId="5DB736C1" w14:textId="77777777" w:rsidR="00A9441F" w:rsidRDefault="00A9441F" w:rsidP="00AE2C9E">
      <w:pPr>
        <w:pStyle w:val="NoSpacing"/>
        <w:jc w:val="thaiDistribute"/>
        <w:rPr>
          <w:rFonts w:ascii="Angsana New" w:hAnsi="Angsana New"/>
          <w:szCs w:val="30"/>
        </w:rPr>
      </w:pPr>
    </w:p>
    <w:p w14:paraId="719A923D" w14:textId="0BB28873" w:rsidR="00E75049" w:rsidRDefault="00AE2C9E" w:rsidP="00196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F86F67">
        <w:rPr>
          <w:rFonts w:ascii="Angsana New" w:hAnsi="Angsana New"/>
          <w:szCs w:val="30"/>
          <w:cs/>
        </w:rPr>
        <w:lastRenderedPageBreak/>
        <w:t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ดังนี้</w:t>
      </w:r>
    </w:p>
    <w:p w14:paraId="056F6E86" w14:textId="77777777" w:rsidR="00A9441F" w:rsidRPr="001969BD" w:rsidRDefault="00A9441F" w:rsidP="00196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2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344"/>
        <w:gridCol w:w="1985"/>
      </w:tblGrid>
      <w:tr w:rsidR="00AE2C9E" w:rsidRPr="00BC737E" w14:paraId="655FEA38" w14:textId="77777777" w:rsidTr="009A6A90">
        <w:tc>
          <w:tcPr>
            <w:tcW w:w="7344" w:type="dxa"/>
          </w:tcPr>
          <w:p w14:paraId="51E9176F" w14:textId="77777777" w:rsidR="00AE2C9E" w:rsidRPr="00BC737E" w:rsidRDefault="00AE2C9E" w:rsidP="005A735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7634DF1A" w14:textId="77777777" w:rsidR="00AE2C9E" w:rsidRPr="00BC737E" w:rsidRDefault="00AE2C9E" w:rsidP="005A73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37E">
              <w:rPr>
                <w:rFonts w:ascii="Angsana New" w:hAnsi="Angsana New"/>
                <w:sz w:val="30"/>
                <w:szCs w:val="30"/>
                <w:cs/>
              </w:rPr>
              <w:t xml:space="preserve">ระยะเวลา </w:t>
            </w:r>
          </w:p>
        </w:tc>
      </w:tr>
      <w:tr w:rsidR="00AE2C9E" w:rsidRPr="00BC737E" w14:paraId="0CE30B1B" w14:textId="77777777" w:rsidTr="009A6A90">
        <w:tc>
          <w:tcPr>
            <w:tcW w:w="7344" w:type="dxa"/>
          </w:tcPr>
          <w:p w14:paraId="2BA95743" w14:textId="77777777" w:rsidR="00AE2C9E" w:rsidRPr="00BC737E" w:rsidRDefault="00AE2C9E" w:rsidP="009A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737E">
              <w:rPr>
                <w:rFonts w:ascii="Angsana New" w:hAnsi="Angsana New"/>
                <w:sz w:val="30"/>
                <w:szCs w:val="30"/>
                <w:cs/>
              </w:rPr>
              <w:t>พื้นที่คลังเก็บสินค้า</w:t>
            </w:r>
          </w:p>
        </w:tc>
        <w:tc>
          <w:tcPr>
            <w:tcW w:w="1985" w:type="dxa"/>
          </w:tcPr>
          <w:p w14:paraId="1A8574EB" w14:textId="0D537C59" w:rsidR="00AE2C9E" w:rsidRPr="00BC737E" w:rsidRDefault="009414F3" w:rsidP="005A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36 </w:t>
            </w:r>
            <w:r w:rsidR="00AD5A4E" w:rsidRPr="00BC737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F73D70" w:rsidRPr="00BC737E" w14:paraId="3E2963C7" w14:textId="77777777" w:rsidTr="009A6A90">
        <w:tc>
          <w:tcPr>
            <w:tcW w:w="7344" w:type="dxa"/>
          </w:tcPr>
          <w:p w14:paraId="7D2DB2F7" w14:textId="77777777" w:rsidR="00F73D70" w:rsidRPr="00BC737E" w:rsidRDefault="00F73D70" w:rsidP="009A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737E">
              <w:rPr>
                <w:rFonts w:ascii="Angsana New" w:hAnsi="Angsana New"/>
                <w:sz w:val="30"/>
                <w:szCs w:val="30"/>
                <w:cs/>
              </w:rPr>
              <w:t>พื้นที่จอดรถ (เช่าพื้นที่จากกรรมการ)</w:t>
            </w:r>
          </w:p>
        </w:tc>
        <w:tc>
          <w:tcPr>
            <w:tcW w:w="1985" w:type="dxa"/>
          </w:tcPr>
          <w:p w14:paraId="5D37BBB8" w14:textId="77777777" w:rsidR="00F73D70" w:rsidRPr="00BC737E" w:rsidRDefault="00777F8A" w:rsidP="0000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7F8A">
              <w:rPr>
                <w:rFonts w:ascii="Angsana New" w:hAnsi="Angsana New"/>
                <w:sz w:val="30"/>
                <w:szCs w:val="30"/>
              </w:rPr>
              <w:t>36</w:t>
            </w:r>
            <w:r w:rsidR="00F73D70" w:rsidRPr="00BC737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  <w:tr w:rsidR="00AE2C9E" w:rsidRPr="00BC737E" w14:paraId="060B93EC" w14:textId="77777777" w:rsidTr="009A6A90">
        <w:tc>
          <w:tcPr>
            <w:tcW w:w="7344" w:type="dxa"/>
          </w:tcPr>
          <w:p w14:paraId="54E58C47" w14:textId="77777777" w:rsidR="00AE2C9E" w:rsidRPr="00BC737E" w:rsidRDefault="00AE2C9E" w:rsidP="009A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737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5" w:type="dxa"/>
          </w:tcPr>
          <w:p w14:paraId="05436879" w14:textId="77777777" w:rsidR="00AE2C9E" w:rsidRPr="00BC737E" w:rsidRDefault="00B63952" w:rsidP="005A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36</w:t>
            </w:r>
            <w:r w:rsidR="00E800A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5B78">
              <w:rPr>
                <w:rFonts w:ascii="Angsana New" w:hAnsi="Angsana New"/>
                <w:sz w:val="30"/>
                <w:szCs w:val="30"/>
              </w:rPr>
              <w:t xml:space="preserve">48 </w:t>
            </w:r>
            <w:r w:rsidR="009B5B78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777F8A" w:rsidRPr="00777F8A">
              <w:rPr>
                <w:rFonts w:ascii="Angsana New" w:hAnsi="Angsana New"/>
                <w:sz w:val="30"/>
                <w:szCs w:val="30"/>
              </w:rPr>
              <w:t>60</w:t>
            </w:r>
            <w:r w:rsidR="00AD5A4E" w:rsidRPr="00BC737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</w:tbl>
    <w:p w14:paraId="05366D6D" w14:textId="77777777" w:rsidR="001969BD" w:rsidRPr="00BC737E" w:rsidRDefault="001969B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1093EA" w14:textId="77777777" w:rsidR="00A5230D" w:rsidRPr="001969B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969BD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5B073D04" w14:textId="77777777" w:rsidR="00A5230D" w:rsidRPr="001969BD" w:rsidRDefault="00A5230D" w:rsidP="00A5230D">
      <w:pPr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3FBCA775" w14:textId="77777777" w:rsidR="00A5230D" w:rsidRPr="001969BD" w:rsidRDefault="00A5230D" w:rsidP="001969BD">
      <w:pPr>
        <w:jc w:val="thaiDistribute"/>
        <w:rPr>
          <w:rFonts w:ascii="Angsana New" w:hAnsi="Angsana New"/>
          <w:sz w:val="30"/>
          <w:szCs w:val="30"/>
        </w:rPr>
      </w:pPr>
      <w:r w:rsidRPr="001969BD">
        <w:rPr>
          <w:rFonts w:ascii="Angsana New" w:hAnsi="Angsana New"/>
          <w:sz w:val="30"/>
          <w:szCs w:val="30"/>
          <w:cs/>
        </w:rPr>
        <w:t xml:space="preserve">สินทรัพย์ไม่มีตัวตน ได้แก่ โปรแกรมคอมพิวเตอร์และระบบเชื่อมต่อกับระบบงานของลูกค้าซึ่งแสดงในราคาทุนสุทธิจากค่าใช้จ่ายตัดบัญชีสะสมและค่าเผื่อการด้อยค่า (ถ้ามี) </w:t>
      </w:r>
      <w:r w:rsidR="00AE2C9E" w:rsidRPr="001969BD">
        <w:rPr>
          <w:rFonts w:ascii="Angsana New" w:hAnsi="Angsana New"/>
          <w:sz w:val="30"/>
          <w:szCs w:val="30"/>
          <w:cs/>
        </w:rPr>
        <w:t>กลุ่ม</w:t>
      </w:r>
      <w:r w:rsidRPr="001969BD">
        <w:rPr>
          <w:rFonts w:ascii="Angsana New" w:hAnsi="Angsana New"/>
          <w:sz w:val="30"/>
          <w:szCs w:val="30"/>
          <w:cs/>
        </w:rPr>
        <w:t xml:space="preserve">บริษัทตัดบัญชีสินทรัพย์ไม่มีตัวตนเป็นค่าใช้จ่ายโดยวิธีเส้นตรงตามอายุการให้ประโยชน์ของสินทรัพย์เป็นระยะเวลา </w:t>
      </w:r>
      <w:r w:rsidR="00777F8A" w:rsidRPr="001969BD">
        <w:rPr>
          <w:rFonts w:ascii="Angsana New" w:hAnsi="Angsana New"/>
          <w:sz w:val="30"/>
          <w:szCs w:val="30"/>
        </w:rPr>
        <w:t>10</w:t>
      </w:r>
      <w:r w:rsidRPr="001969BD">
        <w:rPr>
          <w:rFonts w:ascii="Angsana New" w:hAnsi="Angsana New"/>
          <w:sz w:val="30"/>
          <w:szCs w:val="30"/>
          <w:cs/>
        </w:rPr>
        <w:t xml:space="preserve"> ปี</w:t>
      </w:r>
      <w:r w:rsidRPr="001969BD">
        <w:rPr>
          <w:rFonts w:ascii="Angsana New" w:hAnsi="Angsana New"/>
          <w:sz w:val="30"/>
          <w:szCs w:val="30"/>
        </w:rPr>
        <w:t xml:space="preserve"> </w:t>
      </w:r>
      <w:r w:rsidRPr="001969BD">
        <w:rPr>
          <w:rFonts w:ascii="Angsana New" w:hAnsi="Angsana New"/>
          <w:sz w:val="30"/>
          <w:szCs w:val="30"/>
          <w:cs/>
        </w:rPr>
        <w:t xml:space="preserve">และ </w:t>
      </w:r>
      <w:r w:rsidR="00F93203">
        <w:rPr>
          <w:rFonts w:ascii="Angsana New" w:hAnsi="Angsana New"/>
          <w:sz w:val="30"/>
          <w:szCs w:val="30"/>
        </w:rPr>
        <w:t>5</w:t>
      </w:r>
      <w:r w:rsidRPr="001969BD">
        <w:rPr>
          <w:rFonts w:ascii="Angsana New" w:hAnsi="Angsana New"/>
          <w:sz w:val="30"/>
          <w:szCs w:val="30"/>
        </w:rPr>
        <w:t xml:space="preserve"> </w:t>
      </w:r>
      <w:r w:rsidRPr="001969BD">
        <w:rPr>
          <w:rFonts w:ascii="Angsana New" w:hAnsi="Angsana New"/>
          <w:sz w:val="30"/>
          <w:szCs w:val="30"/>
          <w:cs/>
        </w:rPr>
        <w:t>ปี ตามลำดับ</w:t>
      </w:r>
      <w:r w:rsidR="001969BD" w:rsidRPr="001969BD">
        <w:rPr>
          <w:rFonts w:ascii="Angsana New" w:hAnsi="Angsana New"/>
          <w:sz w:val="30"/>
          <w:szCs w:val="30"/>
          <w:cs/>
        </w:rPr>
        <w:t xml:space="preserve"> </w:t>
      </w:r>
      <w:r w:rsidRPr="001969BD">
        <w:rPr>
          <w:rFonts w:ascii="Angsana New" w:hAnsi="Angsana New"/>
          <w:sz w:val="30"/>
          <w:szCs w:val="30"/>
          <w:cs/>
        </w:rPr>
        <w:t>ค่าตัดจำหน่ายบันทึกเป็นส่วนหนึ่งของค่าใช้จ่ายในการบริหารในงบกำไรขาดทุนเบ็ดเสร็จ</w:t>
      </w:r>
    </w:p>
    <w:p w14:paraId="437107A6" w14:textId="77777777" w:rsidR="0040040D" w:rsidRPr="001969BD" w:rsidRDefault="0040040D" w:rsidP="00A5230D">
      <w:pPr>
        <w:tabs>
          <w:tab w:val="clear" w:pos="454"/>
          <w:tab w:val="clear" w:pos="680"/>
          <w:tab w:val="left" w:pos="993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23F4478" w14:textId="77777777" w:rsidR="00A5230D" w:rsidRPr="001969BD" w:rsidRDefault="00A5230D" w:rsidP="00A5230D">
      <w:pPr>
        <w:tabs>
          <w:tab w:val="clear" w:pos="454"/>
          <w:tab w:val="clear" w:pos="680"/>
          <w:tab w:val="left" w:pos="993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969BD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AE2C9E" w:rsidRPr="001969BD">
        <w:rPr>
          <w:rFonts w:ascii="Angsana New" w:hAnsi="Angsana New"/>
          <w:b/>
          <w:bCs/>
          <w:sz w:val="30"/>
          <w:szCs w:val="30"/>
          <w:cs/>
        </w:rPr>
        <w:t>ที่ไม่ใช่</w:t>
      </w:r>
      <w:r w:rsidR="007202E8" w:rsidRPr="001969BD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</w:t>
      </w:r>
    </w:p>
    <w:p w14:paraId="30328F47" w14:textId="77777777" w:rsidR="00A5230D" w:rsidRPr="001969BD" w:rsidRDefault="00A5230D" w:rsidP="00A5230D">
      <w:pPr>
        <w:tabs>
          <w:tab w:val="clear" w:pos="454"/>
          <w:tab w:val="clear" w:pos="680"/>
          <w:tab w:val="left" w:pos="993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EAF6EE9" w14:textId="77777777" w:rsidR="00A5230D" w:rsidRPr="001969BD" w:rsidRDefault="00A5230D" w:rsidP="00A5230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969BD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="007202E8" w:rsidRPr="001969BD">
        <w:rPr>
          <w:rFonts w:ascii="Angsana New" w:hAnsi="Angsana New"/>
          <w:sz w:val="30"/>
          <w:szCs w:val="30"/>
          <w:cs/>
        </w:rPr>
        <w:t>กลุ่มบริษัท</w:t>
      </w:r>
      <w:r w:rsidRPr="001969BD">
        <w:rPr>
          <w:rFonts w:ascii="Angsana New" w:hAnsi="Angsana New"/>
          <w:sz w:val="30"/>
          <w:szCs w:val="30"/>
          <w:cs/>
        </w:rPr>
        <w:t xml:space="preserve">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1969BD">
        <w:rPr>
          <w:rFonts w:ascii="Angsana New" w:hAnsi="Angsana New"/>
          <w:sz w:val="30"/>
          <w:szCs w:val="30"/>
        </w:rPr>
        <w:t>(</w:t>
      </w:r>
      <w:r w:rsidRPr="001969BD">
        <w:rPr>
          <w:rFonts w:ascii="Angsana New" w:hAnsi="Angsana New"/>
          <w:sz w:val="30"/>
          <w:szCs w:val="30"/>
          <w:cs/>
        </w:rPr>
        <w:t>มูลค่ายุติธรรมหักต้นทุนที่จำเป็นในการขายสินทรัพย์หรือมูลค่าจากการใช้ของสินทรัพย์นั้นแล้วแต่จำนวนใดจะสูงกว่า</w:t>
      </w:r>
      <w:r w:rsidRPr="001969BD">
        <w:rPr>
          <w:rFonts w:ascii="Angsana New" w:hAnsi="Angsana New"/>
          <w:sz w:val="30"/>
          <w:szCs w:val="30"/>
        </w:rPr>
        <w:t xml:space="preserve">) </w:t>
      </w:r>
      <w:r w:rsidRPr="001969BD">
        <w:rPr>
          <w:rFonts w:ascii="Angsana New" w:hAnsi="Angsana New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4B3EAB7F" w14:textId="77777777" w:rsidR="00395519" w:rsidRPr="001969BD" w:rsidRDefault="00395519" w:rsidP="00A5230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green"/>
          <w:cs/>
        </w:rPr>
      </w:pPr>
    </w:p>
    <w:p w14:paraId="3E461296" w14:textId="4F06EA69" w:rsidR="007202E8" w:rsidRPr="00F86F67" w:rsidRDefault="00A5230D" w:rsidP="00CA0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F67">
        <w:rPr>
          <w:rFonts w:ascii="Angsana New" w:hAnsi="Angsana New"/>
          <w:sz w:val="30"/>
          <w:szCs w:val="30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="007202E8" w:rsidRPr="00F86F67">
        <w:rPr>
          <w:rFonts w:ascii="Angsana New" w:hAnsi="Angsana New"/>
          <w:sz w:val="30"/>
          <w:szCs w:val="30"/>
          <w:cs/>
        </w:rPr>
        <w:t>กลุ่มบริษัท</w:t>
      </w:r>
      <w:r w:rsidRPr="00F86F67">
        <w:rPr>
          <w:rFonts w:ascii="Angsana New" w:hAnsi="Angsana New"/>
          <w:sz w:val="30"/>
          <w:szCs w:val="30"/>
          <w:cs/>
        </w:rPr>
        <w:t>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กลับรายการผลขาดทุนจากการด้อยค่า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</w:t>
      </w:r>
      <w:r w:rsidR="0054264B">
        <w:rPr>
          <w:rFonts w:ascii="Angsana New" w:hAnsi="Angsana New"/>
          <w:sz w:val="30"/>
          <w:szCs w:val="30"/>
          <w:cs/>
        </w:rPr>
        <w:t xml:space="preserve"> </w:t>
      </w:r>
      <w:r w:rsidRPr="00F86F67">
        <w:rPr>
          <w:rFonts w:ascii="Angsana New" w:hAnsi="Angsana New"/>
          <w:sz w:val="30"/>
          <w:szCs w:val="30"/>
          <w:cs/>
        </w:rPr>
        <w:t>ๆ</w:t>
      </w:r>
    </w:p>
    <w:p w14:paraId="4B6A3022" w14:textId="77777777" w:rsidR="00F86F67" w:rsidRDefault="00F86F67" w:rsidP="00CA040D">
      <w:pPr>
        <w:rPr>
          <w:rFonts w:ascii="Angsana New" w:hAnsi="Angsana New"/>
          <w:b/>
          <w:bCs/>
          <w:sz w:val="30"/>
          <w:szCs w:val="30"/>
        </w:rPr>
      </w:pPr>
    </w:p>
    <w:p w14:paraId="43BFB870" w14:textId="77777777" w:rsidR="00553102" w:rsidRDefault="00553102" w:rsidP="00CA040D">
      <w:pPr>
        <w:rPr>
          <w:rFonts w:ascii="Angsana New" w:hAnsi="Angsana New"/>
          <w:b/>
          <w:bCs/>
          <w:sz w:val="30"/>
          <w:szCs w:val="30"/>
        </w:rPr>
      </w:pPr>
    </w:p>
    <w:p w14:paraId="60D74D20" w14:textId="77777777" w:rsidR="00553102" w:rsidRDefault="00553102" w:rsidP="00CA040D">
      <w:pPr>
        <w:rPr>
          <w:rFonts w:ascii="Angsana New" w:hAnsi="Angsana New"/>
          <w:b/>
          <w:bCs/>
          <w:sz w:val="30"/>
          <w:szCs w:val="30"/>
        </w:rPr>
      </w:pPr>
    </w:p>
    <w:p w14:paraId="43C56483" w14:textId="77777777" w:rsidR="00A5230D" w:rsidRPr="001969BD" w:rsidRDefault="00A5230D" w:rsidP="00D86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969BD">
        <w:rPr>
          <w:rFonts w:ascii="Angsana New" w:hAnsi="Angsana New"/>
          <w:b/>
          <w:bCs/>
          <w:sz w:val="30"/>
          <w:szCs w:val="30"/>
          <w:cs/>
        </w:rPr>
        <w:lastRenderedPageBreak/>
        <w:t>ต้นทุนการกู้ยืม</w:t>
      </w:r>
    </w:p>
    <w:p w14:paraId="06ADDF78" w14:textId="77777777" w:rsidR="00A5230D" w:rsidRPr="00242C53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762A4F5" w14:textId="77777777" w:rsidR="00A5230D" w:rsidRPr="001969BD" w:rsidRDefault="007202E8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1969BD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A5230D" w:rsidRPr="001969BD">
        <w:rPr>
          <w:rFonts w:ascii="Angsana New" w:hAnsi="Angsana New"/>
          <w:color w:val="000000"/>
          <w:sz w:val="30"/>
          <w:szCs w:val="30"/>
          <w:cs/>
          <w:lang w:val="th-TH"/>
        </w:rPr>
        <w:t>บันทึกดอกเบี้ยจ่ายซึ่งเกิดจากหนี้สินที่เกี่ยวข้องโดยตรงกับการก่อสร้างอาคารเป็นส่วนหนึ่งของต้นทุนของสินทรัพย์นั้นและหยุดบันทึกต้นทุนทางการเงินดังกล่าวเป็นต้นทุนของสินทรัพย์เมื่อการก่อสร้างแล้วเสร็จพร้อมใช้งานตามความประสงค์</w:t>
      </w:r>
    </w:p>
    <w:p w14:paraId="7E5F24D7" w14:textId="77777777" w:rsidR="00A5230D" w:rsidRPr="00242C53" w:rsidRDefault="00A5230D" w:rsidP="00A5230D">
      <w:pPr>
        <w:jc w:val="thaiDistribute"/>
        <w:rPr>
          <w:rFonts w:ascii="Angsana New" w:hAnsi="Angsana New"/>
          <w:sz w:val="26"/>
          <w:szCs w:val="26"/>
        </w:rPr>
      </w:pPr>
    </w:p>
    <w:p w14:paraId="23154425" w14:textId="77777777" w:rsidR="00A5230D" w:rsidRPr="001969B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969BD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01E3F29F" w14:textId="77777777" w:rsidR="00A5230D" w:rsidRPr="00242C53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0DF7390" w14:textId="77777777" w:rsidR="00A5230D" w:rsidRPr="001969B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969BD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168C22EF" w14:textId="77777777" w:rsidR="00AC7BF2" w:rsidRPr="00242C53" w:rsidRDefault="00AC7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23E86862" w14:textId="77777777" w:rsidR="007202E8" w:rsidRPr="001969BD" w:rsidRDefault="007202E8" w:rsidP="007202E8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1969BD">
        <w:rPr>
          <w:rFonts w:ascii="Angsana New" w:hAnsi="Angsana New"/>
          <w:b/>
          <w:bCs/>
          <w:szCs w:val="30"/>
          <w:cs/>
        </w:rPr>
        <w:t>หนี้สินตามสัญญาเช่า</w:t>
      </w:r>
    </w:p>
    <w:p w14:paraId="25F94860" w14:textId="77777777" w:rsidR="007202E8" w:rsidRPr="00242C53" w:rsidRDefault="007202E8" w:rsidP="007202E8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675A5D5E" w14:textId="77777777" w:rsidR="007202E8" w:rsidRPr="00BC737E" w:rsidRDefault="007202E8" w:rsidP="007202E8">
      <w:pPr>
        <w:pStyle w:val="NoSpacing"/>
        <w:jc w:val="thaiDistribute"/>
        <w:rPr>
          <w:rFonts w:ascii="Angsana New" w:eastAsia="Times New Roman" w:hAnsi="Angsana New"/>
          <w:color w:val="000000"/>
          <w:szCs w:val="30"/>
        </w:rPr>
      </w:pPr>
      <w:r w:rsidRPr="001969BD">
        <w:rPr>
          <w:rFonts w:ascii="Angsana New" w:hAnsi="Angsana New"/>
          <w:szCs w:val="30"/>
          <w:cs/>
        </w:rPr>
        <w:t xml:space="preserve">ณ วันที่สัญญาเช่าเริ่มมีผล กลุ่ม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การจ่ายชำระตามสัญญาเช่าคิดลดด้วยอัตราดอกเบี้ยตามนัยของสัญญาเช่าหากอัตรานั้นสามารถกำหนดได้ แต่หากอัตรานั้นไม่สามารถกำหนดได้ต้องใช้อัตราดอกเบี้ยการกู้ยืมส่วนเพิ่ม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="003D4885" w:rsidRPr="001969BD">
        <w:rPr>
          <w:rFonts w:ascii="Angsana New" w:hAnsi="Angsana New"/>
          <w:szCs w:val="30"/>
          <w:cs/>
        </w:rPr>
        <w:t>ของกลุ่มบริษัท</w:t>
      </w:r>
      <w:r w:rsidRPr="001969BD">
        <w:rPr>
          <w:rFonts w:ascii="Angsana New" w:hAnsi="Angsana New"/>
          <w:szCs w:val="30"/>
          <w:cs/>
        </w:rPr>
        <w:t xml:space="preserve"> </w:t>
      </w:r>
    </w:p>
    <w:p w14:paraId="10BCDED4" w14:textId="77777777" w:rsidR="009D0F9C" w:rsidRPr="00242C53" w:rsidRDefault="009D0F9C" w:rsidP="007202E8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38BD3246" w14:textId="5E625D5E" w:rsidR="007202E8" w:rsidRPr="001969BD" w:rsidRDefault="007202E8" w:rsidP="00C2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969BD">
        <w:rPr>
          <w:rFonts w:ascii="Angsana New" w:hAnsi="Angsana New"/>
          <w:szCs w:val="30"/>
          <w:cs/>
        </w:rPr>
        <w:t xml:space="preserve">ภายหลังจากสัญญาเช่าเริ่มมีผล กลุ่มบริษัทวัดมูลค่าหนี้สินตามสัญญาเช่าโดย </w:t>
      </w:r>
      <w:r w:rsidRPr="00AC00FE">
        <w:rPr>
          <w:rFonts w:ascii="Angsana New" w:hAnsi="Angsana New"/>
          <w:sz w:val="30"/>
          <w:szCs w:val="30"/>
          <w:cs/>
        </w:rPr>
        <w:t>(</w:t>
      </w:r>
      <w:r w:rsidR="00AC00FE" w:rsidRPr="00AC00FE">
        <w:rPr>
          <w:rFonts w:ascii="Angsana New" w:hAnsi="Angsana New"/>
          <w:sz w:val="30"/>
          <w:szCs w:val="30"/>
        </w:rPr>
        <w:t>1</w:t>
      </w:r>
      <w:r w:rsidRPr="00AC00FE">
        <w:rPr>
          <w:rFonts w:ascii="Angsana New" w:hAnsi="Angsana New"/>
          <w:sz w:val="30"/>
          <w:szCs w:val="30"/>
          <w:cs/>
        </w:rPr>
        <w:t>)</w:t>
      </w:r>
      <w:r w:rsidRPr="001969BD">
        <w:rPr>
          <w:rFonts w:ascii="Angsana New" w:hAnsi="Angsana New"/>
          <w:szCs w:val="30"/>
          <w:cs/>
        </w:rPr>
        <w:t xml:space="preserve"> การเพิ่มมูลค่าตามบัญชีเพื่อสะท้อนดอกเบี้ยจากหนี้สินตามสัญญาเช่า (ถ้ามี) </w:t>
      </w:r>
      <w:r w:rsidRPr="00AC00FE">
        <w:rPr>
          <w:rFonts w:ascii="Angsana New" w:hAnsi="Angsana New"/>
          <w:sz w:val="30"/>
          <w:szCs w:val="30"/>
          <w:cs/>
        </w:rPr>
        <w:t>(</w:t>
      </w:r>
      <w:r w:rsidR="00900000" w:rsidRPr="00AC00FE">
        <w:rPr>
          <w:rFonts w:ascii="Angsana New" w:hAnsi="Angsana New"/>
          <w:sz w:val="30"/>
          <w:szCs w:val="30"/>
        </w:rPr>
        <w:t>2</w:t>
      </w:r>
      <w:r w:rsidRPr="00AC00FE">
        <w:rPr>
          <w:rFonts w:ascii="Angsana New" w:hAnsi="Angsana New"/>
          <w:sz w:val="30"/>
          <w:szCs w:val="30"/>
          <w:cs/>
        </w:rPr>
        <w:t>)</w:t>
      </w:r>
      <w:r w:rsidRPr="001969BD">
        <w:rPr>
          <w:rFonts w:ascii="Angsana New" w:hAnsi="Angsana New"/>
          <w:szCs w:val="30"/>
          <w:cs/>
        </w:rPr>
        <w:t xml:space="preserve"> การลดมูลค่าตามบัญชีเพื่อสะท้อนการชำระการจ่ายชำระตามสัญญาเช่าที่จ่ายชำระแล้ว</w:t>
      </w:r>
      <w:r w:rsidRPr="00AC00FE">
        <w:rPr>
          <w:rFonts w:ascii="Angsana New" w:hAnsi="Angsana New"/>
          <w:sz w:val="30"/>
          <w:szCs w:val="30"/>
          <w:cs/>
        </w:rPr>
        <w:t>และ (</w:t>
      </w:r>
      <w:r w:rsidR="00900000" w:rsidRPr="00AC00FE">
        <w:rPr>
          <w:rFonts w:ascii="Angsana New" w:hAnsi="Angsana New"/>
          <w:sz w:val="30"/>
          <w:szCs w:val="30"/>
        </w:rPr>
        <w:t>3</w:t>
      </w:r>
      <w:r w:rsidRPr="00AC00FE">
        <w:rPr>
          <w:rFonts w:ascii="Angsana New" w:hAnsi="Angsana New"/>
          <w:sz w:val="30"/>
          <w:szCs w:val="30"/>
          <w:cs/>
        </w:rPr>
        <w:t>)</w:t>
      </w:r>
      <w:r w:rsidRPr="001969BD">
        <w:rPr>
          <w:rFonts w:ascii="Angsana New" w:hAnsi="Angsana New"/>
          <w:szCs w:val="30"/>
          <w:cs/>
        </w:rPr>
        <w:t xml:space="preserve"> การวัดมูลค่าใหม่ตามมูลค่าตามบัญชีเพื่อสะท้อนการประเมินใหม่หรือการเปลี่ยนแปลงสัญญาเช่าใด</w:t>
      </w:r>
      <w:r w:rsidR="0054264B">
        <w:rPr>
          <w:rFonts w:ascii="Angsana New" w:hAnsi="Angsana New"/>
          <w:szCs w:val="30"/>
          <w:cs/>
        </w:rPr>
        <w:t xml:space="preserve"> </w:t>
      </w:r>
      <w:r w:rsidRPr="001969BD">
        <w:rPr>
          <w:rFonts w:ascii="Angsana New" w:hAnsi="Angsana New"/>
          <w:szCs w:val="30"/>
          <w:cs/>
        </w:rPr>
        <w:t>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</w:t>
      </w:r>
      <w:r w:rsidR="003D4885" w:rsidRPr="001969BD">
        <w:rPr>
          <w:rFonts w:ascii="Angsana New" w:hAnsi="Angsana New"/>
          <w:szCs w:val="30"/>
          <w:cs/>
        </w:rPr>
        <w:t xml:space="preserve"> (ถ้ามี) </w:t>
      </w:r>
      <w:r w:rsidRPr="001969BD">
        <w:rPr>
          <w:rFonts w:ascii="Angsana New" w:hAnsi="Angsana New"/>
          <w:szCs w:val="30"/>
          <w:cs/>
        </w:rPr>
        <w:t>ถูกรับรู้เป็นค่าใช้จ่ายในกำไรหรือขาดทุน</w:t>
      </w:r>
    </w:p>
    <w:p w14:paraId="4D3E774E" w14:textId="77777777" w:rsidR="007202E8" w:rsidRPr="00242C53" w:rsidRDefault="007202E8" w:rsidP="007202E8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7073B6F0" w14:textId="77777777" w:rsidR="007202E8" w:rsidRPr="00BC737E" w:rsidRDefault="007202E8" w:rsidP="007202E8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1969BD">
        <w:rPr>
          <w:rFonts w:ascii="Angsana New" w:hAnsi="Angsana New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777F8A" w:rsidRPr="001969BD">
        <w:rPr>
          <w:rFonts w:ascii="Angsana New" w:hAnsi="Angsana New"/>
          <w:szCs w:val="30"/>
        </w:rPr>
        <w:t>12</w:t>
      </w:r>
      <w:r w:rsidRPr="001969BD">
        <w:rPr>
          <w:rFonts w:ascii="Angsana New" w:hAnsi="Angsana New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="00624D23" w:rsidRPr="001969BD">
        <w:rPr>
          <w:rFonts w:ascii="Angsana New" w:hAnsi="Angsana New"/>
          <w:szCs w:val="30"/>
          <w:cs/>
        </w:rPr>
        <w:t xml:space="preserve"> (พิจารณาตามลักษณะทางกายภาพของสินทรัพย์</w:t>
      </w:r>
      <w:r w:rsidR="001969BD">
        <w:rPr>
          <w:rFonts w:ascii="Angsana New" w:hAnsi="Angsana New"/>
          <w:szCs w:val="30"/>
          <w:cs/>
        </w:rPr>
        <w:t>หากมองในสภาพใหม่</w:t>
      </w:r>
      <w:r w:rsidR="00624D23" w:rsidRPr="001969BD">
        <w:rPr>
          <w:rFonts w:ascii="Angsana New" w:hAnsi="Angsana New"/>
          <w:szCs w:val="30"/>
          <w:cs/>
        </w:rPr>
        <w:t xml:space="preserve">) </w:t>
      </w:r>
      <w:r w:rsidRPr="001969BD">
        <w:rPr>
          <w:rFonts w:ascii="Angsana New" w:hAnsi="Angsana New"/>
          <w:szCs w:val="30"/>
          <w:cs/>
        </w:rPr>
        <w:t>บันทึกเป็นค่าใช้จ่ายในกำไรหรือขาดทุนโดยวิธีเส้นตรงตามระยะเวลาของการเช่าที่เกี่ยวข้อง</w:t>
      </w:r>
      <w:r w:rsidR="006A6C24" w:rsidRPr="001969BD">
        <w:rPr>
          <w:rFonts w:ascii="Angsana New" w:hAnsi="Angsana New"/>
          <w:szCs w:val="30"/>
        </w:rPr>
        <w:t xml:space="preserve"> </w:t>
      </w:r>
    </w:p>
    <w:p w14:paraId="223DF998" w14:textId="77777777" w:rsidR="007202E8" w:rsidRPr="00242C53" w:rsidRDefault="007202E8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E9CFEFB" w14:textId="77777777" w:rsidR="00A5230D" w:rsidRPr="00BC737E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C737E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14:paraId="27EEB6F5" w14:textId="77777777" w:rsidR="00A5230D" w:rsidRPr="00242C53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26"/>
          <w:szCs w:val="26"/>
          <w:cs/>
        </w:rPr>
      </w:pPr>
    </w:p>
    <w:p w14:paraId="0BED8B55" w14:textId="77777777" w:rsidR="00A5230D" w:rsidRPr="00BC737E" w:rsidRDefault="00A5230D" w:rsidP="00A5230D">
      <w:pPr>
        <w:pStyle w:val="NoSpacing"/>
        <w:rPr>
          <w:rFonts w:ascii="Angsana New" w:hAnsi="Angsana New"/>
          <w:i/>
          <w:iCs/>
          <w:szCs w:val="30"/>
          <w:cs/>
        </w:rPr>
      </w:pPr>
      <w:r w:rsidRPr="00BC737E">
        <w:rPr>
          <w:rFonts w:ascii="Angsana New" w:hAnsi="Angsana New"/>
          <w:i/>
          <w:iCs/>
          <w:szCs w:val="30"/>
          <w:cs/>
        </w:rPr>
        <w:t>ผลประโยชน์ระยะสั้นของพนักงาน</w:t>
      </w:r>
    </w:p>
    <w:p w14:paraId="3306E371" w14:textId="77777777" w:rsidR="00A5230D" w:rsidRPr="00242C53" w:rsidRDefault="00A5230D" w:rsidP="00A5230D">
      <w:pPr>
        <w:pStyle w:val="NoSpacing"/>
        <w:rPr>
          <w:rFonts w:ascii="Angsana New" w:hAnsi="Angsana New"/>
          <w:sz w:val="26"/>
          <w:szCs w:val="26"/>
        </w:rPr>
      </w:pPr>
    </w:p>
    <w:p w14:paraId="2A503C4B" w14:textId="77777777" w:rsidR="00A5230D" w:rsidRPr="00BC737E" w:rsidRDefault="00A5230D" w:rsidP="00A5230D">
      <w:pPr>
        <w:pStyle w:val="NoSpacing"/>
        <w:rPr>
          <w:rFonts w:ascii="Angsana New" w:hAnsi="Angsana New"/>
          <w:szCs w:val="30"/>
        </w:rPr>
      </w:pPr>
      <w:r w:rsidRPr="001969BD">
        <w:rPr>
          <w:rFonts w:ascii="Angsana New" w:hAnsi="Angsana New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6325E5B5" w14:textId="77777777" w:rsidR="00A5230D" w:rsidRPr="001969BD" w:rsidRDefault="00A5230D" w:rsidP="00A5230D">
      <w:pPr>
        <w:pStyle w:val="NoSpacing"/>
        <w:rPr>
          <w:rFonts w:ascii="Angsana New" w:hAnsi="Angsana New"/>
          <w:i/>
          <w:iCs/>
          <w:szCs w:val="30"/>
        </w:rPr>
      </w:pPr>
      <w:r w:rsidRPr="001969BD">
        <w:rPr>
          <w:rFonts w:ascii="Angsana New" w:hAnsi="Angsana New"/>
          <w:i/>
          <w:iCs/>
          <w:szCs w:val="30"/>
          <w:cs/>
        </w:rPr>
        <w:lastRenderedPageBreak/>
        <w:t>ผลประโยชน์ของพนักงานหลังออกจากงาน</w:t>
      </w:r>
    </w:p>
    <w:p w14:paraId="3FEA3023" w14:textId="77777777" w:rsidR="00A5230D" w:rsidRPr="001969BD" w:rsidRDefault="00A5230D" w:rsidP="00A5230D">
      <w:pPr>
        <w:pStyle w:val="NoSpacing"/>
        <w:rPr>
          <w:rFonts w:ascii="Angsana New" w:hAnsi="Angsana New"/>
          <w:szCs w:val="30"/>
        </w:rPr>
      </w:pPr>
    </w:p>
    <w:p w14:paraId="16459153" w14:textId="77777777" w:rsidR="00A5230D" w:rsidRPr="001969B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1969BD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05E4D221" w14:textId="77777777" w:rsidR="001969BD" w:rsidRPr="001969BD" w:rsidRDefault="001969B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14:paraId="365DFF93" w14:textId="44716BD9" w:rsidR="00A5230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1969BD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1969BD">
        <w:rPr>
          <w:rFonts w:ascii="Angsana New" w:hAnsi="Angsana New"/>
          <w:sz w:val="30"/>
          <w:szCs w:val="30"/>
        </w:rPr>
        <w:t xml:space="preserve"> </w:t>
      </w:r>
      <w:r w:rsidRPr="001969BD">
        <w:rPr>
          <w:rFonts w:ascii="Angsana New" w:hAnsi="Angsana New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ต้นทุนในการจัดจำหน่ายและค่าใช้จ่ายในการบริหารในงบกำไรขาดทุนเบ็ดเสร็จประกอบด้วยต้นทุนบริการปัจจุบัน</w:t>
      </w:r>
      <w:r w:rsidR="00001CCE" w:rsidRPr="001969BD">
        <w:rPr>
          <w:rFonts w:ascii="Angsana New" w:hAnsi="Angsana New"/>
          <w:sz w:val="30"/>
          <w:szCs w:val="30"/>
        </w:rPr>
        <w:t xml:space="preserve"> </w:t>
      </w:r>
      <w:r w:rsidR="00001CCE" w:rsidRPr="001969BD">
        <w:rPr>
          <w:rFonts w:ascii="Angsana New" w:hAnsi="Angsana New"/>
          <w:sz w:val="30"/>
          <w:szCs w:val="30"/>
          <w:cs/>
        </w:rPr>
        <w:t>ต้นทุนบริการในอดีต</w:t>
      </w:r>
      <w:r w:rsidRPr="001969BD">
        <w:rPr>
          <w:rFonts w:ascii="Angsana New" w:hAnsi="Angsana New"/>
          <w:sz w:val="30"/>
          <w:szCs w:val="30"/>
          <w:cs/>
        </w:rPr>
        <w:t>และต้นทุนดอกเบี้ยซึ่งแสดงเป็นรายการกำไรหรือขาดทุน ส่วนกำไร/ขาดทุนจากการวัดมูลค่า</w:t>
      </w:r>
      <w:r w:rsidR="00655C03">
        <w:rPr>
          <w:rFonts w:ascii="Angsana New" w:hAnsi="Angsana New" w:hint="cs"/>
          <w:sz w:val="30"/>
          <w:szCs w:val="30"/>
          <w:cs/>
        </w:rPr>
        <w:t>ใหม่ของ</w:t>
      </w:r>
      <w:r w:rsidRPr="001969BD">
        <w:rPr>
          <w:rFonts w:ascii="Angsana New" w:hAnsi="Angsana New"/>
          <w:sz w:val="30"/>
          <w:szCs w:val="30"/>
          <w:cs/>
        </w:rPr>
        <w:t>ประมาณก</w:t>
      </w:r>
      <w:r w:rsidR="00001CCE" w:rsidRPr="001969BD">
        <w:rPr>
          <w:rFonts w:ascii="Angsana New" w:hAnsi="Angsana New"/>
          <w:sz w:val="30"/>
          <w:szCs w:val="30"/>
          <w:cs/>
        </w:rPr>
        <w:t>ารตามหลักคณิตศาสตร์ประกันภัย</w:t>
      </w:r>
      <w:r w:rsidRPr="001969BD">
        <w:rPr>
          <w:rFonts w:ascii="Angsana New" w:hAnsi="Angsana New"/>
          <w:sz w:val="30"/>
          <w:szCs w:val="30"/>
          <w:cs/>
        </w:rPr>
        <w:t>แสดงเป็นรายการกำไรหรือขาดทุนเบ็ดเสร็จอื่น</w:t>
      </w:r>
    </w:p>
    <w:p w14:paraId="4F227E19" w14:textId="77777777" w:rsidR="001969BD" w:rsidRPr="00007D8E" w:rsidRDefault="001969B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  <w:cs/>
        </w:rPr>
      </w:pPr>
    </w:p>
    <w:p w14:paraId="794C5ACC" w14:textId="77777777" w:rsidR="00A5230D" w:rsidRPr="001969BD" w:rsidRDefault="00A5230D" w:rsidP="00D86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969BD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01443C86" w14:textId="77777777" w:rsidR="001969BD" w:rsidRPr="00007D8E" w:rsidRDefault="001969BD" w:rsidP="00A523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7"/>
        <w:jc w:val="thaiDistribute"/>
        <w:rPr>
          <w:rFonts w:ascii="Angsana New" w:hAnsi="Angsana New"/>
          <w:sz w:val="30"/>
          <w:szCs w:val="30"/>
        </w:rPr>
      </w:pPr>
    </w:p>
    <w:p w14:paraId="31D29043" w14:textId="61D0E31E" w:rsidR="00985261" w:rsidRPr="001969BD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969BD">
        <w:rPr>
          <w:rFonts w:ascii="Angsana New" w:hAnsi="Angsana New"/>
          <w:sz w:val="30"/>
          <w:szCs w:val="30"/>
          <w:cs/>
        </w:rPr>
        <w:t>ประมาณการหนี้สินจะรับรู้ในงบฐานะการเงินก็ต่อเมื่อ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ถูก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กาลเวลาและความเสี่ยงที่มีต่อหนี้สิน</w:t>
      </w:r>
    </w:p>
    <w:p w14:paraId="75F51AED" w14:textId="77777777" w:rsidR="007202E8" w:rsidRPr="00007D8E" w:rsidRDefault="00720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716F177" w14:textId="77777777" w:rsidR="00A5230D" w:rsidRPr="001969BD" w:rsidRDefault="00A5230D" w:rsidP="00A5230D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969BD">
        <w:rPr>
          <w:rFonts w:ascii="Angsana New" w:hAnsi="Angsana New"/>
          <w:b/>
          <w:bCs/>
          <w:sz w:val="30"/>
          <w:szCs w:val="30"/>
          <w:cs/>
        </w:rPr>
        <w:t xml:space="preserve">เงินตราต่างประเทศ </w:t>
      </w:r>
    </w:p>
    <w:p w14:paraId="263A521A" w14:textId="77777777" w:rsidR="00A5230D" w:rsidRPr="00007D8E" w:rsidRDefault="00A5230D" w:rsidP="00A5230D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14:paraId="266C6A31" w14:textId="77777777" w:rsidR="00A5230D" w:rsidRPr="001969BD" w:rsidRDefault="00A5230D" w:rsidP="00A5230D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1969B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28329CDD" w14:textId="77777777" w:rsidR="00A5230D" w:rsidRPr="00007D8E" w:rsidRDefault="00A5230D" w:rsidP="00A5230D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38B89391" w14:textId="77777777" w:rsidR="00A5230D" w:rsidRPr="001969BD" w:rsidRDefault="00A5230D" w:rsidP="00A5230D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1969BD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</w:t>
      </w:r>
      <w:r w:rsidR="002C6BB7">
        <w:rPr>
          <w:rFonts w:ascii="Angsana New" w:hAnsi="Angsana New"/>
          <w:sz w:val="30"/>
          <w:szCs w:val="30"/>
          <w:cs/>
        </w:rPr>
        <w:t>ินตราต่างประเทศ ณ วันที่ในงบ</w:t>
      </w:r>
      <w:r w:rsidRPr="001969BD">
        <w:rPr>
          <w:rFonts w:ascii="Angsana New" w:hAnsi="Angsana New"/>
          <w:sz w:val="30"/>
          <w:szCs w:val="30"/>
          <w:cs/>
        </w:rPr>
        <w:t>ฐานะการเงินแปลงค่าเป็นเงินบาทโดยใช้อัตราแลกเปลี่ยน ณ วันนั้น กำไรหรือขาดทุนจากการแปลงค่าจะบันทึกในงบกำไรขาดทุนเบ็ดเสร็จ</w:t>
      </w:r>
    </w:p>
    <w:p w14:paraId="1C01EDE1" w14:textId="77777777" w:rsidR="00135D01" w:rsidRPr="0078670F" w:rsidRDefault="00135D01" w:rsidP="00A5230D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10FA02A" w14:textId="77777777" w:rsidR="00A5230D" w:rsidRPr="001969BD" w:rsidRDefault="00A5230D" w:rsidP="00A5230D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1969BD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วันที่ในงบฐานะการเงินซึ่งมีการป้องกันความเสี่ยงแปลงค่าเป็นเงินบาทโดยใช้อัตราแลกเปลี่ยน ณ วันนั้นและปรับกระทบด้วยกำไร/ขาดทุนจากการวัดมูลค่ายุติธรรมของตราสารอนุพันธ์ที่เกี่ยวข้องที่มีไว้เพื่อป้องกันความเสี่ยง กำไรหรือขาดทุนจากการแปลงค่าและวัดมูลค่าจะบันทึกเป็นรายการกำไรหรือขาดทุนในงบกำไรขาดทุนเบ็ดเสร็จ</w:t>
      </w:r>
    </w:p>
    <w:p w14:paraId="1F80336B" w14:textId="77777777" w:rsidR="00A5230D" w:rsidRPr="00007D8E" w:rsidRDefault="00A5230D" w:rsidP="00A5230D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4414047" w14:textId="77777777" w:rsidR="0040040D" w:rsidRDefault="00A5230D" w:rsidP="001969BD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969BD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งินบาทโดยใช้อัตราแลกเปลี่ยน ณ วันที่เกิดรายการ</w:t>
      </w:r>
    </w:p>
    <w:p w14:paraId="264BA44F" w14:textId="77777777" w:rsidR="00007D8E" w:rsidRDefault="00007D8E" w:rsidP="001969BD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EEB2D3C" w14:textId="77777777" w:rsidR="003E3D33" w:rsidRPr="007F2A66" w:rsidRDefault="003E3D33" w:rsidP="003E3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2A66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5F333C06" w14:textId="77777777" w:rsidR="003E3D33" w:rsidRPr="007F2A66" w:rsidRDefault="003E3D33" w:rsidP="003E3D33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B929B3B" w14:textId="77777777" w:rsidR="003E3D33" w:rsidRPr="007F2A66" w:rsidRDefault="003E3D33" w:rsidP="003E3D33">
      <w:pPr>
        <w:pStyle w:val="NoSpacing"/>
        <w:jc w:val="thaiDistribute"/>
        <w:rPr>
          <w:rFonts w:ascii="Angsana New" w:hAnsi="Angsana New"/>
          <w:szCs w:val="30"/>
        </w:rPr>
      </w:pPr>
      <w:r w:rsidRPr="007F2A66">
        <w:rPr>
          <w:rFonts w:ascii="Angsana New" w:hAnsi="Angsana New"/>
          <w:szCs w:val="30"/>
          <w:cs/>
        </w:rPr>
        <w:t>มูลค่ายุติธรรมเป็นราคาที่</w:t>
      </w:r>
      <w:r w:rsidR="001F4D40" w:rsidRPr="007F2A66">
        <w:rPr>
          <w:rFonts w:ascii="Angsana New" w:hAnsi="Angsana New"/>
          <w:szCs w:val="30"/>
          <w:cs/>
        </w:rPr>
        <w:t>กลุ่มบริษัท</w:t>
      </w:r>
      <w:r w:rsidRPr="007F2A66">
        <w:rPr>
          <w:rFonts w:ascii="Angsana New" w:hAnsi="Angsana New"/>
          <w:szCs w:val="30"/>
          <w:cs/>
        </w:rPr>
        <w:t>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7F2A66">
        <w:rPr>
          <w:rFonts w:ascii="Angsana New" w:hAnsi="Angsana New"/>
          <w:szCs w:val="30"/>
        </w:rPr>
        <w:t xml:space="preserve"> </w:t>
      </w:r>
      <w:r w:rsidRPr="007F2A66">
        <w:rPr>
          <w:rFonts w:ascii="Angsana New" w:hAnsi="Angsana New"/>
          <w:szCs w:val="30"/>
          <w:cs/>
        </w:rPr>
        <w:t>ณ</w:t>
      </w:r>
      <w:r w:rsidRPr="007F2A66">
        <w:rPr>
          <w:rFonts w:ascii="Angsana New" w:hAnsi="Angsana New"/>
          <w:szCs w:val="30"/>
        </w:rPr>
        <w:t xml:space="preserve"> </w:t>
      </w:r>
      <w:r w:rsidRPr="007F2A66">
        <w:rPr>
          <w:rFonts w:ascii="Angsana New" w:hAnsi="Angsana New"/>
          <w:szCs w:val="30"/>
          <w:cs/>
        </w:rPr>
        <w:t>วันที่วัดมูลค่า</w:t>
      </w:r>
      <w:r w:rsidRPr="007F2A66">
        <w:rPr>
          <w:rFonts w:ascii="Angsana New" w:hAnsi="Angsana New"/>
          <w:szCs w:val="30"/>
        </w:rPr>
        <w:t xml:space="preserve"> </w:t>
      </w:r>
    </w:p>
    <w:p w14:paraId="5259F33C" w14:textId="77777777" w:rsidR="00BF6A3D" w:rsidRPr="007F2A66" w:rsidRDefault="00BF6A3D" w:rsidP="003E3D33">
      <w:pPr>
        <w:pStyle w:val="NoSpacing"/>
        <w:jc w:val="thaiDistribute"/>
        <w:rPr>
          <w:rFonts w:ascii="Angsana New" w:hAnsi="Angsana New"/>
          <w:szCs w:val="30"/>
        </w:rPr>
      </w:pPr>
    </w:p>
    <w:p w14:paraId="5FD5259A" w14:textId="77777777" w:rsidR="007202E8" w:rsidRPr="007F2A66" w:rsidRDefault="003E3D33" w:rsidP="007F2A66">
      <w:pPr>
        <w:pStyle w:val="NoSpacing"/>
        <w:jc w:val="thaiDistribute"/>
        <w:rPr>
          <w:rFonts w:ascii="Angsana New" w:hAnsi="Angsana New"/>
          <w:szCs w:val="30"/>
        </w:rPr>
      </w:pPr>
      <w:r w:rsidRPr="007F2A66">
        <w:rPr>
          <w:rFonts w:ascii="Angsana New" w:hAnsi="Angsana New"/>
          <w:szCs w:val="30"/>
          <w:cs/>
        </w:rPr>
        <w:t xml:space="preserve">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7F2A66">
        <w:rPr>
          <w:rFonts w:ascii="Angsana New" w:hAnsi="Angsana New"/>
          <w:szCs w:val="30"/>
        </w:rPr>
        <w:t>(“</w:t>
      </w:r>
      <w:r w:rsidRPr="007F2A66">
        <w:rPr>
          <w:rFonts w:ascii="Angsana New" w:hAnsi="Angsana New"/>
          <w:szCs w:val="30"/>
          <w:cs/>
        </w:rPr>
        <w:t>ข้อมูลระดับ</w:t>
      </w:r>
      <w:r w:rsidRPr="007F2A66">
        <w:rPr>
          <w:rFonts w:ascii="Angsana New" w:hAnsi="Angsana New"/>
          <w:szCs w:val="30"/>
        </w:rPr>
        <w:t xml:space="preserve"> </w:t>
      </w:r>
      <w:r w:rsidR="00777F8A" w:rsidRPr="007F2A66">
        <w:rPr>
          <w:rFonts w:ascii="Angsana New" w:hAnsi="Angsana New"/>
          <w:szCs w:val="30"/>
        </w:rPr>
        <w:t>1</w:t>
      </w:r>
      <w:r w:rsidRPr="007F2A66">
        <w:rPr>
          <w:rFonts w:ascii="Angsana New" w:hAnsi="Angsana New"/>
          <w:szCs w:val="30"/>
        </w:rPr>
        <w:t xml:space="preserve">”) </w:t>
      </w:r>
      <w:r w:rsidRPr="007F2A66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7F2A66">
        <w:rPr>
          <w:rFonts w:ascii="Angsana New" w:hAnsi="Angsana New"/>
          <w:szCs w:val="30"/>
        </w:rPr>
        <w:t>“</w:t>
      </w:r>
      <w:r w:rsidRPr="007F2A66">
        <w:rPr>
          <w:rFonts w:ascii="Angsana New" w:hAnsi="Angsana New"/>
          <w:szCs w:val="30"/>
          <w:cs/>
        </w:rPr>
        <w:t xml:space="preserve">ข้อมูลระดับ </w:t>
      </w:r>
      <w:r w:rsidR="00777F8A" w:rsidRPr="007F2A66">
        <w:rPr>
          <w:rFonts w:ascii="Angsana New" w:hAnsi="Angsana New"/>
          <w:szCs w:val="30"/>
        </w:rPr>
        <w:t>2</w:t>
      </w:r>
      <w:r w:rsidRPr="007F2A66">
        <w:rPr>
          <w:rFonts w:ascii="Angsana New" w:hAnsi="Angsana New"/>
          <w:szCs w:val="30"/>
        </w:rPr>
        <w:t>”</w:t>
      </w:r>
      <w:r w:rsidRPr="007F2A66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7F2A66">
        <w:rPr>
          <w:rFonts w:ascii="Angsana New" w:hAnsi="Angsana New"/>
          <w:szCs w:val="30"/>
        </w:rPr>
        <w:t xml:space="preserve"> (“</w:t>
      </w:r>
      <w:r w:rsidRPr="007F2A66">
        <w:rPr>
          <w:rFonts w:ascii="Angsana New" w:hAnsi="Angsana New"/>
          <w:szCs w:val="30"/>
          <w:cs/>
        </w:rPr>
        <w:t>ข้อมูลระดับ</w:t>
      </w:r>
      <w:r w:rsidRPr="007F2A66">
        <w:rPr>
          <w:rFonts w:ascii="Angsana New" w:hAnsi="Angsana New"/>
          <w:szCs w:val="30"/>
        </w:rPr>
        <w:t xml:space="preserve"> </w:t>
      </w:r>
      <w:r w:rsidR="00777F8A" w:rsidRPr="007F2A66">
        <w:rPr>
          <w:rFonts w:ascii="Angsana New" w:hAnsi="Angsana New"/>
          <w:szCs w:val="30"/>
        </w:rPr>
        <w:t>3</w:t>
      </w:r>
      <w:r w:rsidRPr="007F2A66">
        <w:rPr>
          <w:rFonts w:ascii="Angsana New" w:hAnsi="Angsana New"/>
          <w:szCs w:val="30"/>
        </w:rPr>
        <w:t>”)</w:t>
      </w:r>
    </w:p>
    <w:p w14:paraId="0F1078DD" w14:textId="77777777" w:rsidR="007F2A66" w:rsidRPr="00F03BCB" w:rsidRDefault="007F2A66" w:rsidP="007F2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5F969B1" w14:textId="77777777" w:rsidR="00DD11D5" w:rsidRPr="007F2A66" w:rsidRDefault="00DD11D5" w:rsidP="007F2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F2A66">
        <w:rPr>
          <w:rFonts w:ascii="Angsana New" w:hAnsi="Angsana New"/>
          <w:b/>
          <w:bCs/>
          <w:szCs w:val="30"/>
          <w:cs/>
        </w:rPr>
        <w:t>เครื่องมือทางการเงิน</w:t>
      </w:r>
    </w:p>
    <w:p w14:paraId="4C584FA4" w14:textId="77777777" w:rsidR="00DD11D5" w:rsidRPr="007F2A66" w:rsidRDefault="00DD11D5" w:rsidP="00DD11D5">
      <w:pPr>
        <w:pStyle w:val="NoSpacing"/>
        <w:jc w:val="thaiDistribute"/>
        <w:rPr>
          <w:rFonts w:ascii="Angsana New" w:hAnsi="Angsana New"/>
          <w:szCs w:val="30"/>
        </w:rPr>
      </w:pPr>
    </w:p>
    <w:p w14:paraId="72F42416" w14:textId="77777777" w:rsidR="00DD11D5" w:rsidRPr="007F2A66" w:rsidRDefault="00DD11D5" w:rsidP="00DD11D5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7F2A66">
        <w:rPr>
          <w:rFonts w:ascii="Angsana New" w:hAnsi="Angsana New"/>
          <w:i/>
          <w:iCs/>
          <w:szCs w:val="30"/>
          <w:cs/>
        </w:rPr>
        <w:t>การรับรู้รายการและการวัดมูลค่า</w:t>
      </w:r>
    </w:p>
    <w:p w14:paraId="1B195435" w14:textId="77777777" w:rsidR="00DD11D5" w:rsidRPr="007F2A66" w:rsidRDefault="00DD11D5" w:rsidP="00DD11D5">
      <w:pPr>
        <w:pStyle w:val="NoSpacing"/>
        <w:jc w:val="thaiDistribute"/>
        <w:rPr>
          <w:rFonts w:ascii="Angsana New" w:hAnsi="Angsana New"/>
          <w:szCs w:val="30"/>
        </w:rPr>
      </w:pPr>
    </w:p>
    <w:p w14:paraId="35C0449B" w14:textId="77777777" w:rsidR="00DD11D5" w:rsidRPr="007F2A66" w:rsidRDefault="00DD11D5" w:rsidP="001F4D40">
      <w:pPr>
        <w:pStyle w:val="NoSpacing"/>
        <w:jc w:val="thaiDistribute"/>
        <w:rPr>
          <w:rFonts w:ascii="Angsana New" w:hAnsi="Angsana New"/>
          <w:szCs w:val="30"/>
        </w:rPr>
      </w:pPr>
      <w:r w:rsidRPr="007F2A66">
        <w:rPr>
          <w:rFonts w:ascii="Angsana New" w:hAnsi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สินทรัพย์ทางการเงิน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ต้องมีการจัดประเภทรายการสินทรัพย์ทางการเงินใหม่ในส่วนที่ได้รับผลกระทบ</w:t>
      </w:r>
    </w:p>
    <w:p w14:paraId="2C14AF7F" w14:textId="77777777" w:rsidR="00530B74" w:rsidRPr="007F2A66" w:rsidRDefault="00530B74" w:rsidP="00DD11D5">
      <w:pPr>
        <w:pStyle w:val="NoSpacing"/>
        <w:jc w:val="thaiDistribute"/>
        <w:rPr>
          <w:rFonts w:ascii="Angsana New" w:hAnsi="Angsana New"/>
          <w:szCs w:val="30"/>
        </w:rPr>
      </w:pPr>
    </w:p>
    <w:p w14:paraId="309D7607" w14:textId="77777777" w:rsidR="007F2A66" w:rsidRDefault="00DD11D5" w:rsidP="00DD11D5">
      <w:pPr>
        <w:pStyle w:val="NoSpacing"/>
        <w:jc w:val="thaiDistribute"/>
        <w:rPr>
          <w:rFonts w:ascii="Angsana New" w:hAnsi="Angsana New"/>
          <w:szCs w:val="30"/>
        </w:rPr>
      </w:pPr>
      <w:r w:rsidRPr="007F2A66">
        <w:rPr>
          <w:rFonts w:ascii="Angsana New" w:hAnsi="Angsana New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 หนี้สินทางการเงิน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(โดยหนี้สินดังกล่าวให้รวมถึงหนี้สินตราสารอนุพันธ์) และไม่สามารถจัดประเภทรายการหนี้สินทางการเงินใหม่ได้</w:t>
      </w:r>
    </w:p>
    <w:p w14:paraId="23C5AAAF" w14:textId="77777777" w:rsidR="00DD11D5" w:rsidRPr="000044A1" w:rsidRDefault="00DD11D5" w:rsidP="00FC6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9"/>
          <w:szCs w:val="29"/>
        </w:rPr>
      </w:pPr>
      <w:r w:rsidRPr="000044A1">
        <w:rPr>
          <w:rFonts w:ascii="Angsana New" w:hAnsi="Angsana New"/>
          <w:i/>
          <w:iCs/>
          <w:sz w:val="29"/>
          <w:szCs w:val="29"/>
          <w:cs/>
        </w:rPr>
        <w:lastRenderedPageBreak/>
        <w:t>การจัดประเภทรายการและการวัดมูลค่า</w:t>
      </w:r>
    </w:p>
    <w:p w14:paraId="7131C1A1" w14:textId="77777777" w:rsidR="00DD11D5" w:rsidRPr="000044A1" w:rsidRDefault="00DD11D5" w:rsidP="00DD11D5">
      <w:pPr>
        <w:pStyle w:val="NoSpacing"/>
        <w:jc w:val="thaiDistribute"/>
        <w:rPr>
          <w:rFonts w:asciiTheme="majorBidi" w:hAnsiTheme="majorBidi" w:cstheme="majorBidi"/>
          <w:sz w:val="18"/>
          <w:szCs w:val="18"/>
        </w:rPr>
      </w:pPr>
    </w:p>
    <w:p w14:paraId="1CDE3753" w14:textId="77777777" w:rsidR="001F4D40" w:rsidRPr="000044A1" w:rsidRDefault="001F4D40" w:rsidP="001F4D40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13FD2C1E" w14:textId="77777777" w:rsidR="001F4D40" w:rsidRPr="000044A1" w:rsidRDefault="001F4D40" w:rsidP="0003408F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เงินสดและรายการเทียบเท่าเงินสด</w:t>
      </w:r>
    </w:p>
    <w:p w14:paraId="729240E1" w14:textId="77777777" w:rsidR="001F4D40" w:rsidRPr="000044A1" w:rsidRDefault="001F4D40" w:rsidP="0003408F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เงินฝากธนาคารที่ติดภาระค้ำประกัน</w:t>
      </w:r>
    </w:p>
    <w:p w14:paraId="6FCFEA9A" w14:textId="7EA4CF9D" w:rsidR="001F4D40" w:rsidRPr="000044A1" w:rsidRDefault="001F4D40" w:rsidP="0003408F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ลูกหนี้การค้า</w:t>
      </w:r>
      <w:r w:rsidR="00530B74" w:rsidRPr="000044A1">
        <w:rPr>
          <w:rFonts w:ascii="Angsana New" w:hAnsi="Angsana New"/>
          <w:sz w:val="29"/>
          <w:szCs w:val="29"/>
          <w:cs/>
        </w:rPr>
        <w:t>และ</w:t>
      </w:r>
      <w:r w:rsidRPr="000044A1">
        <w:rPr>
          <w:rFonts w:ascii="Angsana New" w:hAnsi="Angsana New"/>
          <w:sz w:val="29"/>
          <w:szCs w:val="29"/>
          <w:cs/>
        </w:rPr>
        <w:t>ลูกหนี้อื่น</w:t>
      </w:r>
      <w:r w:rsidR="0054264B" w:rsidRPr="000044A1">
        <w:rPr>
          <w:rFonts w:ascii="Angsana New" w:hAnsi="Angsana New"/>
          <w:sz w:val="29"/>
          <w:szCs w:val="29"/>
          <w:cs/>
        </w:rPr>
        <w:t xml:space="preserve"> </w:t>
      </w:r>
      <w:r w:rsidRPr="000044A1">
        <w:rPr>
          <w:rFonts w:ascii="Angsana New" w:hAnsi="Angsana New"/>
          <w:sz w:val="29"/>
          <w:szCs w:val="29"/>
          <w:cs/>
        </w:rPr>
        <w:t>ๆ (รวมถึงเงินทดรองจ่ายและเงินมัดจำหรือเงินประกันที่ขอคืนได้)</w:t>
      </w:r>
    </w:p>
    <w:p w14:paraId="0E9FEE1A" w14:textId="655896FF" w:rsidR="001C1C88" w:rsidRPr="000044A1" w:rsidRDefault="001C1C88" w:rsidP="0003408F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เงินให้กู้ยืมระยะสั้น</w:t>
      </w:r>
    </w:p>
    <w:p w14:paraId="16680152" w14:textId="77777777" w:rsidR="001F4D40" w:rsidRPr="000044A1" w:rsidRDefault="001F4D40" w:rsidP="001F4D40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สินทรัพย์ที่จัดประเภทรายการและวัดมูลค่ายุติธรรมผ่านกำไรขาดทุนเบ็ดเสร็จอื่น - ไม่มี</w:t>
      </w:r>
    </w:p>
    <w:p w14:paraId="2F076581" w14:textId="77777777" w:rsidR="001F4D40" w:rsidRPr="000044A1" w:rsidRDefault="001F4D40" w:rsidP="001F4D40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สินทรัพย์ที่จัดประเภทรายการและวัดมูลค่ายุติธรรมผ่านกำไรหรือขาดทุน</w:t>
      </w:r>
    </w:p>
    <w:p w14:paraId="49CDE0FA" w14:textId="77777777" w:rsidR="00817026" w:rsidRPr="000044A1" w:rsidRDefault="00817026" w:rsidP="0003408F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สินทรัพย์ตราสารอนุพันธ์</w:t>
      </w:r>
    </w:p>
    <w:p w14:paraId="7A3CABDC" w14:textId="77777777" w:rsidR="001F4D40" w:rsidRPr="000044A1" w:rsidRDefault="001F4D40" w:rsidP="001F4D40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หนี้สินที่จัดประเภทรายการและวัดมูลค่าด้วยราคาทุนตัดจำหน่าย</w:t>
      </w:r>
    </w:p>
    <w:p w14:paraId="049A1D59" w14:textId="77777777" w:rsidR="001F4D40" w:rsidRPr="000044A1" w:rsidRDefault="001F4D40" w:rsidP="0003408F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เงินกู้ยืมระยะสั้นจากสถาบันการเงิน</w:t>
      </w:r>
    </w:p>
    <w:p w14:paraId="27648DB7" w14:textId="6E907F7F" w:rsidR="001F4D40" w:rsidRPr="000044A1" w:rsidRDefault="001F4D40" w:rsidP="0003408F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เจ้าหนี้การค้า</w:t>
      </w:r>
      <w:r w:rsidR="00530B74" w:rsidRPr="000044A1">
        <w:rPr>
          <w:rFonts w:ascii="Angsana New" w:hAnsi="Angsana New"/>
          <w:sz w:val="29"/>
          <w:szCs w:val="29"/>
          <w:cs/>
        </w:rPr>
        <w:t>แล</w:t>
      </w:r>
      <w:r w:rsidR="003E18A9" w:rsidRPr="000044A1">
        <w:rPr>
          <w:rFonts w:ascii="Angsana New" w:hAnsi="Angsana New"/>
          <w:sz w:val="29"/>
          <w:szCs w:val="29"/>
          <w:cs/>
        </w:rPr>
        <w:t>ะ</w:t>
      </w:r>
      <w:r w:rsidRPr="000044A1">
        <w:rPr>
          <w:rFonts w:ascii="Angsana New" w:hAnsi="Angsana New"/>
          <w:sz w:val="29"/>
          <w:szCs w:val="29"/>
          <w:cs/>
        </w:rPr>
        <w:t>เจ้าหนี้อื่น</w:t>
      </w:r>
      <w:r w:rsidR="0054264B" w:rsidRPr="000044A1">
        <w:rPr>
          <w:rFonts w:ascii="Angsana New" w:hAnsi="Angsana New"/>
          <w:sz w:val="29"/>
          <w:szCs w:val="29"/>
          <w:cs/>
        </w:rPr>
        <w:t xml:space="preserve"> </w:t>
      </w:r>
      <w:r w:rsidRPr="000044A1">
        <w:rPr>
          <w:rFonts w:ascii="Angsana New" w:hAnsi="Angsana New"/>
          <w:sz w:val="29"/>
          <w:szCs w:val="29"/>
          <w:cs/>
        </w:rPr>
        <w:t>ๆ (รวมถึงรายการค้างจ่ายต่าง</w:t>
      </w:r>
      <w:r w:rsidR="0054264B" w:rsidRPr="000044A1">
        <w:rPr>
          <w:rFonts w:ascii="Angsana New" w:hAnsi="Angsana New"/>
          <w:sz w:val="29"/>
          <w:szCs w:val="29"/>
          <w:cs/>
        </w:rPr>
        <w:t xml:space="preserve"> </w:t>
      </w:r>
      <w:r w:rsidRPr="000044A1">
        <w:rPr>
          <w:rFonts w:ascii="Angsana New" w:hAnsi="Angsana New"/>
          <w:sz w:val="29"/>
          <w:szCs w:val="29"/>
          <w:cs/>
        </w:rPr>
        <w:t>ๆ)</w:t>
      </w:r>
    </w:p>
    <w:p w14:paraId="579D69AA" w14:textId="77777777" w:rsidR="001F4D40" w:rsidRPr="000044A1" w:rsidRDefault="001F4D40" w:rsidP="0003408F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เงินกู้ยืมระยะยาว</w:t>
      </w:r>
    </w:p>
    <w:p w14:paraId="4CEB83D6" w14:textId="77777777" w:rsidR="001F4D40" w:rsidRPr="000044A1" w:rsidRDefault="001F4D40" w:rsidP="0003408F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หนี้สินตามสัญญาเช่า</w:t>
      </w:r>
    </w:p>
    <w:p w14:paraId="022D83DC" w14:textId="77777777" w:rsidR="001F4D40" w:rsidRPr="000044A1" w:rsidRDefault="001F4D40" w:rsidP="001F4D40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หนี้สินที่จัดประเภทรายการและวัดมูลค่ายุติธรรมผ่านกำไรหรือขาดทุน</w:t>
      </w:r>
    </w:p>
    <w:p w14:paraId="27283D9B" w14:textId="77777777" w:rsidR="004157EA" w:rsidRPr="000044A1" w:rsidRDefault="004157EA" w:rsidP="0003408F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>หนี้สินตราสารอนุพันธ์</w:t>
      </w:r>
    </w:p>
    <w:p w14:paraId="4DD01D01" w14:textId="77777777" w:rsidR="00C55D50" w:rsidRPr="000044A1" w:rsidRDefault="00C55D50" w:rsidP="00C55D5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8"/>
          <w:szCs w:val="18"/>
        </w:rPr>
      </w:pPr>
    </w:p>
    <w:p w14:paraId="43F59AF6" w14:textId="77777777" w:rsidR="00DD11D5" w:rsidRPr="000044A1" w:rsidRDefault="00DD11D5" w:rsidP="00DD11D5">
      <w:pPr>
        <w:pStyle w:val="NoSpacing"/>
        <w:jc w:val="thaiDistribute"/>
        <w:rPr>
          <w:rFonts w:ascii="Angsana New" w:hAnsi="Angsana New"/>
          <w:i/>
          <w:iCs/>
          <w:sz w:val="29"/>
          <w:szCs w:val="29"/>
        </w:rPr>
      </w:pPr>
      <w:r w:rsidRPr="000044A1">
        <w:rPr>
          <w:rFonts w:ascii="Angsana New" w:hAnsi="Angsana New"/>
          <w:i/>
          <w:iCs/>
          <w:sz w:val="29"/>
          <w:szCs w:val="29"/>
          <w:cs/>
        </w:rPr>
        <w:t>การด้อยค่า</w:t>
      </w:r>
    </w:p>
    <w:p w14:paraId="4046A2EA" w14:textId="77777777" w:rsidR="00DD11D5" w:rsidRPr="000044A1" w:rsidRDefault="00DD11D5" w:rsidP="00DD11D5">
      <w:pPr>
        <w:pStyle w:val="NoSpacing"/>
        <w:jc w:val="thaiDistribute"/>
        <w:rPr>
          <w:rFonts w:ascii="Angsana New" w:hAnsi="Angsana New"/>
          <w:sz w:val="18"/>
          <w:szCs w:val="18"/>
        </w:rPr>
      </w:pPr>
    </w:p>
    <w:p w14:paraId="70E4B2C9" w14:textId="449E1652" w:rsidR="00DD11D5" w:rsidRPr="000044A1" w:rsidRDefault="00DD11D5" w:rsidP="00DD11D5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 xml:space="preserve">ขาดทุนจากการด้อยค่าสำหรับผลขาดทุนด้านเครดิตที่คาดว่าจะเกิดขึ้น </w:t>
      </w:r>
      <w:r w:rsidRPr="000044A1">
        <w:rPr>
          <w:rFonts w:ascii="Angsana New" w:hAnsi="Angsana New"/>
          <w:sz w:val="29"/>
          <w:szCs w:val="29"/>
        </w:rPr>
        <w:t xml:space="preserve">(Expected credit loss) </w:t>
      </w:r>
      <w:r w:rsidRPr="000044A1">
        <w:rPr>
          <w:rFonts w:ascii="Angsana New" w:hAnsi="Angsana New"/>
          <w:sz w:val="29"/>
          <w:szCs w:val="29"/>
          <w:cs/>
        </w:rPr>
        <w:t>ของสินทรัพย์ทางการเงิน</w:t>
      </w:r>
      <w:r w:rsidR="0078670F" w:rsidRPr="000044A1">
        <w:rPr>
          <w:rFonts w:ascii="Angsana New" w:hAnsi="Angsana New"/>
          <w:sz w:val="29"/>
          <w:szCs w:val="29"/>
          <w:cs/>
        </w:rPr>
        <w:t>ที่</w:t>
      </w:r>
      <w:r w:rsidR="00107AE1">
        <w:rPr>
          <w:rFonts w:ascii="Angsana New" w:hAnsi="Angsana New" w:hint="cs"/>
          <w:sz w:val="29"/>
          <w:szCs w:val="29"/>
          <w:cs/>
        </w:rPr>
        <w:t>ไม่ใ</w:t>
      </w:r>
      <w:r w:rsidR="0078670F" w:rsidRPr="000044A1">
        <w:rPr>
          <w:rFonts w:ascii="Angsana New" w:hAnsi="Angsana New"/>
          <w:sz w:val="29"/>
          <w:szCs w:val="29"/>
          <w:cs/>
        </w:rPr>
        <w:t>ช่ลูกหนี้การค้าและสินทรัพย์ที่เกิดจากสัญญา</w:t>
      </w:r>
      <w:r w:rsidRPr="000044A1">
        <w:rPr>
          <w:rFonts w:ascii="Angsana New" w:hAnsi="Angsana New"/>
          <w:sz w:val="29"/>
          <w:szCs w:val="29"/>
          <w:cs/>
        </w:rPr>
        <w:t xml:space="preserve">รับรู้เป็นขั้นตามวิธีการทั่วไป </w:t>
      </w:r>
      <w:r w:rsidRPr="000044A1">
        <w:rPr>
          <w:rFonts w:ascii="Angsana New" w:hAnsi="Angsana New"/>
          <w:sz w:val="29"/>
          <w:szCs w:val="29"/>
        </w:rPr>
        <w:t xml:space="preserve">(General approach) </w:t>
      </w:r>
      <w:r w:rsidRPr="000044A1">
        <w:rPr>
          <w:rFonts w:ascii="Angsana New" w:hAnsi="Angsana New"/>
          <w:sz w:val="29"/>
          <w:szCs w:val="29"/>
          <w:cs/>
        </w:rPr>
        <w:t>ดังนี้</w:t>
      </w:r>
    </w:p>
    <w:p w14:paraId="10ABC9AD" w14:textId="77777777" w:rsidR="00DD11D5" w:rsidRPr="000044A1" w:rsidRDefault="00DD11D5" w:rsidP="00DD11D5">
      <w:pPr>
        <w:pStyle w:val="NoSpacing"/>
        <w:jc w:val="thaiDistribute"/>
        <w:rPr>
          <w:rFonts w:ascii="Angsana New" w:hAnsi="Angsana New"/>
          <w:sz w:val="18"/>
          <w:szCs w:val="18"/>
        </w:rPr>
      </w:pPr>
    </w:p>
    <w:p w14:paraId="2964A0AE" w14:textId="77777777" w:rsidR="00DD11D5" w:rsidRPr="000044A1" w:rsidRDefault="00DD11D5" w:rsidP="0003408F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 xml:space="preserve">ขั้นที่ </w:t>
      </w:r>
      <w:r w:rsidR="00777F8A" w:rsidRPr="000044A1">
        <w:rPr>
          <w:rFonts w:ascii="Angsana New" w:hAnsi="Angsana New"/>
          <w:sz w:val="29"/>
          <w:szCs w:val="29"/>
        </w:rPr>
        <w:t>1</w:t>
      </w:r>
      <w:r w:rsidRPr="000044A1">
        <w:rPr>
          <w:rFonts w:ascii="Angsana New" w:hAnsi="Angsana New"/>
          <w:sz w:val="29"/>
          <w:szCs w:val="29"/>
        </w:rPr>
        <w:t xml:space="preserve"> </w:t>
      </w:r>
      <w:r w:rsidRPr="000044A1">
        <w:rPr>
          <w:rFonts w:ascii="Angsana New" w:hAnsi="Angsana New"/>
          <w:sz w:val="29"/>
          <w:szCs w:val="29"/>
          <w:cs/>
        </w:rPr>
        <w:t>(</w:t>
      </w:r>
      <w:r w:rsidRPr="000044A1">
        <w:rPr>
          <w:rFonts w:ascii="Angsana New" w:hAnsi="Angsana New"/>
          <w:sz w:val="29"/>
          <w:szCs w:val="29"/>
        </w:rPr>
        <w:t xml:space="preserve">performing) </w:t>
      </w:r>
      <w:r w:rsidR="00530B74" w:rsidRPr="000044A1">
        <w:rPr>
          <w:rFonts w:ascii="Angsana New" w:hAnsi="Angsana New"/>
          <w:sz w:val="29"/>
          <w:szCs w:val="29"/>
          <w:cs/>
        </w:rPr>
        <w:t>กลุ่มบริษัท</w:t>
      </w:r>
      <w:r w:rsidRPr="000044A1">
        <w:rPr>
          <w:rFonts w:ascii="Angsana New" w:hAnsi="Angsana New"/>
          <w:sz w:val="29"/>
          <w:szCs w:val="29"/>
          <w:cs/>
        </w:rPr>
        <w:t xml:space="preserve">รับรู้ผลขาดทุนด้านเครดิตที่คาดว่าจะเกิดขึ้นใน </w:t>
      </w:r>
      <w:r w:rsidR="00777F8A" w:rsidRPr="000044A1">
        <w:rPr>
          <w:rFonts w:ascii="Angsana New" w:hAnsi="Angsana New"/>
          <w:sz w:val="29"/>
          <w:szCs w:val="29"/>
        </w:rPr>
        <w:t>12</w:t>
      </w:r>
      <w:r w:rsidRPr="000044A1">
        <w:rPr>
          <w:rFonts w:ascii="Angsana New" w:hAnsi="Angsana New"/>
          <w:sz w:val="29"/>
          <w:szCs w:val="29"/>
        </w:rPr>
        <w:t xml:space="preserve"> </w:t>
      </w:r>
      <w:r w:rsidRPr="000044A1">
        <w:rPr>
          <w:rFonts w:ascii="Angsana New" w:hAnsi="Angsana New"/>
          <w:sz w:val="29"/>
          <w:szCs w:val="29"/>
          <w:cs/>
        </w:rPr>
        <w:t>เดือนข้างหน้าในกำไรหรือขาดทุน ดอกเบี้ยรับ (ถ้ามี) 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1474FAD8" w14:textId="77777777" w:rsidR="00DD11D5" w:rsidRPr="000044A1" w:rsidRDefault="00DD11D5" w:rsidP="0003408F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0044A1">
        <w:rPr>
          <w:rFonts w:ascii="Angsana New" w:hAnsi="Angsana New"/>
          <w:sz w:val="29"/>
          <w:szCs w:val="29"/>
          <w:cs/>
        </w:rPr>
        <w:t xml:space="preserve">ขั้นที่ </w:t>
      </w:r>
      <w:r w:rsidR="00777F8A" w:rsidRPr="000044A1">
        <w:rPr>
          <w:rFonts w:ascii="Angsana New" w:hAnsi="Angsana New"/>
          <w:sz w:val="29"/>
          <w:szCs w:val="29"/>
        </w:rPr>
        <w:t>2</w:t>
      </w:r>
      <w:r w:rsidRPr="000044A1">
        <w:rPr>
          <w:rFonts w:ascii="Angsana New" w:hAnsi="Angsana New"/>
          <w:sz w:val="29"/>
          <w:szCs w:val="29"/>
        </w:rPr>
        <w:t xml:space="preserve"> (under-performing) </w:t>
      </w:r>
      <w:r w:rsidRPr="000044A1">
        <w:rPr>
          <w:rFonts w:ascii="Angsana New" w:hAnsi="Angsana New"/>
          <w:sz w:val="29"/>
          <w:szCs w:val="29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="00530B74" w:rsidRPr="000044A1">
        <w:rPr>
          <w:rFonts w:ascii="Angsana New" w:hAnsi="Angsana New"/>
          <w:sz w:val="29"/>
          <w:szCs w:val="29"/>
          <w:cs/>
        </w:rPr>
        <w:t>กลุ่มบริษัทรับรู้</w:t>
      </w:r>
      <w:r w:rsidRPr="000044A1">
        <w:rPr>
          <w:rFonts w:ascii="Angsana New" w:hAnsi="Angsana New"/>
          <w:sz w:val="29"/>
          <w:szCs w:val="29"/>
          <w:cs/>
        </w:rPr>
        <w:t xml:space="preserve">ผลขาดทุนด้านเครดิตที่คาดว่าจะเกิดขึ้นตลอดอายุในกำไรหรือขาดทุน ดอกเบี้ยรับ (ถ้ามี) คำนวณเช่นเดียวกับขั้นที่ </w:t>
      </w:r>
      <w:r w:rsidR="00777F8A" w:rsidRPr="000044A1">
        <w:rPr>
          <w:rFonts w:ascii="Angsana New" w:hAnsi="Angsana New"/>
          <w:sz w:val="29"/>
          <w:szCs w:val="29"/>
        </w:rPr>
        <w:t>1</w:t>
      </w:r>
    </w:p>
    <w:p w14:paraId="66C7FCD2" w14:textId="7F2CCA00" w:rsidR="001F4D40" w:rsidRPr="000044A1" w:rsidRDefault="00DD11D5" w:rsidP="007F2A66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  <w:cs/>
        </w:rPr>
      </w:pPr>
      <w:r w:rsidRPr="000044A1">
        <w:rPr>
          <w:rFonts w:ascii="Angsana New" w:hAnsi="Angsana New"/>
          <w:sz w:val="29"/>
          <w:szCs w:val="29"/>
          <w:cs/>
        </w:rPr>
        <w:t xml:space="preserve">ขั้นที่ </w:t>
      </w:r>
      <w:r w:rsidR="00777F8A" w:rsidRPr="000044A1">
        <w:rPr>
          <w:rFonts w:ascii="Angsana New" w:hAnsi="Angsana New"/>
          <w:sz w:val="29"/>
          <w:szCs w:val="29"/>
        </w:rPr>
        <w:t>3</w:t>
      </w:r>
      <w:r w:rsidRPr="000044A1">
        <w:rPr>
          <w:rFonts w:ascii="Angsana New" w:hAnsi="Angsana New"/>
          <w:sz w:val="29"/>
          <w:szCs w:val="29"/>
        </w:rPr>
        <w:t xml:space="preserve"> (credit-impaired) </w:t>
      </w:r>
      <w:r w:rsidRPr="000044A1">
        <w:rPr>
          <w:rFonts w:ascii="Angsana New" w:hAnsi="Angsana New"/>
          <w:sz w:val="29"/>
          <w:szCs w:val="29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="00530B74" w:rsidRPr="000044A1">
        <w:rPr>
          <w:rFonts w:ascii="Angsana New" w:hAnsi="Angsana New"/>
          <w:sz w:val="29"/>
          <w:szCs w:val="29"/>
          <w:cs/>
        </w:rPr>
        <w:t>กลุ่มบริษัทรับรู้</w:t>
      </w:r>
      <w:r w:rsidRPr="000044A1">
        <w:rPr>
          <w:rFonts w:ascii="Angsana New" w:hAnsi="Angsana New"/>
          <w:sz w:val="29"/>
          <w:szCs w:val="29"/>
          <w:cs/>
        </w:rPr>
        <w:t>ผลขาดทุนด้านเครดิตที่คาดว่าจะเกิดขึ้นตลอดอายุในกำไรหรือขาดทุน ดอกเบี้ยรับ (ถ้ามี) คำนวณจากราคาทุนตัดจำหน่ายโดยใช้มูลค่าตามบัญชีขั้นต้นปรับลดด้วยค่าเผื่อผลขาดทุนจากการด้อยค่า</w:t>
      </w:r>
    </w:p>
    <w:p w14:paraId="213AE1A7" w14:textId="06FE2E0B" w:rsidR="00DD11D5" w:rsidRPr="00530B74" w:rsidRDefault="00DD11D5" w:rsidP="005A7351">
      <w:pPr>
        <w:pStyle w:val="NoSpacing"/>
        <w:jc w:val="thaiDistribute"/>
        <w:rPr>
          <w:rFonts w:ascii="Angsana New" w:hAnsi="Angsana New"/>
          <w:szCs w:val="30"/>
        </w:rPr>
      </w:pPr>
      <w:r w:rsidRPr="00530B74">
        <w:rPr>
          <w:rFonts w:ascii="Angsana New" w:hAnsi="Angsana New"/>
          <w:szCs w:val="30"/>
          <w:cs/>
        </w:rPr>
        <w:lastRenderedPageBreak/>
        <w:t>สำหรับลูกหนี้การค้าและสินทรัพย์ที่เกิดจากสัญญา</w:t>
      </w:r>
      <w:r w:rsidR="009B5B78">
        <w:rPr>
          <w:rFonts w:ascii="Angsana New" w:hAnsi="Angsana New"/>
          <w:szCs w:val="30"/>
          <w:cs/>
        </w:rPr>
        <w:t xml:space="preserve"> (เช่นรายได้ค้างรับ)</w:t>
      </w:r>
      <w:r w:rsidRPr="00530B74">
        <w:rPr>
          <w:rFonts w:ascii="Angsana New" w:hAnsi="Angsana New"/>
          <w:szCs w:val="30"/>
          <w:cs/>
        </w:rPr>
        <w:t xml:space="preserve"> </w:t>
      </w:r>
      <w:r w:rsidR="00530B74" w:rsidRPr="00530B74">
        <w:rPr>
          <w:rFonts w:ascii="Angsana New" w:hAnsi="Angsana New"/>
          <w:szCs w:val="30"/>
          <w:cs/>
        </w:rPr>
        <w:t>กลุ่มบริษัท</w:t>
      </w:r>
      <w:r w:rsidRPr="00530B74">
        <w:rPr>
          <w:rFonts w:ascii="Angsana New" w:hAnsi="Angsana New"/>
          <w:szCs w:val="30"/>
          <w:cs/>
        </w:rPr>
        <w:t>ใช้วิธีการอย่างง่าย</w:t>
      </w:r>
      <w:r w:rsidRPr="00530B74">
        <w:rPr>
          <w:rFonts w:ascii="Angsana New" w:hAnsi="Angsana New"/>
          <w:szCs w:val="30"/>
        </w:rPr>
        <w:t xml:space="preserve"> (Simplified approach) </w:t>
      </w:r>
      <w:r w:rsidRPr="00530B74">
        <w:rPr>
          <w:rFonts w:ascii="Angsana New" w:hAnsi="Angsana New"/>
          <w:szCs w:val="30"/>
          <w:cs/>
        </w:rPr>
        <w:t xml:space="preserve">โดยรับรู้ผลขาดทุนด้านเครดิตที่คาดว่าจะเกิดขึ้นตลอดอายุสำหรับสินทรัพย์ทางการเงินที่ถูกพิจารณาตามที่กล่าวถึงข้างต้น ทั้งนี้ ในการพิจารณาและวัดมูลค่าผลขาดทุนด้านเครดิตที่คาดว่าจะเกิดขึ้นสำหรับทั้งวิธีการทั่วไปและวิธีการอย่างง่าย </w:t>
      </w:r>
      <w:r w:rsidR="009B5B78">
        <w:rPr>
          <w:rFonts w:ascii="Angsana New" w:hAnsi="Angsana New"/>
          <w:szCs w:val="30"/>
          <w:cs/>
        </w:rPr>
        <w:t>มีการ</w:t>
      </w:r>
      <w:r w:rsidRPr="00530B74">
        <w:rPr>
          <w:rFonts w:ascii="Angsana New" w:hAnsi="Angsana New"/>
          <w:szCs w:val="30"/>
          <w:cs/>
        </w:rPr>
        <w:t>นำข้อมูลผลขาดทุนด้านเครดิตในอดีต (</w:t>
      </w:r>
      <w:r w:rsidRPr="00530B74">
        <w:rPr>
          <w:rFonts w:ascii="Angsana New" w:hAnsi="Angsana New"/>
          <w:szCs w:val="30"/>
        </w:rPr>
        <w:t>Historical credit loss</w:t>
      </w:r>
      <w:r w:rsidRPr="00530B74">
        <w:rPr>
          <w:rFonts w:ascii="Angsana New" w:hAnsi="Angsana New"/>
          <w:szCs w:val="30"/>
          <w:cs/>
        </w:rPr>
        <w:t>) มาประกอบกันกับข้อมูลที่มีการคาดการณ์ไปในอนาคต</w:t>
      </w:r>
      <w:r w:rsidRPr="00530B74">
        <w:rPr>
          <w:rFonts w:ascii="Angsana New" w:hAnsi="Angsana New"/>
          <w:szCs w:val="30"/>
        </w:rPr>
        <w:t xml:space="preserve"> (Forward-looking information)</w:t>
      </w:r>
      <w:r w:rsidRPr="00530B74">
        <w:rPr>
          <w:rFonts w:ascii="Angsana New" w:hAnsi="Angsana New"/>
          <w:szCs w:val="30"/>
          <w:cs/>
        </w:rPr>
        <w:t xml:space="preserve"> </w:t>
      </w:r>
      <w:r w:rsidR="00D87557">
        <w:rPr>
          <w:rFonts w:ascii="Angsana New" w:hAnsi="Angsana New"/>
          <w:szCs w:val="30"/>
          <w:cs/>
        </w:rPr>
        <w:t>ตามความจำเป็น</w:t>
      </w:r>
      <w:r w:rsidRPr="00530B74">
        <w:rPr>
          <w:rFonts w:ascii="Angsana New" w:hAnsi="Angsana New"/>
          <w:szCs w:val="30"/>
          <w:cs/>
        </w:rPr>
        <w:t>ในส่วนของปัจจัยสำคัญ</w:t>
      </w:r>
      <w:r w:rsidR="0054264B">
        <w:rPr>
          <w:rFonts w:ascii="Angsana New" w:hAnsi="Angsana New"/>
          <w:szCs w:val="30"/>
          <w:cs/>
        </w:rPr>
        <w:t xml:space="preserve"> </w:t>
      </w:r>
      <w:r w:rsidRPr="00530B74">
        <w:rPr>
          <w:rFonts w:ascii="Angsana New" w:hAnsi="Angsana New"/>
          <w:szCs w:val="30"/>
          <w:cs/>
        </w:rPr>
        <w:t>ๆ ของสภาพแวดล้อมเชิงเศรษฐกิจ</w:t>
      </w:r>
      <w:r w:rsidR="00530B74" w:rsidRPr="00530B74">
        <w:rPr>
          <w:rFonts w:ascii="Angsana New" w:hAnsi="Angsana New"/>
          <w:szCs w:val="30"/>
          <w:cs/>
        </w:rPr>
        <w:t xml:space="preserve"> </w:t>
      </w:r>
      <w:r w:rsidRPr="00530B74">
        <w:rPr>
          <w:rFonts w:asciiTheme="majorBidi" w:hAnsiTheme="majorBidi" w:cstheme="majorBidi"/>
          <w:szCs w:val="30"/>
          <w:cs/>
        </w:rPr>
        <w:t>ในส่วนของลูกหนี้ต่าง</w:t>
      </w:r>
      <w:r w:rsidR="0054264B">
        <w:rPr>
          <w:rFonts w:asciiTheme="majorBidi" w:hAnsiTheme="majorBidi" w:cstheme="majorBidi"/>
          <w:szCs w:val="30"/>
          <w:cs/>
        </w:rPr>
        <w:t xml:space="preserve"> </w:t>
      </w:r>
      <w:r w:rsidRPr="00530B74">
        <w:rPr>
          <w:rFonts w:asciiTheme="majorBidi" w:hAnsiTheme="majorBidi" w:cstheme="majorBidi"/>
          <w:szCs w:val="30"/>
          <w:cs/>
        </w:rPr>
        <w:t>ๆ กลุ่มบริษัทจัดกลุ่มประชากรโดยให้ความสำคัญ</w:t>
      </w:r>
      <w:r w:rsidR="005A7351" w:rsidRPr="00530B74">
        <w:rPr>
          <w:rFonts w:asciiTheme="majorBidi" w:hAnsiTheme="majorBidi" w:cstheme="majorBidi"/>
          <w:szCs w:val="30"/>
          <w:cs/>
        </w:rPr>
        <w:t>ที่</w:t>
      </w:r>
      <w:r w:rsidR="0009571F" w:rsidRPr="00530B74">
        <w:rPr>
          <w:rFonts w:asciiTheme="majorBidi" w:hAnsiTheme="majorBidi" w:cstheme="majorBidi"/>
          <w:szCs w:val="30"/>
          <w:cs/>
        </w:rPr>
        <w:t xml:space="preserve">ไปยอดคงค้างตามอายุหนี้ </w:t>
      </w:r>
      <w:r w:rsidRPr="00530B74">
        <w:rPr>
          <w:rFonts w:asciiTheme="majorBidi" w:hAnsiTheme="majorBidi" w:cstheme="majorBidi"/>
          <w:szCs w:val="30"/>
        </w:rPr>
        <w:t>(Aging balance)</w:t>
      </w:r>
      <w:r w:rsidRPr="00530B74">
        <w:rPr>
          <w:rFonts w:asciiTheme="majorBidi" w:hAnsiTheme="majorBidi" w:cstheme="majorBidi"/>
          <w:szCs w:val="30"/>
          <w:cs/>
        </w:rPr>
        <w:t xml:space="preserve"> โดยจัดเก็บข้อมูลย้อนหลังสำหรับ </w:t>
      </w:r>
      <w:r w:rsidRPr="00530B74">
        <w:rPr>
          <w:rFonts w:asciiTheme="majorBidi" w:hAnsiTheme="majorBidi" w:cstheme="majorBidi"/>
          <w:szCs w:val="30"/>
        </w:rPr>
        <w:t xml:space="preserve">Historical credit loss </w:t>
      </w:r>
      <w:r w:rsidRPr="00530B74">
        <w:rPr>
          <w:rFonts w:asciiTheme="majorBidi" w:hAnsiTheme="majorBidi" w:cstheme="majorBidi"/>
          <w:szCs w:val="30"/>
          <w:cs/>
        </w:rPr>
        <w:t xml:space="preserve">ประมาณ </w:t>
      </w:r>
      <w:r w:rsidR="00AA5EB1">
        <w:rPr>
          <w:rFonts w:asciiTheme="majorBidi" w:hAnsiTheme="majorBidi" w:cstheme="majorBidi"/>
          <w:szCs w:val="30"/>
        </w:rPr>
        <w:t>5</w:t>
      </w:r>
      <w:r w:rsidRPr="00530B74">
        <w:rPr>
          <w:rFonts w:asciiTheme="majorBidi" w:hAnsiTheme="majorBidi" w:cstheme="majorBidi"/>
          <w:szCs w:val="30"/>
          <w:cs/>
        </w:rPr>
        <w:t xml:space="preserve"> ปี</w:t>
      </w:r>
    </w:p>
    <w:p w14:paraId="6AEF8394" w14:textId="77777777" w:rsidR="00DD11D5" w:rsidRPr="00530B74" w:rsidRDefault="00DD11D5" w:rsidP="00DD11D5">
      <w:pPr>
        <w:pStyle w:val="NoSpacing"/>
        <w:jc w:val="thaiDistribute"/>
        <w:rPr>
          <w:rFonts w:ascii="Angsana New" w:hAnsi="Angsana New"/>
          <w:szCs w:val="30"/>
        </w:rPr>
      </w:pPr>
    </w:p>
    <w:p w14:paraId="0197C2A6" w14:textId="77777777" w:rsidR="00DD11D5" w:rsidRPr="00C20273" w:rsidRDefault="00DD11D5" w:rsidP="00DD11D5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C20273">
        <w:rPr>
          <w:rFonts w:ascii="Angsana New" w:hAnsi="Angsana New"/>
          <w:i/>
          <w:iCs/>
          <w:szCs w:val="30"/>
          <w:cs/>
        </w:rPr>
        <w:t>การบัญชีป้องกันความเสี่ยง</w:t>
      </w:r>
    </w:p>
    <w:p w14:paraId="361313C7" w14:textId="77777777" w:rsidR="00DD11D5" w:rsidRPr="00C55D50" w:rsidRDefault="00DD11D5" w:rsidP="00DD11D5">
      <w:pPr>
        <w:pStyle w:val="NoSpacing"/>
        <w:jc w:val="thaiDistribute"/>
        <w:rPr>
          <w:rFonts w:ascii="Angsana New" w:hAnsi="Angsana New"/>
          <w:szCs w:val="30"/>
        </w:rPr>
      </w:pPr>
    </w:p>
    <w:p w14:paraId="14EA78FC" w14:textId="77777777" w:rsidR="00DD11D5" w:rsidRDefault="00B14CD4" w:rsidP="00DD11D5">
      <w:pPr>
        <w:pStyle w:val="NoSpacing"/>
        <w:jc w:val="thaiDistribute"/>
        <w:rPr>
          <w:rFonts w:ascii="Angsana New" w:hAnsi="Angsana New"/>
          <w:szCs w:val="30"/>
        </w:rPr>
      </w:pPr>
      <w:r w:rsidRPr="00251353">
        <w:rPr>
          <w:rFonts w:ascii="Angsana New" w:hAnsi="Angsana New"/>
          <w:spacing w:val="-2"/>
          <w:szCs w:val="30"/>
          <w:cs/>
        </w:rPr>
        <w:t>การบัญชีป้องกันความเสี่ยง</w:t>
      </w:r>
      <w:r w:rsidR="00DD11D5" w:rsidRPr="00251353">
        <w:rPr>
          <w:rFonts w:ascii="Angsana New" w:hAnsi="Angsana New"/>
          <w:spacing w:val="-2"/>
          <w:szCs w:val="30"/>
          <w:cs/>
        </w:rPr>
        <w:t xml:space="preserve">แบ่งออกเป็น </w:t>
      </w:r>
      <w:r w:rsidR="00777F8A" w:rsidRPr="00251353">
        <w:rPr>
          <w:rFonts w:ascii="Angsana New" w:hAnsi="Angsana New"/>
          <w:spacing w:val="-2"/>
          <w:szCs w:val="30"/>
        </w:rPr>
        <w:t>3</w:t>
      </w:r>
      <w:r w:rsidR="00DD11D5" w:rsidRPr="00251353">
        <w:rPr>
          <w:rFonts w:ascii="Angsana New" w:hAnsi="Angsana New"/>
          <w:spacing w:val="-2"/>
          <w:szCs w:val="30"/>
        </w:rPr>
        <w:t xml:space="preserve"> </w:t>
      </w:r>
      <w:r w:rsidR="00DD11D5" w:rsidRPr="00251353">
        <w:rPr>
          <w:rFonts w:ascii="Angsana New" w:hAnsi="Angsana New"/>
          <w:spacing w:val="-2"/>
          <w:szCs w:val="30"/>
          <w:cs/>
        </w:rPr>
        <w:t>ประเภทได้แก่ การป้องกันความเสี่ยงในมูลค่ายุติธรรม</w:t>
      </w:r>
      <w:r w:rsidR="00DD11D5" w:rsidRPr="00251353">
        <w:rPr>
          <w:rFonts w:ascii="Angsana New" w:hAnsi="Angsana New"/>
          <w:spacing w:val="-2"/>
          <w:szCs w:val="30"/>
        </w:rPr>
        <w:t> </w:t>
      </w:r>
      <w:r w:rsidR="00DD11D5" w:rsidRPr="00251353">
        <w:rPr>
          <w:rFonts w:ascii="Angsana New" w:hAnsi="Angsana New"/>
          <w:spacing w:val="-2"/>
          <w:szCs w:val="30"/>
          <w:cs/>
        </w:rPr>
        <w:t>การป้องกันความเสี่ยง</w:t>
      </w:r>
      <w:r w:rsidR="00DD11D5" w:rsidRPr="00C55D50">
        <w:rPr>
          <w:rFonts w:ascii="Angsana New" w:hAnsi="Angsana New"/>
          <w:szCs w:val="30"/>
          <w:cs/>
        </w:rPr>
        <w:t>ในกระแสเงินสด และการป้องกันความเสี่ยงของเงินลงทุนสุทธิของหน่วยงานต่างประเทศ</w:t>
      </w:r>
    </w:p>
    <w:p w14:paraId="023029A0" w14:textId="77777777" w:rsidR="00C55D50" w:rsidRPr="00530B74" w:rsidRDefault="00C55D50" w:rsidP="00DD11D5">
      <w:pPr>
        <w:pStyle w:val="NoSpacing"/>
        <w:jc w:val="thaiDistribute"/>
        <w:rPr>
          <w:rFonts w:ascii="Angsana New" w:hAnsi="Angsana New"/>
          <w:szCs w:val="30"/>
        </w:rPr>
      </w:pPr>
    </w:p>
    <w:p w14:paraId="0CB99CF2" w14:textId="77777777" w:rsidR="00DD11D5" w:rsidRPr="002628AE" w:rsidRDefault="00DD11D5" w:rsidP="00DD11D5">
      <w:pPr>
        <w:pStyle w:val="BodyText2"/>
        <w:ind w:left="0" w:firstLine="0"/>
        <w:jc w:val="thaiDistribute"/>
        <w:rPr>
          <w:rFonts w:ascii="Angsana New" w:eastAsiaTheme="minorHAnsi" w:hAnsi="Angsana New"/>
          <w:sz w:val="30"/>
          <w:szCs w:val="30"/>
        </w:rPr>
      </w:pPr>
      <w:r w:rsidRPr="002628AE">
        <w:rPr>
          <w:rFonts w:ascii="Angsana New" w:eastAsiaTheme="minorHAnsi" w:hAnsi="Angsana New"/>
          <w:sz w:val="30"/>
          <w:szCs w:val="30"/>
          <w:cs/>
        </w:rPr>
        <w:t>ตราสารอนุพันธ์เป็นเครื่องมือทางการเงินที่ถูกนำมาใช้เพื่อจัดการความเสี่ยงในมูลค่ายุติธรรม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ตราสารอนุพันธ์ไม่ได้มีวัตถุประสงค์ไว้เพื่อการค้า</w:t>
      </w:r>
      <w:r w:rsidRPr="002628AE">
        <w:rPr>
          <w:rFonts w:ascii="Angsana New" w:eastAsiaTheme="minorHAnsi" w:hAnsi="Angsana New"/>
          <w:sz w:val="30"/>
          <w:szCs w:val="30"/>
        </w:rPr>
        <w:t xml:space="preserve"> </w:t>
      </w:r>
      <w:r w:rsidRPr="002628AE">
        <w:rPr>
          <w:rFonts w:ascii="Angsana New" w:eastAsiaTheme="minorHAnsi" w:hAnsi="Angsana New"/>
          <w:sz w:val="30"/>
          <w:szCs w:val="30"/>
          <w:cs/>
        </w:rPr>
        <w:t xml:space="preserve">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 ตราสารอนุพันธ์ถูกรับรู้เริ่มแรกด้วยมูลค่ายุติธรรม หลังจากนั้นจะมีการวัดมูลค่ายุติธรรมใหม่ กำไรหรือขาดทุนจากการวัดมูลค่ายุติธรรมใหม่จะบันทึกในกำไรหรือขาดทุน  </w:t>
      </w:r>
    </w:p>
    <w:p w14:paraId="47C69DC6" w14:textId="77777777" w:rsidR="008B4804" w:rsidRPr="006B1F18" w:rsidRDefault="008B4804" w:rsidP="00DD11D5">
      <w:pPr>
        <w:pStyle w:val="NoSpacing"/>
        <w:jc w:val="thaiDistribute"/>
        <w:rPr>
          <w:rFonts w:ascii="Angsana New" w:hAnsi="Angsana New"/>
          <w:szCs w:val="30"/>
        </w:rPr>
      </w:pPr>
    </w:p>
    <w:p w14:paraId="299F85B2" w14:textId="77777777" w:rsidR="00DD11D5" w:rsidRPr="002628AE" w:rsidRDefault="00DD11D5" w:rsidP="00DD11D5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2628AE">
        <w:rPr>
          <w:rFonts w:ascii="Angsana New" w:hAnsi="Angsana New"/>
          <w:szCs w:val="30"/>
          <w:cs/>
        </w:rPr>
        <w:t xml:space="preserve">มูลค่ายุติธรรมของตราสารอนุพันธ์ได้แก่ ราคาตลาดของตราสารอนุพันธ์ ณ วันที่ในงบฐานะการเงินซึ่งถือเป็นข้อมูลระดับ </w:t>
      </w:r>
      <w:r w:rsidR="00777F8A" w:rsidRPr="00777F8A">
        <w:rPr>
          <w:rFonts w:ascii="Angsana New" w:hAnsi="Angsana New"/>
          <w:szCs w:val="30"/>
        </w:rPr>
        <w:t>2</w:t>
      </w:r>
      <w:r w:rsidRPr="002628AE">
        <w:rPr>
          <w:rFonts w:ascii="Angsana New" w:hAnsi="Angsana New"/>
          <w:szCs w:val="30"/>
          <w:cs/>
        </w:rPr>
        <w:t xml:space="preserve"> ของลำดับชั้นมูลค่ายุติธรรมโดย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14:paraId="67D8C0DF" w14:textId="77777777" w:rsidR="00C55D50" w:rsidRPr="00366317" w:rsidRDefault="00C55D50" w:rsidP="00A5230D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6C2898" w14:textId="77777777" w:rsidR="00A5230D" w:rsidRPr="00C55D50" w:rsidRDefault="00A5230D" w:rsidP="00A5230D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55D50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14:paraId="2D5E132E" w14:textId="77777777" w:rsidR="00A5230D" w:rsidRPr="00C55D50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D129BE4" w14:textId="77777777" w:rsidR="00A5230D" w:rsidRPr="00C55D50" w:rsidRDefault="008057E9" w:rsidP="009656F3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C55D50">
        <w:rPr>
          <w:rFonts w:ascii="Angsana New" w:hAnsi="Angsana New"/>
          <w:szCs w:val="30"/>
          <w:cs/>
        </w:rPr>
        <w:t>กลุ่มบริษัท</w:t>
      </w:r>
      <w:r w:rsidR="009656F3" w:rsidRPr="00C55D50">
        <w:rPr>
          <w:rFonts w:ascii="Angsana New" w:hAnsi="Angsana New"/>
          <w:szCs w:val="30"/>
          <w:cs/>
        </w:rPr>
        <w:t>รับรู้รายได้เมื่อมีความเป็นไปได้ค่อนข้างแน่ว่าจะได้รับประโยชน์เชิงเศรษฐกิจจากรายการค้านั้นและสามารถวัดมูลค่าของจำนวนรายได้และต้นทุนที่เกี่ยวข้องได้อย่างน่าเชื่อถือ และมีการพิจารณาถึงลักษณะ จำนวนเงิน จังหวะเวลาและความไม่แน่นอนของรายได้รวมถึงกระแสเงินสดจากสัญญาที่ทำกับลูกค้า</w:t>
      </w:r>
    </w:p>
    <w:p w14:paraId="1DF32015" w14:textId="77777777" w:rsidR="00A5230D" w:rsidRPr="00C55D50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132281D6" w14:textId="7553B0B6" w:rsidR="00135D01" w:rsidRPr="00C55D50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65A9">
        <w:rPr>
          <w:rFonts w:ascii="Angsana New" w:hAnsi="Angsana New"/>
          <w:color w:val="000000"/>
          <w:spacing w:val="2"/>
          <w:sz w:val="30"/>
          <w:szCs w:val="30"/>
          <w:cs/>
          <w:lang w:val="th-TH"/>
        </w:rPr>
        <w:lastRenderedPageBreak/>
        <w:t>รายได้จากการขาย</w:t>
      </w:r>
      <w:r w:rsidR="0085451D" w:rsidRPr="004365A9">
        <w:rPr>
          <w:rFonts w:ascii="Angsana New" w:hAnsi="Angsana New"/>
          <w:color w:val="000000"/>
          <w:spacing w:val="2"/>
          <w:sz w:val="30"/>
          <w:szCs w:val="30"/>
          <w:cs/>
          <w:lang w:val="th-TH"/>
        </w:rPr>
        <w:t>ในกรณีทั่ว</w:t>
      </w:r>
      <w:r w:rsidR="0054264B">
        <w:rPr>
          <w:rFonts w:ascii="Angsana New" w:hAnsi="Angsana New"/>
          <w:color w:val="000000"/>
          <w:spacing w:val="2"/>
          <w:sz w:val="30"/>
          <w:szCs w:val="30"/>
          <w:cs/>
          <w:lang w:val="th-TH"/>
        </w:rPr>
        <w:t xml:space="preserve"> </w:t>
      </w:r>
      <w:r w:rsidR="0085451D" w:rsidRPr="004365A9">
        <w:rPr>
          <w:rFonts w:ascii="Angsana New" w:hAnsi="Angsana New"/>
          <w:color w:val="000000"/>
          <w:spacing w:val="2"/>
          <w:sz w:val="30"/>
          <w:szCs w:val="30"/>
          <w:cs/>
          <w:lang w:val="th-TH"/>
        </w:rPr>
        <w:t>ๆ ไป</w:t>
      </w:r>
      <w:r w:rsidRPr="004365A9">
        <w:rPr>
          <w:rFonts w:ascii="Angsana New" w:hAnsi="Angsana New"/>
          <w:color w:val="000000"/>
          <w:spacing w:val="2"/>
          <w:sz w:val="30"/>
          <w:szCs w:val="30"/>
          <w:cs/>
          <w:lang w:val="th-TH"/>
        </w:rPr>
        <w:t>รับรู้</w:t>
      </w:r>
      <w:r w:rsidR="009656F3" w:rsidRPr="004365A9">
        <w:rPr>
          <w:rFonts w:ascii="Angsana New" w:hAnsi="Angsana New"/>
          <w:color w:val="000000"/>
          <w:spacing w:val="2"/>
          <w:sz w:val="30"/>
          <w:szCs w:val="30"/>
          <w:cs/>
          <w:lang w:val="th-TH"/>
        </w:rPr>
        <w:t xml:space="preserve"> ณ เวล</w:t>
      </w:r>
      <w:r w:rsidR="008057E9" w:rsidRPr="004365A9">
        <w:rPr>
          <w:rFonts w:ascii="Angsana New" w:hAnsi="Angsana New"/>
          <w:color w:val="000000"/>
          <w:spacing w:val="2"/>
          <w:sz w:val="30"/>
          <w:szCs w:val="30"/>
          <w:cs/>
          <w:lang w:val="th-TH"/>
        </w:rPr>
        <w:t>าใดเวลาหนึ่ง</w:t>
      </w:r>
      <w:r w:rsidRPr="004365A9">
        <w:rPr>
          <w:rFonts w:ascii="Angsana New" w:hAnsi="Angsana New"/>
          <w:color w:val="000000"/>
          <w:spacing w:val="2"/>
          <w:sz w:val="30"/>
          <w:szCs w:val="30"/>
          <w:cs/>
          <w:lang w:val="th-TH"/>
        </w:rPr>
        <w:t>ด้วยจำนวนเงินที่สุทธิจากส่วนลดเมื่อ</w:t>
      </w:r>
      <w:r w:rsidR="007C319B" w:rsidRPr="004365A9">
        <w:rPr>
          <w:rFonts w:ascii="Angsana New" w:hAnsi="Angsana New"/>
          <w:color w:val="000000"/>
          <w:spacing w:val="2"/>
          <w:sz w:val="30"/>
          <w:szCs w:val="30"/>
          <w:cs/>
          <w:lang w:val="th-TH"/>
        </w:rPr>
        <w:t>มีการ</w:t>
      </w:r>
      <w:r w:rsidR="004365A9" w:rsidRPr="004365A9">
        <w:rPr>
          <w:rFonts w:ascii="Angsana New" w:hAnsi="Angsana New"/>
          <w:color w:val="000000"/>
          <w:spacing w:val="2"/>
          <w:sz w:val="30"/>
          <w:szCs w:val="30"/>
          <w:cs/>
          <w:lang w:val="th-TH"/>
        </w:rPr>
        <w:t>ส่งมอบ</w:t>
      </w:r>
      <w:r w:rsidR="0085451D" w:rsidRPr="004365A9">
        <w:rPr>
          <w:rFonts w:ascii="Angsana New" w:hAnsi="Angsana New"/>
          <w:color w:val="000000"/>
          <w:spacing w:val="2"/>
          <w:sz w:val="30"/>
          <w:szCs w:val="30"/>
          <w:cs/>
          <w:lang w:val="th-TH"/>
        </w:rPr>
        <w:t>ซึ่งเป็น</w:t>
      </w:r>
      <w:r w:rsidR="0085451D">
        <w:rPr>
          <w:rFonts w:ascii="Angsana New" w:hAnsi="Angsana New"/>
          <w:color w:val="000000"/>
          <w:sz w:val="30"/>
          <w:szCs w:val="30"/>
          <w:cs/>
          <w:lang w:val="th-TH"/>
        </w:rPr>
        <w:t>จุดที่มีการ</w:t>
      </w:r>
      <w:r w:rsidR="007C319B"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โอนความเสี่ยงและ</w:t>
      </w:r>
      <w:r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ผลตอบแทนที่เป็นสาระสำคัญ</w:t>
      </w:r>
      <w:r w:rsidR="009656F3"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รวมถึงการควบคุมในตัว</w:t>
      </w:r>
      <w:r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สินค้าให้กับผู้ซื้อแล้ว</w:t>
      </w:r>
    </w:p>
    <w:p w14:paraId="2DDBB36A" w14:textId="77777777" w:rsidR="00671FD1" w:rsidRPr="00C55D50" w:rsidRDefault="00671FD1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7EC255" w14:textId="77777777" w:rsidR="007A23D6" w:rsidRPr="00C55D50" w:rsidRDefault="00671FD1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รายได้จากการขายโดยยังไม</w:t>
      </w:r>
      <w:r w:rsidR="008057E9"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่ส่งมอบรับรู้ ณ เวลาใดเวลาหนึ่ง</w:t>
      </w:r>
      <w:r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ด้วยจำนวนเงินที่สุทธิจากส่วนลดเมื่อออกใบแจ้งหนี้</w:t>
      </w:r>
      <w:r w:rsidR="008057E9"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โดยลูกค้าได้</w:t>
      </w:r>
      <w:r w:rsidR="0085451D">
        <w:rPr>
          <w:rFonts w:ascii="Angsana New" w:hAnsi="Angsana New"/>
          <w:color w:val="000000"/>
          <w:sz w:val="30"/>
          <w:szCs w:val="30"/>
          <w:cs/>
          <w:lang w:val="th-TH"/>
        </w:rPr>
        <w:t>แสดงเจตจำนง</w:t>
      </w:r>
      <w:r w:rsidR="008057E9"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ยอมรับสินค้านั้นและรับ</w:t>
      </w:r>
      <w:r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โอนความเสี่ยงและผลตอบแทนที่เป็นสาระสำคัญรวมถึงการควบคุมในตัวสินค้าแล้ว</w:t>
      </w:r>
      <w:r w:rsidR="00746C81" w:rsidRPr="00C55D50">
        <w:rPr>
          <w:rFonts w:ascii="Angsana New" w:hAnsi="Angsana New"/>
          <w:color w:val="000000"/>
          <w:sz w:val="30"/>
          <w:szCs w:val="30"/>
        </w:rPr>
        <w:t xml:space="preserve"> </w:t>
      </w:r>
      <w:r w:rsidR="008057E9" w:rsidRPr="00C55D50">
        <w:rPr>
          <w:rFonts w:ascii="Angsana New" w:hAnsi="Angsana New"/>
          <w:color w:val="000000"/>
          <w:sz w:val="30"/>
          <w:szCs w:val="30"/>
          <w:cs/>
        </w:rPr>
        <w:t xml:space="preserve">ทั้งนี้ </w:t>
      </w:r>
      <w:r w:rsidR="00746C81" w:rsidRPr="00C55D50">
        <w:rPr>
          <w:rFonts w:ascii="Angsana New" w:hAnsi="Angsana New"/>
          <w:color w:val="000000"/>
          <w:sz w:val="30"/>
          <w:szCs w:val="30"/>
          <w:cs/>
        </w:rPr>
        <w:t>ข้อตกลงการขายที่แจ</w:t>
      </w:r>
      <w:r w:rsidR="008057E9" w:rsidRPr="00C55D50">
        <w:rPr>
          <w:rFonts w:ascii="Angsana New" w:hAnsi="Angsana New"/>
          <w:color w:val="000000"/>
          <w:sz w:val="30"/>
          <w:szCs w:val="30"/>
          <w:cs/>
        </w:rPr>
        <w:t>้งหนี้แล้วแต่ยังไม่ส่งมอบสินค้ามีเนื้อหา</w:t>
      </w:r>
      <w:r w:rsidR="00007D8E">
        <w:rPr>
          <w:rFonts w:ascii="Angsana New" w:hAnsi="Angsana New"/>
          <w:color w:val="000000"/>
          <w:sz w:val="30"/>
          <w:szCs w:val="30"/>
          <w:cs/>
        </w:rPr>
        <w:t>โดย</w:t>
      </w:r>
      <w:r w:rsidR="00746C81" w:rsidRPr="00C55D50">
        <w:rPr>
          <w:rFonts w:ascii="Angsana New" w:hAnsi="Angsana New"/>
          <w:color w:val="000000"/>
          <w:sz w:val="30"/>
          <w:szCs w:val="30"/>
          <w:cs/>
        </w:rPr>
        <w:t>ระบุแยกออกมาว่า</w:t>
      </w:r>
      <w:r w:rsidR="008057E9" w:rsidRPr="00C55D50">
        <w:rPr>
          <w:rFonts w:ascii="Angsana New" w:hAnsi="Angsana New"/>
          <w:color w:val="000000"/>
          <w:sz w:val="30"/>
          <w:szCs w:val="30"/>
          <w:cs/>
        </w:rPr>
        <w:t>สินค้านั้น</w:t>
      </w:r>
      <w:r w:rsidR="00746C81" w:rsidRPr="00C55D50">
        <w:rPr>
          <w:rFonts w:ascii="Angsana New" w:hAnsi="Angsana New"/>
          <w:color w:val="000000"/>
          <w:sz w:val="30"/>
          <w:szCs w:val="30"/>
          <w:cs/>
        </w:rPr>
        <w:t>เป็นของลูกค้า</w:t>
      </w:r>
      <w:r w:rsidR="00007D8E">
        <w:rPr>
          <w:rFonts w:ascii="Angsana New" w:hAnsi="Angsana New"/>
          <w:color w:val="000000"/>
          <w:sz w:val="30"/>
          <w:szCs w:val="30"/>
          <w:cs/>
        </w:rPr>
        <w:t>แล้วและ</w:t>
      </w:r>
      <w:r w:rsidR="00746C81" w:rsidRPr="00C55D50">
        <w:rPr>
          <w:rFonts w:ascii="Angsana New" w:hAnsi="Angsana New"/>
          <w:color w:val="000000"/>
          <w:sz w:val="30"/>
          <w:szCs w:val="30"/>
          <w:cs/>
        </w:rPr>
        <w:t>อยู่ในสภาพที่พร้อมจะส่งมอบให้แก่ลูกค้าและ</w:t>
      </w:r>
      <w:r w:rsidR="008057E9" w:rsidRPr="00C55D50">
        <w:rPr>
          <w:rFonts w:ascii="Angsana New" w:hAnsi="Angsana New"/>
          <w:color w:val="000000"/>
          <w:sz w:val="30"/>
          <w:szCs w:val="30"/>
          <w:cs/>
        </w:rPr>
        <w:t>จัดเก็บแยกไว้ต่างหากโดยกลุ่ม</w:t>
      </w:r>
      <w:r w:rsidR="00746C81" w:rsidRPr="00C55D50">
        <w:rPr>
          <w:rFonts w:ascii="Angsana New" w:hAnsi="Angsana New"/>
          <w:color w:val="000000"/>
          <w:sz w:val="30"/>
          <w:szCs w:val="30"/>
          <w:cs/>
        </w:rPr>
        <w:t>บริษัทไม่สามารถใช้ประโยชน์</w:t>
      </w:r>
      <w:r w:rsidR="008057E9" w:rsidRPr="00C55D50">
        <w:rPr>
          <w:rFonts w:ascii="Angsana New" w:hAnsi="Angsana New"/>
          <w:color w:val="000000"/>
          <w:sz w:val="30"/>
          <w:szCs w:val="30"/>
          <w:cs/>
        </w:rPr>
        <w:t>จาก</w:t>
      </w:r>
      <w:r w:rsidR="00746C81" w:rsidRPr="00C55D50">
        <w:rPr>
          <w:rFonts w:ascii="Angsana New" w:hAnsi="Angsana New"/>
          <w:color w:val="000000"/>
          <w:sz w:val="30"/>
          <w:szCs w:val="30"/>
          <w:cs/>
        </w:rPr>
        <w:t>สินค้านั้นหรือให้ลูกค้า</w:t>
      </w:r>
      <w:r w:rsidR="008057E9" w:rsidRPr="00C55D50">
        <w:rPr>
          <w:rFonts w:ascii="Angsana New" w:hAnsi="Angsana New"/>
          <w:color w:val="000000"/>
          <w:sz w:val="30"/>
          <w:szCs w:val="30"/>
          <w:cs/>
        </w:rPr>
        <w:t>ราย</w:t>
      </w:r>
      <w:r w:rsidR="00746C81" w:rsidRPr="00C55D50">
        <w:rPr>
          <w:rFonts w:ascii="Angsana New" w:hAnsi="Angsana New"/>
          <w:color w:val="000000"/>
          <w:sz w:val="30"/>
          <w:szCs w:val="30"/>
          <w:cs/>
        </w:rPr>
        <w:t>อื่นใช้ประโยชน์</w:t>
      </w:r>
      <w:r w:rsidR="008057E9" w:rsidRPr="00C55D50">
        <w:rPr>
          <w:rFonts w:ascii="Angsana New" w:hAnsi="Angsana New"/>
          <w:color w:val="000000"/>
          <w:sz w:val="30"/>
          <w:szCs w:val="30"/>
          <w:cs/>
        </w:rPr>
        <w:t>จาก</w:t>
      </w:r>
      <w:r w:rsidR="00746C81" w:rsidRPr="00C55D50">
        <w:rPr>
          <w:rFonts w:ascii="Angsana New" w:hAnsi="Angsana New"/>
          <w:color w:val="000000"/>
          <w:sz w:val="30"/>
          <w:szCs w:val="30"/>
          <w:cs/>
        </w:rPr>
        <w:t>สินค้านั้นได้</w:t>
      </w:r>
    </w:p>
    <w:p w14:paraId="79F230BF" w14:textId="77777777" w:rsidR="008057E9" w:rsidRPr="00C55D50" w:rsidRDefault="008057E9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B450D44" w14:textId="77777777" w:rsidR="00530B74" w:rsidRPr="00C55D50" w:rsidRDefault="00530B74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0" w:name="_Hlk157439583"/>
      <w:r w:rsidRPr="00C55D50">
        <w:rPr>
          <w:rFonts w:ascii="Angsana New" w:hAnsi="Angsana New"/>
          <w:color w:val="000000"/>
          <w:sz w:val="30"/>
          <w:szCs w:val="30"/>
          <w:cs/>
        </w:rPr>
        <w:t>รายได้จากการให้บริการระยะสั้น</w:t>
      </w:r>
      <w:r w:rsidR="00007D8E">
        <w:rPr>
          <w:rFonts w:ascii="Angsana New" w:hAnsi="Angsana New"/>
          <w:color w:val="000000"/>
          <w:sz w:val="30"/>
          <w:szCs w:val="30"/>
          <w:cs/>
        </w:rPr>
        <w:t xml:space="preserve"> (ไม่เกิน </w:t>
      </w:r>
      <w:r w:rsidR="009D7C35">
        <w:rPr>
          <w:rFonts w:ascii="Angsana New" w:hAnsi="Angsana New"/>
          <w:color w:val="000000"/>
          <w:sz w:val="30"/>
          <w:szCs w:val="30"/>
        </w:rPr>
        <w:t>1</w:t>
      </w:r>
      <w:r w:rsidR="00007D8E">
        <w:rPr>
          <w:rFonts w:ascii="Angsana New" w:hAnsi="Angsana New"/>
          <w:color w:val="000000"/>
          <w:sz w:val="30"/>
          <w:szCs w:val="30"/>
          <w:cs/>
        </w:rPr>
        <w:t xml:space="preserve"> วัน) </w:t>
      </w:r>
      <w:r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 ณ เวลาใดเวลาหนึ่งเมื่อได้</w:t>
      </w:r>
      <w:r w:rsidR="00321A06"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โอนการควบคุมและ</w:t>
      </w:r>
      <w:r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ให้บริการแล้วเสร็จและตามเกณฑ์คงค้าง</w:t>
      </w:r>
    </w:p>
    <w:bookmarkEnd w:id="0"/>
    <w:p w14:paraId="031AC98A" w14:textId="77777777" w:rsidR="00530B74" w:rsidRPr="00C55D50" w:rsidRDefault="00530B74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B272D3" w14:textId="77777777" w:rsidR="008E189E" w:rsidRPr="00C55D50" w:rsidRDefault="008E189E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bookmarkStart w:id="1" w:name="_Hlk157439595"/>
      <w:r w:rsidRPr="00C55D50">
        <w:rPr>
          <w:rFonts w:ascii="Angsana New" w:hAnsi="Angsana New"/>
          <w:color w:val="000000"/>
          <w:sz w:val="30"/>
          <w:szCs w:val="30"/>
          <w:cs/>
          <w:lang w:val="th-TH"/>
        </w:rPr>
        <w:t>รายได้จากการให้บริการบริบาลและการสอนการบริบาลของบริษัทย่อยรับรู้ตลอดช่วงเวลาหนึ่งตามระยะเวลาของสัญญาหรือข้อตกลงที่เกี่ยวข้องและตามเกณฑ์คงค้าง</w:t>
      </w:r>
    </w:p>
    <w:bookmarkEnd w:id="1"/>
    <w:p w14:paraId="19EBCB45" w14:textId="77777777" w:rsidR="008E189E" w:rsidRPr="00C55D50" w:rsidRDefault="008E189E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E1CC8B" w14:textId="77777777" w:rsidR="00A5230D" w:rsidRPr="00C55D50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55D50">
        <w:rPr>
          <w:rFonts w:ascii="Angsana New" w:hAnsi="Angsana New"/>
          <w:sz w:val="30"/>
          <w:szCs w:val="30"/>
          <w:cs/>
        </w:rPr>
        <w:t>รายได้ดอกเบี้ยรับรู้</w:t>
      </w:r>
      <w:r w:rsidR="009656F3" w:rsidRPr="00C55D50">
        <w:rPr>
          <w:rFonts w:ascii="Angsana New" w:hAnsi="Angsana New"/>
          <w:sz w:val="30"/>
          <w:szCs w:val="30"/>
          <w:cs/>
        </w:rPr>
        <w:t>ตลอดช่วงเวลาหนึ่ง</w:t>
      </w:r>
      <w:r w:rsidRPr="00C55D50">
        <w:rPr>
          <w:rFonts w:ascii="Angsana New" w:hAnsi="Angsana New"/>
          <w:sz w:val="30"/>
          <w:szCs w:val="30"/>
          <w:cs/>
        </w:rPr>
        <w:t>ตามเกณฑ์สัดส่วนของเวลาโดยคำนึงถึงอัตราผลตอบแทนที่แท้จริง</w:t>
      </w:r>
      <w:r w:rsidR="009656F3" w:rsidRPr="00C55D50">
        <w:rPr>
          <w:rFonts w:ascii="Angsana New" w:hAnsi="Angsana New"/>
          <w:sz w:val="30"/>
          <w:szCs w:val="30"/>
          <w:cs/>
        </w:rPr>
        <w:t>ของสินทรัพย์หากมีนัยสำคัญ</w:t>
      </w:r>
    </w:p>
    <w:p w14:paraId="4270A5FF" w14:textId="77777777" w:rsidR="00A5230D" w:rsidRPr="00C55D50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9CF5A2" w14:textId="26AF2B88" w:rsidR="00BD6C51" w:rsidRPr="00C55D50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55D50">
        <w:rPr>
          <w:rFonts w:ascii="Angsana New" w:hAnsi="Angsana New"/>
          <w:sz w:val="30"/>
          <w:szCs w:val="30"/>
          <w:cs/>
        </w:rPr>
        <w:t>รายได้อื่น</w:t>
      </w:r>
      <w:r w:rsidR="0054264B">
        <w:rPr>
          <w:rFonts w:ascii="Angsana New" w:hAnsi="Angsana New"/>
          <w:sz w:val="30"/>
          <w:szCs w:val="30"/>
          <w:cs/>
        </w:rPr>
        <w:t xml:space="preserve"> </w:t>
      </w:r>
      <w:r w:rsidR="00DE616C" w:rsidRPr="00C55D50">
        <w:rPr>
          <w:rFonts w:ascii="Angsana New" w:hAnsi="Angsana New"/>
          <w:sz w:val="30"/>
          <w:szCs w:val="30"/>
          <w:cs/>
        </w:rPr>
        <w:t xml:space="preserve">ๆ </w:t>
      </w:r>
      <w:r w:rsidRPr="00C55D50">
        <w:rPr>
          <w:rFonts w:ascii="Angsana New" w:hAnsi="Angsana New"/>
          <w:sz w:val="30"/>
          <w:szCs w:val="30"/>
          <w:cs/>
        </w:rPr>
        <w:t>รับรู้ตามเกณฑ์คงค้าง</w:t>
      </w:r>
    </w:p>
    <w:p w14:paraId="7E884B6C" w14:textId="77777777" w:rsidR="00B63952" w:rsidRPr="00C55D50" w:rsidRDefault="00B63952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C26CF0" w14:textId="77777777" w:rsidR="00A5230D" w:rsidRPr="00C55D50" w:rsidRDefault="00A5230D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55D50">
        <w:rPr>
          <w:rFonts w:ascii="Angsana New" w:hAnsi="Angsana New"/>
          <w:b/>
          <w:bCs/>
          <w:sz w:val="30"/>
          <w:szCs w:val="30"/>
          <w:cs/>
        </w:rPr>
        <w:t>การรับรู้ค่าใช้จ่าย</w:t>
      </w:r>
    </w:p>
    <w:p w14:paraId="36DA1306" w14:textId="77777777" w:rsidR="00A5230D" w:rsidRPr="00C55D50" w:rsidRDefault="00A5230D" w:rsidP="00A5230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7188CDE" w14:textId="77777777" w:rsidR="00A5230D" w:rsidRPr="00C55D50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C55D50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14:paraId="33E109A0" w14:textId="77777777" w:rsidR="006A72B7" w:rsidRPr="00C55D50" w:rsidRDefault="006A72B7" w:rsidP="0039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B3B04F5" w14:textId="77777777" w:rsidR="00A5230D" w:rsidRPr="00C55D50" w:rsidRDefault="00A5230D" w:rsidP="00A5230D">
      <w:pPr>
        <w:pStyle w:val="Heading6"/>
        <w:jc w:val="thaiDistribute"/>
        <w:rPr>
          <w:rFonts w:ascii="Angsana New" w:hAnsi="Angsana New"/>
          <w:color w:val="000000"/>
        </w:rPr>
      </w:pPr>
      <w:r w:rsidRPr="00C55D50">
        <w:rPr>
          <w:rFonts w:ascii="Angsana New" w:hAnsi="Angsana New"/>
          <w:color w:val="000000"/>
          <w:cs/>
        </w:rPr>
        <w:t>ภาษีเงินได้</w:t>
      </w:r>
    </w:p>
    <w:p w14:paraId="023A0FF0" w14:textId="77777777" w:rsidR="00A5230D" w:rsidRPr="00C55D50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8821101" w14:textId="77777777" w:rsidR="008057E9" w:rsidRPr="00C55D50" w:rsidRDefault="00A5230D" w:rsidP="00647FD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5D50">
        <w:rPr>
          <w:rFonts w:ascii="Angsana New" w:hAnsi="Angsana New"/>
          <w:sz w:val="30"/>
          <w:szCs w:val="30"/>
          <w:cs/>
        </w:rPr>
        <w:t>ภาษีเงินได้จากกำไรหรือขาดทุนสำหรับปีซึ่ง</w:t>
      </w:r>
      <w:r w:rsidR="008057E9" w:rsidRPr="00C55D50">
        <w:rPr>
          <w:rFonts w:ascii="Angsana New" w:hAnsi="Angsana New"/>
          <w:sz w:val="30"/>
          <w:szCs w:val="30"/>
          <w:cs/>
        </w:rPr>
        <w:t>กลุ่มบริษัท</w:t>
      </w:r>
      <w:r w:rsidRPr="00C55D50">
        <w:rPr>
          <w:rFonts w:ascii="Angsana New" w:hAnsi="Angsana New"/>
          <w:sz w:val="30"/>
          <w:szCs w:val="30"/>
          <w:cs/>
        </w:rPr>
        <w:t>รับรู้ในงบกำไรขาดทุนเบ็ดเสร็จประกอบด้วย ภาษีเงินได้ของงวดปัจจุบันและภาษีเงินได้รอการตัดบัญชี</w:t>
      </w:r>
    </w:p>
    <w:p w14:paraId="00D30A4B" w14:textId="77777777" w:rsidR="00C22127" w:rsidRDefault="00C22127" w:rsidP="00A5230D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3E88D3" w14:textId="77777777" w:rsidR="00366317" w:rsidRDefault="00366317" w:rsidP="00A5230D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913C9F7" w14:textId="77777777" w:rsidR="00366317" w:rsidRPr="00C55D50" w:rsidRDefault="00366317" w:rsidP="00A5230D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37F9CC" w14:textId="77777777" w:rsidR="00A5230D" w:rsidRPr="00C55D50" w:rsidRDefault="00A5230D" w:rsidP="00A5230D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55D50">
        <w:rPr>
          <w:rFonts w:ascii="Angsana New" w:hAnsi="Angsana New"/>
          <w:i/>
          <w:iCs/>
          <w:sz w:val="30"/>
          <w:szCs w:val="30"/>
          <w:cs/>
        </w:rPr>
        <w:lastRenderedPageBreak/>
        <w:t>ภาษีเงินได้ของงวดปัจจุบัน</w:t>
      </w:r>
    </w:p>
    <w:p w14:paraId="7976E49E" w14:textId="77777777" w:rsidR="00A5230D" w:rsidRPr="00C55D50" w:rsidRDefault="00A5230D" w:rsidP="00A5230D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12D759C" w14:textId="2925CC29" w:rsidR="00A5230D" w:rsidRPr="00C55D50" w:rsidRDefault="00A5230D" w:rsidP="00A5230D">
      <w:pPr>
        <w:tabs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C55D50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ภาษีที่ต้องจ่ายชำระหรือสามารถขอคืนได้จากกำไรหรือขาดทุนทางภาษีโดยใช้อัตราภ</w:t>
      </w:r>
      <w:r w:rsidR="002C6BB7">
        <w:rPr>
          <w:rStyle w:val="PageNumber"/>
          <w:rFonts w:ascii="Angsana New" w:hAnsi="Angsana New"/>
          <w:sz w:val="30"/>
          <w:szCs w:val="30"/>
          <w:cs/>
        </w:rPr>
        <w:t>าษีที่ประกาศใช้ ณ วันที่ในงบ</w:t>
      </w:r>
      <w:r w:rsidRPr="00C55D50">
        <w:rPr>
          <w:rStyle w:val="PageNumber"/>
          <w:rFonts w:ascii="Angsana New" w:hAnsi="Angsana New"/>
          <w:sz w:val="30"/>
          <w:szCs w:val="30"/>
          <w:cs/>
        </w:rPr>
        <w:t>ฐานะการเงินตลอดจนการป</w:t>
      </w:r>
      <w:r w:rsidR="00C55A2E">
        <w:rPr>
          <w:rStyle w:val="PageNumber"/>
          <w:rFonts w:ascii="Angsana New" w:hAnsi="Angsana New"/>
          <w:sz w:val="30"/>
          <w:szCs w:val="30"/>
          <w:cs/>
        </w:rPr>
        <w:t>รับปรุงภาษีที่ค้างชำระในงวดก่อน</w:t>
      </w:r>
      <w:r w:rsidR="0054264B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C55D50">
        <w:rPr>
          <w:rStyle w:val="PageNumber"/>
          <w:rFonts w:ascii="Angsana New" w:hAnsi="Angsana New"/>
          <w:sz w:val="30"/>
          <w:szCs w:val="30"/>
          <w:cs/>
        </w:rPr>
        <w:t>ๆ</w:t>
      </w:r>
    </w:p>
    <w:p w14:paraId="2805D763" w14:textId="77777777" w:rsidR="00FF6D03" w:rsidRPr="00C55D50" w:rsidRDefault="00FF6D03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</w:pPr>
    </w:p>
    <w:p w14:paraId="0324B228" w14:textId="77777777" w:rsidR="00A5230D" w:rsidRPr="00C55D50" w:rsidRDefault="00A5230D" w:rsidP="006A7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</w:rPr>
      </w:pPr>
      <w:r w:rsidRPr="00C55D50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31D35D0F" w14:textId="77777777" w:rsidR="00A5230D" w:rsidRPr="00C55D50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14A5C898" w14:textId="77777777" w:rsidR="00A5230D" w:rsidRPr="00C55D50" w:rsidRDefault="008057E9" w:rsidP="00A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C55D50">
        <w:rPr>
          <w:rStyle w:val="PageNumber"/>
          <w:rFonts w:ascii="Angsana New" w:hAnsi="Angsana New"/>
          <w:sz w:val="30"/>
          <w:szCs w:val="30"/>
          <w:cs/>
        </w:rPr>
        <w:t>กลุ่มบริษัท</w:t>
      </w:r>
      <w:r w:rsidR="00A5230D" w:rsidRPr="00C55D50">
        <w:rPr>
          <w:rStyle w:val="PageNumber"/>
          <w:rFonts w:ascii="Angsana New" w:hAnsi="Angsana New"/>
          <w:sz w:val="30"/>
          <w:szCs w:val="30"/>
          <w:cs/>
        </w:rPr>
        <w:t>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C55D50" w:rsidRPr="00C55D5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5230D" w:rsidRPr="00C55D50">
        <w:rPr>
          <w:rStyle w:val="PageNumber"/>
          <w:rFonts w:ascii="Angsana New" w:hAnsi="Angsana New"/>
          <w:sz w:val="30"/>
          <w:szCs w:val="30"/>
          <w:cs/>
        </w:rPr>
        <w:t>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</w:t>
      </w:r>
      <w:r w:rsidR="002C6BB7">
        <w:rPr>
          <w:rStyle w:val="PageNumber"/>
          <w:rFonts w:ascii="Angsana New" w:hAnsi="Angsana New"/>
          <w:sz w:val="30"/>
          <w:szCs w:val="30"/>
          <w:cs/>
        </w:rPr>
        <w:t>่มีการประกาศใช้ ณ วันที่ในงบ</w:t>
      </w:r>
      <w:r w:rsidR="00A5230D" w:rsidRPr="00C55D50">
        <w:rPr>
          <w:rStyle w:val="PageNumber"/>
          <w:rFonts w:ascii="Angsana New" w:hAnsi="Angsana New"/>
          <w:sz w:val="30"/>
          <w:szCs w:val="30"/>
          <w:cs/>
        </w:rPr>
        <w:t>ฐานะการเงิน</w:t>
      </w:r>
    </w:p>
    <w:p w14:paraId="370D25EB" w14:textId="77777777" w:rsidR="00A5230D" w:rsidRPr="00C55D50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E7472C7" w14:textId="77777777" w:rsidR="00FB69D1" w:rsidRDefault="00A5230D" w:rsidP="00D8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C55D50"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บันทึกรับรู้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14:paraId="2463FDEF" w14:textId="77777777" w:rsidR="00C55D50" w:rsidRPr="00C55D50" w:rsidRDefault="00C55D50" w:rsidP="00D8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B1171CC" w14:textId="77777777" w:rsidR="00A5230D" w:rsidRPr="00C55D50" w:rsidRDefault="00A5230D" w:rsidP="00A523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55D50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8E189E" w:rsidRPr="00C55D50">
        <w:rPr>
          <w:rFonts w:ascii="Angsana New" w:hAnsi="Angsana New"/>
          <w:b/>
          <w:bCs/>
          <w:sz w:val="30"/>
          <w:szCs w:val="30"/>
          <w:cs/>
        </w:rPr>
        <w:t xml:space="preserve"> (ขาดทุน) </w:t>
      </w:r>
      <w:r w:rsidRPr="00C55D50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57476CE2" w14:textId="77777777" w:rsidR="00A5230D" w:rsidRPr="00C55D50" w:rsidRDefault="00A5230D" w:rsidP="00A5230D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6A2908C5" w14:textId="77777777" w:rsidR="00161296" w:rsidRPr="00C55D50" w:rsidRDefault="007A23D6" w:rsidP="007A2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5D50">
        <w:rPr>
          <w:rFonts w:ascii="Angsana New" w:hAnsi="Angsana New"/>
          <w:sz w:val="30"/>
          <w:szCs w:val="30"/>
          <w:cs/>
        </w:rPr>
        <w:t>กำไร</w:t>
      </w:r>
      <w:r w:rsidR="008E189E" w:rsidRPr="00C55D50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C55D50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ต่อหุ้นขั้นพื้นฐานคำนวณโดยการหารกำไร</w:t>
      </w:r>
      <w:r w:rsidR="008E189E" w:rsidRPr="00C55D50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C55D50">
        <w:rPr>
          <w:rFonts w:ascii="Angsana New" w:hAnsi="Angsana New"/>
          <w:sz w:val="30"/>
          <w:szCs w:val="30"/>
          <w:cs/>
        </w:rPr>
        <w:t>สำหรับปี</w:t>
      </w:r>
      <w:r w:rsidR="0077715D" w:rsidRPr="00C55D50">
        <w:rPr>
          <w:rFonts w:ascii="Angsana New" w:hAnsi="Angsana New"/>
          <w:sz w:val="30"/>
          <w:szCs w:val="30"/>
          <w:cs/>
        </w:rPr>
        <w:t>ส่วนที่เป็นของบริษัทใหญ่ด้วยจำนวนถัวเฉลี่ยถ่วงน้ำหนักของหุ้นสามัญที่ออกในระหว่างปี</w:t>
      </w:r>
    </w:p>
    <w:p w14:paraId="43425245" w14:textId="77777777" w:rsidR="00161296" w:rsidRPr="00C55D50" w:rsidRDefault="00161296" w:rsidP="007A2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5AFFB3" w14:textId="77777777" w:rsidR="007A23D6" w:rsidRPr="00C55D50" w:rsidRDefault="0077715D" w:rsidP="007A2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5D50">
        <w:rPr>
          <w:rFonts w:ascii="Angsana New" w:hAnsi="Angsana New"/>
          <w:sz w:val="30"/>
          <w:szCs w:val="30"/>
          <w:cs/>
        </w:rPr>
        <w:t>กำไร</w:t>
      </w:r>
      <w:r w:rsidR="007561EC" w:rsidRPr="00C55D50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C55D50">
        <w:rPr>
          <w:rFonts w:ascii="Angsana New" w:hAnsi="Angsana New"/>
          <w:sz w:val="30"/>
          <w:szCs w:val="30"/>
          <w:cs/>
        </w:rPr>
        <w:t>ต่อหุ้นปรับลดคำนวณโดยการหารกำไร</w:t>
      </w:r>
      <w:r w:rsidR="007561EC" w:rsidRPr="00C55D50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C55D50">
        <w:rPr>
          <w:rFonts w:ascii="Angsana New" w:hAnsi="Angsana New"/>
          <w:sz w:val="30"/>
          <w:szCs w:val="30"/>
          <w:cs/>
        </w:rPr>
        <w:t>สำหรับปีส่วนที่เป็นของบริษัทใหญ่ด้วยจำนวนถัวเฉลี่ยถ่วงน้ำหนักของหุ้นสามัญที่ออกในระหว่างปีหลังจากที่ปรับปรุงด้วยผลกระทบของตราสารที่อาจเปลี่ยนเป็นหุ้นสามัญปรับลด</w:t>
      </w:r>
    </w:p>
    <w:p w14:paraId="58105FAD" w14:textId="77777777" w:rsidR="00366317" w:rsidRDefault="00366317" w:rsidP="0077715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  <w:sectPr w:rsidR="00366317" w:rsidSect="006C0A04">
          <w:headerReference w:type="default" r:id="rId11"/>
          <w:pgSz w:w="11909" w:h="16834" w:code="9"/>
          <w:pgMar w:top="2880" w:right="1152" w:bottom="810" w:left="1440" w:header="482" w:footer="590" w:gutter="0"/>
          <w:cols w:space="720"/>
          <w:docGrid w:linePitch="245"/>
        </w:sectPr>
      </w:pPr>
    </w:p>
    <w:p w14:paraId="07334E09" w14:textId="77777777" w:rsidR="00BA534D" w:rsidRPr="00F25141" w:rsidRDefault="00BA534D" w:rsidP="000412B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9"/>
          <w:szCs w:val="29"/>
        </w:rPr>
      </w:pPr>
      <w:r w:rsidRPr="00F25141">
        <w:rPr>
          <w:rFonts w:ascii="Angsana New" w:hAnsi="Angsana New"/>
          <w:b/>
          <w:bCs/>
          <w:sz w:val="29"/>
          <w:szCs w:val="29"/>
          <w:cs/>
        </w:rPr>
        <w:lastRenderedPageBreak/>
        <w:t>รายการบัญชีกับบุคคลและ</w:t>
      </w:r>
      <w:r w:rsidR="00420663" w:rsidRPr="00F25141">
        <w:rPr>
          <w:rFonts w:ascii="Angsana New" w:hAnsi="Angsana New"/>
          <w:b/>
          <w:bCs/>
          <w:sz w:val="29"/>
          <w:szCs w:val="29"/>
          <w:cs/>
        </w:rPr>
        <w:t>กิจการ</w:t>
      </w:r>
      <w:r w:rsidRPr="00F25141">
        <w:rPr>
          <w:rFonts w:ascii="Angsana New" w:hAnsi="Angsana New"/>
          <w:b/>
          <w:bCs/>
          <w:sz w:val="29"/>
          <w:szCs w:val="29"/>
          <w:cs/>
        </w:rPr>
        <w:t>ที่เกี่ยวข้องกัน</w:t>
      </w:r>
    </w:p>
    <w:p w14:paraId="56456F1B" w14:textId="77777777" w:rsidR="00BA534D" w:rsidRPr="00451FC1" w:rsidRDefault="00BA534D" w:rsidP="00BA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C455B8" w14:textId="77777777" w:rsidR="00682884" w:rsidRPr="00F25141" w:rsidRDefault="00BA534D" w:rsidP="00BA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cs/>
        </w:rPr>
      </w:pPr>
      <w:r w:rsidRPr="00F25141">
        <w:rPr>
          <w:rFonts w:ascii="Angsana New" w:hAnsi="Angsana New"/>
          <w:sz w:val="29"/>
          <w:szCs w:val="29"/>
          <w:cs/>
        </w:rPr>
        <w:t>บุคคลหรือ</w:t>
      </w:r>
      <w:r w:rsidR="00420663" w:rsidRPr="00F25141">
        <w:rPr>
          <w:rFonts w:ascii="Angsana New" w:hAnsi="Angsana New"/>
          <w:sz w:val="29"/>
          <w:szCs w:val="29"/>
          <w:cs/>
        </w:rPr>
        <w:t>กิจการ</w:t>
      </w:r>
      <w:r w:rsidRPr="00F25141">
        <w:rPr>
          <w:rFonts w:ascii="Angsana New" w:hAnsi="Angsana New"/>
          <w:sz w:val="29"/>
          <w:szCs w:val="29"/>
          <w:cs/>
        </w:rPr>
        <w:t>ที่เกี่ยวข้องกัน หมายถึง บุคคลหรือบริษัทที่อยู่ภายใต้การควบคุมของบริษัท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471957CC" w14:textId="77777777" w:rsidR="00682884" w:rsidRPr="00F25141" w:rsidRDefault="00682884" w:rsidP="00BA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24A12CA" w14:textId="77777777" w:rsidR="001432F1" w:rsidRPr="00F25141" w:rsidRDefault="00BA534D" w:rsidP="00BA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F25141">
        <w:rPr>
          <w:rFonts w:ascii="Angsana New" w:hAnsi="Angsana New"/>
          <w:sz w:val="29"/>
          <w:szCs w:val="29"/>
          <w:cs/>
        </w:rPr>
        <w:t>ลักษณะของความสัมพันธ์กับบุคคล</w:t>
      </w:r>
      <w:r w:rsidR="00261C41" w:rsidRPr="00F25141">
        <w:rPr>
          <w:rFonts w:ascii="Angsana New" w:hAnsi="Angsana New"/>
          <w:sz w:val="29"/>
          <w:szCs w:val="29"/>
          <w:cs/>
        </w:rPr>
        <w:t>และ</w:t>
      </w:r>
      <w:r w:rsidR="00B51D93" w:rsidRPr="00F25141">
        <w:rPr>
          <w:rFonts w:ascii="Angsana New" w:hAnsi="Angsana New"/>
          <w:sz w:val="29"/>
          <w:szCs w:val="29"/>
          <w:cs/>
        </w:rPr>
        <w:t>กิจการ</w:t>
      </w:r>
      <w:r w:rsidRPr="00F25141">
        <w:rPr>
          <w:rFonts w:ascii="Angsana New" w:hAnsi="Angsana New"/>
          <w:sz w:val="29"/>
          <w:szCs w:val="29"/>
          <w:cs/>
        </w:rPr>
        <w:t>ที่เกี่ยวข้องกันมีดังนี้</w:t>
      </w:r>
    </w:p>
    <w:p w14:paraId="5EBF9584" w14:textId="77777777" w:rsidR="00345677" w:rsidRPr="00F25141" w:rsidRDefault="00345677" w:rsidP="00BA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304" w:type="dxa"/>
        <w:tblLayout w:type="fixed"/>
        <w:tblLook w:val="01E0" w:firstRow="1" w:lastRow="1" w:firstColumn="1" w:lastColumn="1" w:noHBand="0" w:noVBand="0"/>
      </w:tblPr>
      <w:tblGrid>
        <w:gridCol w:w="2898"/>
        <w:gridCol w:w="252"/>
        <w:gridCol w:w="2610"/>
        <w:gridCol w:w="284"/>
        <w:gridCol w:w="3260"/>
      </w:tblGrid>
      <w:tr w:rsidR="00345677" w:rsidRPr="00F25141" w14:paraId="10ED1699" w14:textId="77777777" w:rsidTr="00105BEC">
        <w:trPr>
          <w:tblHeader/>
        </w:trPr>
        <w:tc>
          <w:tcPr>
            <w:tcW w:w="2898" w:type="dxa"/>
            <w:tcBorders>
              <w:bottom w:val="single" w:sz="4" w:space="0" w:color="auto"/>
            </w:tcBorders>
            <w:vAlign w:val="bottom"/>
          </w:tcPr>
          <w:p w14:paraId="76D7C363" w14:textId="77777777" w:rsidR="00345677" w:rsidRPr="00F25141" w:rsidRDefault="00345677" w:rsidP="00C3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25141">
              <w:rPr>
                <w:rFonts w:ascii="Angsana New" w:hAnsi="Angsana New"/>
                <w:sz w:val="29"/>
                <w:szCs w:val="29"/>
                <w:cs/>
              </w:rPr>
              <w:t xml:space="preserve">ชื่อบริษัท </w:t>
            </w:r>
            <w:r w:rsidR="00261C41" w:rsidRPr="00F25141">
              <w:rPr>
                <w:rFonts w:ascii="Angsana New" w:hAnsi="Angsana New"/>
                <w:sz w:val="29"/>
                <w:szCs w:val="29"/>
                <w:cs/>
              </w:rPr>
              <w:t>/ บุคคล</w:t>
            </w:r>
          </w:p>
        </w:tc>
        <w:tc>
          <w:tcPr>
            <w:tcW w:w="252" w:type="dxa"/>
            <w:vAlign w:val="bottom"/>
          </w:tcPr>
          <w:p w14:paraId="4E6FB662" w14:textId="77777777" w:rsidR="00345677" w:rsidRPr="00F25141" w:rsidRDefault="00345677" w:rsidP="00C3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2EB4AC89" w14:textId="77777777" w:rsidR="00345677" w:rsidRPr="00F25141" w:rsidRDefault="00345677" w:rsidP="00C3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25141">
              <w:rPr>
                <w:rFonts w:ascii="Angsana New" w:hAnsi="Angsana New"/>
                <w:sz w:val="29"/>
                <w:szCs w:val="29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14:paraId="644BE2ED" w14:textId="77777777" w:rsidR="00345677" w:rsidRPr="00F25141" w:rsidRDefault="00345677" w:rsidP="00C3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E4D9229" w14:textId="77777777" w:rsidR="00345677" w:rsidRPr="00F25141" w:rsidRDefault="00345677" w:rsidP="00C3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25141">
              <w:rPr>
                <w:rFonts w:ascii="Angsana New" w:hAnsi="Angsana New"/>
                <w:sz w:val="29"/>
                <w:szCs w:val="29"/>
                <w:cs/>
              </w:rPr>
              <w:t>ลักษณะความสัมพันธ์</w:t>
            </w:r>
          </w:p>
        </w:tc>
      </w:tr>
      <w:tr w:rsidR="00345677" w:rsidRPr="00F25141" w14:paraId="3E0CEBCC" w14:textId="77777777" w:rsidTr="00105BEC">
        <w:tc>
          <w:tcPr>
            <w:tcW w:w="2898" w:type="dxa"/>
          </w:tcPr>
          <w:p w14:paraId="7288AE0A" w14:textId="0C8B9780" w:rsidR="00345677" w:rsidRPr="009F5F27" w:rsidRDefault="00C22127" w:rsidP="00105BEC">
            <w:pPr>
              <w:pStyle w:val="1"/>
              <w:widowControl/>
              <w:ind w:left="-108" w:right="0"/>
              <w:rPr>
                <w:rFonts w:ascii="Angsana New" w:hAnsi="Angsana New"/>
                <w:color w:val="auto"/>
                <w:sz w:val="29"/>
                <w:szCs w:val="29"/>
              </w:rPr>
            </w:pPr>
            <w:r w:rsidRPr="00105BEC">
              <w:rPr>
                <w:rFonts w:ascii="Angsana New" w:hAnsi="Angsana New" w:cs="Angsana New"/>
                <w:color w:val="auto"/>
                <w:sz w:val="29"/>
                <w:szCs w:val="29"/>
              </w:rPr>
              <w:t>T</w:t>
            </w:r>
            <w:r w:rsidR="001340B3" w:rsidRPr="00105BEC">
              <w:rPr>
                <w:rFonts w:ascii="Angsana New" w:hAnsi="Angsana New" w:cs="Angsana New"/>
                <w:color w:val="auto"/>
                <w:sz w:val="29"/>
                <w:szCs w:val="29"/>
              </w:rPr>
              <w:t>P</w:t>
            </w:r>
            <w:r w:rsidR="00C927E5" w:rsidRPr="00105BEC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 / </w:t>
            </w:r>
            <w:r w:rsidR="00C927E5" w:rsidRPr="00105BEC">
              <w:rPr>
                <w:rFonts w:ascii="Angsana New" w:hAnsi="Angsana New" w:cs="Angsana New"/>
                <w:color w:val="auto"/>
                <w:sz w:val="29"/>
                <w:szCs w:val="29"/>
              </w:rPr>
              <w:t>TP</w:t>
            </w:r>
            <w:r w:rsidR="001340B3" w:rsidRPr="00105BEC">
              <w:rPr>
                <w:rFonts w:ascii="Angsana New" w:hAnsi="Angsana New" w:cs="Angsana New"/>
                <w:color w:val="auto"/>
                <w:sz w:val="29"/>
                <w:szCs w:val="29"/>
              </w:rPr>
              <w:t>TC</w:t>
            </w:r>
            <w:r w:rsidR="00C927E5" w:rsidRPr="00105BEC">
              <w:rPr>
                <w:rFonts w:ascii="Angsana New" w:hAnsi="Angsana New" w:cs="Angsana New"/>
                <w:color w:val="auto"/>
                <w:sz w:val="29"/>
                <w:szCs w:val="29"/>
              </w:rPr>
              <w:t xml:space="preserve"> / TMT</w:t>
            </w:r>
            <w:r w:rsidR="00972C94" w:rsidRPr="009F5F27">
              <w:rPr>
                <w:rFonts w:ascii="Angsana New" w:hAnsi="Angsana New" w:cs="Angsana New"/>
                <w:color w:val="auto"/>
                <w:sz w:val="29"/>
                <w:szCs w:val="29"/>
              </w:rPr>
              <w:t xml:space="preserve"> </w:t>
            </w:r>
            <w:r w:rsidR="009F5F27" w:rsidRPr="009F5F27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 xml:space="preserve">/ </w:t>
            </w:r>
            <w:r w:rsidR="009F5F27" w:rsidRPr="009F5F27">
              <w:rPr>
                <w:rFonts w:ascii="Angsana New" w:hAnsi="Angsana New" w:cs="Angsana New"/>
                <w:color w:val="auto"/>
                <w:sz w:val="29"/>
                <w:szCs w:val="29"/>
              </w:rPr>
              <w:t>TPH</w:t>
            </w:r>
          </w:p>
        </w:tc>
        <w:tc>
          <w:tcPr>
            <w:tcW w:w="252" w:type="dxa"/>
          </w:tcPr>
          <w:p w14:paraId="0089BA43" w14:textId="77777777" w:rsidR="00345677" w:rsidRPr="00F25141" w:rsidRDefault="00345677" w:rsidP="00C3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10" w:type="dxa"/>
          </w:tcPr>
          <w:p w14:paraId="3EBB3CEF" w14:textId="77777777" w:rsidR="00345677" w:rsidRPr="00F25141" w:rsidRDefault="00C22127" w:rsidP="0097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F25141">
              <w:rPr>
                <w:rFonts w:ascii="Angsana New" w:hAnsi="Angsana New"/>
                <w:sz w:val="29"/>
                <w:szCs w:val="29"/>
                <w:cs/>
              </w:rPr>
              <w:t xml:space="preserve">ดูรายละเอียดตามหมายเหตุ </w:t>
            </w:r>
            <w:r w:rsidR="00900000" w:rsidRPr="00900000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4" w:type="dxa"/>
          </w:tcPr>
          <w:p w14:paraId="301D7731" w14:textId="77777777" w:rsidR="00345677" w:rsidRPr="00F25141" w:rsidRDefault="00345677" w:rsidP="00C3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60" w:type="dxa"/>
          </w:tcPr>
          <w:p w14:paraId="757253FC" w14:textId="77777777" w:rsidR="00345677" w:rsidRPr="00F25141" w:rsidRDefault="00345677" w:rsidP="00C9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25141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</w:tr>
      <w:tr w:rsidR="00972C94" w:rsidRPr="00F25141" w14:paraId="2360E43C" w14:textId="77777777" w:rsidTr="00105BEC">
        <w:tc>
          <w:tcPr>
            <w:tcW w:w="2898" w:type="dxa"/>
          </w:tcPr>
          <w:p w14:paraId="10BED7B0" w14:textId="5B3BF2D3" w:rsidR="00972C94" w:rsidRPr="00F25141" w:rsidRDefault="00972C94" w:rsidP="00105BEC">
            <w:pPr>
              <w:pStyle w:val="1"/>
              <w:widowControl/>
              <w:ind w:left="-108" w:right="0"/>
              <w:rPr>
                <w:rFonts w:ascii="Angsana New" w:hAnsi="Angsana New"/>
                <w:sz w:val="29"/>
                <w:szCs w:val="29"/>
                <w:cs/>
              </w:rPr>
            </w:pPr>
            <w:r w:rsidRPr="00105BEC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ผู้บริหารที่สำคัญ</w:t>
            </w:r>
          </w:p>
        </w:tc>
        <w:tc>
          <w:tcPr>
            <w:tcW w:w="252" w:type="dxa"/>
          </w:tcPr>
          <w:p w14:paraId="046547F8" w14:textId="77777777" w:rsidR="00972C94" w:rsidRPr="00F25141" w:rsidRDefault="00972C94" w:rsidP="00C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10" w:type="dxa"/>
          </w:tcPr>
          <w:p w14:paraId="3C869E14" w14:textId="77777777" w:rsidR="00972C94" w:rsidRPr="00F25141" w:rsidRDefault="00972C94" w:rsidP="00C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25141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  <w:p w14:paraId="136B4CD2" w14:textId="77777777" w:rsidR="00972C94" w:rsidRPr="00F25141" w:rsidRDefault="00972C94" w:rsidP="00C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14:paraId="166EC8D1" w14:textId="77777777" w:rsidR="00972C94" w:rsidRPr="00F25141" w:rsidRDefault="00972C94" w:rsidP="00C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60" w:type="dxa"/>
          </w:tcPr>
          <w:p w14:paraId="331ABA11" w14:textId="2A160CE0" w:rsidR="00972C94" w:rsidRPr="00F25141" w:rsidRDefault="00972C94" w:rsidP="00C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F25141">
              <w:rPr>
                <w:rFonts w:ascii="Angsana New" w:hAnsi="Angsana New"/>
                <w:sz w:val="29"/>
                <w:szCs w:val="29"/>
                <w:cs/>
              </w:rPr>
              <w:t>บุคคลที่มีอำนาจและความรับผิดชอบในการวางแผนสั่งการและควบคุมกิจกรรมต่าง</w:t>
            </w:r>
            <w:r w:rsidR="0054264B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F25141">
              <w:rPr>
                <w:rFonts w:ascii="Angsana New" w:hAnsi="Angsana New"/>
                <w:sz w:val="29"/>
                <w:szCs w:val="29"/>
                <w:cs/>
              </w:rPr>
              <w:t>ๆ ของบริษัทไม่ว่าทางตรงหรือทางอ้อม ทั้งนี้ รวมถึงกรรมการของบริษัท</w:t>
            </w:r>
            <w:r w:rsidRPr="00F2514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F25141">
              <w:rPr>
                <w:rFonts w:ascii="Angsana New" w:hAnsi="Angsana New"/>
                <w:sz w:val="29"/>
                <w:szCs w:val="29"/>
                <w:cs/>
              </w:rPr>
              <w:t>(ไม่ว่าจะทำหน้าที่ในระดับบริหารหรือไม่ก็ตาม)</w:t>
            </w:r>
          </w:p>
        </w:tc>
      </w:tr>
    </w:tbl>
    <w:p w14:paraId="5720A544" w14:textId="77777777" w:rsidR="00C55D50" w:rsidRPr="00F25141" w:rsidRDefault="00C55D50" w:rsidP="00C5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A7108E2" w14:textId="77777777" w:rsidR="00BA534D" w:rsidRPr="00F25141" w:rsidRDefault="00BA534D" w:rsidP="00C5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  <w:cs/>
        </w:rPr>
      </w:pPr>
      <w:r w:rsidRPr="00F25141">
        <w:rPr>
          <w:rFonts w:ascii="Angsana New" w:hAnsi="Angsana New"/>
          <w:sz w:val="29"/>
          <w:szCs w:val="29"/>
          <w:cs/>
        </w:rPr>
        <w:t>นโยบายการกำหนดราคาสำหรับรายการบัญชีกับบุคคล</w:t>
      </w:r>
      <w:r w:rsidR="00261C41" w:rsidRPr="00F25141">
        <w:rPr>
          <w:rFonts w:ascii="Angsana New" w:hAnsi="Angsana New"/>
          <w:sz w:val="29"/>
          <w:szCs w:val="29"/>
          <w:cs/>
        </w:rPr>
        <w:t>และ</w:t>
      </w:r>
      <w:r w:rsidR="00420663" w:rsidRPr="00F25141">
        <w:rPr>
          <w:rFonts w:ascii="Angsana New" w:hAnsi="Angsana New"/>
          <w:sz w:val="29"/>
          <w:szCs w:val="29"/>
          <w:cs/>
        </w:rPr>
        <w:t>กิจการ</w:t>
      </w:r>
      <w:r w:rsidRPr="00F25141">
        <w:rPr>
          <w:rFonts w:ascii="Angsana New" w:hAnsi="Angsana New"/>
          <w:sz w:val="29"/>
          <w:szCs w:val="29"/>
          <w:cs/>
        </w:rPr>
        <w:t>ที่เกี่ยวข้องกันมีดังนี้</w:t>
      </w:r>
    </w:p>
    <w:p w14:paraId="7D6E7E25" w14:textId="77777777" w:rsidR="00BA534D" w:rsidRPr="00F25141" w:rsidRDefault="00BA534D" w:rsidP="00186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3510"/>
        <w:gridCol w:w="274"/>
        <w:gridCol w:w="5486"/>
      </w:tblGrid>
      <w:tr w:rsidR="007A23D6" w:rsidRPr="00F25141" w14:paraId="5989D7ED" w14:textId="77777777" w:rsidTr="00464BEB"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A4C8D" w14:textId="77777777" w:rsidR="007A23D6" w:rsidRPr="00F25141" w:rsidRDefault="007A23D6" w:rsidP="00507D18">
            <w:pPr>
              <w:tabs>
                <w:tab w:val="clear" w:pos="3515"/>
                <w:tab w:val="left" w:pos="162"/>
              </w:tabs>
              <w:spacing w:line="216" w:lineRule="auto"/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25141">
              <w:rPr>
                <w:rFonts w:ascii="Angsana New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187817C" w14:textId="77777777" w:rsidR="007A23D6" w:rsidRPr="00F25141" w:rsidRDefault="007A23D6" w:rsidP="00D77616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F37BC" w14:textId="77777777" w:rsidR="007A23D6" w:rsidRPr="00F25141" w:rsidRDefault="007A23D6" w:rsidP="00D77616">
            <w:pPr>
              <w:tabs>
                <w:tab w:val="decimal" w:pos="972"/>
              </w:tabs>
              <w:spacing w:line="216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25141">
              <w:rPr>
                <w:rFonts w:ascii="Angsana New" w:hAnsi="Angsana New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A03573" w:rsidRPr="00F25141" w14:paraId="00C59C54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7485" w14:textId="77777777" w:rsidR="00A03573" w:rsidRPr="00F25141" w:rsidRDefault="002E79FD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ขายสินค้า 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C87E" w14:textId="77777777" w:rsidR="00A03573" w:rsidRPr="00F25141" w:rsidRDefault="00A03573" w:rsidP="00A0357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49C3" w14:textId="77777777" w:rsidR="00A03573" w:rsidRPr="00F25141" w:rsidRDefault="002E79FD" w:rsidP="00261C41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FF0000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</w:t>
            </w:r>
            <w:r w:rsidR="00A02F03"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เทียบเคียงกับราคา</w:t>
            </w: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ตลาด</w:t>
            </w:r>
            <w:r w:rsidR="0090527F" w:rsidRPr="00F25141">
              <w:rPr>
                <w:rFonts w:ascii="Angsana New" w:hAnsi="Angsana New" w:cs="Angsana New"/>
                <w:color w:val="auto"/>
                <w:sz w:val="29"/>
                <w:szCs w:val="29"/>
              </w:rPr>
              <w:t xml:space="preserve"> </w:t>
            </w:r>
          </w:p>
        </w:tc>
      </w:tr>
      <w:tr w:rsidR="003C3B50" w:rsidRPr="00F25141" w14:paraId="7B181AD7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F7DE" w14:textId="77777777" w:rsidR="003C3B50" w:rsidRPr="00F25141" w:rsidRDefault="003C3B50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BFB7" w14:textId="77777777" w:rsidR="003C3B50" w:rsidRPr="00F25141" w:rsidRDefault="003C3B50" w:rsidP="00C50A7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E9A09" w14:textId="77777777" w:rsidR="003C3B50" w:rsidRPr="00F25141" w:rsidRDefault="003C3B50" w:rsidP="00C50A7C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ราคาเทียบเคียงกับราคาตลาด</w:t>
            </w:r>
          </w:p>
        </w:tc>
      </w:tr>
      <w:tr w:rsidR="00C1028C" w:rsidRPr="00F25141" w14:paraId="546FCF92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92847" w14:textId="151224B6" w:rsidR="00C1028C" w:rsidRPr="00F25141" w:rsidRDefault="00C1028C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รายได้ค่าบริหารจัดการ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B0807" w14:textId="77777777" w:rsidR="00C1028C" w:rsidRPr="00F25141" w:rsidRDefault="00C1028C" w:rsidP="00C50A7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E563" w14:textId="15D9B575" w:rsidR="00C1028C" w:rsidRPr="00F25141" w:rsidRDefault="00C1028C" w:rsidP="00C50A7C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ราคาตามที่ตกลงร่วมกัน</w:t>
            </w:r>
          </w:p>
        </w:tc>
      </w:tr>
      <w:tr w:rsidR="001D5153" w:rsidRPr="00F25141" w14:paraId="09B456CC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880BF" w14:textId="18DD42DF" w:rsidR="001D5153" w:rsidRPr="00F25141" w:rsidRDefault="001D5153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ขายสินทรัพย์ถาวร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E3B9" w14:textId="77777777" w:rsidR="001D5153" w:rsidRPr="00F25141" w:rsidRDefault="001D5153" w:rsidP="00746BA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FFCDB" w14:textId="1F3057BD" w:rsidR="001D5153" w:rsidRPr="00F25141" w:rsidRDefault="001D5153" w:rsidP="00746BA6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ราคาตามที่ตกลงร่วมกัน</w:t>
            </w:r>
          </w:p>
        </w:tc>
      </w:tr>
      <w:tr w:rsidR="003C3B50" w:rsidRPr="00F25141" w14:paraId="73A380E2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61F3" w14:textId="77777777" w:rsidR="003C3B50" w:rsidRPr="00F25141" w:rsidRDefault="003C3B50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76A31" w14:textId="77777777" w:rsidR="003C3B50" w:rsidRPr="00F25141" w:rsidRDefault="003C3B50" w:rsidP="00746BA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9526" w14:textId="77777777" w:rsidR="003C3B50" w:rsidRPr="00F25141" w:rsidRDefault="003C3B50" w:rsidP="00746BA6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อัตราตามที่ตกลงร่วมกัน</w:t>
            </w:r>
          </w:p>
        </w:tc>
      </w:tr>
      <w:tr w:rsidR="003C3B50" w:rsidRPr="00F25141" w14:paraId="002C28D9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45323" w14:textId="77777777" w:rsidR="003C3B50" w:rsidRPr="00F25141" w:rsidRDefault="003C3B50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ดอกเบี้ยรับเงินให้กู้ยืม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5B6D" w14:textId="77777777" w:rsidR="003C3B50" w:rsidRPr="00F25141" w:rsidRDefault="003C3B50" w:rsidP="00746BA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4C25" w14:textId="65F66858" w:rsidR="003C3B50" w:rsidRPr="00F25141" w:rsidRDefault="003C3B50" w:rsidP="00507D18">
            <w:pPr>
              <w:pStyle w:val="1"/>
              <w:widowControl/>
              <w:ind w:left="-43" w:right="-131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182B03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ร้อยละ </w:t>
            </w:r>
            <w:r w:rsidRPr="00182B03">
              <w:rPr>
                <w:rFonts w:ascii="Angsana New" w:hAnsi="Angsana New" w:cs="Angsana New"/>
                <w:color w:val="auto"/>
                <w:sz w:val="29"/>
                <w:szCs w:val="29"/>
              </w:rPr>
              <w:t>3.62</w:t>
            </w: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 ต่อปี</w:t>
            </w:r>
            <w:r w:rsidR="000044A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ในปี </w:t>
            </w:r>
            <w:r w:rsidR="000044A1">
              <w:rPr>
                <w:rFonts w:ascii="Angsana New" w:hAnsi="Angsana New" w:cs="Angsana New"/>
                <w:color w:val="auto"/>
                <w:sz w:val="29"/>
                <w:szCs w:val="29"/>
              </w:rPr>
              <w:t xml:space="preserve">2568 </w:t>
            </w:r>
            <w:r w:rsidR="000044A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และ</w:t>
            </w:r>
            <w:r w:rsidR="000044A1"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ร้อย</w:t>
            </w:r>
            <w:r w:rsidR="000044A1" w:rsidRPr="000044A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ละ </w:t>
            </w:r>
            <w:r w:rsidR="00182B03">
              <w:rPr>
                <w:rFonts w:ascii="Angsana New" w:hAnsi="Angsana New" w:cs="Angsana New"/>
                <w:color w:val="auto"/>
                <w:sz w:val="29"/>
                <w:szCs w:val="29"/>
              </w:rPr>
              <w:t>2</w:t>
            </w:r>
            <w:r w:rsidR="000E174F">
              <w:rPr>
                <w:rFonts w:ascii="Angsana New" w:hAnsi="Angsana New" w:cs="Angsana New"/>
                <w:color w:val="auto"/>
                <w:sz w:val="29"/>
                <w:szCs w:val="29"/>
              </w:rPr>
              <w:t>.00</w:t>
            </w:r>
            <w:r w:rsidR="00182B03">
              <w:rPr>
                <w:rFonts w:ascii="Angsana New" w:hAnsi="Angsana New" w:cs="Angsana New"/>
                <w:color w:val="auto"/>
                <w:sz w:val="29"/>
                <w:szCs w:val="29"/>
              </w:rPr>
              <w:t xml:space="preserve"> - </w:t>
            </w:r>
            <w:r w:rsidR="000044A1">
              <w:rPr>
                <w:rFonts w:ascii="Angsana New" w:hAnsi="Angsana New" w:cs="Angsana New"/>
                <w:color w:val="auto"/>
                <w:sz w:val="29"/>
                <w:szCs w:val="29"/>
              </w:rPr>
              <w:t>3.62</w:t>
            </w:r>
            <w:r w:rsidR="000044A1" w:rsidRPr="000044A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 ต่อ</w:t>
            </w:r>
            <w:r w:rsidR="000044A1"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ปี</w:t>
            </w:r>
            <w:r w:rsidR="000044A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ในปี </w:t>
            </w:r>
            <w:r w:rsidR="000044A1">
              <w:rPr>
                <w:rFonts w:ascii="Angsana New" w:hAnsi="Angsana New" w:cs="Angsana New"/>
                <w:color w:val="auto"/>
                <w:sz w:val="29"/>
                <w:szCs w:val="29"/>
              </w:rPr>
              <w:t>256</w:t>
            </w:r>
            <w:r w:rsidR="008B22E3" w:rsidRPr="008B22E3">
              <w:rPr>
                <w:rFonts w:ascii="Angsana New" w:hAnsi="Angsana New" w:cs="Angsana New"/>
                <w:color w:val="auto"/>
                <w:sz w:val="29"/>
                <w:szCs w:val="29"/>
              </w:rPr>
              <w:t>7</w:t>
            </w:r>
          </w:p>
        </w:tc>
      </w:tr>
      <w:tr w:rsidR="003C3B50" w:rsidRPr="00F25141" w14:paraId="36F5BCAF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B49F" w14:textId="77777777" w:rsidR="003C3B50" w:rsidRPr="00F25141" w:rsidRDefault="003C3B50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ซื้อสินทรัพย์ถาวร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FC8C" w14:textId="77777777" w:rsidR="003C3B50" w:rsidRPr="00F25141" w:rsidRDefault="003C3B50" w:rsidP="00746BA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6558" w14:textId="77777777" w:rsidR="003C3B50" w:rsidRPr="00F25141" w:rsidRDefault="003C3B50" w:rsidP="00746BA6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ราคาตามที่ตกลงร่วมกัน</w:t>
            </w:r>
          </w:p>
        </w:tc>
      </w:tr>
      <w:tr w:rsidR="003C3B50" w:rsidRPr="00F25141" w14:paraId="2C3022EC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445A4" w14:textId="77777777" w:rsidR="003C3B50" w:rsidRPr="00F25141" w:rsidRDefault="003C3B50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ค่าบริการ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063AC" w14:textId="77777777" w:rsidR="003C3B50" w:rsidRPr="00F25141" w:rsidRDefault="003C3B50" w:rsidP="00746BA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6EB6" w14:textId="77777777" w:rsidR="003C3B50" w:rsidRPr="00F25141" w:rsidRDefault="003C3B50" w:rsidP="00746BA6">
            <w:pPr>
              <w:pStyle w:val="1"/>
              <w:widowControl/>
              <w:tabs>
                <w:tab w:val="left" w:pos="175"/>
              </w:tabs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ราคาเทียบเคียงกับราคาตลาด</w:t>
            </w:r>
          </w:p>
        </w:tc>
      </w:tr>
      <w:tr w:rsidR="003C3B50" w:rsidRPr="00F25141" w14:paraId="383D598E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8734D" w14:textId="77777777" w:rsidR="003C3B50" w:rsidRPr="00F25141" w:rsidRDefault="003C3B50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ค่าเช่าที่ดิน (หนี้สินตามสัญญาเช่าลดลง)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C3A53" w14:textId="77777777" w:rsidR="003C3B50" w:rsidRPr="00F25141" w:rsidRDefault="003C3B50" w:rsidP="00746BA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4478" w14:textId="77777777" w:rsidR="003C3B50" w:rsidRPr="00F25141" w:rsidRDefault="003C3B50" w:rsidP="00746BA6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อัตราตามที่ตกลงร่วมกัน</w:t>
            </w:r>
          </w:p>
        </w:tc>
      </w:tr>
      <w:tr w:rsidR="003C3B50" w:rsidRPr="00F25141" w14:paraId="0EC39689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16BA3" w14:textId="77777777" w:rsidR="003C3B50" w:rsidRPr="00F25141" w:rsidRDefault="003C3B50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ค่าที่ปรึกษา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17E4" w14:textId="77777777" w:rsidR="003C3B50" w:rsidRPr="00F25141" w:rsidRDefault="003C3B50" w:rsidP="00746BA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07133" w14:textId="77777777" w:rsidR="003C3B50" w:rsidRPr="00F25141" w:rsidRDefault="003C3B50" w:rsidP="00746BA6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อัตราตามที่ตกลงร่วมกัน</w:t>
            </w:r>
          </w:p>
        </w:tc>
      </w:tr>
      <w:tr w:rsidR="003C3B50" w:rsidRPr="00F25141" w14:paraId="21694DE3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2B38E" w14:textId="77777777" w:rsidR="003C3B50" w:rsidRPr="00F25141" w:rsidRDefault="003C3B50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ค่านายหน้า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0163" w14:textId="77777777" w:rsidR="003C3B50" w:rsidRPr="00F25141" w:rsidRDefault="003C3B50" w:rsidP="000469AF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12A7" w14:textId="77777777" w:rsidR="003C3B50" w:rsidRPr="00F25141" w:rsidRDefault="003C3B50" w:rsidP="000469AF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อัตราตามที่ตกลงร่วมกัน</w:t>
            </w:r>
          </w:p>
        </w:tc>
      </w:tr>
      <w:tr w:rsidR="003C3B50" w:rsidRPr="00F25141" w14:paraId="4DC78969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3119" w14:textId="77777777" w:rsidR="003C3B50" w:rsidRPr="00F25141" w:rsidRDefault="003C3B50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ดอกเบี้ยจ่ายเงินกู้ยืม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B53F0" w14:textId="77777777" w:rsidR="003C3B50" w:rsidRPr="00F25141" w:rsidRDefault="003C3B50" w:rsidP="000469AF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FFF72" w14:textId="5085BD85" w:rsidR="003C3B50" w:rsidRPr="00F25141" w:rsidRDefault="003C3B50" w:rsidP="000469AF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ร้อยละ </w:t>
            </w:r>
            <w:r w:rsidRPr="00182B03">
              <w:rPr>
                <w:rFonts w:ascii="Angsana New" w:hAnsi="Angsana New" w:cs="Angsana New"/>
                <w:color w:val="auto"/>
                <w:sz w:val="29"/>
                <w:szCs w:val="29"/>
              </w:rPr>
              <w:t>5</w:t>
            </w:r>
            <w:r w:rsidRPr="00182B03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.</w:t>
            </w:r>
            <w:r w:rsidRPr="00182B03">
              <w:rPr>
                <w:rFonts w:ascii="Angsana New" w:hAnsi="Angsana New" w:cs="Angsana New"/>
                <w:color w:val="auto"/>
                <w:sz w:val="29"/>
                <w:szCs w:val="29"/>
              </w:rPr>
              <w:t>68</w:t>
            </w:r>
            <w:r w:rsidRPr="00182B03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 ต่อปี</w:t>
            </w:r>
            <w:r w:rsidR="000044A1" w:rsidRPr="00182B03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 xml:space="preserve">ในปี </w:t>
            </w:r>
            <w:r w:rsidR="000044A1" w:rsidRPr="00182B03">
              <w:rPr>
                <w:rFonts w:ascii="Angsana New" w:hAnsi="Angsana New" w:cs="Angsana New"/>
                <w:color w:val="auto"/>
                <w:sz w:val="29"/>
                <w:szCs w:val="29"/>
              </w:rPr>
              <w:t>256</w:t>
            </w:r>
            <w:r w:rsidR="008B22E3" w:rsidRPr="00182B03">
              <w:rPr>
                <w:rFonts w:ascii="Angsana New" w:hAnsi="Angsana New" w:cs="Angsana New"/>
                <w:color w:val="auto"/>
                <w:sz w:val="29"/>
                <w:szCs w:val="29"/>
              </w:rPr>
              <w:t>7</w:t>
            </w:r>
          </w:p>
        </w:tc>
      </w:tr>
      <w:tr w:rsidR="003C3B50" w:rsidRPr="00F25141" w14:paraId="5E9A7718" w14:textId="77777777" w:rsidTr="00464B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688B" w14:textId="77777777" w:rsidR="003C3B50" w:rsidRPr="00F25141" w:rsidRDefault="003C3B50" w:rsidP="00507D1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ค่าตอบแทนผู้บริหารที่สำคัญ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8FCF" w14:textId="77777777" w:rsidR="003C3B50" w:rsidRPr="00F25141" w:rsidRDefault="003C3B50" w:rsidP="000469AF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BE704" w14:textId="77777777" w:rsidR="003C3B50" w:rsidRPr="00F25141" w:rsidRDefault="003C3B50" w:rsidP="000469AF">
            <w:pPr>
              <w:pStyle w:val="1"/>
              <w:widowControl/>
              <w:tabs>
                <w:tab w:val="left" w:pos="175"/>
              </w:tabs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F25141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จำนวนเงินตามที่ตกลงร่วมกัน</w:t>
            </w:r>
          </w:p>
        </w:tc>
      </w:tr>
    </w:tbl>
    <w:p w14:paraId="66D7AA1C" w14:textId="77777777" w:rsidR="000F3EEB" w:rsidRDefault="000F3EEB" w:rsidP="008E3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C576C2" w14:textId="77777777" w:rsidR="00105BEC" w:rsidRDefault="00105BEC" w:rsidP="008E3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AA5DE91" w14:textId="1370DE24" w:rsidR="00235DF6" w:rsidRDefault="003B0FAD" w:rsidP="008E3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C6AA1">
        <w:rPr>
          <w:rFonts w:ascii="Angsana New" w:hAnsi="Angsana New"/>
          <w:sz w:val="30"/>
          <w:szCs w:val="30"/>
          <w:cs/>
        </w:rPr>
        <w:lastRenderedPageBreak/>
        <w:t>รายการบัญชี</w:t>
      </w:r>
      <w:r w:rsidR="00105BEC">
        <w:rPr>
          <w:rFonts w:ascii="Angsana New" w:hAnsi="Angsana New"/>
          <w:sz w:val="30"/>
          <w:szCs w:val="30"/>
          <w:cs/>
        </w:rPr>
        <w:t>กับ</w:t>
      </w:r>
      <w:r w:rsidRPr="005C6AA1">
        <w:rPr>
          <w:rFonts w:ascii="Angsana New" w:hAnsi="Angsana New"/>
          <w:sz w:val="30"/>
          <w:szCs w:val="30"/>
          <w:cs/>
        </w:rPr>
        <w:t>บุคคล</w:t>
      </w:r>
      <w:r w:rsidR="00105BEC">
        <w:rPr>
          <w:rFonts w:ascii="Angsana New" w:hAnsi="Angsana New"/>
          <w:sz w:val="30"/>
          <w:szCs w:val="30"/>
          <w:cs/>
        </w:rPr>
        <w:t>และ</w:t>
      </w:r>
      <w:r w:rsidR="00A24D49" w:rsidRPr="005C6AA1">
        <w:rPr>
          <w:rFonts w:ascii="Angsana New" w:hAnsi="Angsana New"/>
          <w:sz w:val="30"/>
          <w:szCs w:val="30"/>
          <w:cs/>
        </w:rPr>
        <w:t>กิจการ</w:t>
      </w:r>
      <w:r w:rsidRPr="005C6AA1">
        <w:rPr>
          <w:rFonts w:ascii="Angsana New" w:hAnsi="Angsana New"/>
          <w:sz w:val="30"/>
          <w:szCs w:val="30"/>
          <w:cs/>
        </w:rPr>
        <w:t>ที่เกี่ยวข้องกันสำหรับปีสิ้นสุดวันที่</w:t>
      </w:r>
      <w:r w:rsidRPr="005C6AA1">
        <w:rPr>
          <w:rFonts w:ascii="Angsana New" w:hAnsi="Angsana New"/>
          <w:sz w:val="30"/>
          <w:szCs w:val="30"/>
        </w:rPr>
        <w:t xml:space="preserve"> </w:t>
      </w:r>
      <w:r w:rsidR="00777F8A" w:rsidRPr="00777F8A">
        <w:rPr>
          <w:rFonts w:ascii="Angsana New" w:hAnsi="Angsana New"/>
          <w:sz w:val="30"/>
          <w:szCs w:val="30"/>
        </w:rPr>
        <w:t>31</w:t>
      </w:r>
      <w:r w:rsidRPr="005C6AA1">
        <w:rPr>
          <w:rFonts w:ascii="Angsana New" w:hAnsi="Angsana New"/>
          <w:sz w:val="30"/>
          <w:szCs w:val="30"/>
        </w:rPr>
        <w:t xml:space="preserve"> </w:t>
      </w:r>
      <w:r w:rsidRPr="005C6AA1">
        <w:rPr>
          <w:rFonts w:ascii="Angsana New" w:hAnsi="Angsana New"/>
          <w:sz w:val="30"/>
          <w:szCs w:val="30"/>
          <w:cs/>
        </w:rPr>
        <w:t xml:space="preserve">ธันวาคม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6</w:t>
      </w:r>
      <w:r w:rsidR="008937D0">
        <w:rPr>
          <w:rFonts w:ascii="Angsana New" w:hAnsi="Angsana New"/>
          <w:sz w:val="30"/>
          <w:szCs w:val="30"/>
        </w:rPr>
        <w:t>8</w:t>
      </w:r>
      <w:r w:rsidR="00933B93" w:rsidRPr="005C6AA1">
        <w:rPr>
          <w:rFonts w:ascii="Angsana New" w:hAnsi="Angsana New"/>
          <w:sz w:val="30"/>
          <w:szCs w:val="30"/>
        </w:rPr>
        <w:t xml:space="preserve"> </w:t>
      </w:r>
      <w:r w:rsidR="00933B93" w:rsidRPr="005C6AA1">
        <w:rPr>
          <w:rFonts w:ascii="Angsana New" w:hAnsi="Angsana New"/>
          <w:sz w:val="30"/>
          <w:szCs w:val="30"/>
          <w:cs/>
        </w:rPr>
        <w:t xml:space="preserve">และ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6</w:t>
      </w:r>
      <w:r w:rsidR="008937D0">
        <w:rPr>
          <w:rFonts w:ascii="Angsana New" w:hAnsi="Angsana New"/>
          <w:sz w:val="30"/>
          <w:szCs w:val="30"/>
        </w:rPr>
        <w:t>7</w:t>
      </w:r>
      <w:r w:rsidRPr="005C6AA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8585E2E" w14:textId="77777777" w:rsidR="005C6AA1" w:rsidRPr="00D454ED" w:rsidRDefault="005C6AA1" w:rsidP="008E3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92"/>
        <w:gridCol w:w="1350"/>
        <w:gridCol w:w="236"/>
        <w:gridCol w:w="1389"/>
        <w:gridCol w:w="283"/>
        <w:gridCol w:w="1332"/>
        <w:gridCol w:w="238"/>
        <w:gridCol w:w="1382"/>
      </w:tblGrid>
      <w:tr w:rsidR="00E528C8" w:rsidRPr="005C6AA1" w14:paraId="28950A97" w14:textId="77777777" w:rsidTr="00AB6580">
        <w:trPr>
          <w:cantSplit/>
          <w:trHeight w:val="20"/>
          <w:tblHeader/>
        </w:trPr>
        <w:tc>
          <w:tcPr>
            <w:tcW w:w="3292" w:type="dxa"/>
            <w:vAlign w:val="bottom"/>
          </w:tcPr>
          <w:p w14:paraId="0121EE25" w14:textId="77777777" w:rsidR="00E528C8" w:rsidRPr="005C6AA1" w:rsidRDefault="00E528C8" w:rsidP="00C20943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14:paraId="0DB9B658" w14:textId="77777777" w:rsidR="00E528C8" w:rsidRPr="005C6AA1" w:rsidRDefault="00E528C8" w:rsidP="00E528C8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6AA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528C8" w:rsidRPr="005C6AA1" w14:paraId="6970A81B" w14:textId="77777777" w:rsidTr="00AB6580">
        <w:trPr>
          <w:trHeight w:val="20"/>
          <w:tblHeader/>
        </w:trPr>
        <w:tc>
          <w:tcPr>
            <w:tcW w:w="3292" w:type="dxa"/>
            <w:vAlign w:val="bottom"/>
          </w:tcPr>
          <w:p w14:paraId="78C3FFCE" w14:textId="77777777" w:rsidR="00E528C8" w:rsidRPr="005C6AA1" w:rsidRDefault="00E528C8" w:rsidP="00C20943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29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398C32" w14:textId="77777777" w:rsidR="00E528C8" w:rsidRPr="005C6AA1" w:rsidRDefault="00E528C8" w:rsidP="00C2094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C409E5" w14:textId="77777777" w:rsidR="00E528C8" w:rsidRPr="005C6AA1" w:rsidRDefault="00E528C8" w:rsidP="00C20943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BC64B8" w14:textId="77777777" w:rsidR="00E528C8" w:rsidRPr="005C6AA1" w:rsidRDefault="00E528C8" w:rsidP="00E528C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966FE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8B0436" w:rsidRPr="005C6AA1" w14:paraId="5B04A006" w14:textId="77777777" w:rsidTr="00AB6580">
        <w:trPr>
          <w:trHeight w:val="20"/>
          <w:tblHeader/>
        </w:trPr>
        <w:tc>
          <w:tcPr>
            <w:tcW w:w="3292" w:type="dxa"/>
            <w:vAlign w:val="bottom"/>
          </w:tcPr>
          <w:p w14:paraId="21EDF5AB" w14:textId="77777777" w:rsidR="008B0436" w:rsidRPr="005C6AA1" w:rsidRDefault="008B0436" w:rsidP="00C20943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F65D24" w14:textId="42FB16AB" w:rsidR="008B0436" w:rsidRPr="005C6AA1" w:rsidRDefault="00777F8A" w:rsidP="00C2094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7F8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2A0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5FF483" w14:textId="77777777" w:rsidR="008B0436" w:rsidRPr="005C6AA1" w:rsidRDefault="008B0436" w:rsidP="00C2094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6A341589" w14:textId="0D8F9509" w:rsidR="008B0436" w:rsidRPr="005C6AA1" w:rsidRDefault="00777F8A" w:rsidP="00C2094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7F8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2A0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B2B21B4" w14:textId="77777777" w:rsidR="008B0436" w:rsidRPr="005C6AA1" w:rsidRDefault="008B0436" w:rsidP="00C20943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0B8D6AC" w14:textId="5778222B" w:rsidR="008B0436" w:rsidRPr="005C6AA1" w:rsidRDefault="00777F8A" w:rsidP="00A346A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7F8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2A0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E106E0E" w14:textId="77777777" w:rsidR="008B0436" w:rsidRPr="005C6AA1" w:rsidRDefault="008B0436" w:rsidP="00A346A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575B0CBD" w14:textId="0D3074B4" w:rsidR="008B0436" w:rsidRPr="005C6AA1" w:rsidRDefault="00777F8A" w:rsidP="00A346A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7F8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2A0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B0436" w:rsidRPr="005C6AA1" w14:paraId="0979C875" w14:textId="77777777" w:rsidTr="009F2560">
        <w:trPr>
          <w:trHeight w:val="20"/>
        </w:trPr>
        <w:tc>
          <w:tcPr>
            <w:tcW w:w="3292" w:type="dxa"/>
            <w:vAlign w:val="bottom"/>
          </w:tcPr>
          <w:p w14:paraId="5B7BFF90" w14:textId="77777777" w:rsidR="008B0436" w:rsidRPr="005C6AA1" w:rsidRDefault="008B0436" w:rsidP="0010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</w:tcPr>
          <w:p w14:paraId="3F081B0B" w14:textId="77777777" w:rsidR="008B0436" w:rsidRPr="005C6AA1" w:rsidRDefault="008B0436" w:rsidP="002E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50245C5" w14:textId="77777777" w:rsidR="008B0436" w:rsidRPr="005C6AA1" w:rsidRDefault="008B0436" w:rsidP="002E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333B6910" w14:textId="77777777" w:rsidR="008B0436" w:rsidRPr="005C6AA1" w:rsidRDefault="008B0436" w:rsidP="002E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93A6421" w14:textId="77777777" w:rsidR="008B0436" w:rsidRPr="005C6AA1" w:rsidRDefault="008B0436" w:rsidP="002E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0200D3F" w14:textId="77777777" w:rsidR="008B0436" w:rsidRPr="005C6AA1" w:rsidRDefault="008B0436" w:rsidP="00235DF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8" w:type="dxa"/>
            <w:vAlign w:val="bottom"/>
          </w:tcPr>
          <w:p w14:paraId="08A8F9C4" w14:textId="77777777" w:rsidR="008B0436" w:rsidRPr="005C6AA1" w:rsidRDefault="008B0436" w:rsidP="002E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82" w:type="dxa"/>
            <w:vAlign w:val="bottom"/>
          </w:tcPr>
          <w:p w14:paraId="55827971" w14:textId="77777777" w:rsidR="008B0436" w:rsidRPr="005C6AA1" w:rsidRDefault="008B0436" w:rsidP="002E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752A07" w:rsidRPr="005C6AA1" w14:paraId="2F2B0C0A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200BF344" w14:textId="77777777" w:rsidR="00752A07" w:rsidRPr="005C6AA1" w:rsidRDefault="00752A07" w:rsidP="00105BEC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05804B7A" w14:textId="77777777" w:rsidR="00752A07" w:rsidRPr="005C6AA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25DC3DA5" w14:textId="77777777" w:rsidR="00752A07" w:rsidRPr="005C6AA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0D35B0DF" w14:textId="48F9FF87" w:rsidR="00752A07" w:rsidRPr="005C6AA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83" w:type="dxa"/>
            <w:vAlign w:val="bottom"/>
          </w:tcPr>
          <w:p w14:paraId="5FCF0AE4" w14:textId="77777777" w:rsidR="00752A07" w:rsidRPr="005C6AA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24E1A94B" w14:textId="11CDEC8B" w:rsidR="00752A07" w:rsidRPr="005C6AA1" w:rsidRDefault="00CC4E33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64,655</w:t>
            </w:r>
          </w:p>
        </w:tc>
        <w:tc>
          <w:tcPr>
            <w:tcW w:w="238" w:type="dxa"/>
            <w:vAlign w:val="bottom"/>
          </w:tcPr>
          <w:p w14:paraId="00285B45" w14:textId="77777777" w:rsidR="00752A07" w:rsidRPr="005C6AA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27422250" w14:textId="7860D871" w:rsidR="00752A07" w:rsidRPr="005C6AA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62,213</w:t>
            </w:r>
          </w:p>
        </w:tc>
      </w:tr>
      <w:tr w:rsidR="00752A07" w:rsidRPr="005C6AA1" w14:paraId="56D965DE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2179AD9B" w14:textId="77777777" w:rsidR="00752A07" w:rsidRPr="00833A4A" w:rsidRDefault="00752A07" w:rsidP="0010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รายได้ค่าเช่า</w:t>
            </w:r>
          </w:p>
        </w:tc>
        <w:tc>
          <w:tcPr>
            <w:tcW w:w="1350" w:type="dxa"/>
            <w:vAlign w:val="bottom"/>
          </w:tcPr>
          <w:p w14:paraId="5405E235" w14:textId="77777777" w:rsidR="00752A07" w:rsidRPr="00FB4F33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6" w:type="dxa"/>
          </w:tcPr>
          <w:p w14:paraId="00C3EF5D" w14:textId="77777777" w:rsidR="00752A07" w:rsidRPr="005C6AA1" w:rsidRDefault="00752A07" w:rsidP="0075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  <w:vAlign w:val="bottom"/>
          </w:tcPr>
          <w:p w14:paraId="77C269AB" w14:textId="7D865B5B" w:rsidR="00752A07" w:rsidRPr="00FB4F33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83" w:type="dxa"/>
          </w:tcPr>
          <w:p w14:paraId="785CCFBD" w14:textId="77777777" w:rsidR="00752A07" w:rsidRPr="005C6AA1" w:rsidRDefault="00752A07" w:rsidP="0075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1B9A6C64" w14:textId="46FC8ED9" w:rsidR="00752A07" w:rsidRPr="005C6AA1" w:rsidRDefault="00CC4E33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112</w:t>
            </w:r>
          </w:p>
        </w:tc>
        <w:tc>
          <w:tcPr>
            <w:tcW w:w="238" w:type="dxa"/>
            <w:vAlign w:val="bottom"/>
          </w:tcPr>
          <w:p w14:paraId="0E3CED02" w14:textId="77777777" w:rsidR="00752A07" w:rsidRPr="005C6AA1" w:rsidRDefault="00752A07" w:rsidP="0075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82" w:type="dxa"/>
            <w:vAlign w:val="bottom"/>
          </w:tcPr>
          <w:p w14:paraId="525D0D70" w14:textId="139B6739" w:rsidR="00752A07" w:rsidRPr="005C6AA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777F8A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</w:p>
        </w:tc>
      </w:tr>
      <w:tr w:rsidR="00752A07" w:rsidRPr="005C6AA1" w14:paraId="17362782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6D25C9DE" w14:textId="77777777" w:rsidR="00752A07" w:rsidRPr="00DD1183" w:rsidRDefault="00752A07" w:rsidP="0010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ดอกเบี้ยรับเงินให้กู้ยืม</w:t>
            </w:r>
          </w:p>
        </w:tc>
        <w:tc>
          <w:tcPr>
            <w:tcW w:w="1350" w:type="dxa"/>
            <w:vAlign w:val="bottom"/>
          </w:tcPr>
          <w:p w14:paraId="5DBE29C8" w14:textId="77777777" w:rsidR="00752A07" w:rsidRPr="005C6AA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6" w:type="dxa"/>
          </w:tcPr>
          <w:p w14:paraId="6355B94B" w14:textId="77777777" w:rsidR="00752A07" w:rsidRPr="005C6AA1" w:rsidRDefault="00752A07" w:rsidP="0075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  <w:vAlign w:val="bottom"/>
          </w:tcPr>
          <w:p w14:paraId="6AB251B4" w14:textId="0AD97A94" w:rsidR="00752A07" w:rsidRPr="005C6AA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83" w:type="dxa"/>
          </w:tcPr>
          <w:p w14:paraId="55F54FF7" w14:textId="77777777" w:rsidR="00752A07" w:rsidRPr="005C6AA1" w:rsidRDefault="00752A07" w:rsidP="0075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F098DF3" w14:textId="079CBB97" w:rsidR="00752A07" w:rsidRPr="005C6AA1" w:rsidRDefault="001D29D3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913</w:t>
            </w:r>
          </w:p>
        </w:tc>
        <w:tc>
          <w:tcPr>
            <w:tcW w:w="238" w:type="dxa"/>
          </w:tcPr>
          <w:p w14:paraId="6C97673C" w14:textId="77777777" w:rsidR="00752A07" w:rsidRPr="005C6AA1" w:rsidRDefault="00752A07" w:rsidP="0075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82" w:type="dxa"/>
            <w:vAlign w:val="bottom"/>
          </w:tcPr>
          <w:p w14:paraId="07605F56" w14:textId="139DCFC6" w:rsidR="00752A07" w:rsidRPr="00777F8A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168</w:t>
            </w:r>
          </w:p>
        </w:tc>
      </w:tr>
      <w:tr w:rsidR="001D29D3" w:rsidRPr="005C6AA1" w14:paraId="4C49BB66" w14:textId="77777777" w:rsidTr="009A2FDA">
        <w:trPr>
          <w:trHeight w:val="20"/>
        </w:trPr>
        <w:tc>
          <w:tcPr>
            <w:tcW w:w="3292" w:type="dxa"/>
            <w:vAlign w:val="bottom"/>
          </w:tcPr>
          <w:p w14:paraId="139661B9" w14:textId="77777777" w:rsidR="001D29D3" w:rsidRPr="00591BAF" w:rsidRDefault="001D29D3" w:rsidP="001D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91BAF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  <w:vAlign w:val="bottom"/>
          </w:tcPr>
          <w:p w14:paraId="0B2FB23A" w14:textId="77777777" w:rsidR="001D29D3" w:rsidRPr="00A06976" w:rsidRDefault="001D29D3" w:rsidP="001D29D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6" w:type="dxa"/>
          </w:tcPr>
          <w:p w14:paraId="3FD52181" w14:textId="77777777" w:rsidR="001D29D3" w:rsidRPr="005C6AA1" w:rsidRDefault="001D29D3" w:rsidP="001D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  <w:vAlign w:val="bottom"/>
          </w:tcPr>
          <w:p w14:paraId="6E7321CF" w14:textId="3E5F3EAB" w:rsidR="001D29D3" w:rsidRPr="00A06976" w:rsidRDefault="001D29D3" w:rsidP="001D29D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83" w:type="dxa"/>
          </w:tcPr>
          <w:p w14:paraId="51E4FB22" w14:textId="77777777" w:rsidR="001D29D3" w:rsidRPr="005C6AA1" w:rsidRDefault="001D29D3" w:rsidP="001D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588327C8" w14:textId="3F16D420" w:rsidR="001D29D3" w:rsidRPr="005C6AA1" w:rsidRDefault="001D29D3" w:rsidP="001D29D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7</w:t>
            </w:r>
          </w:p>
        </w:tc>
        <w:tc>
          <w:tcPr>
            <w:tcW w:w="238" w:type="dxa"/>
          </w:tcPr>
          <w:p w14:paraId="3A9A1B18" w14:textId="77777777" w:rsidR="001D29D3" w:rsidRPr="005C6AA1" w:rsidRDefault="001D29D3" w:rsidP="001D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82" w:type="dxa"/>
          </w:tcPr>
          <w:p w14:paraId="450E2FBA" w14:textId="1DA8CDB4" w:rsidR="001D29D3" w:rsidRPr="005C6AA1" w:rsidRDefault="001D29D3" w:rsidP="001D29D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77F8A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</w:p>
        </w:tc>
      </w:tr>
      <w:tr w:rsidR="00CC4E33" w:rsidRPr="005C6AA1" w14:paraId="3F35CB82" w14:textId="77777777" w:rsidTr="002A65F0">
        <w:trPr>
          <w:trHeight w:val="20"/>
        </w:trPr>
        <w:tc>
          <w:tcPr>
            <w:tcW w:w="3292" w:type="dxa"/>
            <w:vAlign w:val="bottom"/>
          </w:tcPr>
          <w:p w14:paraId="77A641D2" w14:textId="5149F4C7" w:rsidR="00CC4E33" w:rsidRPr="00591BAF" w:rsidRDefault="00CC4E33" w:rsidP="00CC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591BAF">
              <w:rPr>
                <w:rFonts w:ascii="Angsana New" w:hAnsi="Angsana New"/>
                <w:sz w:val="30"/>
                <w:szCs w:val="30"/>
                <w:cs/>
              </w:rPr>
              <w:t>ดอกเบี้ยจ่ายเงินกู้ยืม</w:t>
            </w:r>
          </w:p>
        </w:tc>
        <w:tc>
          <w:tcPr>
            <w:tcW w:w="1350" w:type="dxa"/>
            <w:vAlign w:val="bottom"/>
          </w:tcPr>
          <w:p w14:paraId="40380934" w14:textId="774C99A1" w:rsidR="00CC4E33" w:rsidRPr="006673C0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6" w:type="dxa"/>
          </w:tcPr>
          <w:p w14:paraId="40C5E9BB" w14:textId="77777777" w:rsidR="00CC4E33" w:rsidRPr="006673C0" w:rsidRDefault="00CC4E33" w:rsidP="00CC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3A47C9C" w14:textId="50AEA940" w:rsidR="00CC4E33" w:rsidRPr="006673C0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83" w:type="dxa"/>
          </w:tcPr>
          <w:p w14:paraId="584D1FB2" w14:textId="77777777" w:rsidR="00CC4E33" w:rsidRPr="005C6AA1" w:rsidRDefault="00CC4E33" w:rsidP="00CC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1C5E441" w14:textId="554C1165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8" w:type="dxa"/>
          </w:tcPr>
          <w:p w14:paraId="3FD25D5E" w14:textId="77777777" w:rsidR="00CC4E33" w:rsidRPr="005C6AA1" w:rsidRDefault="00CC4E33" w:rsidP="00CC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82" w:type="dxa"/>
          </w:tcPr>
          <w:p w14:paraId="0454AB21" w14:textId="5809366D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237</w:t>
            </w:r>
          </w:p>
        </w:tc>
      </w:tr>
      <w:tr w:rsidR="006673C0" w:rsidRPr="005C6AA1" w14:paraId="1DC8252D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4C93F628" w14:textId="77777777" w:rsidR="006673C0" w:rsidRPr="00591BAF" w:rsidRDefault="006673C0" w:rsidP="0066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</w:tcPr>
          <w:p w14:paraId="63573CF6" w14:textId="77777777" w:rsidR="006673C0" w:rsidRPr="005C6AA1" w:rsidRDefault="006673C0" w:rsidP="0066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4CAA0CE" w14:textId="77777777" w:rsidR="006673C0" w:rsidRPr="005C6AA1" w:rsidRDefault="006673C0" w:rsidP="0066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0C87C6D8" w14:textId="77777777" w:rsidR="006673C0" w:rsidRPr="005C6AA1" w:rsidRDefault="006673C0" w:rsidP="0066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FE4154C" w14:textId="77777777" w:rsidR="006673C0" w:rsidRPr="005C6AA1" w:rsidRDefault="006673C0" w:rsidP="0066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C11F3BA" w14:textId="77777777" w:rsidR="006673C0" w:rsidRPr="005C6AA1" w:rsidRDefault="006673C0" w:rsidP="006673C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8" w:type="dxa"/>
            <w:vAlign w:val="bottom"/>
          </w:tcPr>
          <w:p w14:paraId="57C00EB8" w14:textId="77777777" w:rsidR="006673C0" w:rsidRPr="005C6AA1" w:rsidRDefault="006673C0" w:rsidP="0066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82" w:type="dxa"/>
            <w:vAlign w:val="bottom"/>
          </w:tcPr>
          <w:p w14:paraId="7E019543" w14:textId="77777777" w:rsidR="006673C0" w:rsidRPr="005C6AA1" w:rsidRDefault="006673C0" w:rsidP="006673C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6673C0" w:rsidRPr="005C6AA1" w14:paraId="17EA3ABD" w14:textId="77777777" w:rsidTr="00CD6306">
        <w:trPr>
          <w:trHeight w:val="20"/>
        </w:trPr>
        <w:tc>
          <w:tcPr>
            <w:tcW w:w="3292" w:type="dxa"/>
            <w:vAlign w:val="bottom"/>
          </w:tcPr>
          <w:p w14:paraId="20B2DD84" w14:textId="77777777" w:rsidR="006673C0" w:rsidRPr="005C6AA1" w:rsidRDefault="006673C0" w:rsidP="0066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350" w:type="dxa"/>
          </w:tcPr>
          <w:p w14:paraId="08E8C734" w14:textId="77777777" w:rsidR="006673C0" w:rsidRPr="005C6AA1" w:rsidRDefault="006673C0" w:rsidP="0066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52EDCD9" w14:textId="77777777" w:rsidR="006673C0" w:rsidRPr="005C6AA1" w:rsidRDefault="006673C0" w:rsidP="0066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</w:tcPr>
          <w:p w14:paraId="51DB4B32" w14:textId="77777777" w:rsidR="006673C0" w:rsidRPr="005C6AA1" w:rsidRDefault="006673C0" w:rsidP="0066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4E09940" w14:textId="77777777" w:rsidR="006673C0" w:rsidRPr="005C6AA1" w:rsidRDefault="006673C0" w:rsidP="0066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17640F28" w14:textId="77777777" w:rsidR="006673C0" w:rsidRPr="005C6AA1" w:rsidRDefault="006673C0" w:rsidP="006673C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8" w:type="dxa"/>
            <w:vAlign w:val="bottom"/>
          </w:tcPr>
          <w:p w14:paraId="74A64260" w14:textId="77777777" w:rsidR="006673C0" w:rsidRPr="005C6AA1" w:rsidRDefault="006673C0" w:rsidP="00667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82" w:type="dxa"/>
            <w:vAlign w:val="bottom"/>
          </w:tcPr>
          <w:p w14:paraId="294D5CB4" w14:textId="77777777" w:rsidR="006673C0" w:rsidRPr="005C6AA1" w:rsidRDefault="006673C0" w:rsidP="006673C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6673C0" w:rsidRPr="00F87AE2" w14:paraId="56F02754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0FDC13DE" w14:textId="77777777" w:rsidR="006673C0" w:rsidRDefault="006673C0" w:rsidP="006673C0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</w:t>
            </w:r>
            <w:r w:rsidRPr="00B3423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ค้า</w:t>
            </w:r>
          </w:p>
        </w:tc>
        <w:tc>
          <w:tcPr>
            <w:tcW w:w="1350" w:type="dxa"/>
            <w:vAlign w:val="bottom"/>
          </w:tcPr>
          <w:p w14:paraId="08F2EFC3" w14:textId="77F32636" w:rsidR="006673C0" w:rsidRDefault="00CC4E33" w:rsidP="006673C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11</w:t>
            </w:r>
            <w:r w:rsidR="000D0245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5</w:t>
            </w:r>
          </w:p>
        </w:tc>
        <w:tc>
          <w:tcPr>
            <w:tcW w:w="236" w:type="dxa"/>
            <w:vAlign w:val="bottom"/>
          </w:tcPr>
          <w:p w14:paraId="6AE4C396" w14:textId="77777777" w:rsidR="006673C0" w:rsidRPr="005C6AA1" w:rsidRDefault="006673C0" w:rsidP="006673C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653030B9" w14:textId="632C07BF" w:rsidR="006673C0" w:rsidRPr="00777F8A" w:rsidRDefault="006673C0" w:rsidP="006673C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17</w:t>
            </w:r>
          </w:p>
        </w:tc>
        <w:tc>
          <w:tcPr>
            <w:tcW w:w="283" w:type="dxa"/>
            <w:vAlign w:val="bottom"/>
          </w:tcPr>
          <w:p w14:paraId="04CA2451" w14:textId="77777777" w:rsidR="006673C0" w:rsidRPr="005C6AA1" w:rsidRDefault="006673C0" w:rsidP="006673C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59DFFB9C" w14:textId="73606A3A" w:rsidR="006673C0" w:rsidRPr="00F87AE2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114</w:t>
            </w:r>
          </w:p>
        </w:tc>
        <w:tc>
          <w:tcPr>
            <w:tcW w:w="238" w:type="dxa"/>
            <w:vAlign w:val="bottom"/>
          </w:tcPr>
          <w:p w14:paraId="00C474C1" w14:textId="77777777" w:rsidR="006673C0" w:rsidRPr="00D674DF" w:rsidRDefault="006673C0" w:rsidP="006673C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cyan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0BBFC4DE" w14:textId="7BD52EE8" w:rsidR="006673C0" w:rsidRPr="00F87AE2" w:rsidRDefault="006673C0" w:rsidP="006673C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C4E33" w:rsidRPr="005C6AA1" w14:paraId="182FB562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5621AD13" w14:textId="77777777" w:rsidR="00CC4E33" w:rsidRPr="00DD1183" w:rsidRDefault="00CC4E33" w:rsidP="00CC4E33">
            <w:pPr>
              <w:pStyle w:val="Preformatted"/>
              <w:ind w:left="-7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350" w:type="dxa"/>
            <w:vAlign w:val="bottom"/>
          </w:tcPr>
          <w:p w14:paraId="64F9951B" w14:textId="737B2C28" w:rsidR="00CC4E33" w:rsidRPr="007D5D20" w:rsidRDefault="000D0245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154</w:t>
            </w:r>
          </w:p>
        </w:tc>
        <w:tc>
          <w:tcPr>
            <w:tcW w:w="236" w:type="dxa"/>
          </w:tcPr>
          <w:p w14:paraId="55DA1987" w14:textId="77777777" w:rsidR="00CC4E33" w:rsidRPr="001C059A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2B123F63" w14:textId="38B0B88E" w:rsidR="00CC4E33" w:rsidRPr="00DD1183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43</w:t>
            </w:r>
          </w:p>
        </w:tc>
        <w:tc>
          <w:tcPr>
            <w:tcW w:w="283" w:type="dxa"/>
          </w:tcPr>
          <w:p w14:paraId="76168FA7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5A91FFF0" w14:textId="6A5B7033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8" w:type="dxa"/>
          </w:tcPr>
          <w:p w14:paraId="2E148736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6493E11B" w14:textId="016FFE3B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C4E33" w:rsidRPr="005C6AA1" w14:paraId="354FBEBD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794E2BA4" w14:textId="77777777" w:rsidR="00CC4E33" w:rsidRPr="005C6AA1" w:rsidRDefault="00CC4E33" w:rsidP="00CC4E33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</w:t>
            </w:r>
            <w:r w:rsidRPr="00B3423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สินทรัพย์ถาวร</w:t>
            </w:r>
          </w:p>
        </w:tc>
        <w:tc>
          <w:tcPr>
            <w:tcW w:w="1350" w:type="dxa"/>
            <w:vAlign w:val="bottom"/>
          </w:tcPr>
          <w:p w14:paraId="46ED37E0" w14:textId="4B52EA74" w:rsidR="00CC4E33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15856B9D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3A7E1457" w14:textId="47163DE5" w:rsidR="00CC4E33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84</w:t>
            </w:r>
          </w:p>
        </w:tc>
        <w:tc>
          <w:tcPr>
            <w:tcW w:w="283" w:type="dxa"/>
            <w:vAlign w:val="bottom"/>
          </w:tcPr>
          <w:p w14:paraId="11DF3130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3A6EC146" w14:textId="198E0E2C" w:rsidR="00CC4E33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8" w:type="dxa"/>
            <w:vAlign w:val="bottom"/>
          </w:tcPr>
          <w:p w14:paraId="45F9752B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0E10CB31" w14:textId="741EC165" w:rsidR="00CC4E33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C4E33" w:rsidRPr="005C6AA1" w14:paraId="7568BD09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3E3CFEC1" w14:textId="3BE7358E" w:rsidR="00CC4E33" w:rsidRPr="005C6AA1" w:rsidRDefault="00CC4E33" w:rsidP="00CC4E33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ซื้อ</w:t>
            </w:r>
            <w:r w:rsidRPr="00B3423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สินทรัพย์ถาวร</w:t>
            </w:r>
          </w:p>
        </w:tc>
        <w:tc>
          <w:tcPr>
            <w:tcW w:w="1350" w:type="dxa"/>
            <w:vAlign w:val="bottom"/>
          </w:tcPr>
          <w:p w14:paraId="45061133" w14:textId="361ECB9F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720</w:t>
            </w:r>
          </w:p>
        </w:tc>
        <w:tc>
          <w:tcPr>
            <w:tcW w:w="236" w:type="dxa"/>
            <w:vAlign w:val="bottom"/>
          </w:tcPr>
          <w:p w14:paraId="14CE9843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54B407CC" w14:textId="384D1232" w:rsidR="00CC4E33" w:rsidRPr="00777F8A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83" w:type="dxa"/>
            <w:vAlign w:val="bottom"/>
          </w:tcPr>
          <w:p w14:paraId="199C0590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118E20BC" w14:textId="789F3458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8" w:type="dxa"/>
            <w:vAlign w:val="bottom"/>
          </w:tcPr>
          <w:p w14:paraId="148A8159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2090FDE3" w14:textId="448ABD61" w:rsidR="00CC4E33" w:rsidRPr="00777F8A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C4E33" w:rsidRPr="005C6AA1" w14:paraId="1AA5F916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3DA31C03" w14:textId="77777777" w:rsidR="00CC4E33" w:rsidRPr="005C6AA1" w:rsidRDefault="00CC4E33" w:rsidP="00CC4E33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357679C1" w14:textId="1271AFE2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120</w:t>
            </w:r>
          </w:p>
        </w:tc>
        <w:tc>
          <w:tcPr>
            <w:tcW w:w="236" w:type="dxa"/>
            <w:vAlign w:val="bottom"/>
          </w:tcPr>
          <w:p w14:paraId="1D29B2B6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63B9C289" w14:textId="271597A6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77F8A">
              <w:rPr>
                <w:rFonts w:ascii="Angsana New" w:hAnsi="Angsana New"/>
                <w:sz w:val="30"/>
                <w:szCs w:val="30"/>
                <w:lang w:eastAsia="en-US"/>
              </w:rPr>
              <w:t>120</w:t>
            </w:r>
          </w:p>
        </w:tc>
        <w:tc>
          <w:tcPr>
            <w:tcW w:w="283" w:type="dxa"/>
            <w:vAlign w:val="bottom"/>
          </w:tcPr>
          <w:p w14:paraId="6868FA7A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1E5E0C10" w14:textId="50C2EE1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120</w:t>
            </w:r>
          </w:p>
        </w:tc>
        <w:tc>
          <w:tcPr>
            <w:tcW w:w="238" w:type="dxa"/>
            <w:vAlign w:val="bottom"/>
          </w:tcPr>
          <w:p w14:paraId="19019150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6C30792F" w14:textId="3BC4380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77F8A">
              <w:rPr>
                <w:rFonts w:ascii="Angsana New" w:hAnsi="Angsana New"/>
                <w:sz w:val="30"/>
                <w:szCs w:val="30"/>
                <w:lang w:eastAsia="en-US"/>
              </w:rPr>
              <w:t>120</w:t>
            </w:r>
          </w:p>
        </w:tc>
      </w:tr>
      <w:tr w:rsidR="00CC4E33" w:rsidRPr="005C6AA1" w14:paraId="64BD57CF" w14:textId="77777777" w:rsidTr="00752A07">
        <w:trPr>
          <w:trHeight w:val="300"/>
        </w:trPr>
        <w:tc>
          <w:tcPr>
            <w:tcW w:w="3292" w:type="dxa"/>
            <w:vAlign w:val="bottom"/>
          </w:tcPr>
          <w:p w14:paraId="6C5181F4" w14:textId="77777777" w:rsidR="00CC4E33" w:rsidRPr="005C6AA1" w:rsidRDefault="00CC4E33" w:rsidP="00CC4E33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ค่าที่ปรึกษา</w:t>
            </w:r>
          </w:p>
        </w:tc>
        <w:tc>
          <w:tcPr>
            <w:tcW w:w="1350" w:type="dxa"/>
            <w:vAlign w:val="bottom"/>
          </w:tcPr>
          <w:p w14:paraId="0DF359FE" w14:textId="15B5CDB9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360</w:t>
            </w:r>
          </w:p>
        </w:tc>
        <w:tc>
          <w:tcPr>
            <w:tcW w:w="236" w:type="dxa"/>
            <w:vAlign w:val="bottom"/>
          </w:tcPr>
          <w:p w14:paraId="4BD00B90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07586630" w14:textId="56D22C2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Pr="00777F8A">
              <w:rPr>
                <w:rFonts w:ascii="Angsana New" w:hAnsi="Angsana New"/>
                <w:sz w:val="30"/>
                <w:szCs w:val="30"/>
                <w:lang w:eastAsia="en-US"/>
              </w:rPr>
              <w:t>60</w:t>
            </w:r>
          </w:p>
        </w:tc>
        <w:tc>
          <w:tcPr>
            <w:tcW w:w="283" w:type="dxa"/>
            <w:vAlign w:val="bottom"/>
          </w:tcPr>
          <w:p w14:paraId="6554EEDD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065C93AB" w14:textId="6B34157C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8" w:type="dxa"/>
            <w:vAlign w:val="bottom"/>
          </w:tcPr>
          <w:p w14:paraId="2899B282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2B61DF39" w14:textId="0F24A4C3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423760" w:rsidRPr="005C6AA1" w14:paraId="3BB86FC5" w14:textId="77777777" w:rsidTr="00423760">
        <w:trPr>
          <w:trHeight w:val="300"/>
        </w:trPr>
        <w:tc>
          <w:tcPr>
            <w:tcW w:w="3292" w:type="dxa"/>
            <w:vAlign w:val="bottom"/>
          </w:tcPr>
          <w:p w14:paraId="4EDE92B0" w14:textId="77777777" w:rsidR="00423760" w:rsidRPr="005C6AA1" w:rsidRDefault="00423760" w:rsidP="00423760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ค่านายหน้า</w:t>
            </w:r>
          </w:p>
        </w:tc>
        <w:tc>
          <w:tcPr>
            <w:tcW w:w="1350" w:type="dxa"/>
            <w:vAlign w:val="bottom"/>
          </w:tcPr>
          <w:p w14:paraId="4BAE58C2" w14:textId="1284CFCD" w:rsidR="00423760" w:rsidRPr="00423760" w:rsidRDefault="00423760" w:rsidP="0042376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2376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7A8FD6C0" w14:textId="77777777" w:rsidR="00423760" w:rsidRPr="00423760" w:rsidRDefault="00423760" w:rsidP="0042376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7B2E8081" w14:textId="6C3E547B" w:rsidR="00423760" w:rsidRPr="00423760" w:rsidRDefault="00423760" w:rsidP="0042376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23760">
              <w:rPr>
                <w:rFonts w:ascii="Angsana New" w:hAnsi="Angsana New"/>
                <w:sz w:val="30"/>
                <w:szCs w:val="30"/>
                <w:lang w:eastAsia="en-US"/>
              </w:rPr>
              <w:t>716</w:t>
            </w:r>
          </w:p>
        </w:tc>
        <w:tc>
          <w:tcPr>
            <w:tcW w:w="283" w:type="dxa"/>
            <w:vAlign w:val="bottom"/>
          </w:tcPr>
          <w:p w14:paraId="4204BF56" w14:textId="77777777" w:rsidR="00423760" w:rsidRPr="00423760" w:rsidRDefault="00423760" w:rsidP="0042376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4B2D246D" w14:textId="53EE22D3" w:rsidR="00423760" w:rsidRPr="00423760" w:rsidRDefault="00423760" w:rsidP="0042376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2376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8" w:type="dxa"/>
            <w:vAlign w:val="bottom"/>
          </w:tcPr>
          <w:p w14:paraId="1DDB4FCD" w14:textId="77777777" w:rsidR="00423760" w:rsidRPr="00423760" w:rsidRDefault="00423760" w:rsidP="0042376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01913C06" w14:textId="47FC7899" w:rsidR="00423760" w:rsidRPr="00423760" w:rsidRDefault="00423760" w:rsidP="00423760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23760">
              <w:rPr>
                <w:rFonts w:ascii="Angsana New" w:hAnsi="Angsana New"/>
                <w:sz w:val="30"/>
                <w:szCs w:val="30"/>
                <w:lang w:eastAsia="en-US"/>
              </w:rPr>
              <w:t>716</w:t>
            </w:r>
          </w:p>
        </w:tc>
      </w:tr>
      <w:tr w:rsidR="00CC4E33" w:rsidRPr="005C6AA1" w14:paraId="00309047" w14:textId="77777777" w:rsidTr="009F2560">
        <w:trPr>
          <w:trHeight w:val="20"/>
        </w:trPr>
        <w:tc>
          <w:tcPr>
            <w:tcW w:w="3292" w:type="dxa"/>
            <w:vAlign w:val="bottom"/>
          </w:tcPr>
          <w:p w14:paraId="2DA4BE3F" w14:textId="77777777" w:rsidR="00CC4E33" w:rsidRPr="005C6AA1" w:rsidRDefault="00CC4E33" w:rsidP="00CC4E33">
            <w:pPr>
              <w:pStyle w:val="Preformatted"/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50" w:type="dxa"/>
          </w:tcPr>
          <w:p w14:paraId="2423487C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36" w:type="dxa"/>
          </w:tcPr>
          <w:p w14:paraId="78A08F77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389" w:type="dxa"/>
          </w:tcPr>
          <w:p w14:paraId="42ACC0F1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83" w:type="dxa"/>
          </w:tcPr>
          <w:p w14:paraId="7872A900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32" w:type="dxa"/>
          </w:tcPr>
          <w:p w14:paraId="61CA61D4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</w:tcPr>
          <w:p w14:paraId="2C17F389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82" w:type="dxa"/>
          </w:tcPr>
          <w:p w14:paraId="2DE6895D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CC4E33" w:rsidRPr="005C6AA1" w14:paraId="37D6A8EB" w14:textId="77777777" w:rsidTr="009F2560">
        <w:trPr>
          <w:trHeight w:val="20"/>
        </w:trPr>
        <w:tc>
          <w:tcPr>
            <w:tcW w:w="3292" w:type="dxa"/>
            <w:vAlign w:val="bottom"/>
          </w:tcPr>
          <w:p w14:paraId="621B9EF3" w14:textId="77777777" w:rsidR="00CC4E33" w:rsidRPr="005C6AA1" w:rsidRDefault="00CC4E33" w:rsidP="00CC4E33">
            <w:pPr>
              <w:pStyle w:val="Preformatted"/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ค่าตอบแทนผู้บริหารที่สำคัญ</w:t>
            </w:r>
          </w:p>
        </w:tc>
        <w:tc>
          <w:tcPr>
            <w:tcW w:w="1350" w:type="dxa"/>
          </w:tcPr>
          <w:p w14:paraId="58ADC218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36" w:type="dxa"/>
          </w:tcPr>
          <w:p w14:paraId="1CFBF793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389" w:type="dxa"/>
          </w:tcPr>
          <w:p w14:paraId="0955889D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83" w:type="dxa"/>
          </w:tcPr>
          <w:p w14:paraId="3166AA14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32" w:type="dxa"/>
          </w:tcPr>
          <w:p w14:paraId="4A97A033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</w:tcPr>
          <w:p w14:paraId="35E9A3B0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82" w:type="dxa"/>
          </w:tcPr>
          <w:p w14:paraId="5F3964A3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CC4E33" w:rsidRPr="005C6AA1" w14:paraId="3675F23F" w14:textId="77777777" w:rsidTr="001A3C23">
        <w:trPr>
          <w:trHeight w:val="20"/>
        </w:trPr>
        <w:tc>
          <w:tcPr>
            <w:tcW w:w="3292" w:type="dxa"/>
            <w:vAlign w:val="bottom"/>
          </w:tcPr>
          <w:p w14:paraId="411B01D5" w14:textId="77777777" w:rsidR="00CC4E33" w:rsidRPr="005C6AA1" w:rsidRDefault="00CC4E33" w:rsidP="00CC4E3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42226A4" w14:textId="3C964F48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31,268</w:t>
            </w:r>
          </w:p>
        </w:tc>
        <w:tc>
          <w:tcPr>
            <w:tcW w:w="236" w:type="dxa"/>
            <w:vAlign w:val="bottom"/>
          </w:tcPr>
          <w:p w14:paraId="6D312862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11E72A65" w14:textId="7D2A25FF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34,172</w:t>
            </w:r>
          </w:p>
        </w:tc>
        <w:tc>
          <w:tcPr>
            <w:tcW w:w="283" w:type="dxa"/>
          </w:tcPr>
          <w:p w14:paraId="6C5222A8" w14:textId="77777777" w:rsidR="00CC4E33" w:rsidRPr="005C6AA1" w:rsidRDefault="00CC4E33" w:rsidP="00CC4E33">
            <w:pPr>
              <w:pStyle w:val="Preformatted"/>
              <w:tabs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26086930" w14:textId="55FFCF96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31,268</w:t>
            </w:r>
          </w:p>
        </w:tc>
        <w:tc>
          <w:tcPr>
            <w:tcW w:w="238" w:type="dxa"/>
          </w:tcPr>
          <w:p w14:paraId="2BB82E7B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53DBE891" w14:textId="7E34B778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34,172</w:t>
            </w:r>
          </w:p>
        </w:tc>
      </w:tr>
      <w:tr w:rsidR="00CC4E33" w:rsidRPr="005C6AA1" w14:paraId="2048C2BE" w14:textId="77777777" w:rsidTr="001A3C23">
        <w:trPr>
          <w:trHeight w:val="20"/>
        </w:trPr>
        <w:tc>
          <w:tcPr>
            <w:tcW w:w="3292" w:type="dxa"/>
            <w:vAlign w:val="bottom"/>
          </w:tcPr>
          <w:p w14:paraId="65DB201E" w14:textId="77777777" w:rsidR="00CC4E33" w:rsidRPr="005C6AA1" w:rsidRDefault="00CC4E33" w:rsidP="00CC4E3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6C18CF" w14:textId="6D6C4EE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2,473</w:t>
            </w:r>
          </w:p>
        </w:tc>
        <w:tc>
          <w:tcPr>
            <w:tcW w:w="236" w:type="dxa"/>
            <w:vAlign w:val="bottom"/>
          </w:tcPr>
          <w:p w14:paraId="280084FB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36FA6B79" w14:textId="140BA21A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3,194</w:t>
            </w:r>
          </w:p>
        </w:tc>
        <w:tc>
          <w:tcPr>
            <w:tcW w:w="283" w:type="dxa"/>
          </w:tcPr>
          <w:p w14:paraId="3FF9D613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E967DED" w14:textId="4B401AC1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2,473</w:t>
            </w:r>
          </w:p>
        </w:tc>
        <w:tc>
          <w:tcPr>
            <w:tcW w:w="238" w:type="dxa"/>
          </w:tcPr>
          <w:p w14:paraId="1E69E3F0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F5A24F5" w14:textId="171F6509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3,194</w:t>
            </w:r>
          </w:p>
        </w:tc>
      </w:tr>
      <w:tr w:rsidR="00CC4E33" w:rsidRPr="005C6AA1" w14:paraId="4655A3C7" w14:textId="77777777" w:rsidTr="001A3C23">
        <w:trPr>
          <w:trHeight w:val="20"/>
        </w:trPr>
        <w:tc>
          <w:tcPr>
            <w:tcW w:w="3292" w:type="dxa"/>
            <w:vAlign w:val="bottom"/>
          </w:tcPr>
          <w:p w14:paraId="2263B08B" w14:textId="77777777" w:rsidR="00CC4E33" w:rsidRPr="005C6AA1" w:rsidRDefault="00CC4E33" w:rsidP="00CC4E3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87CD7" w14:textId="6F1BD446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33,741</w:t>
            </w:r>
          </w:p>
        </w:tc>
        <w:tc>
          <w:tcPr>
            <w:tcW w:w="236" w:type="dxa"/>
            <w:vAlign w:val="bottom"/>
          </w:tcPr>
          <w:p w14:paraId="5A5A34B9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57745" w14:textId="18D135EB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37,366</w:t>
            </w:r>
          </w:p>
        </w:tc>
        <w:tc>
          <w:tcPr>
            <w:tcW w:w="283" w:type="dxa"/>
          </w:tcPr>
          <w:p w14:paraId="53DD78A4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A1EF7" w14:textId="3CD9AE23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33,741</w:t>
            </w:r>
          </w:p>
        </w:tc>
        <w:tc>
          <w:tcPr>
            <w:tcW w:w="238" w:type="dxa"/>
          </w:tcPr>
          <w:p w14:paraId="6C32DF71" w14:textId="77777777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2D9AC" w14:textId="377F2053" w:rsidR="00CC4E33" w:rsidRPr="005C6AA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37,366</w:t>
            </w:r>
          </w:p>
        </w:tc>
      </w:tr>
    </w:tbl>
    <w:p w14:paraId="5EE61969" w14:textId="77777777" w:rsidR="00921E7B" w:rsidRDefault="00921E7B" w:rsidP="00773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0F7F09C" w14:textId="77777777" w:rsidR="00CC4E33" w:rsidRDefault="00CC4E33" w:rsidP="00773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181B620" w14:textId="77777777" w:rsidR="007A513E" w:rsidRDefault="007A513E" w:rsidP="00773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006E6AE" w14:textId="77777777" w:rsidR="007A513E" w:rsidRDefault="007A513E" w:rsidP="00773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2748CB82" w14:textId="77777777" w:rsidR="007A513E" w:rsidRDefault="007A513E" w:rsidP="00773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A33E739" w14:textId="77777777" w:rsidR="007A513E" w:rsidRDefault="007A513E" w:rsidP="00773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B036571" w14:textId="516ED220" w:rsidR="001833F7" w:rsidRPr="00F25141" w:rsidRDefault="00261C41" w:rsidP="00773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F25141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ยอดคงเหลือกับบุคคลและ</w:t>
      </w:r>
      <w:r w:rsidR="00642F07" w:rsidRPr="00F25141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F25141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F25141">
        <w:rPr>
          <w:rFonts w:ascii="Angsana New" w:hAnsi="Angsana New"/>
          <w:sz w:val="30"/>
          <w:szCs w:val="30"/>
          <w:cs/>
        </w:rPr>
        <w:t xml:space="preserve">วันที่ </w:t>
      </w:r>
      <w:r w:rsidR="00777F8A" w:rsidRPr="00F25141">
        <w:rPr>
          <w:rFonts w:ascii="Angsana New" w:hAnsi="Angsana New"/>
          <w:sz w:val="30"/>
          <w:szCs w:val="30"/>
        </w:rPr>
        <w:t>31</w:t>
      </w:r>
      <w:r w:rsidRPr="00F25141">
        <w:rPr>
          <w:rFonts w:ascii="Angsana New" w:hAnsi="Angsana New"/>
          <w:sz w:val="30"/>
          <w:szCs w:val="30"/>
        </w:rPr>
        <w:t xml:space="preserve"> </w:t>
      </w:r>
      <w:r w:rsidRPr="00F25141">
        <w:rPr>
          <w:rFonts w:ascii="Angsana New" w:hAnsi="Angsana New"/>
          <w:sz w:val="30"/>
          <w:szCs w:val="30"/>
          <w:cs/>
        </w:rPr>
        <w:t xml:space="preserve">ธันวาคม </w:t>
      </w:r>
      <w:r w:rsidR="00777F8A" w:rsidRPr="00F25141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F25141">
        <w:rPr>
          <w:rFonts w:ascii="Angsana New" w:hAnsi="Angsana New"/>
          <w:sz w:val="30"/>
          <w:szCs w:val="30"/>
        </w:rPr>
        <w:t>6</w:t>
      </w:r>
      <w:r w:rsidR="00752A07">
        <w:rPr>
          <w:rFonts w:ascii="Angsana New" w:hAnsi="Angsana New"/>
          <w:sz w:val="30"/>
          <w:szCs w:val="30"/>
        </w:rPr>
        <w:t>8</w:t>
      </w:r>
      <w:r w:rsidR="00933B93" w:rsidRPr="00F25141">
        <w:rPr>
          <w:rFonts w:ascii="Angsana New" w:hAnsi="Angsana New"/>
          <w:sz w:val="30"/>
          <w:szCs w:val="30"/>
        </w:rPr>
        <w:t xml:space="preserve"> </w:t>
      </w:r>
      <w:r w:rsidR="00933B93" w:rsidRPr="00F25141">
        <w:rPr>
          <w:rFonts w:ascii="Angsana New" w:hAnsi="Angsana New"/>
          <w:sz w:val="30"/>
          <w:szCs w:val="30"/>
          <w:cs/>
        </w:rPr>
        <w:t xml:space="preserve">และ </w:t>
      </w:r>
      <w:r w:rsidR="00777F8A" w:rsidRPr="00F25141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F25141">
        <w:rPr>
          <w:rFonts w:ascii="Angsana New" w:hAnsi="Angsana New"/>
          <w:sz w:val="30"/>
          <w:szCs w:val="30"/>
        </w:rPr>
        <w:t>6</w:t>
      </w:r>
      <w:r w:rsidR="00752A07">
        <w:rPr>
          <w:rFonts w:ascii="Angsana New" w:hAnsi="Angsana New"/>
          <w:sz w:val="30"/>
          <w:szCs w:val="30"/>
        </w:rPr>
        <w:t>7</w:t>
      </w:r>
      <w:r w:rsidRPr="00F25141">
        <w:rPr>
          <w:rFonts w:ascii="Angsana New" w:hAnsi="Angsana New"/>
          <w:color w:val="000000"/>
          <w:sz w:val="30"/>
          <w:szCs w:val="30"/>
        </w:rPr>
        <w:t xml:space="preserve"> </w:t>
      </w:r>
      <w:r w:rsidRPr="00F25141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6C576834" w14:textId="77777777" w:rsidR="00261C41" w:rsidRPr="00F25141" w:rsidRDefault="00261C41" w:rsidP="001833F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92"/>
        <w:gridCol w:w="1350"/>
        <w:gridCol w:w="236"/>
        <w:gridCol w:w="1389"/>
        <w:gridCol w:w="283"/>
        <w:gridCol w:w="1332"/>
        <w:gridCol w:w="238"/>
        <w:gridCol w:w="1382"/>
      </w:tblGrid>
      <w:tr w:rsidR="00BD4959" w:rsidRPr="00F25141" w14:paraId="67B48D04" w14:textId="77777777" w:rsidTr="001C06AA">
        <w:trPr>
          <w:cantSplit/>
          <w:trHeight w:val="20"/>
          <w:tblHeader/>
        </w:trPr>
        <w:tc>
          <w:tcPr>
            <w:tcW w:w="3292" w:type="dxa"/>
            <w:vAlign w:val="bottom"/>
          </w:tcPr>
          <w:p w14:paraId="70459005" w14:textId="77777777" w:rsidR="00BD4959" w:rsidRPr="00F25141" w:rsidRDefault="00BD4959" w:rsidP="00470AD7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14:paraId="37B2F6D8" w14:textId="77777777" w:rsidR="00BD4959" w:rsidRPr="00F25141" w:rsidRDefault="00BD4959" w:rsidP="00470AD7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14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BD4959" w:rsidRPr="00F25141" w14:paraId="2516B7D2" w14:textId="77777777" w:rsidTr="001C06AA">
        <w:trPr>
          <w:trHeight w:val="20"/>
          <w:tblHeader/>
        </w:trPr>
        <w:tc>
          <w:tcPr>
            <w:tcW w:w="3292" w:type="dxa"/>
            <w:vAlign w:val="bottom"/>
          </w:tcPr>
          <w:p w14:paraId="1492B669" w14:textId="77777777" w:rsidR="00BD4959" w:rsidRPr="00F25141" w:rsidRDefault="00BD4959" w:rsidP="00470AD7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29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6C9975" w14:textId="77777777" w:rsidR="00BD4959" w:rsidRPr="00F25141" w:rsidRDefault="00BD4959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1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04809FF" w14:textId="77777777" w:rsidR="00BD4959" w:rsidRPr="00F25141" w:rsidRDefault="00BD4959" w:rsidP="00470AD7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47C71" w14:textId="77777777" w:rsidR="00BD4959" w:rsidRPr="00F25141" w:rsidRDefault="00BD4959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1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6E5F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F251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BD4959" w:rsidRPr="00F25141" w14:paraId="57D0C29B" w14:textId="77777777" w:rsidTr="001C06AA">
        <w:trPr>
          <w:trHeight w:val="20"/>
          <w:tblHeader/>
        </w:trPr>
        <w:tc>
          <w:tcPr>
            <w:tcW w:w="3292" w:type="dxa"/>
            <w:vAlign w:val="bottom"/>
          </w:tcPr>
          <w:p w14:paraId="7396B2AD" w14:textId="77777777" w:rsidR="00BD4959" w:rsidRPr="00F25141" w:rsidRDefault="00BD4959" w:rsidP="00470AD7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518A4F" w14:textId="71A70E31" w:rsidR="00BD4959" w:rsidRPr="00F25141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1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251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2A0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33F575" w14:textId="77777777" w:rsidR="00BD4959" w:rsidRPr="00F25141" w:rsidRDefault="00BD4959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7A5C4D9C" w14:textId="7976F451" w:rsidR="00BD4959" w:rsidRPr="00F25141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1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251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2A0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21A5E25" w14:textId="77777777" w:rsidR="00BD4959" w:rsidRPr="00F25141" w:rsidRDefault="00BD4959" w:rsidP="00470AD7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89A90AE" w14:textId="672289ED" w:rsidR="00BD4959" w:rsidRPr="00F25141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1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251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2A0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CAD1185" w14:textId="77777777" w:rsidR="00BD4959" w:rsidRPr="00F25141" w:rsidRDefault="00BD4959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0685D889" w14:textId="5C31A792" w:rsidR="00BD4959" w:rsidRPr="00F25141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1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2514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2A0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A41CF" w:rsidRPr="00F25141" w14:paraId="5DD62EF1" w14:textId="77777777" w:rsidTr="00880394">
        <w:trPr>
          <w:trHeight w:val="20"/>
        </w:trPr>
        <w:tc>
          <w:tcPr>
            <w:tcW w:w="3292" w:type="dxa"/>
            <w:vAlign w:val="bottom"/>
          </w:tcPr>
          <w:p w14:paraId="7EC68F0B" w14:textId="77777777" w:rsidR="00AA41CF" w:rsidRPr="00F25141" w:rsidRDefault="00AA41CF" w:rsidP="00105BEC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2514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26A97ED" w14:textId="77777777" w:rsidR="00AA41CF" w:rsidRPr="00F25141" w:rsidRDefault="00AA41CF" w:rsidP="00AA41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vAlign w:val="bottom"/>
          </w:tcPr>
          <w:p w14:paraId="6E532D8C" w14:textId="77777777" w:rsidR="00AA41CF" w:rsidRPr="00F25141" w:rsidRDefault="00AA41CF" w:rsidP="00AA41CF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08073485" w14:textId="77777777" w:rsidR="00AA41CF" w:rsidRPr="00F25141" w:rsidRDefault="00AA41CF" w:rsidP="00AA41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vAlign w:val="bottom"/>
          </w:tcPr>
          <w:p w14:paraId="17769215" w14:textId="77777777" w:rsidR="00AA41CF" w:rsidRPr="00F25141" w:rsidRDefault="00AA41CF" w:rsidP="00AA41CF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3ACEF936" w14:textId="77777777" w:rsidR="00AA41CF" w:rsidRPr="00F25141" w:rsidRDefault="00AA41CF" w:rsidP="00AA41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8" w:type="dxa"/>
            <w:vAlign w:val="bottom"/>
          </w:tcPr>
          <w:p w14:paraId="313B4E55" w14:textId="77777777" w:rsidR="00AA41CF" w:rsidRPr="00F25141" w:rsidRDefault="00AA41CF" w:rsidP="00AA41CF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4B38D1D1" w14:textId="77777777" w:rsidR="00AA41CF" w:rsidRPr="00F25141" w:rsidRDefault="00AA41CF" w:rsidP="00AA41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752A07" w:rsidRPr="00F25141" w14:paraId="5701F941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7CD3C297" w14:textId="77777777" w:rsidR="00752A07" w:rsidRPr="00F25141" w:rsidRDefault="00752A07" w:rsidP="00105BEC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251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62DD2266" w14:textId="77777777" w:rsidR="00752A07" w:rsidRPr="00F2514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587D9385" w14:textId="77777777" w:rsidR="00752A07" w:rsidRPr="00F2514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649147CE" w14:textId="12A78C42" w:rsidR="00752A07" w:rsidRPr="00F2514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83" w:type="dxa"/>
            <w:vAlign w:val="bottom"/>
          </w:tcPr>
          <w:p w14:paraId="347C98A8" w14:textId="77777777" w:rsidR="00752A07" w:rsidRPr="00F2514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2AF9314F" w14:textId="211BD0D8" w:rsidR="00752A07" w:rsidRPr="00F25141" w:rsidRDefault="00CC4E33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23,453</w:t>
            </w:r>
          </w:p>
        </w:tc>
        <w:tc>
          <w:tcPr>
            <w:tcW w:w="238" w:type="dxa"/>
            <w:vAlign w:val="bottom"/>
          </w:tcPr>
          <w:p w14:paraId="34E57A18" w14:textId="77777777" w:rsidR="00752A07" w:rsidRPr="00F2514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6289AEC0" w14:textId="0B9E0944" w:rsidR="00752A07" w:rsidRPr="00F2514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347</w:t>
            </w:r>
          </w:p>
        </w:tc>
      </w:tr>
      <w:tr w:rsidR="00752A07" w:rsidRPr="00F25141" w14:paraId="0A262931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01C415F9" w14:textId="77777777" w:rsidR="00752A07" w:rsidRPr="00F25141" w:rsidRDefault="00752A07" w:rsidP="00105BEC">
            <w:pPr>
              <w:tabs>
                <w:tab w:val="clear" w:pos="2580"/>
              </w:tabs>
              <w:ind w:left="-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เงินให้กู้ยืม (ตั๋วสัญญาใช้เงินระยะสั้น</w:t>
            </w:r>
          </w:p>
          <w:p w14:paraId="5A8B9F63" w14:textId="777F1536" w:rsidR="00752A07" w:rsidRPr="00F25141" w:rsidRDefault="00921E7B" w:rsidP="00105BEC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     </w:t>
            </w:r>
            <w:r w:rsidR="00752A07" w:rsidRPr="00F2514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และไม่มีหลักประกัน)</w:t>
            </w:r>
          </w:p>
        </w:tc>
        <w:tc>
          <w:tcPr>
            <w:tcW w:w="1350" w:type="dxa"/>
            <w:vAlign w:val="bottom"/>
          </w:tcPr>
          <w:p w14:paraId="396E8012" w14:textId="77777777" w:rsidR="00752A07" w:rsidRPr="00F2514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5F33FA9E" w14:textId="77777777" w:rsidR="00752A07" w:rsidRPr="00F2514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6822758F" w14:textId="1C632FC0" w:rsidR="00752A07" w:rsidRPr="00F2514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83" w:type="dxa"/>
            <w:vAlign w:val="bottom"/>
          </w:tcPr>
          <w:p w14:paraId="0D04D9F3" w14:textId="77777777" w:rsidR="00752A07" w:rsidRPr="00F2514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0E2A0171" w14:textId="5F9C36E0" w:rsidR="00752A07" w:rsidRPr="00F25141" w:rsidRDefault="00CC4E33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40,000</w:t>
            </w:r>
          </w:p>
        </w:tc>
        <w:tc>
          <w:tcPr>
            <w:tcW w:w="238" w:type="dxa"/>
            <w:vAlign w:val="bottom"/>
          </w:tcPr>
          <w:p w14:paraId="7C860E6F" w14:textId="77777777" w:rsidR="00752A07" w:rsidRPr="00F2514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3DE4B5FB" w14:textId="5D15E2F0" w:rsidR="00752A07" w:rsidRPr="00F25141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0,000</w:t>
            </w:r>
          </w:p>
        </w:tc>
      </w:tr>
      <w:tr w:rsidR="00CC4E33" w:rsidRPr="00F25141" w14:paraId="06177B9A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7530B34E" w14:textId="08212BFE" w:rsidR="00CC4E33" w:rsidRPr="00F25141" w:rsidRDefault="00CC4E33" w:rsidP="00CC4E33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251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685BBD88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2282F089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1452815A" w14:textId="426D4130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83" w:type="dxa"/>
            <w:vAlign w:val="bottom"/>
          </w:tcPr>
          <w:p w14:paraId="3C391B68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75DD4A15" w14:textId="5FCF2252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8" w:type="dxa"/>
            <w:vAlign w:val="bottom"/>
          </w:tcPr>
          <w:p w14:paraId="456FF7A6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737C640F" w14:textId="49C96AA5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</w:p>
        </w:tc>
      </w:tr>
      <w:tr w:rsidR="00CC4E33" w:rsidRPr="00F25141" w14:paraId="25DADC15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4DED8901" w14:textId="77777777" w:rsidR="00CC4E33" w:rsidRPr="00F25141" w:rsidRDefault="00CC4E33" w:rsidP="00CC4E33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2CADBED6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vAlign w:val="bottom"/>
          </w:tcPr>
          <w:p w14:paraId="207ED88F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3D469DFF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vAlign w:val="bottom"/>
          </w:tcPr>
          <w:p w14:paraId="59281461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71A2B7C9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8" w:type="dxa"/>
            <w:vAlign w:val="bottom"/>
          </w:tcPr>
          <w:p w14:paraId="0A717F1A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3F25BD45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CC4E33" w:rsidRPr="00F25141" w14:paraId="1E3AA4BF" w14:textId="77777777" w:rsidTr="00033A9C">
        <w:trPr>
          <w:trHeight w:val="20"/>
        </w:trPr>
        <w:tc>
          <w:tcPr>
            <w:tcW w:w="3292" w:type="dxa"/>
            <w:vAlign w:val="bottom"/>
          </w:tcPr>
          <w:p w14:paraId="5839C734" w14:textId="77777777" w:rsidR="00CC4E33" w:rsidRPr="00F25141" w:rsidRDefault="00CC4E33" w:rsidP="00CC4E33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2514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350" w:type="dxa"/>
            <w:vAlign w:val="bottom"/>
          </w:tcPr>
          <w:p w14:paraId="3B9BEADC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vAlign w:val="bottom"/>
          </w:tcPr>
          <w:p w14:paraId="678DD302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46E4F2CE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vAlign w:val="bottom"/>
          </w:tcPr>
          <w:p w14:paraId="5843A512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36209462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8" w:type="dxa"/>
            <w:vAlign w:val="bottom"/>
          </w:tcPr>
          <w:p w14:paraId="1AE93C36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00B79779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CC4E33" w:rsidRPr="00F25141" w14:paraId="042E0FF2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4ACEF82C" w14:textId="77777777" w:rsidR="00CC4E33" w:rsidRPr="00F25141" w:rsidRDefault="00CC4E33" w:rsidP="00CC4E33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251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01138B97" w14:textId="6E29263A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236" w:type="dxa"/>
            <w:vAlign w:val="bottom"/>
          </w:tcPr>
          <w:p w14:paraId="65DEC252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2DD1B2E9" w14:textId="37E0DED5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83" w:type="dxa"/>
            <w:vAlign w:val="bottom"/>
          </w:tcPr>
          <w:p w14:paraId="60C961E5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28BD7272" w14:textId="10986990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8" w:type="dxa"/>
            <w:vAlign w:val="bottom"/>
          </w:tcPr>
          <w:p w14:paraId="06DC5A9B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4E8CA1F5" w14:textId="45E3B5FD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C4E33" w:rsidRPr="00F25141" w14:paraId="0A3A749D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76266584" w14:textId="77777777" w:rsidR="00CC4E33" w:rsidRPr="00F25141" w:rsidRDefault="00CC4E33" w:rsidP="00CC4E33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3A117868" w14:textId="759E19C6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126</w:t>
            </w:r>
          </w:p>
        </w:tc>
        <w:tc>
          <w:tcPr>
            <w:tcW w:w="236" w:type="dxa"/>
            <w:vAlign w:val="bottom"/>
          </w:tcPr>
          <w:p w14:paraId="4B450692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3219F23F" w14:textId="235628AD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234</w:t>
            </w:r>
          </w:p>
        </w:tc>
        <w:tc>
          <w:tcPr>
            <w:tcW w:w="283" w:type="dxa"/>
            <w:vAlign w:val="bottom"/>
          </w:tcPr>
          <w:p w14:paraId="286F213F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4A5B36DE" w14:textId="195DD2AC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126</w:t>
            </w:r>
          </w:p>
        </w:tc>
        <w:tc>
          <w:tcPr>
            <w:tcW w:w="238" w:type="dxa"/>
            <w:vAlign w:val="bottom"/>
          </w:tcPr>
          <w:p w14:paraId="2854B958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55571E83" w14:textId="0E7A99F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234</w:t>
            </w:r>
          </w:p>
        </w:tc>
      </w:tr>
      <w:tr w:rsidR="00CC4E33" w:rsidRPr="00F25141" w14:paraId="6D97511D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7F986986" w14:textId="77777777" w:rsidR="00CC4E33" w:rsidRPr="00F25141" w:rsidRDefault="00CC4E33" w:rsidP="00CC4E33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5152641" w14:textId="08101A29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134</w:t>
            </w:r>
          </w:p>
        </w:tc>
        <w:tc>
          <w:tcPr>
            <w:tcW w:w="236" w:type="dxa"/>
            <w:vAlign w:val="bottom"/>
          </w:tcPr>
          <w:p w14:paraId="676946BB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vAlign w:val="bottom"/>
          </w:tcPr>
          <w:p w14:paraId="4CCB59D6" w14:textId="67E074DF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240</w:t>
            </w:r>
          </w:p>
        </w:tc>
        <w:tc>
          <w:tcPr>
            <w:tcW w:w="283" w:type="dxa"/>
            <w:vAlign w:val="bottom"/>
          </w:tcPr>
          <w:p w14:paraId="304241C8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vAlign w:val="bottom"/>
          </w:tcPr>
          <w:p w14:paraId="78E263BA" w14:textId="59A6F583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134</w:t>
            </w:r>
          </w:p>
        </w:tc>
        <w:tc>
          <w:tcPr>
            <w:tcW w:w="238" w:type="dxa"/>
            <w:vAlign w:val="bottom"/>
          </w:tcPr>
          <w:p w14:paraId="2018E11D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vAlign w:val="bottom"/>
          </w:tcPr>
          <w:p w14:paraId="7580E9D4" w14:textId="68511EB9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240</w:t>
            </w:r>
          </w:p>
        </w:tc>
      </w:tr>
      <w:tr w:rsidR="00CC4E33" w:rsidRPr="00F25141" w14:paraId="28F58BAF" w14:textId="77777777" w:rsidTr="00752A07">
        <w:trPr>
          <w:trHeight w:val="20"/>
        </w:trPr>
        <w:tc>
          <w:tcPr>
            <w:tcW w:w="3292" w:type="dxa"/>
            <w:vAlign w:val="bottom"/>
          </w:tcPr>
          <w:p w14:paraId="610FC357" w14:textId="77777777" w:rsidR="00CC4E33" w:rsidRPr="001A50D0" w:rsidRDefault="00CC4E33" w:rsidP="00CC4E33">
            <w:pPr>
              <w:tabs>
                <w:tab w:val="clear" w:pos="258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A50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4C5B98C" w14:textId="2EA4E3DA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206BFAA4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9" w:type="dxa"/>
            <w:tcBorders>
              <w:bottom w:val="nil"/>
            </w:tcBorders>
            <w:vAlign w:val="bottom"/>
          </w:tcPr>
          <w:p w14:paraId="697B23B1" w14:textId="2D519E12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43</w:t>
            </w:r>
          </w:p>
        </w:tc>
        <w:tc>
          <w:tcPr>
            <w:tcW w:w="283" w:type="dxa"/>
            <w:vAlign w:val="bottom"/>
          </w:tcPr>
          <w:p w14:paraId="34152D65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2B7B4B57" w14:textId="7CCE38F2" w:rsidR="00CC4E33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8" w:type="dxa"/>
            <w:vAlign w:val="bottom"/>
          </w:tcPr>
          <w:p w14:paraId="340625AB" w14:textId="77777777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tcBorders>
              <w:bottom w:val="nil"/>
            </w:tcBorders>
            <w:vAlign w:val="bottom"/>
          </w:tcPr>
          <w:p w14:paraId="6ADFDB86" w14:textId="2CD62320" w:rsidR="00CC4E33" w:rsidRPr="00F25141" w:rsidRDefault="00CC4E33" w:rsidP="00CC4E3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</w:tbl>
    <w:p w14:paraId="6EFC708B" w14:textId="77777777" w:rsidR="00067567" w:rsidRPr="00F25141" w:rsidRDefault="00067567" w:rsidP="004D6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7678A2" w14:textId="407F1EB6" w:rsidR="004D6EA2" w:rsidRPr="00F25141" w:rsidRDefault="004D6EA2" w:rsidP="004D6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25141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="00713EBB">
        <w:rPr>
          <w:rFonts w:ascii="Angsana New" w:hAnsi="Angsana New"/>
          <w:sz w:val="30"/>
          <w:szCs w:val="30"/>
          <w:cs/>
        </w:rPr>
        <w:t>แก่</w:t>
      </w:r>
      <w:r w:rsidRPr="00F25141">
        <w:rPr>
          <w:rFonts w:ascii="Angsana New" w:hAnsi="Angsana New"/>
          <w:sz w:val="30"/>
          <w:szCs w:val="30"/>
          <w:cs/>
        </w:rPr>
        <w:t>กิจการที่เกี่ยวข้องกันในงบการเงินเฉพาะกิจก</w:t>
      </w:r>
      <w:r w:rsidRPr="00921E7B">
        <w:rPr>
          <w:rFonts w:ascii="Angsana New" w:hAnsi="Angsana New"/>
          <w:sz w:val="30"/>
          <w:szCs w:val="30"/>
          <w:cs/>
        </w:rPr>
        <w:t xml:space="preserve">ารสำหรับปี </w:t>
      </w:r>
      <w:r w:rsidRPr="00921E7B">
        <w:rPr>
          <w:rFonts w:ascii="Angsana New" w:hAnsi="Angsana New"/>
          <w:sz w:val="30"/>
          <w:szCs w:val="30"/>
        </w:rPr>
        <w:t>2</w:t>
      </w:r>
      <w:r w:rsidR="00F93203" w:rsidRPr="00921E7B">
        <w:rPr>
          <w:rFonts w:ascii="Angsana New" w:hAnsi="Angsana New"/>
          <w:sz w:val="30"/>
          <w:szCs w:val="30"/>
        </w:rPr>
        <w:t>5</w:t>
      </w:r>
      <w:r w:rsidRPr="00921E7B">
        <w:rPr>
          <w:rFonts w:ascii="Angsana New" w:hAnsi="Angsana New"/>
          <w:sz w:val="30"/>
          <w:szCs w:val="30"/>
        </w:rPr>
        <w:t>6</w:t>
      </w:r>
      <w:r w:rsidR="00921E7B" w:rsidRPr="00921E7B">
        <w:rPr>
          <w:rFonts w:ascii="Angsana New" w:hAnsi="Angsana New"/>
          <w:sz w:val="30"/>
          <w:szCs w:val="30"/>
        </w:rPr>
        <w:t>8</w:t>
      </w:r>
      <w:r w:rsidRPr="00921E7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CFECDAD" w14:textId="77777777" w:rsidR="004D6EA2" w:rsidRPr="00F25141" w:rsidRDefault="004D6EA2" w:rsidP="004D6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98"/>
        <w:gridCol w:w="1354"/>
        <w:gridCol w:w="236"/>
        <w:gridCol w:w="1382"/>
        <w:gridCol w:w="288"/>
        <w:gridCol w:w="1339"/>
        <w:gridCol w:w="250"/>
        <w:gridCol w:w="1385"/>
      </w:tblGrid>
      <w:tr w:rsidR="004D6EA2" w:rsidRPr="00F25141" w14:paraId="38CBD7D5" w14:textId="77777777" w:rsidTr="00800865">
        <w:trPr>
          <w:trHeight w:val="20"/>
          <w:tblHeader/>
        </w:trPr>
        <w:tc>
          <w:tcPr>
            <w:tcW w:w="3298" w:type="dxa"/>
            <w:vAlign w:val="bottom"/>
          </w:tcPr>
          <w:p w14:paraId="26250BC3" w14:textId="77777777" w:rsidR="004D6EA2" w:rsidRPr="00F25141" w:rsidRDefault="004D6EA2" w:rsidP="0054264B">
            <w:pPr>
              <w:pStyle w:val="Preformatted"/>
              <w:tabs>
                <w:tab w:val="clear" w:pos="0"/>
                <w:tab w:val="clear" w:pos="959"/>
                <w:tab w:val="clear" w:pos="2877"/>
                <w:tab w:val="clear" w:pos="9590"/>
                <w:tab w:val="left" w:pos="2538"/>
              </w:tabs>
              <w:ind w:left="34" w:right="282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6234" w:type="dxa"/>
            <w:gridSpan w:val="7"/>
            <w:tcBorders>
              <w:bottom w:val="single" w:sz="4" w:space="0" w:color="auto"/>
            </w:tcBorders>
          </w:tcPr>
          <w:p w14:paraId="76410E3B" w14:textId="77777777" w:rsidR="004D6EA2" w:rsidRPr="00F25141" w:rsidRDefault="004D6EA2" w:rsidP="003678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14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4D6EA2" w:rsidRPr="00F25141" w14:paraId="6D5B373A" w14:textId="77777777" w:rsidTr="00800865">
        <w:trPr>
          <w:trHeight w:val="20"/>
          <w:tblHeader/>
        </w:trPr>
        <w:tc>
          <w:tcPr>
            <w:tcW w:w="3298" w:type="dxa"/>
            <w:vAlign w:val="bottom"/>
          </w:tcPr>
          <w:p w14:paraId="7F23DD84" w14:textId="77777777" w:rsidR="004D6EA2" w:rsidRPr="00F25141" w:rsidRDefault="004D6EA2" w:rsidP="0054264B">
            <w:pPr>
              <w:pStyle w:val="Preformatted"/>
              <w:tabs>
                <w:tab w:val="clear" w:pos="0"/>
                <w:tab w:val="clear" w:pos="959"/>
                <w:tab w:val="clear" w:pos="2877"/>
                <w:tab w:val="clear" w:pos="9590"/>
                <w:tab w:val="left" w:pos="2538"/>
              </w:tabs>
              <w:ind w:left="34" w:right="282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1DF61AAC" w14:textId="77777777" w:rsidR="004D6EA2" w:rsidRPr="00F25141" w:rsidRDefault="004D6EA2" w:rsidP="003678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141">
              <w:rPr>
                <w:rFonts w:ascii="Angsana New" w:hAnsi="Angsana New" w:cs="Angsana New"/>
                <w:sz w:val="30"/>
                <w:szCs w:val="30"/>
                <w:cs/>
              </w:rPr>
              <w:t>ยอดยกมาต้น</w:t>
            </w:r>
            <w:r w:rsidR="00067567" w:rsidRPr="00F2514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6A0CEF" w14:textId="77777777" w:rsidR="004D6EA2" w:rsidRPr="00F25141" w:rsidRDefault="004D6EA2" w:rsidP="003678A9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507ED523" w14:textId="77777777" w:rsidR="004D6EA2" w:rsidRPr="00F25141" w:rsidRDefault="004D6EA2" w:rsidP="003678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1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2CC36EEA" w14:textId="77777777" w:rsidR="004D6EA2" w:rsidRPr="00F25141" w:rsidRDefault="004D6EA2" w:rsidP="003678A9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082E09F" w14:textId="77777777" w:rsidR="004D6EA2" w:rsidRPr="00F25141" w:rsidRDefault="004D6EA2" w:rsidP="003678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14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17F016E5" w14:textId="77777777" w:rsidR="004D6EA2" w:rsidRPr="00F25141" w:rsidRDefault="004D6EA2" w:rsidP="003678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0AB0E94" w14:textId="77777777" w:rsidR="004D6EA2" w:rsidRPr="00F25141" w:rsidRDefault="004D6EA2" w:rsidP="003678A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141">
              <w:rPr>
                <w:rFonts w:ascii="Angsana New" w:hAnsi="Angsana New" w:cs="Angsana New"/>
                <w:sz w:val="30"/>
                <w:szCs w:val="30"/>
                <w:cs/>
              </w:rPr>
              <w:t>ยอดยกไปสิ้น</w:t>
            </w:r>
            <w:r w:rsidR="00067567" w:rsidRPr="00F2514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25CF" w:rsidRPr="00F25141" w14:paraId="75288EAB" w14:textId="77777777" w:rsidTr="00800865">
        <w:trPr>
          <w:trHeight w:val="20"/>
        </w:trPr>
        <w:tc>
          <w:tcPr>
            <w:tcW w:w="3298" w:type="dxa"/>
            <w:vAlign w:val="bottom"/>
          </w:tcPr>
          <w:p w14:paraId="5F62A8D3" w14:textId="77777777" w:rsidR="002125CF" w:rsidRPr="00F25141" w:rsidRDefault="002125CF" w:rsidP="002125CF">
            <w:pPr>
              <w:tabs>
                <w:tab w:val="clear" w:pos="2580"/>
                <w:tab w:val="clear" w:pos="2807"/>
                <w:tab w:val="left" w:pos="2538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66F39120" w14:textId="5D983C86" w:rsidR="002125CF" w:rsidRPr="00F25141" w:rsidRDefault="002125CF" w:rsidP="002125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21E7B">
              <w:rPr>
                <w:rFonts w:ascii="Angsana New" w:hAnsi="Angsana New"/>
                <w:sz w:val="30"/>
                <w:szCs w:val="30"/>
                <w:lang w:eastAsia="en-US"/>
              </w:rPr>
              <w:t>10,000</w:t>
            </w:r>
          </w:p>
        </w:tc>
        <w:tc>
          <w:tcPr>
            <w:tcW w:w="236" w:type="dxa"/>
          </w:tcPr>
          <w:p w14:paraId="291356BD" w14:textId="77777777" w:rsidR="002125CF" w:rsidRPr="00F25141" w:rsidRDefault="002125CF" w:rsidP="002125CF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vAlign w:val="bottom"/>
          </w:tcPr>
          <w:p w14:paraId="65F34987" w14:textId="25308957" w:rsidR="002125CF" w:rsidRPr="002125CF" w:rsidRDefault="002125CF" w:rsidP="002125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val="af-ZA"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Pr="00921E7B">
              <w:rPr>
                <w:rFonts w:ascii="Angsana New" w:hAnsi="Angsana New"/>
                <w:sz w:val="30"/>
                <w:szCs w:val="30"/>
                <w:lang w:eastAsia="en-US"/>
              </w:rPr>
              <w:t>0,000</w:t>
            </w:r>
          </w:p>
        </w:tc>
        <w:tc>
          <w:tcPr>
            <w:tcW w:w="288" w:type="dxa"/>
            <w:vAlign w:val="bottom"/>
          </w:tcPr>
          <w:p w14:paraId="4158BB13" w14:textId="77777777" w:rsidR="002125CF" w:rsidRPr="00921E7B" w:rsidRDefault="002125CF" w:rsidP="002125CF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040DAB7C" w14:textId="588701D3" w:rsidR="002125CF" w:rsidRPr="00464BEB" w:rsidRDefault="002125CF" w:rsidP="00464BE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0" w:type="dxa"/>
            <w:vAlign w:val="bottom"/>
          </w:tcPr>
          <w:p w14:paraId="1B7876E3" w14:textId="77777777" w:rsidR="002125CF" w:rsidRPr="00921E7B" w:rsidRDefault="002125CF" w:rsidP="002125CF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  <w:vAlign w:val="bottom"/>
          </w:tcPr>
          <w:p w14:paraId="777596D6" w14:textId="115DABD7" w:rsidR="002125CF" w:rsidRPr="002125CF" w:rsidRDefault="002125CF" w:rsidP="002125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Pr="00921E7B">
              <w:rPr>
                <w:rFonts w:ascii="Angsana New" w:hAnsi="Angsana New"/>
                <w:sz w:val="30"/>
                <w:szCs w:val="30"/>
                <w:lang w:eastAsia="en-US"/>
              </w:rPr>
              <w:t>0,000</w:t>
            </w:r>
          </w:p>
        </w:tc>
      </w:tr>
    </w:tbl>
    <w:p w14:paraId="2FF62AF0" w14:textId="77777777" w:rsidR="008517D6" w:rsidRDefault="008517D6" w:rsidP="004D6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D9F38F" w14:textId="77777777" w:rsidR="0013272A" w:rsidRDefault="0013272A" w:rsidP="004D6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617B87" w14:textId="77777777" w:rsidR="0013272A" w:rsidRDefault="0013272A" w:rsidP="004D6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CCEE4B" w14:textId="77777777" w:rsidR="0013272A" w:rsidRDefault="0013272A" w:rsidP="004D6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1C4444" w14:textId="77777777" w:rsidR="00752A07" w:rsidRDefault="00752A07" w:rsidP="004D6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DE7DA7" w14:textId="77777777" w:rsidR="0013272A" w:rsidRDefault="0013272A" w:rsidP="004D6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1BC29D" w14:textId="77777777" w:rsidR="004D6EA2" w:rsidRDefault="004D6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50F5976" w14:textId="77777777" w:rsidR="00921E7B" w:rsidRDefault="00921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A4C1D8A" w14:textId="77777777" w:rsidR="002125CF" w:rsidRDefault="00212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F462515" w14:textId="3C926661" w:rsidR="0062372A" w:rsidRDefault="00C445FF" w:rsidP="00C445F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F0581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 - สุทธิ</w:t>
      </w:r>
    </w:p>
    <w:p w14:paraId="04E603E9" w14:textId="77777777" w:rsidR="002125CF" w:rsidRPr="000F1948" w:rsidRDefault="002125CF" w:rsidP="002125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097C4E" w14:textId="684C8369" w:rsidR="006351AC" w:rsidRPr="009F0581" w:rsidRDefault="00C3163B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9F0581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A52B03" w:rsidRPr="009F0581">
        <w:rPr>
          <w:rFonts w:ascii="Angsana New" w:hAnsi="Angsana New"/>
          <w:sz w:val="30"/>
          <w:szCs w:val="30"/>
          <w:cs/>
        </w:rPr>
        <w:t>-</w:t>
      </w:r>
      <w:r w:rsidR="00897864" w:rsidRPr="009F0581">
        <w:rPr>
          <w:rFonts w:ascii="Angsana New" w:hAnsi="Angsana New"/>
          <w:sz w:val="30"/>
          <w:szCs w:val="30"/>
          <w:cs/>
        </w:rPr>
        <w:t xml:space="preserve"> สุทธิ </w:t>
      </w:r>
      <w:r w:rsidRPr="009F058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77F8A" w:rsidRPr="009F0581">
        <w:rPr>
          <w:rFonts w:ascii="Angsana New" w:hAnsi="Angsana New"/>
          <w:sz w:val="30"/>
          <w:szCs w:val="30"/>
        </w:rPr>
        <w:t>31</w:t>
      </w:r>
      <w:r w:rsidRPr="009F0581">
        <w:rPr>
          <w:rFonts w:ascii="Angsana New" w:hAnsi="Angsana New"/>
          <w:sz w:val="30"/>
          <w:szCs w:val="30"/>
        </w:rPr>
        <w:t xml:space="preserve"> </w:t>
      </w:r>
      <w:r w:rsidRPr="009F0581">
        <w:rPr>
          <w:rFonts w:ascii="Angsana New" w:hAnsi="Angsana New"/>
          <w:sz w:val="30"/>
          <w:szCs w:val="30"/>
          <w:cs/>
        </w:rPr>
        <w:t xml:space="preserve">ธันวาคม </w:t>
      </w:r>
      <w:r w:rsidR="00777F8A" w:rsidRPr="009F0581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9F0581">
        <w:rPr>
          <w:rFonts w:ascii="Angsana New" w:hAnsi="Angsana New"/>
          <w:sz w:val="30"/>
          <w:szCs w:val="30"/>
        </w:rPr>
        <w:t>6</w:t>
      </w:r>
      <w:r w:rsidR="00752A07">
        <w:rPr>
          <w:rFonts w:ascii="Angsana New" w:hAnsi="Angsana New"/>
          <w:sz w:val="30"/>
          <w:szCs w:val="30"/>
        </w:rPr>
        <w:t>8</w:t>
      </w:r>
      <w:r w:rsidR="00933B93" w:rsidRPr="009F0581">
        <w:rPr>
          <w:rFonts w:ascii="Angsana New" w:hAnsi="Angsana New"/>
          <w:sz w:val="30"/>
          <w:szCs w:val="30"/>
        </w:rPr>
        <w:t xml:space="preserve"> </w:t>
      </w:r>
      <w:r w:rsidR="00933B93" w:rsidRPr="009F0581">
        <w:rPr>
          <w:rFonts w:ascii="Angsana New" w:hAnsi="Angsana New"/>
          <w:sz w:val="30"/>
          <w:szCs w:val="30"/>
          <w:cs/>
        </w:rPr>
        <w:t xml:space="preserve">และ </w:t>
      </w:r>
      <w:r w:rsidR="00777F8A" w:rsidRPr="009F0581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9F0581">
        <w:rPr>
          <w:rFonts w:ascii="Angsana New" w:hAnsi="Angsana New"/>
          <w:sz w:val="30"/>
          <w:szCs w:val="30"/>
        </w:rPr>
        <w:t>6</w:t>
      </w:r>
      <w:r w:rsidR="00752A07">
        <w:rPr>
          <w:rFonts w:ascii="Angsana New" w:hAnsi="Angsana New"/>
          <w:sz w:val="30"/>
          <w:szCs w:val="30"/>
        </w:rPr>
        <w:t>7</w:t>
      </w:r>
      <w:r w:rsidRPr="009F0581">
        <w:rPr>
          <w:rFonts w:ascii="Angsana New" w:hAnsi="Angsana New"/>
          <w:sz w:val="30"/>
          <w:szCs w:val="30"/>
          <w:cs/>
        </w:rPr>
        <w:t xml:space="preserve"> แยกตามอายุหนี้ที่ค้างชำระได้ดังนี้</w:t>
      </w:r>
    </w:p>
    <w:p w14:paraId="73F2A8D4" w14:textId="77777777" w:rsidR="003D04EF" w:rsidRPr="000E5966" w:rsidRDefault="003D04EF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2"/>
        <w:gridCol w:w="1427"/>
        <w:gridCol w:w="267"/>
        <w:gridCol w:w="1366"/>
        <w:gridCol w:w="283"/>
        <w:gridCol w:w="1405"/>
        <w:gridCol w:w="238"/>
        <w:gridCol w:w="1474"/>
      </w:tblGrid>
      <w:tr w:rsidR="00192832" w:rsidRPr="00192832" w14:paraId="379134D7" w14:textId="77777777" w:rsidTr="00251A9A">
        <w:trPr>
          <w:cantSplit/>
          <w:trHeight w:val="20"/>
          <w:tblHeader/>
        </w:trPr>
        <w:tc>
          <w:tcPr>
            <w:tcW w:w="3112" w:type="dxa"/>
            <w:vAlign w:val="bottom"/>
          </w:tcPr>
          <w:p w14:paraId="3F43CDD1" w14:textId="77777777" w:rsidR="003D04EF" w:rsidRPr="00192832" w:rsidRDefault="003D04EF" w:rsidP="00921E7B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460" w:type="dxa"/>
            <w:gridSpan w:val="7"/>
            <w:tcBorders>
              <w:bottom w:val="single" w:sz="4" w:space="0" w:color="auto"/>
            </w:tcBorders>
            <w:vAlign w:val="bottom"/>
          </w:tcPr>
          <w:p w14:paraId="273BAE0F" w14:textId="77777777" w:rsidR="003D04EF" w:rsidRPr="00192832" w:rsidRDefault="003D04EF" w:rsidP="00470AD7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3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192832" w:rsidRPr="00192832" w14:paraId="5E66728A" w14:textId="77777777" w:rsidTr="00251A9A">
        <w:trPr>
          <w:trHeight w:val="20"/>
          <w:tblHeader/>
        </w:trPr>
        <w:tc>
          <w:tcPr>
            <w:tcW w:w="3112" w:type="dxa"/>
            <w:vAlign w:val="bottom"/>
          </w:tcPr>
          <w:p w14:paraId="58A4E935" w14:textId="77777777" w:rsidR="003D04EF" w:rsidRPr="00192832" w:rsidRDefault="003D04EF" w:rsidP="00470AD7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936C92" w14:textId="77777777" w:rsidR="003D04EF" w:rsidRPr="00192832" w:rsidRDefault="003D04EF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28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B90078" w14:textId="77777777" w:rsidR="003D04EF" w:rsidRPr="00192832" w:rsidRDefault="003D04EF" w:rsidP="00470AD7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53D6DB" w14:textId="77777777" w:rsidR="003D04EF" w:rsidRPr="00192832" w:rsidRDefault="003D04EF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2832">
              <w:rPr>
                <w:rFonts w:ascii="Angsana New" w:hAnsi="Angsana New" w:cs="Angsana New"/>
                <w:sz w:val="30"/>
                <w:szCs w:val="30"/>
                <w:cs/>
              </w:rPr>
              <w:t>งบการ</w:t>
            </w:r>
            <w:r w:rsidR="006E5F95" w:rsidRPr="00192832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 w:rsidRPr="00192832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192832" w:rsidRPr="00192832" w14:paraId="770D99B1" w14:textId="77777777" w:rsidTr="00251A9A">
        <w:trPr>
          <w:trHeight w:val="20"/>
          <w:tblHeader/>
        </w:trPr>
        <w:tc>
          <w:tcPr>
            <w:tcW w:w="3112" w:type="dxa"/>
            <w:vAlign w:val="bottom"/>
          </w:tcPr>
          <w:p w14:paraId="1B44EFF4" w14:textId="77777777" w:rsidR="003D04EF" w:rsidRPr="00192832" w:rsidRDefault="003D04EF" w:rsidP="00470AD7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EB6129F" w14:textId="52E6956A" w:rsidR="003D04EF" w:rsidRPr="00192832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283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19283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9283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2A07" w:rsidRPr="0019283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9F53354" w14:textId="77777777" w:rsidR="003D04EF" w:rsidRPr="00192832" w:rsidRDefault="003D04EF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7EBF07FC" w14:textId="35E0581E" w:rsidR="003D04EF" w:rsidRPr="00192832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283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19283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9283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2A07" w:rsidRPr="0019283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01A25306" w14:textId="77777777" w:rsidR="003D04EF" w:rsidRPr="00192832" w:rsidRDefault="003D04EF" w:rsidP="00470AD7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4B57C60D" w14:textId="190DBB0F" w:rsidR="003D04EF" w:rsidRPr="00192832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283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19283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9283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2A07" w:rsidRPr="0019283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155B566" w14:textId="77777777" w:rsidR="003D04EF" w:rsidRPr="00192832" w:rsidRDefault="003D04EF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501CAC5F" w14:textId="7EB3EC7C" w:rsidR="003D04EF" w:rsidRPr="00192832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283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19283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9283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52A07" w:rsidRPr="0019283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92832" w:rsidRPr="00192832" w14:paraId="035D0C0E" w14:textId="77777777" w:rsidTr="00251A9A">
        <w:trPr>
          <w:trHeight w:val="20"/>
        </w:trPr>
        <w:tc>
          <w:tcPr>
            <w:tcW w:w="3112" w:type="dxa"/>
            <w:vAlign w:val="bottom"/>
          </w:tcPr>
          <w:p w14:paraId="5FCE1728" w14:textId="77777777" w:rsidR="00752A07" w:rsidRPr="00192832" w:rsidRDefault="00752A07" w:rsidP="0092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283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7" w:type="dxa"/>
            <w:vAlign w:val="bottom"/>
          </w:tcPr>
          <w:p w14:paraId="005B3D1D" w14:textId="250113E5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151,488</w:t>
            </w:r>
          </w:p>
        </w:tc>
        <w:tc>
          <w:tcPr>
            <w:tcW w:w="267" w:type="dxa"/>
          </w:tcPr>
          <w:p w14:paraId="4744445F" w14:textId="77777777" w:rsidR="00752A07" w:rsidRPr="00192832" w:rsidRDefault="00752A07" w:rsidP="0075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  <w:vAlign w:val="bottom"/>
          </w:tcPr>
          <w:p w14:paraId="20FFCB41" w14:textId="52CACCA2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151,170</w:t>
            </w:r>
          </w:p>
        </w:tc>
        <w:tc>
          <w:tcPr>
            <w:tcW w:w="283" w:type="dxa"/>
          </w:tcPr>
          <w:p w14:paraId="10253D34" w14:textId="77777777" w:rsidR="00752A07" w:rsidRPr="00192832" w:rsidRDefault="00752A07" w:rsidP="0075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vAlign w:val="bottom"/>
          </w:tcPr>
          <w:p w14:paraId="7FA9BD64" w14:textId="10185C32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149,897</w:t>
            </w:r>
          </w:p>
        </w:tc>
        <w:tc>
          <w:tcPr>
            <w:tcW w:w="238" w:type="dxa"/>
            <w:vAlign w:val="bottom"/>
          </w:tcPr>
          <w:p w14:paraId="2DD3ACCD" w14:textId="77777777" w:rsidR="00752A07" w:rsidRPr="00192832" w:rsidRDefault="00752A07" w:rsidP="0075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2C98F789" w14:textId="2C8F9799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148,295</w:t>
            </w:r>
          </w:p>
        </w:tc>
      </w:tr>
      <w:tr w:rsidR="00192832" w:rsidRPr="00192832" w14:paraId="128667C9" w14:textId="77777777" w:rsidTr="00251A9A">
        <w:trPr>
          <w:trHeight w:val="20"/>
        </w:trPr>
        <w:tc>
          <w:tcPr>
            <w:tcW w:w="3112" w:type="dxa"/>
            <w:vAlign w:val="bottom"/>
          </w:tcPr>
          <w:p w14:paraId="23A41AED" w14:textId="77777777" w:rsidR="00752A07" w:rsidRPr="00192832" w:rsidRDefault="00752A07" w:rsidP="00921E7B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92832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19283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27" w:type="dxa"/>
            <w:vAlign w:val="bottom"/>
          </w:tcPr>
          <w:p w14:paraId="69A9C585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  <w:vAlign w:val="bottom"/>
          </w:tcPr>
          <w:p w14:paraId="310B6DD6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66" w:type="dxa"/>
            <w:vAlign w:val="bottom"/>
          </w:tcPr>
          <w:p w14:paraId="1E818183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  <w:vAlign w:val="bottom"/>
          </w:tcPr>
          <w:p w14:paraId="69523F1A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05" w:type="dxa"/>
            <w:vAlign w:val="bottom"/>
          </w:tcPr>
          <w:p w14:paraId="134BB159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  <w:vAlign w:val="bottom"/>
          </w:tcPr>
          <w:p w14:paraId="59DF6232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4" w:type="dxa"/>
            <w:vAlign w:val="bottom"/>
          </w:tcPr>
          <w:p w14:paraId="69C70136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192832" w:rsidRPr="00192832" w14:paraId="250F9A4F" w14:textId="77777777" w:rsidTr="00251A9A">
        <w:trPr>
          <w:trHeight w:val="20"/>
        </w:trPr>
        <w:tc>
          <w:tcPr>
            <w:tcW w:w="3112" w:type="dxa"/>
            <w:vAlign w:val="bottom"/>
          </w:tcPr>
          <w:p w14:paraId="49484477" w14:textId="77777777" w:rsidR="00752A07" w:rsidRPr="00192832" w:rsidRDefault="00752A07" w:rsidP="00921E7B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9283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92832">
              <w:rPr>
                <w:rFonts w:ascii="Angsana New" w:hAnsi="Angsana New"/>
                <w:sz w:val="30"/>
                <w:szCs w:val="30"/>
              </w:rPr>
              <w:t>3</w:t>
            </w:r>
            <w:r w:rsidRPr="0019283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7" w:type="dxa"/>
            <w:vAlign w:val="bottom"/>
          </w:tcPr>
          <w:p w14:paraId="747756C7" w14:textId="50F6BC56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61,657</w:t>
            </w:r>
          </w:p>
        </w:tc>
        <w:tc>
          <w:tcPr>
            <w:tcW w:w="267" w:type="dxa"/>
            <w:vAlign w:val="bottom"/>
          </w:tcPr>
          <w:p w14:paraId="2149106C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66" w:type="dxa"/>
            <w:vAlign w:val="bottom"/>
          </w:tcPr>
          <w:p w14:paraId="0B07CA17" w14:textId="6BB53BE1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55,615</w:t>
            </w:r>
          </w:p>
        </w:tc>
        <w:tc>
          <w:tcPr>
            <w:tcW w:w="283" w:type="dxa"/>
            <w:vAlign w:val="bottom"/>
          </w:tcPr>
          <w:p w14:paraId="44E09970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05" w:type="dxa"/>
            <w:vAlign w:val="bottom"/>
          </w:tcPr>
          <w:p w14:paraId="776B49A8" w14:textId="539743E3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55,237</w:t>
            </w:r>
          </w:p>
        </w:tc>
        <w:tc>
          <w:tcPr>
            <w:tcW w:w="238" w:type="dxa"/>
            <w:vAlign w:val="bottom"/>
          </w:tcPr>
          <w:p w14:paraId="69F5A86A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4" w:type="dxa"/>
            <w:vAlign w:val="bottom"/>
          </w:tcPr>
          <w:p w14:paraId="104AEA6A" w14:textId="6D328E2C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54,780</w:t>
            </w:r>
          </w:p>
        </w:tc>
      </w:tr>
      <w:tr w:rsidR="00192832" w:rsidRPr="00192832" w14:paraId="016AED77" w14:textId="77777777" w:rsidTr="00251A9A">
        <w:trPr>
          <w:trHeight w:val="20"/>
        </w:trPr>
        <w:tc>
          <w:tcPr>
            <w:tcW w:w="3112" w:type="dxa"/>
            <w:vAlign w:val="bottom"/>
          </w:tcPr>
          <w:p w14:paraId="629F8C35" w14:textId="77777777" w:rsidR="00752A07" w:rsidRPr="00192832" w:rsidRDefault="00752A07" w:rsidP="00921E7B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92832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192832">
              <w:rPr>
                <w:rFonts w:ascii="Angsana New" w:hAnsi="Angsana New"/>
                <w:sz w:val="30"/>
                <w:szCs w:val="30"/>
              </w:rPr>
              <w:t>3</w:t>
            </w:r>
            <w:r w:rsidRPr="00192832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192832">
              <w:rPr>
                <w:rFonts w:ascii="Angsana New" w:hAnsi="Angsana New"/>
                <w:sz w:val="30"/>
                <w:szCs w:val="30"/>
              </w:rPr>
              <w:t>6</w:t>
            </w:r>
            <w:r w:rsidRPr="0019283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7" w:type="dxa"/>
            <w:vAlign w:val="bottom"/>
          </w:tcPr>
          <w:p w14:paraId="1DD2C059" w14:textId="4E6646B7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17,860</w:t>
            </w:r>
          </w:p>
        </w:tc>
        <w:tc>
          <w:tcPr>
            <w:tcW w:w="267" w:type="dxa"/>
            <w:vAlign w:val="bottom"/>
          </w:tcPr>
          <w:p w14:paraId="3929C9CF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66" w:type="dxa"/>
            <w:vAlign w:val="bottom"/>
          </w:tcPr>
          <w:p w14:paraId="132FDBE0" w14:textId="4B61D1FD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12,766</w:t>
            </w:r>
          </w:p>
        </w:tc>
        <w:tc>
          <w:tcPr>
            <w:tcW w:w="283" w:type="dxa"/>
            <w:vAlign w:val="bottom"/>
          </w:tcPr>
          <w:p w14:paraId="2E12D367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05" w:type="dxa"/>
            <w:vAlign w:val="bottom"/>
          </w:tcPr>
          <w:p w14:paraId="2344E4A5" w14:textId="5E94124E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14,783</w:t>
            </w:r>
          </w:p>
        </w:tc>
        <w:tc>
          <w:tcPr>
            <w:tcW w:w="238" w:type="dxa"/>
            <w:vAlign w:val="bottom"/>
          </w:tcPr>
          <w:p w14:paraId="250459B2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4" w:type="dxa"/>
            <w:vAlign w:val="bottom"/>
          </w:tcPr>
          <w:p w14:paraId="32F1CDA4" w14:textId="5B41197F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10,019</w:t>
            </w:r>
          </w:p>
        </w:tc>
      </w:tr>
      <w:tr w:rsidR="00192832" w:rsidRPr="00192832" w14:paraId="123ECB8E" w14:textId="77777777" w:rsidTr="00251A9A">
        <w:trPr>
          <w:trHeight w:val="20"/>
        </w:trPr>
        <w:tc>
          <w:tcPr>
            <w:tcW w:w="3112" w:type="dxa"/>
            <w:vAlign w:val="bottom"/>
          </w:tcPr>
          <w:p w14:paraId="7E249C62" w14:textId="77777777" w:rsidR="00752A07" w:rsidRPr="00192832" w:rsidRDefault="00752A07" w:rsidP="00921E7B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92832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192832">
              <w:rPr>
                <w:rFonts w:ascii="Angsana New" w:hAnsi="Angsana New"/>
                <w:sz w:val="30"/>
                <w:szCs w:val="30"/>
              </w:rPr>
              <w:t>6</w:t>
            </w:r>
            <w:r w:rsidRPr="00192832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192832">
              <w:rPr>
                <w:rFonts w:ascii="Angsana New" w:hAnsi="Angsana New"/>
                <w:sz w:val="30"/>
                <w:szCs w:val="30"/>
              </w:rPr>
              <w:t>12</w:t>
            </w:r>
            <w:r w:rsidRPr="0019283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7" w:type="dxa"/>
            <w:vAlign w:val="bottom"/>
          </w:tcPr>
          <w:p w14:paraId="5D90579C" w14:textId="604E9D1C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10,803</w:t>
            </w:r>
          </w:p>
        </w:tc>
        <w:tc>
          <w:tcPr>
            <w:tcW w:w="267" w:type="dxa"/>
            <w:vAlign w:val="bottom"/>
          </w:tcPr>
          <w:p w14:paraId="057DD25E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66" w:type="dxa"/>
            <w:vAlign w:val="bottom"/>
          </w:tcPr>
          <w:p w14:paraId="46FC19B1" w14:textId="5DB48FC1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5,426</w:t>
            </w:r>
          </w:p>
        </w:tc>
        <w:tc>
          <w:tcPr>
            <w:tcW w:w="283" w:type="dxa"/>
            <w:vAlign w:val="bottom"/>
          </w:tcPr>
          <w:p w14:paraId="50728852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05" w:type="dxa"/>
            <w:vAlign w:val="bottom"/>
          </w:tcPr>
          <w:p w14:paraId="54E496A4" w14:textId="19B1E3FA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9,421</w:t>
            </w:r>
          </w:p>
        </w:tc>
        <w:tc>
          <w:tcPr>
            <w:tcW w:w="238" w:type="dxa"/>
            <w:vAlign w:val="bottom"/>
          </w:tcPr>
          <w:p w14:paraId="6073FE26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4" w:type="dxa"/>
            <w:vAlign w:val="bottom"/>
          </w:tcPr>
          <w:p w14:paraId="5CE9D936" w14:textId="0F87B1EF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4,684</w:t>
            </w:r>
          </w:p>
        </w:tc>
      </w:tr>
      <w:tr w:rsidR="00192832" w:rsidRPr="00192832" w14:paraId="4EC40422" w14:textId="77777777" w:rsidTr="00251A9A">
        <w:trPr>
          <w:trHeight w:val="20"/>
        </w:trPr>
        <w:tc>
          <w:tcPr>
            <w:tcW w:w="3112" w:type="dxa"/>
            <w:vAlign w:val="bottom"/>
          </w:tcPr>
          <w:p w14:paraId="0E13BF63" w14:textId="77777777" w:rsidR="00752A07" w:rsidRPr="00192832" w:rsidRDefault="00752A07" w:rsidP="00921E7B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92832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19283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19283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26A1E04E" w14:textId="350B2D18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332</w:t>
            </w:r>
          </w:p>
        </w:tc>
        <w:tc>
          <w:tcPr>
            <w:tcW w:w="267" w:type="dxa"/>
            <w:vAlign w:val="bottom"/>
          </w:tcPr>
          <w:p w14:paraId="2B26D1AD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0B469C50" w14:textId="3FD91B76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490</w:t>
            </w:r>
          </w:p>
        </w:tc>
        <w:tc>
          <w:tcPr>
            <w:tcW w:w="283" w:type="dxa"/>
            <w:vAlign w:val="bottom"/>
          </w:tcPr>
          <w:p w14:paraId="2EE760F6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D7F842C" w14:textId="3B00947A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332</w:t>
            </w:r>
          </w:p>
        </w:tc>
        <w:tc>
          <w:tcPr>
            <w:tcW w:w="238" w:type="dxa"/>
            <w:vAlign w:val="bottom"/>
          </w:tcPr>
          <w:p w14:paraId="1FFE7EC7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1525643" w14:textId="1D030E99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490</w:t>
            </w:r>
          </w:p>
        </w:tc>
      </w:tr>
      <w:tr w:rsidR="00192832" w:rsidRPr="00192832" w14:paraId="21BB63CF" w14:textId="77777777" w:rsidTr="00251A9A">
        <w:trPr>
          <w:trHeight w:val="20"/>
        </w:trPr>
        <w:tc>
          <w:tcPr>
            <w:tcW w:w="3112" w:type="dxa"/>
            <w:vAlign w:val="bottom"/>
          </w:tcPr>
          <w:p w14:paraId="50DF643E" w14:textId="77777777" w:rsidR="00752A07" w:rsidRPr="00192832" w:rsidRDefault="00752A07" w:rsidP="00921E7B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928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2515864D" w14:textId="198707EA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242,140</w:t>
            </w:r>
          </w:p>
        </w:tc>
        <w:tc>
          <w:tcPr>
            <w:tcW w:w="267" w:type="dxa"/>
            <w:vAlign w:val="bottom"/>
          </w:tcPr>
          <w:p w14:paraId="45CE0167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0B18A68F" w14:textId="0A8A26D0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225,467</w:t>
            </w:r>
          </w:p>
        </w:tc>
        <w:tc>
          <w:tcPr>
            <w:tcW w:w="283" w:type="dxa"/>
            <w:vAlign w:val="bottom"/>
          </w:tcPr>
          <w:p w14:paraId="4BBA8321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D457842" w14:textId="6F96BF3E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229,670</w:t>
            </w:r>
          </w:p>
        </w:tc>
        <w:tc>
          <w:tcPr>
            <w:tcW w:w="238" w:type="dxa"/>
            <w:vAlign w:val="bottom"/>
          </w:tcPr>
          <w:p w14:paraId="7D234BB2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E1BF60E" w14:textId="3B3B10C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218,268</w:t>
            </w:r>
          </w:p>
        </w:tc>
      </w:tr>
      <w:tr w:rsidR="00192832" w:rsidRPr="00192832" w14:paraId="0E8C1099" w14:textId="77777777" w:rsidTr="00251A9A">
        <w:trPr>
          <w:trHeight w:val="20"/>
        </w:trPr>
        <w:tc>
          <w:tcPr>
            <w:tcW w:w="3112" w:type="dxa"/>
          </w:tcPr>
          <w:p w14:paraId="2BC94C68" w14:textId="45282957" w:rsidR="00752A07" w:rsidRPr="00192832" w:rsidRDefault="00752A07" w:rsidP="00B62920">
            <w:pPr>
              <w:tabs>
                <w:tab w:val="clear" w:pos="2580"/>
                <w:tab w:val="clear" w:pos="2807"/>
                <w:tab w:val="clear" w:pos="4451"/>
                <w:tab w:val="left" w:pos="2892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92832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6484EB53" w14:textId="7F60C25F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(668)</w:t>
            </w:r>
          </w:p>
        </w:tc>
        <w:tc>
          <w:tcPr>
            <w:tcW w:w="267" w:type="dxa"/>
            <w:vAlign w:val="bottom"/>
          </w:tcPr>
          <w:p w14:paraId="5A44BC2C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9F3C8D7" w14:textId="262DB8E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(657)</w:t>
            </w:r>
          </w:p>
        </w:tc>
        <w:tc>
          <w:tcPr>
            <w:tcW w:w="283" w:type="dxa"/>
            <w:vAlign w:val="bottom"/>
          </w:tcPr>
          <w:p w14:paraId="386CA650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B352C78" w14:textId="0BDF5528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(668)</w:t>
            </w:r>
          </w:p>
        </w:tc>
        <w:tc>
          <w:tcPr>
            <w:tcW w:w="238" w:type="dxa"/>
            <w:vAlign w:val="bottom"/>
          </w:tcPr>
          <w:p w14:paraId="01F7D688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BEDD834" w14:textId="1099C055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(657)</w:t>
            </w:r>
          </w:p>
        </w:tc>
      </w:tr>
      <w:tr w:rsidR="00192832" w:rsidRPr="00192832" w14:paraId="6B3092E6" w14:textId="77777777" w:rsidTr="00251A9A">
        <w:trPr>
          <w:trHeight w:val="20"/>
        </w:trPr>
        <w:tc>
          <w:tcPr>
            <w:tcW w:w="3112" w:type="dxa"/>
            <w:vAlign w:val="bottom"/>
          </w:tcPr>
          <w:p w14:paraId="2E656F90" w14:textId="77777777" w:rsidR="00752A07" w:rsidRPr="00192832" w:rsidRDefault="00752A07" w:rsidP="00921E7B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19283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5A0B6" w14:textId="7E5E5536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241,472</w:t>
            </w:r>
          </w:p>
        </w:tc>
        <w:tc>
          <w:tcPr>
            <w:tcW w:w="267" w:type="dxa"/>
            <w:vAlign w:val="bottom"/>
          </w:tcPr>
          <w:p w14:paraId="2FA31ED7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2E4D7" w14:textId="3CB1C2A8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224,810</w:t>
            </w:r>
          </w:p>
        </w:tc>
        <w:tc>
          <w:tcPr>
            <w:tcW w:w="283" w:type="dxa"/>
            <w:vAlign w:val="bottom"/>
          </w:tcPr>
          <w:p w14:paraId="5E71D190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169C3" w14:textId="522A1CC5" w:rsidR="00752A07" w:rsidRPr="00192832" w:rsidRDefault="00192832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229,002</w:t>
            </w:r>
          </w:p>
        </w:tc>
        <w:tc>
          <w:tcPr>
            <w:tcW w:w="238" w:type="dxa"/>
            <w:vAlign w:val="bottom"/>
          </w:tcPr>
          <w:p w14:paraId="32C33F9F" w14:textId="77777777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C922E" w14:textId="571C0942" w:rsidR="00752A07" w:rsidRPr="00192832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92832">
              <w:rPr>
                <w:rFonts w:ascii="Angsana New" w:hAnsi="Angsana New"/>
                <w:sz w:val="30"/>
                <w:szCs w:val="30"/>
                <w:lang w:eastAsia="en-US"/>
              </w:rPr>
              <w:t>217,611</w:t>
            </w:r>
          </w:p>
        </w:tc>
      </w:tr>
    </w:tbl>
    <w:p w14:paraId="7A5C2724" w14:textId="77777777" w:rsidR="00921E7B" w:rsidRDefault="0010081B" w:rsidP="00921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9F0581">
        <w:rPr>
          <w:rFonts w:ascii="Angsana New" w:hAnsi="Angsana New"/>
          <w:sz w:val="30"/>
          <w:szCs w:val="30"/>
          <w:cs/>
        </w:rPr>
        <w:t xml:space="preserve"> </w:t>
      </w:r>
    </w:p>
    <w:p w14:paraId="6E04A5EE" w14:textId="4EB11414" w:rsidR="00921E7B" w:rsidRDefault="00921E7B" w:rsidP="00921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9F0581">
        <w:rPr>
          <w:rFonts w:ascii="Angsana New" w:hAnsi="Angsana New"/>
          <w:sz w:val="30"/>
          <w:szCs w:val="30"/>
          <w:cs/>
        </w:rPr>
        <w:t>ลูกหนี้การค้า</w:t>
      </w:r>
      <w:r>
        <w:rPr>
          <w:rFonts w:ascii="Angsana New" w:hAnsi="Angsana New"/>
          <w:sz w:val="30"/>
          <w:szCs w:val="30"/>
          <w:cs/>
        </w:rPr>
        <w:t>บุคคลและ</w:t>
      </w:r>
      <w:r w:rsidRPr="009F0581">
        <w:rPr>
          <w:rFonts w:ascii="Angsana New" w:hAnsi="Angsana New"/>
          <w:sz w:val="30"/>
          <w:szCs w:val="30"/>
          <w:cs/>
        </w:rPr>
        <w:t xml:space="preserve">กิจการที่เกี่ยวข้อง ณ วันที่ </w:t>
      </w:r>
      <w:r w:rsidRPr="009F0581">
        <w:rPr>
          <w:rFonts w:ascii="Angsana New" w:hAnsi="Angsana New"/>
          <w:sz w:val="30"/>
          <w:szCs w:val="30"/>
        </w:rPr>
        <w:t xml:space="preserve">31 </w:t>
      </w:r>
      <w:r w:rsidRPr="009F058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F058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</w:t>
      </w:r>
      <w:r w:rsidRPr="009F058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8</w:t>
      </w:r>
      <w:r w:rsidRPr="009F0581">
        <w:rPr>
          <w:rFonts w:ascii="Angsana New" w:hAnsi="Angsana New"/>
          <w:sz w:val="30"/>
          <w:szCs w:val="30"/>
        </w:rPr>
        <w:t xml:space="preserve"> </w:t>
      </w:r>
      <w:r w:rsidRPr="009F0581">
        <w:rPr>
          <w:rFonts w:ascii="Angsana New" w:hAnsi="Angsana New"/>
          <w:sz w:val="30"/>
          <w:szCs w:val="30"/>
          <w:cs/>
        </w:rPr>
        <w:t xml:space="preserve">และ </w:t>
      </w:r>
      <w:r w:rsidRPr="009F058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</w:t>
      </w:r>
      <w:r w:rsidRPr="009F058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7</w:t>
      </w:r>
      <w:r w:rsidRPr="009F0581">
        <w:rPr>
          <w:rFonts w:ascii="Angsana New" w:hAnsi="Angsana New"/>
          <w:sz w:val="30"/>
          <w:szCs w:val="30"/>
          <w:cs/>
        </w:rPr>
        <w:t xml:space="preserve"> แยกตามอายุหนี้ที่ค้างชำระได้ดังนี้</w:t>
      </w:r>
    </w:p>
    <w:p w14:paraId="435E8A94" w14:textId="77777777" w:rsidR="00921E7B" w:rsidRDefault="00921E7B" w:rsidP="00921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2"/>
        <w:gridCol w:w="1427"/>
        <w:gridCol w:w="267"/>
        <w:gridCol w:w="1366"/>
        <w:gridCol w:w="283"/>
        <w:gridCol w:w="1405"/>
        <w:gridCol w:w="238"/>
        <w:gridCol w:w="1474"/>
      </w:tblGrid>
      <w:tr w:rsidR="00921E7B" w:rsidRPr="009F0581" w14:paraId="54101194" w14:textId="77777777" w:rsidTr="00F908FF">
        <w:trPr>
          <w:cantSplit/>
          <w:trHeight w:val="20"/>
          <w:tblHeader/>
        </w:trPr>
        <w:tc>
          <w:tcPr>
            <w:tcW w:w="3112" w:type="dxa"/>
            <w:vAlign w:val="bottom"/>
          </w:tcPr>
          <w:p w14:paraId="1CF737FE" w14:textId="77777777" w:rsidR="00921E7B" w:rsidRPr="009F0581" w:rsidRDefault="00921E7B" w:rsidP="00F908FF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460" w:type="dxa"/>
            <w:gridSpan w:val="7"/>
            <w:tcBorders>
              <w:bottom w:val="single" w:sz="4" w:space="0" w:color="auto"/>
            </w:tcBorders>
            <w:vAlign w:val="bottom"/>
          </w:tcPr>
          <w:p w14:paraId="532BD826" w14:textId="77777777" w:rsidR="00921E7B" w:rsidRPr="009F0581" w:rsidRDefault="00921E7B" w:rsidP="00F908FF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058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921E7B" w:rsidRPr="009F0581" w14:paraId="6C4F1D5B" w14:textId="77777777" w:rsidTr="00F908FF">
        <w:trPr>
          <w:trHeight w:val="20"/>
          <w:tblHeader/>
        </w:trPr>
        <w:tc>
          <w:tcPr>
            <w:tcW w:w="3112" w:type="dxa"/>
            <w:vAlign w:val="bottom"/>
          </w:tcPr>
          <w:p w14:paraId="077F4A90" w14:textId="77777777" w:rsidR="00921E7B" w:rsidRPr="009F0581" w:rsidRDefault="00921E7B" w:rsidP="00F908FF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5C2A17" w14:textId="77777777" w:rsidR="00921E7B" w:rsidRPr="009F0581" w:rsidRDefault="00921E7B" w:rsidP="00F908F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05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FC77B8A" w14:textId="77777777" w:rsidR="00921E7B" w:rsidRPr="009F0581" w:rsidRDefault="00921E7B" w:rsidP="00F908FF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DB260A" w14:textId="77777777" w:rsidR="00921E7B" w:rsidRPr="009F0581" w:rsidRDefault="00921E7B" w:rsidP="00F908F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05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9F05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921E7B" w:rsidRPr="009F0581" w14:paraId="411AD151" w14:textId="77777777" w:rsidTr="00F908FF">
        <w:trPr>
          <w:trHeight w:val="20"/>
          <w:tblHeader/>
        </w:trPr>
        <w:tc>
          <w:tcPr>
            <w:tcW w:w="3112" w:type="dxa"/>
            <w:vAlign w:val="bottom"/>
          </w:tcPr>
          <w:p w14:paraId="32261017" w14:textId="77777777" w:rsidR="00921E7B" w:rsidRPr="009F0581" w:rsidRDefault="00921E7B" w:rsidP="00F908FF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794408B6" w14:textId="77777777" w:rsidR="00921E7B" w:rsidRPr="009F0581" w:rsidRDefault="00921E7B" w:rsidP="00F908F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058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F058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20F1D76" w14:textId="77777777" w:rsidR="00921E7B" w:rsidRPr="009F0581" w:rsidRDefault="00921E7B" w:rsidP="00F908F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58EA0EB5" w14:textId="77777777" w:rsidR="00921E7B" w:rsidRPr="009F0581" w:rsidRDefault="00921E7B" w:rsidP="00F908F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058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F058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643239A" w14:textId="77777777" w:rsidR="00921E7B" w:rsidRPr="009F0581" w:rsidRDefault="00921E7B" w:rsidP="00F908FF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78B9895C" w14:textId="77777777" w:rsidR="00921E7B" w:rsidRPr="009F0581" w:rsidRDefault="00921E7B" w:rsidP="00F908F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058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F058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0D77407" w14:textId="77777777" w:rsidR="00921E7B" w:rsidRPr="009F0581" w:rsidRDefault="00921E7B" w:rsidP="00F908F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48AEFB5" w14:textId="77777777" w:rsidR="00921E7B" w:rsidRPr="009F0581" w:rsidRDefault="00921E7B" w:rsidP="00F908F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058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F058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E3D39" w:rsidRPr="009F0581" w14:paraId="58D323E9" w14:textId="77777777" w:rsidTr="00192832">
        <w:trPr>
          <w:trHeight w:val="20"/>
        </w:trPr>
        <w:tc>
          <w:tcPr>
            <w:tcW w:w="3112" w:type="dxa"/>
            <w:vAlign w:val="bottom"/>
          </w:tcPr>
          <w:p w14:paraId="3CDCD835" w14:textId="77777777" w:rsidR="005E3D39" w:rsidRPr="00921E7B" w:rsidRDefault="005E3D39" w:rsidP="005E3D39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1E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7" w:type="dxa"/>
            <w:vAlign w:val="bottom"/>
          </w:tcPr>
          <w:p w14:paraId="7F5F438A" w14:textId="20AEA632" w:rsidR="005E3D39" w:rsidRPr="00F2514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267" w:type="dxa"/>
          </w:tcPr>
          <w:p w14:paraId="04AF009E" w14:textId="77777777" w:rsidR="005E3D39" w:rsidRPr="009F0581" w:rsidRDefault="005E3D39" w:rsidP="005E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  <w:vAlign w:val="bottom"/>
          </w:tcPr>
          <w:p w14:paraId="48B76E10" w14:textId="68B1C767" w:rsidR="005E3D39" w:rsidRPr="00F25141" w:rsidRDefault="005E3D39" w:rsidP="005E3D3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113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83" w:type="dxa"/>
          </w:tcPr>
          <w:p w14:paraId="40062C49" w14:textId="77777777" w:rsidR="005E3D39" w:rsidRPr="009F0581" w:rsidRDefault="005E3D39" w:rsidP="005E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5" w:type="dxa"/>
            <w:vAlign w:val="bottom"/>
          </w:tcPr>
          <w:p w14:paraId="47DDC981" w14:textId="1DB39B5C" w:rsidR="005E3D39" w:rsidRPr="009F0581" w:rsidRDefault="00192832" w:rsidP="005E3D3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17,157</w:t>
            </w:r>
          </w:p>
        </w:tc>
        <w:tc>
          <w:tcPr>
            <w:tcW w:w="238" w:type="dxa"/>
            <w:vAlign w:val="bottom"/>
          </w:tcPr>
          <w:p w14:paraId="228843AA" w14:textId="77777777" w:rsidR="005E3D39" w:rsidRPr="009F0581" w:rsidRDefault="005E3D39" w:rsidP="005E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60989684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</w:p>
        </w:tc>
      </w:tr>
      <w:tr w:rsidR="005E3D39" w:rsidRPr="009F0581" w14:paraId="1288FFB0" w14:textId="77777777" w:rsidTr="00F908FF">
        <w:trPr>
          <w:trHeight w:val="20"/>
        </w:trPr>
        <w:tc>
          <w:tcPr>
            <w:tcW w:w="3112" w:type="dxa"/>
            <w:vAlign w:val="bottom"/>
          </w:tcPr>
          <w:p w14:paraId="3715994E" w14:textId="77777777" w:rsidR="005E3D39" w:rsidRPr="00921E7B" w:rsidRDefault="005E3D39" w:rsidP="005E3D39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1E7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 </w:t>
            </w:r>
            <w:r w:rsidRPr="00921E7B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1427" w:type="dxa"/>
            <w:vAlign w:val="bottom"/>
          </w:tcPr>
          <w:p w14:paraId="52A7223F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  <w:vAlign w:val="bottom"/>
          </w:tcPr>
          <w:p w14:paraId="70D9ADB7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66" w:type="dxa"/>
            <w:vAlign w:val="bottom"/>
          </w:tcPr>
          <w:p w14:paraId="69EA35B9" w14:textId="77777777" w:rsidR="005E3D39" w:rsidRPr="009F0581" w:rsidRDefault="005E3D39" w:rsidP="005E3D3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83" w:type="dxa"/>
            <w:vAlign w:val="bottom"/>
          </w:tcPr>
          <w:p w14:paraId="591BD7F1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05" w:type="dxa"/>
            <w:vAlign w:val="bottom"/>
          </w:tcPr>
          <w:p w14:paraId="1C381B4F" w14:textId="77777777" w:rsidR="005E3D39" w:rsidRPr="009F0581" w:rsidRDefault="005E3D39" w:rsidP="005E3D3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F7C689D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4" w:type="dxa"/>
            <w:vAlign w:val="bottom"/>
          </w:tcPr>
          <w:p w14:paraId="52C60A61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5E3D39" w:rsidRPr="009F0581" w14:paraId="01B50496" w14:textId="77777777" w:rsidTr="00192832">
        <w:trPr>
          <w:trHeight w:val="20"/>
        </w:trPr>
        <w:tc>
          <w:tcPr>
            <w:tcW w:w="3112" w:type="dxa"/>
            <w:vAlign w:val="bottom"/>
          </w:tcPr>
          <w:p w14:paraId="2CC5AB40" w14:textId="77777777" w:rsidR="005E3D39" w:rsidRPr="00921E7B" w:rsidRDefault="005E3D39" w:rsidP="005E3D39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1E7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921E7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921E7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36478573" w14:textId="7F541A67" w:rsidR="005E3D39" w:rsidRPr="002125CF" w:rsidRDefault="005E3D39" w:rsidP="005E3D3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8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67" w:type="dxa"/>
            <w:vAlign w:val="bottom"/>
          </w:tcPr>
          <w:p w14:paraId="70D76664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27FED76" w14:textId="77777777" w:rsidR="005E3D39" w:rsidRPr="00F2514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83" w:type="dxa"/>
            <w:vAlign w:val="bottom"/>
          </w:tcPr>
          <w:p w14:paraId="50C58755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4E59BF3" w14:textId="1AC63005" w:rsidR="005E3D39" w:rsidRPr="00395F8B" w:rsidRDefault="00192832" w:rsidP="005E3D3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6,296</w:t>
            </w:r>
          </w:p>
        </w:tc>
        <w:tc>
          <w:tcPr>
            <w:tcW w:w="238" w:type="dxa"/>
            <w:vAlign w:val="bottom"/>
          </w:tcPr>
          <w:p w14:paraId="379C8B79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B9F84C4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6,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787</w:t>
            </w:r>
          </w:p>
        </w:tc>
      </w:tr>
      <w:tr w:rsidR="005E3D39" w:rsidRPr="009F0581" w14:paraId="374BF9BF" w14:textId="77777777" w:rsidTr="00F908FF">
        <w:trPr>
          <w:trHeight w:val="20"/>
        </w:trPr>
        <w:tc>
          <w:tcPr>
            <w:tcW w:w="3112" w:type="dxa"/>
            <w:vAlign w:val="bottom"/>
          </w:tcPr>
          <w:p w14:paraId="187D9682" w14:textId="77777777" w:rsidR="005E3D39" w:rsidRPr="00921E7B" w:rsidRDefault="005E3D39" w:rsidP="005E3D39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05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3AC8F" w14:textId="6469C882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267" w:type="dxa"/>
            <w:vAlign w:val="bottom"/>
          </w:tcPr>
          <w:p w14:paraId="18FF9E54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9AEB8" w14:textId="77777777" w:rsidR="005E3D39" w:rsidRPr="00F2514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83" w:type="dxa"/>
            <w:vAlign w:val="bottom"/>
          </w:tcPr>
          <w:p w14:paraId="6E609724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3392A" w14:textId="53E54A93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23,453</w:t>
            </w:r>
          </w:p>
        </w:tc>
        <w:tc>
          <w:tcPr>
            <w:tcW w:w="238" w:type="dxa"/>
            <w:vAlign w:val="bottom"/>
          </w:tcPr>
          <w:p w14:paraId="4D04C81D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DE1CB" w14:textId="77777777" w:rsidR="005E3D39" w:rsidRPr="009F0581" w:rsidRDefault="005E3D39" w:rsidP="005E3D39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347</w:t>
            </w:r>
          </w:p>
        </w:tc>
      </w:tr>
    </w:tbl>
    <w:p w14:paraId="78B8D56C" w14:textId="77777777" w:rsidR="00921E7B" w:rsidRPr="009F0581" w:rsidRDefault="00921E7B" w:rsidP="00921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77A61C4" w14:textId="77777777" w:rsidR="00921E7B" w:rsidRDefault="00921E7B" w:rsidP="00921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03"/>
        <w:jc w:val="thaiDistribute"/>
        <w:rPr>
          <w:rFonts w:asciiTheme="majorBidi" w:hAnsiTheme="majorBidi" w:cstheme="majorBidi"/>
          <w:sz w:val="30"/>
          <w:szCs w:val="30"/>
        </w:rPr>
      </w:pPr>
      <w:r w:rsidRPr="00921E7B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</w:t>
      </w:r>
      <w:r w:rsidRPr="00921E7B">
        <w:rPr>
          <w:rFonts w:asciiTheme="majorBidi" w:hAnsiTheme="majorBidi" w:cstheme="majorBidi"/>
          <w:sz w:val="30"/>
          <w:szCs w:val="30"/>
        </w:rPr>
        <w:t xml:space="preserve"> (</w:t>
      </w:r>
      <w:r w:rsidRPr="00921E7B">
        <w:rPr>
          <w:rFonts w:asciiTheme="majorBidi" w:hAnsiTheme="majorBidi" w:cstheme="majorBidi"/>
          <w:sz w:val="30"/>
          <w:szCs w:val="30"/>
          <w:cs/>
        </w:rPr>
        <w:t xml:space="preserve">เครดิตเทอม) แก่ลูกค้าตามนโยบายของกลุ่มบริษัทในปี </w:t>
      </w:r>
      <w:r w:rsidRPr="00921E7B">
        <w:rPr>
          <w:rFonts w:asciiTheme="majorBidi" w:hAnsiTheme="majorBidi" w:cstheme="majorBidi"/>
          <w:sz w:val="30"/>
          <w:szCs w:val="30"/>
        </w:rPr>
        <w:t xml:space="preserve">2568 </w:t>
      </w:r>
      <w:r w:rsidRPr="00AD0B5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D0B53">
        <w:rPr>
          <w:rFonts w:asciiTheme="majorBidi" w:hAnsiTheme="majorBidi" w:cstheme="majorBidi"/>
          <w:sz w:val="30"/>
          <w:szCs w:val="30"/>
        </w:rPr>
        <w:t>2567</w:t>
      </w:r>
      <w:r w:rsidRPr="00AD0B53">
        <w:rPr>
          <w:rFonts w:asciiTheme="majorBidi" w:hAnsiTheme="majorBidi" w:cstheme="majorBidi"/>
          <w:sz w:val="30"/>
          <w:szCs w:val="30"/>
          <w:cs/>
        </w:rPr>
        <w:t xml:space="preserve"> คือ </w:t>
      </w:r>
      <w:r w:rsidRPr="00AD0B53">
        <w:rPr>
          <w:rFonts w:asciiTheme="majorBidi" w:hAnsiTheme="majorBidi" w:cstheme="majorBidi"/>
          <w:sz w:val="30"/>
          <w:szCs w:val="30"/>
        </w:rPr>
        <w:t>7</w:t>
      </w:r>
      <w:r w:rsidRPr="00AD0B53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Pr="00AD0B53">
        <w:rPr>
          <w:rFonts w:asciiTheme="majorBidi" w:hAnsiTheme="majorBidi" w:cstheme="majorBidi"/>
          <w:sz w:val="30"/>
          <w:szCs w:val="30"/>
        </w:rPr>
        <w:t xml:space="preserve">90 </w:t>
      </w:r>
      <w:r w:rsidRPr="00AD0B53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A553234" w14:textId="77777777" w:rsidR="00921E7B" w:rsidRDefault="00921E7B" w:rsidP="00921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03"/>
        <w:jc w:val="thaiDistribute"/>
        <w:rPr>
          <w:rFonts w:asciiTheme="majorBidi" w:hAnsiTheme="majorBidi" w:cstheme="majorBidi"/>
          <w:sz w:val="30"/>
          <w:szCs w:val="30"/>
        </w:rPr>
      </w:pPr>
    </w:p>
    <w:p w14:paraId="523BAF28" w14:textId="77777777" w:rsidR="00B62920" w:rsidRDefault="00B62920" w:rsidP="00921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0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13D604" w14:textId="77777777" w:rsidR="00921E7B" w:rsidRPr="00921E7B" w:rsidRDefault="00921E7B" w:rsidP="00921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03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88985" w14:textId="77777777" w:rsidR="002B5676" w:rsidRPr="00C117EB" w:rsidRDefault="002B5676" w:rsidP="0029768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C117EB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  <w:r w:rsidR="00375436" w:rsidRPr="00C117E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85BBF" w:rsidRPr="00C117EB">
        <w:rPr>
          <w:rFonts w:ascii="Angsana New" w:hAnsi="Angsana New"/>
          <w:b/>
          <w:bCs/>
          <w:sz w:val="30"/>
          <w:szCs w:val="30"/>
          <w:cs/>
        </w:rPr>
        <w:t>-</w:t>
      </w:r>
      <w:r w:rsidR="00375436" w:rsidRPr="00C117EB">
        <w:rPr>
          <w:rFonts w:ascii="Angsana New" w:hAnsi="Angsana New"/>
          <w:b/>
          <w:bCs/>
          <w:sz w:val="30"/>
          <w:szCs w:val="30"/>
        </w:rPr>
        <w:t xml:space="preserve"> </w:t>
      </w:r>
      <w:r w:rsidR="00375436" w:rsidRPr="00C117EB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79007B2B" w14:textId="77777777" w:rsidR="005707AA" w:rsidRPr="00C117EB" w:rsidRDefault="005707AA" w:rsidP="0057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94"/>
        <w:gridCol w:w="1440"/>
        <w:gridCol w:w="267"/>
        <w:gridCol w:w="1353"/>
        <w:gridCol w:w="283"/>
        <w:gridCol w:w="1427"/>
        <w:gridCol w:w="270"/>
        <w:gridCol w:w="1436"/>
      </w:tblGrid>
      <w:tr w:rsidR="00AD0B53" w:rsidRPr="00AD0B53" w14:paraId="41E9CC76" w14:textId="77777777" w:rsidTr="00C117EB">
        <w:trPr>
          <w:cantSplit/>
          <w:trHeight w:val="20"/>
          <w:tblHeader/>
        </w:trPr>
        <w:tc>
          <w:tcPr>
            <w:tcW w:w="2894" w:type="dxa"/>
            <w:vAlign w:val="bottom"/>
          </w:tcPr>
          <w:p w14:paraId="2282283E" w14:textId="77777777" w:rsidR="00B34778" w:rsidRPr="00AD0B53" w:rsidRDefault="00B34778" w:rsidP="00470AD7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476" w:type="dxa"/>
            <w:gridSpan w:val="7"/>
            <w:tcBorders>
              <w:bottom w:val="single" w:sz="4" w:space="0" w:color="auto"/>
            </w:tcBorders>
            <w:vAlign w:val="bottom"/>
          </w:tcPr>
          <w:p w14:paraId="764EA3AB" w14:textId="77777777" w:rsidR="00B34778" w:rsidRPr="00AD0B53" w:rsidRDefault="00B34778" w:rsidP="00470AD7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AD0B53" w:rsidRPr="00AD0B53" w14:paraId="15B90A27" w14:textId="77777777" w:rsidTr="00C117EB">
        <w:trPr>
          <w:trHeight w:val="20"/>
          <w:tblHeader/>
        </w:trPr>
        <w:tc>
          <w:tcPr>
            <w:tcW w:w="2894" w:type="dxa"/>
            <w:vAlign w:val="bottom"/>
          </w:tcPr>
          <w:p w14:paraId="41558FBA" w14:textId="77777777" w:rsidR="00B34778" w:rsidRPr="00AD0B53" w:rsidRDefault="00B34778" w:rsidP="00CD60A9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77A9A4" w14:textId="77777777" w:rsidR="00B34778" w:rsidRPr="00AD0B53" w:rsidRDefault="00B34778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0B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BB3AE9A" w14:textId="77777777" w:rsidR="00B34778" w:rsidRPr="00AD0B53" w:rsidRDefault="00B34778" w:rsidP="00470AD7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3E225D" w14:textId="77777777" w:rsidR="00B34778" w:rsidRPr="00AD0B53" w:rsidRDefault="00B34778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0B53">
              <w:rPr>
                <w:rFonts w:ascii="Angsana New" w:hAnsi="Angsana New" w:cs="Angsana New"/>
                <w:sz w:val="30"/>
                <w:szCs w:val="30"/>
                <w:cs/>
              </w:rPr>
              <w:t>งบการ</w:t>
            </w:r>
            <w:r w:rsidR="006E5F95" w:rsidRPr="00AD0B53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 w:rsidRPr="00AD0B53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AD0B53" w:rsidRPr="00AD0B53" w14:paraId="71B4E850" w14:textId="77777777" w:rsidTr="00C117EB">
        <w:trPr>
          <w:trHeight w:val="20"/>
          <w:tblHeader/>
        </w:trPr>
        <w:tc>
          <w:tcPr>
            <w:tcW w:w="2894" w:type="dxa"/>
            <w:vAlign w:val="bottom"/>
          </w:tcPr>
          <w:p w14:paraId="76C72EC4" w14:textId="77777777" w:rsidR="00B34778" w:rsidRPr="00AD0B53" w:rsidRDefault="00B34778" w:rsidP="00CD60A9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5A02AC" w14:textId="30869AE1" w:rsidR="00B34778" w:rsidRPr="00EA566C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66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EA566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A566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33DF0" w:rsidRPr="00EA566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22568DC" w14:textId="77777777" w:rsidR="00B34778" w:rsidRPr="00EA566C" w:rsidRDefault="00B34778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50349ABC" w14:textId="38812385" w:rsidR="00B34778" w:rsidRPr="00EA566C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66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EA566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A566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33DF0" w:rsidRPr="00EA566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0D20FDD5" w14:textId="77777777" w:rsidR="00B34778" w:rsidRPr="00EA566C" w:rsidRDefault="00B34778" w:rsidP="00470AD7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5B69E8F" w14:textId="4425743D" w:rsidR="00B34778" w:rsidRPr="00EA566C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66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EA566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A566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33DF0" w:rsidRPr="00EA566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EDA70C" w14:textId="77777777" w:rsidR="00B34778" w:rsidRPr="00AD0B53" w:rsidRDefault="00B34778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7D2E3BB1" w14:textId="22FB6952" w:rsidR="00B34778" w:rsidRPr="00AD0B53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0B5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AD0B5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D0B5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33DF0" w:rsidRPr="00AD0B5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D0B53" w:rsidRPr="00AD0B53" w14:paraId="4E7AA315" w14:textId="77777777" w:rsidTr="00EA566C">
        <w:trPr>
          <w:trHeight w:val="20"/>
        </w:trPr>
        <w:tc>
          <w:tcPr>
            <w:tcW w:w="2894" w:type="dxa"/>
            <w:vAlign w:val="bottom"/>
          </w:tcPr>
          <w:p w14:paraId="44413E5F" w14:textId="77777777" w:rsidR="00752A07" w:rsidRPr="00AD0B53" w:rsidRDefault="00752A07" w:rsidP="00C117EB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สินค้าที่มีไว้เพื่อขาย</w:t>
            </w:r>
          </w:p>
        </w:tc>
        <w:tc>
          <w:tcPr>
            <w:tcW w:w="1440" w:type="dxa"/>
            <w:vAlign w:val="bottom"/>
          </w:tcPr>
          <w:p w14:paraId="16029F5A" w14:textId="09AF323C" w:rsidR="00752A07" w:rsidRPr="00EA566C" w:rsidRDefault="00C97C69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132,949</w:t>
            </w:r>
          </w:p>
        </w:tc>
        <w:tc>
          <w:tcPr>
            <w:tcW w:w="267" w:type="dxa"/>
            <w:vAlign w:val="bottom"/>
          </w:tcPr>
          <w:p w14:paraId="7DA7F531" w14:textId="77777777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53" w:type="dxa"/>
            <w:vAlign w:val="bottom"/>
          </w:tcPr>
          <w:p w14:paraId="2F764D2A" w14:textId="3127E175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167,234</w:t>
            </w:r>
          </w:p>
        </w:tc>
        <w:tc>
          <w:tcPr>
            <w:tcW w:w="283" w:type="dxa"/>
            <w:vAlign w:val="bottom"/>
          </w:tcPr>
          <w:p w14:paraId="687B218B" w14:textId="77777777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27" w:type="dxa"/>
            <w:vAlign w:val="bottom"/>
          </w:tcPr>
          <w:p w14:paraId="56C2B0CE" w14:textId="43E7A19F" w:rsidR="00752A07" w:rsidRPr="00EA566C" w:rsidRDefault="000A5E63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132,856</w:t>
            </w:r>
          </w:p>
        </w:tc>
        <w:tc>
          <w:tcPr>
            <w:tcW w:w="270" w:type="dxa"/>
            <w:vAlign w:val="bottom"/>
          </w:tcPr>
          <w:p w14:paraId="0605AA7A" w14:textId="77777777" w:rsidR="00752A07" w:rsidRPr="00AD0B53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6" w:type="dxa"/>
            <w:vAlign w:val="bottom"/>
          </w:tcPr>
          <w:p w14:paraId="2269C36B" w14:textId="6BBE537F" w:rsidR="00752A07" w:rsidRPr="00AD0B53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D0B53">
              <w:rPr>
                <w:rFonts w:ascii="Angsana New" w:hAnsi="Angsana New"/>
                <w:sz w:val="30"/>
                <w:szCs w:val="30"/>
                <w:lang w:eastAsia="en-US"/>
              </w:rPr>
              <w:t>167,169</w:t>
            </w:r>
          </w:p>
        </w:tc>
      </w:tr>
      <w:tr w:rsidR="00AD0B53" w:rsidRPr="00AD0B53" w14:paraId="60F6B256" w14:textId="77777777" w:rsidTr="00EA566C">
        <w:trPr>
          <w:trHeight w:val="20"/>
        </w:trPr>
        <w:tc>
          <w:tcPr>
            <w:tcW w:w="2894" w:type="dxa"/>
            <w:vAlign w:val="bottom"/>
          </w:tcPr>
          <w:p w14:paraId="51CF33D8" w14:textId="77777777" w:rsidR="00752A07" w:rsidRPr="00AD0B53" w:rsidRDefault="00752A07" w:rsidP="00C117EB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04CFCC" w14:textId="3FDB6335" w:rsidR="00752A07" w:rsidRPr="00EA566C" w:rsidRDefault="00C97C69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24,533</w:t>
            </w:r>
          </w:p>
        </w:tc>
        <w:tc>
          <w:tcPr>
            <w:tcW w:w="267" w:type="dxa"/>
            <w:vAlign w:val="bottom"/>
          </w:tcPr>
          <w:p w14:paraId="74A46EEB" w14:textId="77777777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34014D8" w14:textId="60F0FB12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31,735</w:t>
            </w:r>
          </w:p>
        </w:tc>
        <w:tc>
          <w:tcPr>
            <w:tcW w:w="283" w:type="dxa"/>
            <w:vAlign w:val="bottom"/>
          </w:tcPr>
          <w:p w14:paraId="2C6C9CD4" w14:textId="77777777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5DC93C3E" w14:textId="48421C68" w:rsidR="00752A07" w:rsidRPr="00EA566C" w:rsidRDefault="000A5E63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24,533</w:t>
            </w:r>
          </w:p>
        </w:tc>
        <w:tc>
          <w:tcPr>
            <w:tcW w:w="270" w:type="dxa"/>
            <w:vAlign w:val="bottom"/>
          </w:tcPr>
          <w:p w14:paraId="0C18FE74" w14:textId="77777777" w:rsidR="00752A07" w:rsidRPr="00AD0B53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35E65925" w14:textId="3AE8C4E0" w:rsidR="00752A07" w:rsidRPr="00AD0B53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D0B53">
              <w:rPr>
                <w:rFonts w:ascii="Angsana New" w:hAnsi="Angsana New"/>
                <w:sz w:val="30"/>
                <w:szCs w:val="30"/>
                <w:lang w:eastAsia="en-US"/>
              </w:rPr>
              <w:t>31,735</w:t>
            </w:r>
          </w:p>
        </w:tc>
      </w:tr>
      <w:tr w:rsidR="00AD0B53" w:rsidRPr="00AD0B53" w14:paraId="69A86FCB" w14:textId="77777777" w:rsidTr="00EA566C">
        <w:trPr>
          <w:trHeight w:val="20"/>
        </w:trPr>
        <w:tc>
          <w:tcPr>
            <w:tcW w:w="2894" w:type="dxa"/>
            <w:vAlign w:val="bottom"/>
          </w:tcPr>
          <w:p w14:paraId="73247B89" w14:textId="77777777" w:rsidR="00752A07" w:rsidRPr="00AD0B53" w:rsidRDefault="00752A07" w:rsidP="00C117EB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41EFE" w14:textId="560DA857" w:rsidR="00752A07" w:rsidRPr="00EA566C" w:rsidRDefault="00C97C69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157,482</w:t>
            </w:r>
          </w:p>
        </w:tc>
        <w:tc>
          <w:tcPr>
            <w:tcW w:w="267" w:type="dxa"/>
            <w:vAlign w:val="bottom"/>
          </w:tcPr>
          <w:p w14:paraId="0845E998" w14:textId="77777777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7D1F0E3C" w14:textId="0A46C754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198,969</w:t>
            </w:r>
          </w:p>
        </w:tc>
        <w:tc>
          <w:tcPr>
            <w:tcW w:w="283" w:type="dxa"/>
            <w:vAlign w:val="bottom"/>
          </w:tcPr>
          <w:p w14:paraId="2B71FF78" w14:textId="77777777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F62792E" w14:textId="5C0C2099" w:rsidR="00752A07" w:rsidRPr="00EA566C" w:rsidRDefault="000A5E63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157,389</w:t>
            </w:r>
          </w:p>
        </w:tc>
        <w:tc>
          <w:tcPr>
            <w:tcW w:w="270" w:type="dxa"/>
            <w:vAlign w:val="bottom"/>
          </w:tcPr>
          <w:p w14:paraId="0FCFCAB5" w14:textId="77777777" w:rsidR="00752A07" w:rsidRPr="00AD0B53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31A031EF" w14:textId="31DCEE96" w:rsidR="00752A07" w:rsidRPr="00AD0B53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D0B53">
              <w:rPr>
                <w:rFonts w:ascii="Angsana New" w:hAnsi="Angsana New"/>
                <w:sz w:val="30"/>
                <w:szCs w:val="30"/>
                <w:lang w:eastAsia="en-US"/>
              </w:rPr>
              <w:t>198,904</w:t>
            </w:r>
          </w:p>
        </w:tc>
      </w:tr>
      <w:tr w:rsidR="00AD0B53" w:rsidRPr="00AD0B53" w14:paraId="5514D4C4" w14:textId="77777777" w:rsidTr="00EA566C">
        <w:trPr>
          <w:trHeight w:val="20"/>
        </w:trPr>
        <w:tc>
          <w:tcPr>
            <w:tcW w:w="2894" w:type="dxa"/>
            <w:vAlign w:val="bottom"/>
          </w:tcPr>
          <w:p w14:paraId="7DD5B401" w14:textId="77777777" w:rsidR="00752A07" w:rsidRPr="00AD0B53" w:rsidRDefault="00752A07" w:rsidP="00C117EB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หัก ค่าเผื่อสินค้าเสื่อมสภาพ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794D6" w14:textId="363BADCB" w:rsidR="00752A07" w:rsidRPr="00EA566C" w:rsidRDefault="00C97C69" w:rsidP="00752A07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(9,314)</w:t>
            </w:r>
          </w:p>
        </w:tc>
        <w:tc>
          <w:tcPr>
            <w:tcW w:w="267" w:type="dxa"/>
            <w:vAlign w:val="bottom"/>
          </w:tcPr>
          <w:p w14:paraId="42C57CA1" w14:textId="77777777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2D4B10BE" w14:textId="011E33D9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(12,634)</w:t>
            </w:r>
          </w:p>
        </w:tc>
        <w:tc>
          <w:tcPr>
            <w:tcW w:w="283" w:type="dxa"/>
            <w:vAlign w:val="bottom"/>
          </w:tcPr>
          <w:p w14:paraId="33CE2436" w14:textId="77777777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065007A2" w14:textId="0FCC90CD" w:rsidR="00752A07" w:rsidRPr="00EA566C" w:rsidRDefault="000A5E63" w:rsidP="00752A07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(9,314)</w:t>
            </w:r>
          </w:p>
        </w:tc>
        <w:tc>
          <w:tcPr>
            <w:tcW w:w="270" w:type="dxa"/>
            <w:vAlign w:val="bottom"/>
          </w:tcPr>
          <w:p w14:paraId="4741876D" w14:textId="77777777" w:rsidR="00752A07" w:rsidRPr="00AD0B53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37F53591" w14:textId="12DE4E88" w:rsidR="00752A07" w:rsidRPr="00AD0B53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D0B53">
              <w:rPr>
                <w:rFonts w:ascii="Angsana New" w:hAnsi="Angsana New"/>
                <w:sz w:val="30"/>
                <w:szCs w:val="30"/>
                <w:lang w:eastAsia="en-US"/>
              </w:rPr>
              <w:t>(12,634)</w:t>
            </w:r>
          </w:p>
        </w:tc>
      </w:tr>
      <w:tr w:rsidR="00AD0B53" w:rsidRPr="00AD0B53" w14:paraId="6526F95F" w14:textId="77777777" w:rsidTr="00EA566C">
        <w:trPr>
          <w:trHeight w:val="20"/>
        </w:trPr>
        <w:tc>
          <w:tcPr>
            <w:tcW w:w="2894" w:type="dxa"/>
            <w:vAlign w:val="bottom"/>
          </w:tcPr>
          <w:p w14:paraId="1B333BEC" w14:textId="77777777" w:rsidR="00752A07" w:rsidRPr="00AD0B53" w:rsidRDefault="00752A07" w:rsidP="00C117EB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E829C" w14:textId="2309700F" w:rsidR="00752A07" w:rsidRPr="00EA566C" w:rsidRDefault="00AD0B53" w:rsidP="00AD0B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61" w:right="228"/>
              <w:jc w:val="right"/>
              <w:rPr>
                <w:rFonts w:ascii="Angsana New" w:hAnsi="Angsana New"/>
                <w:sz w:val="30"/>
                <w:szCs w:val="30"/>
                <w:lang w:val="af-ZA"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148,168</w:t>
            </w:r>
          </w:p>
        </w:tc>
        <w:tc>
          <w:tcPr>
            <w:tcW w:w="267" w:type="dxa"/>
            <w:vAlign w:val="bottom"/>
          </w:tcPr>
          <w:p w14:paraId="51356526" w14:textId="77777777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651C7" w14:textId="333BE403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186,335</w:t>
            </w:r>
          </w:p>
        </w:tc>
        <w:tc>
          <w:tcPr>
            <w:tcW w:w="283" w:type="dxa"/>
            <w:vAlign w:val="bottom"/>
          </w:tcPr>
          <w:p w14:paraId="3E2BF325" w14:textId="77777777" w:rsidR="00752A07" w:rsidRPr="00EA566C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BA098" w14:textId="79505970" w:rsidR="00752A07" w:rsidRPr="00EA566C" w:rsidRDefault="00AD0B53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566C">
              <w:rPr>
                <w:rFonts w:ascii="Angsana New" w:hAnsi="Angsana New"/>
                <w:sz w:val="30"/>
                <w:szCs w:val="30"/>
                <w:lang w:eastAsia="en-US"/>
              </w:rPr>
              <w:t>148,075</w:t>
            </w:r>
          </w:p>
        </w:tc>
        <w:tc>
          <w:tcPr>
            <w:tcW w:w="270" w:type="dxa"/>
            <w:vAlign w:val="bottom"/>
          </w:tcPr>
          <w:p w14:paraId="39ECAC01" w14:textId="77777777" w:rsidR="00752A07" w:rsidRPr="00AD0B53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F7276" w14:textId="12264B22" w:rsidR="00752A07" w:rsidRPr="00AD0B53" w:rsidRDefault="00752A07" w:rsidP="00752A0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AD0B53">
              <w:rPr>
                <w:rFonts w:ascii="Angsana New" w:hAnsi="Angsana New"/>
                <w:sz w:val="30"/>
                <w:szCs w:val="30"/>
                <w:lang w:eastAsia="en-US"/>
              </w:rPr>
              <w:t>186,270</w:t>
            </w:r>
          </w:p>
        </w:tc>
      </w:tr>
    </w:tbl>
    <w:p w14:paraId="56022C76" w14:textId="77777777" w:rsidR="00C117EB" w:rsidRPr="00C117EB" w:rsidRDefault="00C1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FB86D10" w14:textId="067388DB" w:rsidR="00C117EB" w:rsidRPr="00C117EB" w:rsidRDefault="00C117EB" w:rsidP="00C117E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C117EB">
        <w:rPr>
          <w:rFonts w:ascii="Angsana New" w:hAnsi="Angsana New"/>
          <w:b/>
          <w:bCs/>
          <w:sz w:val="30"/>
          <w:szCs w:val="30"/>
          <w:cs/>
        </w:rPr>
        <w:t xml:space="preserve">เงินให้กู้ยืมระยะสั้นแก่กิจการอื่น   </w:t>
      </w:r>
    </w:p>
    <w:p w14:paraId="74663C80" w14:textId="77777777" w:rsidR="00C117EB" w:rsidRPr="00C117EB" w:rsidRDefault="00C117EB" w:rsidP="00C1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</w:p>
    <w:p w14:paraId="697AF4DB" w14:textId="40129113" w:rsidR="00610BAB" w:rsidRDefault="00C117EB" w:rsidP="00510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91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C117EB"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 w:rsidRPr="00C117EB">
        <w:rPr>
          <w:rFonts w:ascii="Angsana New" w:hAnsi="Angsana New"/>
          <w:sz w:val="30"/>
          <w:szCs w:val="30"/>
        </w:rPr>
        <w:t>2568</w:t>
      </w:r>
      <w:r w:rsidRPr="00C117EB">
        <w:rPr>
          <w:rFonts w:ascii="Angsana New" w:hAnsi="Angsana New"/>
          <w:sz w:val="30"/>
          <w:szCs w:val="30"/>
          <w:cs/>
        </w:rPr>
        <w:t xml:space="preserve"> บริษัทได้ให้เงินกู้ยืมจำนวน </w:t>
      </w:r>
      <w:r w:rsidRPr="00C117EB">
        <w:rPr>
          <w:rFonts w:ascii="Angsana New" w:hAnsi="Angsana New"/>
          <w:sz w:val="30"/>
          <w:szCs w:val="30"/>
        </w:rPr>
        <w:t>5.1</w:t>
      </w:r>
      <w:r w:rsidRPr="00C117EB">
        <w:rPr>
          <w:rFonts w:ascii="Angsana New" w:hAnsi="Angsana New"/>
          <w:sz w:val="30"/>
          <w:szCs w:val="30"/>
          <w:cs/>
        </w:rPr>
        <w:t xml:space="preserve"> ล้านบาทแก่บริษัทที่ไม่เกี่ยวข้องกันในประเทศแห่งหนึ่งโดยคิดดอกเบี้ยในอัตราร้อยละ</w:t>
      </w:r>
      <w:r w:rsidR="000B3DC3">
        <w:rPr>
          <w:rFonts w:ascii="Angsana New" w:hAnsi="Angsana New"/>
          <w:sz w:val="30"/>
          <w:szCs w:val="30"/>
        </w:rPr>
        <w:t xml:space="preserve"> </w:t>
      </w:r>
      <w:r w:rsidRPr="00C117EB">
        <w:rPr>
          <w:rFonts w:ascii="Angsana New" w:hAnsi="Angsana New"/>
          <w:sz w:val="30"/>
          <w:szCs w:val="30"/>
        </w:rPr>
        <w:t>10</w:t>
      </w:r>
      <w:r w:rsidRPr="00C117EB">
        <w:rPr>
          <w:rFonts w:ascii="Angsana New" w:hAnsi="Angsana New"/>
          <w:sz w:val="30"/>
          <w:szCs w:val="30"/>
          <w:cs/>
        </w:rPr>
        <w:t xml:space="preserve"> ต่อปีเป็นระยะเวลา </w:t>
      </w:r>
      <w:r w:rsidRPr="00C117EB">
        <w:rPr>
          <w:rFonts w:ascii="Angsana New" w:hAnsi="Angsana New"/>
          <w:sz w:val="30"/>
          <w:szCs w:val="30"/>
        </w:rPr>
        <w:t>2</w:t>
      </w:r>
      <w:r w:rsidRPr="00C117EB">
        <w:rPr>
          <w:rFonts w:ascii="Angsana New" w:hAnsi="Angsana New"/>
          <w:sz w:val="30"/>
          <w:szCs w:val="30"/>
          <w:cs/>
        </w:rPr>
        <w:t xml:space="preserve"> เดือน (ซึ่งต่อมาขยายระยะเวลาเป็น </w:t>
      </w:r>
      <w:r w:rsidRPr="00C117EB">
        <w:rPr>
          <w:rFonts w:ascii="Angsana New" w:hAnsi="Angsana New"/>
          <w:sz w:val="30"/>
          <w:szCs w:val="30"/>
        </w:rPr>
        <w:t>6</w:t>
      </w:r>
      <w:r w:rsidRPr="00C117EB">
        <w:rPr>
          <w:rFonts w:ascii="Angsana New" w:hAnsi="Angsana New"/>
          <w:sz w:val="30"/>
          <w:szCs w:val="30"/>
          <w:cs/>
        </w:rPr>
        <w:t xml:space="preserve"> เดือน) ทั้งนี้ วัตถุประสงค์การให้กู้ยืมครั้งนี้โดยเนื้อหาสาระเป็นการทดรอง</w:t>
      </w:r>
      <w:r w:rsidRPr="005102F9">
        <w:rPr>
          <w:rFonts w:ascii="Angsana New" w:hAnsi="Angsana New"/>
          <w:sz w:val="30"/>
          <w:szCs w:val="30"/>
          <w:cs/>
        </w:rPr>
        <w:t xml:space="preserve">จ่ายเงินเพื่อจัดหาสินค้าอุปกรณ์ทางการแพทย์เฉพาะทางจำนวน </w:t>
      </w:r>
      <w:r w:rsidRPr="005102F9">
        <w:rPr>
          <w:rFonts w:ascii="Angsana New" w:hAnsi="Angsana New"/>
          <w:sz w:val="30"/>
          <w:szCs w:val="30"/>
        </w:rPr>
        <w:t>5</w:t>
      </w:r>
      <w:r w:rsidRPr="005102F9">
        <w:rPr>
          <w:rFonts w:ascii="Angsana New" w:hAnsi="Angsana New"/>
          <w:sz w:val="30"/>
          <w:szCs w:val="30"/>
          <w:cs/>
        </w:rPr>
        <w:t xml:space="preserve"> รายการให้แก่บริษัทเพื่อนำไปขายให้แก่ลูกค้าตามปกติและมีหลักประกันการกู้ยืมนี้เป็นการโอนสิทธิรับชำระเงินจากลูกหนี้การค้าบางรายของผู้กู้ด้วยจำนวนเงินเดียวกัน โดยผู้กู้เป็น</w:t>
      </w:r>
      <w:r w:rsidRPr="00C117EB">
        <w:rPr>
          <w:rFonts w:ascii="Angsana New" w:hAnsi="Angsana New"/>
          <w:sz w:val="30"/>
          <w:szCs w:val="30"/>
          <w:cs/>
        </w:rPr>
        <w:t>ผู้ขายที่มีความเชี่ยวชาญสำหรับสินค้าดังกล่าว ในส่วนของการจัดทำเอกสารสัญญาออกมาเป็นรูปแบบสัญญากู้ยืมเงินเป็นไปเพื่อวัตถุประสงค์ของความรัดกุมรอบคอบในทางกฎหมายตามคำแนะนำของผู้เชี่ยวชาญด้านกฎหมายของฝ่ายบริหา</w:t>
      </w:r>
      <w:r w:rsidR="004E14C3">
        <w:rPr>
          <w:rFonts w:ascii="Angsana New" w:hAnsi="Angsana New" w:hint="cs"/>
          <w:sz w:val="30"/>
          <w:szCs w:val="30"/>
          <w:cs/>
        </w:rPr>
        <w:t xml:space="preserve">ร </w:t>
      </w:r>
      <w:r w:rsidR="001D7B4F" w:rsidRPr="005102F9">
        <w:rPr>
          <w:rFonts w:ascii="Angsana New" w:hAnsi="Angsana New" w:hint="cs"/>
          <w:sz w:val="30"/>
          <w:szCs w:val="30"/>
          <w:cs/>
        </w:rPr>
        <w:t xml:space="preserve">ต่อมาในช่วงปลายเดือนมกราคม </w:t>
      </w:r>
      <w:r w:rsidR="001D7B4F" w:rsidRPr="005102F9">
        <w:rPr>
          <w:rFonts w:ascii="Angsana New" w:hAnsi="Angsana New"/>
          <w:sz w:val="30"/>
          <w:szCs w:val="30"/>
        </w:rPr>
        <w:t xml:space="preserve">2569 </w:t>
      </w:r>
      <w:r w:rsidR="00610BAB" w:rsidRPr="005102F9">
        <w:rPr>
          <w:rFonts w:ascii="Angsana New" w:hAnsi="Angsana New" w:hint="cs"/>
          <w:sz w:val="30"/>
          <w:szCs w:val="30"/>
          <w:cs/>
        </w:rPr>
        <w:t>ผู้กู้</w:t>
      </w:r>
      <w:r w:rsidR="005102F9" w:rsidRPr="005102F9">
        <w:rPr>
          <w:rFonts w:ascii="Angsana New" w:hAnsi="Angsana New" w:hint="cs"/>
          <w:sz w:val="30"/>
          <w:szCs w:val="30"/>
          <w:cs/>
        </w:rPr>
        <w:t>ได้ดำเนินการ</w:t>
      </w:r>
      <w:r w:rsidR="00610BAB" w:rsidRPr="005102F9">
        <w:rPr>
          <w:rFonts w:ascii="Angsana New" w:hAnsi="Angsana New" w:hint="cs"/>
          <w:sz w:val="30"/>
          <w:szCs w:val="30"/>
          <w:cs/>
        </w:rPr>
        <w:t>เปลี่ยน</w:t>
      </w:r>
      <w:r w:rsidR="005102F9" w:rsidRPr="005102F9">
        <w:rPr>
          <w:rFonts w:ascii="Angsana New" w:hAnsi="Angsana New" w:hint="cs"/>
          <w:sz w:val="30"/>
          <w:szCs w:val="30"/>
          <w:cs/>
        </w:rPr>
        <w:t>แปลงหลักประกันเป็น</w:t>
      </w:r>
      <w:r w:rsidR="00610BAB" w:rsidRPr="005102F9">
        <w:rPr>
          <w:rFonts w:ascii="Angsana New" w:hAnsi="Angsana New" w:hint="cs"/>
          <w:sz w:val="30"/>
          <w:szCs w:val="30"/>
          <w:cs/>
        </w:rPr>
        <w:t>สินค้า</w:t>
      </w:r>
      <w:r w:rsidR="00A206F3" w:rsidRPr="005102F9">
        <w:rPr>
          <w:rFonts w:ascii="Angsana New" w:hAnsi="Angsana New" w:hint="cs"/>
          <w:sz w:val="30"/>
          <w:szCs w:val="30"/>
          <w:cs/>
        </w:rPr>
        <w:t>อุปกรณ์ทางการแพทย์เฉพาะทาง</w:t>
      </w:r>
      <w:r w:rsidR="00610BAB" w:rsidRPr="005102F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510F9" w:rsidRPr="005102F9">
        <w:rPr>
          <w:rFonts w:ascii="Angsana New" w:hAnsi="Angsana New"/>
          <w:sz w:val="30"/>
          <w:szCs w:val="30"/>
        </w:rPr>
        <w:t>4</w:t>
      </w:r>
      <w:r w:rsidR="00610BAB" w:rsidRPr="005102F9">
        <w:rPr>
          <w:rFonts w:ascii="Angsana New" w:hAnsi="Angsana New"/>
          <w:sz w:val="30"/>
          <w:szCs w:val="30"/>
        </w:rPr>
        <w:t xml:space="preserve"> </w:t>
      </w:r>
      <w:r w:rsidR="00610BAB" w:rsidRPr="005102F9">
        <w:rPr>
          <w:rFonts w:ascii="Angsana New" w:hAnsi="Angsana New" w:hint="cs"/>
          <w:sz w:val="30"/>
          <w:szCs w:val="30"/>
          <w:cs/>
        </w:rPr>
        <w:t>รายการ</w:t>
      </w:r>
      <w:r w:rsidR="001363D4">
        <w:rPr>
          <w:rFonts w:ascii="Angsana New" w:hAnsi="Angsana New"/>
          <w:sz w:val="30"/>
          <w:szCs w:val="30"/>
        </w:rPr>
        <w:t xml:space="preserve"> </w:t>
      </w:r>
      <w:r w:rsidR="001363D4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4E14C3">
        <w:rPr>
          <w:rFonts w:ascii="Angsana New" w:hAnsi="Angsana New" w:hint="cs"/>
          <w:sz w:val="30"/>
          <w:szCs w:val="30"/>
          <w:cs/>
        </w:rPr>
        <w:t>บริษัท</w:t>
      </w:r>
      <w:r w:rsidR="005102F9" w:rsidRPr="005102F9">
        <w:rPr>
          <w:rFonts w:ascii="Angsana New" w:hAnsi="Angsana New" w:hint="cs"/>
          <w:sz w:val="30"/>
          <w:szCs w:val="30"/>
          <w:cs/>
        </w:rPr>
        <w:t>ได้รับชำระดอกเบี้ยเงิน</w:t>
      </w:r>
      <w:r w:rsidR="004E14C3">
        <w:rPr>
          <w:rFonts w:ascii="Angsana New" w:hAnsi="Angsana New" w:hint="cs"/>
          <w:sz w:val="30"/>
          <w:szCs w:val="30"/>
          <w:cs/>
        </w:rPr>
        <w:t>ให้</w:t>
      </w:r>
      <w:r w:rsidR="005102F9" w:rsidRPr="005102F9">
        <w:rPr>
          <w:rFonts w:ascii="Angsana New" w:hAnsi="Angsana New" w:hint="cs"/>
          <w:sz w:val="30"/>
          <w:szCs w:val="30"/>
          <w:cs/>
        </w:rPr>
        <w:t>กู้ยืมบางส่วน</w:t>
      </w:r>
      <w:r w:rsidR="004E14C3">
        <w:rPr>
          <w:rFonts w:ascii="Angsana New" w:hAnsi="Angsana New" w:hint="cs"/>
          <w:sz w:val="30"/>
          <w:szCs w:val="30"/>
          <w:cs/>
        </w:rPr>
        <w:t>แล้ว</w:t>
      </w:r>
      <w:r w:rsidR="005102F9" w:rsidRPr="005102F9">
        <w:rPr>
          <w:rFonts w:ascii="Angsana New" w:hAnsi="Angsana New" w:hint="cs"/>
          <w:sz w:val="30"/>
          <w:szCs w:val="30"/>
          <w:cs/>
        </w:rPr>
        <w:t>จนถึงช่วงเวลาดังกล่าว</w:t>
      </w:r>
    </w:p>
    <w:p w14:paraId="6965F48B" w14:textId="77777777" w:rsidR="00B1288C" w:rsidRPr="005102F9" w:rsidRDefault="00B1288C" w:rsidP="00510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91"/>
        </w:tabs>
        <w:ind w:right="58"/>
        <w:jc w:val="thaiDistribute"/>
        <w:rPr>
          <w:rFonts w:ascii="Angsana New" w:hAnsi="Angsana New"/>
          <w:sz w:val="30"/>
          <w:szCs w:val="30"/>
        </w:rPr>
      </w:pPr>
    </w:p>
    <w:p w14:paraId="57D9B4F3" w14:textId="4B28BD5A" w:rsidR="005102F9" w:rsidRDefault="00B1288C" w:rsidP="00B12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ต่อมา</w:t>
      </w:r>
      <w:r w:rsidR="003B101A">
        <w:rPr>
          <w:rFonts w:ascii="Angsana New" w:hAnsi="Angsana New" w:hint="cs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 xml:space="preserve">นช่วงต้นเดือนกุมภาพันธ์ </w:t>
      </w:r>
      <w:r>
        <w:rPr>
          <w:rFonts w:ascii="Angsana New" w:hAnsi="Angsana New"/>
          <w:sz w:val="30"/>
          <w:szCs w:val="30"/>
          <w:lang w:val="af-ZA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บริษัทได้รับโอนสินค้าข้างต้นจำนวนหนึ่ง</w:t>
      </w:r>
      <w:r w:rsidR="003B101A">
        <w:rPr>
          <w:rFonts w:ascii="Angsana New" w:hAnsi="Angsana New" w:hint="cs"/>
          <w:sz w:val="30"/>
          <w:szCs w:val="30"/>
          <w:cs/>
        </w:rPr>
        <w:t>จากสี่</w:t>
      </w:r>
      <w:r>
        <w:rPr>
          <w:rFonts w:ascii="Angsana New" w:hAnsi="Angsana New" w:hint="cs"/>
          <w:sz w:val="30"/>
          <w:szCs w:val="30"/>
          <w:cs/>
        </w:rPr>
        <w:t>รายการจากผู้กู้ใน</w:t>
      </w:r>
      <w:r w:rsidR="00794A90">
        <w:rPr>
          <w:rFonts w:ascii="Angsana New" w:hAnsi="Angsana New" w:hint="cs"/>
          <w:sz w:val="30"/>
          <w:szCs w:val="30"/>
          <w:cs/>
        </w:rPr>
        <w:t>มูลค่า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af-ZA"/>
        </w:rPr>
        <w:t xml:space="preserve">1.2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7031A5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บริษัทได้ยกเลิกรายการสั่งซื้อ/จัดหาสินค้าที่คงเหลือ</w:t>
      </w:r>
      <w:r w:rsidR="003B101A">
        <w:rPr>
          <w:rFonts w:ascii="Angsana New" w:hAnsi="Angsana New" w:hint="cs"/>
          <w:sz w:val="30"/>
          <w:szCs w:val="30"/>
          <w:cs/>
        </w:rPr>
        <w:t>ทั้งหมด</w:t>
      </w:r>
      <w:r>
        <w:rPr>
          <w:rFonts w:ascii="Angsana New" w:hAnsi="Angsana New" w:hint="cs"/>
          <w:sz w:val="30"/>
          <w:szCs w:val="30"/>
          <w:cs/>
        </w:rPr>
        <w:t>โดยสั่งซื้อ/จัดหาสินค้ารายการอื่นๆ ที่อยู</w:t>
      </w:r>
      <w:r w:rsidR="00794A90">
        <w:rPr>
          <w:rFonts w:ascii="Angsana New" w:hAnsi="Angsana New" w:hint="cs"/>
          <w:sz w:val="30"/>
          <w:szCs w:val="30"/>
          <w:cs/>
        </w:rPr>
        <w:t>่</w:t>
      </w:r>
      <w:r>
        <w:rPr>
          <w:rFonts w:ascii="Angsana New" w:hAnsi="Angsana New" w:hint="cs"/>
          <w:sz w:val="30"/>
          <w:szCs w:val="30"/>
          <w:cs/>
        </w:rPr>
        <w:t xml:space="preserve">ในความต้องการของตลาดมากกว่าอีก </w:t>
      </w:r>
      <w:r>
        <w:rPr>
          <w:rFonts w:ascii="Angsana New" w:hAnsi="Angsana New"/>
          <w:sz w:val="30"/>
          <w:szCs w:val="30"/>
          <w:lang w:val="af-ZA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รายการในมูลค่า </w:t>
      </w:r>
      <w:r>
        <w:rPr>
          <w:rFonts w:ascii="Angsana New" w:hAnsi="Angsana New"/>
          <w:sz w:val="30"/>
          <w:szCs w:val="30"/>
          <w:lang w:val="af-ZA"/>
        </w:rPr>
        <w:t xml:space="preserve">3.9 </w:t>
      </w:r>
      <w:r>
        <w:rPr>
          <w:rFonts w:ascii="Angsana New" w:hAnsi="Angsana New" w:hint="cs"/>
          <w:sz w:val="30"/>
          <w:szCs w:val="30"/>
          <w:cs/>
        </w:rPr>
        <w:t xml:space="preserve">ล้านบาทมาทดแทน ทั้งนี้ เงื่อนไขการกู้ยืมโดยหลักๆ ยังคงเหมือนเดิมคือมีการคิดดอกเบี้ยในอัตราร้อยละ </w:t>
      </w:r>
      <w:r>
        <w:rPr>
          <w:rFonts w:ascii="Angsana New" w:hAnsi="Angsana New"/>
          <w:sz w:val="30"/>
          <w:szCs w:val="30"/>
          <w:lang w:val="af-ZA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ต่อปีและมีระยะเวลาการกู้ยืม </w:t>
      </w:r>
      <w:r>
        <w:rPr>
          <w:rFonts w:ascii="Angsana New" w:hAnsi="Angsana New"/>
          <w:sz w:val="30"/>
          <w:szCs w:val="30"/>
          <w:lang w:val="af-ZA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>เดือนซึ่งจะ</w:t>
      </w:r>
      <w:r w:rsidR="003B7D5C">
        <w:rPr>
          <w:rFonts w:ascii="Angsana New" w:hAnsi="Angsana New" w:hint="cs"/>
          <w:sz w:val="30"/>
          <w:szCs w:val="30"/>
          <w:cs/>
        </w:rPr>
        <w:t>ครบ</w:t>
      </w:r>
      <w:r>
        <w:rPr>
          <w:rFonts w:ascii="Angsana New" w:hAnsi="Angsana New" w:hint="cs"/>
          <w:sz w:val="30"/>
          <w:szCs w:val="30"/>
          <w:cs/>
        </w:rPr>
        <w:t xml:space="preserve">กำหนดในช่วงต้นเดือนมิถุนายน </w:t>
      </w:r>
      <w:r>
        <w:rPr>
          <w:rFonts w:ascii="Angsana New" w:hAnsi="Angsana New"/>
          <w:sz w:val="30"/>
          <w:szCs w:val="30"/>
          <w:lang w:val="af-ZA"/>
        </w:rPr>
        <w:t xml:space="preserve">2569 </w:t>
      </w:r>
      <w:r>
        <w:rPr>
          <w:rFonts w:ascii="Angsana New" w:hAnsi="Angsana New" w:hint="cs"/>
          <w:sz w:val="30"/>
          <w:szCs w:val="30"/>
          <w:cs/>
          <w:lang w:val="af-ZA"/>
        </w:rPr>
        <w:t>เงิน</w:t>
      </w:r>
      <w:r w:rsidR="00794A90">
        <w:rPr>
          <w:rFonts w:ascii="Angsana New" w:hAnsi="Angsana New" w:hint="cs"/>
          <w:sz w:val="30"/>
          <w:szCs w:val="30"/>
          <w:cs/>
          <w:lang w:val="af-ZA"/>
        </w:rPr>
        <w:t>ให้</w:t>
      </w:r>
      <w:r>
        <w:rPr>
          <w:rFonts w:ascii="Angsana New" w:hAnsi="Angsana New" w:hint="cs"/>
          <w:sz w:val="30"/>
          <w:szCs w:val="30"/>
          <w:cs/>
          <w:lang w:val="af-ZA"/>
        </w:rPr>
        <w:t xml:space="preserve">กู้ยืมดังกล่าวมีสินค้า </w:t>
      </w:r>
      <w:r>
        <w:rPr>
          <w:rFonts w:ascii="Angsana New" w:hAnsi="Angsana New"/>
          <w:sz w:val="30"/>
          <w:szCs w:val="30"/>
          <w:lang w:val="af-ZA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รายการเป็นหลักประกัน</w:t>
      </w:r>
    </w:p>
    <w:p w14:paraId="4FA44D3F" w14:textId="77777777" w:rsidR="005102F9" w:rsidRDefault="005102F9" w:rsidP="005102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194CB9" w14:textId="77777777" w:rsidR="001363D4" w:rsidRPr="001363D4" w:rsidRDefault="001363D4" w:rsidP="005102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D7876F" w14:textId="77777777" w:rsidR="007031A5" w:rsidRDefault="0070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D22762" w14:textId="28102E93" w:rsidR="0074478E" w:rsidRDefault="00E24FA3" w:rsidP="00E24FA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D64778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4552D6" w:rsidRPr="00D64778">
        <w:rPr>
          <w:rFonts w:ascii="Angsana New" w:hAnsi="Angsana New"/>
          <w:b/>
          <w:bCs/>
          <w:sz w:val="30"/>
          <w:szCs w:val="30"/>
        </w:rPr>
        <w:t xml:space="preserve"> </w:t>
      </w:r>
      <w:r w:rsidR="00485BBF">
        <w:rPr>
          <w:rFonts w:ascii="Angsana New" w:hAnsi="Angsana New"/>
          <w:b/>
          <w:bCs/>
          <w:sz w:val="30"/>
          <w:szCs w:val="30"/>
        </w:rPr>
        <w:t>-</w:t>
      </w:r>
      <w:r w:rsidR="004552D6" w:rsidRPr="00D64778">
        <w:rPr>
          <w:rFonts w:ascii="Angsana New" w:hAnsi="Angsana New"/>
          <w:b/>
          <w:bCs/>
          <w:sz w:val="30"/>
          <w:szCs w:val="30"/>
        </w:rPr>
        <w:t xml:space="preserve"> </w:t>
      </w:r>
      <w:r w:rsidRPr="00D64778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343DB51E" w14:textId="77777777" w:rsidR="005707AA" w:rsidRPr="004C6DE9" w:rsidRDefault="005707AA" w:rsidP="0057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1017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236"/>
        <w:gridCol w:w="1054"/>
        <w:gridCol w:w="284"/>
        <w:gridCol w:w="1156"/>
        <w:gridCol w:w="236"/>
        <w:gridCol w:w="1153"/>
        <w:gridCol w:w="284"/>
        <w:gridCol w:w="1447"/>
      </w:tblGrid>
      <w:tr w:rsidR="00AD0B53" w:rsidRPr="00AD0B53" w14:paraId="332BDBA2" w14:textId="77777777" w:rsidTr="002A6326">
        <w:trPr>
          <w:cantSplit/>
          <w:tblHeader/>
        </w:trPr>
        <w:tc>
          <w:tcPr>
            <w:tcW w:w="2880" w:type="dxa"/>
          </w:tcPr>
          <w:p w14:paraId="3E5A038F" w14:textId="77777777" w:rsidR="00D64778" w:rsidRPr="00AD0B53" w:rsidRDefault="00D64778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E475F9D" w14:textId="77777777" w:rsidR="00D64778" w:rsidRPr="00AD0B53" w:rsidRDefault="00D64778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9"/>
                <w:tab w:val="left" w:pos="7362"/>
              </w:tabs>
              <w:ind w:left="-108" w:right="-378" w:firstLine="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AD0B53" w:rsidRPr="00AD0B53" w14:paraId="2DB851A5" w14:textId="77777777" w:rsidTr="002A6326">
        <w:trPr>
          <w:cantSplit/>
          <w:tblHeader/>
        </w:trPr>
        <w:tc>
          <w:tcPr>
            <w:tcW w:w="2880" w:type="dxa"/>
          </w:tcPr>
          <w:p w14:paraId="3495A846" w14:textId="77777777" w:rsidR="00D64778" w:rsidRPr="00AD0B53" w:rsidRDefault="00D64778" w:rsidP="003F3932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8"/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6557C6" w14:textId="77777777" w:rsidR="00D64778" w:rsidRPr="00AD0B53" w:rsidRDefault="00D64778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E538AD" w14:textId="77777777" w:rsidR="00D64778" w:rsidRPr="00AD0B53" w:rsidRDefault="00D64778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883" w:type="dxa"/>
            <w:gridSpan w:val="5"/>
            <w:tcBorders>
              <w:top w:val="single" w:sz="4" w:space="0" w:color="auto"/>
            </w:tcBorders>
          </w:tcPr>
          <w:p w14:paraId="22BBEE23" w14:textId="77777777" w:rsidR="00D64778" w:rsidRPr="00AD0B53" w:rsidRDefault="00D64778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</w:tcBorders>
          </w:tcPr>
          <w:p w14:paraId="1EAB6B6A" w14:textId="77777777" w:rsidR="00D64778" w:rsidRPr="00AD0B53" w:rsidRDefault="00D64778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right="-18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1448BEA" w14:textId="77777777" w:rsidR="00D64778" w:rsidRPr="00AD0B53" w:rsidRDefault="00D64778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AD0B53" w:rsidRPr="00AD0B53" w14:paraId="6109680C" w14:textId="77777777" w:rsidTr="002A6326">
        <w:trPr>
          <w:cantSplit/>
          <w:tblHeader/>
        </w:trPr>
        <w:tc>
          <w:tcPr>
            <w:tcW w:w="2880" w:type="dxa"/>
          </w:tcPr>
          <w:p w14:paraId="13210547" w14:textId="77777777" w:rsidR="00190586" w:rsidRPr="00AD0B53" w:rsidRDefault="00190586" w:rsidP="00190586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8"/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D44291" w14:textId="5C38EF89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D0B5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D0B5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E0AA359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49294BBF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4BC3FD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5AAA671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BFF53E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25305492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84" w:type="dxa"/>
            <w:tcBorders>
              <w:left w:val="nil"/>
            </w:tcBorders>
          </w:tcPr>
          <w:p w14:paraId="4A29210E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26E602E2" w14:textId="03E02461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D0B5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D0B53">
              <w:rPr>
                <w:rFonts w:ascii="Angsana New" w:hAnsi="Angsana New"/>
                <w:sz w:val="30"/>
                <w:szCs w:val="30"/>
              </w:rPr>
              <w:t>256</w:t>
            </w:r>
            <w:r w:rsidR="00E46468" w:rsidRPr="00AD0B5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D0B53" w:rsidRPr="00AD0B53" w14:paraId="062207AD" w14:textId="77777777" w:rsidTr="002A6326">
        <w:trPr>
          <w:cantSplit/>
        </w:trPr>
        <w:tc>
          <w:tcPr>
            <w:tcW w:w="2880" w:type="dxa"/>
          </w:tcPr>
          <w:p w14:paraId="40E98D4B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DE5687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A628B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09933EBF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0DAED77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9D4E465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4ABB67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2904278D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</w:tcPr>
          <w:p w14:paraId="1F6E0A7E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5B953513" w14:textId="77777777" w:rsidR="00190586" w:rsidRPr="00AD0B53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0734" w:rsidRPr="00AD0B53" w14:paraId="74934634" w14:textId="77777777" w:rsidTr="002A6326">
        <w:trPr>
          <w:cantSplit/>
          <w:trHeight w:val="247"/>
        </w:trPr>
        <w:tc>
          <w:tcPr>
            <w:tcW w:w="2880" w:type="dxa"/>
          </w:tcPr>
          <w:p w14:paraId="628D2F4B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vAlign w:val="center"/>
          </w:tcPr>
          <w:p w14:paraId="5D5C39F8" w14:textId="2C751A7C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127,311</w:t>
            </w:r>
          </w:p>
        </w:tc>
        <w:tc>
          <w:tcPr>
            <w:tcW w:w="236" w:type="dxa"/>
            <w:vAlign w:val="center"/>
          </w:tcPr>
          <w:p w14:paraId="3628C43F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4FD86F8" w14:textId="0ECA791B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1D2FA905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4873DEE3" w14:textId="13F7988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03A7B8A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7EA22523" w14:textId="762CB6A2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2D779EE9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61181966" w14:textId="1C744510" w:rsidR="00380734" w:rsidRPr="00246147" w:rsidRDefault="002A6326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127,311</w:t>
            </w:r>
          </w:p>
        </w:tc>
      </w:tr>
      <w:tr w:rsidR="00380734" w:rsidRPr="00AD0B53" w14:paraId="2A35A628" w14:textId="77777777" w:rsidTr="002A6326">
        <w:trPr>
          <w:cantSplit/>
          <w:trHeight w:val="247"/>
        </w:trPr>
        <w:tc>
          <w:tcPr>
            <w:tcW w:w="2880" w:type="dxa"/>
          </w:tcPr>
          <w:p w14:paraId="50F92529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center"/>
          </w:tcPr>
          <w:p w14:paraId="011381DF" w14:textId="5EC41C28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8,810</w:t>
            </w:r>
          </w:p>
        </w:tc>
        <w:tc>
          <w:tcPr>
            <w:tcW w:w="236" w:type="dxa"/>
            <w:vAlign w:val="center"/>
          </w:tcPr>
          <w:p w14:paraId="6469F1AC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4F692D06" w14:textId="70E20C9D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10F126CF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0E6A8EB2" w14:textId="03EEEDD0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8F0FEAF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40674602" w14:textId="62919722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4F58AAD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6AD5E16B" w14:textId="4C4BFD90" w:rsidR="00380734" w:rsidRPr="00246147" w:rsidRDefault="002A6326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8,810</w:t>
            </w:r>
          </w:p>
        </w:tc>
      </w:tr>
      <w:tr w:rsidR="00380734" w:rsidRPr="00AD0B53" w14:paraId="2794853A" w14:textId="77777777" w:rsidTr="002A6326">
        <w:trPr>
          <w:cantSplit/>
          <w:trHeight w:val="247"/>
        </w:trPr>
        <w:tc>
          <w:tcPr>
            <w:tcW w:w="2880" w:type="dxa"/>
          </w:tcPr>
          <w:p w14:paraId="67340FBD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vAlign w:val="center"/>
          </w:tcPr>
          <w:p w14:paraId="534CC33D" w14:textId="54F0DC6B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239,753</w:t>
            </w:r>
          </w:p>
        </w:tc>
        <w:tc>
          <w:tcPr>
            <w:tcW w:w="236" w:type="dxa"/>
            <w:vAlign w:val="center"/>
          </w:tcPr>
          <w:p w14:paraId="42EAE57C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48729638" w14:textId="65DB0FAC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84" w:type="dxa"/>
            <w:vAlign w:val="center"/>
          </w:tcPr>
          <w:p w14:paraId="6EF9C9D1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7FC05135" w14:textId="050BFBDA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FF848E1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4310A57F" w14:textId="687E6738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70A9D718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3EADAB61" w14:textId="6D85563C" w:rsidR="00380734" w:rsidRPr="00246147" w:rsidRDefault="002A6326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240,261</w:t>
            </w:r>
          </w:p>
        </w:tc>
      </w:tr>
      <w:tr w:rsidR="00380734" w:rsidRPr="00AD0B53" w14:paraId="63FD09E7" w14:textId="77777777" w:rsidTr="002A6326">
        <w:trPr>
          <w:cantSplit/>
        </w:trPr>
        <w:tc>
          <w:tcPr>
            <w:tcW w:w="2880" w:type="dxa"/>
          </w:tcPr>
          <w:p w14:paraId="53F5B06E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เครื่องตกแต่งติดตั้งและเครื่องใช้  </w:t>
            </w:r>
          </w:p>
          <w:p w14:paraId="07C7C582" w14:textId="259B74FD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</w:t>
            </w:r>
          </w:p>
        </w:tc>
        <w:tc>
          <w:tcPr>
            <w:tcW w:w="1440" w:type="dxa"/>
            <w:vAlign w:val="center"/>
          </w:tcPr>
          <w:p w14:paraId="694D04A9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2B48E82" w14:textId="4AB8C101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37,892</w:t>
            </w:r>
          </w:p>
        </w:tc>
        <w:tc>
          <w:tcPr>
            <w:tcW w:w="236" w:type="dxa"/>
            <w:vAlign w:val="center"/>
          </w:tcPr>
          <w:p w14:paraId="73CBE285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2293D82F" w14:textId="77777777" w:rsidR="00380734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8CF82AF" w14:textId="1FD752E5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1,629</w:t>
            </w:r>
          </w:p>
        </w:tc>
        <w:tc>
          <w:tcPr>
            <w:tcW w:w="284" w:type="dxa"/>
            <w:vAlign w:val="center"/>
          </w:tcPr>
          <w:p w14:paraId="7BD563E3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1F085887" w14:textId="77777777" w:rsidR="00380734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0FAE74" w14:textId="64DDDBE5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09A44B3F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5004E1E2" w14:textId="77777777" w:rsidR="00380734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29807B" w14:textId="37C65DAF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0C3294AD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6F323854" w14:textId="77777777" w:rsidR="002A6326" w:rsidRDefault="002A6326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B62AFC0" w14:textId="40A0ADA4" w:rsidR="00380734" w:rsidRPr="00246147" w:rsidRDefault="002A6326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39,424</w:t>
            </w:r>
          </w:p>
        </w:tc>
      </w:tr>
      <w:tr w:rsidR="00380734" w:rsidRPr="00AD0B53" w14:paraId="7BDDF0DD" w14:textId="77777777" w:rsidTr="002A6326">
        <w:trPr>
          <w:cantSplit/>
        </w:trPr>
        <w:tc>
          <w:tcPr>
            <w:tcW w:w="2880" w:type="dxa"/>
          </w:tcPr>
          <w:p w14:paraId="7D71C2BF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คอมพิวเตอร์และอุปกรณ์เชื่อมต่อ</w:t>
            </w:r>
          </w:p>
        </w:tc>
        <w:tc>
          <w:tcPr>
            <w:tcW w:w="1440" w:type="dxa"/>
            <w:vAlign w:val="center"/>
          </w:tcPr>
          <w:p w14:paraId="104925CE" w14:textId="6C37D29F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14,133</w:t>
            </w:r>
          </w:p>
        </w:tc>
        <w:tc>
          <w:tcPr>
            <w:tcW w:w="236" w:type="dxa"/>
            <w:vAlign w:val="center"/>
          </w:tcPr>
          <w:p w14:paraId="613C1298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8A24B5A" w14:textId="39ED0E95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  <w:tc>
          <w:tcPr>
            <w:tcW w:w="284" w:type="dxa"/>
            <w:vAlign w:val="center"/>
          </w:tcPr>
          <w:p w14:paraId="65319861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3AAFB587" w14:textId="16F7A412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470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01D3D24A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363716FB" w14:textId="766C4E92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7A797A91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21600649" w14:textId="67E07A56" w:rsidR="00380734" w:rsidRPr="00246147" w:rsidRDefault="002A6326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14,827</w:t>
            </w:r>
          </w:p>
        </w:tc>
      </w:tr>
      <w:tr w:rsidR="00380734" w:rsidRPr="00AD0B53" w14:paraId="765BD33C" w14:textId="77777777" w:rsidTr="002A6326">
        <w:trPr>
          <w:cantSplit/>
        </w:trPr>
        <w:tc>
          <w:tcPr>
            <w:tcW w:w="2880" w:type="dxa"/>
          </w:tcPr>
          <w:p w14:paraId="0C6E4008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center"/>
          </w:tcPr>
          <w:p w14:paraId="7C9B1C30" w14:textId="49D3C923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25,660</w:t>
            </w:r>
          </w:p>
        </w:tc>
        <w:tc>
          <w:tcPr>
            <w:tcW w:w="236" w:type="dxa"/>
            <w:vAlign w:val="center"/>
          </w:tcPr>
          <w:p w14:paraId="659560DC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2EB1C8D7" w14:textId="0E81A6B3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84" w:type="dxa"/>
            <w:vAlign w:val="center"/>
          </w:tcPr>
          <w:p w14:paraId="7572AFAD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4BCA7C4E" w14:textId="160F955C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2A6326">
              <w:rPr>
                <w:rFonts w:ascii="Angsana New" w:hAnsi="Angsana New"/>
                <w:sz w:val="30"/>
                <w:szCs w:val="30"/>
              </w:rPr>
              <w:t>1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320F8AF0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1951E16C" w14:textId="6413677E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7541A39A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722E5410" w14:textId="0BC05096" w:rsidR="00380734" w:rsidRPr="00246147" w:rsidRDefault="002A6326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25,789</w:t>
            </w:r>
          </w:p>
        </w:tc>
      </w:tr>
      <w:tr w:rsidR="00380734" w:rsidRPr="00AD0B53" w14:paraId="013C46F7" w14:textId="77777777" w:rsidTr="002A6326">
        <w:trPr>
          <w:cantSplit/>
        </w:trPr>
        <w:tc>
          <w:tcPr>
            <w:tcW w:w="2880" w:type="dxa"/>
          </w:tcPr>
          <w:p w14:paraId="3BC39484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อุปกรณ์เพื่อการสาธิต</w:t>
            </w:r>
          </w:p>
        </w:tc>
        <w:tc>
          <w:tcPr>
            <w:tcW w:w="1440" w:type="dxa"/>
            <w:vAlign w:val="center"/>
          </w:tcPr>
          <w:p w14:paraId="59255F32" w14:textId="6965C898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41,746</w:t>
            </w:r>
          </w:p>
        </w:tc>
        <w:tc>
          <w:tcPr>
            <w:tcW w:w="236" w:type="dxa"/>
            <w:vAlign w:val="center"/>
          </w:tcPr>
          <w:p w14:paraId="09C1F9CD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7198F1E1" w14:textId="2C147A01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center"/>
          </w:tcPr>
          <w:p w14:paraId="13843EB9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53670DF5" w14:textId="639DEDC1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2A6326">
              <w:rPr>
                <w:rFonts w:ascii="Angsana New" w:hAnsi="Angsana New"/>
                <w:sz w:val="30"/>
                <w:szCs w:val="30"/>
              </w:rPr>
              <w:t>2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338F462C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1A83DB7B" w14:textId="5A14290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5,577</w:t>
            </w:r>
          </w:p>
        </w:tc>
        <w:tc>
          <w:tcPr>
            <w:tcW w:w="284" w:type="dxa"/>
            <w:vAlign w:val="center"/>
          </w:tcPr>
          <w:p w14:paraId="4F87BAD3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251712E3" w14:textId="1CE887CC" w:rsidR="00380734" w:rsidRPr="00246147" w:rsidRDefault="002A6326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47,167</w:t>
            </w:r>
          </w:p>
        </w:tc>
      </w:tr>
      <w:tr w:rsidR="00380734" w:rsidRPr="00AD0B53" w14:paraId="16B86E32" w14:textId="77777777" w:rsidTr="002A6326">
        <w:trPr>
          <w:cantSplit/>
        </w:trPr>
        <w:tc>
          <w:tcPr>
            <w:tcW w:w="2880" w:type="dxa"/>
          </w:tcPr>
          <w:p w14:paraId="007B2390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เครื่องมือแพทย์และอุปกรณ์</w:t>
            </w:r>
          </w:p>
        </w:tc>
        <w:tc>
          <w:tcPr>
            <w:tcW w:w="1440" w:type="dxa"/>
            <w:vAlign w:val="center"/>
          </w:tcPr>
          <w:p w14:paraId="0F0FF6C7" w14:textId="5FEB6570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18,220</w:t>
            </w:r>
          </w:p>
        </w:tc>
        <w:tc>
          <w:tcPr>
            <w:tcW w:w="236" w:type="dxa"/>
            <w:vAlign w:val="center"/>
          </w:tcPr>
          <w:p w14:paraId="727AD664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6D7F9E51" w14:textId="78A8974B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1,180</w:t>
            </w:r>
          </w:p>
        </w:tc>
        <w:tc>
          <w:tcPr>
            <w:tcW w:w="284" w:type="dxa"/>
            <w:vAlign w:val="center"/>
          </w:tcPr>
          <w:p w14:paraId="53E985E1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40C1FDB4" w14:textId="3786C415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954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D2EAA9E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32547380" w14:textId="79FF8C21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6CDFB1F7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5CBB40F9" w14:textId="427121D3" w:rsidR="00380734" w:rsidRPr="00246147" w:rsidRDefault="002A6326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18,446</w:t>
            </w:r>
          </w:p>
        </w:tc>
      </w:tr>
      <w:tr w:rsidR="00380734" w:rsidRPr="00AD0B53" w14:paraId="7F405892" w14:textId="77777777" w:rsidTr="002A6326">
        <w:trPr>
          <w:cantSplit/>
        </w:trPr>
        <w:tc>
          <w:tcPr>
            <w:tcW w:w="2880" w:type="dxa"/>
          </w:tcPr>
          <w:p w14:paraId="3C68308F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440" w:type="dxa"/>
            <w:vAlign w:val="center"/>
          </w:tcPr>
          <w:p w14:paraId="041BA0DD" w14:textId="5014D683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14,590</w:t>
            </w:r>
          </w:p>
        </w:tc>
        <w:tc>
          <w:tcPr>
            <w:tcW w:w="236" w:type="dxa"/>
            <w:vAlign w:val="center"/>
          </w:tcPr>
          <w:p w14:paraId="32F6F9A1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47D369EF" w14:textId="775A7300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84" w:type="dxa"/>
            <w:vAlign w:val="center"/>
          </w:tcPr>
          <w:p w14:paraId="1493C480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03E631B4" w14:textId="54F81B61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310D79A5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6D006BB5" w14:textId="5B48BCAF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4430E482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22BB1C7B" w14:textId="1AF43A1C" w:rsidR="00380734" w:rsidRPr="00246147" w:rsidRDefault="002A6326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15,442</w:t>
            </w:r>
          </w:p>
        </w:tc>
      </w:tr>
      <w:tr w:rsidR="00380734" w:rsidRPr="00AD0B53" w14:paraId="635C4DDA" w14:textId="77777777" w:rsidTr="002A6326">
        <w:trPr>
          <w:cantSplit/>
        </w:trPr>
        <w:tc>
          <w:tcPr>
            <w:tcW w:w="2880" w:type="dxa"/>
          </w:tcPr>
          <w:p w14:paraId="6292DA97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AEF1" w14:textId="37DE9C18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528,115</w:t>
            </w:r>
          </w:p>
        </w:tc>
        <w:tc>
          <w:tcPr>
            <w:tcW w:w="236" w:type="dxa"/>
            <w:vAlign w:val="center"/>
          </w:tcPr>
          <w:p w14:paraId="31BC3675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F75B" w14:textId="6D0CDE96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6,059</w:t>
            </w:r>
          </w:p>
        </w:tc>
        <w:tc>
          <w:tcPr>
            <w:tcW w:w="284" w:type="dxa"/>
            <w:vAlign w:val="center"/>
          </w:tcPr>
          <w:p w14:paraId="40FB1129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2716" w14:textId="42CDF93F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2,274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51BE64FC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0A44" w14:textId="1104CC08" w:rsidR="00380734" w:rsidRPr="00246147" w:rsidRDefault="0063250F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5,577</w:t>
            </w:r>
          </w:p>
        </w:tc>
        <w:tc>
          <w:tcPr>
            <w:tcW w:w="284" w:type="dxa"/>
            <w:vAlign w:val="center"/>
          </w:tcPr>
          <w:p w14:paraId="5DD789B3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A7E4E" w14:textId="330A17DE" w:rsidR="00380734" w:rsidRPr="00246147" w:rsidRDefault="002A6326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537,477</w:t>
            </w:r>
          </w:p>
        </w:tc>
      </w:tr>
      <w:tr w:rsidR="00380734" w:rsidRPr="00AD0B53" w14:paraId="6284A838" w14:textId="77777777" w:rsidTr="002A6326">
        <w:trPr>
          <w:cantSplit/>
        </w:trPr>
        <w:tc>
          <w:tcPr>
            <w:tcW w:w="2880" w:type="dxa"/>
          </w:tcPr>
          <w:p w14:paraId="67238407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center"/>
          </w:tcPr>
          <w:p w14:paraId="588CE698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773E32" w14:textId="77777777" w:rsidR="00380734" w:rsidRPr="00AD0B53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6999C9FF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14:paraId="4BE72091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6" w:type="dxa"/>
            <w:vAlign w:val="center"/>
          </w:tcPr>
          <w:p w14:paraId="7CD927D9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1DAB37B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2E245512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2E04FC8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326186FF" w14:textId="77777777" w:rsidR="00380734" w:rsidRPr="00246147" w:rsidRDefault="00380734" w:rsidP="00380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50F" w:rsidRPr="00AD0B53" w14:paraId="54EE48D7" w14:textId="77777777" w:rsidTr="002A6326">
        <w:trPr>
          <w:cantSplit/>
        </w:trPr>
        <w:tc>
          <w:tcPr>
            <w:tcW w:w="2880" w:type="dxa"/>
          </w:tcPr>
          <w:p w14:paraId="16366668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center"/>
          </w:tcPr>
          <w:p w14:paraId="40035323" w14:textId="7BD9A72B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3,053</w:t>
            </w:r>
          </w:p>
        </w:tc>
        <w:tc>
          <w:tcPr>
            <w:tcW w:w="236" w:type="dxa"/>
            <w:vAlign w:val="center"/>
          </w:tcPr>
          <w:p w14:paraId="5A9937C3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42FD09B5" w14:textId="7587F014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1,761</w:t>
            </w:r>
          </w:p>
        </w:tc>
        <w:tc>
          <w:tcPr>
            <w:tcW w:w="284" w:type="dxa"/>
            <w:vAlign w:val="center"/>
          </w:tcPr>
          <w:p w14:paraId="006A44BE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07DBD44A" w14:textId="5205704E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76BD542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1EE0F0B3" w14:textId="01851483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367EC933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38F97445" w14:textId="58772583" w:rsidR="0063250F" w:rsidRPr="00246147" w:rsidRDefault="002A6326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4,814</w:t>
            </w:r>
          </w:p>
        </w:tc>
      </w:tr>
      <w:tr w:rsidR="0063250F" w:rsidRPr="00AD0B53" w14:paraId="26D197AB" w14:textId="77777777" w:rsidTr="002A6326">
        <w:trPr>
          <w:cantSplit/>
        </w:trPr>
        <w:tc>
          <w:tcPr>
            <w:tcW w:w="2880" w:type="dxa"/>
          </w:tcPr>
          <w:p w14:paraId="546D4EC6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vAlign w:val="center"/>
          </w:tcPr>
          <w:p w14:paraId="0073E6A3" w14:textId="5CCF89C6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41,754</w:t>
            </w:r>
          </w:p>
        </w:tc>
        <w:tc>
          <w:tcPr>
            <w:tcW w:w="236" w:type="dxa"/>
            <w:vAlign w:val="center"/>
          </w:tcPr>
          <w:p w14:paraId="7963B37C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00E985B3" w14:textId="57E871C5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8,827</w:t>
            </w:r>
          </w:p>
        </w:tc>
        <w:tc>
          <w:tcPr>
            <w:tcW w:w="284" w:type="dxa"/>
            <w:vAlign w:val="center"/>
          </w:tcPr>
          <w:p w14:paraId="19BAE764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324BA61F" w14:textId="4A432F9B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B30BA7C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376EE041" w14:textId="6792B01F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339DFE76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4F37B2C2" w14:textId="28F05591" w:rsidR="0063250F" w:rsidRPr="00246147" w:rsidRDefault="002A6326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50,581</w:t>
            </w:r>
          </w:p>
        </w:tc>
      </w:tr>
      <w:tr w:rsidR="0063250F" w:rsidRPr="00AD0B53" w14:paraId="2E8517A3" w14:textId="77777777" w:rsidTr="002A6326">
        <w:trPr>
          <w:cantSplit/>
        </w:trPr>
        <w:tc>
          <w:tcPr>
            <w:tcW w:w="2880" w:type="dxa"/>
          </w:tcPr>
          <w:p w14:paraId="4EC73D7C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เครื่องตกแต่งติดตั้งและเครื่องใช้  </w:t>
            </w:r>
          </w:p>
          <w:p w14:paraId="51B430C5" w14:textId="4A2EA64A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</w:t>
            </w:r>
          </w:p>
        </w:tc>
        <w:tc>
          <w:tcPr>
            <w:tcW w:w="1440" w:type="dxa"/>
            <w:vAlign w:val="center"/>
          </w:tcPr>
          <w:p w14:paraId="1B7A2AD0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D516D5" w14:textId="38C9314C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28,012</w:t>
            </w:r>
          </w:p>
        </w:tc>
        <w:tc>
          <w:tcPr>
            <w:tcW w:w="236" w:type="dxa"/>
            <w:vAlign w:val="center"/>
          </w:tcPr>
          <w:p w14:paraId="26D9C278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37C172D4" w14:textId="77777777" w:rsidR="0063250F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BF708F0" w14:textId="68ED587A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4,005</w:t>
            </w:r>
          </w:p>
        </w:tc>
        <w:tc>
          <w:tcPr>
            <w:tcW w:w="284" w:type="dxa"/>
            <w:vAlign w:val="center"/>
          </w:tcPr>
          <w:p w14:paraId="1F1EA9AB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357C31BF" w14:textId="77777777" w:rsidR="0063250F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46432C8" w14:textId="57BB6E79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88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22FD172C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1FC90DE0" w14:textId="77777777" w:rsidR="0063250F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8CD0AA" w14:textId="08F0FA90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12DEA44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14AF3690" w14:textId="77777777" w:rsidR="0063250F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860546" w14:textId="1000625E" w:rsidR="002A6326" w:rsidRPr="00246147" w:rsidRDefault="002A6326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31,929</w:t>
            </w:r>
          </w:p>
        </w:tc>
      </w:tr>
      <w:tr w:rsidR="0063250F" w:rsidRPr="00AD0B53" w14:paraId="5427C9BC" w14:textId="77777777" w:rsidTr="002A6326">
        <w:trPr>
          <w:cantSplit/>
        </w:trPr>
        <w:tc>
          <w:tcPr>
            <w:tcW w:w="2880" w:type="dxa"/>
          </w:tcPr>
          <w:p w14:paraId="42E88D73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คอมพิวเตอร์และอุปกรณ์เชื่อมต่อ</w:t>
            </w:r>
          </w:p>
        </w:tc>
        <w:tc>
          <w:tcPr>
            <w:tcW w:w="1440" w:type="dxa"/>
            <w:vAlign w:val="center"/>
          </w:tcPr>
          <w:p w14:paraId="6E874852" w14:textId="3B49A200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11,175</w:t>
            </w:r>
          </w:p>
        </w:tc>
        <w:tc>
          <w:tcPr>
            <w:tcW w:w="236" w:type="dxa"/>
            <w:vAlign w:val="center"/>
          </w:tcPr>
          <w:p w14:paraId="56EE5FEF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11E32E44" w14:textId="6CD88F90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1,297</w:t>
            </w:r>
          </w:p>
        </w:tc>
        <w:tc>
          <w:tcPr>
            <w:tcW w:w="284" w:type="dxa"/>
            <w:vAlign w:val="center"/>
          </w:tcPr>
          <w:p w14:paraId="5372A365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6FF33879" w14:textId="008D6BC4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468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0CA718A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5172B770" w14:textId="6E0D2F58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38F42AA4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0A149F16" w14:textId="24184436" w:rsidR="0063250F" w:rsidRPr="00246147" w:rsidRDefault="002A6326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12,004</w:t>
            </w:r>
          </w:p>
        </w:tc>
      </w:tr>
      <w:tr w:rsidR="0063250F" w:rsidRPr="00AD0B53" w14:paraId="17D41DB1" w14:textId="77777777" w:rsidTr="002A6326">
        <w:trPr>
          <w:cantSplit/>
        </w:trPr>
        <w:tc>
          <w:tcPr>
            <w:tcW w:w="2880" w:type="dxa"/>
          </w:tcPr>
          <w:p w14:paraId="15731AB9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center"/>
          </w:tcPr>
          <w:p w14:paraId="7BD4F47C" w14:textId="1D69DCF0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20,467</w:t>
            </w:r>
          </w:p>
        </w:tc>
        <w:tc>
          <w:tcPr>
            <w:tcW w:w="236" w:type="dxa"/>
            <w:vAlign w:val="center"/>
          </w:tcPr>
          <w:p w14:paraId="33B42B9D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21F9F589" w14:textId="4E8CF0A1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2,638</w:t>
            </w:r>
          </w:p>
        </w:tc>
        <w:tc>
          <w:tcPr>
            <w:tcW w:w="284" w:type="dxa"/>
            <w:vAlign w:val="center"/>
          </w:tcPr>
          <w:p w14:paraId="0D4D57E6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6B31BED6" w14:textId="67B66C6C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591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E72FEFE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4CAD3BCD" w14:textId="16286F16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2CDC061C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vAlign w:val="center"/>
          </w:tcPr>
          <w:p w14:paraId="0FE32376" w14:textId="16E55488" w:rsidR="0063250F" w:rsidRPr="00246147" w:rsidRDefault="002A6326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22,514</w:t>
            </w:r>
          </w:p>
        </w:tc>
      </w:tr>
      <w:tr w:rsidR="0063250F" w:rsidRPr="00AD0B53" w14:paraId="38EDA5E8" w14:textId="77777777" w:rsidTr="002A6326">
        <w:trPr>
          <w:cantSplit/>
        </w:trPr>
        <w:tc>
          <w:tcPr>
            <w:tcW w:w="2880" w:type="dxa"/>
          </w:tcPr>
          <w:p w14:paraId="3F83CF24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อุปกรณ์เพื่อการสาธิต</w:t>
            </w:r>
          </w:p>
        </w:tc>
        <w:tc>
          <w:tcPr>
            <w:tcW w:w="1440" w:type="dxa"/>
            <w:vAlign w:val="center"/>
          </w:tcPr>
          <w:p w14:paraId="3EAE68A0" w14:textId="191843BE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24,546</w:t>
            </w:r>
          </w:p>
        </w:tc>
        <w:tc>
          <w:tcPr>
            <w:tcW w:w="236" w:type="dxa"/>
            <w:vAlign w:val="center"/>
          </w:tcPr>
          <w:p w14:paraId="43F0A614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022032F3" w14:textId="37A6F1DA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</w:t>
            </w:r>
            <w:r w:rsidR="002A632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center"/>
          </w:tcPr>
          <w:p w14:paraId="284F340C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018C8ACE" w14:textId="12A3DC1A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2A6326">
              <w:rPr>
                <w:rFonts w:ascii="Angsana New" w:hAnsi="Angsana New"/>
                <w:sz w:val="30"/>
                <w:szCs w:val="30"/>
              </w:rPr>
              <w:t>2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07B5AE2C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5FE77D57" w14:textId="542E4B30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center"/>
          </w:tcPr>
          <w:p w14:paraId="4EC05027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vAlign w:val="center"/>
          </w:tcPr>
          <w:p w14:paraId="42CFCCB9" w14:textId="3260299E" w:rsidR="0063250F" w:rsidRPr="00246147" w:rsidRDefault="002A6326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30,714</w:t>
            </w:r>
          </w:p>
        </w:tc>
      </w:tr>
      <w:tr w:rsidR="0063250F" w:rsidRPr="00AD0B53" w14:paraId="3FA30374" w14:textId="77777777" w:rsidTr="002A6326">
        <w:trPr>
          <w:cantSplit/>
        </w:trPr>
        <w:tc>
          <w:tcPr>
            <w:tcW w:w="2880" w:type="dxa"/>
          </w:tcPr>
          <w:p w14:paraId="100280D0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เครื่องมือแพทย์และอุปกรณ์</w:t>
            </w:r>
          </w:p>
        </w:tc>
        <w:tc>
          <w:tcPr>
            <w:tcW w:w="1440" w:type="dxa"/>
            <w:vAlign w:val="center"/>
          </w:tcPr>
          <w:p w14:paraId="4B1462A2" w14:textId="31A1D158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6,369</w:t>
            </w:r>
          </w:p>
        </w:tc>
        <w:tc>
          <w:tcPr>
            <w:tcW w:w="236" w:type="dxa"/>
            <w:vAlign w:val="center"/>
          </w:tcPr>
          <w:p w14:paraId="6818CE18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1AA7687B" w14:textId="2F200B83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3,703</w:t>
            </w:r>
          </w:p>
        </w:tc>
        <w:tc>
          <w:tcPr>
            <w:tcW w:w="284" w:type="dxa"/>
            <w:vAlign w:val="center"/>
          </w:tcPr>
          <w:p w14:paraId="235FF088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329B4D93" w14:textId="5C5E8C33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480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0AFBD4C6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7A1E77A2" w14:textId="575B7421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7DE07B88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vAlign w:val="center"/>
          </w:tcPr>
          <w:p w14:paraId="27F01003" w14:textId="678F40CE" w:rsidR="0063250F" w:rsidRPr="00246147" w:rsidRDefault="002A6326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9,592</w:t>
            </w:r>
          </w:p>
        </w:tc>
      </w:tr>
      <w:tr w:rsidR="0063250F" w:rsidRPr="00AD0B53" w14:paraId="20A935F8" w14:textId="77777777" w:rsidTr="002A6326">
        <w:trPr>
          <w:cantSplit/>
        </w:trPr>
        <w:tc>
          <w:tcPr>
            <w:tcW w:w="2880" w:type="dxa"/>
          </w:tcPr>
          <w:p w14:paraId="6BC8541A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F56E9" w14:textId="2F2BD68E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135,376</w:t>
            </w:r>
          </w:p>
        </w:tc>
        <w:tc>
          <w:tcPr>
            <w:tcW w:w="236" w:type="dxa"/>
            <w:vAlign w:val="center"/>
          </w:tcPr>
          <w:p w14:paraId="21C63763" w14:textId="77777777" w:rsidR="0063250F" w:rsidRPr="00AD0B53" w:rsidRDefault="0063250F" w:rsidP="0063250F">
            <w:pPr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7857D" w14:textId="7A95749F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28,58</w:t>
            </w:r>
            <w:r w:rsidR="002A632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center"/>
          </w:tcPr>
          <w:p w14:paraId="6ED8F2E9" w14:textId="77777777" w:rsidR="0063250F" w:rsidRPr="00246147" w:rsidRDefault="0063250F" w:rsidP="0063250F">
            <w:pPr>
              <w:tabs>
                <w:tab w:val="clear" w:pos="907"/>
                <w:tab w:val="left" w:pos="882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BC112" w14:textId="648EF0FB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1,7</w:t>
            </w:r>
            <w:r w:rsidR="002A6326">
              <w:rPr>
                <w:rFonts w:ascii="Angsana New" w:hAnsi="Angsana New"/>
                <w:sz w:val="30"/>
                <w:szCs w:val="30"/>
              </w:rPr>
              <w:t>89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565A7CB8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F8CFC" w14:textId="67B97C22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190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center"/>
          </w:tcPr>
          <w:p w14:paraId="1A80A034" w14:textId="77777777" w:rsidR="0063250F" w:rsidRPr="00246147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E99A5" w14:textId="6F9894BA" w:rsidR="0063250F" w:rsidRPr="00246147" w:rsidRDefault="002A6326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162,148</w:t>
            </w:r>
          </w:p>
        </w:tc>
      </w:tr>
      <w:tr w:rsidR="0063250F" w:rsidRPr="00AD0B53" w14:paraId="16CBF819" w14:textId="77777777" w:rsidTr="002A6326">
        <w:trPr>
          <w:cantSplit/>
        </w:trPr>
        <w:tc>
          <w:tcPr>
            <w:tcW w:w="2880" w:type="dxa"/>
          </w:tcPr>
          <w:p w14:paraId="16883B92" w14:textId="1676EAB8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ค่าเผื่อการด้อยค่า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6206AA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A66B31" w14:textId="77777777" w:rsidR="0063250F" w:rsidRPr="00AD0B53" w:rsidRDefault="0063250F" w:rsidP="0063250F">
            <w:pPr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14:paraId="256B22ED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A2795B2" w14:textId="77777777" w:rsidR="0063250F" w:rsidRPr="00AD0B53" w:rsidRDefault="0063250F" w:rsidP="0063250F">
            <w:pPr>
              <w:tabs>
                <w:tab w:val="clear" w:pos="907"/>
                <w:tab w:val="left" w:pos="882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center"/>
          </w:tcPr>
          <w:p w14:paraId="7BA69EF5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22D2047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center"/>
          </w:tcPr>
          <w:p w14:paraId="583C269F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6A29202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75C80DF2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50F" w:rsidRPr="00AD0B53" w14:paraId="610E692A" w14:textId="77777777" w:rsidTr="002A6326">
        <w:trPr>
          <w:cantSplit/>
        </w:trPr>
        <w:tc>
          <w:tcPr>
            <w:tcW w:w="2880" w:type="dxa"/>
          </w:tcPr>
          <w:p w14:paraId="29F9A23D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8D1B8C0" w14:textId="1448B303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14,046</w:t>
            </w:r>
          </w:p>
        </w:tc>
        <w:tc>
          <w:tcPr>
            <w:tcW w:w="236" w:type="dxa"/>
            <w:vAlign w:val="center"/>
          </w:tcPr>
          <w:p w14:paraId="50A99F9A" w14:textId="77777777" w:rsidR="0063250F" w:rsidRPr="00AD0B53" w:rsidRDefault="0063250F" w:rsidP="0063250F">
            <w:pPr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14:paraId="165CA878" w14:textId="73B6242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7BB7CF0B" w14:textId="77777777" w:rsidR="0063250F" w:rsidRPr="00AD0B53" w:rsidRDefault="0063250F" w:rsidP="0063250F">
            <w:pPr>
              <w:tabs>
                <w:tab w:val="clear" w:pos="907"/>
                <w:tab w:val="left" w:pos="882"/>
              </w:tabs>
              <w:spacing w:line="26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558ED5D3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3ADF12B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center"/>
          </w:tcPr>
          <w:p w14:paraId="2309DF95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4CD30C41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5789EB22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14,046</w:t>
            </w:r>
          </w:p>
        </w:tc>
      </w:tr>
      <w:tr w:rsidR="0063250F" w:rsidRPr="00AD0B53" w14:paraId="563C3802" w14:textId="77777777" w:rsidTr="002A6326">
        <w:trPr>
          <w:cantSplit/>
        </w:trPr>
        <w:tc>
          <w:tcPr>
            <w:tcW w:w="2880" w:type="dxa"/>
          </w:tcPr>
          <w:p w14:paraId="00E56D18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6D65B" w14:textId="07C910DD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14,046</w:t>
            </w:r>
          </w:p>
        </w:tc>
        <w:tc>
          <w:tcPr>
            <w:tcW w:w="236" w:type="dxa"/>
            <w:vAlign w:val="center"/>
          </w:tcPr>
          <w:p w14:paraId="41AA5A72" w14:textId="77777777" w:rsidR="0063250F" w:rsidRPr="00AD0B53" w:rsidRDefault="0063250F" w:rsidP="0063250F">
            <w:pPr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9052" w14:textId="6C4082C1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D196983" w14:textId="77777777" w:rsidR="0063250F" w:rsidRPr="00AD0B53" w:rsidRDefault="0063250F" w:rsidP="0063250F">
            <w:pPr>
              <w:tabs>
                <w:tab w:val="clear" w:pos="907"/>
                <w:tab w:val="left" w:pos="882"/>
              </w:tabs>
              <w:spacing w:line="26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1AA9F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C2B5C0B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6FA60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3D6FE966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9D48F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14,046</w:t>
            </w:r>
          </w:p>
        </w:tc>
      </w:tr>
      <w:tr w:rsidR="0063250F" w:rsidRPr="00AD0B53" w14:paraId="150B49CA" w14:textId="77777777" w:rsidTr="002A6326">
        <w:trPr>
          <w:cantSplit/>
        </w:trPr>
        <w:tc>
          <w:tcPr>
            <w:tcW w:w="2880" w:type="dxa"/>
          </w:tcPr>
          <w:p w14:paraId="5F3D7832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8FD57" w14:textId="42EA8563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378,693</w:t>
            </w:r>
          </w:p>
        </w:tc>
        <w:tc>
          <w:tcPr>
            <w:tcW w:w="236" w:type="dxa"/>
            <w:vAlign w:val="center"/>
          </w:tcPr>
          <w:p w14:paraId="295BD104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14:paraId="426E5B32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84" w:type="dxa"/>
            <w:vAlign w:val="center"/>
          </w:tcPr>
          <w:p w14:paraId="1EAD77B7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center"/>
          </w:tcPr>
          <w:p w14:paraId="7FD66631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5F1B6746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center"/>
          </w:tcPr>
          <w:p w14:paraId="3955E3D6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F1268CD" w14:textId="77777777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4B5510" w14:textId="729FBB04" w:rsidR="0063250F" w:rsidRPr="00AD0B53" w:rsidRDefault="0063250F" w:rsidP="0063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361,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2A632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6D1A9156" w14:textId="77777777" w:rsidR="00470EC6" w:rsidRPr="00752A07" w:rsidRDefault="00470EC6">
      <w:pPr>
        <w:rPr>
          <w:sz w:val="2"/>
          <w:szCs w:val="2"/>
          <w:highlight w:val="yellow"/>
        </w:rPr>
      </w:pPr>
    </w:p>
    <w:tbl>
      <w:tblPr>
        <w:tblW w:w="1017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236"/>
        <w:gridCol w:w="1054"/>
        <w:gridCol w:w="284"/>
        <w:gridCol w:w="1156"/>
        <w:gridCol w:w="236"/>
        <w:gridCol w:w="1153"/>
        <w:gridCol w:w="284"/>
        <w:gridCol w:w="1447"/>
      </w:tblGrid>
      <w:tr w:rsidR="00190586" w:rsidRPr="00752A07" w14:paraId="251AE5AF" w14:textId="77777777" w:rsidTr="0063250F">
        <w:trPr>
          <w:cantSplit/>
          <w:tblHeader/>
        </w:trPr>
        <w:tc>
          <w:tcPr>
            <w:tcW w:w="2880" w:type="dxa"/>
          </w:tcPr>
          <w:p w14:paraId="46086FD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4CB70A8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9"/>
                <w:tab w:val="left" w:pos="7362"/>
              </w:tabs>
              <w:ind w:left="-108" w:right="-378" w:firstLine="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190586" w:rsidRPr="00752A07" w14:paraId="72AFFAA3" w14:textId="77777777" w:rsidTr="0063250F">
        <w:trPr>
          <w:cantSplit/>
          <w:tblHeader/>
        </w:trPr>
        <w:tc>
          <w:tcPr>
            <w:tcW w:w="2880" w:type="dxa"/>
          </w:tcPr>
          <w:p w14:paraId="13EA36DB" w14:textId="77777777" w:rsidR="00190586" w:rsidRPr="00190586" w:rsidRDefault="00190586" w:rsidP="00F908F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8"/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471F9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293A7E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883" w:type="dxa"/>
            <w:gridSpan w:val="5"/>
            <w:tcBorders>
              <w:top w:val="single" w:sz="4" w:space="0" w:color="auto"/>
            </w:tcBorders>
          </w:tcPr>
          <w:p w14:paraId="459CACF8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</w:tcBorders>
          </w:tcPr>
          <w:p w14:paraId="26A4897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right="-18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1139D51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190586" w:rsidRPr="00752A07" w14:paraId="3BF440B4" w14:textId="77777777" w:rsidTr="0063250F">
        <w:trPr>
          <w:cantSplit/>
          <w:tblHeader/>
        </w:trPr>
        <w:tc>
          <w:tcPr>
            <w:tcW w:w="2880" w:type="dxa"/>
          </w:tcPr>
          <w:p w14:paraId="642F3D04" w14:textId="77777777" w:rsidR="00190586" w:rsidRPr="00190586" w:rsidRDefault="00190586" w:rsidP="00F908F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8"/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4C1C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058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9058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FC9FA40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0292741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7C9D7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2B131BA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CD7B1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0FF82F5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84" w:type="dxa"/>
            <w:tcBorders>
              <w:left w:val="nil"/>
            </w:tcBorders>
          </w:tcPr>
          <w:p w14:paraId="3F3D24D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27BA950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058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9058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90586" w:rsidRPr="00752A07" w14:paraId="36154A3A" w14:textId="77777777" w:rsidTr="0063250F">
        <w:trPr>
          <w:cantSplit/>
        </w:trPr>
        <w:tc>
          <w:tcPr>
            <w:tcW w:w="2880" w:type="dxa"/>
          </w:tcPr>
          <w:p w14:paraId="24630957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6A212E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879BA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D6A58FC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3E4B228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79396F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13C49E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456ACC6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</w:tcPr>
          <w:p w14:paraId="2D302738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2B5D51B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586" w:rsidRPr="00752A07" w14:paraId="6EFA5B12" w14:textId="77777777" w:rsidTr="0063250F">
        <w:trPr>
          <w:cantSplit/>
          <w:trHeight w:val="247"/>
        </w:trPr>
        <w:tc>
          <w:tcPr>
            <w:tcW w:w="2880" w:type="dxa"/>
          </w:tcPr>
          <w:p w14:paraId="69CD5DFF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vAlign w:val="center"/>
          </w:tcPr>
          <w:p w14:paraId="069BF20E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127,206</w:t>
            </w:r>
          </w:p>
        </w:tc>
        <w:tc>
          <w:tcPr>
            <w:tcW w:w="236" w:type="dxa"/>
            <w:vAlign w:val="center"/>
          </w:tcPr>
          <w:p w14:paraId="27A1C49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03FF0BCE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6A748D7D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1464E255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D4B9C4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58B697D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84" w:type="dxa"/>
            <w:vAlign w:val="center"/>
          </w:tcPr>
          <w:p w14:paraId="6FEB3944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2E00C7B6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127,311</w:t>
            </w:r>
          </w:p>
        </w:tc>
      </w:tr>
      <w:tr w:rsidR="00190586" w:rsidRPr="00752A07" w14:paraId="5C2340D2" w14:textId="77777777" w:rsidTr="0063250F">
        <w:trPr>
          <w:cantSplit/>
          <w:trHeight w:val="247"/>
        </w:trPr>
        <w:tc>
          <w:tcPr>
            <w:tcW w:w="2880" w:type="dxa"/>
          </w:tcPr>
          <w:p w14:paraId="1584A619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center"/>
          </w:tcPr>
          <w:p w14:paraId="1CE4B79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6,935</w:t>
            </w:r>
          </w:p>
        </w:tc>
        <w:tc>
          <w:tcPr>
            <w:tcW w:w="236" w:type="dxa"/>
            <w:vAlign w:val="center"/>
          </w:tcPr>
          <w:p w14:paraId="0D630F2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2C48AD46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84" w:type="dxa"/>
            <w:vAlign w:val="center"/>
          </w:tcPr>
          <w:p w14:paraId="7B2C1E0F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668A182A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(395)</w:t>
            </w:r>
          </w:p>
        </w:tc>
        <w:tc>
          <w:tcPr>
            <w:tcW w:w="236" w:type="dxa"/>
            <w:vAlign w:val="center"/>
          </w:tcPr>
          <w:p w14:paraId="5ACDE0B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2731D38C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  <w:tc>
          <w:tcPr>
            <w:tcW w:w="284" w:type="dxa"/>
            <w:vAlign w:val="center"/>
          </w:tcPr>
          <w:p w14:paraId="3D8D754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76D81ED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8,810</w:t>
            </w:r>
          </w:p>
        </w:tc>
      </w:tr>
      <w:tr w:rsidR="00190586" w:rsidRPr="00752A07" w14:paraId="22C864CD" w14:textId="77777777" w:rsidTr="0063250F">
        <w:trPr>
          <w:cantSplit/>
          <w:trHeight w:val="247"/>
        </w:trPr>
        <w:tc>
          <w:tcPr>
            <w:tcW w:w="2880" w:type="dxa"/>
          </w:tcPr>
          <w:p w14:paraId="4F7A8CBC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vAlign w:val="center"/>
          </w:tcPr>
          <w:p w14:paraId="2B75D6F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0586">
              <w:rPr>
                <w:rFonts w:ascii="Angsana New" w:hAnsi="Angsana New"/>
                <w:sz w:val="30"/>
                <w:szCs w:val="30"/>
                <w:lang w:val="en-GB"/>
              </w:rPr>
              <w:t>236,120</w:t>
            </w:r>
          </w:p>
        </w:tc>
        <w:tc>
          <w:tcPr>
            <w:tcW w:w="236" w:type="dxa"/>
            <w:vAlign w:val="center"/>
          </w:tcPr>
          <w:p w14:paraId="62C4DDA8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35784FA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1,368</w:t>
            </w:r>
          </w:p>
        </w:tc>
        <w:tc>
          <w:tcPr>
            <w:tcW w:w="284" w:type="dxa"/>
            <w:vAlign w:val="center"/>
          </w:tcPr>
          <w:p w14:paraId="6394501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4BD0A84B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ED5125A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6F2DB6A6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284" w:type="dxa"/>
            <w:vAlign w:val="center"/>
          </w:tcPr>
          <w:p w14:paraId="47C4E1BC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6714C4A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239,753</w:t>
            </w:r>
          </w:p>
        </w:tc>
      </w:tr>
      <w:tr w:rsidR="00190586" w:rsidRPr="00752A07" w14:paraId="440D38EA" w14:textId="77777777" w:rsidTr="0063250F">
        <w:trPr>
          <w:cantSplit/>
        </w:trPr>
        <w:tc>
          <w:tcPr>
            <w:tcW w:w="2880" w:type="dxa"/>
          </w:tcPr>
          <w:p w14:paraId="08F3F908" w14:textId="77777777" w:rsidR="009F5249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</w:t>
            </w:r>
          </w:p>
          <w:p w14:paraId="7CCFE02A" w14:textId="3C235C61" w:rsidR="00190586" w:rsidRPr="00190586" w:rsidRDefault="009F5249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190586" w:rsidRPr="0019058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40" w:type="dxa"/>
            <w:vAlign w:val="center"/>
          </w:tcPr>
          <w:p w14:paraId="4DD7A75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3B86A6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35,168</w:t>
            </w:r>
          </w:p>
        </w:tc>
        <w:tc>
          <w:tcPr>
            <w:tcW w:w="236" w:type="dxa"/>
            <w:vAlign w:val="center"/>
          </w:tcPr>
          <w:p w14:paraId="37A98A8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7E3489C0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0957EBD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2,803</w:t>
            </w:r>
          </w:p>
        </w:tc>
        <w:tc>
          <w:tcPr>
            <w:tcW w:w="284" w:type="dxa"/>
            <w:vAlign w:val="center"/>
          </w:tcPr>
          <w:p w14:paraId="422BF96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2C0B5E4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2C815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(320)</w:t>
            </w:r>
          </w:p>
        </w:tc>
        <w:tc>
          <w:tcPr>
            <w:tcW w:w="236" w:type="dxa"/>
            <w:vAlign w:val="center"/>
          </w:tcPr>
          <w:p w14:paraId="0569CAC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46942F2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DE180E6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84" w:type="dxa"/>
            <w:vAlign w:val="center"/>
          </w:tcPr>
          <w:p w14:paraId="0F1AC4F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1102B6D6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02CDC5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37,892</w:t>
            </w:r>
          </w:p>
        </w:tc>
      </w:tr>
      <w:tr w:rsidR="00190586" w:rsidRPr="00752A07" w14:paraId="6162BE6F" w14:textId="77777777" w:rsidTr="0063250F">
        <w:trPr>
          <w:cantSplit/>
        </w:trPr>
        <w:tc>
          <w:tcPr>
            <w:tcW w:w="2880" w:type="dxa"/>
          </w:tcPr>
          <w:p w14:paraId="4A4D3DE7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คอมพิวเตอร์และอุปกรณ์เชื่อมต่อ</w:t>
            </w:r>
          </w:p>
        </w:tc>
        <w:tc>
          <w:tcPr>
            <w:tcW w:w="1440" w:type="dxa"/>
            <w:vAlign w:val="center"/>
          </w:tcPr>
          <w:p w14:paraId="104C990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13,975</w:t>
            </w:r>
          </w:p>
        </w:tc>
        <w:tc>
          <w:tcPr>
            <w:tcW w:w="236" w:type="dxa"/>
            <w:vAlign w:val="center"/>
          </w:tcPr>
          <w:p w14:paraId="6597F178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11176476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  <w:tc>
          <w:tcPr>
            <w:tcW w:w="284" w:type="dxa"/>
            <w:vAlign w:val="center"/>
          </w:tcPr>
          <w:p w14:paraId="4975AA8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421AF41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(980)</w:t>
            </w:r>
          </w:p>
        </w:tc>
        <w:tc>
          <w:tcPr>
            <w:tcW w:w="236" w:type="dxa"/>
            <w:vAlign w:val="center"/>
          </w:tcPr>
          <w:p w14:paraId="1F12553F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1D5D0B49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1586A83E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69F1194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14,133</w:t>
            </w:r>
          </w:p>
        </w:tc>
      </w:tr>
      <w:tr w:rsidR="00190586" w:rsidRPr="00752A07" w14:paraId="6638186A" w14:textId="77777777" w:rsidTr="0063250F">
        <w:trPr>
          <w:cantSplit/>
        </w:trPr>
        <w:tc>
          <w:tcPr>
            <w:tcW w:w="2880" w:type="dxa"/>
          </w:tcPr>
          <w:p w14:paraId="243090C7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center"/>
          </w:tcPr>
          <w:p w14:paraId="762EDDB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21,738</w:t>
            </w:r>
          </w:p>
        </w:tc>
        <w:tc>
          <w:tcPr>
            <w:tcW w:w="236" w:type="dxa"/>
            <w:vAlign w:val="center"/>
          </w:tcPr>
          <w:p w14:paraId="7EFC6A8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348FADF6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07118605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464F2484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538A65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4952D90F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3,922</w:t>
            </w:r>
          </w:p>
        </w:tc>
        <w:tc>
          <w:tcPr>
            <w:tcW w:w="284" w:type="dxa"/>
            <w:vAlign w:val="center"/>
          </w:tcPr>
          <w:p w14:paraId="0A5DF2CA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5137D6C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25,660</w:t>
            </w:r>
          </w:p>
        </w:tc>
      </w:tr>
      <w:tr w:rsidR="00190586" w:rsidRPr="00752A07" w14:paraId="0885E83C" w14:textId="77777777" w:rsidTr="0063250F">
        <w:trPr>
          <w:cantSplit/>
        </w:trPr>
        <w:tc>
          <w:tcPr>
            <w:tcW w:w="2880" w:type="dxa"/>
          </w:tcPr>
          <w:p w14:paraId="110D7F37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อุปกรณ์เพื่อการสาธิต</w:t>
            </w:r>
          </w:p>
        </w:tc>
        <w:tc>
          <w:tcPr>
            <w:tcW w:w="1440" w:type="dxa"/>
            <w:vAlign w:val="center"/>
          </w:tcPr>
          <w:p w14:paraId="4DD61940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34,511</w:t>
            </w:r>
          </w:p>
        </w:tc>
        <w:tc>
          <w:tcPr>
            <w:tcW w:w="236" w:type="dxa"/>
            <w:vAlign w:val="center"/>
          </w:tcPr>
          <w:p w14:paraId="299395E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1DEA76BE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46DA16DD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37ABECD5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9A98B5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5853218E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7,235</w:t>
            </w:r>
          </w:p>
        </w:tc>
        <w:tc>
          <w:tcPr>
            <w:tcW w:w="284" w:type="dxa"/>
            <w:vAlign w:val="center"/>
          </w:tcPr>
          <w:p w14:paraId="083B3116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61D6CD1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41,746</w:t>
            </w:r>
          </w:p>
        </w:tc>
      </w:tr>
      <w:tr w:rsidR="00190586" w:rsidRPr="00752A07" w14:paraId="16FFFCE6" w14:textId="77777777" w:rsidTr="0063250F">
        <w:trPr>
          <w:cantSplit/>
        </w:trPr>
        <w:tc>
          <w:tcPr>
            <w:tcW w:w="2880" w:type="dxa"/>
          </w:tcPr>
          <w:p w14:paraId="142AFE39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เครื่องมือแพทย์และอุปกรณ์</w:t>
            </w:r>
          </w:p>
        </w:tc>
        <w:tc>
          <w:tcPr>
            <w:tcW w:w="1440" w:type="dxa"/>
            <w:vAlign w:val="center"/>
          </w:tcPr>
          <w:p w14:paraId="50677B9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15,875</w:t>
            </w:r>
          </w:p>
        </w:tc>
        <w:tc>
          <w:tcPr>
            <w:tcW w:w="236" w:type="dxa"/>
            <w:vAlign w:val="center"/>
          </w:tcPr>
          <w:p w14:paraId="2CFC3F9F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6421775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  <w:tc>
          <w:tcPr>
            <w:tcW w:w="284" w:type="dxa"/>
            <w:vAlign w:val="center"/>
          </w:tcPr>
          <w:p w14:paraId="72EC813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762562A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(166)</w:t>
            </w:r>
          </w:p>
        </w:tc>
        <w:tc>
          <w:tcPr>
            <w:tcW w:w="236" w:type="dxa"/>
            <w:vAlign w:val="center"/>
          </w:tcPr>
          <w:p w14:paraId="1345CA4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776DCF25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4AB0B7FA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788EBD4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18,220</w:t>
            </w:r>
          </w:p>
        </w:tc>
      </w:tr>
      <w:tr w:rsidR="00190586" w:rsidRPr="00752A07" w14:paraId="2FEFEEDC" w14:textId="77777777" w:rsidTr="0063250F">
        <w:trPr>
          <w:cantSplit/>
        </w:trPr>
        <w:tc>
          <w:tcPr>
            <w:tcW w:w="2880" w:type="dxa"/>
          </w:tcPr>
          <w:p w14:paraId="7595CEB4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440" w:type="dxa"/>
            <w:vAlign w:val="center"/>
          </w:tcPr>
          <w:p w14:paraId="0F27D6B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16,698</w:t>
            </w:r>
          </w:p>
        </w:tc>
        <w:tc>
          <w:tcPr>
            <w:tcW w:w="236" w:type="dxa"/>
            <w:vAlign w:val="center"/>
          </w:tcPr>
          <w:p w14:paraId="0664DFC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66E8CE9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2,433</w:t>
            </w:r>
          </w:p>
        </w:tc>
        <w:tc>
          <w:tcPr>
            <w:tcW w:w="284" w:type="dxa"/>
            <w:vAlign w:val="center"/>
          </w:tcPr>
          <w:p w14:paraId="0C49A09E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7FA37E40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3E2F479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36D9A2A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(4,541)</w:t>
            </w:r>
          </w:p>
        </w:tc>
        <w:tc>
          <w:tcPr>
            <w:tcW w:w="284" w:type="dxa"/>
            <w:vAlign w:val="center"/>
          </w:tcPr>
          <w:p w14:paraId="5641A8BF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2FF39D8D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14,590</w:t>
            </w:r>
          </w:p>
        </w:tc>
      </w:tr>
      <w:tr w:rsidR="00190586" w:rsidRPr="00752A07" w14:paraId="47680BE1" w14:textId="77777777" w:rsidTr="0063250F">
        <w:trPr>
          <w:cantSplit/>
        </w:trPr>
        <w:tc>
          <w:tcPr>
            <w:tcW w:w="2880" w:type="dxa"/>
          </w:tcPr>
          <w:p w14:paraId="22AB3016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07E6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508,226</w:t>
            </w:r>
          </w:p>
        </w:tc>
        <w:tc>
          <w:tcPr>
            <w:tcW w:w="236" w:type="dxa"/>
            <w:vAlign w:val="center"/>
          </w:tcPr>
          <w:p w14:paraId="3CDD2688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FA5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10,593</w:t>
            </w:r>
          </w:p>
        </w:tc>
        <w:tc>
          <w:tcPr>
            <w:tcW w:w="284" w:type="dxa"/>
            <w:vAlign w:val="center"/>
          </w:tcPr>
          <w:p w14:paraId="4B5F814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0021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(1,861)</w:t>
            </w:r>
          </w:p>
        </w:tc>
        <w:tc>
          <w:tcPr>
            <w:tcW w:w="236" w:type="dxa"/>
            <w:vAlign w:val="center"/>
          </w:tcPr>
          <w:p w14:paraId="778D497A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C9B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11,157</w:t>
            </w:r>
          </w:p>
        </w:tc>
        <w:tc>
          <w:tcPr>
            <w:tcW w:w="284" w:type="dxa"/>
            <w:vAlign w:val="center"/>
          </w:tcPr>
          <w:p w14:paraId="3D6EC5F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CC0A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528,115</w:t>
            </w:r>
          </w:p>
        </w:tc>
      </w:tr>
      <w:tr w:rsidR="00190586" w:rsidRPr="00752A07" w14:paraId="2D0CDE32" w14:textId="77777777" w:rsidTr="0063250F">
        <w:trPr>
          <w:cantSplit/>
        </w:trPr>
        <w:tc>
          <w:tcPr>
            <w:tcW w:w="2880" w:type="dxa"/>
          </w:tcPr>
          <w:p w14:paraId="7D9C9392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center"/>
          </w:tcPr>
          <w:p w14:paraId="7AD64A4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9EBE0D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391DF66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14:paraId="4D833DF0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6" w:type="dxa"/>
            <w:vAlign w:val="center"/>
          </w:tcPr>
          <w:p w14:paraId="3EEBFC9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E456BD0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484617A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4063CB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3E53B9D4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586" w:rsidRPr="00752A07" w14:paraId="4CEFFC78" w14:textId="77777777" w:rsidTr="0063250F">
        <w:trPr>
          <w:cantSplit/>
        </w:trPr>
        <w:tc>
          <w:tcPr>
            <w:tcW w:w="2880" w:type="dxa"/>
          </w:tcPr>
          <w:p w14:paraId="61B4F862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center"/>
          </w:tcPr>
          <w:p w14:paraId="76A9A7B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1,439</w:t>
            </w:r>
          </w:p>
        </w:tc>
        <w:tc>
          <w:tcPr>
            <w:tcW w:w="236" w:type="dxa"/>
            <w:vAlign w:val="center"/>
          </w:tcPr>
          <w:p w14:paraId="6594B2D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149E7A9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1,715</w:t>
            </w:r>
          </w:p>
        </w:tc>
        <w:tc>
          <w:tcPr>
            <w:tcW w:w="284" w:type="dxa"/>
            <w:vAlign w:val="center"/>
          </w:tcPr>
          <w:p w14:paraId="1ED0BB9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48B911BA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(101)</w:t>
            </w:r>
          </w:p>
        </w:tc>
        <w:tc>
          <w:tcPr>
            <w:tcW w:w="236" w:type="dxa"/>
            <w:vAlign w:val="center"/>
          </w:tcPr>
          <w:p w14:paraId="7EE9FB2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715557FE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721D8E1A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72E16BC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3,053</w:t>
            </w:r>
          </w:p>
        </w:tc>
      </w:tr>
      <w:tr w:rsidR="00190586" w:rsidRPr="00752A07" w14:paraId="3E1090EE" w14:textId="77777777" w:rsidTr="0063250F">
        <w:trPr>
          <w:cantSplit/>
        </w:trPr>
        <w:tc>
          <w:tcPr>
            <w:tcW w:w="2880" w:type="dxa"/>
          </w:tcPr>
          <w:p w14:paraId="2DB55F56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vAlign w:val="center"/>
          </w:tcPr>
          <w:p w14:paraId="2217349F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30,982</w:t>
            </w:r>
          </w:p>
        </w:tc>
        <w:tc>
          <w:tcPr>
            <w:tcW w:w="236" w:type="dxa"/>
            <w:vAlign w:val="center"/>
          </w:tcPr>
          <w:p w14:paraId="6F4A6B16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14FB1518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10,772</w:t>
            </w:r>
          </w:p>
        </w:tc>
        <w:tc>
          <w:tcPr>
            <w:tcW w:w="284" w:type="dxa"/>
            <w:vAlign w:val="center"/>
          </w:tcPr>
          <w:p w14:paraId="7F64F4FC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5F175B62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E19B7EA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5BB14268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3A4D64AD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461C12F8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41,754</w:t>
            </w:r>
          </w:p>
        </w:tc>
      </w:tr>
      <w:tr w:rsidR="00190586" w:rsidRPr="00752A07" w14:paraId="1003804C" w14:textId="77777777" w:rsidTr="0063250F">
        <w:trPr>
          <w:cantSplit/>
        </w:trPr>
        <w:tc>
          <w:tcPr>
            <w:tcW w:w="2880" w:type="dxa"/>
          </w:tcPr>
          <w:p w14:paraId="7872E5D1" w14:textId="77777777" w:rsidR="009F5249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</w:t>
            </w:r>
          </w:p>
          <w:p w14:paraId="1C94D653" w14:textId="76BFDF4B" w:rsidR="00190586" w:rsidRPr="00190586" w:rsidRDefault="009F5249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190586" w:rsidRPr="0019058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40" w:type="dxa"/>
            <w:vAlign w:val="center"/>
          </w:tcPr>
          <w:p w14:paraId="14EEFC28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F4C416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23,952</w:t>
            </w:r>
          </w:p>
        </w:tc>
        <w:tc>
          <w:tcPr>
            <w:tcW w:w="236" w:type="dxa"/>
            <w:vAlign w:val="center"/>
          </w:tcPr>
          <w:p w14:paraId="1B74FE9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7257538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2C1AC4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4,361</w:t>
            </w:r>
          </w:p>
        </w:tc>
        <w:tc>
          <w:tcPr>
            <w:tcW w:w="284" w:type="dxa"/>
            <w:vAlign w:val="center"/>
          </w:tcPr>
          <w:p w14:paraId="060B9804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05D3778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9CE74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(301)</w:t>
            </w:r>
          </w:p>
        </w:tc>
        <w:tc>
          <w:tcPr>
            <w:tcW w:w="236" w:type="dxa"/>
            <w:vAlign w:val="center"/>
          </w:tcPr>
          <w:p w14:paraId="4A619750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1CF6AFF5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C8FFF4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4010051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41A007D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3599DB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28,012</w:t>
            </w:r>
          </w:p>
        </w:tc>
      </w:tr>
      <w:tr w:rsidR="00190586" w:rsidRPr="00752A07" w14:paraId="1566A430" w14:textId="77777777" w:rsidTr="0063250F">
        <w:trPr>
          <w:cantSplit/>
        </w:trPr>
        <w:tc>
          <w:tcPr>
            <w:tcW w:w="2880" w:type="dxa"/>
          </w:tcPr>
          <w:p w14:paraId="715D93C9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คอมพิวเตอร์และอุปกรณ์เชื่อมต่อ</w:t>
            </w:r>
          </w:p>
        </w:tc>
        <w:tc>
          <w:tcPr>
            <w:tcW w:w="1440" w:type="dxa"/>
            <w:vAlign w:val="center"/>
          </w:tcPr>
          <w:p w14:paraId="2DFB7E5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10,547</w:t>
            </w:r>
          </w:p>
        </w:tc>
        <w:tc>
          <w:tcPr>
            <w:tcW w:w="236" w:type="dxa"/>
            <w:vAlign w:val="center"/>
          </w:tcPr>
          <w:p w14:paraId="242B381C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291455DA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1,604</w:t>
            </w:r>
          </w:p>
        </w:tc>
        <w:tc>
          <w:tcPr>
            <w:tcW w:w="284" w:type="dxa"/>
            <w:vAlign w:val="center"/>
          </w:tcPr>
          <w:p w14:paraId="0C2E513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67EE1CE4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(976)</w:t>
            </w:r>
          </w:p>
        </w:tc>
        <w:tc>
          <w:tcPr>
            <w:tcW w:w="236" w:type="dxa"/>
            <w:vAlign w:val="center"/>
          </w:tcPr>
          <w:p w14:paraId="34D75156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43582968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28395A7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center"/>
          </w:tcPr>
          <w:p w14:paraId="3B505F5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11,175</w:t>
            </w:r>
          </w:p>
        </w:tc>
      </w:tr>
      <w:tr w:rsidR="00190586" w:rsidRPr="00752A07" w14:paraId="618B8CA0" w14:textId="77777777" w:rsidTr="0063250F">
        <w:trPr>
          <w:cantSplit/>
        </w:trPr>
        <w:tc>
          <w:tcPr>
            <w:tcW w:w="2880" w:type="dxa"/>
          </w:tcPr>
          <w:p w14:paraId="1DB58A86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center"/>
          </w:tcPr>
          <w:p w14:paraId="588FFC4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14,860</w:t>
            </w:r>
          </w:p>
        </w:tc>
        <w:tc>
          <w:tcPr>
            <w:tcW w:w="236" w:type="dxa"/>
            <w:vAlign w:val="center"/>
          </w:tcPr>
          <w:p w14:paraId="26CE72E8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591B07D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  <w:tc>
          <w:tcPr>
            <w:tcW w:w="284" w:type="dxa"/>
            <w:vAlign w:val="center"/>
          </w:tcPr>
          <w:p w14:paraId="7D07DF7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321428A7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A685B78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2089EB6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2,418</w:t>
            </w:r>
          </w:p>
        </w:tc>
        <w:tc>
          <w:tcPr>
            <w:tcW w:w="284" w:type="dxa"/>
            <w:vAlign w:val="center"/>
          </w:tcPr>
          <w:p w14:paraId="66189BF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vAlign w:val="center"/>
          </w:tcPr>
          <w:p w14:paraId="592452D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20,467</w:t>
            </w:r>
          </w:p>
        </w:tc>
      </w:tr>
      <w:tr w:rsidR="00190586" w:rsidRPr="00752A07" w14:paraId="4A6DEA78" w14:textId="77777777" w:rsidTr="0063250F">
        <w:trPr>
          <w:cantSplit/>
        </w:trPr>
        <w:tc>
          <w:tcPr>
            <w:tcW w:w="2880" w:type="dxa"/>
          </w:tcPr>
          <w:p w14:paraId="419EB3A3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อุปกรณ์เพื่อการสาธิต</w:t>
            </w:r>
          </w:p>
        </w:tc>
        <w:tc>
          <w:tcPr>
            <w:tcW w:w="1440" w:type="dxa"/>
            <w:vAlign w:val="center"/>
          </w:tcPr>
          <w:p w14:paraId="005E421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18,109</w:t>
            </w:r>
          </w:p>
        </w:tc>
        <w:tc>
          <w:tcPr>
            <w:tcW w:w="236" w:type="dxa"/>
            <w:vAlign w:val="center"/>
          </w:tcPr>
          <w:p w14:paraId="3B19557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55EFFD5C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6,521</w:t>
            </w:r>
          </w:p>
        </w:tc>
        <w:tc>
          <w:tcPr>
            <w:tcW w:w="284" w:type="dxa"/>
            <w:vAlign w:val="center"/>
          </w:tcPr>
          <w:p w14:paraId="72D79FD0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551AF642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6661A0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1600F5B4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(84)</w:t>
            </w:r>
          </w:p>
        </w:tc>
        <w:tc>
          <w:tcPr>
            <w:tcW w:w="284" w:type="dxa"/>
            <w:vAlign w:val="center"/>
          </w:tcPr>
          <w:p w14:paraId="3DDEC39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vAlign w:val="center"/>
          </w:tcPr>
          <w:p w14:paraId="260289D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24,546</w:t>
            </w:r>
          </w:p>
        </w:tc>
      </w:tr>
      <w:tr w:rsidR="00190586" w:rsidRPr="00752A07" w14:paraId="2B2222D4" w14:textId="77777777" w:rsidTr="0063250F">
        <w:trPr>
          <w:cantSplit/>
        </w:trPr>
        <w:tc>
          <w:tcPr>
            <w:tcW w:w="2880" w:type="dxa"/>
          </w:tcPr>
          <w:p w14:paraId="75C8EBBC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เครื่องมือแพทย์และอุปกรณ์</w:t>
            </w:r>
          </w:p>
        </w:tc>
        <w:tc>
          <w:tcPr>
            <w:tcW w:w="1440" w:type="dxa"/>
            <w:vAlign w:val="center"/>
          </w:tcPr>
          <w:p w14:paraId="38088BF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2,885</w:t>
            </w:r>
          </w:p>
        </w:tc>
        <w:tc>
          <w:tcPr>
            <w:tcW w:w="236" w:type="dxa"/>
            <w:vAlign w:val="center"/>
          </w:tcPr>
          <w:p w14:paraId="3AEDBE7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vAlign w:val="center"/>
          </w:tcPr>
          <w:p w14:paraId="4DB0EF9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3,538</w:t>
            </w:r>
          </w:p>
        </w:tc>
        <w:tc>
          <w:tcPr>
            <w:tcW w:w="284" w:type="dxa"/>
            <w:vAlign w:val="center"/>
          </w:tcPr>
          <w:p w14:paraId="17E44036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2A800E9E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36" w:type="dxa"/>
            <w:vAlign w:val="center"/>
          </w:tcPr>
          <w:p w14:paraId="0DBD835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3A636B94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1322EC9A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vAlign w:val="center"/>
          </w:tcPr>
          <w:p w14:paraId="3DDB8FA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6,369</w:t>
            </w:r>
          </w:p>
        </w:tc>
      </w:tr>
      <w:tr w:rsidR="00190586" w:rsidRPr="00752A07" w14:paraId="1DEA7961" w14:textId="77777777" w:rsidTr="0063250F">
        <w:trPr>
          <w:cantSplit/>
        </w:trPr>
        <w:tc>
          <w:tcPr>
            <w:tcW w:w="2880" w:type="dxa"/>
          </w:tcPr>
          <w:p w14:paraId="579EE4D9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E3DC4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102,774</w:t>
            </w:r>
          </w:p>
        </w:tc>
        <w:tc>
          <w:tcPr>
            <w:tcW w:w="236" w:type="dxa"/>
            <w:vAlign w:val="center"/>
          </w:tcPr>
          <w:p w14:paraId="6E542F03" w14:textId="77777777" w:rsidR="00190586" w:rsidRPr="00190586" w:rsidRDefault="00190586" w:rsidP="00F908FF">
            <w:pPr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89BE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31,700</w:t>
            </w:r>
          </w:p>
        </w:tc>
        <w:tc>
          <w:tcPr>
            <w:tcW w:w="284" w:type="dxa"/>
            <w:vAlign w:val="center"/>
          </w:tcPr>
          <w:p w14:paraId="465CF70B" w14:textId="77777777" w:rsidR="00190586" w:rsidRPr="00190586" w:rsidRDefault="00190586" w:rsidP="00F908FF">
            <w:pPr>
              <w:tabs>
                <w:tab w:val="clear" w:pos="907"/>
                <w:tab w:val="left" w:pos="882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E439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(1,432)</w:t>
            </w:r>
          </w:p>
        </w:tc>
        <w:tc>
          <w:tcPr>
            <w:tcW w:w="236" w:type="dxa"/>
            <w:vAlign w:val="center"/>
          </w:tcPr>
          <w:p w14:paraId="41F44648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9222E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2,334</w:t>
            </w:r>
          </w:p>
        </w:tc>
        <w:tc>
          <w:tcPr>
            <w:tcW w:w="284" w:type="dxa"/>
            <w:vAlign w:val="center"/>
          </w:tcPr>
          <w:p w14:paraId="51E11960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7497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135,376</w:t>
            </w:r>
          </w:p>
        </w:tc>
      </w:tr>
      <w:tr w:rsidR="00190586" w:rsidRPr="00752A07" w14:paraId="2E862E9B" w14:textId="77777777" w:rsidTr="0063250F">
        <w:trPr>
          <w:cantSplit/>
        </w:trPr>
        <w:tc>
          <w:tcPr>
            <w:tcW w:w="2880" w:type="dxa"/>
          </w:tcPr>
          <w:p w14:paraId="473F5096" w14:textId="2515556D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ค่าเผื่อการด้อยค่า </w:t>
            </w:r>
            <w:r w:rsidR="007849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(ดูหมายเหตุ </w:t>
            </w:r>
            <w:r w:rsidR="007849A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849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0355DE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2021B84" w14:textId="77777777" w:rsidR="00190586" w:rsidRPr="00190586" w:rsidRDefault="00190586" w:rsidP="00F908FF">
            <w:pPr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14:paraId="75E63FB6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D272221" w14:textId="77777777" w:rsidR="00190586" w:rsidRPr="00190586" w:rsidRDefault="00190586" w:rsidP="00F908FF">
            <w:pPr>
              <w:tabs>
                <w:tab w:val="clear" w:pos="907"/>
                <w:tab w:val="left" w:pos="882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center"/>
          </w:tcPr>
          <w:p w14:paraId="01550CF5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6DEB2A0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center"/>
          </w:tcPr>
          <w:p w14:paraId="187770A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928A0E3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66B0FA7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586" w:rsidRPr="00752A07" w14:paraId="70A9418A" w14:textId="77777777" w:rsidTr="0063250F">
        <w:trPr>
          <w:cantSplit/>
        </w:trPr>
        <w:tc>
          <w:tcPr>
            <w:tcW w:w="2880" w:type="dxa"/>
          </w:tcPr>
          <w:p w14:paraId="6CB6B5B1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6528C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vAlign w:val="center"/>
          </w:tcPr>
          <w:p w14:paraId="1BDA66A3" w14:textId="77777777" w:rsidR="00190586" w:rsidRPr="00190586" w:rsidRDefault="00190586" w:rsidP="00F908FF">
            <w:pPr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14:paraId="24A036DC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14,046</w:t>
            </w:r>
          </w:p>
        </w:tc>
        <w:tc>
          <w:tcPr>
            <w:tcW w:w="284" w:type="dxa"/>
            <w:vAlign w:val="center"/>
          </w:tcPr>
          <w:p w14:paraId="31655FE1" w14:textId="77777777" w:rsidR="00190586" w:rsidRPr="00190586" w:rsidRDefault="00190586" w:rsidP="00F908FF">
            <w:pPr>
              <w:tabs>
                <w:tab w:val="clear" w:pos="907"/>
                <w:tab w:val="left" w:pos="882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191BF8EE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1299328" w14:textId="77777777" w:rsidR="00190586" w:rsidRPr="00E46468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center"/>
          </w:tcPr>
          <w:p w14:paraId="12FF576D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68C9A7A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1B32385E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14,046</w:t>
            </w:r>
          </w:p>
        </w:tc>
      </w:tr>
      <w:tr w:rsidR="00190586" w:rsidRPr="00752A07" w14:paraId="6D4560A1" w14:textId="77777777" w:rsidTr="0063250F">
        <w:trPr>
          <w:cantSplit/>
        </w:trPr>
        <w:tc>
          <w:tcPr>
            <w:tcW w:w="2880" w:type="dxa"/>
          </w:tcPr>
          <w:p w14:paraId="284451B5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F48E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vAlign w:val="center"/>
          </w:tcPr>
          <w:p w14:paraId="5F9D5A1A" w14:textId="77777777" w:rsidR="00190586" w:rsidRPr="00190586" w:rsidRDefault="00190586" w:rsidP="00F908FF">
            <w:pPr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68584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14,046</w:t>
            </w:r>
          </w:p>
        </w:tc>
        <w:tc>
          <w:tcPr>
            <w:tcW w:w="284" w:type="dxa"/>
            <w:vAlign w:val="center"/>
          </w:tcPr>
          <w:p w14:paraId="538CEC46" w14:textId="77777777" w:rsidR="00190586" w:rsidRPr="00190586" w:rsidRDefault="00190586" w:rsidP="00F908FF">
            <w:pPr>
              <w:tabs>
                <w:tab w:val="clear" w:pos="907"/>
                <w:tab w:val="left" w:pos="882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112AB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14610C6" w14:textId="77777777" w:rsidR="00190586" w:rsidRPr="00E46468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E4FED" w14:textId="77777777" w:rsidR="00190586" w:rsidRPr="00190586" w:rsidRDefault="00190586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124D0254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1214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14,046</w:t>
            </w:r>
          </w:p>
        </w:tc>
      </w:tr>
      <w:tr w:rsidR="00190586" w:rsidRPr="00752A07" w14:paraId="70BD8842" w14:textId="77777777" w:rsidTr="0063250F">
        <w:trPr>
          <w:cantSplit/>
        </w:trPr>
        <w:tc>
          <w:tcPr>
            <w:tcW w:w="2880" w:type="dxa"/>
          </w:tcPr>
          <w:p w14:paraId="1998F8C0" w14:textId="77777777" w:rsidR="00190586" w:rsidRPr="00190586" w:rsidRDefault="00190586" w:rsidP="0019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BA5C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405,452</w:t>
            </w:r>
          </w:p>
        </w:tc>
        <w:tc>
          <w:tcPr>
            <w:tcW w:w="236" w:type="dxa"/>
            <w:vAlign w:val="center"/>
          </w:tcPr>
          <w:p w14:paraId="3462CC4F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14:paraId="4D44BB74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84" w:type="dxa"/>
            <w:vAlign w:val="center"/>
          </w:tcPr>
          <w:p w14:paraId="60D8394A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center"/>
          </w:tcPr>
          <w:p w14:paraId="621AB827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36179C11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center"/>
          </w:tcPr>
          <w:p w14:paraId="42CB013B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0FB1219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F1FE82" w14:textId="77777777" w:rsidR="00190586" w:rsidRPr="00190586" w:rsidRDefault="00190586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0586">
              <w:rPr>
                <w:rFonts w:ascii="Angsana New" w:hAnsi="Angsana New"/>
                <w:sz w:val="30"/>
                <w:szCs w:val="30"/>
              </w:rPr>
              <w:t>378,693</w:t>
            </w:r>
          </w:p>
        </w:tc>
      </w:tr>
    </w:tbl>
    <w:p w14:paraId="53CE9EBD" w14:textId="77777777" w:rsidR="009E6E1D" w:rsidRPr="00752A07" w:rsidRDefault="00D64778">
      <w:pPr>
        <w:rPr>
          <w:highlight w:val="yellow"/>
        </w:rPr>
      </w:pPr>
      <w:r w:rsidRPr="00752A07">
        <w:rPr>
          <w:highlight w:val="yellow"/>
        </w:rPr>
        <w:br w:type="page"/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3052"/>
        <w:gridCol w:w="1414"/>
        <w:gridCol w:w="284"/>
        <w:gridCol w:w="992"/>
        <w:gridCol w:w="284"/>
        <w:gridCol w:w="998"/>
        <w:gridCol w:w="283"/>
        <w:gridCol w:w="1000"/>
        <w:gridCol w:w="283"/>
        <w:gridCol w:w="1400"/>
      </w:tblGrid>
      <w:tr w:rsidR="00AD0B53" w:rsidRPr="00AD0B53" w14:paraId="775B9933" w14:textId="77777777" w:rsidTr="007849AB">
        <w:trPr>
          <w:cantSplit/>
          <w:tblHeader/>
        </w:trPr>
        <w:tc>
          <w:tcPr>
            <w:tcW w:w="3052" w:type="dxa"/>
          </w:tcPr>
          <w:p w14:paraId="38AC8FE1" w14:textId="77777777" w:rsidR="009E6E1D" w:rsidRPr="00AD0B53" w:rsidRDefault="009E6E1D" w:rsidP="009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8" w:type="dxa"/>
            <w:gridSpan w:val="9"/>
          </w:tcPr>
          <w:p w14:paraId="4F186EB3" w14:textId="77777777" w:rsidR="009E6E1D" w:rsidRPr="00AD0B53" w:rsidRDefault="009E6E1D" w:rsidP="009E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2"/>
                <w:tab w:val="left" w:pos="8712"/>
              </w:tabs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AD0B53" w:rsidRPr="00AD0B53" w14:paraId="5E372B71" w14:textId="77777777" w:rsidTr="007849AB">
        <w:trPr>
          <w:cantSplit/>
          <w:tblHeader/>
        </w:trPr>
        <w:tc>
          <w:tcPr>
            <w:tcW w:w="3052" w:type="dxa"/>
          </w:tcPr>
          <w:p w14:paraId="10112102" w14:textId="77777777" w:rsidR="009E6E1D" w:rsidRPr="00AD0B53" w:rsidRDefault="009E6E1D" w:rsidP="003F3932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8"/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C2BF75B" w14:textId="77777777" w:rsidR="009E6E1D" w:rsidRPr="00AD0B53" w:rsidRDefault="009E6E1D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DBD4FA6" w14:textId="77777777" w:rsidR="009E6E1D" w:rsidRPr="00AD0B53" w:rsidRDefault="009E6E1D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557" w:type="dxa"/>
            <w:gridSpan w:val="5"/>
            <w:tcBorders>
              <w:top w:val="single" w:sz="4" w:space="0" w:color="auto"/>
            </w:tcBorders>
          </w:tcPr>
          <w:p w14:paraId="22A57B3B" w14:textId="77777777" w:rsidR="009E6E1D" w:rsidRPr="00AD0B53" w:rsidRDefault="009E6E1D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41755DCD" w14:textId="77777777" w:rsidR="009E6E1D" w:rsidRPr="00AD0B53" w:rsidRDefault="009E6E1D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4E9C535E" w14:textId="77777777" w:rsidR="009E6E1D" w:rsidRPr="00AD0B53" w:rsidRDefault="009E6E1D" w:rsidP="0078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AD0B53" w:rsidRPr="00AD0B53" w14:paraId="183464BD" w14:textId="77777777" w:rsidTr="007849AB">
        <w:trPr>
          <w:cantSplit/>
          <w:tblHeader/>
        </w:trPr>
        <w:tc>
          <w:tcPr>
            <w:tcW w:w="3052" w:type="dxa"/>
          </w:tcPr>
          <w:p w14:paraId="058A7648" w14:textId="77777777" w:rsidR="00E46468" w:rsidRPr="00AD0B53" w:rsidRDefault="00E46468" w:rsidP="00E46468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8"/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BE84EAC" w14:textId="5E5F8EA8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D0B5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D0B5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A1EDDE7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D3389FC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D4162B0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7073C11E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3C48B2B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461BC06B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83" w:type="dxa"/>
            <w:tcBorders>
              <w:left w:val="nil"/>
            </w:tcBorders>
          </w:tcPr>
          <w:p w14:paraId="31B1B3DF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94E342D" w14:textId="31F9CA0E" w:rsidR="00E46468" w:rsidRPr="00AD0B53" w:rsidRDefault="00E46468" w:rsidP="0078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D0B5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D0B5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D0B53" w:rsidRPr="00AD0B53" w14:paraId="0E4AFA44" w14:textId="77777777" w:rsidTr="007849AB">
        <w:trPr>
          <w:cantSplit/>
        </w:trPr>
        <w:tc>
          <w:tcPr>
            <w:tcW w:w="3052" w:type="dxa"/>
          </w:tcPr>
          <w:p w14:paraId="2D095797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5A7206C8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37B1912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7DAF65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4BE5FB9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66B3896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66C06A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22F067F8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7BD1572D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290A617E" w14:textId="77777777" w:rsidR="00E46468" w:rsidRPr="00AD0B53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58A3" w:rsidRPr="00AD0B53" w14:paraId="3ADBA8BE" w14:textId="77777777" w:rsidTr="007849AB">
        <w:trPr>
          <w:cantSplit/>
          <w:trHeight w:val="247"/>
        </w:trPr>
        <w:tc>
          <w:tcPr>
            <w:tcW w:w="3052" w:type="dxa"/>
          </w:tcPr>
          <w:p w14:paraId="6D6FADDC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4" w:type="dxa"/>
            <w:vAlign w:val="center"/>
          </w:tcPr>
          <w:p w14:paraId="706DC2BC" w14:textId="359C133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42,406</w:t>
            </w:r>
          </w:p>
        </w:tc>
        <w:tc>
          <w:tcPr>
            <w:tcW w:w="284" w:type="dxa"/>
            <w:vAlign w:val="center"/>
          </w:tcPr>
          <w:p w14:paraId="3DD4A334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185D3F0" w14:textId="3891C529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2620740F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center"/>
          </w:tcPr>
          <w:p w14:paraId="46111D12" w14:textId="14418719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1995092B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center"/>
          </w:tcPr>
          <w:p w14:paraId="058D70FE" w14:textId="2900D2D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1E3486DC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center"/>
          </w:tcPr>
          <w:p w14:paraId="60265D71" w14:textId="3E68D1CC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42,406</w:t>
            </w:r>
          </w:p>
        </w:tc>
      </w:tr>
      <w:tr w:rsidR="007358A3" w:rsidRPr="00AD0B53" w14:paraId="4F735A33" w14:textId="77777777" w:rsidTr="007849AB">
        <w:trPr>
          <w:cantSplit/>
          <w:trHeight w:val="247"/>
        </w:trPr>
        <w:tc>
          <w:tcPr>
            <w:tcW w:w="3052" w:type="dxa"/>
          </w:tcPr>
          <w:p w14:paraId="17E5620F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14" w:type="dxa"/>
            <w:vAlign w:val="center"/>
          </w:tcPr>
          <w:p w14:paraId="55EF958A" w14:textId="12B7859E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0B53">
              <w:rPr>
                <w:rFonts w:ascii="Angsana New" w:hAnsi="Angsana New"/>
                <w:sz w:val="30"/>
                <w:szCs w:val="30"/>
                <w:lang w:val="en-GB"/>
              </w:rPr>
              <w:t>67,140</w:t>
            </w:r>
          </w:p>
        </w:tc>
        <w:tc>
          <w:tcPr>
            <w:tcW w:w="284" w:type="dxa"/>
            <w:vAlign w:val="center"/>
          </w:tcPr>
          <w:p w14:paraId="6348C2E5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969BD61" w14:textId="28ACDA91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68932B8C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center"/>
          </w:tcPr>
          <w:p w14:paraId="70FA76B1" w14:textId="0A49A2ED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53A86686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center"/>
          </w:tcPr>
          <w:p w14:paraId="7E721731" w14:textId="3B227D95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79F09DF2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center"/>
          </w:tcPr>
          <w:p w14:paraId="1EE84387" w14:textId="564541F2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0B53">
              <w:rPr>
                <w:rFonts w:ascii="Angsana New" w:hAnsi="Angsana New"/>
                <w:sz w:val="30"/>
                <w:szCs w:val="30"/>
                <w:lang w:val="en-GB"/>
              </w:rPr>
              <w:t>67,140</w:t>
            </w:r>
          </w:p>
        </w:tc>
      </w:tr>
      <w:tr w:rsidR="007358A3" w:rsidRPr="00AD0B53" w14:paraId="15AD0F74" w14:textId="77777777" w:rsidTr="007849AB">
        <w:trPr>
          <w:cantSplit/>
        </w:trPr>
        <w:tc>
          <w:tcPr>
            <w:tcW w:w="3052" w:type="dxa"/>
          </w:tcPr>
          <w:p w14:paraId="4E0492F9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</w:t>
            </w:r>
          </w:p>
          <w:p w14:paraId="17582D4C" w14:textId="2422B05A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</w:t>
            </w:r>
          </w:p>
        </w:tc>
        <w:tc>
          <w:tcPr>
            <w:tcW w:w="1414" w:type="dxa"/>
            <w:vAlign w:val="center"/>
          </w:tcPr>
          <w:p w14:paraId="4A3255EC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8A2F72A" w14:textId="081723AB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27,336</w:t>
            </w:r>
          </w:p>
        </w:tc>
        <w:tc>
          <w:tcPr>
            <w:tcW w:w="284" w:type="dxa"/>
            <w:vAlign w:val="center"/>
          </w:tcPr>
          <w:p w14:paraId="6EF0C51F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2CECE3C" w14:textId="77777777" w:rsidR="007358A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090D03" w14:textId="0827BDFB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  <w:tc>
          <w:tcPr>
            <w:tcW w:w="284" w:type="dxa"/>
            <w:vAlign w:val="center"/>
          </w:tcPr>
          <w:p w14:paraId="6D451AD5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center"/>
          </w:tcPr>
          <w:p w14:paraId="33B38975" w14:textId="77777777" w:rsidR="007358A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7B6524F" w14:textId="5C3F68CC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283" w:type="dxa"/>
            <w:vAlign w:val="center"/>
          </w:tcPr>
          <w:p w14:paraId="088091B2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center"/>
          </w:tcPr>
          <w:p w14:paraId="5F835E92" w14:textId="77777777" w:rsidR="007358A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207571" w14:textId="28ABBD21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53463EF3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center"/>
          </w:tcPr>
          <w:p w14:paraId="3FC6F1CD" w14:textId="77777777" w:rsidR="007358A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D8580DA" w14:textId="703783CB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28,448</w:t>
            </w:r>
          </w:p>
        </w:tc>
      </w:tr>
      <w:tr w:rsidR="007358A3" w:rsidRPr="00AD0B53" w14:paraId="1F9FBE14" w14:textId="77777777" w:rsidTr="007849AB">
        <w:trPr>
          <w:cantSplit/>
        </w:trPr>
        <w:tc>
          <w:tcPr>
            <w:tcW w:w="3052" w:type="dxa"/>
          </w:tcPr>
          <w:p w14:paraId="2B3689F7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คอมพิวเตอร์และอุปกรณ์เชื่อมต่อ</w:t>
            </w:r>
          </w:p>
        </w:tc>
        <w:tc>
          <w:tcPr>
            <w:tcW w:w="1414" w:type="dxa"/>
            <w:vAlign w:val="center"/>
          </w:tcPr>
          <w:p w14:paraId="6657A4BE" w14:textId="327D971C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12,249</w:t>
            </w:r>
          </w:p>
        </w:tc>
        <w:tc>
          <w:tcPr>
            <w:tcW w:w="284" w:type="dxa"/>
            <w:vAlign w:val="center"/>
          </w:tcPr>
          <w:p w14:paraId="4B57E8F6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690FA57" w14:textId="1401770C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  <w:tc>
          <w:tcPr>
            <w:tcW w:w="284" w:type="dxa"/>
            <w:vAlign w:val="center"/>
          </w:tcPr>
          <w:p w14:paraId="02E08E56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center"/>
          </w:tcPr>
          <w:p w14:paraId="7BC12B97" w14:textId="41F5BA08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(466)</w:t>
            </w:r>
          </w:p>
        </w:tc>
        <w:tc>
          <w:tcPr>
            <w:tcW w:w="283" w:type="dxa"/>
            <w:vAlign w:val="center"/>
          </w:tcPr>
          <w:p w14:paraId="3CB24275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center"/>
          </w:tcPr>
          <w:p w14:paraId="1DAC63FD" w14:textId="46C17B9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7984A072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center"/>
          </w:tcPr>
          <w:p w14:paraId="700C36D0" w14:textId="650E1849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12,887</w:t>
            </w:r>
          </w:p>
        </w:tc>
      </w:tr>
      <w:tr w:rsidR="007358A3" w:rsidRPr="00AD0B53" w14:paraId="6369F40F" w14:textId="77777777" w:rsidTr="007849AB">
        <w:trPr>
          <w:cantSplit/>
        </w:trPr>
        <w:tc>
          <w:tcPr>
            <w:tcW w:w="3052" w:type="dxa"/>
          </w:tcPr>
          <w:p w14:paraId="4E4BCA20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4" w:type="dxa"/>
            <w:vAlign w:val="center"/>
          </w:tcPr>
          <w:p w14:paraId="4C9604B1" w14:textId="7EF1E630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22,769</w:t>
            </w:r>
          </w:p>
        </w:tc>
        <w:tc>
          <w:tcPr>
            <w:tcW w:w="284" w:type="dxa"/>
            <w:vAlign w:val="center"/>
          </w:tcPr>
          <w:p w14:paraId="323ED6B0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FBEF65B" w14:textId="5E61EF8C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4BFDC16C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center"/>
          </w:tcPr>
          <w:p w14:paraId="60F22732" w14:textId="4F66E8E1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(590)</w:t>
            </w:r>
          </w:p>
        </w:tc>
        <w:tc>
          <w:tcPr>
            <w:tcW w:w="283" w:type="dxa"/>
            <w:vAlign w:val="center"/>
          </w:tcPr>
          <w:p w14:paraId="44D696A2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center"/>
          </w:tcPr>
          <w:p w14:paraId="775DAD26" w14:textId="07AF176A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5FC88503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00" w:type="dxa"/>
            <w:vAlign w:val="center"/>
          </w:tcPr>
          <w:p w14:paraId="2AA3A7D2" w14:textId="225434CE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22,179</w:t>
            </w:r>
          </w:p>
        </w:tc>
      </w:tr>
      <w:tr w:rsidR="007358A3" w:rsidRPr="00AD0B53" w14:paraId="5DFC1CBB" w14:textId="77777777" w:rsidTr="007849AB">
        <w:trPr>
          <w:cantSplit/>
        </w:trPr>
        <w:tc>
          <w:tcPr>
            <w:tcW w:w="3052" w:type="dxa"/>
          </w:tcPr>
          <w:p w14:paraId="72C4DC4E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อุปกรณ์เพื่อการสาธิต</w:t>
            </w:r>
          </w:p>
        </w:tc>
        <w:tc>
          <w:tcPr>
            <w:tcW w:w="1414" w:type="dxa"/>
            <w:vAlign w:val="center"/>
          </w:tcPr>
          <w:p w14:paraId="05449C05" w14:textId="4DB645BD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41,580</w:t>
            </w:r>
          </w:p>
        </w:tc>
        <w:tc>
          <w:tcPr>
            <w:tcW w:w="284" w:type="dxa"/>
            <w:vAlign w:val="center"/>
          </w:tcPr>
          <w:p w14:paraId="34220CB6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194E71FE" w14:textId="6E2FAB11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7177E8E0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</w:tabs>
              <w:spacing w:line="260" w:lineRule="atLeast"/>
              <w:ind w:left="-18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center"/>
          </w:tcPr>
          <w:p w14:paraId="202DBDC8" w14:textId="32C67FEF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(163)</w:t>
            </w:r>
          </w:p>
        </w:tc>
        <w:tc>
          <w:tcPr>
            <w:tcW w:w="283" w:type="dxa"/>
            <w:vAlign w:val="center"/>
          </w:tcPr>
          <w:p w14:paraId="15D6646C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center"/>
          </w:tcPr>
          <w:p w14:paraId="5CD730A4" w14:textId="74479F19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5,577</w:t>
            </w:r>
          </w:p>
        </w:tc>
        <w:tc>
          <w:tcPr>
            <w:tcW w:w="283" w:type="dxa"/>
            <w:vAlign w:val="center"/>
          </w:tcPr>
          <w:p w14:paraId="4671E044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00" w:type="dxa"/>
            <w:vAlign w:val="center"/>
          </w:tcPr>
          <w:p w14:paraId="19B55EA2" w14:textId="42DB93AD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46,994</w:t>
            </w:r>
          </w:p>
        </w:tc>
      </w:tr>
      <w:tr w:rsidR="007358A3" w:rsidRPr="00AD0B53" w14:paraId="12293C44" w14:textId="77777777" w:rsidTr="007849AB">
        <w:trPr>
          <w:cantSplit/>
          <w:trHeight w:val="247"/>
        </w:trPr>
        <w:tc>
          <w:tcPr>
            <w:tcW w:w="3052" w:type="dxa"/>
          </w:tcPr>
          <w:p w14:paraId="2BE70E66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414" w:type="dxa"/>
            <w:vAlign w:val="center"/>
          </w:tcPr>
          <w:p w14:paraId="5A201813" w14:textId="5B9F1521" w:rsidR="007358A3" w:rsidRPr="00AD0B53" w:rsidRDefault="007358A3" w:rsidP="0078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849A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AD0B5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  <w:vAlign w:val="center"/>
          </w:tcPr>
          <w:p w14:paraId="1C487383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2841D91" w14:textId="1D9BDEEF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4" w:type="dxa"/>
            <w:vAlign w:val="center"/>
          </w:tcPr>
          <w:p w14:paraId="416F0743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center"/>
          </w:tcPr>
          <w:p w14:paraId="5B766909" w14:textId="44A57978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68A853FC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center"/>
          </w:tcPr>
          <w:p w14:paraId="1CAAE2F6" w14:textId="2AD5C650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5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62D1A6DF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center"/>
          </w:tcPr>
          <w:p w14:paraId="1FFB98FF" w14:textId="1E6B1659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7358A3" w:rsidRPr="00AD0B53" w14:paraId="7E588478" w14:textId="77777777" w:rsidTr="007849AB">
        <w:trPr>
          <w:cantSplit/>
        </w:trPr>
        <w:tc>
          <w:tcPr>
            <w:tcW w:w="3052" w:type="dxa"/>
          </w:tcPr>
          <w:p w14:paraId="52F9B712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11A7C" w14:textId="4217E155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213,480</w:t>
            </w:r>
          </w:p>
        </w:tc>
        <w:tc>
          <w:tcPr>
            <w:tcW w:w="284" w:type="dxa"/>
            <w:vAlign w:val="center"/>
          </w:tcPr>
          <w:p w14:paraId="4C91E4EE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86F28" w14:textId="62194628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2,563</w:t>
            </w:r>
          </w:p>
        </w:tc>
        <w:tc>
          <w:tcPr>
            <w:tcW w:w="284" w:type="dxa"/>
            <w:vAlign w:val="center"/>
          </w:tcPr>
          <w:p w14:paraId="229D0C34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9E2FB" w14:textId="36263E2F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(1,316)</w:t>
            </w:r>
          </w:p>
        </w:tc>
        <w:tc>
          <w:tcPr>
            <w:tcW w:w="283" w:type="dxa"/>
            <w:vAlign w:val="center"/>
          </w:tcPr>
          <w:p w14:paraId="10B5AAF3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4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BF82F" w14:textId="196AF256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5,577</w:t>
            </w:r>
          </w:p>
        </w:tc>
        <w:tc>
          <w:tcPr>
            <w:tcW w:w="283" w:type="dxa"/>
            <w:vAlign w:val="center"/>
          </w:tcPr>
          <w:p w14:paraId="5D1CD6A0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290C4" w14:textId="710BE1F5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220,304</w:t>
            </w:r>
          </w:p>
        </w:tc>
      </w:tr>
      <w:tr w:rsidR="007358A3" w:rsidRPr="00AD0B53" w14:paraId="0B6474E1" w14:textId="77777777" w:rsidTr="007849AB">
        <w:trPr>
          <w:cantSplit/>
        </w:trPr>
        <w:tc>
          <w:tcPr>
            <w:tcW w:w="3052" w:type="dxa"/>
          </w:tcPr>
          <w:p w14:paraId="24DEE48F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4" w:type="dxa"/>
          </w:tcPr>
          <w:p w14:paraId="15F30A42" w14:textId="77777777" w:rsidR="007358A3" w:rsidRPr="00AD0B53" w:rsidRDefault="007358A3" w:rsidP="007358A3">
            <w:pPr>
              <w:tabs>
                <w:tab w:val="left" w:pos="99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7DD4452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6E92B60F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14:paraId="0D5F471A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8" w:type="dxa"/>
            <w:vAlign w:val="center"/>
          </w:tcPr>
          <w:p w14:paraId="1B37686B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7AD9EA6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center"/>
          </w:tcPr>
          <w:p w14:paraId="1AAC0E9D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5B95B60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</w:tcPr>
          <w:p w14:paraId="42F35082" w14:textId="77777777" w:rsidR="007358A3" w:rsidRPr="00AD0B53" w:rsidRDefault="007358A3" w:rsidP="007358A3">
            <w:pPr>
              <w:tabs>
                <w:tab w:val="left" w:pos="99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58A3" w:rsidRPr="00AD0B53" w14:paraId="689D67C0" w14:textId="77777777" w:rsidTr="007849AB">
        <w:trPr>
          <w:cantSplit/>
        </w:trPr>
        <w:tc>
          <w:tcPr>
            <w:tcW w:w="3052" w:type="dxa"/>
          </w:tcPr>
          <w:p w14:paraId="27E49390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14" w:type="dxa"/>
            <w:vAlign w:val="center"/>
          </w:tcPr>
          <w:p w14:paraId="06FDBB28" w14:textId="2269C47A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29,700</w:t>
            </w:r>
          </w:p>
        </w:tc>
        <w:tc>
          <w:tcPr>
            <w:tcW w:w="284" w:type="dxa"/>
            <w:vAlign w:val="center"/>
          </w:tcPr>
          <w:p w14:paraId="4F0197B7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B262B70" w14:textId="668086AD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2,632</w:t>
            </w:r>
          </w:p>
        </w:tc>
        <w:tc>
          <w:tcPr>
            <w:tcW w:w="284" w:type="dxa"/>
            <w:vAlign w:val="center"/>
          </w:tcPr>
          <w:p w14:paraId="525D2700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center"/>
          </w:tcPr>
          <w:p w14:paraId="5AAE177F" w14:textId="3BADDEC1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63C83D93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center"/>
          </w:tcPr>
          <w:p w14:paraId="13EF1376" w14:textId="28CE8488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55CA4E4A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center"/>
          </w:tcPr>
          <w:p w14:paraId="4D2A3E1B" w14:textId="60D2344D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32,332</w:t>
            </w:r>
          </w:p>
        </w:tc>
      </w:tr>
      <w:tr w:rsidR="007358A3" w:rsidRPr="00AD0B53" w14:paraId="715EF9DC" w14:textId="77777777" w:rsidTr="007849AB">
        <w:trPr>
          <w:cantSplit/>
        </w:trPr>
        <w:tc>
          <w:tcPr>
            <w:tcW w:w="3052" w:type="dxa"/>
          </w:tcPr>
          <w:p w14:paraId="25CB6B0A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</w:t>
            </w:r>
          </w:p>
          <w:p w14:paraId="79A217B3" w14:textId="0ED531F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</w:t>
            </w:r>
          </w:p>
        </w:tc>
        <w:tc>
          <w:tcPr>
            <w:tcW w:w="1414" w:type="dxa"/>
            <w:vAlign w:val="center"/>
          </w:tcPr>
          <w:p w14:paraId="6992270F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3ABBB60" w14:textId="26F151B4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23,999</w:t>
            </w:r>
          </w:p>
        </w:tc>
        <w:tc>
          <w:tcPr>
            <w:tcW w:w="284" w:type="dxa"/>
            <w:vAlign w:val="center"/>
          </w:tcPr>
          <w:p w14:paraId="5E401BE7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4E22E4C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2FCB3A2" w14:textId="1F0E09F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1,718</w:t>
            </w:r>
          </w:p>
        </w:tc>
        <w:tc>
          <w:tcPr>
            <w:tcW w:w="284" w:type="dxa"/>
            <w:vAlign w:val="center"/>
          </w:tcPr>
          <w:p w14:paraId="3383F364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center"/>
          </w:tcPr>
          <w:p w14:paraId="29692F39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F7C32B" w14:textId="1731D411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(88)</w:t>
            </w:r>
          </w:p>
        </w:tc>
        <w:tc>
          <w:tcPr>
            <w:tcW w:w="283" w:type="dxa"/>
            <w:vAlign w:val="center"/>
          </w:tcPr>
          <w:p w14:paraId="1F0714D3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center"/>
          </w:tcPr>
          <w:p w14:paraId="14DA716D" w14:textId="15BF21E9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1B3E1314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center"/>
          </w:tcPr>
          <w:p w14:paraId="510845D5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0C5D2B" w14:textId="3316A671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25,629</w:t>
            </w:r>
          </w:p>
        </w:tc>
      </w:tr>
      <w:tr w:rsidR="007358A3" w:rsidRPr="00AD0B53" w14:paraId="0232BC87" w14:textId="77777777" w:rsidTr="007849AB">
        <w:trPr>
          <w:cantSplit/>
        </w:trPr>
        <w:tc>
          <w:tcPr>
            <w:tcW w:w="3052" w:type="dxa"/>
          </w:tcPr>
          <w:p w14:paraId="63A45273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คอมพิวเตอร์และอุปกรณ์เชื่อมต่อ</w:t>
            </w:r>
          </w:p>
        </w:tc>
        <w:tc>
          <w:tcPr>
            <w:tcW w:w="1414" w:type="dxa"/>
            <w:vAlign w:val="center"/>
          </w:tcPr>
          <w:p w14:paraId="31FBE46A" w14:textId="091FD768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9,848</w:t>
            </w:r>
          </w:p>
        </w:tc>
        <w:tc>
          <w:tcPr>
            <w:tcW w:w="284" w:type="dxa"/>
            <w:vAlign w:val="center"/>
          </w:tcPr>
          <w:p w14:paraId="277679CC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72B3EEF" w14:textId="1524EA44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84" w:type="dxa"/>
            <w:vAlign w:val="center"/>
          </w:tcPr>
          <w:p w14:paraId="211A16AA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center"/>
          </w:tcPr>
          <w:p w14:paraId="00E4484F" w14:textId="46C856F8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(466)</w:t>
            </w:r>
          </w:p>
        </w:tc>
        <w:tc>
          <w:tcPr>
            <w:tcW w:w="283" w:type="dxa"/>
            <w:vAlign w:val="center"/>
          </w:tcPr>
          <w:p w14:paraId="50B6BC4A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center"/>
          </w:tcPr>
          <w:p w14:paraId="0D624891" w14:textId="6084AC94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0E868DEA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vAlign w:val="center"/>
          </w:tcPr>
          <w:p w14:paraId="5AFEF610" w14:textId="6BCCDC4D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10,184</w:t>
            </w:r>
          </w:p>
        </w:tc>
      </w:tr>
      <w:tr w:rsidR="007358A3" w:rsidRPr="00AD0B53" w14:paraId="32E98472" w14:textId="77777777" w:rsidTr="007849AB">
        <w:trPr>
          <w:cantSplit/>
        </w:trPr>
        <w:tc>
          <w:tcPr>
            <w:tcW w:w="3052" w:type="dxa"/>
          </w:tcPr>
          <w:p w14:paraId="6F772C0E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4" w:type="dxa"/>
            <w:vAlign w:val="center"/>
          </w:tcPr>
          <w:p w14:paraId="49E20AF3" w14:textId="3E7D6C2A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18,880</w:t>
            </w:r>
          </w:p>
        </w:tc>
        <w:tc>
          <w:tcPr>
            <w:tcW w:w="284" w:type="dxa"/>
            <w:vAlign w:val="center"/>
          </w:tcPr>
          <w:p w14:paraId="7FCAF267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7C2495D" w14:textId="313D700B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1,977</w:t>
            </w:r>
          </w:p>
        </w:tc>
        <w:tc>
          <w:tcPr>
            <w:tcW w:w="284" w:type="dxa"/>
            <w:vAlign w:val="center"/>
          </w:tcPr>
          <w:p w14:paraId="638536A5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vAlign w:val="center"/>
          </w:tcPr>
          <w:p w14:paraId="088E4B2F" w14:textId="261E0BB0" w:rsidR="007358A3" w:rsidRPr="00D93FEC" w:rsidRDefault="007358A3" w:rsidP="00D9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(591)</w:t>
            </w:r>
          </w:p>
        </w:tc>
        <w:tc>
          <w:tcPr>
            <w:tcW w:w="283" w:type="dxa"/>
            <w:vAlign w:val="center"/>
          </w:tcPr>
          <w:p w14:paraId="55E70B7C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center"/>
          </w:tcPr>
          <w:p w14:paraId="1BB083D8" w14:textId="5CDD87CD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5DBEA93E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00" w:type="dxa"/>
            <w:vAlign w:val="center"/>
          </w:tcPr>
          <w:p w14:paraId="766F9D11" w14:textId="146AE44C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20,266</w:t>
            </w:r>
          </w:p>
        </w:tc>
      </w:tr>
      <w:tr w:rsidR="007358A3" w:rsidRPr="00AD0B53" w14:paraId="0C26995D" w14:textId="77777777" w:rsidTr="007849AB">
        <w:trPr>
          <w:cantSplit/>
        </w:trPr>
        <w:tc>
          <w:tcPr>
            <w:tcW w:w="3052" w:type="dxa"/>
          </w:tcPr>
          <w:p w14:paraId="438AD936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sz w:val="30"/>
                <w:szCs w:val="30"/>
                <w:cs/>
              </w:rPr>
              <w:t>อุปกรณ์เพื่อการสาธิต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40BBD79D" w14:textId="02D32F20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24,462</w:t>
            </w:r>
          </w:p>
        </w:tc>
        <w:tc>
          <w:tcPr>
            <w:tcW w:w="284" w:type="dxa"/>
            <w:vAlign w:val="center"/>
          </w:tcPr>
          <w:p w14:paraId="014B8A90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A0F78B3" w14:textId="07ADFFC5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6,322</w:t>
            </w:r>
          </w:p>
        </w:tc>
        <w:tc>
          <w:tcPr>
            <w:tcW w:w="284" w:type="dxa"/>
            <w:vAlign w:val="center"/>
          </w:tcPr>
          <w:p w14:paraId="4E964252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57B1A2E" w14:textId="0C34C8F7" w:rsidR="007358A3" w:rsidRPr="00D93FEC" w:rsidRDefault="007358A3" w:rsidP="00D9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(163)</w:t>
            </w:r>
          </w:p>
        </w:tc>
        <w:tc>
          <w:tcPr>
            <w:tcW w:w="283" w:type="dxa"/>
            <w:vAlign w:val="center"/>
          </w:tcPr>
          <w:p w14:paraId="0EA8411D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67D6A650" w14:textId="0BF5B0BD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283" w:type="dxa"/>
            <w:vAlign w:val="center"/>
          </w:tcPr>
          <w:p w14:paraId="30B72E6B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E7C9329" w14:textId="71B34855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30,595</w:t>
            </w:r>
          </w:p>
        </w:tc>
      </w:tr>
      <w:tr w:rsidR="007358A3" w:rsidRPr="00AD0B53" w14:paraId="4C912766" w14:textId="77777777" w:rsidTr="007849AB">
        <w:trPr>
          <w:cantSplit/>
        </w:trPr>
        <w:tc>
          <w:tcPr>
            <w:tcW w:w="3052" w:type="dxa"/>
          </w:tcPr>
          <w:p w14:paraId="3FD635DD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D3827" w14:textId="3A13D4C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106,889</w:t>
            </w:r>
          </w:p>
        </w:tc>
        <w:tc>
          <w:tcPr>
            <w:tcW w:w="284" w:type="dxa"/>
            <w:vAlign w:val="center"/>
          </w:tcPr>
          <w:p w14:paraId="1CBFF3FB" w14:textId="77777777" w:rsidR="007358A3" w:rsidRPr="00AD0B53" w:rsidRDefault="007358A3" w:rsidP="007358A3">
            <w:pPr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FA66C" w14:textId="5A572F3E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13,451</w:t>
            </w:r>
          </w:p>
        </w:tc>
        <w:tc>
          <w:tcPr>
            <w:tcW w:w="284" w:type="dxa"/>
            <w:vAlign w:val="center"/>
          </w:tcPr>
          <w:p w14:paraId="0CA04698" w14:textId="77777777" w:rsidR="007358A3" w:rsidRPr="00D93FEC" w:rsidRDefault="007358A3" w:rsidP="007358A3">
            <w:pPr>
              <w:tabs>
                <w:tab w:val="clear" w:pos="907"/>
                <w:tab w:val="left" w:pos="88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0E206" w14:textId="19FA3D33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(1,308)</w:t>
            </w:r>
          </w:p>
        </w:tc>
        <w:tc>
          <w:tcPr>
            <w:tcW w:w="283" w:type="dxa"/>
            <w:vAlign w:val="center"/>
          </w:tcPr>
          <w:p w14:paraId="31ABF1D9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4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9DA70" w14:textId="3132AD23" w:rsidR="007358A3" w:rsidRPr="00D93FEC" w:rsidRDefault="007358A3" w:rsidP="00D9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283" w:type="dxa"/>
            <w:vAlign w:val="center"/>
          </w:tcPr>
          <w:p w14:paraId="73EDD4E6" w14:textId="77777777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D7012" w14:textId="5A570559" w:rsidR="007358A3" w:rsidRPr="00D93FEC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3FEC">
              <w:rPr>
                <w:rFonts w:ascii="Angsana New" w:hAnsi="Angsana New"/>
                <w:sz w:val="30"/>
                <w:szCs w:val="30"/>
              </w:rPr>
              <w:t>119,006</w:t>
            </w:r>
          </w:p>
        </w:tc>
      </w:tr>
      <w:tr w:rsidR="007358A3" w:rsidRPr="00AD0B53" w14:paraId="73A2125F" w14:textId="77777777" w:rsidTr="007849AB">
        <w:trPr>
          <w:cantSplit/>
        </w:trPr>
        <w:tc>
          <w:tcPr>
            <w:tcW w:w="3052" w:type="dxa"/>
          </w:tcPr>
          <w:p w14:paraId="77A14B1E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0B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CBC0A7" w14:textId="37B71F75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106,591</w:t>
            </w:r>
          </w:p>
        </w:tc>
        <w:tc>
          <w:tcPr>
            <w:tcW w:w="284" w:type="dxa"/>
            <w:vAlign w:val="center"/>
          </w:tcPr>
          <w:p w14:paraId="00AA78CD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6E8F172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84" w:type="dxa"/>
            <w:vAlign w:val="center"/>
          </w:tcPr>
          <w:p w14:paraId="518369E4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39822177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83" w:type="dxa"/>
            <w:vAlign w:val="center"/>
          </w:tcPr>
          <w:p w14:paraId="504A94EA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14:paraId="583FC82C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1EF20CB" w14:textId="77777777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C9D94B" w14:textId="2432A461" w:rsidR="007358A3" w:rsidRPr="00AD0B53" w:rsidRDefault="007358A3" w:rsidP="0073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B53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D0B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</w:tbl>
    <w:p w14:paraId="2BA7B7BB" w14:textId="77777777" w:rsidR="00D707B2" w:rsidRPr="00752A07" w:rsidRDefault="0032346E">
      <w:pPr>
        <w:rPr>
          <w:rFonts w:ascii="Angsana New" w:hAnsi="Angsana New"/>
          <w:sz w:val="30"/>
          <w:szCs w:val="30"/>
          <w:highlight w:val="yellow"/>
        </w:rPr>
      </w:pPr>
      <w:r w:rsidRPr="00752A07">
        <w:rPr>
          <w:rFonts w:ascii="Angsana New" w:hAnsi="Angsana New"/>
          <w:sz w:val="30"/>
          <w:szCs w:val="30"/>
          <w:highlight w:val="yellow"/>
        </w:rPr>
        <w:br w:type="page"/>
      </w:r>
    </w:p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060"/>
        <w:gridCol w:w="1417"/>
        <w:gridCol w:w="284"/>
        <w:gridCol w:w="6"/>
        <w:gridCol w:w="986"/>
        <w:gridCol w:w="6"/>
        <w:gridCol w:w="278"/>
        <w:gridCol w:w="6"/>
        <w:gridCol w:w="986"/>
        <w:gridCol w:w="6"/>
        <w:gridCol w:w="277"/>
        <w:gridCol w:w="6"/>
        <w:gridCol w:w="987"/>
        <w:gridCol w:w="283"/>
        <w:gridCol w:w="1477"/>
      </w:tblGrid>
      <w:tr w:rsidR="00E46468" w:rsidRPr="00E46468" w14:paraId="72F141BE" w14:textId="77777777" w:rsidTr="00246147">
        <w:trPr>
          <w:cantSplit/>
          <w:tblHeader/>
        </w:trPr>
        <w:tc>
          <w:tcPr>
            <w:tcW w:w="3060" w:type="dxa"/>
          </w:tcPr>
          <w:p w14:paraId="2111C18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5" w:type="dxa"/>
            <w:gridSpan w:val="14"/>
          </w:tcPr>
          <w:p w14:paraId="413A418B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2"/>
                <w:tab w:val="left" w:pos="8712"/>
              </w:tabs>
              <w:ind w:left="-108" w:right="-108"/>
              <w:contextualSpacing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E46468" w:rsidRPr="00E46468" w14:paraId="3E899586" w14:textId="77777777" w:rsidTr="00246147">
        <w:trPr>
          <w:cantSplit/>
          <w:tblHeader/>
        </w:trPr>
        <w:tc>
          <w:tcPr>
            <w:tcW w:w="3060" w:type="dxa"/>
          </w:tcPr>
          <w:p w14:paraId="2C740478" w14:textId="77777777" w:rsidR="00E46468" w:rsidRPr="00E46468" w:rsidRDefault="00E46468" w:rsidP="00F908F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8"/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DC3F8A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17E8A12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544" w:type="dxa"/>
            <w:gridSpan w:val="10"/>
            <w:tcBorders>
              <w:top w:val="single" w:sz="4" w:space="0" w:color="auto"/>
            </w:tcBorders>
          </w:tcPr>
          <w:p w14:paraId="3E838E9C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5802C7BE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7DB5B264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E46468" w:rsidRPr="00E46468" w14:paraId="486BA223" w14:textId="77777777" w:rsidTr="00246147">
        <w:trPr>
          <w:cantSplit/>
          <w:tblHeader/>
        </w:trPr>
        <w:tc>
          <w:tcPr>
            <w:tcW w:w="3060" w:type="dxa"/>
          </w:tcPr>
          <w:p w14:paraId="3F39FE6F" w14:textId="77777777" w:rsidR="00E46468" w:rsidRPr="00E46468" w:rsidRDefault="00E46468" w:rsidP="00F908F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8"/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E2D07A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646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464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4E649E3A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702F9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5ED9AD26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46877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14:paraId="72B87904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77BDA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83" w:type="dxa"/>
            <w:tcBorders>
              <w:left w:val="nil"/>
            </w:tcBorders>
          </w:tcPr>
          <w:p w14:paraId="7C271529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0263C43A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12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646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464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46468" w:rsidRPr="00E46468" w14:paraId="05D4B25B" w14:textId="77777777" w:rsidTr="00246147">
        <w:trPr>
          <w:cantSplit/>
        </w:trPr>
        <w:tc>
          <w:tcPr>
            <w:tcW w:w="3060" w:type="dxa"/>
          </w:tcPr>
          <w:p w14:paraId="6437F3FA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4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197B7CE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4732896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10E8D8AA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FCCA0E3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784507F7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0B4F9754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14:paraId="076D2A17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462"/>
                <w:tab w:val="left" w:pos="1062"/>
              </w:tabs>
              <w:ind w:left="-108" w:right="-108"/>
              <w:contextualSpacing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01F46D2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190C3EDF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6468" w:rsidRPr="00E46468" w14:paraId="20C590BE" w14:textId="77777777" w:rsidTr="00246147">
        <w:trPr>
          <w:cantSplit/>
          <w:trHeight w:val="247"/>
        </w:trPr>
        <w:tc>
          <w:tcPr>
            <w:tcW w:w="3060" w:type="dxa"/>
          </w:tcPr>
          <w:p w14:paraId="4BCB0029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7" w:type="dxa"/>
            <w:vAlign w:val="center"/>
          </w:tcPr>
          <w:p w14:paraId="45D1FA17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42,406</w:t>
            </w:r>
          </w:p>
        </w:tc>
        <w:tc>
          <w:tcPr>
            <w:tcW w:w="284" w:type="dxa"/>
            <w:vAlign w:val="center"/>
          </w:tcPr>
          <w:p w14:paraId="23740BFD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5FCB543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center"/>
          </w:tcPr>
          <w:p w14:paraId="3AC2A8B3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8CEC14E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center"/>
          </w:tcPr>
          <w:p w14:paraId="0EDAA4DB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4F31F07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14:paraId="2DFA3599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72E6F157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42,406</w:t>
            </w:r>
          </w:p>
        </w:tc>
      </w:tr>
      <w:tr w:rsidR="00E46468" w:rsidRPr="00E46468" w14:paraId="176E067E" w14:textId="77777777" w:rsidTr="00246147">
        <w:trPr>
          <w:cantSplit/>
          <w:trHeight w:val="247"/>
        </w:trPr>
        <w:tc>
          <w:tcPr>
            <w:tcW w:w="3060" w:type="dxa"/>
          </w:tcPr>
          <w:p w14:paraId="564E7F7F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vAlign w:val="center"/>
          </w:tcPr>
          <w:p w14:paraId="1C7E0700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46468">
              <w:rPr>
                <w:rFonts w:ascii="Angsana New" w:hAnsi="Angsana New"/>
                <w:sz w:val="30"/>
                <w:szCs w:val="30"/>
                <w:lang w:val="en-GB"/>
              </w:rPr>
              <w:t>66,916</w:t>
            </w:r>
          </w:p>
        </w:tc>
        <w:tc>
          <w:tcPr>
            <w:tcW w:w="284" w:type="dxa"/>
            <w:vAlign w:val="center"/>
          </w:tcPr>
          <w:p w14:paraId="29DF5901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8663235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center"/>
          </w:tcPr>
          <w:p w14:paraId="03A119F6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66DABD6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center"/>
          </w:tcPr>
          <w:p w14:paraId="486616CB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F8552B9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83" w:type="dxa"/>
            <w:vAlign w:val="center"/>
          </w:tcPr>
          <w:p w14:paraId="08C3490B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46D5E990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46468">
              <w:rPr>
                <w:rFonts w:ascii="Angsana New" w:hAnsi="Angsana New"/>
                <w:sz w:val="30"/>
                <w:szCs w:val="30"/>
                <w:lang w:val="en-GB"/>
              </w:rPr>
              <w:t>67,140</w:t>
            </w:r>
          </w:p>
        </w:tc>
      </w:tr>
      <w:tr w:rsidR="00E46468" w:rsidRPr="00E46468" w14:paraId="06F1AB56" w14:textId="77777777" w:rsidTr="00246147">
        <w:trPr>
          <w:cantSplit/>
        </w:trPr>
        <w:tc>
          <w:tcPr>
            <w:tcW w:w="3060" w:type="dxa"/>
          </w:tcPr>
          <w:p w14:paraId="791415B5" w14:textId="77777777" w:rsidR="006E4B9A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</w:t>
            </w:r>
            <w:r w:rsidR="006E4B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2FBC6B1" w14:textId="16AB4982" w:rsidR="00E46468" w:rsidRPr="00E46468" w:rsidRDefault="006E4B9A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46468" w:rsidRPr="00E4646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17" w:type="dxa"/>
            <w:vAlign w:val="center"/>
          </w:tcPr>
          <w:p w14:paraId="400279F9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A0E211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26,163</w:t>
            </w:r>
          </w:p>
        </w:tc>
        <w:tc>
          <w:tcPr>
            <w:tcW w:w="284" w:type="dxa"/>
            <w:vAlign w:val="center"/>
          </w:tcPr>
          <w:p w14:paraId="4B18752D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45428ED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BB2BCF4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1,252</w:t>
            </w:r>
          </w:p>
        </w:tc>
        <w:tc>
          <w:tcPr>
            <w:tcW w:w="284" w:type="dxa"/>
            <w:gridSpan w:val="2"/>
            <w:vAlign w:val="center"/>
          </w:tcPr>
          <w:p w14:paraId="0307A09B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6A9041E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0FDA61" w14:textId="6E32C953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(321)</w:t>
            </w:r>
          </w:p>
        </w:tc>
        <w:tc>
          <w:tcPr>
            <w:tcW w:w="283" w:type="dxa"/>
            <w:gridSpan w:val="2"/>
            <w:vAlign w:val="center"/>
          </w:tcPr>
          <w:p w14:paraId="54397FCC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CE896AB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E8E4A1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83" w:type="dxa"/>
            <w:vAlign w:val="center"/>
          </w:tcPr>
          <w:p w14:paraId="1E97CB6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4063233B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4B6F1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27,336</w:t>
            </w:r>
          </w:p>
        </w:tc>
      </w:tr>
      <w:tr w:rsidR="00E46468" w:rsidRPr="00E46468" w14:paraId="08A3C974" w14:textId="77777777" w:rsidTr="00246147">
        <w:trPr>
          <w:cantSplit/>
        </w:trPr>
        <w:tc>
          <w:tcPr>
            <w:tcW w:w="3060" w:type="dxa"/>
          </w:tcPr>
          <w:p w14:paraId="0046BDE4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คอมพิวเตอร์และอุปกรณ์เชื่อมต่อ</w:t>
            </w:r>
          </w:p>
        </w:tc>
        <w:tc>
          <w:tcPr>
            <w:tcW w:w="1417" w:type="dxa"/>
            <w:vAlign w:val="center"/>
          </w:tcPr>
          <w:p w14:paraId="34EF776C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12,090</w:t>
            </w:r>
          </w:p>
        </w:tc>
        <w:tc>
          <w:tcPr>
            <w:tcW w:w="284" w:type="dxa"/>
            <w:vAlign w:val="center"/>
          </w:tcPr>
          <w:p w14:paraId="61C5286D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3ACBCAE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  <w:tc>
          <w:tcPr>
            <w:tcW w:w="284" w:type="dxa"/>
            <w:gridSpan w:val="2"/>
            <w:vAlign w:val="center"/>
          </w:tcPr>
          <w:p w14:paraId="74CF4C4E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FAF3828" w14:textId="686F0019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(979)</w:t>
            </w:r>
          </w:p>
        </w:tc>
        <w:tc>
          <w:tcPr>
            <w:tcW w:w="283" w:type="dxa"/>
            <w:gridSpan w:val="2"/>
            <w:vAlign w:val="center"/>
          </w:tcPr>
          <w:p w14:paraId="100A3F0F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421E4D5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14:paraId="5354BD0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74E4CD45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12,249</w:t>
            </w:r>
          </w:p>
        </w:tc>
      </w:tr>
      <w:tr w:rsidR="00E46468" w:rsidRPr="00E46468" w14:paraId="30122B9E" w14:textId="77777777" w:rsidTr="00246147">
        <w:trPr>
          <w:cantSplit/>
        </w:trPr>
        <w:tc>
          <w:tcPr>
            <w:tcW w:w="3060" w:type="dxa"/>
          </w:tcPr>
          <w:p w14:paraId="0E742483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7" w:type="dxa"/>
            <w:vAlign w:val="center"/>
          </w:tcPr>
          <w:p w14:paraId="18A96001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18,847</w:t>
            </w:r>
          </w:p>
        </w:tc>
        <w:tc>
          <w:tcPr>
            <w:tcW w:w="284" w:type="dxa"/>
            <w:vAlign w:val="center"/>
          </w:tcPr>
          <w:p w14:paraId="34D4B27F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ED08B73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center"/>
          </w:tcPr>
          <w:p w14:paraId="0182A867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C8320EF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center"/>
          </w:tcPr>
          <w:p w14:paraId="1D931611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EC253B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3,922</w:t>
            </w:r>
          </w:p>
        </w:tc>
        <w:tc>
          <w:tcPr>
            <w:tcW w:w="283" w:type="dxa"/>
            <w:vAlign w:val="center"/>
          </w:tcPr>
          <w:p w14:paraId="70128B40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77" w:type="dxa"/>
            <w:vAlign w:val="center"/>
          </w:tcPr>
          <w:p w14:paraId="127510CC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22,769</w:t>
            </w:r>
          </w:p>
        </w:tc>
      </w:tr>
      <w:tr w:rsidR="00E46468" w:rsidRPr="00E46468" w14:paraId="1519974F" w14:textId="77777777" w:rsidTr="00246147">
        <w:trPr>
          <w:cantSplit/>
        </w:trPr>
        <w:tc>
          <w:tcPr>
            <w:tcW w:w="3060" w:type="dxa"/>
          </w:tcPr>
          <w:p w14:paraId="44200724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อุปกรณ์เพื่อการสาธิต</w:t>
            </w:r>
          </w:p>
        </w:tc>
        <w:tc>
          <w:tcPr>
            <w:tcW w:w="1417" w:type="dxa"/>
            <w:vAlign w:val="center"/>
          </w:tcPr>
          <w:p w14:paraId="1BBED981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34,345</w:t>
            </w:r>
          </w:p>
        </w:tc>
        <w:tc>
          <w:tcPr>
            <w:tcW w:w="284" w:type="dxa"/>
            <w:vAlign w:val="center"/>
          </w:tcPr>
          <w:p w14:paraId="03AAF326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03E9EA5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center"/>
          </w:tcPr>
          <w:p w14:paraId="0D58EF5E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7E3B14E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center"/>
          </w:tcPr>
          <w:p w14:paraId="6515D41A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176D053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7,235</w:t>
            </w:r>
          </w:p>
        </w:tc>
        <w:tc>
          <w:tcPr>
            <w:tcW w:w="283" w:type="dxa"/>
            <w:vAlign w:val="center"/>
          </w:tcPr>
          <w:p w14:paraId="1622C2B1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77" w:type="dxa"/>
            <w:vAlign w:val="center"/>
          </w:tcPr>
          <w:p w14:paraId="4E93BF2A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41,580</w:t>
            </w:r>
          </w:p>
        </w:tc>
      </w:tr>
      <w:tr w:rsidR="00E46468" w:rsidRPr="00E46468" w14:paraId="13D8055F" w14:textId="77777777" w:rsidTr="00246147">
        <w:trPr>
          <w:cantSplit/>
          <w:trHeight w:val="247"/>
        </w:trPr>
        <w:tc>
          <w:tcPr>
            <w:tcW w:w="3060" w:type="dxa"/>
          </w:tcPr>
          <w:p w14:paraId="11CE7E81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417" w:type="dxa"/>
            <w:vAlign w:val="center"/>
          </w:tcPr>
          <w:p w14:paraId="39D7D54F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84" w:type="dxa"/>
            <w:vAlign w:val="center"/>
          </w:tcPr>
          <w:p w14:paraId="281F0540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9194204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84" w:type="dxa"/>
            <w:gridSpan w:val="2"/>
            <w:vAlign w:val="center"/>
          </w:tcPr>
          <w:p w14:paraId="69065E2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457020B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center"/>
          </w:tcPr>
          <w:p w14:paraId="08F62DDA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749AD1B" w14:textId="3FE06C71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(466)</w:t>
            </w:r>
          </w:p>
        </w:tc>
        <w:tc>
          <w:tcPr>
            <w:tcW w:w="283" w:type="dxa"/>
            <w:vAlign w:val="center"/>
          </w:tcPr>
          <w:p w14:paraId="1082C565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03DB6C57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</w:tr>
      <w:tr w:rsidR="00E46468" w:rsidRPr="00E46468" w14:paraId="72282A6A" w14:textId="77777777" w:rsidTr="00246147">
        <w:trPr>
          <w:cantSplit/>
        </w:trPr>
        <w:tc>
          <w:tcPr>
            <w:tcW w:w="3060" w:type="dxa"/>
          </w:tcPr>
          <w:p w14:paraId="6152D717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2756E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201,009</w:t>
            </w:r>
          </w:p>
        </w:tc>
        <w:tc>
          <w:tcPr>
            <w:tcW w:w="284" w:type="dxa"/>
            <w:vAlign w:val="center"/>
          </w:tcPr>
          <w:p w14:paraId="592FE243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8145C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  <w:tc>
          <w:tcPr>
            <w:tcW w:w="284" w:type="dxa"/>
            <w:gridSpan w:val="2"/>
            <w:vAlign w:val="center"/>
          </w:tcPr>
          <w:p w14:paraId="5A01D61A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F84A1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(1,300)</w:t>
            </w:r>
          </w:p>
        </w:tc>
        <w:tc>
          <w:tcPr>
            <w:tcW w:w="283" w:type="dxa"/>
            <w:gridSpan w:val="2"/>
            <w:vAlign w:val="center"/>
          </w:tcPr>
          <w:p w14:paraId="1E0FDE85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4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5979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11,157</w:t>
            </w:r>
          </w:p>
        </w:tc>
        <w:tc>
          <w:tcPr>
            <w:tcW w:w="283" w:type="dxa"/>
            <w:vAlign w:val="center"/>
          </w:tcPr>
          <w:p w14:paraId="43ED69E6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46876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213,480</w:t>
            </w:r>
          </w:p>
        </w:tc>
      </w:tr>
      <w:tr w:rsidR="00E46468" w:rsidRPr="00752A07" w14:paraId="74C61804" w14:textId="77777777" w:rsidTr="00246147">
        <w:trPr>
          <w:cantSplit/>
        </w:trPr>
        <w:tc>
          <w:tcPr>
            <w:tcW w:w="3060" w:type="dxa"/>
          </w:tcPr>
          <w:p w14:paraId="09F02384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4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7" w:type="dxa"/>
          </w:tcPr>
          <w:p w14:paraId="5C8F2DEF" w14:textId="77777777" w:rsidR="00E46468" w:rsidRPr="00E46468" w:rsidRDefault="00E46468" w:rsidP="00F908FF">
            <w:pPr>
              <w:tabs>
                <w:tab w:val="left" w:pos="99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BE1FF64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80F89CE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33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gridSpan w:val="2"/>
            <w:vAlign w:val="center"/>
          </w:tcPr>
          <w:p w14:paraId="77265BA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597223D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6209285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45D9BED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6339269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</w:tcPr>
          <w:p w14:paraId="6384B2A4" w14:textId="77777777" w:rsidR="00E46468" w:rsidRPr="00E46468" w:rsidRDefault="00E46468" w:rsidP="00F908FF">
            <w:pPr>
              <w:tabs>
                <w:tab w:val="left" w:pos="99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6468" w:rsidRPr="00752A07" w14:paraId="63C9801A" w14:textId="77777777" w:rsidTr="00246147">
        <w:trPr>
          <w:cantSplit/>
        </w:trPr>
        <w:tc>
          <w:tcPr>
            <w:tcW w:w="3060" w:type="dxa"/>
          </w:tcPr>
          <w:p w14:paraId="6E943481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vAlign w:val="center"/>
          </w:tcPr>
          <w:p w14:paraId="46AF3E29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25,021</w:t>
            </w:r>
          </w:p>
        </w:tc>
        <w:tc>
          <w:tcPr>
            <w:tcW w:w="290" w:type="dxa"/>
            <w:gridSpan w:val="2"/>
            <w:vAlign w:val="center"/>
          </w:tcPr>
          <w:p w14:paraId="4BF08A21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5EFE8A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4,679</w:t>
            </w:r>
          </w:p>
        </w:tc>
        <w:tc>
          <w:tcPr>
            <w:tcW w:w="284" w:type="dxa"/>
            <w:gridSpan w:val="2"/>
            <w:vAlign w:val="center"/>
          </w:tcPr>
          <w:p w14:paraId="3FBD589C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DFD41DF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center"/>
          </w:tcPr>
          <w:p w14:paraId="57D4E2C0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1D0BB851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14:paraId="65AAC9B9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6409B74A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29,700</w:t>
            </w:r>
          </w:p>
        </w:tc>
      </w:tr>
      <w:tr w:rsidR="00E46468" w:rsidRPr="00752A07" w14:paraId="542001FA" w14:textId="77777777" w:rsidTr="00246147">
        <w:trPr>
          <w:cantSplit/>
        </w:trPr>
        <w:tc>
          <w:tcPr>
            <w:tcW w:w="3060" w:type="dxa"/>
          </w:tcPr>
          <w:p w14:paraId="77EDB0F4" w14:textId="77777777" w:rsidR="006E4B9A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</w:t>
            </w:r>
          </w:p>
          <w:p w14:paraId="444446B4" w14:textId="4DEDAF0F" w:rsidR="00E46468" w:rsidRPr="00E46468" w:rsidRDefault="006E4B9A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46468" w:rsidRPr="00E4646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17" w:type="dxa"/>
            <w:vAlign w:val="center"/>
          </w:tcPr>
          <w:p w14:paraId="0A593864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D5155E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22,015</w:t>
            </w:r>
          </w:p>
        </w:tc>
        <w:tc>
          <w:tcPr>
            <w:tcW w:w="290" w:type="dxa"/>
            <w:gridSpan w:val="2"/>
            <w:vAlign w:val="center"/>
          </w:tcPr>
          <w:p w14:paraId="58A18419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755A1D3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2E0753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2,285</w:t>
            </w:r>
          </w:p>
        </w:tc>
        <w:tc>
          <w:tcPr>
            <w:tcW w:w="284" w:type="dxa"/>
            <w:gridSpan w:val="2"/>
            <w:vAlign w:val="center"/>
          </w:tcPr>
          <w:p w14:paraId="6FDBD5AA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FA0C4C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spacing w:line="260" w:lineRule="atLeast"/>
              <w:ind w:left="-14" w:right="11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AA0765" w14:textId="00097E3A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(301)</w:t>
            </w:r>
          </w:p>
        </w:tc>
        <w:tc>
          <w:tcPr>
            <w:tcW w:w="283" w:type="dxa"/>
            <w:gridSpan w:val="2"/>
            <w:vAlign w:val="center"/>
          </w:tcPr>
          <w:p w14:paraId="56EA8641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7E2D6046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D35684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14:paraId="1FAACDD0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76A65F74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A8DC80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23,999</w:t>
            </w:r>
          </w:p>
        </w:tc>
      </w:tr>
      <w:tr w:rsidR="00E46468" w:rsidRPr="00752A07" w14:paraId="34565E77" w14:textId="77777777" w:rsidTr="00246147">
        <w:trPr>
          <w:cantSplit/>
        </w:trPr>
        <w:tc>
          <w:tcPr>
            <w:tcW w:w="3060" w:type="dxa"/>
          </w:tcPr>
          <w:p w14:paraId="6AF8A7BD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คอมพิวเตอร์และอุปกรณ์เชื่อมต่อ</w:t>
            </w:r>
          </w:p>
        </w:tc>
        <w:tc>
          <w:tcPr>
            <w:tcW w:w="1417" w:type="dxa"/>
            <w:vAlign w:val="center"/>
          </w:tcPr>
          <w:p w14:paraId="6047E84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9,791</w:t>
            </w:r>
          </w:p>
        </w:tc>
        <w:tc>
          <w:tcPr>
            <w:tcW w:w="290" w:type="dxa"/>
            <w:gridSpan w:val="2"/>
            <w:vAlign w:val="center"/>
          </w:tcPr>
          <w:p w14:paraId="41A6FE47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E75C7C1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1,033</w:t>
            </w:r>
          </w:p>
        </w:tc>
        <w:tc>
          <w:tcPr>
            <w:tcW w:w="284" w:type="dxa"/>
            <w:gridSpan w:val="2"/>
            <w:vAlign w:val="center"/>
          </w:tcPr>
          <w:p w14:paraId="477D0869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2B8810F" w14:textId="179FADA2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(976)</w:t>
            </w:r>
          </w:p>
        </w:tc>
        <w:tc>
          <w:tcPr>
            <w:tcW w:w="283" w:type="dxa"/>
            <w:gridSpan w:val="2"/>
            <w:vAlign w:val="center"/>
          </w:tcPr>
          <w:p w14:paraId="1B3BD8EB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61FD7940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14:paraId="542169D6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20E60B90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9,848</w:t>
            </w:r>
          </w:p>
        </w:tc>
      </w:tr>
      <w:tr w:rsidR="00E46468" w:rsidRPr="00752A07" w14:paraId="3AA24EAC" w14:textId="77777777" w:rsidTr="00246147">
        <w:trPr>
          <w:cantSplit/>
        </w:trPr>
        <w:tc>
          <w:tcPr>
            <w:tcW w:w="3060" w:type="dxa"/>
          </w:tcPr>
          <w:p w14:paraId="7072DC2F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7" w:type="dxa"/>
            <w:vAlign w:val="center"/>
          </w:tcPr>
          <w:p w14:paraId="0175F8EE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13,853</w:t>
            </w:r>
          </w:p>
        </w:tc>
        <w:tc>
          <w:tcPr>
            <w:tcW w:w="290" w:type="dxa"/>
            <w:gridSpan w:val="2"/>
            <w:vAlign w:val="center"/>
          </w:tcPr>
          <w:p w14:paraId="25DB6DB2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E0C1815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2,609</w:t>
            </w:r>
          </w:p>
        </w:tc>
        <w:tc>
          <w:tcPr>
            <w:tcW w:w="284" w:type="dxa"/>
            <w:gridSpan w:val="2"/>
            <w:vAlign w:val="center"/>
          </w:tcPr>
          <w:p w14:paraId="6104E1D7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358CF3F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center"/>
          </w:tcPr>
          <w:p w14:paraId="51136B11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70FF5A71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2,418</w:t>
            </w:r>
          </w:p>
        </w:tc>
        <w:tc>
          <w:tcPr>
            <w:tcW w:w="283" w:type="dxa"/>
            <w:vAlign w:val="center"/>
          </w:tcPr>
          <w:p w14:paraId="0F3D9724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77" w:type="dxa"/>
            <w:vAlign w:val="center"/>
          </w:tcPr>
          <w:p w14:paraId="48DBFDBE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18,880</w:t>
            </w:r>
          </w:p>
        </w:tc>
      </w:tr>
      <w:tr w:rsidR="00E46468" w:rsidRPr="00752A07" w14:paraId="1A888BEE" w14:textId="77777777" w:rsidTr="00246147">
        <w:trPr>
          <w:cantSplit/>
        </w:trPr>
        <w:tc>
          <w:tcPr>
            <w:tcW w:w="3060" w:type="dxa"/>
          </w:tcPr>
          <w:p w14:paraId="7FB0DE7E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  <w:cs/>
              </w:rPr>
              <w:t>อุปกรณ์เพื่อการสาธิต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F5488F3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18,057</w:t>
            </w:r>
          </w:p>
        </w:tc>
        <w:tc>
          <w:tcPr>
            <w:tcW w:w="290" w:type="dxa"/>
            <w:gridSpan w:val="2"/>
            <w:vAlign w:val="center"/>
          </w:tcPr>
          <w:p w14:paraId="2916B1D0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66B042BD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6,489</w:t>
            </w:r>
          </w:p>
        </w:tc>
        <w:tc>
          <w:tcPr>
            <w:tcW w:w="284" w:type="dxa"/>
            <w:gridSpan w:val="2"/>
            <w:vAlign w:val="center"/>
          </w:tcPr>
          <w:p w14:paraId="12FD461F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1977D799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vAlign w:val="center"/>
          </w:tcPr>
          <w:p w14:paraId="2596D53C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spacing w:line="26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267F31AB" w14:textId="152D76EC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(84)</w:t>
            </w:r>
          </w:p>
        </w:tc>
        <w:tc>
          <w:tcPr>
            <w:tcW w:w="283" w:type="dxa"/>
            <w:vAlign w:val="center"/>
          </w:tcPr>
          <w:p w14:paraId="78A142E9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D90E405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24,462</w:t>
            </w:r>
          </w:p>
        </w:tc>
      </w:tr>
      <w:tr w:rsidR="00E46468" w:rsidRPr="00752A07" w14:paraId="3BC18A20" w14:textId="77777777" w:rsidTr="00246147">
        <w:trPr>
          <w:cantSplit/>
        </w:trPr>
        <w:tc>
          <w:tcPr>
            <w:tcW w:w="3060" w:type="dxa"/>
          </w:tcPr>
          <w:p w14:paraId="036CE376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64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EC99D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88,737</w:t>
            </w:r>
          </w:p>
        </w:tc>
        <w:tc>
          <w:tcPr>
            <w:tcW w:w="290" w:type="dxa"/>
            <w:gridSpan w:val="2"/>
            <w:vAlign w:val="center"/>
          </w:tcPr>
          <w:p w14:paraId="666931CC" w14:textId="77777777" w:rsidR="00E46468" w:rsidRPr="00E46468" w:rsidRDefault="00E46468" w:rsidP="00F908FF">
            <w:pPr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84DED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17,095</w:t>
            </w:r>
          </w:p>
        </w:tc>
        <w:tc>
          <w:tcPr>
            <w:tcW w:w="284" w:type="dxa"/>
            <w:gridSpan w:val="2"/>
            <w:vAlign w:val="center"/>
          </w:tcPr>
          <w:p w14:paraId="0FC26FBE" w14:textId="77777777" w:rsidR="00E46468" w:rsidRPr="00E46468" w:rsidRDefault="00E46468" w:rsidP="00F908FF">
            <w:pPr>
              <w:tabs>
                <w:tab w:val="clear" w:pos="907"/>
                <w:tab w:val="left" w:pos="88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57C34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(1,277)</w:t>
            </w:r>
          </w:p>
        </w:tc>
        <w:tc>
          <w:tcPr>
            <w:tcW w:w="283" w:type="dxa"/>
            <w:gridSpan w:val="2"/>
            <w:vAlign w:val="center"/>
          </w:tcPr>
          <w:p w14:paraId="51BAA8DD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175"/>
                <w:tab w:val="left" w:pos="1035"/>
              </w:tabs>
              <w:spacing w:line="260" w:lineRule="atLeast"/>
              <w:ind w:right="14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F530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2,334</w:t>
            </w:r>
          </w:p>
        </w:tc>
        <w:tc>
          <w:tcPr>
            <w:tcW w:w="283" w:type="dxa"/>
            <w:vAlign w:val="center"/>
          </w:tcPr>
          <w:p w14:paraId="1D86F02E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19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8E1F6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106,889</w:t>
            </w:r>
          </w:p>
        </w:tc>
      </w:tr>
      <w:tr w:rsidR="00E46468" w:rsidRPr="00752A07" w14:paraId="19361AD0" w14:textId="77777777" w:rsidTr="00246147">
        <w:trPr>
          <w:cantSplit/>
        </w:trPr>
        <w:tc>
          <w:tcPr>
            <w:tcW w:w="3060" w:type="dxa"/>
          </w:tcPr>
          <w:p w14:paraId="0ADCB110" w14:textId="77777777" w:rsidR="00E46468" w:rsidRPr="00E46468" w:rsidRDefault="00E46468" w:rsidP="00E46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64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817892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112,272</w:t>
            </w:r>
          </w:p>
        </w:tc>
        <w:tc>
          <w:tcPr>
            <w:tcW w:w="290" w:type="dxa"/>
            <w:gridSpan w:val="2"/>
            <w:vAlign w:val="center"/>
          </w:tcPr>
          <w:p w14:paraId="34FB5700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14:paraId="29456C4D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84" w:type="dxa"/>
            <w:gridSpan w:val="2"/>
            <w:vAlign w:val="center"/>
          </w:tcPr>
          <w:p w14:paraId="67587C85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14:paraId="48ADDD26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5109C4AF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7ECB4B28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80F38B6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198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FF8FA2" w14:textId="77777777" w:rsidR="00E46468" w:rsidRPr="00E46468" w:rsidRDefault="00E46468" w:rsidP="00F9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9"/>
              </w:tabs>
              <w:spacing w:line="260" w:lineRule="atLeast"/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468">
              <w:rPr>
                <w:rFonts w:ascii="Angsana New" w:hAnsi="Angsana New"/>
                <w:sz w:val="30"/>
                <w:szCs w:val="30"/>
              </w:rPr>
              <w:t>106,591</w:t>
            </w:r>
          </w:p>
        </w:tc>
      </w:tr>
    </w:tbl>
    <w:p w14:paraId="4950D4D1" w14:textId="77777777" w:rsidR="00377034" w:rsidRPr="00752A07" w:rsidRDefault="00377034">
      <w:pPr>
        <w:rPr>
          <w:highlight w:val="yellow"/>
          <w:cs/>
        </w:rPr>
      </w:pPr>
    </w:p>
    <w:p w14:paraId="3D0123C7" w14:textId="00FA73A6" w:rsidR="00F628D9" w:rsidRPr="00191E7E" w:rsidRDefault="00F628D9" w:rsidP="00F6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91E7E">
        <w:rPr>
          <w:rFonts w:ascii="Angsana New" w:hAnsi="Angsana New"/>
          <w:spacing w:val="4"/>
          <w:sz w:val="30"/>
          <w:szCs w:val="30"/>
          <w:cs/>
        </w:rPr>
        <w:t xml:space="preserve">ค่าเสื่อมราคาสำหรับปี </w:t>
      </w:r>
      <w:r w:rsidR="00777F8A" w:rsidRPr="00191E7E">
        <w:rPr>
          <w:rFonts w:ascii="Angsana New" w:hAnsi="Angsana New"/>
          <w:spacing w:val="4"/>
          <w:sz w:val="30"/>
          <w:szCs w:val="30"/>
        </w:rPr>
        <w:t>2</w:t>
      </w:r>
      <w:r w:rsidR="00F93203" w:rsidRPr="00191E7E">
        <w:rPr>
          <w:rFonts w:ascii="Angsana New" w:hAnsi="Angsana New"/>
          <w:spacing w:val="4"/>
          <w:sz w:val="30"/>
          <w:szCs w:val="30"/>
        </w:rPr>
        <w:t>5</w:t>
      </w:r>
      <w:r w:rsidR="00777F8A" w:rsidRPr="00191E7E">
        <w:rPr>
          <w:rFonts w:ascii="Angsana New" w:hAnsi="Angsana New"/>
          <w:spacing w:val="4"/>
          <w:sz w:val="30"/>
          <w:szCs w:val="30"/>
        </w:rPr>
        <w:t>6</w:t>
      </w:r>
      <w:r w:rsidR="00191E7E" w:rsidRPr="00191E7E">
        <w:rPr>
          <w:rFonts w:ascii="Angsana New" w:hAnsi="Angsana New"/>
          <w:spacing w:val="4"/>
          <w:sz w:val="30"/>
          <w:szCs w:val="30"/>
        </w:rPr>
        <w:t>8</w:t>
      </w:r>
      <w:r w:rsidR="00933B93" w:rsidRPr="00191E7E">
        <w:rPr>
          <w:rFonts w:ascii="Angsana New" w:hAnsi="Angsana New"/>
          <w:spacing w:val="4"/>
          <w:sz w:val="30"/>
          <w:szCs w:val="30"/>
        </w:rPr>
        <w:t xml:space="preserve"> </w:t>
      </w:r>
      <w:r w:rsidR="00933B93" w:rsidRPr="00191E7E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777F8A" w:rsidRPr="00191E7E">
        <w:rPr>
          <w:rFonts w:ascii="Angsana New" w:hAnsi="Angsana New"/>
          <w:spacing w:val="4"/>
          <w:sz w:val="30"/>
          <w:szCs w:val="30"/>
        </w:rPr>
        <w:t>2</w:t>
      </w:r>
      <w:r w:rsidR="00F93203" w:rsidRPr="00191E7E">
        <w:rPr>
          <w:rFonts w:ascii="Angsana New" w:hAnsi="Angsana New"/>
          <w:spacing w:val="4"/>
          <w:sz w:val="30"/>
          <w:szCs w:val="30"/>
        </w:rPr>
        <w:t>5</w:t>
      </w:r>
      <w:r w:rsidR="00777F8A" w:rsidRPr="00191E7E">
        <w:rPr>
          <w:rFonts w:ascii="Angsana New" w:hAnsi="Angsana New"/>
          <w:spacing w:val="4"/>
          <w:sz w:val="30"/>
          <w:szCs w:val="30"/>
        </w:rPr>
        <w:t>6</w:t>
      </w:r>
      <w:r w:rsidR="00191E7E" w:rsidRPr="00191E7E">
        <w:rPr>
          <w:rFonts w:ascii="Angsana New" w:hAnsi="Angsana New"/>
          <w:spacing w:val="4"/>
          <w:sz w:val="30"/>
          <w:szCs w:val="30"/>
        </w:rPr>
        <w:t>7</w:t>
      </w:r>
      <w:r w:rsidRPr="00191E7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629B0" w:rsidRPr="00191E7E">
        <w:rPr>
          <w:rFonts w:ascii="Angsana New" w:hAnsi="Angsana New"/>
          <w:spacing w:val="4"/>
          <w:sz w:val="30"/>
          <w:szCs w:val="30"/>
          <w:cs/>
        </w:rPr>
        <w:t>มีจำนวนเงินประมาณ</w:t>
      </w:r>
      <w:r w:rsidR="005F615A" w:rsidRPr="00191E7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A6326">
        <w:rPr>
          <w:rFonts w:ascii="Angsana New" w:hAnsi="Angsana New"/>
          <w:spacing w:val="4"/>
          <w:sz w:val="30"/>
          <w:szCs w:val="30"/>
        </w:rPr>
        <w:t>28.6</w:t>
      </w:r>
      <w:r w:rsidR="000629B0" w:rsidRPr="00191E7E">
        <w:rPr>
          <w:rFonts w:ascii="Angsana New" w:hAnsi="Angsana New"/>
          <w:spacing w:val="4"/>
          <w:sz w:val="30"/>
          <w:szCs w:val="30"/>
        </w:rPr>
        <w:t xml:space="preserve"> </w:t>
      </w:r>
      <w:r w:rsidR="000629B0" w:rsidRPr="00191E7E">
        <w:rPr>
          <w:rFonts w:ascii="Angsana New" w:hAnsi="Angsana New"/>
          <w:spacing w:val="4"/>
          <w:sz w:val="30"/>
          <w:szCs w:val="30"/>
          <w:cs/>
        </w:rPr>
        <w:t xml:space="preserve">ล้านบาทและ </w:t>
      </w:r>
      <w:r w:rsidR="00191E7E" w:rsidRPr="00191E7E">
        <w:rPr>
          <w:rFonts w:ascii="Angsana New" w:hAnsi="Angsana New"/>
          <w:spacing w:val="4"/>
          <w:sz w:val="30"/>
          <w:szCs w:val="30"/>
        </w:rPr>
        <w:t>31.7</w:t>
      </w:r>
      <w:r w:rsidR="009C6490" w:rsidRPr="00191E7E">
        <w:rPr>
          <w:rFonts w:ascii="Angsana New" w:hAnsi="Angsana New"/>
          <w:spacing w:val="4"/>
          <w:sz w:val="30"/>
          <w:szCs w:val="30"/>
        </w:rPr>
        <w:t xml:space="preserve"> </w:t>
      </w:r>
      <w:r w:rsidR="000629B0" w:rsidRPr="00191E7E">
        <w:rPr>
          <w:rFonts w:ascii="Angsana New" w:hAnsi="Angsana New"/>
          <w:spacing w:val="4"/>
          <w:sz w:val="30"/>
          <w:szCs w:val="30"/>
          <w:cs/>
        </w:rPr>
        <w:t>ล้านบาท ตามลำดับในงบ</w:t>
      </w:r>
      <w:r w:rsidR="000629B0" w:rsidRPr="00191E7E">
        <w:rPr>
          <w:rFonts w:ascii="Angsana New" w:hAnsi="Angsana New"/>
          <w:sz w:val="30"/>
          <w:szCs w:val="30"/>
          <w:cs/>
        </w:rPr>
        <w:t>การ</w:t>
      </w:r>
      <w:r w:rsidR="0089343E" w:rsidRPr="00191E7E">
        <w:rPr>
          <w:rFonts w:ascii="Angsana New" w:hAnsi="Angsana New"/>
          <w:sz w:val="30"/>
          <w:szCs w:val="30"/>
          <w:cs/>
        </w:rPr>
        <w:t>เงิน</w:t>
      </w:r>
      <w:r w:rsidR="000629B0" w:rsidRPr="00191E7E">
        <w:rPr>
          <w:rFonts w:ascii="Angsana New" w:hAnsi="Angsana New"/>
          <w:sz w:val="30"/>
          <w:szCs w:val="30"/>
          <w:cs/>
        </w:rPr>
        <w:t>รวม และประมาณ</w:t>
      </w:r>
      <w:r w:rsidRPr="00191E7E">
        <w:rPr>
          <w:rFonts w:ascii="Angsana New" w:hAnsi="Angsana New"/>
          <w:sz w:val="30"/>
          <w:szCs w:val="30"/>
          <w:cs/>
        </w:rPr>
        <w:t xml:space="preserve"> </w:t>
      </w:r>
      <w:r w:rsidR="00777F8A" w:rsidRPr="00005F0E">
        <w:rPr>
          <w:rFonts w:ascii="Angsana New" w:hAnsi="Angsana New"/>
          <w:sz w:val="30"/>
          <w:szCs w:val="30"/>
        </w:rPr>
        <w:t>1</w:t>
      </w:r>
      <w:r w:rsidR="00005F0E" w:rsidRPr="00005F0E">
        <w:rPr>
          <w:rFonts w:ascii="Angsana New" w:hAnsi="Angsana New"/>
          <w:sz w:val="30"/>
          <w:szCs w:val="30"/>
        </w:rPr>
        <w:t>3.</w:t>
      </w:r>
      <w:r w:rsidR="00005F0E">
        <w:rPr>
          <w:rFonts w:ascii="Angsana New" w:hAnsi="Angsana New"/>
          <w:sz w:val="30"/>
          <w:szCs w:val="30"/>
        </w:rPr>
        <w:t>5</w:t>
      </w:r>
      <w:r w:rsidR="007A0351" w:rsidRPr="00191E7E">
        <w:rPr>
          <w:rFonts w:ascii="Angsana New" w:hAnsi="Angsana New"/>
          <w:sz w:val="30"/>
          <w:szCs w:val="30"/>
          <w:cs/>
        </w:rPr>
        <w:t xml:space="preserve"> </w:t>
      </w:r>
      <w:r w:rsidR="00B92772" w:rsidRPr="00191E7E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777F8A" w:rsidRPr="00191E7E">
        <w:rPr>
          <w:rFonts w:ascii="Angsana New" w:hAnsi="Angsana New"/>
          <w:sz w:val="30"/>
          <w:szCs w:val="30"/>
        </w:rPr>
        <w:t>1</w:t>
      </w:r>
      <w:r w:rsidR="00191E7E" w:rsidRPr="00191E7E">
        <w:rPr>
          <w:rFonts w:ascii="Angsana New" w:hAnsi="Angsana New"/>
          <w:sz w:val="30"/>
          <w:szCs w:val="30"/>
        </w:rPr>
        <w:t>7.1</w:t>
      </w:r>
      <w:r w:rsidR="00B14E84" w:rsidRPr="00191E7E">
        <w:rPr>
          <w:rFonts w:ascii="Angsana New" w:hAnsi="Angsana New"/>
          <w:sz w:val="30"/>
          <w:szCs w:val="30"/>
        </w:rPr>
        <w:t xml:space="preserve"> </w:t>
      </w:r>
      <w:r w:rsidRPr="00191E7E">
        <w:rPr>
          <w:rFonts w:ascii="Angsana New" w:hAnsi="Angsana New"/>
          <w:sz w:val="30"/>
          <w:szCs w:val="30"/>
          <w:cs/>
        </w:rPr>
        <w:t>ล้านบาท</w:t>
      </w:r>
      <w:r w:rsidR="00B92772" w:rsidRPr="00191E7E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0629B0" w:rsidRPr="00191E7E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</w:p>
    <w:p w14:paraId="6FC65891" w14:textId="77777777" w:rsidR="00C46AEE" w:rsidRPr="00752A07" w:rsidRDefault="00C46AEE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14"/>
          <w:szCs w:val="14"/>
          <w:highlight w:val="yellow"/>
        </w:rPr>
      </w:pPr>
    </w:p>
    <w:p w14:paraId="27409343" w14:textId="233366EC" w:rsidR="00EC6911" w:rsidRPr="00191E7E" w:rsidRDefault="00F628D9" w:rsidP="00BA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91E7E">
        <w:rPr>
          <w:rFonts w:ascii="Angsana New" w:hAnsi="Angsana New"/>
          <w:sz w:val="30"/>
          <w:szCs w:val="30"/>
          <w:cs/>
        </w:rPr>
        <w:t>ราคาทุนของ</w:t>
      </w:r>
      <w:r w:rsidR="000469AF" w:rsidRPr="00191E7E">
        <w:rPr>
          <w:rFonts w:ascii="Angsana New" w:hAnsi="Angsana New"/>
          <w:sz w:val="30"/>
          <w:szCs w:val="30"/>
          <w:cs/>
        </w:rPr>
        <w:t xml:space="preserve">อาคารและส่วนปรับปรุงอาคาร </w:t>
      </w:r>
      <w:r w:rsidRPr="00191E7E">
        <w:rPr>
          <w:rFonts w:ascii="Angsana New" w:hAnsi="Angsana New"/>
          <w:sz w:val="30"/>
          <w:szCs w:val="30"/>
          <w:cs/>
        </w:rPr>
        <w:t>เครื่องตกแต่งติดตั้งและเครื่องใช้สำนักงาน</w:t>
      </w:r>
      <w:r w:rsidR="00DE0A41" w:rsidRPr="00191E7E">
        <w:rPr>
          <w:rFonts w:ascii="Angsana New" w:hAnsi="Angsana New"/>
          <w:sz w:val="30"/>
          <w:szCs w:val="30"/>
          <w:cs/>
        </w:rPr>
        <w:t xml:space="preserve"> คอมพิวเตอร์และอุปกรณ์เชื่อมต่อ</w:t>
      </w:r>
      <w:r w:rsidR="00F93203" w:rsidRPr="00191E7E">
        <w:rPr>
          <w:rFonts w:ascii="Angsana New" w:hAnsi="Angsana New"/>
          <w:sz w:val="30"/>
          <w:szCs w:val="30"/>
          <w:cs/>
        </w:rPr>
        <w:t xml:space="preserve"> </w:t>
      </w:r>
      <w:r w:rsidRPr="00191E7E">
        <w:rPr>
          <w:rFonts w:ascii="Angsana New" w:hAnsi="Angsana New"/>
          <w:sz w:val="30"/>
          <w:szCs w:val="30"/>
          <w:cs/>
        </w:rPr>
        <w:t>ยานพาหนะ</w:t>
      </w:r>
      <w:r w:rsidR="00F93203" w:rsidRPr="00191E7E">
        <w:rPr>
          <w:rFonts w:ascii="Angsana New" w:hAnsi="Angsana New"/>
          <w:sz w:val="30"/>
          <w:szCs w:val="30"/>
          <w:cs/>
        </w:rPr>
        <w:t xml:space="preserve"> และอุปกรณ์เพื่อการสาธิต</w:t>
      </w:r>
      <w:r w:rsidR="00053CB0" w:rsidRPr="00191E7E">
        <w:rPr>
          <w:rFonts w:ascii="Angsana New" w:hAnsi="Angsana New"/>
          <w:sz w:val="30"/>
          <w:szCs w:val="30"/>
          <w:cs/>
        </w:rPr>
        <w:t xml:space="preserve"> </w:t>
      </w:r>
      <w:r w:rsidRPr="00191E7E">
        <w:rPr>
          <w:rFonts w:ascii="Angsana New" w:hAnsi="Angsana New"/>
          <w:sz w:val="30"/>
          <w:szCs w:val="30"/>
          <w:cs/>
        </w:rPr>
        <w:t>ซึ่งหักค่าเสื่อมราคาทั้งจำนวนแล้วแต่ยังคงใช้งาน</w:t>
      </w:r>
      <w:r w:rsidR="0041185F">
        <w:rPr>
          <w:rFonts w:ascii="Angsana New" w:hAnsi="Angsana New" w:hint="cs"/>
          <w:sz w:val="30"/>
          <w:szCs w:val="30"/>
          <w:cs/>
        </w:rPr>
        <w:t>ได้</w:t>
      </w:r>
      <w:r w:rsidR="0041185F" w:rsidRPr="0097232E">
        <w:rPr>
          <w:rFonts w:ascii="Angsana New" w:hAnsi="Angsana New"/>
          <w:sz w:val="30"/>
          <w:szCs w:val="30"/>
          <w:cs/>
        </w:rPr>
        <w:t>อยู่</w:t>
      </w:r>
      <w:r w:rsidR="0041185F">
        <w:rPr>
          <w:rFonts w:ascii="Angsana New" w:hAnsi="Angsana New" w:hint="cs"/>
          <w:sz w:val="30"/>
          <w:szCs w:val="30"/>
          <w:cs/>
        </w:rPr>
        <w:t>ภายใต้การบำรุงรักษาอย่างเป็นระบบ</w:t>
      </w:r>
      <w:r w:rsidRPr="00191E7E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77F8A" w:rsidRPr="00191E7E">
        <w:rPr>
          <w:rFonts w:ascii="Angsana New" w:hAnsi="Angsana New"/>
          <w:sz w:val="30"/>
          <w:szCs w:val="30"/>
        </w:rPr>
        <w:t>31</w:t>
      </w:r>
      <w:r w:rsidRPr="00191E7E">
        <w:rPr>
          <w:rFonts w:ascii="Angsana New" w:hAnsi="Angsana New"/>
          <w:sz w:val="30"/>
          <w:szCs w:val="30"/>
          <w:cs/>
        </w:rPr>
        <w:t xml:space="preserve"> </w:t>
      </w:r>
      <w:r w:rsidRPr="00191E7E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777F8A" w:rsidRPr="00191E7E">
        <w:rPr>
          <w:rFonts w:ascii="Angsana New" w:hAnsi="Angsana New"/>
          <w:spacing w:val="4"/>
          <w:sz w:val="30"/>
          <w:szCs w:val="30"/>
        </w:rPr>
        <w:t>2</w:t>
      </w:r>
      <w:r w:rsidR="00F93203" w:rsidRPr="00191E7E">
        <w:rPr>
          <w:rFonts w:ascii="Angsana New" w:hAnsi="Angsana New"/>
          <w:spacing w:val="4"/>
          <w:sz w:val="30"/>
          <w:szCs w:val="30"/>
        </w:rPr>
        <w:t>5</w:t>
      </w:r>
      <w:r w:rsidR="00777F8A" w:rsidRPr="00191E7E">
        <w:rPr>
          <w:rFonts w:ascii="Angsana New" w:hAnsi="Angsana New"/>
          <w:spacing w:val="4"/>
          <w:sz w:val="30"/>
          <w:szCs w:val="30"/>
        </w:rPr>
        <w:t>6</w:t>
      </w:r>
      <w:r w:rsidR="00191E7E" w:rsidRPr="00191E7E">
        <w:rPr>
          <w:rFonts w:ascii="Angsana New" w:hAnsi="Angsana New"/>
          <w:spacing w:val="4"/>
          <w:sz w:val="30"/>
          <w:szCs w:val="30"/>
        </w:rPr>
        <w:t>8</w:t>
      </w:r>
      <w:r w:rsidR="00933B93" w:rsidRPr="00191E7E">
        <w:rPr>
          <w:rFonts w:ascii="Angsana New" w:hAnsi="Angsana New"/>
          <w:spacing w:val="4"/>
          <w:sz w:val="30"/>
          <w:szCs w:val="30"/>
        </w:rPr>
        <w:t xml:space="preserve"> </w:t>
      </w:r>
      <w:r w:rsidR="00933B93" w:rsidRPr="00191E7E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777F8A" w:rsidRPr="00191E7E">
        <w:rPr>
          <w:rFonts w:ascii="Angsana New" w:hAnsi="Angsana New"/>
          <w:spacing w:val="4"/>
          <w:sz w:val="30"/>
          <w:szCs w:val="30"/>
        </w:rPr>
        <w:t>2</w:t>
      </w:r>
      <w:r w:rsidR="00F93203" w:rsidRPr="00191E7E">
        <w:rPr>
          <w:rFonts w:ascii="Angsana New" w:hAnsi="Angsana New"/>
          <w:spacing w:val="4"/>
          <w:sz w:val="30"/>
          <w:szCs w:val="30"/>
        </w:rPr>
        <w:t>5</w:t>
      </w:r>
      <w:r w:rsidR="00777F8A" w:rsidRPr="00191E7E">
        <w:rPr>
          <w:rFonts w:ascii="Angsana New" w:hAnsi="Angsana New"/>
          <w:spacing w:val="4"/>
          <w:sz w:val="30"/>
          <w:szCs w:val="30"/>
        </w:rPr>
        <w:t>6</w:t>
      </w:r>
      <w:r w:rsidR="00191E7E" w:rsidRPr="00191E7E">
        <w:rPr>
          <w:rFonts w:ascii="Angsana New" w:hAnsi="Angsana New"/>
          <w:spacing w:val="4"/>
          <w:sz w:val="30"/>
          <w:szCs w:val="30"/>
        </w:rPr>
        <w:t>7</w:t>
      </w:r>
      <w:r w:rsidRPr="00191E7E">
        <w:rPr>
          <w:rFonts w:ascii="Angsana New" w:hAnsi="Angsana New"/>
          <w:spacing w:val="4"/>
          <w:sz w:val="30"/>
          <w:szCs w:val="30"/>
        </w:rPr>
        <w:t xml:space="preserve"> </w:t>
      </w:r>
      <w:r w:rsidR="00053CB0" w:rsidRPr="00191E7E">
        <w:rPr>
          <w:rFonts w:ascii="Angsana New" w:hAnsi="Angsana New"/>
          <w:spacing w:val="4"/>
          <w:sz w:val="30"/>
          <w:szCs w:val="30"/>
          <w:cs/>
        </w:rPr>
        <w:t xml:space="preserve">มีจำนวนเงินรวมประมาณ </w:t>
      </w:r>
      <w:r w:rsidR="002A6326">
        <w:rPr>
          <w:rFonts w:ascii="Angsana New" w:hAnsi="Angsana New"/>
          <w:spacing w:val="4"/>
          <w:sz w:val="30"/>
          <w:szCs w:val="30"/>
        </w:rPr>
        <w:t>70.4</w:t>
      </w:r>
      <w:r w:rsidR="00053CB0" w:rsidRPr="00191E7E">
        <w:rPr>
          <w:rFonts w:ascii="Angsana New" w:hAnsi="Angsana New"/>
          <w:spacing w:val="4"/>
          <w:sz w:val="30"/>
          <w:szCs w:val="30"/>
          <w:cs/>
        </w:rPr>
        <w:t xml:space="preserve"> ล้านบาทและ</w:t>
      </w:r>
      <w:r w:rsidR="00E13B55" w:rsidRPr="00191E7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91E7E" w:rsidRPr="00191E7E">
        <w:rPr>
          <w:rFonts w:ascii="Angsana New" w:hAnsi="Angsana New"/>
          <w:spacing w:val="4"/>
          <w:sz w:val="30"/>
          <w:szCs w:val="30"/>
        </w:rPr>
        <w:t>60.5</w:t>
      </w:r>
      <w:r w:rsidR="00E13B55" w:rsidRPr="00191E7E">
        <w:rPr>
          <w:rFonts w:ascii="Angsana New" w:hAnsi="Angsana New"/>
          <w:spacing w:val="4"/>
          <w:sz w:val="30"/>
          <w:szCs w:val="30"/>
          <w:cs/>
        </w:rPr>
        <w:t xml:space="preserve"> ล้านบาท ตามลำดับในงบการเงินรวม</w:t>
      </w:r>
      <w:r w:rsidR="00E13B55" w:rsidRPr="00191E7E">
        <w:rPr>
          <w:rFonts w:ascii="Angsana New" w:hAnsi="Angsana New"/>
          <w:sz w:val="30"/>
          <w:szCs w:val="30"/>
          <w:cs/>
        </w:rPr>
        <w:t xml:space="preserve"> และ</w:t>
      </w:r>
      <w:r w:rsidRPr="00191E7E">
        <w:rPr>
          <w:rFonts w:ascii="Angsana New" w:hAnsi="Angsana New"/>
          <w:sz w:val="30"/>
          <w:szCs w:val="30"/>
          <w:cs/>
        </w:rPr>
        <w:t>มีจำนวนเงิน</w:t>
      </w:r>
      <w:r w:rsidR="00DE0A41" w:rsidRPr="00191E7E">
        <w:rPr>
          <w:rFonts w:ascii="Angsana New" w:hAnsi="Angsana New"/>
          <w:sz w:val="30"/>
          <w:szCs w:val="30"/>
          <w:cs/>
        </w:rPr>
        <w:t>รวม</w:t>
      </w:r>
      <w:r w:rsidRPr="00191E7E">
        <w:rPr>
          <w:rFonts w:ascii="Angsana New" w:hAnsi="Angsana New"/>
          <w:sz w:val="30"/>
          <w:szCs w:val="30"/>
          <w:cs/>
        </w:rPr>
        <w:t xml:space="preserve">ประมาณ </w:t>
      </w:r>
      <w:r w:rsidR="002A6326">
        <w:rPr>
          <w:rFonts w:ascii="Angsana New" w:hAnsi="Angsana New"/>
          <w:sz w:val="30"/>
          <w:szCs w:val="30"/>
        </w:rPr>
        <w:t>69.5</w:t>
      </w:r>
      <w:r w:rsidR="00F93203" w:rsidRPr="00191E7E">
        <w:rPr>
          <w:rFonts w:ascii="Angsana New" w:hAnsi="Angsana New"/>
          <w:sz w:val="30"/>
          <w:szCs w:val="30"/>
          <w:cs/>
        </w:rPr>
        <w:t xml:space="preserve"> </w:t>
      </w:r>
      <w:r w:rsidR="00DE0A41" w:rsidRPr="00191E7E">
        <w:rPr>
          <w:rFonts w:ascii="Angsana New" w:hAnsi="Angsana New"/>
          <w:sz w:val="30"/>
          <w:szCs w:val="30"/>
          <w:cs/>
        </w:rPr>
        <w:t>ล้านบาท</w:t>
      </w:r>
      <w:r w:rsidR="00D8520B" w:rsidRPr="00191E7E">
        <w:rPr>
          <w:rFonts w:ascii="Angsana New" w:hAnsi="Angsana New"/>
          <w:sz w:val="30"/>
          <w:szCs w:val="30"/>
          <w:cs/>
        </w:rPr>
        <w:t xml:space="preserve">และ </w:t>
      </w:r>
      <w:r w:rsidR="00191E7E" w:rsidRPr="00191E7E">
        <w:rPr>
          <w:rFonts w:ascii="Angsana New" w:hAnsi="Angsana New"/>
          <w:sz w:val="30"/>
          <w:szCs w:val="30"/>
        </w:rPr>
        <w:t>60.3</w:t>
      </w:r>
      <w:r w:rsidRPr="00191E7E">
        <w:rPr>
          <w:rFonts w:ascii="Angsana New" w:hAnsi="Angsana New"/>
          <w:sz w:val="30"/>
          <w:szCs w:val="30"/>
        </w:rPr>
        <w:t xml:space="preserve"> </w:t>
      </w:r>
      <w:r w:rsidRPr="00191E7E">
        <w:rPr>
          <w:rFonts w:ascii="Angsana New" w:hAnsi="Angsana New"/>
          <w:sz w:val="30"/>
          <w:szCs w:val="30"/>
          <w:cs/>
        </w:rPr>
        <w:t>ล้านบาท</w:t>
      </w:r>
      <w:r w:rsidR="00124D59" w:rsidRPr="00191E7E">
        <w:rPr>
          <w:rFonts w:ascii="Angsana New" w:hAnsi="Angsana New"/>
          <w:sz w:val="30"/>
          <w:szCs w:val="30"/>
          <w:cs/>
        </w:rPr>
        <w:t xml:space="preserve"> </w:t>
      </w:r>
      <w:r w:rsidR="00D8520B" w:rsidRPr="00191E7E">
        <w:rPr>
          <w:rFonts w:ascii="Angsana New" w:hAnsi="Angsana New"/>
          <w:sz w:val="30"/>
          <w:szCs w:val="30"/>
          <w:cs/>
        </w:rPr>
        <w:t>ตามลำดับ</w:t>
      </w:r>
      <w:r w:rsidR="00053CB0" w:rsidRPr="00191E7E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</w:p>
    <w:p w14:paraId="735E2A0F" w14:textId="77777777" w:rsidR="00EC6911" w:rsidRPr="00752A07" w:rsidRDefault="00EC6911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14"/>
          <w:szCs w:val="14"/>
          <w:highlight w:val="yellow"/>
        </w:rPr>
      </w:pPr>
    </w:p>
    <w:p w14:paraId="7E806E8B" w14:textId="538C3DAA" w:rsidR="009664C3" w:rsidRPr="00191E7E" w:rsidRDefault="00F628D9" w:rsidP="00BA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91E7E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777F8A" w:rsidRPr="00191E7E">
        <w:rPr>
          <w:rFonts w:ascii="Angsana New" w:hAnsi="Angsana New"/>
          <w:sz w:val="30"/>
          <w:szCs w:val="30"/>
        </w:rPr>
        <w:t>31</w:t>
      </w:r>
      <w:r w:rsidRPr="00191E7E">
        <w:rPr>
          <w:rFonts w:ascii="Angsana New" w:hAnsi="Angsana New"/>
          <w:sz w:val="30"/>
          <w:szCs w:val="30"/>
        </w:rPr>
        <w:t xml:space="preserve"> </w:t>
      </w:r>
      <w:r w:rsidRPr="00191E7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77F8A" w:rsidRPr="00191E7E">
        <w:rPr>
          <w:rFonts w:ascii="Angsana New" w:hAnsi="Angsana New"/>
          <w:sz w:val="30"/>
          <w:szCs w:val="30"/>
        </w:rPr>
        <w:t>2</w:t>
      </w:r>
      <w:r w:rsidR="00F93203" w:rsidRPr="00191E7E">
        <w:rPr>
          <w:rFonts w:ascii="Angsana New" w:hAnsi="Angsana New"/>
          <w:sz w:val="30"/>
          <w:szCs w:val="30"/>
        </w:rPr>
        <w:t>5</w:t>
      </w:r>
      <w:r w:rsidR="00777F8A" w:rsidRPr="00191E7E">
        <w:rPr>
          <w:rFonts w:ascii="Angsana New" w:hAnsi="Angsana New"/>
          <w:sz w:val="30"/>
          <w:szCs w:val="30"/>
        </w:rPr>
        <w:t>6</w:t>
      </w:r>
      <w:r w:rsidR="00191E7E" w:rsidRPr="00191E7E">
        <w:rPr>
          <w:rFonts w:ascii="Angsana New" w:hAnsi="Angsana New"/>
          <w:sz w:val="30"/>
          <w:szCs w:val="30"/>
        </w:rPr>
        <w:t>8</w:t>
      </w:r>
      <w:r w:rsidR="00933B93" w:rsidRPr="00191E7E">
        <w:rPr>
          <w:rFonts w:ascii="Angsana New" w:hAnsi="Angsana New"/>
          <w:sz w:val="30"/>
          <w:szCs w:val="30"/>
        </w:rPr>
        <w:t xml:space="preserve"> </w:t>
      </w:r>
      <w:r w:rsidR="00933B93" w:rsidRPr="00191E7E">
        <w:rPr>
          <w:rFonts w:ascii="Angsana New" w:hAnsi="Angsana New"/>
          <w:sz w:val="30"/>
          <w:szCs w:val="30"/>
          <w:cs/>
        </w:rPr>
        <w:t xml:space="preserve">และ </w:t>
      </w:r>
      <w:r w:rsidR="00777F8A" w:rsidRPr="00191E7E">
        <w:rPr>
          <w:rFonts w:ascii="Angsana New" w:hAnsi="Angsana New"/>
          <w:sz w:val="30"/>
          <w:szCs w:val="30"/>
        </w:rPr>
        <w:t>2</w:t>
      </w:r>
      <w:r w:rsidR="00F93203" w:rsidRPr="00191E7E">
        <w:rPr>
          <w:rFonts w:ascii="Angsana New" w:hAnsi="Angsana New"/>
          <w:sz w:val="30"/>
          <w:szCs w:val="30"/>
        </w:rPr>
        <w:t>5</w:t>
      </w:r>
      <w:r w:rsidR="00777F8A" w:rsidRPr="00191E7E">
        <w:rPr>
          <w:rFonts w:ascii="Angsana New" w:hAnsi="Angsana New"/>
          <w:sz w:val="30"/>
          <w:szCs w:val="30"/>
        </w:rPr>
        <w:t>6</w:t>
      </w:r>
      <w:r w:rsidR="00191E7E" w:rsidRPr="00191E7E">
        <w:rPr>
          <w:rFonts w:ascii="Angsana New" w:hAnsi="Angsana New"/>
          <w:sz w:val="30"/>
          <w:szCs w:val="30"/>
        </w:rPr>
        <w:t>7</w:t>
      </w:r>
      <w:r w:rsidRPr="00191E7E">
        <w:rPr>
          <w:rFonts w:ascii="Angsana New" w:hAnsi="Angsana New"/>
          <w:sz w:val="30"/>
          <w:szCs w:val="30"/>
        </w:rPr>
        <w:t xml:space="preserve"> </w:t>
      </w:r>
      <w:r w:rsidR="004835D7" w:rsidRPr="00191E7E">
        <w:rPr>
          <w:rFonts w:ascii="Angsana New" w:hAnsi="Angsana New"/>
          <w:sz w:val="30"/>
          <w:szCs w:val="30"/>
          <w:cs/>
        </w:rPr>
        <w:t>กลุ่ม</w:t>
      </w:r>
      <w:r w:rsidRPr="00191E7E">
        <w:rPr>
          <w:rFonts w:ascii="Angsana New" w:hAnsi="Angsana New"/>
          <w:sz w:val="30"/>
          <w:szCs w:val="30"/>
          <w:cs/>
        </w:rPr>
        <w:t>บริษัทได้จดจำนองที่ดินพร้อมสิ่งปลูกสร้างบนที่ดินซึ่งมีมูลค่าตามบัญชี</w:t>
      </w:r>
      <w:r w:rsidR="00B10A8B" w:rsidRPr="00191E7E">
        <w:rPr>
          <w:rFonts w:ascii="Angsana New" w:hAnsi="Angsana New"/>
          <w:sz w:val="30"/>
          <w:szCs w:val="30"/>
          <w:cs/>
        </w:rPr>
        <w:t>รวม</w:t>
      </w:r>
      <w:r w:rsidRPr="00191E7E">
        <w:rPr>
          <w:rFonts w:ascii="Angsana New" w:hAnsi="Angsana New"/>
          <w:sz w:val="30"/>
          <w:szCs w:val="30"/>
          <w:cs/>
        </w:rPr>
        <w:t xml:space="preserve">ประมาณ </w:t>
      </w:r>
      <w:r w:rsidR="00346542">
        <w:rPr>
          <w:rFonts w:ascii="Angsana New" w:hAnsi="Angsana New"/>
          <w:sz w:val="30"/>
          <w:szCs w:val="30"/>
        </w:rPr>
        <w:t>152.3</w:t>
      </w:r>
      <w:r w:rsidR="007A0351" w:rsidRPr="00191E7E">
        <w:rPr>
          <w:rFonts w:ascii="Angsana New" w:hAnsi="Angsana New"/>
          <w:sz w:val="30"/>
          <w:szCs w:val="30"/>
          <w:cs/>
        </w:rPr>
        <w:t xml:space="preserve"> </w:t>
      </w:r>
      <w:r w:rsidRPr="00191E7E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346542">
        <w:rPr>
          <w:rFonts w:ascii="Angsana New" w:hAnsi="Angsana New"/>
          <w:sz w:val="30"/>
          <w:szCs w:val="30"/>
        </w:rPr>
        <w:t xml:space="preserve">154.8 </w:t>
      </w:r>
      <w:r w:rsidRPr="00191E7E">
        <w:rPr>
          <w:rFonts w:ascii="Angsana New" w:hAnsi="Angsana New"/>
          <w:sz w:val="30"/>
          <w:szCs w:val="30"/>
          <w:cs/>
        </w:rPr>
        <w:t>ล้านบาท</w:t>
      </w:r>
      <w:r w:rsidR="001241A2" w:rsidRPr="00191E7E">
        <w:rPr>
          <w:rFonts w:ascii="Angsana New" w:hAnsi="Angsana New"/>
          <w:sz w:val="30"/>
          <w:szCs w:val="30"/>
        </w:rPr>
        <w:t xml:space="preserve"> </w:t>
      </w:r>
      <w:r w:rsidR="001241A2" w:rsidRPr="00191E7E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191E7E">
        <w:rPr>
          <w:rFonts w:ascii="Angsana New" w:hAnsi="Angsana New"/>
          <w:sz w:val="30"/>
          <w:szCs w:val="30"/>
          <w:cs/>
        </w:rPr>
        <w:t xml:space="preserve">เป็นหลักประกันวงเงินเบิกเกินบัญชี วงเงินกู้ยืมระยะสั้นและวงเงินกู้ยืมระยะยาวจากสถาบันการเงิน (ดูหมายเหตุ </w:t>
      </w:r>
      <w:r w:rsidR="00777F8A" w:rsidRPr="00191E7E">
        <w:rPr>
          <w:rFonts w:ascii="Angsana New" w:hAnsi="Angsana New"/>
          <w:sz w:val="30"/>
          <w:szCs w:val="30"/>
        </w:rPr>
        <w:t>1</w:t>
      </w:r>
      <w:r w:rsidR="00191E7E" w:rsidRPr="00191E7E">
        <w:rPr>
          <w:rFonts w:ascii="Angsana New" w:hAnsi="Angsana New"/>
          <w:sz w:val="30"/>
          <w:szCs w:val="30"/>
        </w:rPr>
        <w:t>1</w:t>
      </w:r>
      <w:r w:rsidRPr="00191E7E">
        <w:rPr>
          <w:rFonts w:ascii="Angsana New" w:hAnsi="Angsana New"/>
          <w:sz w:val="30"/>
          <w:szCs w:val="30"/>
          <w:cs/>
        </w:rPr>
        <w:t xml:space="preserve"> และ </w:t>
      </w:r>
      <w:r w:rsidR="00777F8A" w:rsidRPr="00191E7E">
        <w:rPr>
          <w:rFonts w:ascii="Angsana New" w:hAnsi="Angsana New"/>
          <w:sz w:val="30"/>
          <w:szCs w:val="30"/>
        </w:rPr>
        <w:t>1</w:t>
      </w:r>
      <w:r w:rsidR="00191E7E" w:rsidRPr="00191E7E">
        <w:rPr>
          <w:rFonts w:ascii="Angsana New" w:hAnsi="Angsana New"/>
          <w:sz w:val="30"/>
          <w:szCs w:val="30"/>
        </w:rPr>
        <w:t>2</w:t>
      </w:r>
      <w:r w:rsidRPr="00191E7E">
        <w:rPr>
          <w:rFonts w:ascii="Angsana New" w:hAnsi="Angsana New"/>
          <w:sz w:val="30"/>
          <w:szCs w:val="30"/>
          <w:cs/>
        </w:rPr>
        <w:t>)</w:t>
      </w:r>
    </w:p>
    <w:p w14:paraId="201DB652" w14:textId="77777777" w:rsidR="008936C6" w:rsidRPr="00752A07" w:rsidRDefault="008936C6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14"/>
          <w:szCs w:val="14"/>
          <w:highlight w:val="yellow"/>
        </w:rPr>
      </w:pPr>
    </w:p>
    <w:p w14:paraId="2EE829F4" w14:textId="2ABDF9B9" w:rsidR="00CF6898" w:rsidRPr="00A11C97" w:rsidRDefault="00CF6898" w:rsidP="00CF6898">
      <w:pPr>
        <w:jc w:val="thaiDistribute"/>
        <w:rPr>
          <w:rFonts w:ascii="Angsana New" w:hAnsi="Angsana New"/>
          <w:sz w:val="30"/>
          <w:szCs w:val="30"/>
          <w:cs/>
          <w:lang w:val="af-ZA"/>
        </w:rPr>
      </w:pPr>
      <w:r w:rsidRPr="000C4E57">
        <w:rPr>
          <w:rFonts w:ascii="Angsana New" w:hAnsi="Angsana New"/>
          <w:sz w:val="30"/>
          <w:szCs w:val="30"/>
          <w:cs/>
        </w:rPr>
        <w:t xml:space="preserve">ในส่วนของสินทรัพย์หลักที่ใช้ในการดำเนินงานของบริษัทย่อยที่ดำเนินธุรกิจเกี่ยวกับการให้บริการเกี่ยวกับการบริบาล </w:t>
      </w:r>
      <w:r w:rsidRPr="000C4E57">
        <w:rPr>
          <w:rFonts w:ascii="Angsana New" w:hAnsi="Angsana New"/>
          <w:sz w:val="30"/>
          <w:szCs w:val="30"/>
        </w:rPr>
        <w:t>(nursing care</w:t>
      </w:r>
      <w:r w:rsidRPr="000C4E57">
        <w:rPr>
          <w:rFonts w:ascii="Angsana New" w:hAnsi="Angsana New"/>
          <w:sz w:val="30"/>
          <w:szCs w:val="30"/>
          <w:cs/>
        </w:rPr>
        <w:t xml:space="preserve"> </w:t>
      </w:r>
      <w:r w:rsidRPr="000C4E57">
        <w:rPr>
          <w:rFonts w:ascii="Angsana New" w:hAnsi="Angsana New"/>
          <w:sz w:val="30"/>
          <w:szCs w:val="30"/>
        </w:rPr>
        <w:t>services)</w:t>
      </w:r>
      <w:r w:rsidRPr="000C4E57">
        <w:rPr>
          <w:rFonts w:ascii="Angsana New" w:hAnsi="Angsana New"/>
          <w:sz w:val="30"/>
          <w:szCs w:val="30"/>
          <w:cs/>
        </w:rPr>
        <w:t xml:space="preserve"> ซึ่งตั้งอยู่ ณ ซอยราษฎร์พัฒนา เขตสะพานสูง กรุงเทพฯ ส่วนใหญ่เป็นที่ดินและ</w:t>
      </w:r>
      <w:r w:rsidR="00D62FF7" w:rsidRPr="000C4E57">
        <w:rPr>
          <w:rFonts w:ascii="Angsana New" w:hAnsi="Angsana New"/>
          <w:sz w:val="30"/>
          <w:szCs w:val="30"/>
          <w:cs/>
        </w:rPr>
        <w:t>สิ่งปลูกสร้าง</w:t>
      </w:r>
      <w:r w:rsidRPr="000C4E57">
        <w:rPr>
          <w:rFonts w:ascii="Angsana New" w:hAnsi="Angsana New"/>
          <w:sz w:val="30"/>
          <w:szCs w:val="30"/>
          <w:cs/>
        </w:rPr>
        <w:t xml:space="preserve">ซึ่งมีมูลค่าสุทธิตามบัญชี ณ สิ้นปี </w:t>
      </w:r>
      <w:r w:rsidRPr="000C4E57">
        <w:rPr>
          <w:rFonts w:ascii="Angsana New" w:hAnsi="Angsana New"/>
          <w:sz w:val="30"/>
          <w:szCs w:val="30"/>
        </w:rPr>
        <w:t>2</w:t>
      </w:r>
      <w:r w:rsidR="00F93203" w:rsidRPr="000C4E57">
        <w:rPr>
          <w:rFonts w:ascii="Angsana New" w:hAnsi="Angsana New"/>
          <w:sz w:val="30"/>
          <w:szCs w:val="30"/>
        </w:rPr>
        <w:t>5</w:t>
      </w:r>
      <w:r w:rsidRPr="000C4E57">
        <w:rPr>
          <w:rFonts w:ascii="Angsana New" w:hAnsi="Angsana New"/>
          <w:sz w:val="30"/>
          <w:szCs w:val="30"/>
        </w:rPr>
        <w:t>6</w:t>
      </w:r>
      <w:r w:rsidR="000C4E57" w:rsidRPr="000C4E57">
        <w:rPr>
          <w:rFonts w:ascii="Angsana New" w:hAnsi="Angsana New"/>
          <w:sz w:val="30"/>
          <w:szCs w:val="30"/>
        </w:rPr>
        <w:t>8</w:t>
      </w:r>
      <w:r w:rsidRPr="000C4E57">
        <w:rPr>
          <w:rFonts w:ascii="Angsana New" w:hAnsi="Angsana New"/>
          <w:sz w:val="30"/>
          <w:szCs w:val="30"/>
        </w:rPr>
        <w:t xml:space="preserve"> </w:t>
      </w:r>
      <w:r w:rsidR="006E4B9A">
        <w:rPr>
          <w:rFonts w:ascii="Angsana New" w:hAnsi="Angsana New"/>
          <w:sz w:val="30"/>
          <w:szCs w:val="30"/>
          <w:cs/>
        </w:rPr>
        <w:t xml:space="preserve">และ </w:t>
      </w:r>
      <w:r w:rsidR="006E4B9A">
        <w:rPr>
          <w:rFonts w:ascii="Angsana New" w:hAnsi="Angsana New"/>
          <w:sz w:val="30"/>
          <w:szCs w:val="30"/>
        </w:rPr>
        <w:t xml:space="preserve">2567 </w:t>
      </w:r>
      <w:r w:rsidRPr="000C4E57">
        <w:rPr>
          <w:rFonts w:ascii="Angsana New" w:hAnsi="Angsana New"/>
          <w:sz w:val="30"/>
          <w:szCs w:val="30"/>
          <w:cs/>
        </w:rPr>
        <w:t>ประมา</w:t>
      </w:r>
      <w:r w:rsidRPr="00887746">
        <w:rPr>
          <w:rFonts w:ascii="Angsana New" w:hAnsi="Angsana New"/>
          <w:sz w:val="30"/>
          <w:szCs w:val="30"/>
          <w:cs/>
        </w:rPr>
        <w:t>ณ</w:t>
      </w:r>
      <w:r w:rsidR="00E13B55" w:rsidRPr="00887746">
        <w:rPr>
          <w:rFonts w:ascii="Angsana New" w:hAnsi="Angsana New"/>
          <w:sz w:val="30"/>
          <w:szCs w:val="30"/>
        </w:rPr>
        <w:t xml:space="preserve"> 2</w:t>
      </w:r>
      <w:r w:rsidR="00887746" w:rsidRPr="00887746">
        <w:rPr>
          <w:rFonts w:ascii="Angsana New" w:hAnsi="Angsana New"/>
          <w:sz w:val="30"/>
          <w:szCs w:val="30"/>
        </w:rPr>
        <w:t>69</w:t>
      </w:r>
      <w:r w:rsidR="00887746">
        <w:rPr>
          <w:rFonts w:ascii="Angsana New" w:hAnsi="Angsana New"/>
          <w:sz w:val="30"/>
          <w:szCs w:val="30"/>
        </w:rPr>
        <w:t>.8</w:t>
      </w:r>
      <w:r w:rsidRPr="000C4E57">
        <w:rPr>
          <w:rFonts w:ascii="Angsana New" w:hAnsi="Angsana New"/>
          <w:sz w:val="30"/>
          <w:szCs w:val="30"/>
        </w:rPr>
        <w:t xml:space="preserve"> </w:t>
      </w:r>
      <w:r w:rsidRPr="000C4E57">
        <w:rPr>
          <w:rFonts w:ascii="Angsana New" w:hAnsi="Angsana New"/>
          <w:sz w:val="30"/>
          <w:szCs w:val="30"/>
          <w:cs/>
        </w:rPr>
        <w:t>ล้านบาท</w:t>
      </w:r>
      <w:r w:rsidR="006E4B9A">
        <w:rPr>
          <w:rFonts w:ascii="Angsana New" w:hAnsi="Angsana New"/>
          <w:sz w:val="30"/>
          <w:szCs w:val="30"/>
          <w:cs/>
        </w:rPr>
        <w:t xml:space="preserve">และ </w:t>
      </w:r>
      <w:r w:rsidR="006E4B9A">
        <w:rPr>
          <w:rFonts w:ascii="Angsana New" w:hAnsi="Angsana New"/>
          <w:sz w:val="30"/>
          <w:szCs w:val="30"/>
        </w:rPr>
        <w:t xml:space="preserve">277.6 </w:t>
      </w:r>
      <w:r w:rsidR="006E4B9A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0C4E57">
        <w:rPr>
          <w:rFonts w:ascii="Angsana New" w:hAnsi="Angsana New"/>
          <w:sz w:val="30"/>
          <w:szCs w:val="30"/>
          <w:cs/>
        </w:rPr>
        <w:t xml:space="preserve">และมีมูลค่ายุติธรรม </w:t>
      </w:r>
      <w:r w:rsidRPr="000C4E57">
        <w:rPr>
          <w:rFonts w:ascii="Angsana New" w:hAnsi="Angsana New"/>
          <w:sz w:val="30"/>
          <w:szCs w:val="30"/>
        </w:rPr>
        <w:t>(</w:t>
      </w:r>
      <w:r w:rsidRPr="000C4E57">
        <w:rPr>
          <w:rFonts w:ascii="Angsana New" w:hAnsi="Angsana New"/>
          <w:sz w:val="30"/>
          <w:szCs w:val="30"/>
          <w:cs/>
        </w:rPr>
        <w:t xml:space="preserve">ประเมินมูลค่าโดยบริษัทผู้ประเมินราคาอิสระแห่งหนึ่งในเดือนธันวาคม </w:t>
      </w:r>
      <w:r w:rsidRPr="000C4E57">
        <w:rPr>
          <w:rFonts w:ascii="Angsana New" w:hAnsi="Angsana New"/>
          <w:sz w:val="30"/>
          <w:szCs w:val="30"/>
        </w:rPr>
        <w:t>2</w:t>
      </w:r>
      <w:r w:rsidR="00F93203" w:rsidRPr="000C4E57">
        <w:rPr>
          <w:rFonts w:ascii="Angsana New" w:hAnsi="Angsana New"/>
          <w:sz w:val="30"/>
          <w:szCs w:val="30"/>
        </w:rPr>
        <w:t>5</w:t>
      </w:r>
      <w:r w:rsidRPr="000C4E57">
        <w:rPr>
          <w:rFonts w:ascii="Angsana New" w:hAnsi="Angsana New"/>
          <w:sz w:val="30"/>
          <w:szCs w:val="30"/>
        </w:rPr>
        <w:t xml:space="preserve">67 </w:t>
      </w:r>
      <w:r w:rsidRPr="000C4E57">
        <w:rPr>
          <w:rFonts w:ascii="Angsana New" w:hAnsi="Angsana New"/>
          <w:sz w:val="30"/>
          <w:szCs w:val="30"/>
          <w:cs/>
        </w:rPr>
        <w:t xml:space="preserve">โดยใช้วิธี </w:t>
      </w:r>
      <w:r w:rsidR="00D62FF7" w:rsidRPr="000C4E57">
        <w:rPr>
          <w:rFonts w:ascii="Angsana New" w:hAnsi="Angsana New"/>
          <w:sz w:val="30"/>
          <w:szCs w:val="30"/>
        </w:rPr>
        <w:t xml:space="preserve">market approach </w:t>
      </w:r>
      <w:r w:rsidR="00D62FF7" w:rsidRPr="000C4E57">
        <w:rPr>
          <w:rFonts w:ascii="Angsana New" w:hAnsi="Angsana New"/>
          <w:sz w:val="30"/>
          <w:szCs w:val="30"/>
          <w:cs/>
        </w:rPr>
        <w:t>สำหรับที่ดิน</w:t>
      </w:r>
      <w:r w:rsidR="003618FB" w:rsidRPr="000C4E57">
        <w:rPr>
          <w:rFonts w:ascii="Angsana New" w:hAnsi="Angsana New"/>
          <w:sz w:val="30"/>
          <w:szCs w:val="30"/>
          <w:cs/>
        </w:rPr>
        <w:t>และ</w:t>
      </w:r>
      <w:r w:rsidR="00D62FF7" w:rsidRPr="000C4E57">
        <w:rPr>
          <w:rFonts w:ascii="Angsana New" w:hAnsi="Angsana New"/>
          <w:sz w:val="30"/>
          <w:szCs w:val="30"/>
          <w:cs/>
        </w:rPr>
        <w:t xml:space="preserve"> </w:t>
      </w:r>
      <w:r w:rsidR="00F75EBF" w:rsidRPr="000C4E57">
        <w:rPr>
          <w:rFonts w:ascii="Angsana New" w:hAnsi="Angsana New"/>
          <w:sz w:val="30"/>
          <w:szCs w:val="30"/>
        </w:rPr>
        <w:t xml:space="preserve">cost </w:t>
      </w:r>
      <w:r w:rsidRPr="000C4E57">
        <w:rPr>
          <w:rFonts w:ascii="Angsana New" w:hAnsi="Angsana New"/>
          <w:sz w:val="30"/>
          <w:szCs w:val="30"/>
        </w:rPr>
        <w:t>approach</w:t>
      </w:r>
      <w:r w:rsidR="00D62FF7" w:rsidRPr="000C4E57">
        <w:rPr>
          <w:rFonts w:ascii="Angsana New" w:hAnsi="Angsana New"/>
          <w:sz w:val="30"/>
          <w:szCs w:val="30"/>
        </w:rPr>
        <w:t xml:space="preserve"> </w:t>
      </w:r>
      <w:r w:rsidR="00D62FF7" w:rsidRPr="000C4E57">
        <w:rPr>
          <w:rFonts w:ascii="Angsana New" w:hAnsi="Angsana New"/>
          <w:sz w:val="30"/>
          <w:szCs w:val="30"/>
          <w:cs/>
        </w:rPr>
        <w:t>สำหรับสิ่งปลูกสร้าง</w:t>
      </w:r>
      <w:r w:rsidRPr="000C4E57">
        <w:rPr>
          <w:rFonts w:ascii="Angsana New" w:hAnsi="Angsana New"/>
          <w:sz w:val="30"/>
          <w:szCs w:val="30"/>
        </w:rPr>
        <w:t xml:space="preserve">) </w:t>
      </w:r>
      <w:r w:rsidR="0041185F">
        <w:rPr>
          <w:rFonts w:ascii="Angsana New" w:hAnsi="Angsana New" w:hint="cs"/>
          <w:sz w:val="30"/>
          <w:szCs w:val="30"/>
          <w:cs/>
        </w:rPr>
        <w:t>รวม</w:t>
      </w:r>
      <w:r w:rsidRPr="000C4E57">
        <w:rPr>
          <w:rFonts w:ascii="Angsana New" w:hAnsi="Angsana New"/>
          <w:sz w:val="30"/>
          <w:szCs w:val="30"/>
          <w:cs/>
        </w:rPr>
        <w:t xml:space="preserve">ประมาณ </w:t>
      </w:r>
      <w:r w:rsidR="00F75EBF" w:rsidRPr="000C4E57">
        <w:rPr>
          <w:rFonts w:ascii="Angsana New" w:hAnsi="Angsana New"/>
          <w:sz w:val="30"/>
          <w:szCs w:val="30"/>
        </w:rPr>
        <w:t>2</w:t>
      </w:r>
      <w:r w:rsidR="00033DF0" w:rsidRPr="00033DF0">
        <w:rPr>
          <w:rFonts w:ascii="Angsana New" w:hAnsi="Angsana New"/>
          <w:sz w:val="30"/>
          <w:szCs w:val="30"/>
        </w:rPr>
        <w:t>9</w:t>
      </w:r>
      <w:r w:rsidR="00F75EBF" w:rsidRPr="000C4E57">
        <w:rPr>
          <w:rFonts w:ascii="Angsana New" w:hAnsi="Angsana New"/>
          <w:sz w:val="30"/>
          <w:szCs w:val="30"/>
        </w:rPr>
        <w:t>5.9</w:t>
      </w:r>
      <w:r w:rsidRPr="000C4E57">
        <w:rPr>
          <w:rFonts w:ascii="Angsana New" w:hAnsi="Angsana New"/>
          <w:sz w:val="30"/>
          <w:szCs w:val="30"/>
        </w:rPr>
        <w:t xml:space="preserve"> </w:t>
      </w:r>
      <w:r w:rsidRPr="000C4E57">
        <w:rPr>
          <w:rFonts w:ascii="Angsana New" w:hAnsi="Angsana New"/>
          <w:sz w:val="30"/>
          <w:szCs w:val="30"/>
          <w:cs/>
        </w:rPr>
        <w:t>ล้านบาท</w:t>
      </w:r>
      <w:r w:rsidR="00A11C97">
        <w:rPr>
          <w:rFonts w:ascii="Angsana New" w:hAnsi="Angsana New" w:hint="cs"/>
          <w:sz w:val="30"/>
          <w:szCs w:val="30"/>
          <w:cs/>
        </w:rPr>
        <w:t xml:space="preserve"> ฝ่ายบริหารได้พิจารณา</w:t>
      </w:r>
      <w:r w:rsidR="00346542">
        <w:rPr>
          <w:rFonts w:ascii="Angsana New" w:hAnsi="Angsana New" w:hint="cs"/>
          <w:sz w:val="30"/>
          <w:szCs w:val="30"/>
          <w:cs/>
        </w:rPr>
        <w:t>ปัจจัยแวดล้อมทั้งภายในและภายนอก</w:t>
      </w:r>
      <w:r w:rsidR="00A11C97">
        <w:rPr>
          <w:rFonts w:ascii="Angsana New" w:hAnsi="Angsana New" w:hint="cs"/>
          <w:sz w:val="30"/>
          <w:szCs w:val="30"/>
          <w:cs/>
        </w:rPr>
        <w:t>และคาดการณ์ว่ามูลค่ายุติธรรมดังกล่าวไม่ได้เปลี่ยนแปลงไปอย่างมี</w:t>
      </w:r>
      <w:r w:rsidR="00A11C97" w:rsidRPr="00A11C97">
        <w:rPr>
          <w:rFonts w:ascii="Angsana New" w:hAnsi="Angsana New" w:hint="cs"/>
          <w:sz w:val="30"/>
          <w:szCs w:val="30"/>
          <w:cs/>
        </w:rPr>
        <w:t>สาระสำคัญ</w:t>
      </w:r>
      <w:r w:rsidR="00094CD2" w:rsidRPr="00A11C97">
        <w:rPr>
          <w:rFonts w:ascii="Angsana New" w:hAnsi="Angsana New" w:hint="cs"/>
          <w:sz w:val="30"/>
          <w:szCs w:val="30"/>
          <w:cs/>
        </w:rPr>
        <w:t>ใน</w:t>
      </w:r>
      <w:r w:rsidR="00A11C97" w:rsidRPr="00A11C97">
        <w:rPr>
          <w:rFonts w:ascii="Angsana New" w:hAnsi="Angsana New" w:hint="cs"/>
          <w:sz w:val="30"/>
          <w:szCs w:val="30"/>
          <w:cs/>
        </w:rPr>
        <w:t>ระหว่าง</w:t>
      </w:r>
      <w:r w:rsidR="00094CD2" w:rsidRPr="00A11C97">
        <w:rPr>
          <w:rFonts w:ascii="Angsana New" w:hAnsi="Angsana New" w:hint="cs"/>
          <w:sz w:val="30"/>
          <w:szCs w:val="30"/>
          <w:cs/>
        </w:rPr>
        <w:t>ปี</w:t>
      </w:r>
      <w:r w:rsidR="00094CD2" w:rsidRPr="00A11C97">
        <w:rPr>
          <w:rFonts w:ascii="Angsana New" w:hAnsi="Angsana New"/>
          <w:sz w:val="30"/>
          <w:szCs w:val="30"/>
        </w:rPr>
        <w:t xml:space="preserve"> 2568</w:t>
      </w:r>
    </w:p>
    <w:p w14:paraId="1B9E3808" w14:textId="77777777" w:rsidR="00CF6898" w:rsidRPr="00D62FF7" w:rsidRDefault="00CF6898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14"/>
          <w:szCs w:val="14"/>
          <w:cs/>
        </w:rPr>
      </w:pPr>
    </w:p>
    <w:p w14:paraId="1FD83BD6" w14:textId="77777777" w:rsidR="004774C5" w:rsidRPr="006A4F66" w:rsidRDefault="004774C5" w:rsidP="008364B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6A4F66">
        <w:rPr>
          <w:rFonts w:ascii="Angsana New" w:hAnsi="Angsana New"/>
          <w:b/>
          <w:bCs/>
          <w:sz w:val="30"/>
          <w:szCs w:val="30"/>
          <w:cs/>
        </w:rPr>
        <w:t xml:space="preserve">สินทรัพย์สิทธิการใช้ </w:t>
      </w:r>
      <w:r w:rsidR="008C3C2D" w:rsidRPr="006A4F66">
        <w:rPr>
          <w:rFonts w:ascii="Angsana New" w:hAnsi="Angsana New"/>
          <w:b/>
          <w:bCs/>
          <w:sz w:val="30"/>
          <w:szCs w:val="30"/>
          <w:cs/>
        </w:rPr>
        <w:t>-</w:t>
      </w:r>
      <w:r w:rsidRPr="006A4F66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457C4BAC" w14:textId="77777777" w:rsidR="00B340E2" w:rsidRPr="00D62FF7" w:rsidRDefault="00B340E2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39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390"/>
        <w:gridCol w:w="1846"/>
        <w:gridCol w:w="236"/>
        <w:gridCol w:w="1821"/>
        <w:gridCol w:w="240"/>
        <w:gridCol w:w="1862"/>
      </w:tblGrid>
      <w:tr w:rsidR="00416AA2" w:rsidRPr="00416AA2" w14:paraId="6CDC1028" w14:textId="77777777" w:rsidTr="004D5513">
        <w:trPr>
          <w:cantSplit/>
        </w:trPr>
        <w:tc>
          <w:tcPr>
            <w:tcW w:w="3390" w:type="dxa"/>
          </w:tcPr>
          <w:p w14:paraId="4C6FD189" w14:textId="77777777" w:rsidR="006A4F66" w:rsidRPr="00416AA2" w:rsidRDefault="006A4F66" w:rsidP="003F393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5" w:type="dxa"/>
            <w:gridSpan w:val="5"/>
            <w:tcBorders>
              <w:bottom w:val="single" w:sz="4" w:space="0" w:color="auto"/>
            </w:tcBorders>
          </w:tcPr>
          <w:p w14:paraId="78C65C9E" w14:textId="77777777" w:rsidR="006A4F66" w:rsidRPr="00416AA2" w:rsidRDefault="006A4F66" w:rsidP="003F3932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2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4D5513" w:rsidRPr="00416AA2" w14:paraId="7CA8B3C9" w14:textId="77777777" w:rsidTr="00BB2CB2">
        <w:trPr>
          <w:cantSplit/>
        </w:trPr>
        <w:tc>
          <w:tcPr>
            <w:tcW w:w="3390" w:type="dxa"/>
          </w:tcPr>
          <w:p w14:paraId="5164CAFD" w14:textId="77777777" w:rsidR="004D5513" w:rsidRPr="00416AA2" w:rsidRDefault="004D5513" w:rsidP="003F393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14:paraId="121E9C48" w14:textId="77777777" w:rsidR="004D5513" w:rsidRDefault="004D5513" w:rsidP="003F3932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22CC1A83" w14:textId="3B5E1F25" w:rsidR="004D5513" w:rsidRPr="00416AA2" w:rsidRDefault="004D5513" w:rsidP="003F3932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2">
              <w:rPr>
                <w:rFonts w:ascii="Angsana New" w:hAnsi="Angsana New"/>
                <w:sz w:val="30"/>
                <w:szCs w:val="30"/>
              </w:rPr>
              <w:t>31</w:t>
            </w:r>
            <w:r w:rsidRPr="00416AA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6AA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21DBD3" w14:textId="77777777" w:rsidR="004D5513" w:rsidRPr="00416AA2" w:rsidRDefault="004D5513" w:rsidP="003F3932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</w:tcPr>
          <w:p w14:paraId="55A48693" w14:textId="77777777" w:rsidR="004D5513" w:rsidRDefault="004D5513" w:rsidP="003F3932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3C1F52" w14:textId="483C8AC5" w:rsidR="004D5513" w:rsidRPr="00416AA2" w:rsidRDefault="004D5513" w:rsidP="003F3932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2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E260824" w14:textId="77777777" w:rsidR="004D5513" w:rsidRPr="00416AA2" w:rsidRDefault="004D5513" w:rsidP="003F3932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</w:tcPr>
          <w:p w14:paraId="103EB24D" w14:textId="77777777" w:rsidR="004D5513" w:rsidRDefault="004D5513" w:rsidP="003F3932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61F12F19" w14:textId="504AE114" w:rsidR="004D5513" w:rsidRPr="00416AA2" w:rsidRDefault="004D5513" w:rsidP="003F3932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2">
              <w:rPr>
                <w:rFonts w:ascii="Angsana New" w:hAnsi="Angsana New"/>
                <w:sz w:val="30"/>
                <w:szCs w:val="30"/>
              </w:rPr>
              <w:t>31</w:t>
            </w:r>
            <w:r w:rsidRPr="00416AA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6AA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D5513" w:rsidRPr="00416AA2" w14:paraId="471C1168" w14:textId="77777777" w:rsidTr="004D5513">
        <w:trPr>
          <w:cantSplit/>
        </w:trPr>
        <w:tc>
          <w:tcPr>
            <w:tcW w:w="3390" w:type="dxa"/>
          </w:tcPr>
          <w:p w14:paraId="5F429E3D" w14:textId="77777777" w:rsidR="004D5513" w:rsidRPr="00416AA2" w:rsidRDefault="004D5513" w:rsidP="004E5526">
            <w:pPr>
              <w:tabs>
                <w:tab w:val="clear" w:pos="227"/>
                <w:tab w:val="left" w:pos="72"/>
              </w:tabs>
              <w:ind w:left="72" w:hanging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A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46" w:type="dxa"/>
            <w:tcBorders>
              <w:top w:val="single" w:sz="4" w:space="0" w:color="auto"/>
            </w:tcBorders>
          </w:tcPr>
          <w:p w14:paraId="19BD69D9" w14:textId="77777777" w:rsidR="004D5513" w:rsidRPr="00416AA2" w:rsidRDefault="004D5513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925B96" w14:textId="77777777" w:rsidR="004D5513" w:rsidRPr="00416AA2" w:rsidRDefault="004D5513" w:rsidP="003F3932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13D05459" w14:textId="77777777" w:rsidR="004D5513" w:rsidRPr="00416AA2" w:rsidRDefault="004D5513" w:rsidP="003F393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A409F6B" w14:textId="77777777" w:rsidR="004D5513" w:rsidRPr="00416AA2" w:rsidRDefault="004D5513" w:rsidP="003F3932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</w:tcPr>
          <w:p w14:paraId="04E4584C" w14:textId="77777777" w:rsidR="004D5513" w:rsidRPr="00416AA2" w:rsidRDefault="004D5513" w:rsidP="003F3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5513" w:rsidRPr="00416AA2" w14:paraId="00C0F651" w14:textId="77777777" w:rsidTr="004D5513">
        <w:trPr>
          <w:cantSplit/>
        </w:trPr>
        <w:tc>
          <w:tcPr>
            <w:tcW w:w="3390" w:type="dxa"/>
          </w:tcPr>
          <w:p w14:paraId="1AD4ACA8" w14:textId="77777777" w:rsidR="004D5513" w:rsidRPr="00416AA2" w:rsidRDefault="004D5513" w:rsidP="0041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6" w:type="dxa"/>
            <w:vAlign w:val="center"/>
          </w:tcPr>
          <w:p w14:paraId="6BF075C1" w14:textId="45DE2F16" w:rsidR="004D5513" w:rsidRPr="000C0A61" w:rsidRDefault="004D5513" w:rsidP="0041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A61">
              <w:rPr>
                <w:rFonts w:ascii="Angsana New" w:hAnsi="Angsana New"/>
                <w:sz w:val="30"/>
                <w:szCs w:val="30"/>
              </w:rPr>
              <w:t>4,412</w:t>
            </w:r>
          </w:p>
        </w:tc>
        <w:tc>
          <w:tcPr>
            <w:tcW w:w="236" w:type="dxa"/>
          </w:tcPr>
          <w:p w14:paraId="02E26D52" w14:textId="77777777" w:rsidR="004D5513" w:rsidRPr="000C0A61" w:rsidRDefault="004D5513" w:rsidP="00416AA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  <w:vAlign w:val="center"/>
          </w:tcPr>
          <w:p w14:paraId="43888E2C" w14:textId="7FAD9A45" w:rsidR="004D5513" w:rsidRPr="000C0A61" w:rsidRDefault="004D5513" w:rsidP="00416AA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rPr>
                <w:rFonts w:hAnsi="Angsana New"/>
                <w:sz w:val="30"/>
                <w:szCs w:val="30"/>
                <w:cs/>
              </w:rPr>
            </w:pPr>
            <w:r w:rsidRPr="000C0A61"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8C30E58" w14:textId="77777777" w:rsidR="004D5513" w:rsidRPr="000C0A61" w:rsidRDefault="004D5513" w:rsidP="00416AA2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62" w:type="dxa"/>
            <w:vAlign w:val="center"/>
          </w:tcPr>
          <w:p w14:paraId="746278CB" w14:textId="77777777" w:rsidR="004D5513" w:rsidRPr="000C0A61" w:rsidRDefault="004D5513" w:rsidP="0041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A61">
              <w:rPr>
                <w:rFonts w:ascii="Angsana New" w:hAnsi="Angsana New"/>
                <w:sz w:val="30"/>
                <w:szCs w:val="30"/>
              </w:rPr>
              <w:t>4,412</w:t>
            </w:r>
          </w:p>
        </w:tc>
      </w:tr>
      <w:tr w:rsidR="004D5513" w:rsidRPr="00416AA2" w14:paraId="4CB20227" w14:textId="77777777" w:rsidTr="004D5513">
        <w:trPr>
          <w:cantSplit/>
        </w:trPr>
        <w:tc>
          <w:tcPr>
            <w:tcW w:w="3390" w:type="dxa"/>
          </w:tcPr>
          <w:p w14:paraId="05B62A91" w14:textId="77777777" w:rsidR="004D5513" w:rsidRPr="00416AA2" w:rsidRDefault="004D5513" w:rsidP="0034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234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2">
              <w:rPr>
                <w:rFonts w:ascii="Angsana New" w:hAnsi="Angsana New"/>
                <w:sz w:val="30"/>
                <w:szCs w:val="30"/>
                <w:cs/>
              </w:rPr>
              <w:t>พื้นที่คลังเก็บสินค้า</w:t>
            </w:r>
          </w:p>
        </w:tc>
        <w:tc>
          <w:tcPr>
            <w:tcW w:w="1846" w:type="dxa"/>
            <w:vAlign w:val="center"/>
          </w:tcPr>
          <w:p w14:paraId="388BA570" w14:textId="611AA31D" w:rsidR="004D5513" w:rsidRPr="00416AA2" w:rsidRDefault="004D5513" w:rsidP="0034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16AA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16AA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416AA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05697D4" w14:textId="77777777" w:rsidR="004D5513" w:rsidRPr="00416AA2" w:rsidRDefault="004D5513" w:rsidP="0034654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  <w:vAlign w:val="center"/>
          </w:tcPr>
          <w:p w14:paraId="750B8E4F" w14:textId="221C469C" w:rsidR="004D5513" w:rsidRPr="00416AA2" w:rsidRDefault="004D5513" w:rsidP="0034654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7,446</w:t>
            </w:r>
          </w:p>
        </w:tc>
        <w:tc>
          <w:tcPr>
            <w:tcW w:w="240" w:type="dxa"/>
          </w:tcPr>
          <w:p w14:paraId="575F54EC" w14:textId="77777777" w:rsidR="004D5513" w:rsidRPr="00416AA2" w:rsidRDefault="004D5513" w:rsidP="00346542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62" w:type="dxa"/>
            <w:vAlign w:val="center"/>
          </w:tcPr>
          <w:p w14:paraId="7D65FD44" w14:textId="09443E1F" w:rsidR="004D5513" w:rsidRPr="000C0A61" w:rsidRDefault="004D5513" w:rsidP="0034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21,755</w:t>
            </w:r>
          </w:p>
        </w:tc>
      </w:tr>
      <w:tr w:rsidR="004D5513" w:rsidRPr="00416AA2" w14:paraId="5CFC53D9" w14:textId="77777777" w:rsidTr="004D5513">
        <w:trPr>
          <w:cantSplit/>
        </w:trPr>
        <w:tc>
          <w:tcPr>
            <w:tcW w:w="3390" w:type="dxa"/>
          </w:tcPr>
          <w:p w14:paraId="64097419" w14:textId="77777777" w:rsidR="004D5513" w:rsidRPr="00416AA2" w:rsidRDefault="004D5513" w:rsidP="0041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2">
              <w:rPr>
                <w:rFonts w:ascii="Angsana New" w:hAnsi="Angsana New"/>
                <w:sz w:val="30"/>
                <w:szCs w:val="30"/>
                <w:cs/>
              </w:rPr>
              <w:t>พื้นที่จอดรถ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14:paraId="59B7CC6E" w14:textId="48BD5ADE" w:rsidR="004D5513" w:rsidRPr="00416AA2" w:rsidRDefault="004D5513" w:rsidP="0041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36" w:type="dxa"/>
          </w:tcPr>
          <w:p w14:paraId="7B2A80A2" w14:textId="77777777" w:rsidR="004D5513" w:rsidRPr="00416AA2" w:rsidRDefault="004D5513" w:rsidP="00416AA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vAlign w:val="center"/>
          </w:tcPr>
          <w:p w14:paraId="2895BD8A" w14:textId="4DF721CE" w:rsidR="004D5513" w:rsidRPr="00416AA2" w:rsidRDefault="004D5513" w:rsidP="00416AA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  <w:r w:rsidRPr="00416AA2"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1395262F" w14:textId="77777777" w:rsidR="004D5513" w:rsidRPr="00416AA2" w:rsidRDefault="004D5513" w:rsidP="00416AA2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74A79B43" w14:textId="50EF95C2" w:rsidR="004D5513" w:rsidRPr="000C0A61" w:rsidRDefault="004D5513" w:rsidP="0041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0A61"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4D5513" w:rsidRPr="00416AA2" w14:paraId="08827404" w14:textId="77777777" w:rsidTr="004D5513">
        <w:trPr>
          <w:cantSplit/>
        </w:trPr>
        <w:tc>
          <w:tcPr>
            <w:tcW w:w="3390" w:type="dxa"/>
          </w:tcPr>
          <w:p w14:paraId="57298512" w14:textId="77777777" w:rsidR="004D5513" w:rsidRPr="00416AA2" w:rsidRDefault="004D5513" w:rsidP="0034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72" w:right="-108" w:hanging="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6A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2EA30" w14:textId="0E8CFD8B" w:rsidR="004D5513" w:rsidRPr="00416AA2" w:rsidRDefault="004D5513" w:rsidP="0034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416AA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236" w:type="dxa"/>
          </w:tcPr>
          <w:p w14:paraId="123F2DCC" w14:textId="77777777" w:rsidR="004D5513" w:rsidRPr="00416AA2" w:rsidRDefault="004D5513" w:rsidP="0034654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</w:tcPr>
          <w:p w14:paraId="1CCCB66A" w14:textId="13D80AA7" w:rsidR="004D5513" w:rsidRPr="00EA3855" w:rsidRDefault="004D5513" w:rsidP="0034654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7,446</w:t>
            </w:r>
          </w:p>
        </w:tc>
        <w:tc>
          <w:tcPr>
            <w:tcW w:w="240" w:type="dxa"/>
          </w:tcPr>
          <w:p w14:paraId="747EC909" w14:textId="77777777" w:rsidR="004D5513" w:rsidRPr="00416AA2" w:rsidRDefault="004D5513" w:rsidP="00346542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885E" w14:textId="57317D5D" w:rsidR="004D5513" w:rsidRPr="000C0A61" w:rsidRDefault="004D5513" w:rsidP="0034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26,491</w:t>
            </w:r>
          </w:p>
        </w:tc>
      </w:tr>
      <w:tr w:rsidR="004D5513" w:rsidRPr="00416AA2" w14:paraId="4889C2E7" w14:textId="77777777" w:rsidTr="004D5513">
        <w:trPr>
          <w:cantSplit/>
        </w:trPr>
        <w:tc>
          <w:tcPr>
            <w:tcW w:w="3390" w:type="dxa"/>
          </w:tcPr>
          <w:p w14:paraId="0FA96638" w14:textId="77777777" w:rsidR="004D5513" w:rsidRPr="00416AA2" w:rsidRDefault="004D5513" w:rsidP="004E5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72" w:right="-108" w:hanging="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A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846" w:type="dxa"/>
          </w:tcPr>
          <w:p w14:paraId="70C31EA0" w14:textId="77777777" w:rsidR="004D5513" w:rsidRPr="00416AA2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7AC761" w14:textId="77777777" w:rsidR="004D5513" w:rsidRPr="00416AA2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</w:tcPr>
          <w:p w14:paraId="693F9367" w14:textId="77777777" w:rsidR="004D5513" w:rsidRPr="00416AA2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0" w:type="dxa"/>
          </w:tcPr>
          <w:p w14:paraId="4706B4FA" w14:textId="77777777" w:rsidR="004D5513" w:rsidRPr="00416AA2" w:rsidRDefault="004D5513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62" w:type="dxa"/>
          </w:tcPr>
          <w:p w14:paraId="212FF9AA" w14:textId="77777777" w:rsidR="004D5513" w:rsidRPr="00416AA2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</w:tr>
      <w:tr w:rsidR="004D5513" w:rsidRPr="00416AA2" w14:paraId="6C33429E" w14:textId="77777777" w:rsidTr="004D5513">
        <w:trPr>
          <w:cantSplit/>
        </w:trPr>
        <w:tc>
          <w:tcPr>
            <w:tcW w:w="3390" w:type="dxa"/>
          </w:tcPr>
          <w:p w14:paraId="6806F115" w14:textId="77777777" w:rsidR="004D5513" w:rsidRPr="00416AA2" w:rsidRDefault="004D5513" w:rsidP="0041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6" w:type="dxa"/>
            <w:vAlign w:val="center"/>
          </w:tcPr>
          <w:p w14:paraId="6D5B924F" w14:textId="07202237" w:rsidR="004D5513" w:rsidRPr="00416AA2" w:rsidRDefault="004D5513" w:rsidP="00416AA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hAnsi="Angsana New"/>
                <w:sz w:val="30"/>
                <w:szCs w:val="30"/>
                <w:lang w:val="en-US"/>
              </w:rPr>
              <w:t>,946</w:t>
            </w:r>
          </w:p>
        </w:tc>
        <w:tc>
          <w:tcPr>
            <w:tcW w:w="236" w:type="dxa"/>
          </w:tcPr>
          <w:p w14:paraId="6D08DF2D" w14:textId="77777777" w:rsidR="004D5513" w:rsidRPr="00416AA2" w:rsidRDefault="004D5513" w:rsidP="00416AA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</w:tcPr>
          <w:p w14:paraId="0866B291" w14:textId="5E70C0E4" w:rsidR="004D5513" w:rsidRPr="004D5B35" w:rsidRDefault="004D5513" w:rsidP="00416AA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4D5B35">
              <w:rPr>
                <w:rFonts w:hAnsi="Angsana New"/>
                <w:sz w:val="30"/>
                <w:szCs w:val="30"/>
                <w:lang w:val="en-US"/>
              </w:rPr>
              <w:t>882</w:t>
            </w:r>
          </w:p>
        </w:tc>
        <w:tc>
          <w:tcPr>
            <w:tcW w:w="240" w:type="dxa"/>
          </w:tcPr>
          <w:p w14:paraId="66DD29D5" w14:textId="77777777" w:rsidR="004D5513" w:rsidRPr="00416AA2" w:rsidRDefault="004D5513" w:rsidP="00416AA2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62" w:type="dxa"/>
            <w:vAlign w:val="center"/>
          </w:tcPr>
          <w:p w14:paraId="59DC1C37" w14:textId="340887CA" w:rsidR="004D5513" w:rsidRPr="00CD194E" w:rsidRDefault="004D5513" w:rsidP="00416AA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cyan"/>
                <w:cs/>
                <w:lang w:val="en-US"/>
              </w:rPr>
            </w:pPr>
            <w:r w:rsidRPr="000C0A61">
              <w:rPr>
                <w:rFonts w:hAnsi="Angsana New"/>
                <w:sz w:val="30"/>
                <w:szCs w:val="30"/>
                <w:lang w:val="en-US"/>
              </w:rPr>
              <w:t>3</w:t>
            </w:r>
            <w:r w:rsidRPr="000C0A61">
              <w:rPr>
                <w:rFonts w:hAnsi="Angsana New"/>
                <w:sz w:val="30"/>
                <w:szCs w:val="30"/>
                <w:cs/>
              </w:rPr>
              <w:t>,</w:t>
            </w:r>
            <w:r w:rsidRPr="000C0A61">
              <w:rPr>
                <w:rFonts w:hAnsi="Angsana New"/>
                <w:sz w:val="30"/>
                <w:szCs w:val="30"/>
                <w:lang w:val="en-US"/>
              </w:rPr>
              <w:t>82</w:t>
            </w:r>
            <w:r>
              <w:rPr>
                <w:rFonts w:hAnsi="Angsana New"/>
                <w:sz w:val="30"/>
                <w:szCs w:val="30"/>
                <w:lang w:val="en-US"/>
              </w:rPr>
              <w:t>8</w:t>
            </w:r>
          </w:p>
        </w:tc>
      </w:tr>
      <w:tr w:rsidR="004D5513" w:rsidRPr="00416AA2" w14:paraId="66203A57" w14:textId="77777777" w:rsidTr="004D5513">
        <w:trPr>
          <w:cantSplit/>
        </w:trPr>
        <w:tc>
          <w:tcPr>
            <w:tcW w:w="3390" w:type="dxa"/>
          </w:tcPr>
          <w:p w14:paraId="058FA309" w14:textId="77777777" w:rsidR="004D5513" w:rsidRPr="00416AA2" w:rsidRDefault="004D5513" w:rsidP="00346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2">
              <w:rPr>
                <w:rFonts w:ascii="Angsana New" w:hAnsi="Angsana New"/>
                <w:sz w:val="30"/>
                <w:szCs w:val="30"/>
                <w:cs/>
              </w:rPr>
              <w:t>พื้นที่คลังเก็บสินค้า</w:t>
            </w:r>
          </w:p>
        </w:tc>
        <w:tc>
          <w:tcPr>
            <w:tcW w:w="1846" w:type="dxa"/>
            <w:vAlign w:val="center"/>
          </w:tcPr>
          <w:p w14:paraId="726E38A7" w14:textId="43143E1C" w:rsidR="004D5513" w:rsidRPr="00416AA2" w:rsidRDefault="004D5513" w:rsidP="0034654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cyan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af-ZA"/>
              </w:rPr>
              <w:t>5</w:t>
            </w:r>
            <w:r w:rsidRPr="00416AA2">
              <w:rPr>
                <w:rFonts w:hAnsi="Angsana New"/>
                <w:sz w:val="30"/>
                <w:szCs w:val="30"/>
                <w:cs/>
              </w:rPr>
              <w:t>,</w:t>
            </w:r>
            <w:r>
              <w:rPr>
                <w:rFonts w:hAnsi="Angsana New"/>
                <w:sz w:val="30"/>
                <w:szCs w:val="30"/>
                <w:lang w:val="af-ZA"/>
              </w:rPr>
              <w:t>847</w:t>
            </w:r>
          </w:p>
        </w:tc>
        <w:tc>
          <w:tcPr>
            <w:tcW w:w="236" w:type="dxa"/>
          </w:tcPr>
          <w:p w14:paraId="09805B34" w14:textId="77777777" w:rsidR="004D5513" w:rsidRPr="00416AA2" w:rsidRDefault="004D5513" w:rsidP="0034654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</w:tcPr>
          <w:p w14:paraId="1C37892C" w14:textId="66AE32AA" w:rsidR="004D5513" w:rsidRPr="004D5B35" w:rsidRDefault="004D5513" w:rsidP="0034654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4D5B35">
              <w:rPr>
                <w:rFonts w:hAnsi="Angsana New"/>
                <w:sz w:val="30"/>
                <w:szCs w:val="30"/>
                <w:lang w:val="en-US"/>
              </w:rPr>
              <w:t>4,</w:t>
            </w:r>
            <w:r>
              <w:rPr>
                <w:rFonts w:hAnsi="Angsana New"/>
                <w:sz w:val="30"/>
                <w:szCs w:val="30"/>
                <w:lang w:val="en-US"/>
              </w:rPr>
              <w:t>582</w:t>
            </w:r>
          </w:p>
        </w:tc>
        <w:tc>
          <w:tcPr>
            <w:tcW w:w="240" w:type="dxa"/>
          </w:tcPr>
          <w:p w14:paraId="19962811" w14:textId="77777777" w:rsidR="004D5513" w:rsidRPr="00416AA2" w:rsidRDefault="004D5513" w:rsidP="00346542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62" w:type="dxa"/>
            <w:vAlign w:val="center"/>
          </w:tcPr>
          <w:p w14:paraId="3B206DC7" w14:textId="423C020D" w:rsidR="004D5513" w:rsidRPr="00D25EDE" w:rsidRDefault="004D5513" w:rsidP="00346542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cyan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10,429</w:t>
            </w:r>
          </w:p>
        </w:tc>
      </w:tr>
      <w:tr w:rsidR="004D5513" w:rsidRPr="00416AA2" w14:paraId="44E0D5C1" w14:textId="77777777" w:rsidTr="004D5513">
        <w:trPr>
          <w:cantSplit/>
        </w:trPr>
        <w:tc>
          <w:tcPr>
            <w:tcW w:w="3390" w:type="dxa"/>
          </w:tcPr>
          <w:p w14:paraId="7D6B0DA5" w14:textId="77777777" w:rsidR="004D5513" w:rsidRPr="00416AA2" w:rsidRDefault="004D5513" w:rsidP="004E5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2">
              <w:rPr>
                <w:rFonts w:ascii="Angsana New" w:hAnsi="Angsana New"/>
                <w:sz w:val="30"/>
                <w:szCs w:val="30"/>
                <w:cs/>
              </w:rPr>
              <w:t>พื้นที่จอดรถ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0EF75E51" w14:textId="16A837A7" w:rsidR="004D5513" w:rsidRPr="00D605D7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0C0A61">
              <w:rPr>
                <w:rFonts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</w:tcPr>
          <w:p w14:paraId="42EA0824" w14:textId="77777777" w:rsidR="004D5513" w:rsidRPr="00D605D7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27472831" w14:textId="39AA39F6" w:rsidR="004D5513" w:rsidRPr="004D5B35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4D5B35">
              <w:rPr>
                <w:rFonts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40" w:type="dxa"/>
          </w:tcPr>
          <w:p w14:paraId="6FDDB4D8" w14:textId="77777777" w:rsidR="004D5513" w:rsidRPr="00D605D7" w:rsidRDefault="004D5513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1DA7AE92" w14:textId="3F6E63FA" w:rsidR="004D5513" w:rsidRPr="00D605D7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198</w:t>
            </w:r>
          </w:p>
        </w:tc>
      </w:tr>
      <w:tr w:rsidR="004D5513" w:rsidRPr="00416AA2" w14:paraId="6862E3C4" w14:textId="77777777" w:rsidTr="004D5513">
        <w:trPr>
          <w:cantSplit/>
        </w:trPr>
        <w:tc>
          <w:tcPr>
            <w:tcW w:w="3390" w:type="dxa"/>
          </w:tcPr>
          <w:p w14:paraId="007533BB" w14:textId="77777777" w:rsidR="004D5513" w:rsidRPr="00416AA2" w:rsidRDefault="004D5513" w:rsidP="004E5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72" w:right="-108" w:hanging="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A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14:paraId="2B4E4A3A" w14:textId="4C267A84" w:rsidR="004D5513" w:rsidRPr="00416AA2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cyan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8</w:t>
            </w:r>
            <w:r w:rsidRPr="00416AA2">
              <w:rPr>
                <w:rFonts w:hAnsi="Angsana New"/>
                <w:sz w:val="30"/>
                <w:szCs w:val="30"/>
                <w:lang w:val="en-US"/>
              </w:rPr>
              <w:t>,</w:t>
            </w:r>
            <w:r>
              <w:rPr>
                <w:rFonts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236" w:type="dxa"/>
          </w:tcPr>
          <w:p w14:paraId="75825CDF" w14:textId="77777777" w:rsidR="004D5513" w:rsidRPr="00416AA2" w:rsidRDefault="004D5513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</w:tcPr>
          <w:p w14:paraId="2531DF7F" w14:textId="5CF87FEE" w:rsidR="004D5513" w:rsidRPr="004D5B35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4D5B35">
              <w:rPr>
                <w:rFonts w:hAnsi="Angsana New"/>
                <w:sz w:val="30"/>
                <w:szCs w:val="30"/>
                <w:lang w:val="en-US"/>
              </w:rPr>
              <w:t>5,</w:t>
            </w:r>
            <w:r>
              <w:rPr>
                <w:rFonts w:hAnsi="Angsana New"/>
                <w:sz w:val="30"/>
                <w:szCs w:val="30"/>
                <w:lang w:val="en-US"/>
              </w:rPr>
              <w:t>572</w:t>
            </w:r>
          </w:p>
        </w:tc>
        <w:tc>
          <w:tcPr>
            <w:tcW w:w="240" w:type="dxa"/>
          </w:tcPr>
          <w:p w14:paraId="0557CC67" w14:textId="77777777" w:rsidR="004D5513" w:rsidRPr="00416AA2" w:rsidRDefault="004D5513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540F41FA" w14:textId="7946C75B" w:rsidR="004D5513" w:rsidRPr="00D379B1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14</w:t>
            </w:r>
            <w:r w:rsidRPr="00D379B1">
              <w:rPr>
                <w:rFonts w:hAnsi="Angsana New"/>
                <w:sz w:val="30"/>
                <w:szCs w:val="30"/>
                <w:lang w:val="en-US"/>
              </w:rPr>
              <w:t>,</w:t>
            </w:r>
            <w:r>
              <w:rPr>
                <w:rFonts w:hAnsi="Angsana New"/>
                <w:sz w:val="30"/>
                <w:szCs w:val="30"/>
                <w:lang w:val="en-US"/>
              </w:rPr>
              <w:t>455</w:t>
            </w:r>
          </w:p>
        </w:tc>
      </w:tr>
      <w:tr w:rsidR="004D5513" w:rsidRPr="00416AA2" w14:paraId="7C364970" w14:textId="77777777" w:rsidTr="004D5513">
        <w:trPr>
          <w:cantSplit/>
        </w:trPr>
        <w:tc>
          <w:tcPr>
            <w:tcW w:w="3390" w:type="dxa"/>
          </w:tcPr>
          <w:p w14:paraId="34C8CF23" w14:textId="77777777" w:rsidR="004D5513" w:rsidRPr="00416AA2" w:rsidRDefault="004D5513" w:rsidP="004E5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72" w:right="-108" w:hanging="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6A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46" w:type="dxa"/>
            <w:tcBorders>
              <w:top w:val="single" w:sz="4" w:space="0" w:color="auto"/>
              <w:bottom w:val="double" w:sz="4" w:space="0" w:color="auto"/>
            </w:tcBorders>
          </w:tcPr>
          <w:p w14:paraId="16BF5200" w14:textId="5DD20FA7" w:rsidR="004D5513" w:rsidRPr="00416AA2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30"/>
                <w:szCs w:val="30"/>
                <w:highlight w:val="cyan"/>
                <w:lang w:val="en-US"/>
              </w:rPr>
            </w:pPr>
            <w:r w:rsidRPr="00416AA2">
              <w:rPr>
                <w:rFonts w:hAnsi="Angsana New"/>
                <w:sz w:val="30"/>
                <w:szCs w:val="30"/>
                <w:lang w:val="en-US"/>
              </w:rPr>
              <w:t>10,162</w:t>
            </w:r>
          </w:p>
        </w:tc>
        <w:tc>
          <w:tcPr>
            <w:tcW w:w="236" w:type="dxa"/>
          </w:tcPr>
          <w:p w14:paraId="44B98D23" w14:textId="77777777" w:rsidR="004D5513" w:rsidRPr="00416AA2" w:rsidRDefault="004D5513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1D6847F7" w14:textId="77777777" w:rsidR="004D5513" w:rsidRPr="00416AA2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449D96D0" w14:textId="77777777" w:rsidR="004D5513" w:rsidRPr="00416AA2" w:rsidRDefault="004D5513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14:paraId="13A35666" w14:textId="6887D0FB" w:rsidR="004D5513" w:rsidRPr="00D379B1" w:rsidRDefault="004D5513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D379B1">
              <w:rPr>
                <w:rFonts w:hAnsi="Angsana New"/>
                <w:sz w:val="30"/>
                <w:szCs w:val="30"/>
                <w:lang w:val="en-US"/>
              </w:rPr>
              <w:t>12,03</w:t>
            </w:r>
            <w:r>
              <w:rPr>
                <w:rFonts w:hAnsi="Angsana New"/>
                <w:sz w:val="30"/>
                <w:szCs w:val="30"/>
                <w:lang w:val="en-US"/>
              </w:rPr>
              <w:t>6</w:t>
            </w:r>
          </w:p>
        </w:tc>
      </w:tr>
    </w:tbl>
    <w:p w14:paraId="49AC4B58" w14:textId="77777777" w:rsidR="006A4F66" w:rsidRDefault="006A4F66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"/>
          <w:szCs w:val="2"/>
        </w:rPr>
      </w:pPr>
    </w:p>
    <w:p w14:paraId="4CD77261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"/>
          <w:szCs w:val="2"/>
        </w:rPr>
      </w:pPr>
    </w:p>
    <w:p w14:paraId="767A7045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"/>
          <w:szCs w:val="2"/>
        </w:rPr>
      </w:pPr>
    </w:p>
    <w:p w14:paraId="65C09171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"/>
          <w:szCs w:val="2"/>
        </w:rPr>
      </w:pPr>
    </w:p>
    <w:p w14:paraId="1EF81D1D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"/>
          <w:szCs w:val="2"/>
        </w:rPr>
      </w:pPr>
    </w:p>
    <w:p w14:paraId="1D1299AA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"/>
          <w:szCs w:val="2"/>
        </w:rPr>
      </w:pPr>
    </w:p>
    <w:p w14:paraId="5A3F51CD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"/>
          <w:szCs w:val="2"/>
        </w:rPr>
      </w:pPr>
    </w:p>
    <w:p w14:paraId="7D051BBF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"/>
          <w:szCs w:val="2"/>
        </w:rPr>
      </w:pPr>
    </w:p>
    <w:p w14:paraId="383AFAB5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0"/>
          <w:szCs w:val="20"/>
        </w:rPr>
      </w:pPr>
    </w:p>
    <w:p w14:paraId="2C3612C1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0"/>
          <w:szCs w:val="20"/>
        </w:rPr>
      </w:pPr>
    </w:p>
    <w:p w14:paraId="3777AD92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0"/>
          <w:szCs w:val="20"/>
        </w:rPr>
      </w:pPr>
    </w:p>
    <w:p w14:paraId="1777232A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0"/>
          <w:szCs w:val="20"/>
        </w:rPr>
      </w:pPr>
    </w:p>
    <w:p w14:paraId="44637998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0"/>
          <w:szCs w:val="20"/>
        </w:rPr>
      </w:pPr>
    </w:p>
    <w:p w14:paraId="2A0232E0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0"/>
          <w:szCs w:val="20"/>
        </w:rPr>
      </w:pPr>
    </w:p>
    <w:p w14:paraId="424FCC03" w14:textId="77777777" w:rsid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0"/>
          <w:szCs w:val="20"/>
        </w:rPr>
      </w:pPr>
    </w:p>
    <w:p w14:paraId="64CB5837" w14:textId="77777777" w:rsidR="009C7B54" w:rsidRPr="009C7B54" w:rsidRDefault="009C7B54" w:rsidP="00D6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sz w:val="20"/>
          <w:szCs w:val="20"/>
        </w:rPr>
      </w:pPr>
    </w:p>
    <w:tbl>
      <w:tblPr>
        <w:tblW w:w="942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89"/>
        <w:gridCol w:w="1619"/>
        <w:gridCol w:w="236"/>
        <w:gridCol w:w="1439"/>
        <w:gridCol w:w="236"/>
        <w:gridCol w:w="1439"/>
        <w:gridCol w:w="236"/>
        <w:gridCol w:w="1631"/>
      </w:tblGrid>
      <w:tr w:rsidR="00B340E2" w:rsidRPr="006A4F66" w14:paraId="4474A40D" w14:textId="77777777" w:rsidTr="00242B1F">
        <w:trPr>
          <w:cantSplit/>
        </w:trPr>
        <w:tc>
          <w:tcPr>
            <w:tcW w:w="2589" w:type="dxa"/>
          </w:tcPr>
          <w:p w14:paraId="71D339F8" w14:textId="77777777" w:rsidR="00B340E2" w:rsidRPr="006A4F66" w:rsidRDefault="00B340E2" w:rsidP="00470AD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6" w:type="dxa"/>
            <w:gridSpan w:val="7"/>
            <w:tcBorders>
              <w:bottom w:val="single" w:sz="4" w:space="0" w:color="auto"/>
            </w:tcBorders>
          </w:tcPr>
          <w:p w14:paraId="4F63D87A" w14:textId="77777777" w:rsidR="00B340E2" w:rsidRPr="006A4F66" w:rsidRDefault="00B340E2" w:rsidP="00470AD7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F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B340E2" w:rsidRPr="006A4F66" w14:paraId="3AEF0D83" w14:textId="77777777" w:rsidTr="00067702">
        <w:trPr>
          <w:cantSplit/>
        </w:trPr>
        <w:tc>
          <w:tcPr>
            <w:tcW w:w="2589" w:type="dxa"/>
          </w:tcPr>
          <w:p w14:paraId="49C6577F" w14:textId="77777777" w:rsidR="00B340E2" w:rsidRPr="006A4F66" w:rsidRDefault="00B340E2" w:rsidP="00470AD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591775A2" w14:textId="77777777" w:rsidR="00B340E2" w:rsidRPr="006A4F66" w:rsidRDefault="00B340E2" w:rsidP="0083704F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F66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08A12A" w14:textId="77777777" w:rsidR="00B340E2" w:rsidRPr="006A4F66" w:rsidRDefault="00B340E2" w:rsidP="00470AD7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1BB5E2" w14:textId="77777777" w:rsidR="00B340E2" w:rsidRPr="006A4F66" w:rsidRDefault="0083704F" w:rsidP="0083704F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F66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1D48AF" w14:textId="77777777" w:rsidR="00B340E2" w:rsidRPr="006A4F66" w:rsidRDefault="00B340E2" w:rsidP="00470AD7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527A5A82" w14:textId="77777777" w:rsidR="00B340E2" w:rsidRPr="006A4F66" w:rsidRDefault="00B340E2" w:rsidP="0083704F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F66">
              <w:rPr>
                <w:rFonts w:ascii="Angsana New" w:hAnsi="Angsana New"/>
                <w:sz w:val="30"/>
                <w:szCs w:val="30"/>
                <w:cs/>
              </w:rPr>
              <w:t>ยอดคงเหล</w:t>
            </w:r>
            <w:r w:rsidR="0083704F" w:rsidRPr="006A4F66">
              <w:rPr>
                <w:rFonts w:ascii="Angsana New" w:hAnsi="Angsana New"/>
                <w:sz w:val="30"/>
                <w:szCs w:val="30"/>
                <w:cs/>
              </w:rPr>
              <w:t>ือ</w:t>
            </w:r>
          </w:p>
        </w:tc>
      </w:tr>
      <w:tr w:rsidR="00B340E2" w:rsidRPr="006A4F66" w14:paraId="58AEFFC1" w14:textId="77777777" w:rsidTr="00242B1F">
        <w:trPr>
          <w:cantSplit/>
        </w:trPr>
        <w:tc>
          <w:tcPr>
            <w:tcW w:w="2589" w:type="dxa"/>
          </w:tcPr>
          <w:p w14:paraId="7FE61DB9" w14:textId="77777777" w:rsidR="00B340E2" w:rsidRPr="006A4F66" w:rsidRDefault="00B340E2" w:rsidP="00470AD7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A0F38D2" w14:textId="4E0F38C5" w:rsidR="00B340E2" w:rsidRPr="006A4F66" w:rsidRDefault="00777F8A" w:rsidP="00470A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F8A">
              <w:rPr>
                <w:rFonts w:ascii="Angsana New" w:hAnsi="Angsana New"/>
                <w:sz w:val="30"/>
                <w:szCs w:val="30"/>
              </w:rPr>
              <w:t>31</w:t>
            </w:r>
            <w:r w:rsidR="0077223F" w:rsidRPr="006A4F6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777F8A">
              <w:rPr>
                <w:rFonts w:ascii="Angsana New" w:hAnsi="Angsana New"/>
                <w:sz w:val="30"/>
                <w:szCs w:val="30"/>
              </w:rPr>
              <w:t>2</w:t>
            </w:r>
            <w:r w:rsidR="00F93203">
              <w:rPr>
                <w:rFonts w:ascii="Angsana New" w:hAnsi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/>
                <w:sz w:val="30"/>
                <w:szCs w:val="30"/>
              </w:rPr>
              <w:t>6</w:t>
            </w:r>
            <w:r w:rsidR="00AF235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5039871" w14:textId="77777777" w:rsidR="00B340E2" w:rsidRPr="006A4F66" w:rsidRDefault="00B340E2" w:rsidP="00470AD7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5FC242F" w14:textId="77777777" w:rsidR="00B340E2" w:rsidRPr="006A4F66" w:rsidRDefault="00B340E2" w:rsidP="00470AD7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F6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5504DFBD" w14:textId="77777777" w:rsidR="00B340E2" w:rsidRPr="006A4F66" w:rsidRDefault="00B340E2" w:rsidP="00470AD7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7082622" w14:textId="77777777" w:rsidR="00B340E2" w:rsidRPr="006A4F66" w:rsidRDefault="00B340E2" w:rsidP="00470AD7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F6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EABC356" w14:textId="77777777" w:rsidR="00B340E2" w:rsidRPr="006A4F66" w:rsidRDefault="00B340E2" w:rsidP="00470A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71A40B" w14:textId="12A0BA0D" w:rsidR="00B340E2" w:rsidRPr="006A4F66" w:rsidRDefault="00777F8A" w:rsidP="00470A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F8A">
              <w:rPr>
                <w:rFonts w:ascii="Angsana New" w:hAnsi="Angsana New"/>
                <w:sz w:val="30"/>
                <w:szCs w:val="30"/>
              </w:rPr>
              <w:t>31</w:t>
            </w:r>
            <w:r w:rsidR="00B340E2" w:rsidRPr="006A4F6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777F8A">
              <w:rPr>
                <w:rFonts w:ascii="Angsana New" w:hAnsi="Angsana New"/>
                <w:sz w:val="30"/>
                <w:szCs w:val="30"/>
              </w:rPr>
              <w:t>2</w:t>
            </w:r>
            <w:r w:rsidR="00F93203">
              <w:rPr>
                <w:rFonts w:ascii="Angsana New" w:hAnsi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/>
                <w:sz w:val="30"/>
                <w:szCs w:val="30"/>
              </w:rPr>
              <w:t>6</w:t>
            </w:r>
            <w:r w:rsidR="00AF235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340E2" w:rsidRPr="006A4F66" w14:paraId="4C92A52A" w14:textId="77777777" w:rsidTr="00242B1F">
        <w:trPr>
          <w:cantSplit/>
        </w:trPr>
        <w:tc>
          <w:tcPr>
            <w:tcW w:w="2589" w:type="dxa"/>
          </w:tcPr>
          <w:p w14:paraId="4C966D13" w14:textId="77777777" w:rsidR="00B340E2" w:rsidRPr="006A4F66" w:rsidRDefault="00B340E2" w:rsidP="004E5526">
            <w:pPr>
              <w:tabs>
                <w:tab w:val="clear" w:pos="227"/>
                <w:tab w:val="left" w:pos="72"/>
              </w:tabs>
              <w:ind w:left="72" w:hanging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F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41E34333" w14:textId="77777777" w:rsidR="00B340E2" w:rsidRPr="006A4F66" w:rsidRDefault="00B340E2" w:rsidP="0047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95D870" w14:textId="77777777" w:rsidR="00B340E2" w:rsidRPr="006A4F66" w:rsidRDefault="00B340E2" w:rsidP="00470AD7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7D9D2384" w14:textId="77777777" w:rsidR="00B340E2" w:rsidRPr="006A4F66" w:rsidRDefault="00B340E2" w:rsidP="00470AD7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686F33" w14:textId="77777777" w:rsidR="00B340E2" w:rsidRPr="006A4F66" w:rsidRDefault="00B340E2" w:rsidP="00470AD7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17EAEE7" w14:textId="77777777" w:rsidR="00B340E2" w:rsidRPr="006A4F66" w:rsidRDefault="00B340E2" w:rsidP="00470AD7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08904F" w14:textId="77777777" w:rsidR="00B340E2" w:rsidRPr="006A4F66" w:rsidRDefault="00B340E2" w:rsidP="00470AD7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17950FFA" w14:textId="77777777" w:rsidR="00B340E2" w:rsidRPr="006A4F66" w:rsidRDefault="00B340E2" w:rsidP="0047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5EDE" w:rsidRPr="006A4F66" w14:paraId="7B8520B3" w14:textId="77777777" w:rsidTr="00242B1F">
        <w:trPr>
          <w:cantSplit/>
        </w:trPr>
        <w:tc>
          <w:tcPr>
            <w:tcW w:w="2589" w:type="dxa"/>
          </w:tcPr>
          <w:p w14:paraId="30D710B4" w14:textId="77777777" w:rsidR="00D25EDE" w:rsidRPr="006A4F66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4F6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19" w:type="dxa"/>
            <w:vAlign w:val="center"/>
          </w:tcPr>
          <w:p w14:paraId="45A89811" w14:textId="222BA486" w:rsidR="00D25EDE" w:rsidRPr="000B2498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77F8A">
              <w:rPr>
                <w:rFonts w:hAnsi="Angsana New"/>
                <w:sz w:val="30"/>
                <w:szCs w:val="30"/>
              </w:rPr>
              <w:t>8</w:t>
            </w:r>
            <w:r w:rsidRPr="000416D3">
              <w:rPr>
                <w:rFonts w:hAnsi="Angsana New"/>
                <w:sz w:val="30"/>
                <w:szCs w:val="30"/>
              </w:rPr>
              <w:t>,</w:t>
            </w:r>
            <w:r w:rsidRPr="00777F8A">
              <w:rPr>
                <w:rFonts w:hAnsi="Angsana New"/>
                <w:sz w:val="30"/>
                <w:szCs w:val="30"/>
              </w:rPr>
              <w:t>333</w:t>
            </w:r>
          </w:p>
        </w:tc>
        <w:tc>
          <w:tcPr>
            <w:tcW w:w="236" w:type="dxa"/>
          </w:tcPr>
          <w:p w14:paraId="6FDE935F" w14:textId="77777777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vAlign w:val="center"/>
          </w:tcPr>
          <w:p w14:paraId="48C8A37D" w14:textId="3D5C2CAF" w:rsidR="00D25EDE" w:rsidRPr="00033DF0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rPr>
                <w:rFonts w:hAnsi="Angsana New"/>
                <w:sz w:val="30"/>
                <w:szCs w:val="30"/>
                <w:cs/>
              </w:rPr>
            </w:pPr>
            <w:r w:rsidRPr="009C5C83">
              <w:rPr>
                <w:rFonts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434D58A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cyan"/>
                <w:lang w:eastAsia="en-US"/>
              </w:rPr>
            </w:pPr>
          </w:p>
        </w:tc>
        <w:tc>
          <w:tcPr>
            <w:tcW w:w="1439" w:type="dxa"/>
            <w:vAlign w:val="center"/>
          </w:tcPr>
          <w:p w14:paraId="09F0F4E4" w14:textId="5390A074" w:rsidR="00D25EDE" w:rsidRPr="00275A1F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430"/>
                <w:tab w:val="left" w:pos="622"/>
                <w:tab w:val="left" w:pos="1004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275A1F">
              <w:rPr>
                <w:rFonts w:hAnsi="Angsana New"/>
                <w:sz w:val="30"/>
                <w:szCs w:val="30"/>
                <w:cs/>
              </w:rPr>
              <w:t>(</w:t>
            </w:r>
            <w:r w:rsidRPr="00275A1F">
              <w:rPr>
                <w:rFonts w:hAnsi="Angsana New"/>
                <w:sz w:val="30"/>
                <w:szCs w:val="30"/>
              </w:rPr>
              <w:t>3</w:t>
            </w:r>
            <w:r w:rsidRPr="00275A1F">
              <w:rPr>
                <w:rFonts w:hAnsi="Angsana New"/>
                <w:sz w:val="30"/>
                <w:szCs w:val="30"/>
                <w:cs/>
              </w:rPr>
              <w:t>,</w:t>
            </w:r>
            <w:r w:rsidRPr="00275A1F">
              <w:rPr>
                <w:rFonts w:hAnsi="Angsana New"/>
                <w:sz w:val="30"/>
                <w:szCs w:val="30"/>
              </w:rPr>
              <w:t>921</w:t>
            </w:r>
            <w:r w:rsidRPr="00275A1F">
              <w:rPr>
                <w:rFonts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BEF7590" w14:textId="77777777" w:rsidR="00D25EDE" w:rsidRPr="00067702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red"/>
                <w:lang w:eastAsia="en-US"/>
              </w:rPr>
            </w:pPr>
          </w:p>
        </w:tc>
        <w:tc>
          <w:tcPr>
            <w:tcW w:w="1631" w:type="dxa"/>
            <w:vAlign w:val="center"/>
          </w:tcPr>
          <w:p w14:paraId="2C7E11FF" w14:textId="57640881" w:rsidR="00D25EDE" w:rsidRPr="00067702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  <w:highlight w:val="red"/>
              </w:rPr>
            </w:pPr>
            <w:r w:rsidRPr="000C0A61">
              <w:rPr>
                <w:rFonts w:ascii="Angsana New" w:hAnsi="Angsana New"/>
                <w:sz w:val="30"/>
                <w:szCs w:val="30"/>
              </w:rPr>
              <w:t>4,412</w:t>
            </w:r>
          </w:p>
        </w:tc>
      </w:tr>
      <w:tr w:rsidR="00D25EDE" w:rsidRPr="006A4F66" w14:paraId="50D86C89" w14:textId="77777777" w:rsidTr="00242B1F">
        <w:trPr>
          <w:cantSplit/>
        </w:trPr>
        <w:tc>
          <w:tcPr>
            <w:tcW w:w="2589" w:type="dxa"/>
          </w:tcPr>
          <w:p w14:paraId="3D4474A7" w14:textId="77777777" w:rsidR="00D25EDE" w:rsidRPr="006A4F66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4F66">
              <w:rPr>
                <w:rFonts w:ascii="Angsana New" w:hAnsi="Angsana New"/>
                <w:sz w:val="30"/>
                <w:szCs w:val="30"/>
                <w:cs/>
              </w:rPr>
              <w:t>พื้นที่คลังเก็บสินค้า</w:t>
            </w:r>
          </w:p>
        </w:tc>
        <w:tc>
          <w:tcPr>
            <w:tcW w:w="1619" w:type="dxa"/>
            <w:vAlign w:val="center"/>
          </w:tcPr>
          <w:p w14:paraId="063C0DCD" w14:textId="415CA946" w:rsidR="00D25EDE" w:rsidRPr="000B2498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77F8A">
              <w:rPr>
                <w:rFonts w:hAnsi="Angsana New"/>
                <w:sz w:val="30"/>
                <w:szCs w:val="30"/>
              </w:rPr>
              <w:t>14</w:t>
            </w:r>
            <w:r w:rsidRPr="000416D3">
              <w:rPr>
                <w:rFonts w:hAnsi="Angsana New"/>
                <w:sz w:val="30"/>
                <w:szCs w:val="30"/>
              </w:rPr>
              <w:t>,</w:t>
            </w:r>
            <w:r w:rsidRPr="00777F8A">
              <w:rPr>
                <w:rFonts w:hAnsi="Angsana New"/>
                <w:sz w:val="30"/>
                <w:szCs w:val="30"/>
              </w:rPr>
              <w:t>499</w:t>
            </w:r>
          </w:p>
        </w:tc>
        <w:tc>
          <w:tcPr>
            <w:tcW w:w="236" w:type="dxa"/>
          </w:tcPr>
          <w:p w14:paraId="48EA30DD" w14:textId="77777777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vAlign w:val="center"/>
          </w:tcPr>
          <w:p w14:paraId="5B615B63" w14:textId="3969471A" w:rsidR="00D25EDE" w:rsidRPr="009C5C83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6</w:t>
            </w:r>
            <w:r w:rsidRPr="000416D3">
              <w:rPr>
                <w:rFonts w:hAnsi="Angsana New"/>
                <w:sz w:val="30"/>
                <w:szCs w:val="30"/>
                <w:cs/>
              </w:rPr>
              <w:t>,</w:t>
            </w:r>
            <w:r>
              <w:rPr>
                <w:rFonts w:hAnsi="Angsana New"/>
                <w:sz w:val="30"/>
                <w:szCs w:val="30"/>
                <w:lang w:val="en-US"/>
              </w:rPr>
              <w:t>990</w:t>
            </w:r>
          </w:p>
        </w:tc>
        <w:tc>
          <w:tcPr>
            <w:tcW w:w="236" w:type="dxa"/>
          </w:tcPr>
          <w:p w14:paraId="40FBBB48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cyan"/>
                <w:lang w:eastAsia="en-US"/>
              </w:rPr>
            </w:pPr>
          </w:p>
        </w:tc>
        <w:tc>
          <w:tcPr>
            <w:tcW w:w="1439" w:type="dxa"/>
            <w:vAlign w:val="center"/>
          </w:tcPr>
          <w:p w14:paraId="144C9C97" w14:textId="353B840E" w:rsidR="00D25EDE" w:rsidRPr="00275A1F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430"/>
                <w:tab w:val="left" w:pos="622"/>
                <w:tab w:val="left" w:pos="1004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275A1F">
              <w:rPr>
                <w:rFonts w:hAnsi="Angsana New"/>
                <w:sz w:val="30"/>
                <w:szCs w:val="30"/>
                <w:cs/>
              </w:rPr>
              <w:t>(</w:t>
            </w:r>
            <w:r w:rsidRPr="00275A1F">
              <w:rPr>
                <w:rFonts w:hAnsi="Angsana New"/>
                <w:sz w:val="30"/>
                <w:szCs w:val="30"/>
                <w:lang w:val="af-ZA"/>
              </w:rPr>
              <w:t>7</w:t>
            </w:r>
            <w:r w:rsidRPr="00275A1F">
              <w:rPr>
                <w:rFonts w:hAnsi="Angsana New"/>
                <w:sz w:val="30"/>
                <w:szCs w:val="30"/>
                <w:cs/>
              </w:rPr>
              <w:t>,</w:t>
            </w:r>
            <w:r w:rsidRPr="00275A1F">
              <w:rPr>
                <w:rFonts w:hAnsi="Angsana New"/>
                <w:sz w:val="30"/>
                <w:szCs w:val="30"/>
                <w:lang w:val="af-ZA"/>
              </w:rPr>
              <w:t>180</w:t>
            </w:r>
            <w:r w:rsidRPr="00275A1F">
              <w:rPr>
                <w:rFonts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A2001C1" w14:textId="77777777" w:rsidR="00D25EDE" w:rsidRPr="00067702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red"/>
                <w:lang w:eastAsia="en-US"/>
              </w:rPr>
            </w:pPr>
          </w:p>
        </w:tc>
        <w:tc>
          <w:tcPr>
            <w:tcW w:w="1631" w:type="dxa"/>
            <w:vAlign w:val="center"/>
          </w:tcPr>
          <w:p w14:paraId="18F02C19" w14:textId="2CA8C2DB" w:rsidR="00D25EDE" w:rsidRPr="00067702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  <w:highlight w:val="red"/>
              </w:rPr>
            </w:pPr>
            <w:r w:rsidRPr="00416AA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16AA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416AA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25EDE" w:rsidRPr="006A4F66" w14:paraId="40347B72" w14:textId="77777777" w:rsidTr="00242B1F">
        <w:trPr>
          <w:cantSplit/>
        </w:trPr>
        <w:tc>
          <w:tcPr>
            <w:tcW w:w="2589" w:type="dxa"/>
          </w:tcPr>
          <w:p w14:paraId="19C8991E" w14:textId="77777777" w:rsidR="00D25EDE" w:rsidRPr="006A4F66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4F66">
              <w:rPr>
                <w:rFonts w:ascii="Angsana New" w:hAnsi="Angsana New"/>
                <w:sz w:val="30"/>
                <w:szCs w:val="30"/>
                <w:cs/>
              </w:rPr>
              <w:t>พื้นที่จอดรถ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14:paraId="3FA6C31B" w14:textId="5E74FEFC" w:rsidR="00D25EDE" w:rsidRPr="000B2498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777F8A">
              <w:rPr>
                <w:rFonts w:hAnsi="Angsana New"/>
                <w:sz w:val="30"/>
                <w:szCs w:val="30"/>
              </w:rPr>
              <w:t>3</w:t>
            </w:r>
            <w:r>
              <w:rPr>
                <w:rFonts w:hAnsi="Angsana New"/>
                <w:sz w:val="30"/>
                <w:szCs w:val="30"/>
              </w:rPr>
              <w:t>5</w:t>
            </w:r>
            <w:r w:rsidRPr="00777F8A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B97A6EA" w14:textId="77777777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center"/>
          </w:tcPr>
          <w:p w14:paraId="03EB637C" w14:textId="0C8CCEDD" w:rsidR="00D25EDE" w:rsidRPr="00AF235E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FF32FE">
              <w:rPr>
                <w:rFonts w:hAnsi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236" w:type="dxa"/>
          </w:tcPr>
          <w:p w14:paraId="785444EA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cyan"/>
                <w:lang w:eastAsia="en-US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center"/>
          </w:tcPr>
          <w:p w14:paraId="53E4C00A" w14:textId="346C28AD" w:rsidR="00D25EDE" w:rsidRPr="00275A1F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430"/>
                <w:tab w:val="left" w:pos="622"/>
                <w:tab w:val="left" w:pos="1004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275A1F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Pr="00275A1F">
              <w:rPr>
                <w:rFonts w:hAnsi="Angsana New"/>
                <w:sz w:val="30"/>
                <w:szCs w:val="30"/>
              </w:rPr>
              <w:t>358</w:t>
            </w:r>
            <w:r w:rsidRPr="00275A1F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9A8235E" w14:textId="77777777" w:rsidR="00D25EDE" w:rsidRPr="00067702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red"/>
                <w:lang w:eastAsia="en-US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14:paraId="12617790" w14:textId="26D856DA" w:rsidR="00D25EDE" w:rsidRPr="00067702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D25EDE" w:rsidRPr="006A4F66" w14:paraId="2B73DAB8" w14:textId="77777777" w:rsidTr="00242B1F">
        <w:trPr>
          <w:cantSplit/>
        </w:trPr>
        <w:tc>
          <w:tcPr>
            <w:tcW w:w="2589" w:type="dxa"/>
          </w:tcPr>
          <w:p w14:paraId="38709DBB" w14:textId="77777777" w:rsidR="00D25EDE" w:rsidRPr="006A4F66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 w:hanging="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F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535FD631" w14:textId="7184D5A5" w:rsidR="00D25EDE" w:rsidRPr="000B2498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77F8A">
              <w:rPr>
                <w:rFonts w:hAnsi="Angsana New"/>
                <w:sz w:val="30"/>
                <w:szCs w:val="30"/>
              </w:rPr>
              <w:t>23</w:t>
            </w:r>
            <w:r w:rsidRPr="000416D3">
              <w:rPr>
                <w:rFonts w:hAnsi="Angsana New"/>
                <w:sz w:val="30"/>
                <w:szCs w:val="30"/>
              </w:rPr>
              <w:t>,</w:t>
            </w:r>
            <w:r w:rsidRPr="00777F8A">
              <w:rPr>
                <w:rFonts w:hAnsi="Angsana New"/>
                <w:sz w:val="30"/>
                <w:szCs w:val="30"/>
              </w:rPr>
              <w:t>190</w:t>
            </w:r>
          </w:p>
        </w:tc>
        <w:tc>
          <w:tcPr>
            <w:tcW w:w="236" w:type="dxa"/>
          </w:tcPr>
          <w:p w14:paraId="1EA8E5AD" w14:textId="77777777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507FE973" w14:textId="2CD71459" w:rsidR="00D25EDE" w:rsidRPr="009C5C83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7</w:t>
            </w:r>
            <w:r w:rsidRPr="000416D3">
              <w:rPr>
                <w:rFonts w:hAnsi="Angsana New"/>
                <w:sz w:val="30"/>
                <w:szCs w:val="30"/>
                <w:cs/>
              </w:rPr>
              <w:t>,</w:t>
            </w:r>
            <w:r>
              <w:rPr>
                <w:rFonts w:hAnsi="Angsana New"/>
                <w:sz w:val="30"/>
                <w:szCs w:val="30"/>
                <w:lang w:val="en-US"/>
              </w:rPr>
              <w:t>314</w:t>
            </w:r>
          </w:p>
        </w:tc>
        <w:tc>
          <w:tcPr>
            <w:tcW w:w="236" w:type="dxa"/>
          </w:tcPr>
          <w:p w14:paraId="562BC52E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cyan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85ED5" w14:textId="7247099C" w:rsidR="00D25EDE" w:rsidRPr="00275A1F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430"/>
                <w:tab w:val="left" w:pos="622"/>
                <w:tab w:val="left" w:pos="1004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275A1F">
              <w:rPr>
                <w:rFonts w:hAnsi="Angsana New"/>
                <w:sz w:val="30"/>
                <w:szCs w:val="30"/>
                <w:cs/>
              </w:rPr>
              <w:t>(</w:t>
            </w:r>
            <w:r w:rsidR="00275A1F" w:rsidRPr="00275A1F">
              <w:rPr>
                <w:rFonts w:hAnsi="Angsana New"/>
                <w:sz w:val="30"/>
                <w:szCs w:val="30"/>
                <w:lang w:val="en-US"/>
              </w:rPr>
              <w:t>11</w:t>
            </w:r>
            <w:r w:rsidRPr="00275A1F">
              <w:rPr>
                <w:rFonts w:hAnsi="Angsana New"/>
                <w:sz w:val="30"/>
                <w:szCs w:val="30"/>
                <w:cs/>
              </w:rPr>
              <w:t>,</w:t>
            </w:r>
            <w:r w:rsidR="00275A1F" w:rsidRPr="00275A1F">
              <w:rPr>
                <w:rFonts w:hAnsi="Angsana New"/>
                <w:sz w:val="30"/>
                <w:szCs w:val="30"/>
                <w:lang w:val="en-US"/>
              </w:rPr>
              <w:t>459</w:t>
            </w:r>
            <w:r w:rsidRPr="00275A1F">
              <w:rPr>
                <w:rFonts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59B0B83" w14:textId="77777777" w:rsidR="00D25EDE" w:rsidRPr="00067702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red"/>
                <w:lang w:eastAsia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57D47" w14:textId="193CB528" w:rsidR="00D25EDE" w:rsidRPr="00067702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  <w:highlight w:val="red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416AA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045</w:t>
            </w:r>
          </w:p>
        </w:tc>
      </w:tr>
      <w:tr w:rsidR="00D25EDE" w:rsidRPr="006A4F66" w14:paraId="68E47263" w14:textId="77777777" w:rsidTr="00242B1F">
        <w:trPr>
          <w:cantSplit/>
        </w:trPr>
        <w:tc>
          <w:tcPr>
            <w:tcW w:w="2589" w:type="dxa"/>
          </w:tcPr>
          <w:p w14:paraId="169A9B17" w14:textId="77777777" w:rsidR="00D25EDE" w:rsidRPr="006A4F66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 w:hanging="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F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19" w:type="dxa"/>
          </w:tcPr>
          <w:p w14:paraId="443C7774" w14:textId="77777777" w:rsidR="00D25EDE" w:rsidRPr="000B2498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BF7C86" w14:textId="77777777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</w:tcPr>
          <w:p w14:paraId="73190348" w14:textId="77777777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9FE2DC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9" w:type="dxa"/>
          </w:tcPr>
          <w:p w14:paraId="0DCED596" w14:textId="77777777" w:rsidR="00D25EDE" w:rsidRPr="00275A1F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2E48FCB" w14:textId="77777777" w:rsidR="00D25EDE" w:rsidRPr="00067702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red"/>
                <w:lang w:eastAsia="en-US"/>
              </w:rPr>
            </w:pPr>
          </w:p>
        </w:tc>
        <w:tc>
          <w:tcPr>
            <w:tcW w:w="1631" w:type="dxa"/>
          </w:tcPr>
          <w:p w14:paraId="256D3058" w14:textId="77777777" w:rsidR="00D25EDE" w:rsidRPr="00067702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red"/>
                <w:lang w:val="en-US"/>
              </w:rPr>
            </w:pPr>
          </w:p>
        </w:tc>
      </w:tr>
      <w:tr w:rsidR="00D25EDE" w:rsidRPr="006A4F66" w14:paraId="5E25A3AF" w14:textId="77777777" w:rsidTr="00242B1F">
        <w:trPr>
          <w:cantSplit/>
        </w:trPr>
        <w:tc>
          <w:tcPr>
            <w:tcW w:w="2589" w:type="dxa"/>
          </w:tcPr>
          <w:p w14:paraId="1F0538AD" w14:textId="77777777" w:rsidR="00D25EDE" w:rsidRPr="006A4F66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4F6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19" w:type="dxa"/>
          </w:tcPr>
          <w:p w14:paraId="265C103A" w14:textId="06EF7885" w:rsidR="00D25EDE" w:rsidRPr="000B2498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77F8A">
              <w:rPr>
                <w:rFonts w:hAnsi="Angsana New"/>
                <w:sz w:val="30"/>
                <w:szCs w:val="30"/>
                <w:lang w:val="en-US"/>
              </w:rPr>
              <w:t>4</w:t>
            </w:r>
            <w:r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777F8A">
              <w:rPr>
                <w:rFonts w:hAnsi="Angsana New"/>
                <w:sz w:val="30"/>
                <w:szCs w:val="30"/>
                <w:lang w:val="en-US"/>
              </w:rPr>
              <w:t>3</w:t>
            </w:r>
            <w:r>
              <w:rPr>
                <w:rFonts w:hAnsi="Angsana New"/>
                <w:sz w:val="30"/>
                <w:szCs w:val="30"/>
                <w:lang w:val="en-US"/>
              </w:rPr>
              <w:t>5</w:t>
            </w:r>
            <w:r w:rsidRPr="00777F8A">
              <w:rPr>
                <w:rFonts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34E75092" w14:textId="77777777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</w:tcPr>
          <w:p w14:paraId="290AC02A" w14:textId="0BB9478F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1,</w:t>
            </w:r>
            <w:r w:rsidR="00275A1F">
              <w:rPr>
                <w:rFonts w:hAnsi="Angsana New"/>
                <w:sz w:val="30"/>
                <w:szCs w:val="30"/>
                <w:lang w:val="en-US"/>
              </w:rPr>
              <w:t>005</w:t>
            </w:r>
          </w:p>
        </w:tc>
        <w:tc>
          <w:tcPr>
            <w:tcW w:w="236" w:type="dxa"/>
          </w:tcPr>
          <w:p w14:paraId="1C7ADDE8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9" w:type="dxa"/>
            <w:vAlign w:val="center"/>
          </w:tcPr>
          <w:p w14:paraId="309FCE2C" w14:textId="50A5D689" w:rsidR="00D25EDE" w:rsidRPr="00275A1F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430"/>
                <w:tab w:val="left" w:pos="622"/>
                <w:tab w:val="left" w:pos="1004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275A1F">
              <w:rPr>
                <w:rFonts w:hAnsi="Angsana New"/>
                <w:sz w:val="30"/>
                <w:szCs w:val="30"/>
                <w:cs/>
              </w:rPr>
              <w:t>(</w:t>
            </w:r>
            <w:r w:rsidRPr="00275A1F">
              <w:rPr>
                <w:rFonts w:hAnsi="Angsana New"/>
                <w:sz w:val="30"/>
                <w:szCs w:val="30"/>
              </w:rPr>
              <w:t>2</w:t>
            </w:r>
            <w:r w:rsidRPr="00275A1F">
              <w:rPr>
                <w:rFonts w:hAnsi="Angsana New"/>
                <w:sz w:val="30"/>
                <w:szCs w:val="30"/>
                <w:cs/>
              </w:rPr>
              <w:t>,</w:t>
            </w:r>
            <w:r w:rsidRPr="00275A1F">
              <w:rPr>
                <w:rFonts w:hAnsi="Angsana New"/>
                <w:sz w:val="30"/>
                <w:szCs w:val="30"/>
              </w:rPr>
              <w:t>418</w:t>
            </w:r>
            <w:r w:rsidRPr="00275A1F">
              <w:rPr>
                <w:rFonts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DB52CFF" w14:textId="77777777" w:rsidR="00D25EDE" w:rsidRPr="00067702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red"/>
                <w:lang w:eastAsia="en-US"/>
              </w:rPr>
            </w:pPr>
          </w:p>
        </w:tc>
        <w:tc>
          <w:tcPr>
            <w:tcW w:w="1631" w:type="dxa"/>
            <w:vAlign w:val="center"/>
          </w:tcPr>
          <w:p w14:paraId="2A8C29A0" w14:textId="6797027A" w:rsidR="00D25EDE" w:rsidRPr="00067702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red"/>
                <w:lang w:val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hAnsi="Angsana New"/>
                <w:sz w:val="30"/>
                <w:szCs w:val="30"/>
                <w:lang w:val="en-US"/>
              </w:rPr>
              <w:t>,946</w:t>
            </w:r>
          </w:p>
        </w:tc>
      </w:tr>
      <w:tr w:rsidR="00D25EDE" w:rsidRPr="006A4F66" w14:paraId="6F627656" w14:textId="77777777" w:rsidTr="00242B1F">
        <w:trPr>
          <w:cantSplit/>
        </w:trPr>
        <w:tc>
          <w:tcPr>
            <w:tcW w:w="2589" w:type="dxa"/>
          </w:tcPr>
          <w:p w14:paraId="65055221" w14:textId="77777777" w:rsidR="00D25EDE" w:rsidRPr="006A4F66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4F66">
              <w:rPr>
                <w:rFonts w:ascii="Angsana New" w:hAnsi="Angsana New"/>
                <w:sz w:val="30"/>
                <w:szCs w:val="30"/>
                <w:cs/>
              </w:rPr>
              <w:t>พื้นที่คลังเก็บสินค้า</w:t>
            </w:r>
          </w:p>
        </w:tc>
        <w:tc>
          <w:tcPr>
            <w:tcW w:w="1619" w:type="dxa"/>
          </w:tcPr>
          <w:p w14:paraId="182CA8DD" w14:textId="3B19E4E4" w:rsidR="00D25EDE" w:rsidRPr="000B2498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77F8A">
              <w:rPr>
                <w:rFonts w:hAnsi="Angsana New"/>
                <w:sz w:val="30"/>
                <w:szCs w:val="30"/>
                <w:lang w:val="en-US"/>
              </w:rPr>
              <w:t>8</w:t>
            </w:r>
            <w:r>
              <w:rPr>
                <w:rFonts w:hAnsi="Angsana New"/>
                <w:sz w:val="30"/>
                <w:szCs w:val="30"/>
                <w:lang w:val="en-US"/>
              </w:rPr>
              <w:t>,</w:t>
            </w:r>
            <w:r w:rsidR="00275A1F">
              <w:rPr>
                <w:rFonts w:hAnsi="Angsana New"/>
                <w:sz w:val="30"/>
                <w:szCs w:val="30"/>
                <w:lang w:val="en-US"/>
              </w:rPr>
              <w:t>348</w:t>
            </w:r>
          </w:p>
        </w:tc>
        <w:tc>
          <w:tcPr>
            <w:tcW w:w="236" w:type="dxa"/>
          </w:tcPr>
          <w:p w14:paraId="0456D6D8" w14:textId="77777777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</w:tcPr>
          <w:p w14:paraId="127CC48F" w14:textId="237FFA0B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cyan"/>
                <w:lang w:val="en-US"/>
              </w:rPr>
            </w:pPr>
            <w:r w:rsidRPr="00033DF0">
              <w:rPr>
                <w:rFonts w:hAnsi="Angsana New"/>
                <w:sz w:val="30"/>
                <w:szCs w:val="30"/>
                <w:lang w:val="en-US"/>
              </w:rPr>
              <w:t>4</w:t>
            </w:r>
            <w:r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033DF0">
              <w:rPr>
                <w:rFonts w:hAnsi="Angsana New"/>
                <w:sz w:val="30"/>
                <w:szCs w:val="30"/>
                <w:lang w:val="en-US"/>
              </w:rPr>
              <w:t>6</w:t>
            </w:r>
            <w:r w:rsidR="00275A1F">
              <w:rPr>
                <w:rFonts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36" w:type="dxa"/>
          </w:tcPr>
          <w:p w14:paraId="578D5C3E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cyan"/>
                <w:lang w:eastAsia="en-US"/>
              </w:rPr>
            </w:pPr>
          </w:p>
        </w:tc>
        <w:tc>
          <w:tcPr>
            <w:tcW w:w="1439" w:type="dxa"/>
            <w:vAlign w:val="center"/>
          </w:tcPr>
          <w:p w14:paraId="65189C80" w14:textId="41942811" w:rsidR="00D25EDE" w:rsidRPr="00275A1F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430"/>
                <w:tab w:val="left" w:pos="622"/>
                <w:tab w:val="left" w:pos="1004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275A1F">
              <w:rPr>
                <w:rFonts w:hAnsi="Angsana New"/>
                <w:sz w:val="30"/>
                <w:szCs w:val="30"/>
                <w:cs/>
              </w:rPr>
              <w:t>(</w:t>
            </w:r>
            <w:r w:rsidRPr="00275A1F">
              <w:rPr>
                <w:rFonts w:hAnsi="Angsana New"/>
                <w:sz w:val="30"/>
                <w:szCs w:val="30"/>
                <w:lang w:val="af-ZA"/>
              </w:rPr>
              <w:t>7</w:t>
            </w:r>
            <w:r w:rsidRPr="00275A1F">
              <w:rPr>
                <w:rFonts w:hAnsi="Angsana New"/>
                <w:sz w:val="30"/>
                <w:szCs w:val="30"/>
                <w:cs/>
              </w:rPr>
              <w:t>,</w:t>
            </w:r>
            <w:r w:rsidRPr="00275A1F">
              <w:rPr>
                <w:rFonts w:hAnsi="Angsana New"/>
                <w:sz w:val="30"/>
                <w:szCs w:val="30"/>
                <w:lang w:val="af-ZA"/>
              </w:rPr>
              <w:t>180</w:t>
            </w:r>
            <w:r w:rsidRPr="00275A1F">
              <w:rPr>
                <w:rFonts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C38BC81" w14:textId="77777777" w:rsidR="00D25EDE" w:rsidRPr="00067702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red"/>
                <w:lang w:eastAsia="en-US"/>
              </w:rPr>
            </w:pPr>
          </w:p>
        </w:tc>
        <w:tc>
          <w:tcPr>
            <w:tcW w:w="1631" w:type="dxa"/>
            <w:vAlign w:val="center"/>
          </w:tcPr>
          <w:p w14:paraId="27A4912F" w14:textId="6A21A162" w:rsidR="00D25EDE" w:rsidRPr="00067702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red"/>
                <w:lang w:val="af-ZA"/>
              </w:rPr>
            </w:pPr>
            <w:r>
              <w:rPr>
                <w:rFonts w:hAnsi="Angsana New"/>
                <w:sz w:val="30"/>
                <w:szCs w:val="30"/>
                <w:lang w:val="af-ZA"/>
              </w:rPr>
              <w:t>5</w:t>
            </w:r>
            <w:r w:rsidRPr="00416AA2">
              <w:rPr>
                <w:rFonts w:hAnsi="Angsana New"/>
                <w:sz w:val="30"/>
                <w:szCs w:val="30"/>
                <w:cs/>
              </w:rPr>
              <w:t>,</w:t>
            </w:r>
            <w:r>
              <w:rPr>
                <w:rFonts w:hAnsi="Angsana New"/>
                <w:sz w:val="30"/>
                <w:szCs w:val="30"/>
                <w:lang w:val="af-ZA"/>
              </w:rPr>
              <w:t>847</w:t>
            </w:r>
          </w:p>
        </w:tc>
      </w:tr>
      <w:tr w:rsidR="00D25EDE" w:rsidRPr="006A4F66" w14:paraId="75EAA2E3" w14:textId="77777777" w:rsidTr="00242B1F">
        <w:trPr>
          <w:cantSplit/>
        </w:trPr>
        <w:tc>
          <w:tcPr>
            <w:tcW w:w="2589" w:type="dxa"/>
          </w:tcPr>
          <w:p w14:paraId="2F62BF46" w14:textId="77777777" w:rsidR="00D25EDE" w:rsidRPr="006A4F66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4F66">
              <w:rPr>
                <w:rFonts w:ascii="Angsana New" w:hAnsi="Angsana New"/>
                <w:sz w:val="30"/>
                <w:szCs w:val="30"/>
                <w:cs/>
              </w:rPr>
              <w:t>พื้นที่จอดรถ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7A50A7FC" w14:textId="2789574F" w:rsidR="00D25EDE" w:rsidRPr="006A4F66" w:rsidRDefault="00275A1F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36" w:type="dxa"/>
          </w:tcPr>
          <w:p w14:paraId="03495A4C" w14:textId="77777777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019D0E1" w14:textId="5F5F694C" w:rsidR="00D25EDE" w:rsidRPr="006A4F66" w:rsidRDefault="007849AB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36" w:type="dxa"/>
          </w:tcPr>
          <w:p w14:paraId="696F1537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center"/>
          </w:tcPr>
          <w:p w14:paraId="658DC8C7" w14:textId="45197234" w:rsidR="00D25EDE" w:rsidRPr="00275A1F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430"/>
                <w:tab w:val="left" w:pos="622"/>
                <w:tab w:val="left" w:pos="1004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275A1F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7849AB">
              <w:rPr>
                <w:rFonts w:hAnsi="Angsana New"/>
                <w:sz w:val="30"/>
                <w:szCs w:val="30"/>
                <w:lang w:val="af-ZA"/>
              </w:rPr>
              <w:t>358</w:t>
            </w:r>
            <w:r w:rsidRPr="00275A1F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B5C666B" w14:textId="77777777" w:rsidR="00D25EDE" w:rsidRPr="00067702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red"/>
                <w:lang w:eastAsia="en-US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2D1CE77" w14:textId="6E9C273F" w:rsidR="00D25EDE" w:rsidRPr="00067702" w:rsidRDefault="004204C1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red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90</w:t>
            </w:r>
          </w:p>
        </w:tc>
      </w:tr>
      <w:tr w:rsidR="00D25EDE" w:rsidRPr="006A4F66" w14:paraId="31AF4DC5" w14:textId="77777777" w:rsidTr="00242B1F">
        <w:trPr>
          <w:cantSplit/>
        </w:trPr>
        <w:tc>
          <w:tcPr>
            <w:tcW w:w="2589" w:type="dxa"/>
          </w:tcPr>
          <w:p w14:paraId="4577E1D0" w14:textId="77777777" w:rsidR="00D25EDE" w:rsidRPr="006A4F66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 w:hanging="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F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231ED270" w14:textId="5DC33A7E" w:rsidR="00D25EDE" w:rsidRPr="000B2498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77F8A">
              <w:rPr>
                <w:rFonts w:hAnsi="Angsana New"/>
                <w:sz w:val="30"/>
                <w:szCs w:val="30"/>
                <w:lang w:val="en-US"/>
              </w:rPr>
              <w:t>13</w:t>
            </w:r>
            <w:r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777F8A">
              <w:rPr>
                <w:rFonts w:hAnsi="Angsana New"/>
                <w:sz w:val="30"/>
                <w:szCs w:val="30"/>
                <w:lang w:val="en-US"/>
              </w:rPr>
              <w:t>043</w:t>
            </w:r>
          </w:p>
        </w:tc>
        <w:tc>
          <w:tcPr>
            <w:tcW w:w="236" w:type="dxa"/>
          </w:tcPr>
          <w:p w14:paraId="707BDF69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5B36BF58" w14:textId="0A57B8BA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cyan"/>
                <w:lang w:val="en-US"/>
              </w:rPr>
            </w:pPr>
            <w:r w:rsidRPr="00033DF0">
              <w:rPr>
                <w:rFonts w:hAnsi="Angsana New"/>
                <w:sz w:val="30"/>
                <w:szCs w:val="30"/>
                <w:lang w:val="en-US"/>
              </w:rPr>
              <w:t>5</w:t>
            </w:r>
            <w:r>
              <w:rPr>
                <w:rFonts w:hAnsi="Angsana New"/>
                <w:sz w:val="30"/>
                <w:szCs w:val="30"/>
                <w:lang w:val="en-US"/>
              </w:rPr>
              <w:t>,</w:t>
            </w:r>
            <w:r w:rsidR="007849AB">
              <w:rPr>
                <w:rFonts w:hAnsi="Angsana New"/>
                <w:sz w:val="30"/>
                <w:szCs w:val="30"/>
                <w:lang w:val="en-US"/>
              </w:rPr>
              <w:t>7</w:t>
            </w:r>
            <w:r w:rsidR="004845EB">
              <w:rPr>
                <w:rFonts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</w:tcPr>
          <w:p w14:paraId="5E578B14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cyan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5E9F" w14:textId="20FDA538" w:rsidR="00D25EDE" w:rsidRPr="00275A1F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430"/>
                <w:tab w:val="left" w:pos="622"/>
                <w:tab w:val="left" w:pos="1004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75A1F">
              <w:rPr>
                <w:rFonts w:hAnsi="Angsana New"/>
                <w:sz w:val="30"/>
                <w:szCs w:val="30"/>
                <w:cs/>
              </w:rPr>
              <w:t>(</w:t>
            </w:r>
            <w:r w:rsidR="00275A1F" w:rsidRPr="00275A1F">
              <w:rPr>
                <w:rFonts w:hAnsi="Angsana New"/>
                <w:sz w:val="30"/>
                <w:szCs w:val="30"/>
                <w:lang w:val="en-US"/>
              </w:rPr>
              <w:t>9</w:t>
            </w:r>
            <w:r w:rsidRPr="00275A1F">
              <w:rPr>
                <w:rFonts w:hAnsi="Angsana New"/>
                <w:sz w:val="30"/>
                <w:szCs w:val="30"/>
                <w:cs/>
              </w:rPr>
              <w:t>,</w:t>
            </w:r>
            <w:r w:rsidR="004845EB">
              <w:rPr>
                <w:rFonts w:hAnsi="Angsana New"/>
                <w:sz w:val="30"/>
                <w:szCs w:val="30"/>
                <w:lang w:val="af-ZA"/>
              </w:rPr>
              <w:t>956</w:t>
            </w:r>
            <w:r w:rsidRPr="00275A1F">
              <w:rPr>
                <w:rFonts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45DEA3B" w14:textId="77777777" w:rsidR="00D25EDE" w:rsidRPr="00067702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red"/>
                <w:lang w:eastAsia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11EFA590" w14:textId="5090E4B0" w:rsidR="00D25EDE" w:rsidRPr="00067702" w:rsidRDefault="004845EB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highlight w:val="red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8</w:t>
            </w:r>
            <w:r w:rsidR="00D25EDE" w:rsidRPr="00416AA2">
              <w:rPr>
                <w:rFonts w:hAnsi="Angsana New"/>
                <w:sz w:val="30"/>
                <w:szCs w:val="30"/>
                <w:lang w:val="en-US"/>
              </w:rPr>
              <w:t>,</w:t>
            </w:r>
            <w:r>
              <w:rPr>
                <w:rFonts w:hAnsi="Angsana New"/>
                <w:sz w:val="30"/>
                <w:szCs w:val="30"/>
                <w:lang w:val="en-US"/>
              </w:rPr>
              <w:t>883</w:t>
            </w:r>
          </w:p>
        </w:tc>
      </w:tr>
      <w:tr w:rsidR="00D25EDE" w:rsidRPr="006A4F66" w14:paraId="34FAA46D" w14:textId="77777777" w:rsidTr="00242B1F">
        <w:trPr>
          <w:cantSplit/>
        </w:trPr>
        <w:tc>
          <w:tcPr>
            <w:tcW w:w="2589" w:type="dxa"/>
          </w:tcPr>
          <w:p w14:paraId="2D474AD8" w14:textId="77777777" w:rsidR="00D25EDE" w:rsidRPr="006A4F66" w:rsidRDefault="00D25EDE" w:rsidP="00D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 w:hanging="108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F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230F16DD" w14:textId="6959B50F" w:rsidR="00D25EDE" w:rsidRPr="000B2498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777F8A">
              <w:rPr>
                <w:rFonts w:hAnsi="Angsana New"/>
                <w:sz w:val="30"/>
                <w:szCs w:val="30"/>
                <w:lang w:val="en-US"/>
              </w:rPr>
              <w:t>10</w:t>
            </w:r>
            <w:r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777F8A">
              <w:rPr>
                <w:rFonts w:hAnsi="Angsana New"/>
                <w:sz w:val="30"/>
                <w:szCs w:val="30"/>
                <w:lang w:val="en-US"/>
              </w:rPr>
              <w:t>147</w:t>
            </w:r>
          </w:p>
        </w:tc>
        <w:tc>
          <w:tcPr>
            <w:tcW w:w="236" w:type="dxa"/>
          </w:tcPr>
          <w:p w14:paraId="14ECE053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E6680EE" w14:textId="77777777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6D0DD1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7BB7DF37" w14:textId="77777777" w:rsidR="00D25EDE" w:rsidRPr="006A4F66" w:rsidRDefault="00D25EDE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7FB4E72" w14:textId="77777777" w:rsidR="00D25EDE" w:rsidRPr="006A4F66" w:rsidRDefault="00D25EDE" w:rsidP="00D25ED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5EFD42DB" w14:textId="2CB0837E" w:rsidR="00D25EDE" w:rsidRPr="006A4F66" w:rsidRDefault="004845EB" w:rsidP="00D25ED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30"/>
                <w:szCs w:val="30"/>
                <w:highlight w:val="cyan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10</w:t>
            </w:r>
            <w:r w:rsidR="00D25EDE" w:rsidRPr="00416AA2">
              <w:rPr>
                <w:rFonts w:hAnsi="Angsana New"/>
                <w:sz w:val="30"/>
                <w:szCs w:val="30"/>
                <w:lang w:val="en-US"/>
              </w:rPr>
              <w:t>,</w:t>
            </w:r>
            <w:r>
              <w:rPr>
                <w:rFonts w:hAnsi="Angsana New"/>
                <w:sz w:val="30"/>
                <w:szCs w:val="30"/>
                <w:lang w:val="en-US"/>
              </w:rPr>
              <w:t>162</w:t>
            </w:r>
          </w:p>
        </w:tc>
      </w:tr>
    </w:tbl>
    <w:p w14:paraId="0E82AD69" w14:textId="77777777" w:rsidR="0058407E" w:rsidRPr="002D6B72" w:rsidRDefault="0058407E" w:rsidP="00584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14:paraId="46435762" w14:textId="01366BEE" w:rsidR="00DC3EDC" w:rsidRPr="00DC3EDC" w:rsidRDefault="00DC3EDC" w:rsidP="00584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EF2878">
        <w:rPr>
          <w:rFonts w:ascii="Angsana New" w:hAnsi="Angsana New"/>
          <w:sz w:val="30"/>
          <w:szCs w:val="30"/>
          <w:cs/>
        </w:rPr>
        <w:t xml:space="preserve">ค่าเสื่อมราคาสำหรับปี </w:t>
      </w:r>
      <w:r w:rsidR="00777F8A" w:rsidRPr="00EF2878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EF2878">
        <w:rPr>
          <w:rFonts w:ascii="Angsana New" w:hAnsi="Angsana New"/>
          <w:sz w:val="30"/>
          <w:szCs w:val="30"/>
        </w:rPr>
        <w:t>6</w:t>
      </w:r>
      <w:r w:rsidR="005D2B54">
        <w:rPr>
          <w:rFonts w:ascii="Angsana New" w:hAnsi="Angsana New"/>
          <w:sz w:val="30"/>
          <w:szCs w:val="30"/>
        </w:rPr>
        <w:t>8</w:t>
      </w:r>
      <w:r w:rsidRPr="00EF2878">
        <w:rPr>
          <w:rFonts w:ascii="Angsana New" w:hAnsi="Angsana New"/>
          <w:sz w:val="30"/>
          <w:szCs w:val="30"/>
          <w:cs/>
        </w:rPr>
        <w:t xml:space="preserve"> และ </w:t>
      </w:r>
      <w:r w:rsidR="00777F8A" w:rsidRPr="00EF2878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EF2878">
        <w:rPr>
          <w:rFonts w:ascii="Angsana New" w:hAnsi="Angsana New"/>
          <w:sz w:val="30"/>
          <w:szCs w:val="30"/>
        </w:rPr>
        <w:t>6</w:t>
      </w:r>
      <w:r w:rsidR="005D2B54">
        <w:rPr>
          <w:rFonts w:ascii="Angsana New" w:hAnsi="Angsana New"/>
          <w:sz w:val="30"/>
          <w:szCs w:val="30"/>
        </w:rPr>
        <w:t>7</w:t>
      </w:r>
      <w:r w:rsidRPr="00EF2878">
        <w:rPr>
          <w:rFonts w:ascii="Angsana New" w:hAnsi="Angsana New"/>
          <w:sz w:val="30"/>
          <w:szCs w:val="30"/>
          <w:cs/>
        </w:rPr>
        <w:t xml:space="preserve"> มีจำนวนเงินประม</w:t>
      </w:r>
      <w:r w:rsidRPr="00275A1F">
        <w:rPr>
          <w:rFonts w:ascii="Angsana New" w:hAnsi="Angsana New"/>
          <w:sz w:val="30"/>
          <w:szCs w:val="30"/>
          <w:cs/>
        </w:rPr>
        <w:t xml:space="preserve">าณ </w:t>
      </w:r>
      <w:r w:rsidR="00D95DB1" w:rsidRPr="00275A1F">
        <w:rPr>
          <w:rFonts w:ascii="Angsana New" w:hAnsi="Angsana New"/>
          <w:sz w:val="30"/>
          <w:szCs w:val="30"/>
        </w:rPr>
        <w:t>5</w:t>
      </w:r>
      <w:r w:rsidR="005A18D5" w:rsidRPr="00275A1F">
        <w:rPr>
          <w:rFonts w:ascii="Angsana New" w:hAnsi="Angsana New"/>
          <w:sz w:val="30"/>
          <w:szCs w:val="30"/>
        </w:rPr>
        <w:t>.</w:t>
      </w:r>
      <w:r w:rsidR="00EE65FA">
        <w:rPr>
          <w:rFonts w:ascii="Angsana New" w:hAnsi="Angsana New"/>
          <w:sz w:val="30"/>
          <w:szCs w:val="30"/>
        </w:rPr>
        <w:t>6</w:t>
      </w:r>
      <w:r w:rsidR="005A18D5" w:rsidRPr="00EF2878">
        <w:rPr>
          <w:rFonts w:ascii="Angsana New" w:hAnsi="Angsana New"/>
          <w:sz w:val="30"/>
          <w:szCs w:val="30"/>
        </w:rPr>
        <w:t xml:space="preserve"> </w:t>
      </w:r>
      <w:r w:rsidRPr="00EF2878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5D2B54">
        <w:rPr>
          <w:rFonts w:ascii="Angsana New" w:hAnsi="Angsana New"/>
          <w:sz w:val="30"/>
          <w:szCs w:val="30"/>
        </w:rPr>
        <w:t>5</w:t>
      </w:r>
      <w:r w:rsidR="00AD426A" w:rsidRPr="00EF2878">
        <w:rPr>
          <w:rFonts w:ascii="Angsana New" w:hAnsi="Angsana New"/>
          <w:sz w:val="30"/>
          <w:szCs w:val="30"/>
        </w:rPr>
        <w:t>.8</w:t>
      </w:r>
      <w:r w:rsidRPr="00EF2878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207C13F5" w14:textId="77777777" w:rsidR="00DC3EDC" w:rsidRPr="002D6B72" w:rsidRDefault="00DC3EDC" w:rsidP="00584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14:paraId="5316712C" w14:textId="77777777" w:rsidR="008364B5" w:rsidRDefault="008364B5" w:rsidP="008364B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2A57A5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Pr="002A57A5">
        <w:rPr>
          <w:rFonts w:ascii="Angsana New" w:hAnsi="Angsana New"/>
          <w:b/>
          <w:bCs/>
          <w:sz w:val="30"/>
          <w:szCs w:val="30"/>
        </w:rPr>
        <w:t xml:space="preserve"> </w:t>
      </w:r>
      <w:r w:rsidR="00981F89">
        <w:rPr>
          <w:rFonts w:ascii="Angsana New" w:hAnsi="Angsana New"/>
          <w:b/>
          <w:bCs/>
          <w:sz w:val="30"/>
          <w:szCs w:val="30"/>
        </w:rPr>
        <w:t>-</w:t>
      </w:r>
      <w:r w:rsidRPr="002A57A5">
        <w:rPr>
          <w:rFonts w:ascii="Angsana New" w:hAnsi="Angsana New"/>
          <w:b/>
          <w:bCs/>
          <w:sz w:val="30"/>
          <w:szCs w:val="30"/>
        </w:rPr>
        <w:t xml:space="preserve"> </w:t>
      </w:r>
      <w:r w:rsidRPr="002A57A5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1F0096A7" w14:textId="77777777" w:rsidR="002D6B72" w:rsidRPr="002D6B72" w:rsidRDefault="002D6B72" w:rsidP="002D6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</w:p>
    <w:tbl>
      <w:tblPr>
        <w:tblW w:w="94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90"/>
        <w:gridCol w:w="1620"/>
        <w:gridCol w:w="236"/>
        <w:gridCol w:w="1440"/>
        <w:gridCol w:w="236"/>
        <w:gridCol w:w="1440"/>
        <w:gridCol w:w="236"/>
        <w:gridCol w:w="1632"/>
      </w:tblGrid>
      <w:tr w:rsidR="00257915" w:rsidRPr="00257915" w14:paraId="58F92E46" w14:textId="77777777" w:rsidTr="00242B1F">
        <w:trPr>
          <w:cantSplit/>
        </w:trPr>
        <w:tc>
          <w:tcPr>
            <w:tcW w:w="2590" w:type="dxa"/>
          </w:tcPr>
          <w:p w14:paraId="74A04D32" w14:textId="77777777" w:rsidR="00B92ABF" w:rsidRPr="00257915" w:rsidRDefault="00B92ABF" w:rsidP="003F393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tcBorders>
              <w:bottom w:val="single" w:sz="4" w:space="0" w:color="auto"/>
            </w:tcBorders>
          </w:tcPr>
          <w:p w14:paraId="44BE70C6" w14:textId="77777777" w:rsidR="00B92ABF" w:rsidRPr="00257915" w:rsidRDefault="00B92ABF" w:rsidP="003F3932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791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257915" w:rsidRPr="00257915" w14:paraId="2B59D542" w14:textId="77777777" w:rsidTr="00257915">
        <w:trPr>
          <w:cantSplit/>
        </w:trPr>
        <w:tc>
          <w:tcPr>
            <w:tcW w:w="2590" w:type="dxa"/>
          </w:tcPr>
          <w:p w14:paraId="6A71252B" w14:textId="77777777" w:rsidR="00B92ABF" w:rsidRPr="00257915" w:rsidRDefault="00B92ABF" w:rsidP="003F393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1ABD87D" w14:textId="77777777" w:rsidR="00B92ABF" w:rsidRPr="00257915" w:rsidRDefault="00B92ABF" w:rsidP="003F3932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7915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9CDC2D" w14:textId="77777777" w:rsidR="00B92ABF" w:rsidRPr="00257915" w:rsidRDefault="00B92ABF" w:rsidP="003F3932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B756A2" w14:textId="77777777" w:rsidR="00B92ABF" w:rsidRPr="00257915" w:rsidRDefault="00B92ABF" w:rsidP="003F3932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7915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8345BE" w14:textId="77777777" w:rsidR="00B92ABF" w:rsidRPr="00257915" w:rsidRDefault="00B92ABF" w:rsidP="003F3932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14:paraId="2F17490A" w14:textId="77777777" w:rsidR="00B92ABF" w:rsidRPr="00257915" w:rsidRDefault="00B92ABF" w:rsidP="003F3932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7915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257915" w:rsidRPr="00257915" w14:paraId="556F8F48" w14:textId="77777777" w:rsidTr="00257915">
        <w:trPr>
          <w:cantSplit/>
        </w:trPr>
        <w:tc>
          <w:tcPr>
            <w:tcW w:w="2590" w:type="dxa"/>
          </w:tcPr>
          <w:p w14:paraId="3057098A" w14:textId="77777777" w:rsidR="00B92ABF" w:rsidRPr="00257915" w:rsidRDefault="00B92ABF" w:rsidP="003F393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615AE54" w14:textId="5221846D" w:rsidR="00B92ABF" w:rsidRPr="00257915" w:rsidRDefault="00777F8A" w:rsidP="003F39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7915">
              <w:rPr>
                <w:rFonts w:ascii="Angsana New" w:hAnsi="Angsana New"/>
                <w:sz w:val="30"/>
                <w:szCs w:val="30"/>
              </w:rPr>
              <w:t>31</w:t>
            </w:r>
            <w:r w:rsidR="00B92ABF" w:rsidRPr="0025791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257915">
              <w:rPr>
                <w:rFonts w:ascii="Angsana New" w:hAnsi="Angsana New"/>
                <w:sz w:val="30"/>
                <w:szCs w:val="30"/>
              </w:rPr>
              <w:t>2</w:t>
            </w:r>
            <w:r w:rsidR="00F93203" w:rsidRPr="00257915">
              <w:rPr>
                <w:rFonts w:ascii="Angsana New" w:hAnsi="Angsana New"/>
                <w:sz w:val="30"/>
                <w:szCs w:val="30"/>
              </w:rPr>
              <w:t>5</w:t>
            </w:r>
            <w:r w:rsidRPr="00257915">
              <w:rPr>
                <w:rFonts w:ascii="Angsana New" w:hAnsi="Angsana New"/>
                <w:sz w:val="30"/>
                <w:szCs w:val="30"/>
              </w:rPr>
              <w:t>6</w:t>
            </w:r>
            <w:r w:rsidR="00AF235E" w:rsidRPr="0025791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8CD9306" w14:textId="77777777" w:rsidR="00B92ABF" w:rsidRPr="00257915" w:rsidRDefault="00B92ABF" w:rsidP="003F3932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8E2418" w14:textId="77777777" w:rsidR="00B92ABF" w:rsidRPr="00257915" w:rsidRDefault="00B92ABF" w:rsidP="003F3932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791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250BA189" w14:textId="77777777" w:rsidR="00B92ABF" w:rsidRPr="00257915" w:rsidRDefault="00B92ABF" w:rsidP="003F3932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40BF10" w14:textId="77777777" w:rsidR="00B92ABF" w:rsidRPr="00257915" w:rsidRDefault="00B92ABF" w:rsidP="003F3932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791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30EEAECB" w14:textId="77777777" w:rsidR="00B92ABF" w:rsidRPr="00257915" w:rsidRDefault="00B92ABF" w:rsidP="003F393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4FB45D63" w14:textId="7F2040BF" w:rsidR="00B92ABF" w:rsidRPr="00257915" w:rsidRDefault="00777F8A" w:rsidP="003F39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7915">
              <w:rPr>
                <w:rFonts w:ascii="Angsana New" w:hAnsi="Angsana New"/>
                <w:sz w:val="30"/>
                <w:szCs w:val="30"/>
              </w:rPr>
              <w:t>31</w:t>
            </w:r>
            <w:r w:rsidR="00B92ABF" w:rsidRPr="0025791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257915">
              <w:rPr>
                <w:rFonts w:ascii="Angsana New" w:hAnsi="Angsana New"/>
                <w:sz w:val="30"/>
                <w:szCs w:val="30"/>
              </w:rPr>
              <w:t>2</w:t>
            </w:r>
            <w:r w:rsidR="00F93203" w:rsidRPr="00257915">
              <w:rPr>
                <w:rFonts w:ascii="Angsana New" w:hAnsi="Angsana New"/>
                <w:sz w:val="30"/>
                <w:szCs w:val="30"/>
              </w:rPr>
              <w:t>5</w:t>
            </w:r>
            <w:r w:rsidRPr="00257915">
              <w:rPr>
                <w:rFonts w:ascii="Angsana New" w:hAnsi="Angsana New"/>
                <w:sz w:val="30"/>
                <w:szCs w:val="30"/>
              </w:rPr>
              <w:t>6</w:t>
            </w:r>
            <w:r w:rsidR="00AF235E" w:rsidRPr="0025791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57915" w:rsidRPr="00257915" w14:paraId="44343FE3" w14:textId="77777777" w:rsidTr="00257915">
        <w:trPr>
          <w:cantSplit/>
        </w:trPr>
        <w:tc>
          <w:tcPr>
            <w:tcW w:w="2590" w:type="dxa"/>
          </w:tcPr>
          <w:p w14:paraId="33D8A1B6" w14:textId="77777777" w:rsidR="00257915" w:rsidRPr="00257915" w:rsidRDefault="00257915" w:rsidP="00257915">
            <w:pPr>
              <w:ind w:left="72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91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8C093D1" w14:textId="26B7F544" w:rsidR="00257915" w:rsidRPr="00257915" w:rsidRDefault="00257915" w:rsidP="00257915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57915">
              <w:rPr>
                <w:rFonts w:hAnsi="Angsana New"/>
                <w:sz w:val="30"/>
                <w:szCs w:val="30"/>
                <w:lang w:val="en-US"/>
              </w:rPr>
              <w:t>7,693</w:t>
            </w:r>
          </w:p>
        </w:tc>
        <w:tc>
          <w:tcPr>
            <w:tcW w:w="236" w:type="dxa"/>
          </w:tcPr>
          <w:p w14:paraId="2EF38474" w14:textId="77777777" w:rsidR="00257915" w:rsidRPr="00257915" w:rsidRDefault="00257915" w:rsidP="00257915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D3393" w14:textId="470A887D" w:rsidR="00257915" w:rsidRPr="00257915" w:rsidRDefault="00257915" w:rsidP="00257915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348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8F4CC3">
              <w:rPr>
                <w:rFonts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14207BA7" w14:textId="77777777" w:rsidR="00257915" w:rsidRPr="00257915" w:rsidRDefault="00257915" w:rsidP="00257915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462B3" w14:textId="42F71852" w:rsidR="00257915" w:rsidRPr="00257915" w:rsidRDefault="00257915" w:rsidP="00257915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430"/>
                <w:tab w:val="left" w:pos="622"/>
                <w:tab w:val="left" w:pos="1004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57915">
              <w:rPr>
                <w:rFonts w:hAnsi="Angsana New"/>
                <w:sz w:val="30"/>
                <w:szCs w:val="30"/>
                <w:lang w:val="en-US"/>
              </w:rPr>
              <w:t>(</w:t>
            </w: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29</w:t>
            </w:r>
            <w:r w:rsidRPr="00257915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DBB4D3D" w14:textId="77777777" w:rsidR="00257915" w:rsidRPr="00257915" w:rsidRDefault="00257915" w:rsidP="00257915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14:paraId="358ED954" w14:textId="310C7C4A" w:rsidR="00257915" w:rsidRPr="00257915" w:rsidRDefault="00257915" w:rsidP="00257915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317"/>
              </w:tabs>
              <w:ind w:right="236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57915">
              <w:rPr>
                <w:rFonts w:hAnsi="Angsana New"/>
                <w:sz w:val="30"/>
                <w:szCs w:val="30"/>
                <w:lang w:val="en-US"/>
              </w:rPr>
              <w:t>7,6</w:t>
            </w:r>
            <w:r>
              <w:rPr>
                <w:rFonts w:hAnsi="Angsana New" w:hint="cs"/>
                <w:sz w:val="30"/>
                <w:szCs w:val="30"/>
                <w:cs/>
                <w:lang w:val="en-US"/>
              </w:rPr>
              <w:t>6</w:t>
            </w:r>
            <w:r w:rsidR="00423760">
              <w:rPr>
                <w:rFonts w:hAnsi="Angsana New"/>
                <w:sz w:val="30"/>
                <w:szCs w:val="30"/>
                <w:lang w:val="en-US"/>
              </w:rPr>
              <w:t>4</w:t>
            </w:r>
          </w:p>
        </w:tc>
      </w:tr>
      <w:tr w:rsidR="00257915" w:rsidRPr="00257915" w14:paraId="771C6DEC" w14:textId="77777777" w:rsidTr="00257915">
        <w:trPr>
          <w:cantSplit/>
        </w:trPr>
        <w:tc>
          <w:tcPr>
            <w:tcW w:w="2590" w:type="dxa"/>
          </w:tcPr>
          <w:p w14:paraId="2383AF2C" w14:textId="77777777" w:rsidR="00AF235E" w:rsidRPr="00257915" w:rsidRDefault="00AF235E" w:rsidP="004E5526">
            <w:pPr>
              <w:ind w:left="72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91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DE3FE4F" w14:textId="66E7A47C" w:rsidR="00AF235E" w:rsidRPr="00257915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28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57915">
              <w:rPr>
                <w:rFonts w:hAnsi="Angsana New"/>
                <w:sz w:val="30"/>
                <w:szCs w:val="30"/>
                <w:lang w:val="en-US"/>
              </w:rPr>
              <w:t>(4,22</w:t>
            </w:r>
            <w:r w:rsidR="00257915">
              <w:rPr>
                <w:rFonts w:hAnsi="Angsana New"/>
                <w:sz w:val="30"/>
                <w:szCs w:val="30"/>
                <w:lang w:val="en-US"/>
              </w:rPr>
              <w:t>4</w:t>
            </w:r>
            <w:r w:rsidRPr="00257915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E9FCF92" w14:textId="77777777" w:rsidR="00AF235E" w:rsidRPr="00257915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EB210E" w14:textId="5F87E8AF" w:rsidR="00AF235E" w:rsidRPr="00257915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5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57915">
              <w:rPr>
                <w:rFonts w:hAnsi="Angsana New"/>
                <w:sz w:val="30"/>
                <w:szCs w:val="30"/>
                <w:lang w:val="en-US"/>
              </w:rPr>
              <w:t>(5</w:t>
            </w:r>
            <w:r w:rsidR="00257915">
              <w:rPr>
                <w:rFonts w:hAnsi="Angsana New"/>
                <w:sz w:val="30"/>
                <w:szCs w:val="30"/>
                <w:lang w:val="en-US"/>
              </w:rPr>
              <w:t>8</w:t>
            </w:r>
            <w:r w:rsidR="00423760">
              <w:rPr>
                <w:rFonts w:hAnsi="Angsana New"/>
                <w:sz w:val="30"/>
                <w:szCs w:val="30"/>
                <w:lang w:val="en-US"/>
              </w:rPr>
              <w:t>0</w:t>
            </w:r>
            <w:r w:rsidRPr="00257915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E5FEA3A" w14:textId="77777777" w:rsidR="00AF235E" w:rsidRPr="00257915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A9B299" w14:textId="3BE9B6D8" w:rsidR="00AF235E" w:rsidRPr="00257915" w:rsidRDefault="00423760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78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4935776A" w14:textId="77777777" w:rsidR="00AF235E" w:rsidRPr="00257915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23330390" w14:textId="3F4FB151" w:rsidR="00AF235E" w:rsidRPr="00257915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57915">
              <w:rPr>
                <w:rFonts w:hAnsi="Angsana New"/>
                <w:sz w:val="30"/>
                <w:szCs w:val="30"/>
                <w:lang w:val="en-US"/>
              </w:rPr>
              <w:t>(4,</w:t>
            </w:r>
            <w:r w:rsidR="00257915">
              <w:rPr>
                <w:rFonts w:hAnsi="Angsana New"/>
                <w:sz w:val="30"/>
                <w:szCs w:val="30"/>
                <w:lang w:val="en-US"/>
              </w:rPr>
              <w:t>79</w:t>
            </w:r>
            <w:r w:rsidR="00423760">
              <w:rPr>
                <w:rFonts w:hAnsi="Angsana New"/>
                <w:sz w:val="30"/>
                <w:szCs w:val="30"/>
                <w:lang w:val="en-US"/>
              </w:rPr>
              <w:t>5</w:t>
            </w:r>
            <w:r w:rsidRPr="00257915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</w:tr>
      <w:tr w:rsidR="00257915" w:rsidRPr="00257915" w14:paraId="2FAA6B28" w14:textId="77777777" w:rsidTr="00257915">
        <w:trPr>
          <w:cantSplit/>
        </w:trPr>
        <w:tc>
          <w:tcPr>
            <w:tcW w:w="2590" w:type="dxa"/>
          </w:tcPr>
          <w:p w14:paraId="18B1E2EF" w14:textId="77777777" w:rsidR="00AF235E" w:rsidRPr="00257915" w:rsidRDefault="00AF235E" w:rsidP="004E5526">
            <w:pPr>
              <w:ind w:left="72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91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B5BA963" w14:textId="2AF87BF4" w:rsidR="00AF235E" w:rsidRPr="00257915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57915">
              <w:rPr>
                <w:rFonts w:hAnsi="Angsana New"/>
                <w:sz w:val="30"/>
                <w:szCs w:val="30"/>
                <w:lang w:val="en-US"/>
              </w:rPr>
              <w:t>3,469</w:t>
            </w:r>
          </w:p>
        </w:tc>
        <w:tc>
          <w:tcPr>
            <w:tcW w:w="236" w:type="dxa"/>
          </w:tcPr>
          <w:p w14:paraId="067E2E82" w14:textId="77777777" w:rsidR="00AF235E" w:rsidRPr="00257915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1CAE84D" w14:textId="394CEF57" w:rsidR="00AF235E" w:rsidRPr="00257915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5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57915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257915">
              <w:rPr>
                <w:rFonts w:hAnsi="Angsana New"/>
                <w:sz w:val="30"/>
                <w:szCs w:val="30"/>
                <w:lang w:val="en-US"/>
              </w:rPr>
              <w:t>58</w:t>
            </w:r>
            <w:r w:rsidR="00007A88">
              <w:rPr>
                <w:rFonts w:hAnsi="Angsana New"/>
                <w:sz w:val="30"/>
                <w:szCs w:val="30"/>
                <w:lang w:val="en-US"/>
              </w:rPr>
              <w:t>0</w:t>
            </w:r>
            <w:r w:rsidRPr="00257915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03E98DB" w14:textId="77777777" w:rsidR="00AF235E" w:rsidRPr="00257915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7ADCF5" w14:textId="64C34122" w:rsidR="00AF235E" w:rsidRPr="00257915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57915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="00423760">
              <w:rPr>
                <w:rFonts w:hAnsi="Angsana New"/>
                <w:sz w:val="30"/>
                <w:szCs w:val="30"/>
                <w:lang w:val="en-US"/>
              </w:rPr>
              <w:t>20</w:t>
            </w:r>
            <w:r w:rsidRPr="00257915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607B5CD9" w14:textId="77777777" w:rsidR="00AF235E" w:rsidRPr="00257915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</w:tcPr>
          <w:p w14:paraId="77A5D35C" w14:textId="7AC26631" w:rsidR="00AF235E" w:rsidRPr="00257915" w:rsidRDefault="00257915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</w:t>
            </w:r>
            <w:r w:rsidR="00AF235E" w:rsidRPr="00257915">
              <w:rPr>
                <w:rFonts w:hAnsi="Angsana New"/>
                <w:sz w:val="30"/>
                <w:szCs w:val="30"/>
                <w:lang w:val="en-US"/>
              </w:rPr>
              <w:t>,</w:t>
            </w:r>
            <w:r>
              <w:rPr>
                <w:rFonts w:hAnsi="Angsana New"/>
                <w:sz w:val="30"/>
                <w:szCs w:val="30"/>
                <w:lang w:val="en-US"/>
              </w:rPr>
              <w:t>86</w:t>
            </w:r>
            <w:r w:rsidR="00423760">
              <w:rPr>
                <w:rFonts w:hAnsi="Angsana New"/>
                <w:sz w:val="30"/>
                <w:szCs w:val="30"/>
                <w:lang w:val="en-US"/>
              </w:rPr>
              <w:t>9</w:t>
            </w:r>
          </w:p>
        </w:tc>
      </w:tr>
    </w:tbl>
    <w:p w14:paraId="37DDA563" w14:textId="77777777" w:rsidR="00B92ABF" w:rsidRPr="002D6B72" w:rsidRDefault="00B92ABF" w:rsidP="00FC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</w:p>
    <w:tbl>
      <w:tblPr>
        <w:tblW w:w="94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90"/>
        <w:gridCol w:w="1620"/>
        <w:gridCol w:w="236"/>
        <w:gridCol w:w="1440"/>
        <w:gridCol w:w="236"/>
        <w:gridCol w:w="1440"/>
        <w:gridCol w:w="236"/>
        <w:gridCol w:w="1632"/>
      </w:tblGrid>
      <w:tr w:rsidR="00FC08C7" w:rsidRPr="002A57A5" w14:paraId="2485D7CB" w14:textId="77777777" w:rsidTr="00242B1F">
        <w:trPr>
          <w:cantSplit/>
        </w:trPr>
        <w:tc>
          <w:tcPr>
            <w:tcW w:w="2590" w:type="dxa"/>
          </w:tcPr>
          <w:p w14:paraId="4D1EA839" w14:textId="77777777" w:rsidR="00FC08C7" w:rsidRPr="00AF235E" w:rsidRDefault="00FC08C7" w:rsidP="00D7761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tcBorders>
              <w:bottom w:val="single" w:sz="4" w:space="0" w:color="auto"/>
            </w:tcBorders>
          </w:tcPr>
          <w:p w14:paraId="2C2863B5" w14:textId="77777777" w:rsidR="00FC08C7" w:rsidRPr="00AF235E" w:rsidRDefault="00FC08C7" w:rsidP="00D77616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35E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F527EA" w:rsidRPr="002A57A5" w14:paraId="44E73C54" w14:textId="77777777" w:rsidTr="00242B1F">
        <w:trPr>
          <w:cantSplit/>
        </w:trPr>
        <w:tc>
          <w:tcPr>
            <w:tcW w:w="2590" w:type="dxa"/>
          </w:tcPr>
          <w:p w14:paraId="3DB453B3" w14:textId="77777777" w:rsidR="00F527EA" w:rsidRPr="00AF235E" w:rsidRDefault="00F527EA" w:rsidP="00D7761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FBC268" w14:textId="77777777" w:rsidR="00F527EA" w:rsidRPr="00AF235E" w:rsidRDefault="00F527EA" w:rsidP="00F527EA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35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5DFB74" w14:textId="77777777" w:rsidR="00F527EA" w:rsidRPr="00AF235E" w:rsidRDefault="00F527EA" w:rsidP="00D77616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846BA7" w14:textId="77777777" w:rsidR="00F527EA" w:rsidRPr="00AF235E" w:rsidRDefault="00F527EA" w:rsidP="00D77616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35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22CFB2" w14:textId="77777777" w:rsidR="00F527EA" w:rsidRPr="00AF235E" w:rsidRDefault="00F527EA" w:rsidP="00D77616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B8693F8" w14:textId="77777777" w:rsidR="00F527EA" w:rsidRPr="00AF235E" w:rsidRDefault="00F527EA" w:rsidP="0000246E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35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FC08C7" w:rsidRPr="002A57A5" w14:paraId="182A63D4" w14:textId="77777777" w:rsidTr="00242B1F">
        <w:trPr>
          <w:cantSplit/>
        </w:trPr>
        <w:tc>
          <w:tcPr>
            <w:tcW w:w="2590" w:type="dxa"/>
          </w:tcPr>
          <w:p w14:paraId="760234EF" w14:textId="77777777" w:rsidR="00FC08C7" w:rsidRPr="00AF235E" w:rsidRDefault="00FC08C7" w:rsidP="00D77616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B5AD88" w14:textId="1E45B898" w:rsidR="00FC08C7" w:rsidRPr="00AF235E" w:rsidRDefault="00777F8A" w:rsidP="00D776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35E">
              <w:rPr>
                <w:rFonts w:ascii="Angsana New" w:hAnsi="Angsana New"/>
                <w:sz w:val="30"/>
                <w:szCs w:val="30"/>
              </w:rPr>
              <w:t>31</w:t>
            </w:r>
            <w:r w:rsidR="00FC08C7" w:rsidRPr="00AF235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F235E">
              <w:rPr>
                <w:rFonts w:ascii="Angsana New" w:hAnsi="Angsana New"/>
                <w:sz w:val="30"/>
                <w:szCs w:val="30"/>
              </w:rPr>
              <w:t>2</w:t>
            </w:r>
            <w:r w:rsidR="00F93203" w:rsidRPr="00AF235E">
              <w:rPr>
                <w:rFonts w:ascii="Angsana New" w:hAnsi="Angsana New"/>
                <w:sz w:val="30"/>
                <w:szCs w:val="30"/>
              </w:rPr>
              <w:t>5</w:t>
            </w:r>
            <w:r w:rsidRPr="00AF235E">
              <w:rPr>
                <w:rFonts w:ascii="Angsana New" w:hAnsi="Angsana New"/>
                <w:sz w:val="30"/>
                <w:szCs w:val="30"/>
              </w:rPr>
              <w:t>6</w:t>
            </w:r>
            <w:r w:rsidR="00AF235E" w:rsidRPr="00AF235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DCF2C39" w14:textId="77777777" w:rsidR="00FC08C7" w:rsidRPr="00AF235E" w:rsidRDefault="00FC08C7" w:rsidP="00D77616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E05D2D" w14:textId="77777777" w:rsidR="00FC08C7" w:rsidRPr="00AF235E" w:rsidRDefault="00FC08C7" w:rsidP="00D77616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235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7D635259" w14:textId="77777777" w:rsidR="00FC08C7" w:rsidRPr="00AF235E" w:rsidRDefault="00FC08C7" w:rsidP="00D77616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5B19B7" w14:textId="77777777" w:rsidR="00FC08C7" w:rsidRPr="00AF235E" w:rsidRDefault="00FC08C7" w:rsidP="00D77616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35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FF66536" w14:textId="77777777" w:rsidR="00FC08C7" w:rsidRPr="00AF235E" w:rsidRDefault="00FC08C7" w:rsidP="00D7761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A959964" w14:textId="40B68898" w:rsidR="00FC08C7" w:rsidRPr="00AF235E" w:rsidRDefault="00777F8A" w:rsidP="00D776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35E">
              <w:rPr>
                <w:rFonts w:ascii="Angsana New" w:hAnsi="Angsana New"/>
                <w:sz w:val="30"/>
                <w:szCs w:val="30"/>
              </w:rPr>
              <w:t>31</w:t>
            </w:r>
            <w:r w:rsidR="00FC08C7" w:rsidRPr="00AF235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F235E">
              <w:rPr>
                <w:rFonts w:ascii="Angsana New" w:hAnsi="Angsana New"/>
                <w:sz w:val="30"/>
                <w:szCs w:val="30"/>
              </w:rPr>
              <w:t>2</w:t>
            </w:r>
            <w:r w:rsidR="00F93203" w:rsidRPr="00AF235E">
              <w:rPr>
                <w:rFonts w:ascii="Angsana New" w:hAnsi="Angsana New"/>
                <w:sz w:val="30"/>
                <w:szCs w:val="30"/>
              </w:rPr>
              <w:t>5</w:t>
            </w:r>
            <w:r w:rsidRPr="00AF235E">
              <w:rPr>
                <w:rFonts w:ascii="Angsana New" w:hAnsi="Angsana New"/>
                <w:sz w:val="30"/>
                <w:szCs w:val="30"/>
              </w:rPr>
              <w:t>6</w:t>
            </w:r>
            <w:r w:rsidR="00AF235E" w:rsidRPr="00AF235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F235E" w:rsidRPr="002A57A5" w14:paraId="6CB153F8" w14:textId="77777777" w:rsidTr="00242B1F">
        <w:trPr>
          <w:cantSplit/>
        </w:trPr>
        <w:tc>
          <w:tcPr>
            <w:tcW w:w="2590" w:type="dxa"/>
          </w:tcPr>
          <w:p w14:paraId="2D446EF8" w14:textId="77777777" w:rsidR="00AF235E" w:rsidRPr="002A57A5" w:rsidRDefault="00AF235E" w:rsidP="004E5526">
            <w:pPr>
              <w:ind w:left="72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57A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561E75A" w14:textId="77DCEA97" w:rsidR="00AF235E" w:rsidRPr="00AF235E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7,609</w:t>
            </w:r>
          </w:p>
        </w:tc>
        <w:tc>
          <w:tcPr>
            <w:tcW w:w="236" w:type="dxa"/>
          </w:tcPr>
          <w:p w14:paraId="07F53793" w14:textId="77777777" w:rsidR="00AF235E" w:rsidRPr="00AF235E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61A7A4" w14:textId="0A6FFB8B" w:rsidR="00AF235E" w:rsidRPr="00AF235E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08"/>
              <w:jc w:val="right"/>
              <w:rPr>
                <w:rFonts w:hAnsi="Angsana New"/>
                <w:color w:val="FFFFFF" w:themeColor="background1"/>
                <w:sz w:val="30"/>
                <w:szCs w:val="30"/>
                <w:highlight w:val="yellow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189</w:t>
            </w:r>
          </w:p>
        </w:tc>
        <w:tc>
          <w:tcPr>
            <w:tcW w:w="236" w:type="dxa"/>
          </w:tcPr>
          <w:p w14:paraId="6E6922FB" w14:textId="77777777" w:rsidR="00AF235E" w:rsidRPr="00AF235E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6FE04F" w14:textId="2D7A2582" w:rsidR="00AF235E" w:rsidRPr="00033DF0" w:rsidRDefault="00AF235E" w:rsidP="00033DF0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430"/>
                <w:tab w:val="left" w:pos="622"/>
                <w:tab w:val="left" w:pos="1004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</w:rPr>
            </w:pPr>
            <w:r w:rsidRPr="00033DF0">
              <w:rPr>
                <w:rFonts w:hAnsi="Angsana New"/>
                <w:sz w:val="30"/>
                <w:szCs w:val="30"/>
              </w:rPr>
              <w:t>(105)</w:t>
            </w:r>
          </w:p>
        </w:tc>
        <w:tc>
          <w:tcPr>
            <w:tcW w:w="236" w:type="dxa"/>
          </w:tcPr>
          <w:p w14:paraId="28FD0A8C" w14:textId="77777777" w:rsidR="00AF235E" w:rsidRPr="00AF235E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E8A5A27" w14:textId="208CFBC6" w:rsidR="00AF235E" w:rsidRPr="00AF235E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color w:val="FFFFFF" w:themeColor="background1"/>
                <w:sz w:val="30"/>
                <w:szCs w:val="30"/>
                <w:highlight w:val="yellow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7,693</w:t>
            </w:r>
          </w:p>
        </w:tc>
      </w:tr>
      <w:tr w:rsidR="00AF235E" w:rsidRPr="002A57A5" w14:paraId="59F66BEA" w14:textId="77777777" w:rsidTr="00242B1F">
        <w:trPr>
          <w:cantSplit/>
        </w:trPr>
        <w:tc>
          <w:tcPr>
            <w:tcW w:w="2590" w:type="dxa"/>
          </w:tcPr>
          <w:p w14:paraId="69EF4E12" w14:textId="77777777" w:rsidR="00AF235E" w:rsidRPr="002A57A5" w:rsidRDefault="00AF235E" w:rsidP="004E5526">
            <w:pPr>
              <w:ind w:left="72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57A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9307D8" w14:textId="30DF4C4F" w:rsidR="00AF235E" w:rsidRPr="00AF235E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28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</w:t>
            </w:r>
            <w:r w:rsidRPr="00777F8A">
              <w:rPr>
                <w:rFonts w:hAnsi="Angsana New"/>
                <w:sz w:val="30"/>
                <w:szCs w:val="30"/>
                <w:lang w:val="en-US"/>
              </w:rPr>
              <w:t>3</w:t>
            </w:r>
            <w:r>
              <w:rPr>
                <w:rFonts w:hAnsi="Angsana New"/>
                <w:sz w:val="30"/>
                <w:szCs w:val="30"/>
                <w:lang w:val="en-US"/>
              </w:rPr>
              <w:t>,526)</w:t>
            </w:r>
          </w:p>
        </w:tc>
        <w:tc>
          <w:tcPr>
            <w:tcW w:w="236" w:type="dxa"/>
          </w:tcPr>
          <w:p w14:paraId="4FA0B43F" w14:textId="77777777" w:rsidR="00AF235E" w:rsidRPr="00AF235E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FB95D" w14:textId="1CE14700" w:rsidR="00AF235E" w:rsidRPr="00AF235E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090"/>
                <w:tab w:val="left" w:pos="1522"/>
              </w:tabs>
              <w:ind w:right="152"/>
              <w:jc w:val="right"/>
              <w:rPr>
                <w:rFonts w:hAnsi="Angsana New"/>
                <w:color w:val="FFFFFF" w:themeColor="background1"/>
                <w:sz w:val="30"/>
                <w:szCs w:val="30"/>
                <w:highlight w:val="yellow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(715)</w:t>
            </w:r>
          </w:p>
        </w:tc>
        <w:tc>
          <w:tcPr>
            <w:tcW w:w="236" w:type="dxa"/>
          </w:tcPr>
          <w:p w14:paraId="38E714E1" w14:textId="77777777" w:rsidR="00AF235E" w:rsidRPr="00AF235E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8CB64" w14:textId="7AD6873B" w:rsidR="00AF235E" w:rsidRPr="00AF235E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78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</w:tcPr>
          <w:p w14:paraId="163F7207" w14:textId="77777777" w:rsidR="00AF235E" w:rsidRPr="00AF235E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B0640F3" w14:textId="3DC8B100" w:rsidR="00AF235E" w:rsidRPr="00AF235E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color w:val="FFFFFF" w:themeColor="background1"/>
                <w:sz w:val="30"/>
                <w:szCs w:val="30"/>
                <w:highlight w:val="yellow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(4,224)</w:t>
            </w:r>
          </w:p>
        </w:tc>
      </w:tr>
      <w:tr w:rsidR="00AF235E" w:rsidRPr="002A57A5" w14:paraId="75D1AC7D" w14:textId="77777777" w:rsidTr="00242B1F">
        <w:trPr>
          <w:cantSplit/>
        </w:trPr>
        <w:tc>
          <w:tcPr>
            <w:tcW w:w="2590" w:type="dxa"/>
          </w:tcPr>
          <w:p w14:paraId="5D96CE57" w14:textId="77777777" w:rsidR="00AF235E" w:rsidRPr="002A57A5" w:rsidRDefault="00AF235E" w:rsidP="004E5526">
            <w:pPr>
              <w:ind w:left="72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57A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D76D3BE" w14:textId="100F1D28" w:rsidR="00AF235E" w:rsidRPr="00AF235E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559"/>
              </w:tabs>
              <w:ind w:right="184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4,083</w:t>
            </w:r>
          </w:p>
        </w:tc>
        <w:tc>
          <w:tcPr>
            <w:tcW w:w="236" w:type="dxa"/>
          </w:tcPr>
          <w:p w14:paraId="52A60EB1" w14:textId="77777777" w:rsidR="00AF235E" w:rsidRPr="00AF235E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8E8114" w14:textId="7E9996DE" w:rsidR="00AF235E" w:rsidRPr="00AF235E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52"/>
              <w:jc w:val="right"/>
              <w:rPr>
                <w:rFonts w:hAnsi="Angsana New"/>
                <w:color w:val="FFFFFF" w:themeColor="background1"/>
                <w:sz w:val="30"/>
                <w:szCs w:val="30"/>
                <w:highlight w:val="yellow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(526)</w:t>
            </w:r>
          </w:p>
        </w:tc>
        <w:tc>
          <w:tcPr>
            <w:tcW w:w="236" w:type="dxa"/>
          </w:tcPr>
          <w:p w14:paraId="40FAC1DE" w14:textId="77777777" w:rsidR="00AF235E" w:rsidRPr="00AF235E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EEC472C" w14:textId="65AD5678" w:rsidR="00AF235E" w:rsidRPr="00AF235E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color w:val="FFFFFF" w:themeColor="background1"/>
                <w:sz w:val="30"/>
                <w:szCs w:val="30"/>
                <w:highlight w:val="yellow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(88)</w:t>
            </w:r>
          </w:p>
        </w:tc>
        <w:tc>
          <w:tcPr>
            <w:tcW w:w="236" w:type="dxa"/>
          </w:tcPr>
          <w:p w14:paraId="797367E7" w14:textId="77777777" w:rsidR="00AF235E" w:rsidRPr="00AF235E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5B66121C" w14:textId="60947F44" w:rsidR="00AF235E" w:rsidRPr="00AF235E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color w:val="FFFFFF" w:themeColor="background1"/>
                <w:sz w:val="30"/>
                <w:szCs w:val="30"/>
                <w:highlight w:val="yellow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3,469</w:t>
            </w:r>
          </w:p>
        </w:tc>
      </w:tr>
    </w:tbl>
    <w:p w14:paraId="07D31BF8" w14:textId="77777777" w:rsidR="00CF6898" w:rsidRPr="002D6B72" w:rsidRDefault="00CF6898">
      <w:pPr>
        <w:rPr>
          <w:sz w:val="2"/>
          <w:szCs w:val="2"/>
        </w:rPr>
      </w:pPr>
    </w:p>
    <w:tbl>
      <w:tblPr>
        <w:tblW w:w="938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36"/>
        <w:gridCol w:w="1584"/>
        <w:gridCol w:w="236"/>
        <w:gridCol w:w="1382"/>
        <w:gridCol w:w="236"/>
        <w:gridCol w:w="1382"/>
        <w:gridCol w:w="236"/>
        <w:gridCol w:w="1584"/>
        <w:gridCol w:w="13"/>
      </w:tblGrid>
      <w:tr w:rsidR="008F4CC3" w:rsidRPr="008F4CC3" w14:paraId="4EB432A0" w14:textId="77777777" w:rsidTr="00C803C2">
        <w:trPr>
          <w:cantSplit/>
        </w:trPr>
        <w:tc>
          <w:tcPr>
            <w:tcW w:w="2736" w:type="dxa"/>
          </w:tcPr>
          <w:p w14:paraId="48E4A394" w14:textId="77777777" w:rsidR="000F0352" w:rsidRPr="008F4CC3" w:rsidRDefault="000F0352" w:rsidP="003F3932">
            <w:pPr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653" w:type="dxa"/>
            <w:gridSpan w:val="8"/>
            <w:tcBorders>
              <w:bottom w:val="single" w:sz="4" w:space="0" w:color="auto"/>
            </w:tcBorders>
          </w:tcPr>
          <w:p w14:paraId="06643E3C" w14:textId="77777777" w:rsidR="000F0352" w:rsidRPr="008F4CC3" w:rsidRDefault="000F0352" w:rsidP="003F3932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F4CC3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 (พันบาท)</w:t>
            </w:r>
          </w:p>
        </w:tc>
      </w:tr>
      <w:tr w:rsidR="008F4CC3" w:rsidRPr="008F4CC3" w14:paraId="1D9C4649" w14:textId="77777777" w:rsidTr="00C803C2">
        <w:trPr>
          <w:gridAfter w:val="1"/>
          <w:wAfter w:w="13" w:type="dxa"/>
          <w:cantSplit/>
        </w:trPr>
        <w:tc>
          <w:tcPr>
            <w:tcW w:w="2736" w:type="dxa"/>
          </w:tcPr>
          <w:p w14:paraId="7207121E" w14:textId="77777777" w:rsidR="000F0352" w:rsidRPr="008F4CC3" w:rsidRDefault="000F0352" w:rsidP="003F3932">
            <w:pPr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44EFB9E" w14:textId="77777777" w:rsidR="000F0352" w:rsidRPr="008F4CC3" w:rsidRDefault="000F0352" w:rsidP="003F3932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F4CC3">
              <w:rPr>
                <w:rFonts w:ascii="Angsana New" w:hAnsi="Angsana New"/>
                <w:sz w:val="29"/>
                <w:szCs w:val="29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179379" w14:textId="77777777" w:rsidR="000F0352" w:rsidRPr="008F4CC3" w:rsidRDefault="000F0352" w:rsidP="003F3932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814FD6" w14:textId="77777777" w:rsidR="000F0352" w:rsidRPr="008F4CC3" w:rsidRDefault="000F0352" w:rsidP="003F3932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F4CC3">
              <w:rPr>
                <w:rFonts w:ascii="Angsana New" w:hAnsi="Angsana New"/>
                <w:sz w:val="29"/>
                <w:szCs w:val="29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E0BE80" w14:textId="77777777" w:rsidR="000F0352" w:rsidRPr="008F4CC3" w:rsidRDefault="000F0352" w:rsidP="003F3932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F914B4" w14:textId="77777777" w:rsidR="000F0352" w:rsidRPr="008F4CC3" w:rsidRDefault="000F0352" w:rsidP="003F3932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F4CC3">
              <w:rPr>
                <w:rFonts w:ascii="Angsana New" w:hAnsi="Angsana New"/>
                <w:sz w:val="29"/>
                <w:szCs w:val="29"/>
                <w:cs/>
              </w:rPr>
              <w:t>ยอดคงเหลือ</w:t>
            </w:r>
          </w:p>
        </w:tc>
      </w:tr>
      <w:tr w:rsidR="008F4CC3" w:rsidRPr="008F4CC3" w14:paraId="72C4850A" w14:textId="77777777" w:rsidTr="00C803C2">
        <w:trPr>
          <w:gridAfter w:val="1"/>
          <w:wAfter w:w="13" w:type="dxa"/>
          <w:cantSplit/>
        </w:trPr>
        <w:tc>
          <w:tcPr>
            <w:tcW w:w="2736" w:type="dxa"/>
          </w:tcPr>
          <w:p w14:paraId="0F4132F8" w14:textId="77777777" w:rsidR="000F0352" w:rsidRPr="008F4CC3" w:rsidRDefault="000F0352" w:rsidP="003F393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4CFC68" w14:textId="58C1149A" w:rsidR="000F0352" w:rsidRPr="008F4CC3" w:rsidRDefault="00777F8A" w:rsidP="003F3932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F4CC3">
              <w:rPr>
                <w:rFonts w:ascii="Angsana New" w:hAnsi="Angsana New"/>
                <w:sz w:val="29"/>
                <w:szCs w:val="29"/>
              </w:rPr>
              <w:t>31</w:t>
            </w:r>
            <w:r w:rsidR="000F0352" w:rsidRPr="008F4CC3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8F4CC3">
              <w:rPr>
                <w:rFonts w:ascii="Angsana New" w:hAnsi="Angsana New"/>
                <w:sz w:val="29"/>
                <w:szCs w:val="29"/>
              </w:rPr>
              <w:t>2</w:t>
            </w:r>
            <w:r w:rsidR="00F93203" w:rsidRPr="008F4CC3">
              <w:rPr>
                <w:rFonts w:ascii="Angsana New" w:hAnsi="Angsana New"/>
                <w:sz w:val="29"/>
                <w:szCs w:val="29"/>
              </w:rPr>
              <w:t>5</w:t>
            </w:r>
            <w:r w:rsidRPr="008F4CC3">
              <w:rPr>
                <w:rFonts w:ascii="Angsana New" w:hAnsi="Angsana New"/>
                <w:sz w:val="29"/>
                <w:szCs w:val="29"/>
              </w:rPr>
              <w:t>6</w:t>
            </w:r>
            <w:r w:rsidR="00AF235E" w:rsidRPr="008F4CC3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36" w:type="dxa"/>
          </w:tcPr>
          <w:p w14:paraId="4B7BF0FB" w14:textId="77777777" w:rsidR="000F0352" w:rsidRPr="008F4CC3" w:rsidRDefault="000F0352" w:rsidP="003F3932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CD8A6CC" w14:textId="77777777" w:rsidR="000F0352" w:rsidRPr="008F4CC3" w:rsidRDefault="000F0352" w:rsidP="003F3932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F4CC3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4E83C33D" w14:textId="77777777" w:rsidR="000F0352" w:rsidRPr="008F4CC3" w:rsidRDefault="000F0352" w:rsidP="003F3932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FE5E0FD" w14:textId="77777777" w:rsidR="000F0352" w:rsidRPr="008F4CC3" w:rsidRDefault="000F0352" w:rsidP="003F3932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F4CC3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36" w:type="dxa"/>
          </w:tcPr>
          <w:p w14:paraId="20F51DFB" w14:textId="77777777" w:rsidR="000F0352" w:rsidRPr="008F4CC3" w:rsidRDefault="000F0352" w:rsidP="003F3932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8BF860" w14:textId="7820EB61" w:rsidR="000F0352" w:rsidRPr="008F4CC3" w:rsidRDefault="00777F8A" w:rsidP="003F3932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F4CC3">
              <w:rPr>
                <w:rFonts w:ascii="Angsana New" w:hAnsi="Angsana New"/>
                <w:sz w:val="29"/>
                <w:szCs w:val="29"/>
              </w:rPr>
              <w:t>31</w:t>
            </w:r>
            <w:r w:rsidR="000F0352" w:rsidRPr="008F4CC3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8F4CC3">
              <w:rPr>
                <w:rFonts w:ascii="Angsana New" w:hAnsi="Angsana New"/>
                <w:sz w:val="29"/>
                <w:szCs w:val="29"/>
              </w:rPr>
              <w:t>2</w:t>
            </w:r>
            <w:r w:rsidR="00F93203" w:rsidRPr="008F4CC3">
              <w:rPr>
                <w:rFonts w:ascii="Angsana New" w:hAnsi="Angsana New"/>
                <w:sz w:val="29"/>
                <w:szCs w:val="29"/>
              </w:rPr>
              <w:t>5</w:t>
            </w:r>
            <w:r w:rsidRPr="008F4CC3">
              <w:rPr>
                <w:rFonts w:ascii="Angsana New" w:hAnsi="Angsana New"/>
                <w:sz w:val="29"/>
                <w:szCs w:val="29"/>
              </w:rPr>
              <w:t>6</w:t>
            </w:r>
            <w:r w:rsidR="00AF235E" w:rsidRPr="008F4CC3">
              <w:rPr>
                <w:rFonts w:ascii="Angsana New" w:hAnsi="Angsana New"/>
                <w:sz w:val="29"/>
                <w:szCs w:val="29"/>
              </w:rPr>
              <w:t>8</w:t>
            </w:r>
          </w:p>
        </w:tc>
      </w:tr>
      <w:tr w:rsidR="008F4CC3" w:rsidRPr="008F4CC3" w14:paraId="5553F5E6" w14:textId="77777777" w:rsidTr="00C803C2">
        <w:trPr>
          <w:gridAfter w:val="1"/>
          <w:wAfter w:w="13" w:type="dxa"/>
          <w:cantSplit/>
        </w:trPr>
        <w:tc>
          <w:tcPr>
            <w:tcW w:w="2736" w:type="dxa"/>
          </w:tcPr>
          <w:p w14:paraId="7830CEBC" w14:textId="77777777" w:rsidR="008F4CC3" w:rsidRPr="008F4CC3" w:rsidRDefault="008F4CC3" w:rsidP="008F4CC3">
            <w:pPr>
              <w:ind w:left="72" w:hanging="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8F4CC3">
              <w:rPr>
                <w:rFonts w:ascii="Angsana New" w:hAnsi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77F71D" w14:textId="5CE8B065" w:rsidR="008F4CC3" w:rsidRPr="008F4CC3" w:rsidRDefault="008F4CC3" w:rsidP="008F4CC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8F4CC3">
              <w:rPr>
                <w:rFonts w:hAnsi="Angsana New"/>
                <w:sz w:val="29"/>
                <w:szCs w:val="29"/>
                <w:lang w:val="en-US"/>
              </w:rPr>
              <w:t>5,615</w:t>
            </w:r>
          </w:p>
        </w:tc>
        <w:tc>
          <w:tcPr>
            <w:tcW w:w="236" w:type="dxa"/>
          </w:tcPr>
          <w:p w14:paraId="2C4FCDE8" w14:textId="77777777" w:rsidR="008F4CC3" w:rsidRPr="008F4CC3" w:rsidRDefault="008F4CC3" w:rsidP="008F4CC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highlight w:val="yellow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C9B03DE" w14:textId="683E7E79" w:rsidR="008F4CC3" w:rsidRPr="008F4CC3" w:rsidRDefault="008F4CC3" w:rsidP="00257915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348"/>
              <w:jc w:val="right"/>
              <w:rPr>
                <w:rFonts w:hAnsi="Angsana New"/>
                <w:sz w:val="29"/>
                <w:szCs w:val="29"/>
                <w:cs/>
                <w:lang w:val="en-US"/>
              </w:rPr>
            </w:pPr>
            <w:r w:rsidRPr="008F4CC3">
              <w:rPr>
                <w:rFonts w:hAnsi="Angsana New"/>
                <w:sz w:val="29"/>
                <w:szCs w:val="29"/>
                <w:lang w:val="en-US"/>
              </w:rPr>
              <w:t xml:space="preserve">  -</w:t>
            </w:r>
          </w:p>
        </w:tc>
        <w:tc>
          <w:tcPr>
            <w:tcW w:w="236" w:type="dxa"/>
          </w:tcPr>
          <w:p w14:paraId="31F0132C" w14:textId="77777777" w:rsidR="008F4CC3" w:rsidRPr="008F4CC3" w:rsidRDefault="008F4CC3" w:rsidP="008F4CC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621C4950" w14:textId="43898EB3" w:rsidR="008F4CC3" w:rsidRPr="008F4CC3" w:rsidRDefault="008F4CC3" w:rsidP="008F4CC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8F4CC3">
              <w:rPr>
                <w:rFonts w:hAnsi="Angsana New"/>
                <w:sz w:val="29"/>
                <w:szCs w:val="29"/>
                <w:lang w:val="en-US"/>
              </w:rPr>
              <w:t>(</w:t>
            </w:r>
            <w:r>
              <w:rPr>
                <w:rFonts w:hAnsi="Angsana New"/>
                <w:sz w:val="29"/>
                <w:szCs w:val="29"/>
                <w:lang w:val="en-US"/>
              </w:rPr>
              <w:t>2</w:t>
            </w:r>
            <w:r w:rsidRPr="008F4CC3">
              <w:rPr>
                <w:rFonts w:hAnsi="Angsana New"/>
                <w:sz w:val="29"/>
                <w:szCs w:val="29"/>
                <w:lang w:val="en-US"/>
              </w:rPr>
              <w:t>9)</w:t>
            </w:r>
          </w:p>
        </w:tc>
        <w:tc>
          <w:tcPr>
            <w:tcW w:w="236" w:type="dxa"/>
          </w:tcPr>
          <w:p w14:paraId="72356318" w14:textId="77777777" w:rsidR="008F4CC3" w:rsidRPr="008F4CC3" w:rsidRDefault="008F4CC3" w:rsidP="008F4CC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27722E" w14:textId="70B998C1" w:rsidR="008F4CC3" w:rsidRPr="008F4CC3" w:rsidRDefault="008F4CC3" w:rsidP="008F4CC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8F4CC3">
              <w:rPr>
                <w:rFonts w:hAnsi="Angsana New"/>
                <w:sz w:val="29"/>
                <w:szCs w:val="29"/>
                <w:lang w:val="en-US"/>
              </w:rPr>
              <w:t>5,</w:t>
            </w:r>
            <w:r>
              <w:rPr>
                <w:rFonts w:hAnsi="Angsana New"/>
                <w:sz w:val="29"/>
                <w:szCs w:val="29"/>
                <w:lang w:val="en-US"/>
              </w:rPr>
              <w:t>586</w:t>
            </w:r>
          </w:p>
        </w:tc>
      </w:tr>
      <w:tr w:rsidR="008F4CC3" w:rsidRPr="008F4CC3" w14:paraId="2CB0E839" w14:textId="77777777" w:rsidTr="00C803C2">
        <w:trPr>
          <w:gridAfter w:val="1"/>
          <w:wAfter w:w="13" w:type="dxa"/>
          <w:cantSplit/>
        </w:trPr>
        <w:tc>
          <w:tcPr>
            <w:tcW w:w="2736" w:type="dxa"/>
          </w:tcPr>
          <w:p w14:paraId="110D5252" w14:textId="77777777" w:rsidR="00AF235E" w:rsidRPr="008F4CC3" w:rsidRDefault="00AF235E" w:rsidP="00072254">
            <w:pPr>
              <w:ind w:left="72" w:hanging="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8F4CC3">
              <w:rPr>
                <w:rFonts w:ascii="Angsana New" w:hAnsi="Angsana New"/>
                <w:sz w:val="29"/>
                <w:szCs w:val="29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1BDE7E" w14:textId="2A8F1579" w:rsidR="00AF235E" w:rsidRPr="008F4CC3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8F4CC3">
              <w:rPr>
                <w:rFonts w:hAnsi="Angsana New"/>
                <w:sz w:val="29"/>
                <w:szCs w:val="29"/>
                <w:lang w:val="en-US"/>
              </w:rPr>
              <w:t>(3,725)</w:t>
            </w:r>
          </w:p>
        </w:tc>
        <w:tc>
          <w:tcPr>
            <w:tcW w:w="236" w:type="dxa"/>
          </w:tcPr>
          <w:p w14:paraId="13336549" w14:textId="77777777" w:rsidR="00AF235E" w:rsidRPr="008F4CC3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35C16F5F" w14:textId="18A75DEB" w:rsidR="00AF235E" w:rsidRPr="008F4CC3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8F4CC3">
              <w:rPr>
                <w:rFonts w:hAnsi="Angsana New"/>
                <w:sz w:val="29"/>
                <w:szCs w:val="29"/>
                <w:lang w:val="en-US"/>
              </w:rPr>
              <w:t>(</w:t>
            </w:r>
            <w:r w:rsidR="008F4CC3">
              <w:rPr>
                <w:rFonts w:hAnsi="Angsana New"/>
                <w:sz w:val="29"/>
                <w:szCs w:val="29"/>
                <w:lang w:val="en-US"/>
              </w:rPr>
              <w:t>37</w:t>
            </w:r>
            <w:r w:rsidR="00257915">
              <w:rPr>
                <w:rFonts w:hAnsi="Angsana New"/>
                <w:sz w:val="29"/>
                <w:szCs w:val="29"/>
                <w:lang w:val="en-US"/>
              </w:rPr>
              <w:t>2</w:t>
            </w:r>
            <w:r w:rsidRPr="008F4CC3">
              <w:rPr>
                <w:rFonts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36" w:type="dxa"/>
          </w:tcPr>
          <w:p w14:paraId="58DA5EC9" w14:textId="77777777" w:rsidR="00AF235E" w:rsidRPr="008F4CC3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C73259A" w14:textId="67830AB4" w:rsidR="00AF235E" w:rsidRPr="008F4CC3" w:rsidRDefault="008F4CC3" w:rsidP="008F4CC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>
              <w:rPr>
                <w:rFonts w:hAnsi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236" w:type="dxa"/>
          </w:tcPr>
          <w:p w14:paraId="787663F4" w14:textId="77777777" w:rsidR="00AF235E" w:rsidRPr="008F4CC3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E56DC4" w14:textId="67CC8D35" w:rsidR="00AF235E" w:rsidRPr="008F4CC3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8F4CC3">
              <w:rPr>
                <w:rFonts w:hAnsi="Angsana New"/>
                <w:sz w:val="29"/>
                <w:szCs w:val="29"/>
                <w:lang w:val="en-US"/>
              </w:rPr>
              <w:t>(</w:t>
            </w:r>
            <w:r w:rsidR="008F4CC3">
              <w:rPr>
                <w:rFonts w:hAnsi="Angsana New"/>
                <w:sz w:val="29"/>
                <w:szCs w:val="29"/>
                <w:lang w:val="en-US"/>
              </w:rPr>
              <w:t>4</w:t>
            </w:r>
            <w:r w:rsidRPr="008F4CC3">
              <w:rPr>
                <w:rFonts w:hAnsi="Angsana New"/>
                <w:sz w:val="29"/>
                <w:szCs w:val="29"/>
                <w:lang w:val="en-US"/>
              </w:rPr>
              <w:t>,</w:t>
            </w:r>
            <w:r w:rsidR="008F4CC3">
              <w:rPr>
                <w:rFonts w:hAnsi="Angsana New"/>
                <w:sz w:val="29"/>
                <w:szCs w:val="29"/>
                <w:lang w:val="en-US"/>
              </w:rPr>
              <w:t>08</w:t>
            </w:r>
            <w:r w:rsidR="00257915">
              <w:rPr>
                <w:rFonts w:hAnsi="Angsana New"/>
                <w:sz w:val="29"/>
                <w:szCs w:val="29"/>
                <w:lang w:val="en-US"/>
              </w:rPr>
              <w:t>8</w:t>
            </w:r>
            <w:r w:rsidRPr="008F4CC3">
              <w:rPr>
                <w:rFonts w:hAnsi="Angsana New"/>
                <w:sz w:val="29"/>
                <w:szCs w:val="29"/>
                <w:lang w:val="en-US"/>
              </w:rPr>
              <w:t>)</w:t>
            </w:r>
          </w:p>
        </w:tc>
      </w:tr>
      <w:tr w:rsidR="008F4CC3" w:rsidRPr="008F4CC3" w14:paraId="0D65BE92" w14:textId="77777777" w:rsidTr="00C803C2">
        <w:trPr>
          <w:gridAfter w:val="1"/>
          <w:wAfter w:w="13" w:type="dxa"/>
          <w:cantSplit/>
        </w:trPr>
        <w:tc>
          <w:tcPr>
            <w:tcW w:w="2736" w:type="dxa"/>
          </w:tcPr>
          <w:p w14:paraId="19C99B77" w14:textId="77777777" w:rsidR="008F4CC3" w:rsidRPr="008F4CC3" w:rsidRDefault="008F4CC3" w:rsidP="008F4CC3">
            <w:pPr>
              <w:ind w:left="72" w:hanging="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8F4CC3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65DE604" w14:textId="44E92267" w:rsidR="008F4CC3" w:rsidRPr="008F4CC3" w:rsidRDefault="008F4CC3" w:rsidP="008F4CC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8F4CC3">
              <w:rPr>
                <w:rFonts w:hAnsi="Angsana New"/>
                <w:sz w:val="29"/>
                <w:szCs w:val="29"/>
                <w:lang w:val="en-US"/>
              </w:rPr>
              <w:t>1,890</w:t>
            </w:r>
          </w:p>
        </w:tc>
        <w:tc>
          <w:tcPr>
            <w:tcW w:w="236" w:type="dxa"/>
          </w:tcPr>
          <w:p w14:paraId="3B4E13BA" w14:textId="77777777" w:rsidR="008F4CC3" w:rsidRPr="008F4CC3" w:rsidRDefault="008F4CC3" w:rsidP="008F4CC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highlight w:val="yellow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3D578C1B" w14:textId="4B286147" w:rsidR="008F4CC3" w:rsidRPr="008F4CC3" w:rsidRDefault="008F4CC3" w:rsidP="008F4CC3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8F4CC3">
              <w:rPr>
                <w:rFonts w:hAnsi="Angsana New"/>
                <w:sz w:val="29"/>
                <w:szCs w:val="29"/>
                <w:lang w:val="en-US"/>
              </w:rPr>
              <w:t>(</w:t>
            </w:r>
            <w:r w:rsidR="00257915">
              <w:rPr>
                <w:rFonts w:hAnsi="Angsana New"/>
                <w:sz w:val="29"/>
                <w:szCs w:val="29"/>
                <w:lang w:val="en-US"/>
              </w:rPr>
              <w:t>372</w:t>
            </w:r>
            <w:r w:rsidRPr="008F4CC3">
              <w:rPr>
                <w:rFonts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36" w:type="dxa"/>
          </w:tcPr>
          <w:p w14:paraId="62A6B0DD" w14:textId="77777777" w:rsidR="008F4CC3" w:rsidRPr="008F4CC3" w:rsidRDefault="008F4CC3" w:rsidP="008F4CC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2FDBEBF2" w14:textId="492657F5" w:rsidR="008F4CC3" w:rsidRPr="008F4CC3" w:rsidRDefault="008F4CC3" w:rsidP="008F4CC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8F4CC3">
              <w:rPr>
                <w:rFonts w:hAnsi="Angsana New"/>
                <w:sz w:val="29"/>
                <w:szCs w:val="29"/>
                <w:lang w:val="en-US"/>
              </w:rPr>
              <w:t>(</w:t>
            </w:r>
            <w:r>
              <w:rPr>
                <w:rFonts w:hAnsi="Angsana New"/>
                <w:sz w:val="29"/>
                <w:szCs w:val="29"/>
                <w:lang w:val="en-US"/>
              </w:rPr>
              <w:t>20</w:t>
            </w:r>
            <w:r w:rsidRPr="008F4CC3">
              <w:rPr>
                <w:rFonts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36" w:type="dxa"/>
          </w:tcPr>
          <w:p w14:paraId="22F77EB4" w14:textId="77777777" w:rsidR="008F4CC3" w:rsidRPr="008F4CC3" w:rsidRDefault="008F4CC3" w:rsidP="008F4CC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BC4866D" w14:textId="48EABF1C" w:rsidR="008F4CC3" w:rsidRPr="008F4CC3" w:rsidRDefault="008F4CC3" w:rsidP="008F4CC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8F4CC3">
              <w:rPr>
                <w:rFonts w:hAnsi="Angsana New"/>
                <w:sz w:val="29"/>
                <w:szCs w:val="29"/>
                <w:lang w:val="en-US"/>
              </w:rPr>
              <w:t>1,</w:t>
            </w:r>
            <w:r w:rsidR="00257915">
              <w:rPr>
                <w:rFonts w:hAnsi="Angsana New"/>
                <w:sz w:val="29"/>
                <w:szCs w:val="29"/>
                <w:lang w:val="en-US"/>
              </w:rPr>
              <w:t>498</w:t>
            </w:r>
          </w:p>
        </w:tc>
      </w:tr>
    </w:tbl>
    <w:p w14:paraId="134C98A5" w14:textId="77777777" w:rsidR="000F0352" w:rsidRPr="00887746" w:rsidRDefault="000F0352" w:rsidP="00887746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14"/>
          <w:szCs w:val="14"/>
          <w:cs/>
        </w:rPr>
      </w:pPr>
    </w:p>
    <w:tbl>
      <w:tblPr>
        <w:tblW w:w="938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36"/>
        <w:gridCol w:w="1584"/>
        <w:gridCol w:w="236"/>
        <w:gridCol w:w="1382"/>
        <w:gridCol w:w="236"/>
        <w:gridCol w:w="1382"/>
        <w:gridCol w:w="236"/>
        <w:gridCol w:w="1584"/>
        <w:gridCol w:w="13"/>
      </w:tblGrid>
      <w:tr w:rsidR="008364B5" w:rsidRPr="009C46DC" w14:paraId="47BB8B1C" w14:textId="77777777" w:rsidTr="00C803C2">
        <w:trPr>
          <w:cantSplit/>
        </w:trPr>
        <w:tc>
          <w:tcPr>
            <w:tcW w:w="2736" w:type="dxa"/>
          </w:tcPr>
          <w:p w14:paraId="7C88AEDB" w14:textId="77777777" w:rsidR="008364B5" w:rsidRPr="009C46DC" w:rsidRDefault="008364B5" w:rsidP="00EA641B">
            <w:pPr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653" w:type="dxa"/>
            <w:gridSpan w:val="8"/>
            <w:tcBorders>
              <w:bottom w:val="single" w:sz="4" w:space="0" w:color="auto"/>
            </w:tcBorders>
          </w:tcPr>
          <w:p w14:paraId="22A8FB40" w14:textId="77777777" w:rsidR="008364B5" w:rsidRPr="009C46DC" w:rsidRDefault="00FC08C7" w:rsidP="00EA641B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C46D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 (พันบาท)</w:t>
            </w:r>
          </w:p>
        </w:tc>
      </w:tr>
      <w:tr w:rsidR="00F527EA" w:rsidRPr="009C46DC" w14:paraId="3FFE850D" w14:textId="77777777" w:rsidTr="00C803C2">
        <w:trPr>
          <w:gridAfter w:val="1"/>
          <w:wAfter w:w="13" w:type="dxa"/>
          <w:cantSplit/>
        </w:trPr>
        <w:tc>
          <w:tcPr>
            <w:tcW w:w="2736" w:type="dxa"/>
          </w:tcPr>
          <w:p w14:paraId="00D4883E" w14:textId="77777777" w:rsidR="00F527EA" w:rsidRPr="009C46DC" w:rsidRDefault="00F527EA" w:rsidP="00EA641B">
            <w:pPr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7B688B" w14:textId="77777777" w:rsidR="00F527EA" w:rsidRPr="009C46DC" w:rsidRDefault="00F527EA" w:rsidP="0000246E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C46DC">
              <w:rPr>
                <w:rFonts w:ascii="Angsana New" w:hAnsi="Angsana New"/>
                <w:sz w:val="29"/>
                <w:szCs w:val="29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669B47" w14:textId="77777777" w:rsidR="00F527EA" w:rsidRPr="009C46DC" w:rsidRDefault="00F527EA" w:rsidP="00EA641B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5FBEB3" w14:textId="77777777" w:rsidR="00F527EA" w:rsidRPr="009C46DC" w:rsidRDefault="00F527EA" w:rsidP="00EA641B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C46DC">
              <w:rPr>
                <w:rFonts w:ascii="Angsana New" w:hAnsi="Angsana New"/>
                <w:sz w:val="29"/>
                <w:szCs w:val="29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238C95" w14:textId="77777777" w:rsidR="00F527EA" w:rsidRPr="009C46DC" w:rsidRDefault="00F527EA" w:rsidP="00EA641B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D4E268" w14:textId="77777777" w:rsidR="00F527EA" w:rsidRPr="009C46DC" w:rsidRDefault="00F527EA" w:rsidP="0000246E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C46DC">
              <w:rPr>
                <w:rFonts w:ascii="Angsana New" w:hAnsi="Angsana New"/>
                <w:sz w:val="29"/>
                <w:szCs w:val="29"/>
                <w:cs/>
              </w:rPr>
              <w:t>ยอดคงเหลือ</w:t>
            </w:r>
          </w:p>
        </w:tc>
      </w:tr>
      <w:tr w:rsidR="00C0445A" w:rsidRPr="009C46DC" w14:paraId="6E4AEBA9" w14:textId="77777777" w:rsidTr="00C803C2">
        <w:trPr>
          <w:gridAfter w:val="1"/>
          <w:wAfter w:w="13" w:type="dxa"/>
          <w:cantSplit/>
        </w:trPr>
        <w:tc>
          <w:tcPr>
            <w:tcW w:w="2736" w:type="dxa"/>
          </w:tcPr>
          <w:p w14:paraId="22431253" w14:textId="77777777" w:rsidR="00C0445A" w:rsidRPr="009C46DC" w:rsidRDefault="00C0445A" w:rsidP="00EA641B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22C263" w14:textId="7FF4327A" w:rsidR="00C0445A" w:rsidRPr="009C46DC" w:rsidRDefault="00777F8A" w:rsidP="00DD1D19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C46DC">
              <w:rPr>
                <w:rFonts w:ascii="Angsana New" w:hAnsi="Angsana New"/>
                <w:sz w:val="29"/>
                <w:szCs w:val="29"/>
              </w:rPr>
              <w:t>31</w:t>
            </w:r>
            <w:r w:rsidR="00C0445A" w:rsidRPr="009C46DC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9C46DC">
              <w:rPr>
                <w:rFonts w:ascii="Angsana New" w:hAnsi="Angsana New"/>
                <w:sz w:val="29"/>
                <w:szCs w:val="29"/>
              </w:rPr>
              <w:t>2</w:t>
            </w:r>
            <w:r w:rsidR="00F93203" w:rsidRPr="009C46DC">
              <w:rPr>
                <w:rFonts w:ascii="Angsana New" w:hAnsi="Angsana New"/>
                <w:sz w:val="29"/>
                <w:szCs w:val="29"/>
              </w:rPr>
              <w:t>5</w:t>
            </w:r>
            <w:r w:rsidRPr="009C46DC">
              <w:rPr>
                <w:rFonts w:ascii="Angsana New" w:hAnsi="Angsana New"/>
                <w:sz w:val="29"/>
                <w:szCs w:val="29"/>
              </w:rPr>
              <w:t>6</w:t>
            </w:r>
            <w:r w:rsidR="00AF235E" w:rsidRPr="009C46DC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236" w:type="dxa"/>
          </w:tcPr>
          <w:p w14:paraId="0A880757" w14:textId="77777777" w:rsidR="00C0445A" w:rsidRPr="009C46DC" w:rsidRDefault="00C0445A" w:rsidP="00EA641B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F8E5101" w14:textId="77777777" w:rsidR="00C0445A" w:rsidRPr="009C46DC" w:rsidRDefault="00C0445A" w:rsidP="00EA641B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C46DC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1C646E8" w14:textId="77777777" w:rsidR="00C0445A" w:rsidRPr="009C46DC" w:rsidRDefault="00C0445A" w:rsidP="00EA641B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E9AFBAD" w14:textId="77777777" w:rsidR="00C0445A" w:rsidRPr="009C46DC" w:rsidRDefault="00C0445A" w:rsidP="00EA641B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C46DC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36" w:type="dxa"/>
          </w:tcPr>
          <w:p w14:paraId="3AB5DF52" w14:textId="77777777" w:rsidR="00C0445A" w:rsidRPr="009C46DC" w:rsidRDefault="00C0445A" w:rsidP="00EA641B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452936" w14:textId="2712B905" w:rsidR="00C0445A" w:rsidRPr="009C46DC" w:rsidRDefault="00777F8A" w:rsidP="00EA641B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C46DC">
              <w:rPr>
                <w:rFonts w:ascii="Angsana New" w:hAnsi="Angsana New"/>
                <w:sz w:val="29"/>
                <w:szCs w:val="29"/>
              </w:rPr>
              <w:t>31</w:t>
            </w:r>
            <w:r w:rsidR="00C0445A" w:rsidRPr="009C46DC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9C46DC">
              <w:rPr>
                <w:rFonts w:ascii="Angsana New" w:hAnsi="Angsana New"/>
                <w:sz w:val="29"/>
                <w:szCs w:val="29"/>
              </w:rPr>
              <w:t>2</w:t>
            </w:r>
            <w:r w:rsidR="00F93203" w:rsidRPr="009C46DC">
              <w:rPr>
                <w:rFonts w:ascii="Angsana New" w:hAnsi="Angsana New"/>
                <w:sz w:val="29"/>
                <w:szCs w:val="29"/>
              </w:rPr>
              <w:t>5</w:t>
            </w:r>
            <w:r w:rsidRPr="009C46DC">
              <w:rPr>
                <w:rFonts w:ascii="Angsana New" w:hAnsi="Angsana New"/>
                <w:sz w:val="29"/>
                <w:szCs w:val="29"/>
              </w:rPr>
              <w:t>6</w:t>
            </w:r>
            <w:r w:rsidR="00AF235E" w:rsidRPr="009C46DC"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AF235E" w:rsidRPr="009C46DC" w14:paraId="35B13616" w14:textId="77777777" w:rsidTr="00C803C2">
        <w:trPr>
          <w:gridAfter w:val="1"/>
          <w:wAfter w:w="13" w:type="dxa"/>
          <w:cantSplit/>
        </w:trPr>
        <w:tc>
          <w:tcPr>
            <w:tcW w:w="2736" w:type="dxa"/>
          </w:tcPr>
          <w:p w14:paraId="4B3F93BA" w14:textId="77777777" w:rsidR="00AF235E" w:rsidRPr="009C46DC" w:rsidRDefault="00AF235E" w:rsidP="00072254">
            <w:pPr>
              <w:ind w:left="72" w:hanging="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9C46DC">
              <w:rPr>
                <w:rFonts w:ascii="Angsana New" w:hAnsi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131E9C" w14:textId="571B491E" w:rsidR="00AF235E" w:rsidRPr="009C46DC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9C46DC">
              <w:rPr>
                <w:rFonts w:hAnsi="Angsana New"/>
                <w:sz w:val="29"/>
                <w:szCs w:val="29"/>
                <w:lang w:val="en-US"/>
              </w:rPr>
              <w:t>5,615</w:t>
            </w:r>
          </w:p>
        </w:tc>
        <w:tc>
          <w:tcPr>
            <w:tcW w:w="236" w:type="dxa"/>
          </w:tcPr>
          <w:p w14:paraId="358A30EC" w14:textId="77777777" w:rsidR="00AF235E" w:rsidRPr="009C46DC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highlight w:val="yellow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18396F1" w14:textId="2E06F777" w:rsidR="00AF235E" w:rsidRPr="009C46DC" w:rsidRDefault="00AF235E" w:rsidP="00257915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348"/>
              <w:jc w:val="right"/>
              <w:rPr>
                <w:rFonts w:hAnsi="Angsana New"/>
                <w:sz w:val="29"/>
                <w:szCs w:val="29"/>
                <w:cs/>
                <w:lang w:val="en-US"/>
              </w:rPr>
            </w:pPr>
            <w:r w:rsidRPr="009C46DC">
              <w:rPr>
                <w:rFonts w:hAnsi="Angsana New"/>
                <w:sz w:val="29"/>
                <w:szCs w:val="29"/>
                <w:lang w:val="en-US"/>
              </w:rPr>
              <w:t xml:space="preserve">       -</w:t>
            </w:r>
          </w:p>
        </w:tc>
        <w:tc>
          <w:tcPr>
            <w:tcW w:w="236" w:type="dxa"/>
          </w:tcPr>
          <w:p w14:paraId="004260CA" w14:textId="77777777" w:rsidR="00AF235E" w:rsidRPr="009C46DC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D87D291" w14:textId="5ACA8AFB" w:rsidR="00AF235E" w:rsidRPr="009C46DC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left"/>
              <w:rPr>
                <w:rFonts w:hAnsi="Angsana New"/>
                <w:sz w:val="29"/>
                <w:szCs w:val="29"/>
                <w:lang w:val="en-US"/>
              </w:rPr>
            </w:pPr>
            <w:r w:rsidRPr="009C46DC">
              <w:rPr>
                <w:rFonts w:hAnsi="Angsana New"/>
                <w:sz w:val="29"/>
                <w:szCs w:val="29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14:paraId="2EA5CC76" w14:textId="77777777" w:rsidR="00AF235E" w:rsidRPr="009C46DC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A18D29" w14:textId="44E35F96" w:rsidR="00AF235E" w:rsidRPr="009C46DC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9C46DC">
              <w:rPr>
                <w:rFonts w:hAnsi="Angsana New"/>
                <w:sz w:val="29"/>
                <w:szCs w:val="29"/>
                <w:lang w:val="en-US"/>
              </w:rPr>
              <w:t>5,615</w:t>
            </w:r>
          </w:p>
        </w:tc>
      </w:tr>
      <w:tr w:rsidR="00AF235E" w:rsidRPr="009C46DC" w14:paraId="17EE9917" w14:textId="77777777" w:rsidTr="00C803C2">
        <w:trPr>
          <w:gridAfter w:val="1"/>
          <w:wAfter w:w="13" w:type="dxa"/>
          <w:cantSplit/>
        </w:trPr>
        <w:tc>
          <w:tcPr>
            <w:tcW w:w="2736" w:type="dxa"/>
          </w:tcPr>
          <w:p w14:paraId="6A74BBD0" w14:textId="77777777" w:rsidR="00AF235E" w:rsidRPr="009C46DC" w:rsidRDefault="00AF235E" w:rsidP="00072254">
            <w:pPr>
              <w:ind w:left="72" w:hanging="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9C46DC">
              <w:rPr>
                <w:rFonts w:ascii="Angsana New" w:hAnsi="Angsana New"/>
                <w:sz w:val="29"/>
                <w:szCs w:val="29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5601E4" w14:textId="0C4E8FB0" w:rsidR="00AF235E" w:rsidRPr="009C46DC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9C46DC">
              <w:rPr>
                <w:rFonts w:hAnsi="Angsana New"/>
                <w:sz w:val="29"/>
                <w:szCs w:val="29"/>
                <w:lang w:val="en-US"/>
              </w:rPr>
              <w:t>(3,206)</w:t>
            </w:r>
          </w:p>
        </w:tc>
        <w:tc>
          <w:tcPr>
            <w:tcW w:w="236" w:type="dxa"/>
          </w:tcPr>
          <w:p w14:paraId="4D934DD0" w14:textId="77777777" w:rsidR="00AF235E" w:rsidRPr="009C46DC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71CF111" w14:textId="224780D1" w:rsidR="00AF235E" w:rsidRPr="009C46DC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9C46DC">
              <w:rPr>
                <w:rFonts w:hAnsi="Angsana New"/>
                <w:sz w:val="29"/>
                <w:szCs w:val="29"/>
                <w:lang w:val="en-US"/>
              </w:rPr>
              <w:t>(519)</w:t>
            </w:r>
          </w:p>
        </w:tc>
        <w:tc>
          <w:tcPr>
            <w:tcW w:w="236" w:type="dxa"/>
          </w:tcPr>
          <w:p w14:paraId="1C58DE1D" w14:textId="77777777" w:rsidR="00AF235E" w:rsidRPr="009C46DC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84DB636" w14:textId="380DFFFC" w:rsidR="00AF235E" w:rsidRPr="009C46DC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left"/>
              <w:rPr>
                <w:rFonts w:hAnsi="Angsana New"/>
                <w:sz w:val="29"/>
                <w:szCs w:val="29"/>
                <w:lang w:val="en-US"/>
              </w:rPr>
            </w:pPr>
            <w:r w:rsidRPr="009C46DC">
              <w:rPr>
                <w:rFonts w:hAnsi="Angsana New"/>
                <w:sz w:val="29"/>
                <w:szCs w:val="29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14:paraId="7853E784" w14:textId="77777777" w:rsidR="00AF235E" w:rsidRPr="009C46DC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E5B21B" w14:textId="18C22B00" w:rsidR="00AF235E" w:rsidRPr="009C46DC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9C46DC">
              <w:rPr>
                <w:rFonts w:hAnsi="Angsana New"/>
                <w:sz w:val="29"/>
                <w:szCs w:val="29"/>
                <w:lang w:val="en-US"/>
              </w:rPr>
              <w:t>(3,725)</w:t>
            </w:r>
          </w:p>
        </w:tc>
      </w:tr>
      <w:tr w:rsidR="00AF235E" w:rsidRPr="009C46DC" w14:paraId="1F2309D1" w14:textId="77777777" w:rsidTr="00C803C2">
        <w:trPr>
          <w:gridAfter w:val="1"/>
          <w:wAfter w:w="13" w:type="dxa"/>
          <w:cantSplit/>
        </w:trPr>
        <w:tc>
          <w:tcPr>
            <w:tcW w:w="2736" w:type="dxa"/>
          </w:tcPr>
          <w:p w14:paraId="3773D4AF" w14:textId="77777777" w:rsidR="00AF235E" w:rsidRPr="009C46DC" w:rsidRDefault="00AF235E" w:rsidP="00072254">
            <w:pPr>
              <w:ind w:left="72" w:hanging="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9C46DC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1B3026E" w14:textId="34FEB043" w:rsidR="00AF235E" w:rsidRPr="009C46DC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9C46DC">
              <w:rPr>
                <w:rFonts w:hAnsi="Angsana New"/>
                <w:sz w:val="29"/>
                <w:szCs w:val="29"/>
                <w:lang w:val="en-US"/>
              </w:rPr>
              <w:t>2,409</w:t>
            </w:r>
          </w:p>
        </w:tc>
        <w:tc>
          <w:tcPr>
            <w:tcW w:w="236" w:type="dxa"/>
          </w:tcPr>
          <w:p w14:paraId="7B713363" w14:textId="77777777" w:rsidR="00AF235E" w:rsidRPr="009C46DC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highlight w:val="yellow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40CD5FDD" w14:textId="4C4738D5" w:rsidR="00AF235E" w:rsidRPr="009C46DC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522"/>
              </w:tabs>
              <w:ind w:right="163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9C46DC">
              <w:rPr>
                <w:rFonts w:hAnsi="Angsana New"/>
                <w:sz w:val="29"/>
                <w:szCs w:val="29"/>
                <w:lang w:val="en-US"/>
              </w:rPr>
              <w:t>(519)</w:t>
            </w:r>
          </w:p>
        </w:tc>
        <w:tc>
          <w:tcPr>
            <w:tcW w:w="236" w:type="dxa"/>
          </w:tcPr>
          <w:p w14:paraId="21E387B7" w14:textId="77777777" w:rsidR="00AF235E" w:rsidRPr="009C46DC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30DA3692" w14:textId="5E1F12EE" w:rsidR="00AF235E" w:rsidRPr="009C46DC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left"/>
              <w:rPr>
                <w:rFonts w:hAnsi="Angsana New"/>
                <w:sz w:val="29"/>
                <w:szCs w:val="29"/>
                <w:lang w:val="en-US"/>
              </w:rPr>
            </w:pPr>
            <w:r w:rsidRPr="009C46DC">
              <w:rPr>
                <w:rFonts w:hAnsi="Angsana New"/>
                <w:sz w:val="29"/>
                <w:szCs w:val="29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14:paraId="3E6C56A1" w14:textId="77777777" w:rsidR="00AF235E" w:rsidRPr="009C46DC" w:rsidRDefault="00AF235E" w:rsidP="00AF235E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D44454A" w14:textId="770D4E77" w:rsidR="00AF235E" w:rsidRPr="009C46DC" w:rsidRDefault="00AF235E" w:rsidP="00AF235E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9C46DC">
              <w:rPr>
                <w:rFonts w:hAnsi="Angsana New"/>
                <w:sz w:val="29"/>
                <w:szCs w:val="29"/>
                <w:lang w:val="en-US"/>
              </w:rPr>
              <w:t>1,890</w:t>
            </w:r>
          </w:p>
        </w:tc>
      </w:tr>
    </w:tbl>
    <w:p w14:paraId="1E3C59EA" w14:textId="77777777" w:rsidR="00615E8A" w:rsidRPr="00887746" w:rsidRDefault="00615E8A" w:rsidP="00887746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14"/>
          <w:szCs w:val="14"/>
        </w:rPr>
      </w:pPr>
    </w:p>
    <w:p w14:paraId="0C522853" w14:textId="4E0EF094" w:rsidR="006F73B9" w:rsidRPr="009C46DC" w:rsidRDefault="00D42B1C" w:rsidP="00452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9"/>
          <w:szCs w:val="29"/>
        </w:rPr>
      </w:pPr>
      <w:r w:rsidRPr="009C46DC">
        <w:rPr>
          <w:rFonts w:ascii="Angsana New" w:hAnsi="Angsana New"/>
          <w:spacing w:val="-2"/>
          <w:sz w:val="29"/>
          <w:szCs w:val="29"/>
          <w:cs/>
        </w:rPr>
        <w:t>ค่าใช้จ่ายตัดบัญชี</w:t>
      </w:r>
      <w:r w:rsidR="00C46AEE" w:rsidRPr="009C46DC">
        <w:rPr>
          <w:rFonts w:ascii="Angsana New" w:hAnsi="Angsana New"/>
          <w:spacing w:val="-2"/>
          <w:sz w:val="29"/>
          <w:szCs w:val="29"/>
          <w:cs/>
        </w:rPr>
        <w:t xml:space="preserve">สำหรับปี </w:t>
      </w:r>
      <w:r w:rsidR="00777F8A" w:rsidRPr="009C46DC">
        <w:rPr>
          <w:rFonts w:ascii="Angsana New" w:hAnsi="Angsana New"/>
          <w:spacing w:val="-2"/>
          <w:sz w:val="29"/>
          <w:szCs w:val="29"/>
        </w:rPr>
        <w:t>2</w:t>
      </w:r>
      <w:r w:rsidR="00F93203" w:rsidRPr="009C46DC">
        <w:rPr>
          <w:rFonts w:ascii="Angsana New" w:hAnsi="Angsana New"/>
          <w:spacing w:val="-2"/>
          <w:sz w:val="29"/>
          <w:szCs w:val="29"/>
        </w:rPr>
        <w:t>5</w:t>
      </w:r>
      <w:r w:rsidR="00777F8A" w:rsidRPr="009C46DC">
        <w:rPr>
          <w:rFonts w:ascii="Angsana New" w:hAnsi="Angsana New"/>
          <w:spacing w:val="-2"/>
          <w:sz w:val="29"/>
          <w:szCs w:val="29"/>
        </w:rPr>
        <w:t>6</w:t>
      </w:r>
      <w:r w:rsidR="00AF235E" w:rsidRPr="009C46DC">
        <w:rPr>
          <w:rFonts w:ascii="Angsana New" w:hAnsi="Angsana New"/>
          <w:spacing w:val="-2"/>
          <w:sz w:val="29"/>
          <w:szCs w:val="29"/>
        </w:rPr>
        <w:t>8</w:t>
      </w:r>
      <w:r w:rsidR="00933B93" w:rsidRPr="009C46DC">
        <w:rPr>
          <w:rFonts w:ascii="Angsana New" w:hAnsi="Angsana New"/>
          <w:spacing w:val="-2"/>
          <w:sz w:val="29"/>
          <w:szCs w:val="29"/>
          <w:cs/>
        </w:rPr>
        <w:t xml:space="preserve"> และ </w:t>
      </w:r>
      <w:r w:rsidR="00777F8A" w:rsidRPr="009C46DC">
        <w:rPr>
          <w:rFonts w:ascii="Angsana New" w:hAnsi="Angsana New"/>
          <w:spacing w:val="-2"/>
          <w:sz w:val="29"/>
          <w:szCs w:val="29"/>
        </w:rPr>
        <w:t>2</w:t>
      </w:r>
      <w:r w:rsidR="00F93203" w:rsidRPr="009C46DC">
        <w:rPr>
          <w:rFonts w:ascii="Angsana New" w:hAnsi="Angsana New"/>
          <w:spacing w:val="-2"/>
          <w:sz w:val="29"/>
          <w:szCs w:val="29"/>
        </w:rPr>
        <w:t>5</w:t>
      </w:r>
      <w:r w:rsidR="00777F8A" w:rsidRPr="009C46DC">
        <w:rPr>
          <w:rFonts w:ascii="Angsana New" w:hAnsi="Angsana New"/>
          <w:spacing w:val="-2"/>
          <w:sz w:val="29"/>
          <w:szCs w:val="29"/>
        </w:rPr>
        <w:t>6</w:t>
      </w:r>
      <w:r w:rsidR="00AF235E" w:rsidRPr="009C46DC">
        <w:rPr>
          <w:rFonts w:ascii="Angsana New" w:hAnsi="Angsana New"/>
          <w:spacing w:val="-2"/>
          <w:sz w:val="29"/>
          <w:szCs w:val="29"/>
        </w:rPr>
        <w:t>7</w:t>
      </w:r>
      <w:r w:rsidR="00C46AEE" w:rsidRPr="009C46DC">
        <w:rPr>
          <w:rFonts w:ascii="Angsana New" w:hAnsi="Angsana New"/>
          <w:spacing w:val="-2"/>
          <w:sz w:val="29"/>
          <w:szCs w:val="29"/>
          <w:cs/>
        </w:rPr>
        <w:t xml:space="preserve"> มีจำนวนเงินประมาณ </w:t>
      </w:r>
      <w:r w:rsidR="00887746">
        <w:rPr>
          <w:rFonts w:ascii="Angsana New" w:hAnsi="Angsana New"/>
          <w:spacing w:val="-2"/>
          <w:sz w:val="29"/>
          <w:szCs w:val="29"/>
        </w:rPr>
        <w:t xml:space="preserve">0.6 </w:t>
      </w:r>
      <w:r w:rsidR="00887746">
        <w:rPr>
          <w:rFonts w:ascii="Angsana New" w:hAnsi="Angsana New" w:hint="cs"/>
          <w:spacing w:val="-2"/>
          <w:sz w:val="29"/>
          <w:szCs w:val="29"/>
          <w:cs/>
        </w:rPr>
        <w:t xml:space="preserve">ล้านบาทและ </w:t>
      </w:r>
      <w:r w:rsidR="00777F8A" w:rsidRPr="00887746">
        <w:rPr>
          <w:rFonts w:ascii="Angsana New" w:hAnsi="Angsana New"/>
          <w:spacing w:val="-2"/>
          <w:sz w:val="29"/>
          <w:szCs w:val="29"/>
        </w:rPr>
        <w:t>0</w:t>
      </w:r>
      <w:r w:rsidR="00615E8A" w:rsidRPr="00887746">
        <w:rPr>
          <w:rFonts w:ascii="Angsana New" w:hAnsi="Angsana New"/>
          <w:spacing w:val="-2"/>
          <w:sz w:val="29"/>
          <w:szCs w:val="29"/>
        </w:rPr>
        <w:t>.</w:t>
      </w:r>
      <w:r w:rsidR="00660C5D" w:rsidRPr="00887746">
        <w:rPr>
          <w:rFonts w:ascii="Angsana New" w:hAnsi="Angsana New"/>
          <w:spacing w:val="-2"/>
          <w:sz w:val="29"/>
          <w:szCs w:val="29"/>
        </w:rPr>
        <w:t>7</w:t>
      </w:r>
      <w:r w:rsidR="001D1469" w:rsidRPr="009C46DC">
        <w:rPr>
          <w:rFonts w:ascii="Angsana New" w:hAnsi="Angsana New"/>
          <w:spacing w:val="-2"/>
          <w:sz w:val="29"/>
          <w:szCs w:val="29"/>
          <w:cs/>
        </w:rPr>
        <w:t xml:space="preserve"> ล้านบาท</w:t>
      </w:r>
      <w:r w:rsidR="00887746">
        <w:rPr>
          <w:rFonts w:ascii="Angsana New" w:hAnsi="Angsana New" w:hint="cs"/>
          <w:spacing w:val="-2"/>
          <w:sz w:val="29"/>
          <w:szCs w:val="29"/>
          <w:cs/>
        </w:rPr>
        <w:t xml:space="preserve"> ตามลำดับ</w:t>
      </w:r>
      <w:r w:rsidR="00660C5D" w:rsidRPr="009C46DC">
        <w:rPr>
          <w:rFonts w:ascii="Angsana New" w:hAnsi="Angsana New"/>
          <w:spacing w:val="-2"/>
          <w:sz w:val="29"/>
          <w:szCs w:val="29"/>
          <w:cs/>
        </w:rPr>
        <w:t>ในงบการเงินรวม</w:t>
      </w:r>
      <w:r w:rsidR="00887746">
        <w:rPr>
          <w:rFonts w:ascii="Angsana New" w:hAnsi="Angsana New" w:hint="cs"/>
          <w:spacing w:val="-2"/>
          <w:sz w:val="29"/>
          <w:szCs w:val="29"/>
          <w:cs/>
        </w:rPr>
        <w:t xml:space="preserve"> </w:t>
      </w:r>
      <w:r w:rsidR="00660C5D" w:rsidRPr="009C46DC">
        <w:rPr>
          <w:rFonts w:ascii="Angsana New" w:hAnsi="Angsana New"/>
          <w:spacing w:val="-2"/>
          <w:sz w:val="29"/>
          <w:szCs w:val="29"/>
          <w:cs/>
        </w:rPr>
        <w:t xml:space="preserve">และ </w:t>
      </w:r>
      <w:r w:rsidR="00257915">
        <w:rPr>
          <w:rFonts w:ascii="Angsana New" w:hAnsi="Angsana New"/>
          <w:spacing w:val="-2"/>
          <w:sz w:val="29"/>
          <w:szCs w:val="29"/>
        </w:rPr>
        <w:t>0.</w:t>
      </w:r>
      <w:r w:rsidR="00EE65FA">
        <w:rPr>
          <w:rFonts w:ascii="Angsana New" w:hAnsi="Angsana New"/>
          <w:spacing w:val="-2"/>
          <w:sz w:val="29"/>
          <w:szCs w:val="29"/>
        </w:rPr>
        <w:t>4</w:t>
      </w:r>
      <w:r w:rsidR="00257915">
        <w:rPr>
          <w:rFonts w:ascii="Angsana New" w:hAnsi="Angsana New"/>
          <w:spacing w:val="-2"/>
          <w:sz w:val="29"/>
          <w:szCs w:val="29"/>
        </w:rPr>
        <w:t xml:space="preserve"> </w:t>
      </w:r>
      <w:r w:rsidR="00257915">
        <w:rPr>
          <w:rFonts w:ascii="Angsana New" w:hAnsi="Angsana New" w:hint="cs"/>
          <w:spacing w:val="-2"/>
          <w:sz w:val="29"/>
          <w:szCs w:val="29"/>
          <w:cs/>
        </w:rPr>
        <w:t xml:space="preserve">ล้านบาทและ </w:t>
      </w:r>
      <w:r w:rsidR="006E4B9A">
        <w:rPr>
          <w:rFonts w:ascii="Angsana New" w:hAnsi="Angsana New"/>
          <w:spacing w:val="-2"/>
          <w:sz w:val="29"/>
          <w:szCs w:val="29"/>
        </w:rPr>
        <w:t>0.5</w:t>
      </w:r>
      <w:r w:rsidR="00660C5D" w:rsidRPr="009C46DC">
        <w:rPr>
          <w:rFonts w:ascii="Angsana New" w:hAnsi="Angsana New"/>
          <w:spacing w:val="-2"/>
          <w:sz w:val="29"/>
          <w:szCs w:val="29"/>
        </w:rPr>
        <w:t xml:space="preserve"> </w:t>
      </w:r>
      <w:r w:rsidR="00660C5D" w:rsidRPr="009C46DC">
        <w:rPr>
          <w:rFonts w:ascii="Angsana New" w:hAnsi="Angsana New"/>
          <w:spacing w:val="-2"/>
          <w:sz w:val="29"/>
          <w:szCs w:val="29"/>
          <w:cs/>
        </w:rPr>
        <w:t>ล้านบาท</w:t>
      </w:r>
      <w:r w:rsidR="00257915">
        <w:rPr>
          <w:rFonts w:ascii="Angsana New" w:hAnsi="Angsana New" w:hint="cs"/>
          <w:spacing w:val="-2"/>
          <w:sz w:val="29"/>
          <w:szCs w:val="29"/>
          <w:cs/>
        </w:rPr>
        <w:t xml:space="preserve"> ตามลำดับ</w:t>
      </w:r>
      <w:r w:rsidR="00660C5D" w:rsidRPr="009C46DC">
        <w:rPr>
          <w:rFonts w:ascii="Angsana New" w:hAnsi="Angsana New"/>
          <w:spacing w:val="-2"/>
          <w:sz w:val="29"/>
          <w:szCs w:val="29"/>
          <w:cs/>
        </w:rPr>
        <w:t>ในงบการเงินเฉพาะกิจการ</w:t>
      </w:r>
      <w:r w:rsidR="001C3B33" w:rsidRPr="009C46DC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Pr="009C46DC">
        <w:rPr>
          <w:rFonts w:ascii="Angsana New" w:hAnsi="Angsana New"/>
          <w:spacing w:val="-2"/>
          <w:sz w:val="29"/>
          <w:szCs w:val="29"/>
          <w:cs/>
        </w:rPr>
        <w:t xml:space="preserve">ซึ่งแสดงเป็นส่วนหนึ่งของ </w:t>
      </w:r>
      <w:r w:rsidRPr="009C46DC">
        <w:rPr>
          <w:rFonts w:ascii="Angsana New" w:hAnsi="Angsana New"/>
          <w:spacing w:val="-2"/>
          <w:sz w:val="29"/>
          <w:szCs w:val="29"/>
        </w:rPr>
        <w:t>“</w:t>
      </w:r>
      <w:r w:rsidRPr="009C46DC">
        <w:rPr>
          <w:rFonts w:ascii="Angsana New" w:hAnsi="Angsana New"/>
          <w:spacing w:val="-2"/>
          <w:sz w:val="29"/>
          <w:szCs w:val="29"/>
          <w:cs/>
        </w:rPr>
        <w:t>ค่าใช้จ่ายในการบริหาร</w:t>
      </w:r>
      <w:r w:rsidRPr="009C46DC">
        <w:rPr>
          <w:rFonts w:ascii="Angsana New" w:hAnsi="Angsana New"/>
          <w:spacing w:val="-2"/>
          <w:sz w:val="29"/>
          <w:szCs w:val="29"/>
        </w:rPr>
        <w:t>”</w:t>
      </w:r>
      <w:r w:rsidR="000237A3" w:rsidRPr="009C46DC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Pr="009C46DC">
        <w:rPr>
          <w:rFonts w:ascii="Angsana New" w:hAnsi="Angsana New"/>
          <w:spacing w:val="-2"/>
          <w:sz w:val="29"/>
          <w:szCs w:val="29"/>
          <w:cs/>
        </w:rPr>
        <w:t>ในงบกำไรขาดทุนเบ็ดเสร็จ</w:t>
      </w:r>
    </w:p>
    <w:p w14:paraId="46E1A21D" w14:textId="77777777" w:rsidR="00A12BA3" w:rsidRPr="00887746" w:rsidRDefault="00A12BA3" w:rsidP="00887746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14"/>
          <w:szCs w:val="14"/>
        </w:rPr>
      </w:pPr>
    </w:p>
    <w:p w14:paraId="59150195" w14:textId="77777777" w:rsidR="00996EDB" w:rsidRPr="009C46DC" w:rsidRDefault="00996EDB" w:rsidP="00996ED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9C46DC">
        <w:rPr>
          <w:rFonts w:ascii="Angsana New" w:hAnsi="Angsana New"/>
          <w:b/>
          <w:bCs/>
          <w:sz w:val="29"/>
          <w:szCs w:val="29"/>
          <w:cs/>
        </w:rPr>
        <w:t>เงินกู้ยืมระยะสั้นจากสถาบันการเงิน</w:t>
      </w:r>
    </w:p>
    <w:p w14:paraId="15EAA32C" w14:textId="77777777" w:rsidR="00CF6898" w:rsidRPr="00887746" w:rsidRDefault="00CF6898" w:rsidP="00887746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39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00"/>
        <w:gridCol w:w="288"/>
        <w:gridCol w:w="2160"/>
        <w:gridCol w:w="288"/>
        <w:gridCol w:w="2160"/>
      </w:tblGrid>
      <w:tr w:rsidR="00794F75" w:rsidRPr="009C46DC" w14:paraId="313B5B2B" w14:textId="77777777" w:rsidTr="00794F75">
        <w:trPr>
          <w:trHeight w:val="20"/>
          <w:tblHeader/>
        </w:trPr>
        <w:tc>
          <w:tcPr>
            <w:tcW w:w="4500" w:type="dxa"/>
            <w:vAlign w:val="bottom"/>
          </w:tcPr>
          <w:p w14:paraId="5AA9475A" w14:textId="77777777" w:rsidR="00794F75" w:rsidRPr="009C46DC" w:rsidRDefault="00794F75" w:rsidP="00470AD7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29"/>
                <w:szCs w:val="29"/>
                <w:u w:val="single"/>
                <w:cs/>
                <w:lang w:eastAsia="en-US"/>
              </w:rPr>
            </w:pPr>
          </w:p>
        </w:tc>
        <w:tc>
          <w:tcPr>
            <w:tcW w:w="288" w:type="dxa"/>
          </w:tcPr>
          <w:p w14:paraId="7A38307C" w14:textId="77777777" w:rsidR="00794F75" w:rsidRPr="009C46DC" w:rsidRDefault="00794F75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4608" w:type="dxa"/>
            <w:gridSpan w:val="3"/>
            <w:tcBorders>
              <w:bottom w:val="single" w:sz="4" w:space="0" w:color="auto"/>
            </w:tcBorders>
          </w:tcPr>
          <w:p w14:paraId="6FD749E9" w14:textId="13CC20AD" w:rsidR="00794F75" w:rsidRPr="009C46DC" w:rsidRDefault="00794F75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color w:val="000000"/>
                <w:sz w:val="29"/>
                <w:szCs w:val="29"/>
                <w:cs/>
              </w:rPr>
              <w:t>งบการเงินรวมและ</w:t>
            </w:r>
            <w:r w:rsidRPr="009C46D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  <w:r>
              <w:rPr>
                <w:rFonts w:ascii="Angsana New" w:hAnsi="Angsana New" w:cs="Angsana New" w:hint="cs"/>
                <w:color w:val="000000"/>
                <w:sz w:val="29"/>
                <w:szCs w:val="29"/>
                <w:cs/>
              </w:rPr>
              <w:t xml:space="preserve"> (พันบาท)</w:t>
            </w:r>
          </w:p>
        </w:tc>
      </w:tr>
      <w:tr w:rsidR="00794F75" w:rsidRPr="009C46DC" w14:paraId="74043C37" w14:textId="77777777" w:rsidTr="00794F75">
        <w:trPr>
          <w:trHeight w:val="20"/>
          <w:tblHeader/>
        </w:trPr>
        <w:tc>
          <w:tcPr>
            <w:tcW w:w="4500" w:type="dxa"/>
            <w:vAlign w:val="bottom"/>
          </w:tcPr>
          <w:p w14:paraId="4D254D46" w14:textId="77777777" w:rsidR="00794F75" w:rsidRPr="009C46DC" w:rsidRDefault="00794F75" w:rsidP="00470AD7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29"/>
                <w:szCs w:val="29"/>
                <w:u w:val="single"/>
                <w:cs/>
                <w:lang w:eastAsia="en-US"/>
              </w:rPr>
            </w:pPr>
          </w:p>
        </w:tc>
        <w:tc>
          <w:tcPr>
            <w:tcW w:w="288" w:type="dxa"/>
          </w:tcPr>
          <w:p w14:paraId="651352D3" w14:textId="77777777" w:rsidR="00794F75" w:rsidRPr="009C46DC" w:rsidRDefault="00794F75" w:rsidP="00470AD7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3455CB6" w14:textId="1A07C844" w:rsidR="00794F75" w:rsidRPr="009C46DC" w:rsidRDefault="00794F75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C46DC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7702A295" w14:textId="77777777" w:rsidR="00794F75" w:rsidRPr="009C46DC" w:rsidRDefault="00794F75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B24209F" w14:textId="3FB5AA3C" w:rsidR="00794F75" w:rsidRPr="009C46DC" w:rsidRDefault="00794F75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C46DC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</w:tr>
      <w:tr w:rsidR="00794F75" w:rsidRPr="009C46DC" w14:paraId="4C57B46C" w14:textId="77777777" w:rsidTr="00794F75">
        <w:trPr>
          <w:trHeight w:val="20"/>
        </w:trPr>
        <w:tc>
          <w:tcPr>
            <w:tcW w:w="4500" w:type="dxa"/>
            <w:vAlign w:val="center"/>
          </w:tcPr>
          <w:p w14:paraId="6186FC9E" w14:textId="77777777" w:rsidR="00794F75" w:rsidRPr="009C46DC" w:rsidRDefault="00794F75" w:rsidP="00072254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C46DC">
              <w:rPr>
                <w:rFonts w:ascii="Angsana New" w:hAnsi="Angsana New"/>
                <w:sz w:val="29"/>
                <w:szCs w:val="29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288" w:type="dxa"/>
          </w:tcPr>
          <w:p w14:paraId="665E98CF" w14:textId="77777777" w:rsidR="00794F75" w:rsidRPr="009C46DC" w:rsidRDefault="00794F75" w:rsidP="00AF235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2160" w:type="dxa"/>
            <w:vAlign w:val="bottom"/>
          </w:tcPr>
          <w:p w14:paraId="0AC14731" w14:textId="31267168" w:rsidR="00794F75" w:rsidRPr="009C46DC" w:rsidRDefault="00887746" w:rsidP="00AF235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  <w:r>
              <w:rPr>
                <w:rFonts w:ascii="Angsana New" w:hAnsi="Angsana New"/>
                <w:sz w:val="29"/>
                <w:szCs w:val="29"/>
                <w:lang w:eastAsia="en-US"/>
              </w:rPr>
              <w:t>95,000</w:t>
            </w:r>
          </w:p>
        </w:tc>
        <w:tc>
          <w:tcPr>
            <w:tcW w:w="288" w:type="dxa"/>
            <w:vAlign w:val="bottom"/>
          </w:tcPr>
          <w:p w14:paraId="33D4E0B1" w14:textId="77777777" w:rsidR="00794F75" w:rsidRPr="009C46DC" w:rsidRDefault="00794F75" w:rsidP="00AF235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2160" w:type="dxa"/>
            <w:vAlign w:val="bottom"/>
          </w:tcPr>
          <w:p w14:paraId="08BCC17E" w14:textId="59684D3F" w:rsidR="00794F75" w:rsidRPr="009C46DC" w:rsidRDefault="00794F75" w:rsidP="00AF235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 w:rsidRPr="009C46DC">
              <w:rPr>
                <w:rFonts w:ascii="Angsana New" w:hAnsi="Angsana New"/>
                <w:sz w:val="29"/>
                <w:szCs w:val="29"/>
                <w:lang w:eastAsia="en-US"/>
              </w:rPr>
              <w:t>105,000</w:t>
            </w:r>
          </w:p>
        </w:tc>
      </w:tr>
      <w:tr w:rsidR="00794F75" w:rsidRPr="009C46DC" w14:paraId="2F6F6796" w14:textId="77777777" w:rsidTr="00794F75">
        <w:trPr>
          <w:trHeight w:val="20"/>
        </w:trPr>
        <w:tc>
          <w:tcPr>
            <w:tcW w:w="4500" w:type="dxa"/>
            <w:vAlign w:val="center"/>
          </w:tcPr>
          <w:p w14:paraId="5BB16F2C" w14:textId="2DAC89C9" w:rsidR="00794F75" w:rsidRPr="009C46DC" w:rsidRDefault="00794F75" w:rsidP="00072254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C46DC">
              <w:rPr>
                <w:rFonts w:ascii="Angsana New" w:hAnsi="Angsana New"/>
                <w:sz w:val="29"/>
                <w:szCs w:val="29"/>
                <w:cs/>
              </w:rPr>
              <w:t>เงินกู้ยืมภายใต้สัญญาทรัสต์รีซีท</w:t>
            </w:r>
            <w:r w:rsidR="00107AE1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107AE1">
              <w:rPr>
                <w:rFonts w:ascii="Angsana New" w:hAnsi="Angsana New"/>
                <w:sz w:val="29"/>
                <w:szCs w:val="29"/>
              </w:rPr>
              <w:t>(</w:t>
            </w:r>
            <w:r w:rsidR="00107AE1">
              <w:rPr>
                <w:rFonts w:ascii="Angsana New" w:hAnsi="Angsana New" w:hint="cs"/>
                <w:sz w:val="29"/>
                <w:szCs w:val="29"/>
                <w:cs/>
              </w:rPr>
              <w:t xml:space="preserve">เป็น </w:t>
            </w:r>
            <w:r w:rsidR="00107AE1">
              <w:rPr>
                <w:rFonts w:ascii="Angsana New" w:hAnsi="Angsana New"/>
                <w:sz w:val="29"/>
                <w:szCs w:val="29"/>
              </w:rPr>
              <w:t>SFA</w:t>
            </w:r>
            <w:r w:rsidR="00107AE1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88" w:type="dxa"/>
          </w:tcPr>
          <w:p w14:paraId="1D1F7A97" w14:textId="77777777" w:rsidR="00794F75" w:rsidRPr="009C46DC" w:rsidRDefault="00794F75" w:rsidP="00AF235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6DD134F9" w14:textId="4BBF765C" w:rsidR="00794F75" w:rsidRPr="009C46DC" w:rsidRDefault="00887746" w:rsidP="00AF235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>
              <w:rPr>
                <w:rFonts w:ascii="Angsana New" w:hAnsi="Angsana New"/>
                <w:sz w:val="29"/>
                <w:szCs w:val="29"/>
                <w:lang w:eastAsia="en-US"/>
              </w:rPr>
              <w:t>123,090</w:t>
            </w:r>
          </w:p>
        </w:tc>
        <w:tc>
          <w:tcPr>
            <w:tcW w:w="288" w:type="dxa"/>
            <w:vAlign w:val="bottom"/>
          </w:tcPr>
          <w:p w14:paraId="0DEA236E" w14:textId="77777777" w:rsidR="00794F75" w:rsidRPr="009C46DC" w:rsidRDefault="00794F75" w:rsidP="00AF235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6A5DE6E2" w14:textId="6B596171" w:rsidR="00794F75" w:rsidRPr="009C46DC" w:rsidRDefault="00794F75" w:rsidP="00AF235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 w:rsidRPr="009C46DC">
              <w:rPr>
                <w:rFonts w:ascii="Angsana New" w:hAnsi="Angsana New"/>
                <w:sz w:val="29"/>
                <w:szCs w:val="29"/>
                <w:lang w:eastAsia="en-US"/>
              </w:rPr>
              <w:t>129,050</w:t>
            </w:r>
          </w:p>
        </w:tc>
      </w:tr>
      <w:tr w:rsidR="00794F75" w:rsidRPr="009C46DC" w14:paraId="6C9A14AE" w14:textId="77777777" w:rsidTr="00794F75">
        <w:trPr>
          <w:trHeight w:val="20"/>
        </w:trPr>
        <w:tc>
          <w:tcPr>
            <w:tcW w:w="4500" w:type="dxa"/>
            <w:vAlign w:val="center"/>
          </w:tcPr>
          <w:p w14:paraId="5FE5A627" w14:textId="77777777" w:rsidR="00794F75" w:rsidRPr="009C46DC" w:rsidRDefault="00794F75" w:rsidP="00072254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C46D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88" w:type="dxa"/>
          </w:tcPr>
          <w:p w14:paraId="57BF6A93" w14:textId="77777777" w:rsidR="00794F75" w:rsidRPr="009C46DC" w:rsidRDefault="00794F75" w:rsidP="00AF235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EB221" w14:textId="15A01AE1" w:rsidR="00794F75" w:rsidRPr="009C46DC" w:rsidRDefault="00887746" w:rsidP="00AF235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  <w:r>
              <w:rPr>
                <w:rFonts w:ascii="Angsana New" w:hAnsi="Angsana New"/>
                <w:sz w:val="29"/>
                <w:szCs w:val="29"/>
                <w:lang w:eastAsia="en-US"/>
              </w:rPr>
              <w:t>218,090</w:t>
            </w:r>
          </w:p>
        </w:tc>
        <w:tc>
          <w:tcPr>
            <w:tcW w:w="288" w:type="dxa"/>
            <w:vAlign w:val="bottom"/>
          </w:tcPr>
          <w:p w14:paraId="4CA493A6" w14:textId="77777777" w:rsidR="00794F75" w:rsidRPr="009C46DC" w:rsidRDefault="00794F75" w:rsidP="00AF235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29"/>
                <w:szCs w:val="29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1244A" w14:textId="09DBDB24" w:rsidR="00794F75" w:rsidRPr="009C46DC" w:rsidRDefault="00794F75" w:rsidP="00AF235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29"/>
                <w:szCs w:val="29"/>
                <w:cs/>
                <w:lang w:eastAsia="en-US"/>
              </w:rPr>
            </w:pPr>
            <w:r w:rsidRPr="009C46DC">
              <w:rPr>
                <w:rFonts w:ascii="Angsana New" w:hAnsi="Angsana New"/>
                <w:sz w:val="29"/>
                <w:szCs w:val="29"/>
                <w:lang w:eastAsia="en-US"/>
              </w:rPr>
              <w:t>234,050</w:t>
            </w:r>
          </w:p>
        </w:tc>
      </w:tr>
    </w:tbl>
    <w:p w14:paraId="6EDFC39B" w14:textId="77777777" w:rsidR="00EE023B" w:rsidRPr="00887746" w:rsidRDefault="00EE023B" w:rsidP="00723CF0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14"/>
          <w:szCs w:val="14"/>
        </w:rPr>
      </w:pPr>
    </w:p>
    <w:p w14:paraId="33DBF1EA" w14:textId="20E89742" w:rsidR="000C1915" w:rsidRPr="009C46DC" w:rsidRDefault="000C1915" w:rsidP="00723CF0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29"/>
          <w:szCs w:val="29"/>
        </w:rPr>
      </w:pPr>
      <w:r w:rsidRPr="009C46DC">
        <w:rPr>
          <w:rFonts w:ascii="Angsana New" w:hAnsi="Angsana New"/>
          <w:sz w:val="29"/>
          <w:szCs w:val="29"/>
          <w:cs/>
        </w:rPr>
        <w:t xml:space="preserve">ณ วันที่ </w:t>
      </w:r>
      <w:r w:rsidR="00777F8A" w:rsidRPr="009C46DC">
        <w:rPr>
          <w:rFonts w:ascii="Angsana New" w:hAnsi="Angsana New"/>
          <w:sz w:val="29"/>
          <w:szCs w:val="29"/>
        </w:rPr>
        <w:t>31</w:t>
      </w:r>
      <w:r w:rsidRPr="009C46DC">
        <w:rPr>
          <w:rFonts w:ascii="Angsana New" w:hAnsi="Angsana New"/>
          <w:sz w:val="29"/>
          <w:szCs w:val="29"/>
        </w:rPr>
        <w:t xml:space="preserve"> </w:t>
      </w:r>
      <w:r w:rsidRPr="009C46DC">
        <w:rPr>
          <w:rFonts w:ascii="Angsana New" w:hAnsi="Angsana New"/>
          <w:sz w:val="29"/>
          <w:szCs w:val="29"/>
          <w:cs/>
        </w:rPr>
        <w:t>ธันวาคม</w:t>
      </w:r>
      <w:r w:rsidR="00D77616" w:rsidRPr="009C46DC">
        <w:rPr>
          <w:rFonts w:ascii="Angsana New" w:hAnsi="Angsana New"/>
          <w:sz w:val="29"/>
          <w:szCs w:val="29"/>
        </w:rPr>
        <w:t xml:space="preserve"> </w:t>
      </w:r>
      <w:r w:rsidR="00777F8A" w:rsidRPr="009C46DC">
        <w:rPr>
          <w:rFonts w:ascii="Angsana New" w:hAnsi="Angsana New"/>
          <w:sz w:val="29"/>
          <w:szCs w:val="29"/>
        </w:rPr>
        <w:t>2</w:t>
      </w:r>
      <w:r w:rsidR="00F93203" w:rsidRPr="009C46DC">
        <w:rPr>
          <w:rFonts w:ascii="Angsana New" w:hAnsi="Angsana New"/>
          <w:sz w:val="29"/>
          <w:szCs w:val="29"/>
        </w:rPr>
        <w:t>5</w:t>
      </w:r>
      <w:r w:rsidR="00777F8A" w:rsidRPr="009C46DC">
        <w:rPr>
          <w:rFonts w:ascii="Angsana New" w:hAnsi="Angsana New"/>
          <w:sz w:val="29"/>
          <w:szCs w:val="29"/>
        </w:rPr>
        <w:t>6</w:t>
      </w:r>
      <w:r w:rsidR="000C4E57" w:rsidRPr="009C46DC">
        <w:rPr>
          <w:rFonts w:ascii="Angsana New" w:hAnsi="Angsana New"/>
          <w:sz w:val="29"/>
          <w:szCs w:val="29"/>
        </w:rPr>
        <w:t>8</w:t>
      </w:r>
      <w:r w:rsidR="00933B93" w:rsidRPr="009C46DC">
        <w:rPr>
          <w:rFonts w:ascii="Angsana New" w:hAnsi="Angsana New"/>
          <w:sz w:val="29"/>
          <w:szCs w:val="29"/>
        </w:rPr>
        <w:t xml:space="preserve"> </w:t>
      </w:r>
      <w:r w:rsidR="00933B93" w:rsidRPr="009C46DC">
        <w:rPr>
          <w:rFonts w:ascii="Angsana New" w:hAnsi="Angsana New"/>
          <w:sz w:val="29"/>
          <w:szCs w:val="29"/>
          <w:cs/>
        </w:rPr>
        <w:t xml:space="preserve">และ </w:t>
      </w:r>
      <w:r w:rsidR="00777F8A" w:rsidRPr="009C46DC">
        <w:rPr>
          <w:rFonts w:ascii="Angsana New" w:hAnsi="Angsana New"/>
          <w:sz w:val="29"/>
          <w:szCs w:val="29"/>
        </w:rPr>
        <w:t>2</w:t>
      </w:r>
      <w:r w:rsidR="00F93203" w:rsidRPr="009C46DC">
        <w:rPr>
          <w:rFonts w:ascii="Angsana New" w:hAnsi="Angsana New"/>
          <w:sz w:val="29"/>
          <w:szCs w:val="29"/>
        </w:rPr>
        <w:t>5</w:t>
      </w:r>
      <w:r w:rsidR="00777F8A" w:rsidRPr="009C46DC">
        <w:rPr>
          <w:rFonts w:ascii="Angsana New" w:hAnsi="Angsana New"/>
          <w:sz w:val="29"/>
          <w:szCs w:val="29"/>
        </w:rPr>
        <w:t>6</w:t>
      </w:r>
      <w:r w:rsidR="000C4E57" w:rsidRPr="009C46DC">
        <w:rPr>
          <w:rFonts w:ascii="Angsana New" w:hAnsi="Angsana New"/>
          <w:sz w:val="29"/>
          <w:szCs w:val="29"/>
        </w:rPr>
        <w:t>7</w:t>
      </w:r>
      <w:r w:rsidRPr="009C46DC">
        <w:rPr>
          <w:rFonts w:ascii="Angsana New" w:hAnsi="Angsana New"/>
          <w:sz w:val="29"/>
          <w:szCs w:val="29"/>
        </w:rPr>
        <w:t xml:space="preserve"> </w:t>
      </w:r>
      <w:r w:rsidRPr="009C46DC">
        <w:rPr>
          <w:rFonts w:ascii="Angsana New" w:hAnsi="Angsana New"/>
          <w:sz w:val="29"/>
          <w:szCs w:val="29"/>
          <w:cs/>
        </w:rPr>
        <w:t>บริษัทมีวงเงินสินเชื่อกับธนาคารในประเทศ</w:t>
      </w:r>
      <w:r w:rsidR="007A1912">
        <w:rPr>
          <w:rFonts w:ascii="Angsana New" w:hAnsi="Angsana New"/>
          <w:sz w:val="29"/>
          <w:szCs w:val="29"/>
        </w:rPr>
        <w:t xml:space="preserve"> 6 </w:t>
      </w:r>
      <w:r w:rsidR="00D77616" w:rsidRPr="009C46DC">
        <w:rPr>
          <w:rFonts w:ascii="Angsana New" w:hAnsi="Angsana New"/>
          <w:sz w:val="29"/>
          <w:szCs w:val="29"/>
          <w:cs/>
        </w:rPr>
        <w:t>แห่ง</w:t>
      </w:r>
      <w:r w:rsidR="00EE023B">
        <w:rPr>
          <w:rFonts w:ascii="Angsana New" w:hAnsi="Angsana New" w:hint="cs"/>
          <w:sz w:val="29"/>
          <w:szCs w:val="29"/>
          <w:cs/>
        </w:rPr>
        <w:t>และ</w:t>
      </w:r>
      <w:r w:rsidR="007A1912">
        <w:rPr>
          <w:rFonts w:ascii="Angsana New" w:hAnsi="Angsana New"/>
          <w:sz w:val="29"/>
          <w:szCs w:val="29"/>
        </w:rPr>
        <w:t xml:space="preserve"> 7 </w:t>
      </w:r>
      <w:r w:rsidR="00EE023B">
        <w:rPr>
          <w:rFonts w:ascii="Angsana New" w:hAnsi="Angsana New" w:hint="cs"/>
          <w:sz w:val="29"/>
          <w:szCs w:val="29"/>
          <w:cs/>
        </w:rPr>
        <w:t>แห่ง</w:t>
      </w:r>
      <w:r w:rsidR="00856DF8">
        <w:rPr>
          <w:rFonts w:ascii="Angsana New" w:hAnsi="Angsana New"/>
          <w:sz w:val="29"/>
          <w:szCs w:val="29"/>
        </w:rPr>
        <w:t xml:space="preserve"> </w:t>
      </w:r>
      <w:r w:rsidR="00EE023B">
        <w:rPr>
          <w:rFonts w:ascii="Angsana New" w:hAnsi="Angsana New" w:hint="cs"/>
          <w:sz w:val="29"/>
          <w:szCs w:val="29"/>
          <w:cs/>
        </w:rPr>
        <w:t>ตามลำดับ</w:t>
      </w:r>
      <w:r w:rsidR="00856DF8">
        <w:rPr>
          <w:rFonts w:ascii="Angsana New" w:hAnsi="Angsana New"/>
          <w:sz w:val="29"/>
          <w:szCs w:val="29"/>
        </w:rPr>
        <w:t xml:space="preserve"> </w:t>
      </w:r>
      <w:r w:rsidRPr="009C46DC">
        <w:rPr>
          <w:rFonts w:ascii="Angsana New" w:hAnsi="Angsana New"/>
          <w:sz w:val="29"/>
          <w:szCs w:val="29"/>
          <w:cs/>
        </w:rPr>
        <w:t>ซึ่งประกอบด้วยวงเงินเบิกเกินบัญชี วงเงินกู้ยืมระยะสั้นประเภทตั๋วสัญญาใช้เงิน สัญญาทรัสต์รีซีทส์และวงเงินหนังสือค้ำประ</w:t>
      </w:r>
      <w:r w:rsidR="001D1469" w:rsidRPr="009C46DC">
        <w:rPr>
          <w:rFonts w:ascii="Angsana New" w:hAnsi="Angsana New"/>
          <w:sz w:val="29"/>
          <w:szCs w:val="29"/>
          <w:cs/>
        </w:rPr>
        <w:t>กันบริษัทเป็นจำนวนเงินรวมประมาณ</w:t>
      </w:r>
      <w:r w:rsidR="001D1469" w:rsidRPr="009C46DC">
        <w:rPr>
          <w:rFonts w:ascii="Angsana New" w:hAnsi="Angsana New"/>
          <w:sz w:val="29"/>
          <w:szCs w:val="29"/>
        </w:rPr>
        <w:t xml:space="preserve"> </w:t>
      </w:r>
      <w:r w:rsidR="00EE023B">
        <w:rPr>
          <w:rFonts w:ascii="Angsana New" w:hAnsi="Angsana New"/>
          <w:sz w:val="29"/>
          <w:szCs w:val="29"/>
        </w:rPr>
        <w:t>690</w:t>
      </w:r>
      <w:r w:rsidR="00EE023B">
        <w:rPr>
          <w:rFonts w:ascii="Angsana New" w:hAnsi="Angsana New" w:hint="cs"/>
          <w:sz w:val="29"/>
          <w:szCs w:val="29"/>
          <w:cs/>
        </w:rPr>
        <w:t xml:space="preserve"> </w:t>
      </w:r>
      <w:r w:rsidRPr="009C46DC">
        <w:rPr>
          <w:rFonts w:ascii="Angsana New" w:hAnsi="Angsana New"/>
          <w:sz w:val="29"/>
          <w:szCs w:val="29"/>
          <w:cs/>
        </w:rPr>
        <w:t>ล้านบาท</w:t>
      </w:r>
      <w:r w:rsidR="001D1469" w:rsidRPr="009C46DC">
        <w:rPr>
          <w:rFonts w:ascii="Angsana New" w:hAnsi="Angsana New"/>
          <w:sz w:val="29"/>
          <w:szCs w:val="29"/>
        </w:rPr>
        <w:t xml:space="preserve"> </w:t>
      </w:r>
      <w:r w:rsidR="001D1469" w:rsidRPr="009C46DC">
        <w:rPr>
          <w:rFonts w:ascii="Angsana New" w:hAnsi="Angsana New"/>
          <w:sz w:val="29"/>
          <w:szCs w:val="29"/>
          <w:cs/>
        </w:rPr>
        <w:t xml:space="preserve">(งบการเงินรวมเป็นจำนวนเงินรวมประมาณ </w:t>
      </w:r>
      <w:r w:rsidR="00EE023B">
        <w:rPr>
          <w:rFonts w:ascii="Angsana New" w:hAnsi="Angsana New"/>
          <w:sz w:val="29"/>
          <w:szCs w:val="29"/>
        </w:rPr>
        <w:t xml:space="preserve">691 </w:t>
      </w:r>
      <w:r w:rsidR="00EE023B">
        <w:rPr>
          <w:rFonts w:ascii="Angsana New" w:hAnsi="Angsana New" w:hint="cs"/>
          <w:sz w:val="29"/>
          <w:szCs w:val="29"/>
          <w:cs/>
        </w:rPr>
        <w:t>ล้านบาท</w:t>
      </w:r>
      <w:r w:rsidR="001D1469" w:rsidRPr="009C46DC">
        <w:rPr>
          <w:rFonts w:ascii="Angsana New" w:hAnsi="Angsana New"/>
          <w:sz w:val="29"/>
          <w:szCs w:val="29"/>
          <w:cs/>
        </w:rPr>
        <w:t xml:space="preserve">) </w:t>
      </w:r>
      <w:r w:rsidRPr="009C46DC">
        <w:rPr>
          <w:rFonts w:ascii="Angsana New" w:hAnsi="Angsana New"/>
          <w:sz w:val="29"/>
          <w:szCs w:val="29"/>
          <w:cs/>
        </w:rPr>
        <w:t xml:space="preserve">ในปี </w:t>
      </w:r>
      <w:r w:rsidR="00777F8A" w:rsidRPr="009C46DC">
        <w:rPr>
          <w:rFonts w:ascii="Angsana New" w:hAnsi="Angsana New"/>
          <w:sz w:val="29"/>
          <w:szCs w:val="29"/>
        </w:rPr>
        <w:t>2</w:t>
      </w:r>
      <w:r w:rsidR="00F93203" w:rsidRPr="009C46DC">
        <w:rPr>
          <w:rFonts w:ascii="Angsana New" w:hAnsi="Angsana New"/>
          <w:sz w:val="29"/>
          <w:szCs w:val="29"/>
        </w:rPr>
        <w:t>5</w:t>
      </w:r>
      <w:r w:rsidR="00777F8A" w:rsidRPr="009C46DC">
        <w:rPr>
          <w:rFonts w:ascii="Angsana New" w:hAnsi="Angsana New"/>
          <w:sz w:val="29"/>
          <w:szCs w:val="29"/>
        </w:rPr>
        <w:t>6</w:t>
      </w:r>
      <w:r w:rsidR="000C4E57" w:rsidRPr="009C46DC">
        <w:rPr>
          <w:rFonts w:ascii="Angsana New" w:hAnsi="Angsana New"/>
          <w:sz w:val="29"/>
          <w:szCs w:val="29"/>
        </w:rPr>
        <w:t>8</w:t>
      </w:r>
      <w:r w:rsidRPr="009C46DC">
        <w:rPr>
          <w:rFonts w:ascii="Angsana New" w:hAnsi="Angsana New"/>
          <w:sz w:val="29"/>
          <w:szCs w:val="29"/>
        </w:rPr>
        <w:t xml:space="preserve"> </w:t>
      </w:r>
      <w:r w:rsidRPr="009C46DC">
        <w:rPr>
          <w:rFonts w:ascii="Angsana New" w:hAnsi="Angsana New"/>
          <w:sz w:val="29"/>
          <w:szCs w:val="29"/>
          <w:cs/>
        </w:rPr>
        <w:t xml:space="preserve">และ </w:t>
      </w:r>
      <w:r w:rsidR="00777F8A" w:rsidRPr="009C46DC">
        <w:rPr>
          <w:rFonts w:ascii="Angsana New" w:hAnsi="Angsana New"/>
          <w:sz w:val="29"/>
          <w:szCs w:val="29"/>
        </w:rPr>
        <w:t>7</w:t>
      </w:r>
      <w:r w:rsidR="000C4E57" w:rsidRPr="009C46DC">
        <w:rPr>
          <w:rFonts w:ascii="Angsana New" w:hAnsi="Angsana New"/>
          <w:sz w:val="29"/>
          <w:szCs w:val="29"/>
        </w:rPr>
        <w:t>6</w:t>
      </w:r>
      <w:r w:rsidR="000836F3" w:rsidRPr="009C46DC">
        <w:rPr>
          <w:rFonts w:ascii="Angsana New" w:hAnsi="Angsana New"/>
          <w:sz w:val="29"/>
          <w:szCs w:val="29"/>
        </w:rPr>
        <w:t>0</w:t>
      </w:r>
      <w:r w:rsidR="003F3932" w:rsidRPr="009C46DC">
        <w:rPr>
          <w:rFonts w:ascii="Angsana New" w:hAnsi="Angsana New"/>
          <w:sz w:val="29"/>
          <w:szCs w:val="29"/>
          <w:cs/>
        </w:rPr>
        <w:t xml:space="preserve"> </w:t>
      </w:r>
      <w:r w:rsidRPr="009C46DC">
        <w:rPr>
          <w:rFonts w:ascii="Angsana New" w:hAnsi="Angsana New"/>
          <w:sz w:val="29"/>
          <w:szCs w:val="29"/>
          <w:cs/>
        </w:rPr>
        <w:t>ล้านบาท</w:t>
      </w:r>
      <w:r w:rsidR="001D4852" w:rsidRPr="009C46DC">
        <w:rPr>
          <w:rFonts w:ascii="Angsana New" w:hAnsi="Angsana New"/>
          <w:sz w:val="29"/>
          <w:szCs w:val="29"/>
          <w:cs/>
        </w:rPr>
        <w:t xml:space="preserve"> (งบการเงินรวมเป็นจำนวนเงินรวมประมาณ </w:t>
      </w:r>
      <w:r w:rsidR="00777F8A" w:rsidRPr="009C46DC">
        <w:rPr>
          <w:rFonts w:ascii="Angsana New" w:hAnsi="Angsana New"/>
          <w:sz w:val="29"/>
          <w:szCs w:val="29"/>
        </w:rPr>
        <w:t>7</w:t>
      </w:r>
      <w:r w:rsidR="000C4E57" w:rsidRPr="009C46DC">
        <w:rPr>
          <w:rFonts w:ascii="Angsana New" w:hAnsi="Angsana New"/>
          <w:sz w:val="29"/>
          <w:szCs w:val="29"/>
        </w:rPr>
        <w:t>6</w:t>
      </w:r>
      <w:r w:rsidR="000836F3" w:rsidRPr="009C46DC">
        <w:rPr>
          <w:rFonts w:ascii="Angsana New" w:hAnsi="Angsana New"/>
          <w:sz w:val="29"/>
          <w:szCs w:val="29"/>
        </w:rPr>
        <w:t>1</w:t>
      </w:r>
      <w:r w:rsidR="001D4852" w:rsidRPr="009C46DC">
        <w:rPr>
          <w:rFonts w:ascii="Angsana New" w:hAnsi="Angsana New"/>
          <w:sz w:val="29"/>
          <w:szCs w:val="29"/>
        </w:rPr>
        <w:t xml:space="preserve"> </w:t>
      </w:r>
      <w:r w:rsidR="001D4852" w:rsidRPr="009C46DC">
        <w:rPr>
          <w:rFonts w:ascii="Angsana New" w:hAnsi="Angsana New"/>
          <w:sz w:val="29"/>
          <w:szCs w:val="29"/>
          <w:cs/>
        </w:rPr>
        <w:t xml:space="preserve">ล้านบาท) </w:t>
      </w:r>
      <w:r w:rsidRPr="009C46DC">
        <w:rPr>
          <w:rFonts w:ascii="Angsana New" w:hAnsi="Angsana New"/>
          <w:sz w:val="29"/>
          <w:szCs w:val="29"/>
          <w:cs/>
        </w:rPr>
        <w:t xml:space="preserve">ในปี </w:t>
      </w:r>
      <w:r w:rsidR="00777F8A" w:rsidRPr="009C46DC">
        <w:rPr>
          <w:rFonts w:ascii="Angsana New" w:hAnsi="Angsana New"/>
          <w:sz w:val="29"/>
          <w:szCs w:val="29"/>
        </w:rPr>
        <w:t>2</w:t>
      </w:r>
      <w:r w:rsidR="00F93203" w:rsidRPr="009C46DC">
        <w:rPr>
          <w:rFonts w:ascii="Angsana New" w:hAnsi="Angsana New"/>
          <w:sz w:val="29"/>
          <w:szCs w:val="29"/>
        </w:rPr>
        <w:t>5</w:t>
      </w:r>
      <w:r w:rsidR="00777F8A" w:rsidRPr="009C46DC">
        <w:rPr>
          <w:rFonts w:ascii="Angsana New" w:hAnsi="Angsana New"/>
          <w:sz w:val="29"/>
          <w:szCs w:val="29"/>
        </w:rPr>
        <w:t>6</w:t>
      </w:r>
      <w:r w:rsidR="000C4E57" w:rsidRPr="009C46DC">
        <w:rPr>
          <w:rFonts w:ascii="Angsana New" w:hAnsi="Angsana New"/>
          <w:sz w:val="29"/>
          <w:szCs w:val="29"/>
        </w:rPr>
        <w:t>7</w:t>
      </w:r>
      <w:r w:rsidRPr="009C46DC">
        <w:rPr>
          <w:rFonts w:ascii="Angsana New" w:hAnsi="Angsana New"/>
          <w:sz w:val="29"/>
          <w:szCs w:val="29"/>
        </w:rPr>
        <w:t xml:space="preserve"> </w:t>
      </w:r>
      <w:r w:rsidRPr="009C46DC">
        <w:rPr>
          <w:rFonts w:ascii="Angsana New" w:hAnsi="Angsana New"/>
          <w:sz w:val="29"/>
          <w:szCs w:val="29"/>
          <w:cs/>
        </w:rPr>
        <w:t xml:space="preserve">ซึ่งเงินเบิกเกินบัญชีมีอัตราดอกเบี้ยต่อปีเท่ากับ </w:t>
      </w:r>
      <w:r w:rsidRPr="009C46DC">
        <w:rPr>
          <w:rFonts w:ascii="Angsana New" w:hAnsi="Angsana New"/>
          <w:sz w:val="29"/>
          <w:szCs w:val="29"/>
        </w:rPr>
        <w:t xml:space="preserve">MOR </w:t>
      </w:r>
      <w:r w:rsidRPr="009C46DC">
        <w:rPr>
          <w:rFonts w:ascii="Angsana New" w:hAnsi="Angsana New"/>
          <w:sz w:val="29"/>
          <w:szCs w:val="29"/>
          <w:cs/>
        </w:rPr>
        <w:t xml:space="preserve">เงินกู้ยืมประเภทตั๋วสัญญาใช้เงินมีอัตราดอกเบี้ยต่อปีเท่ากับ </w:t>
      </w:r>
      <w:r w:rsidRPr="009C46DC">
        <w:rPr>
          <w:rFonts w:ascii="Angsana New" w:hAnsi="Angsana New"/>
          <w:sz w:val="29"/>
          <w:szCs w:val="29"/>
        </w:rPr>
        <w:t>MMR</w:t>
      </w:r>
      <w:r w:rsidR="007A1912">
        <w:rPr>
          <w:rFonts w:ascii="Angsana New" w:hAnsi="Angsana New" w:hint="cs"/>
          <w:sz w:val="29"/>
          <w:szCs w:val="29"/>
          <w:cs/>
        </w:rPr>
        <w:t xml:space="preserve"> ในปี </w:t>
      </w:r>
      <w:r w:rsidR="007A1912">
        <w:rPr>
          <w:rFonts w:ascii="Angsana New" w:hAnsi="Angsana New"/>
          <w:sz w:val="29"/>
          <w:szCs w:val="29"/>
        </w:rPr>
        <w:t xml:space="preserve">2568 </w:t>
      </w:r>
      <w:r w:rsidR="007A1912">
        <w:rPr>
          <w:rFonts w:ascii="Angsana New" w:hAnsi="Angsana New" w:hint="cs"/>
          <w:sz w:val="29"/>
          <w:szCs w:val="29"/>
          <w:cs/>
        </w:rPr>
        <w:t>และ</w:t>
      </w:r>
      <w:r w:rsidR="007A1912">
        <w:rPr>
          <w:rFonts w:ascii="Angsana New" w:hAnsi="Angsana New"/>
          <w:sz w:val="29"/>
          <w:szCs w:val="29"/>
        </w:rPr>
        <w:t xml:space="preserve"> MMR,</w:t>
      </w:r>
      <w:r w:rsidRPr="009C46DC">
        <w:rPr>
          <w:rFonts w:ascii="Angsana New" w:hAnsi="Angsana New"/>
          <w:sz w:val="29"/>
          <w:szCs w:val="29"/>
        </w:rPr>
        <w:t xml:space="preserve"> MLR, MOR-</w:t>
      </w:r>
      <w:r w:rsidR="00777F8A" w:rsidRPr="009C46DC">
        <w:rPr>
          <w:rFonts w:ascii="Angsana New" w:hAnsi="Angsana New"/>
          <w:sz w:val="29"/>
          <w:szCs w:val="29"/>
        </w:rPr>
        <w:t>2</w:t>
      </w:r>
      <w:r w:rsidRPr="009C46DC">
        <w:rPr>
          <w:rFonts w:ascii="Angsana New" w:hAnsi="Angsana New"/>
          <w:sz w:val="29"/>
          <w:szCs w:val="29"/>
        </w:rPr>
        <w:t xml:space="preserve"> </w:t>
      </w:r>
      <w:r w:rsidR="007A1912">
        <w:rPr>
          <w:rFonts w:ascii="Angsana New" w:hAnsi="Angsana New" w:hint="cs"/>
          <w:sz w:val="29"/>
          <w:szCs w:val="29"/>
          <w:cs/>
        </w:rPr>
        <w:t xml:space="preserve">ในปี </w:t>
      </w:r>
      <w:r w:rsidR="007A1912">
        <w:rPr>
          <w:rFonts w:ascii="Angsana New" w:hAnsi="Angsana New"/>
          <w:sz w:val="29"/>
          <w:szCs w:val="29"/>
        </w:rPr>
        <w:t xml:space="preserve">2567 </w:t>
      </w:r>
      <w:r w:rsidRPr="009C46DC">
        <w:rPr>
          <w:rFonts w:ascii="Angsana New" w:hAnsi="Angsana New"/>
          <w:sz w:val="29"/>
          <w:szCs w:val="29"/>
          <w:cs/>
        </w:rPr>
        <w:t xml:space="preserve">ส่วนเงินกู้ยืมภายใต้สัญญาทรัสต์รีซีทส์ </w:t>
      </w:r>
      <w:r w:rsidRPr="009C46DC">
        <w:rPr>
          <w:rFonts w:ascii="Angsana New" w:hAnsi="Angsana New"/>
          <w:sz w:val="29"/>
          <w:szCs w:val="29"/>
        </w:rPr>
        <w:t>(</w:t>
      </w:r>
      <w:r w:rsidRPr="009C46DC">
        <w:rPr>
          <w:rFonts w:ascii="Angsana New" w:hAnsi="Angsana New"/>
          <w:sz w:val="29"/>
          <w:szCs w:val="29"/>
          <w:cs/>
        </w:rPr>
        <w:t xml:space="preserve">ครบกำหนดระหว่าง </w:t>
      </w:r>
      <w:r w:rsidR="00777F8A" w:rsidRPr="009C46DC">
        <w:rPr>
          <w:rFonts w:ascii="Angsana New" w:hAnsi="Angsana New"/>
          <w:sz w:val="29"/>
          <w:szCs w:val="29"/>
        </w:rPr>
        <w:t>3</w:t>
      </w:r>
      <w:r w:rsidRPr="009C46DC">
        <w:rPr>
          <w:rFonts w:ascii="Angsana New" w:hAnsi="Angsana New"/>
          <w:sz w:val="29"/>
          <w:szCs w:val="29"/>
        </w:rPr>
        <w:t>-</w:t>
      </w:r>
      <w:r w:rsidR="00777F8A" w:rsidRPr="009C46DC">
        <w:rPr>
          <w:rFonts w:ascii="Angsana New" w:hAnsi="Angsana New"/>
          <w:sz w:val="29"/>
          <w:szCs w:val="29"/>
        </w:rPr>
        <w:t>6</w:t>
      </w:r>
      <w:r w:rsidRPr="009C46DC">
        <w:rPr>
          <w:rFonts w:ascii="Angsana New" w:hAnsi="Angsana New"/>
          <w:sz w:val="29"/>
          <w:szCs w:val="29"/>
        </w:rPr>
        <w:t xml:space="preserve"> </w:t>
      </w:r>
      <w:r w:rsidRPr="009C46DC">
        <w:rPr>
          <w:rFonts w:ascii="Angsana New" w:hAnsi="Angsana New"/>
          <w:sz w:val="29"/>
          <w:szCs w:val="29"/>
          <w:cs/>
        </w:rPr>
        <w:t>เดือน</w:t>
      </w:r>
      <w:r w:rsidRPr="009C46DC">
        <w:rPr>
          <w:rFonts w:ascii="Angsana New" w:hAnsi="Angsana New"/>
          <w:sz w:val="29"/>
          <w:szCs w:val="29"/>
        </w:rPr>
        <w:t>)</w:t>
      </w:r>
      <w:r w:rsidRPr="009C46DC">
        <w:rPr>
          <w:rFonts w:ascii="Angsana New" w:hAnsi="Angsana New"/>
          <w:sz w:val="29"/>
          <w:szCs w:val="29"/>
          <w:cs/>
        </w:rPr>
        <w:t xml:space="preserve"> มีอัตราดอกเบี้ยต่อปีเท่ากับ </w:t>
      </w:r>
      <w:r w:rsidR="00B56685" w:rsidRPr="009C46DC">
        <w:rPr>
          <w:rFonts w:ascii="Angsana New" w:hAnsi="Angsana New"/>
          <w:sz w:val="29"/>
          <w:szCs w:val="29"/>
        </w:rPr>
        <w:t>MM</w:t>
      </w:r>
      <w:r w:rsidR="00874BB1" w:rsidRPr="009C46DC">
        <w:rPr>
          <w:rFonts w:ascii="Angsana New" w:hAnsi="Angsana New"/>
          <w:sz w:val="29"/>
          <w:szCs w:val="29"/>
        </w:rPr>
        <w:t>R</w:t>
      </w:r>
      <w:r w:rsidRPr="009C46DC">
        <w:rPr>
          <w:rFonts w:ascii="Angsana New" w:hAnsi="Angsana New"/>
          <w:sz w:val="29"/>
          <w:szCs w:val="29"/>
        </w:rPr>
        <w:t xml:space="preserve"> </w:t>
      </w:r>
      <w:r w:rsidRPr="009C46DC">
        <w:rPr>
          <w:rFonts w:ascii="Angsana New" w:hAnsi="Angsana New"/>
          <w:sz w:val="29"/>
          <w:szCs w:val="29"/>
          <w:cs/>
        </w:rPr>
        <w:t xml:space="preserve">วงเงินสินเชื่อข้างต้นค้ำประกันโดยเงินฝากประจำของบริษัทกับธนาคารดังกล่าวจำนวนเงินรวมประมาณ </w:t>
      </w:r>
      <w:r w:rsidR="00777F8A" w:rsidRPr="009C46DC">
        <w:rPr>
          <w:rFonts w:ascii="Angsana New" w:hAnsi="Angsana New"/>
          <w:sz w:val="29"/>
          <w:szCs w:val="29"/>
        </w:rPr>
        <w:t>8</w:t>
      </w:r>
      <w:r w:rsidR="003F3932" w:rsidRPr="009C46DC">
        <w:rPr>
          <w:rFonts w:ascii="Angsana New" w:hAnsi="Angsana New"/>
          <w:sz w:val="29"/>
          <w:szCs w:val="29"/>
          <w:cs/>
        </w:rPr>
        <w:t>.</w:t>
      </w:r>
      <w:r w:rsidR="00777F8A" w:rsidRPr="009C46DC">
        <w:rPr>
          <w:rFonts w:ascii="Angsana New" w:hAnsi="Angsana New"/>
          <w:sz w:val="29"/>
          <w:szCs w:val="29"/>
        </w:rPr>
        <w:t>0</w:t>
      </w:r>
      <w:r w:rsidR="00897864" w:rsidRPr="009C46DC">
        <w:rPr>
          <w:rFonts w:ascii="Angsana New" w:hAnsi="Angsana New"/>
          <w:sz w:val="29"/>
          <w:szCs w:val="29"/>
          <w:cs/>
        </w:rPr>
        <w:t xml:space="preserve"> </w:t>
      </w:r>
      <w:r w:rsidR="00723CF0" w:rsidRPr="009C46DC">
        <w:rPr>
          <w:rFonts w:ascii="Angsana New" w:hAnsi="Angsana New"/>
          <w:sz w:val="29"/>
          <w:szCs w:val="29"/>
          <w:cs/>
        </w:rPr>
        <w:t>ล้านบาท</w:t>
      </w:r>
      <w:r w:rsidRPr="009C46DC">
        <w:rPr>
          <w:rFonts w:ascii="Angsana New" w:hAnsi="Angsana New"/>
          <w:sz w:val="29"/>
          <w:szCs w:val="29"/>
          <w:cs/>
        </w:rPr>
        <w:t xml:space="preserve">ในปี </w:t>
      </w:r>
      <w:r w:rsidR="00777F8A" w:rsidRPr="009C46DC">
        <w:rPr>
          <w:rFonts w:ascii="Angsana New" w:hAnsi="Angsana New"/>
          <w:sz w:val="29"/>
          <w:szCs w:val="29"/>
        </w:rPr>
        <w:t>2</w:t>
      </w:r>
      <w:r w:rsidR="00F93203" w:rsidRPr="009C46DC">
        <w:rPr>
          <w:rFonts w:ascii="Angsana New" w:hAnsi="Angsana New"/>
          <w:sz w:val="29"/>
          <w:szCs w:val="29"/>
        </w:rPr>
        <w:t>5</w:t>
      </w:r>
      <w:r w:rsidR="00777F8A" w:rsidRPr="009C46DC">
        <w:rPr>
          <w:rFonts w:ascii="Angsana New" w:hAnsi="Angsana New"/>
          <w:sz w:val="29"/>
          <w:szCs w:val="29"/>
        </w:rPr>
        <w:t>6</w:t>
      </w:r>
      <w:r w:rsidR="000C4E57" w:rsidRPr="009C46DC">
        <w:rPr>
          <w:rFonts w:ascii="Angsana New" w:hAnsi="Angsana New"/>
          <w:sz w:val="29"/>
          <w:szCs w:val="29"/>
        </w:rPr>
        <w:t>8</w:t>
      </w:r>
      <w:r w:rsidR="00933B93" w:rsidRPr="009C46DC">
        <w:rPr>
          <w:rFonts w:ascii="Angsana New" w:hAnsi="Angsana New"/>
          <w:sz w:val="29"/>
          <w:szCs w:val="29"/>
        </w:rPr>
        <w:t xml:space="preserve"> </w:t>
      </w:r>
      <w:r w:rsidR="00933B93" w:rsidRPr="009C46DC">
        <w:rPr>
          <w:rFonts w:ascii="Angsana New" w:hAnsi="Angsana New"/>
          <w:sz w:val="29"/>
          <w:szCs w:val="29"/>
          <w:cs/>
        </w:rPr>
        <w:t xml:space="preserve">และ </w:t>
      </w:r>
      <w:r w:rsidR="00777F8A" w:rsidRPr="009C46DC">
        <w:rPr>
          <w:rFonts w:ascii="Angsana New" w:hAnsi="Angsana New"/>
          <w:sz w:val="29"/>
          <w:szCs w:val="29"/>
        </w:rPr>
        <w:t>2</w:t>
      </w:r>
      <w:r w:rsidR="00F93203" w:rsidRPr="009C46DC">
        <w:rPr>
          <w:rFonts w:ascii="Angsana New" w:hAnsi="Angsana New"/>
          <w:sz w:val="29"/>
          <w:szCs w:val="29"/>
        </w:rPr>
        <w:t>5</w:t>
      </w:r>
      <w:r w:rsidR="00777F8A" w:rsidRPr="009C46DC">
        <w:rPr>
          <w:rFonts w:ascii="Angsana New" w:hAnsi="Angsana New"/>
          <w:sz w:val="29"/>
          <w:szCs w:val="29"/>
        </w:rPr>
        <w:t>6</w:t>
      </w:r>
      <w:r w:rsidR="000C4E57" w:rsidRPr="009C46DC">
        <w:rPr>
          <w:rFonts w:ascii="Angsana New" w:hAnsi="Angsana New"/>
          <w:sz w:val="29"/>
          <w:szCs w:val="29"/>
        </w:rPr>
        <w:t>7</w:t>
      </w:r>
      <w:r w:rsidR="003F3932" w:rsidRPr="009C46DC">
        <w:rPr>
          <w:rFonts w:ascii="Angsana New" w:hAnsi="Angsana New"/>
          <w:sz w:val="29"/>
          <w:szCs w:val="29"/>
          <w:cs/>
        </w:rPr>
        <w:t xml:space="preserve"> </w:t>
      </w:r>
      <w:r w:rsidRPr="009C46DC">
        <w:rPr>
          <w:rFonts w:ascii="Angsana New" w:hAnsi="Angsana New"/>
          <w:sz w:val="29"/>
          <w:szCs w:val="29"/>
          <w:cs/>
        </w:rPr>
        <w:t xml:space="preserve">และการจำนองที่ดินและสิ่งปลูกสร้างบนที่ดินตามที่กล่าวในหมายเหตุ </w:t>
      </w:r>
      <w:r w:rsidR="000C4E57" w:rsidRPr="009C46DC">
        <w:rPr>
          <w:rFonts w:ascii="Angsana New" w:hAnsi="Angsana New"/>
          <w:sz w:val="29"/>
          <w:szCs w:val="29"/>
        </w:rPr>
        <w:t>8</w:t>
      </w:r>
    </w:p>
    <w:p w14:paraId="17DC765A" w14:textId="71C321E7" w:rsidR="001424E9" w:rsidRPr="00887746" w:rsidRDefault="00D77616" w:rsidP="00801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  <w:cs/>
          <w:lang w:val="af-ZA"/>
        </w:rPr>
      </w:pPr>
      <w:r w:rsidRPr="003F3932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777F8A" w:rsidRPr="00777F8A">
        <w:rPr>
          <w:rFonts w:ascii="Angsana New" w:hAnsi="Angsana New"/>
          <w:sz w:val="30"/>
          <w:szCs w:val="30"/>
        </w:rPr>
        <w:t>31</w:t>
      </w:r>
      <w:r w:rsidRPr="003F393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6</w:t>
      </w:r>
      <w:r w:rsidR="00AF235E">
        <w:rPr>
          <w:rFonts w:ascii="Angsana New" w:hAnsi="Angsana New"/>
          <w:sz w:val="30"/>
          <w:szCs w:val="30"/>
        </w:rPr>
        <w:t>7</w:t>
      </w:r>
      <w:r w:rsidR="004835D7" w:rsidRPr="003F3932">
        <w:rPr>
          <w:rFonts w:ascii="Angsana New" w:hAnsi="Angsana New"/>
          <w:sz w:val="30"/>
          <w:szCs w:val="30"/>
          <w:cs/>
        </w:rPr>
        <w:t xml:space="preserve"> </w:t>
      </w:r>
      <w:r w:rsidR="001424E9" w:rsidRPr="003F3932">
        <w:rPr>
          <w:rFonts w:ascii="Angsana New" w:hAnsi="Angsana New"/>
          <w:sz w:val="30"/>
          <w:szCs w:val="30"/>
          <w:cs/>
        </w:rPr>
        <w:t>บริษัทมีวงเงินกู้ยื</w:t>
      </w:r>
      <w:r w:rsidR="00897864" w:rsidRPr="003F3932">
        <w:rPr>
          <w:rFonts w:ascii="Angsana New" w:hAnsi="Angsana New"/>
          <w:sz w:val="30"/>
          <w:szCs w:val="30"/>
          <w:cs/>
        </w:rPr>
        <w:t>มระยะสั้นประเภทตั๋วสัญญาใช้เงินและ</w:t>
      </w:r>
      <w:r w:rsidR="001424E9" w:rsidRPr="003F3932">
        <w:rPr>
          <w:rFonts w:ascii="Angsana New" w:hAnsi="Angsana New"/>
          <w:sz w:val="30"/>
          <w:szCs w:val="30"/>
          <w:cs/>
        </w:rPr>
        <w:t xml:space="preserve">สัญญาทรัสต์รีซีทส์กับสาขาของธนาคารต่างประเทศแห่งหนึ่งเป็นจำนวนเงินรวม 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0</w:t>
      </w:r>
      <w:r w:rsidR="002E50D2" w:rsidRPr="003F3932">
        <w:rPr>
          <w:rFonts w:ascii="Angsana New" w:hAnsi="Angsana New"/>
          <w:sz w:val="30"/>
          <w:szCs w:val="30"/>
          <w:cs/>
        </w:rPr>
        <w:t xml:space="preserve"> ล้านบาท </w:t>
      </w:r>
      <w:r w:rsidR="001424E9" w:rsidRPr="003F3932">
        <w:rPr>
          <w:rFonts w:ascii="Angsana New" w:hAnsi="Angsana New"/>
          <w:sz w:val="30"/>
          <w:szCs w:val="30"/>
          <w:cs/>
        </w:rPr>
        <w:t>โดยมี</w:t>
      </w:r>
      <w:r w:rsidR="00801610" w:rsidRPr="003F3932">
        <w:rPr>
          <w:rFonts w:ascii="Angsana New" w:hAnsi="Angsana New"/>
          <w:sz w:val="30"/>
          <w:szCs w:val="30"/>
          <w:cs/>
        </w:rPr>
        <w:t>อัตราดอกเบี้ยอ้างอิงกับอัตราตลาด (</w:t>
      </w:r>
      <w:r w:rsidR="004835D7" w:rsidRPr="00257915">
        <w:rPr>
          <w:rFonts w:ascii="Angsana New" w:hAnsi="Angsana New"/>
          <w:sz w:val="30"/>
          <w:szCs w:val="30"/>
          <w:cs/>
        </w:rPr>
        <w:t xml:space="preserve">ระหว่างร้อยละ </w:t>
      </w:r>
      <w:r w:rsidR="00AF235E" w:rsidRPr="00257915">
        <w:rPr>
          <w:rFonts w:ascii="Angsana New" w:hAnsi="Angsana New"/>
          <w:sz w:val="30"/>
          <w:szCs w:val="30"/>
        </w:rPr>
        <w:t>5</w:t>
      </w:r>
      <w:r w:rsidR="00AD426A" w:rsidRPr="00257915">
        <w:rPr>
          <w:rFonts w:ascii="Angsana New" w:hAnsi="Angsana New"/>
          <w:sz w:val="30"/>
          <w:szCs w:val="30"/>
        </w:rPr>
        <w:t>.2</w:t>
      </w:r>
      <w:r w:rsidR="00F93203" w:rsidRPr="00257915">
        <w:rPr>
          <w:rFonts w:ascii="Angsana New" w:hAnsi="Angsana New"/>
          <w:sz w:val="30"/>
          <w:szCs w:val="30"/>
        </w:rPr>
        <w:t>5</w:t>
      </w:r>
      <w:r w:rsidR="00AD426A" w:rsidRPr="00257915">
        <w:rPr>
          <w:rFonts w:ascii="Angsana New" w:hAnsi="Angsana New"/>
          <w:sz w:val="30"/>
          <w:szCs w:val="30"/>
          <w:cs/>
        </w:rPr>
        <w:t xml:space="preserve"> และ </w:t>
      </w:r>
      <w:r w:rsidR="00AF235E" w:rsidRPr="00257915">
        <w:rPr>
          <w:rFonts w:ascii="Angsana New" w:hAnsi="Angsana New"/>
          <w:sz w:val="30"/>
          <w:szCs w:val="30"/>
        </w:rPr>
        <w:t>5.52</w:t>
      </w:r>
      <w:r w:rsidR="00AD426A" w:rsidRPr="00257915">
        <w:rPr>
          <w:rFonts w:ascii="Angsana New" w:hAnsi="Angsana New"/>
          <w:sz w:val="30"/>
          <w:szCs w:val="30"/>
          <w:cs/>
        </w:rPr>
        <w:t xml:space="preserve"> </w:t>
      </w:r>
      <w:r w:rsidR="004835D7" w:rsidRPr="00257915">
        <w:rPr>
          <w:rFonts w:ascii="Angsana New" w:hAnsi="Angsana New"/>
          <w:sz w:val="30"/>
          <w:szCs w:val="30"/>
          <w:cs/>
        </w:rPr>
        <w:t>ต่อปี</w:t>
      </w:r>
      <w:r w:rsidR="00801610" w:rsidRPr="00257915">
        <w:rPr>
          <w:rFonts w:ascii="Angsana New" w:hAnsi="Angsana New"/>
          <w:sz w:val="30"/>
          <w:szCs w:val="30"/>
          <w:cs/>
        </w:rPr>
        <w:t>)</w:t>
      </w:r>
      <w:r w:rsidR="00887746">
        <w:rPr>
          <w:rFonts w:ascii="Angsana New" w:hAnsi="Angsana New" w:hint="cs"/>
          <w:sz w:val="30"/>
          <w:szCs w:val="30"/>
          <w:cs/>
        </w:rPr>
        <w:t xml:space="preserve"> โดย</w:t>
      </w:r>
      <w:r w:rsidR="00887746">
        <w:rPr>
          <w:rFonts w:ascii="Angsana New" w:hAnsi="Angsana New" w:hint="cs"/>
          <w:sz w:val="30"/>
          <w:szCs w:val="30"/>
          <w:cs/>
          <w:lang w:val="af-ZA"/>
        </w:rPr>
        <w:t>บริษัทได้ยกเลิกวงเงิน</w:t>
      </w:r>
      <w:r w:rsidR="00A07414">
        <w:rPr>
          <w:rFonts w:ascii="Angsana New" w:hAnsi="Angsana New" w:hint="cs"/>
          <w:sz w:val="30"/>
          <w:szCs w:val="30"/>
          <w:cs/>
          <w:lang w:val="af-ZA"/>
        </w:rPr>
        <w:t>นี้</w:t>
      </w:r>
      <w:r w:rsidR="00887746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887746">
        <w:rPr>
          <w:rFonts w:ascii="Angsana New" w:hAnsi="Angsana New"/>
          <w:sz w:val="30"/>
          <w:szCs w:val="30"/>
        </w:rPr>
        <w:t>2568</w:t>
      </w:r>
    </w:p>
    <w:p w14:paraId="6564BFF7" w14:textId="77777777" w:rsidR="00101D3A" w:rsidRPr="004762F2" w:rsidRDefault="00101D3A" w:rsidP="00801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3E9F5B5A" w14:textId="77777777" w:rsidR="00D74207" w:rsidRPr="00257915" w:rsidRDefault="00101D3A" w:rsidP="00D7420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57915">
        <w:rPr>
          <w:rFonts w:ascii="Angsana New" w:hAnsi="Angsana New"/>
          <w:b/>
          <w:bCs/>
          <w:sz w:val="30"/>
          <w:szCs w:val="30"/>
          <w:cs/>
          <w:lang w:val="af-ZA"/>
        </w:rPr>
        <w:t>ข้อตกลงจัดหาเงินทุนเพื่อจ่ายผู้ขาย</w:t>
      </w:r>
      <w:r w:rsidR="0041185F" w:rsidRPr="00257915">
        <w:rPr>
          <w:rFonts w:ascii="Angsana New" w:hAnsi="Angsana New" w:hint="cs"/>
          <w:b/>
          <w:bCs/>
          <w:sz w:val="30"/>
          <w:szCs w:val="30"/>
          <w:cs/>
          <w:lang w:val="af-ZA"/>
        </w:rPr>
        <w:t xml:space="preserve"> </w:t>
      </w:r>
      <w:r w:rsidR="0041185F" w:rsidRPr="00257915">
        <w:rPr>
          <w:rFonts w:ascii="Angsana New" w:hAnsi="Angsana New"/>
          <w:b/>
          <w:bCs/>
          <w:sz w:val="30"/>
          <w:szCs w:val="30"/>
        </w:rPr>
        <w:t>(SFA)</w:t>
      </w:r>
    </w:p>
    <w:p w14:paraId="56B6ABA0" w14:textId="77777777" w:rsidR="00D74207" w:rsidRPr="004762F2" w:rsidRDefault="00D74207" w:rsidP="00D74207">
      <w:pPr>
        <w:jc w:val="thaiDistribute"/>
        <w:rPr>
          <w:rFonts w:ascii="Angsana New" w:hAnsi="Angsana New"/>
          <w:i/>
          <w:iCs/>
          <w:sz w:val="16"/>
          <w:szCs w:val="16"/>
          <w:lang w:val="af-ZA"/>
        </w:rPr>
      </w:pPr>
    </w:p>
    <w:p w14:paraId="082A95D9" w14:textId="11D2954F" w:rsidR="00101D3A" w:rsidRPr="00257915" w:rsidRDefault="00101D3A" w:rsidP="00D74207">
      <w:pPr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257915">
        <w:rPr>
          <w:rFonts w:ascii="Angsana New" w:hAnsi="Angsana New"/>
          <w:i/>
          <w:iCs/>
          <w:sz w:val="30"/>
          <w:szCs w:val="30"/>
          <w:u w:val="single"/>
          <w:cs/>
          <w:lang w:val="af-ZA"/>
        </w:rPr>
        <w:t>ข้อมูลเชิงคุณภาพ</w:t>
      </w:r>
    </w:p>
    <w:p w14:paraId="64C35C01" w14:textId="77777777" w:rsidR="00101D3A" w:rsidRPr="004762F2" w:rsidRDefault="00101D3A" w:rsidP="00101D3A">
      <w:pPr>
        <w:spacing w:line="240" w:lineRule="auto"/>
        <w:jc w:val="thaiDistribute"/>
        <w:rPr>
          <w:rFonts w:ascii="Angsana New" w:hAnsi="Angsana New"/>
          <w:sz w:val="16"/>
          <w:szCs w:val="16"/>
          <w:lang w:val="af-ZA"/>
        </w:rPr>
      </w:pPr>
    </w:p>
    <w:p w14:paraId="35AD78B7" w14:textId="6476B4F1" w:rsidR="00101D3A" w:rsidRPr="00257915" w:rsidRDefault="00101D3A" w:rsidP="00101D3A">
      <w:p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57915">
        <w:rPr>
          <w:rFonts w:ascii="Angsana New" w:hAnsi="Angsana New"/>
          <w:spacing w:val="-2"/>
          <w:sz w:val="30"/>
          <w:szCs w:val="30"/>
          <w:cs/>
          <w:lang w:val="af-ZA"/>
        </w:rPr>
        <w:t>บริษัทมีข้อตกลงจัดหาเงินทุนเพื่อจ่ายผู้ขาย</w:t>
      </w:r>
      <w:r w:rsidRPr="00257915">
        <w:rPr>
          <w:rFonts w:ascii="Angsana New" w:hAnsi="Angsana New"/>
          <w:spacing w:val="-2"/>
          <w:sz w:val="30"/>
          <w:szCs w:val="30"/>
          <w:lang w:val="af-ZA"/>
        </w:rPr>
        <w:t xml:space="preserve"> (SFA)</w:t>
      </w:r>
      <w:r w:rsidRPr="00257915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</w:t>
      </w:r>
      <w:r w:rsidR="00E327AC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เพียงหนึ่งประเภท</w:t>
      </w:r>
      <w:r w:rsidRPr="00257915">
        <w:rPr>
          <w:rFonts w:ascii="Angsana New" w:hAnsi="Angsana New"/>
          <w:spacing w:val="-2"/>
          <w:sz w:val="30"/>
          <w:szCs w:val="30"/>
          <w:cs/>
          <w:lang w:val="af-ZA"/>
        </w:rPr>
        <w:t>คือ</w:t>
      </w:r>
      <w:r w:rsidR="00A07414">
        <w:rPr>
          <w:rFonts w:ascii="Angsana New" w:hAnsi="Angsana New" w:hint="cs"/>
          <w:spacing w:val="-2"/>
          <w:sz w:val="30"/>
          <w:szCs w:val="30"/>
          <w:cs/>
          <w:lang w:val="af-ZA"/>
        </w:rPr>
        <w:t>เงินกู้ยืมภายใต้</w:t>
      </w:r>
      <w:r w:rsidRPr="00257915">
        <w:rPr>
          <w:rFonts w:ascii="Angsana New" w:hAnsi="Angsana New"/>
          <w:spacing w:val="-2"/>
          <w:sz w:val="30"/>
          <w:szCs w:val="30"/>
          <w:cs/>
          <w:lang w:val="af-ZA"/>
        </w:rPr>
        <w:t>สัญญาทรัสต์รีซีทส์</w:t>
      </w:r>
      <w:r w:rsidR="00E327AC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ที่ทำ</w:t>
      </w:r>
      <w:r w:rsidRPr="00257915">
        <w:rPr>
          <w:rFonts w:ascii="Angsana New" w:hAnsi="Angsana New"/>
          <w:spacing w:val="-2"/>
          <w:sz w:val="30"/>
          <w:szCs w:val="30"/>
          <w:cs/>
          <w:lang w:val="af-ZA"/>
        </w:rPr>
        <w:t>กับสถาบันการเงิน</w:t>
      </w:r>
      <w:r w:rsidR="001D5153">
        <w:rPr>
          <w:rFonts w:ascii="Angsana New" w:hAnsi="Angsana New"/>
          <w:spacing w:val="-2"/>
          <w:sz w:val="30"/>
          <w:szCs w:val="30"/>
        </w:rPr>
        <w:t xml:space="preserve"> 6 </w:t>
      </w:r>
      <w:r w:rsidR="000A50CB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แห่ง</w:t>
      </w:r>
      <w:r w:rsidR="001A1625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โดยรายการ</w:t>
      </w:r>
      <w:r w:rsidR="005A1FDC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ซื้อสินค้า</w:t>
      </w:r>
      <w:r w:rsidR="00A07414" w:rsidRPr="00A07414">
        <w:rPr>
          <w:rFonts w:ascii="Angsana New" w:hAnsi="Angsana New"/>
          <w:spacing w:val="-2"/>
          <w:sz w:val="30"/>
          <w:szCs w:val="30"/>
          <w:cs/>
          <w:lang w:val="af-ZA"/>
        </w:rPr>
        <w:t>ในประเทศและต่างประเทศ</w:t>
      </w:r>
      <w:r w:rsidR="001A1625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 xml:space="preserve">ที่จะถูกกำหนดให้อยู่ภายใต้เงื่อนไข </w:t>
      </w:r>
      <w:r w:rsidR="001A1625" w:rsidRPr="00257915">
        <w:rPr>
          <w:rFonts w:ascii="Angsana New" w:hAnsi="Angsana New"/>
          <w:spacing w:val="-2"/>
          <w:sz w:val="30"/>
          <w:szCs w:val="30"/>
        </w:rPr>
        <w:t xml:space="preserve">SFA </w:t>
      </w:r>
      <w:r w:rsidR="001A1625" w:rsidRPr="00257915">
        <w:rPr>
          <w:rFonts w:ascii="Angsana New" w:hAnsi="Angsana New" w:hint="cs"/>
          <w:spacing w:val="-2"/>
          <w:sz w:val="30"/>
          <w:szCs w:val="30"/>
          <w:cs/>
        </w:rPr>
        <w:t>ฝ่ายบริหารจะพิจารณาเป็น</w:t>
      </w:r>
      <w:r w:rsidR="000A50CB" w:rsidRPr="00257915">
        <w:rPr>
          <w:rFonts w:ascii="Angsana New" w:hAnsi="Angsana New" w:hint="cs"/>
          <w:spacing w:val="-2"/>
          <w:sz w:val="30"/>
          <w:szCs w:val="30"/>
          <w:cs/>
        </w:rPr>
        <w:t>กรณี</w:t>
      </w:r>
      <w:r w:rsidR="005A1FDC" w:rsidRPr="00257915">
        <w:rPr>
          <w:rFonts w:ascii="Angsana New" w:hAnsi="Angsana New" w:hint="cs"/>
          <w:spacing w:val="-2"/>
          <w:sz w:val="30"/>
          <w:szCs w:val="30"/>
          <w:cs/>
        </w:rPr>
        <w:t>ตามนโยบายที่ใช้ภายในบริษัทโดย</w:t>
      </w:r>
      <w:r w:rsidR="00A715AC" w:rsidRPr="00257915">
        <w:rPr>
          <w:rFonts w:ascii="Angsana New" w:hAnsi="Angsana New" w:hint="cs"/>
          <w:spacing w:val="-2"/>
          <w:sz w:val="30"/>
          <w:szCs w:val="30"/>
          <w:cs/>
        </w:rPr>
        <w:t>ขึ้นอยู่กับจำนวนเงินที่ต้องจ่ายชำระ</w:t>
      </w:r>
      <w:r w:rsidR="000A50CB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 xml:space="preserve"> ณ จุดที่ใบแจ้งหนี้ครบกำหนด</w:t>
      </w:r>
      <w:r w:rsidR="00FD6469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ชำระ</w:t>
      </w:r>
      <w:r w:rsidR="00A07414">
        <w:rPr>
          <w:rFonts w:ascii="Angsana New" w:hAnsi="Angsana New" w:hint="cs"/>
          <w:spacing w:val="-2"/>
          <w:sz w:val="30"/>
          <w:szCs w:val="30"/>
          <w:cs/>
          <w:lang w:val="af-ZA"/>
        </w:rPr>
        <w:t>แก่</w:t>
      </w:r>
      <w:r w:rsidR="005A1FDC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ผู้ขาย</w:t>
      </w:r>
      <w:r w:rsidR="004D5513">
        <w:rPr>
          <w:rFonts w:ascii="Angsana New" w:hAnsi="Angsana New"/>
          <w:spacing w:val="-2"/>
          <w:sz w:val="30"/>
          <w:szCs w:val="30"/>
          <w:lang w:val="af-ZA"/>
        </w:rPr>
        <w:t xml:space="preserve"> </w:t>
      </w:r>
      <w:r w:rsidR="00930407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โดย</w:t>
      </w:r>
      <w:r w:rsidR="00FD6469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วันครบกำหนด</w:t>
      </w:r>
      <w:r w:rsidR="00930407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ชำระคืน</w:t>
      </w:r>
      <w:r w:rsidR="00A07414">
        <w:rPr>
          <w:rFonts w:ascii="Angsana New" w:hAnsi="Angsana New" w:hint="cs"/>
          <w:spacing w:val="-2"/>
          <w:sz w:val="30"/>
          <w:szCs w:val="30"/>
          <w:cs/>
          <w:lang w:val="af-ZA"/>
        </w:rPr>
        <w:t>เงินกู้ยืมแก่</w:t>
      </w:r>
      <w:r w:rsidR="00930407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ธนาคารจะถูกกำหนดในเอกสาร</w:t>
      </w:r>
      <w:r w:rsidR="00AE73A9" w:rsidRPr="00257915">
        <w:rPr>
          <w:rFonts w:ascii="Angsana New" w:hAnsi="Angsana New"/>
          <w:spacing w:val="-2"/>
          <w:sz w:val="30"/>
          <w:szCs w:val="30"/>
          <w:cs/>
          <w:lang w:val="af-ZA"/>
        </w:rPr>
        <w:t>สัญญาทรัสต์รีซีทส์</w:t>
      </w:r>
      <w:r w:rsidR="00AE73A9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ตามแต่ละ</w:t>
      </w:r>
      <w:r w:rsidR="00930407" w:rsidRPr="00257915">
        <w:rPr>
          <w:rFonts w:ascii="Angsana New" w:hAnsi="Angsana New" w:hint="cs"/>
          <w:spacing w:val="-2"/>
          <w:sz w:val="30"/>
          <w:szCs w:val="30"/>
          <w:cs/>
          <w:lang w:val="af-ZA"/>
        </w:rPr>
        <w:t>รายการแบบเจาะจงวัน</w:t>
      </w:r>
    </w:p>
    <w:p w14:paraId="5AFCE2F7" w14:textId="77777777" w:rsidR="00101D3A" w:rsidRPr="004762F2" w:rsidRDefault="00101D3A" w:rsidP="00D74207">
      <w:pPr>
        <w:jc w:val="thaiDistribute"/>
        <w:rPr>
          <w:rFonts w:ascii="Angsana New" w:hAnsi="Angsana New"/>
          <w:sz w:val="16"/>
          <w:szCs w:val="16"/>
          <w:lang w:val="af-ZA"/>
        </w:rPr>
      </w:pPr>
    </w:p>
    <w:p w14:paraId="329BF972" w14:textId="77777777" w:rsidR="00101D3A" w:rsidRPr="00257915" w:rsidRDefault="00101D3A" w:rsidP="00101D3A">
      <w:pPr>
        <w:jc w:val="thaiDistribute"/>
        <w:rPr>
          <w:rFonts w:ascii="Angsana New" w:hAnsi="Angsana New"/>
          <w:i/>
          <w:iCs/>
          <w:sz w:val="30"/>
          <w:szCs w:val="30"/>
          <w:u w:val="single"/>
          <w:lang w:val="af-ZA"/>
        </w:rPr>
      </w:pPr>
      <w:r w:rsidRPr="00257915">
        <w:rPr>
          <w:rFonts w:ascii="Angsana New" w:hAnsi="Angsana New"/>
          <w:i/>
          <w:iCs/>
          <w:sz w:val="30"/>
          <w:szCs w:val="30"/>
          <w:u w:val="single"/>
          <w:cs/>
          <w:lang w:val="af-ZA"/>
        </w:rPr>
        <w:t>ข้อมูลเชิงปริมาณ</w:t>
      </w:r>
    </w:p>
    <w:p w14:paraId="0872CEB4" w14:textId="77777777" w:rsidR="003F36AC" w:rsidRPr="004762F2" w:rsidRDefault="003F36AC" w:rsidP="00101D3A">
      <w:pPr>
        <w:jc w:val="thaiDistribute"/>
        <w:rPr>
          <w:rFonts w:ascii="Angsana New" w:hAnsi="Angsana New"/>
          <w:i/>
          <w:iCs/>
          <w:sz w:val="16"/>
          <w:szCs w:val="16"/>
          <w:lang w:val="af-ZA"/>
        </w:rPr>
      </w:pPr>
    </w:p>
    <w:tbl>
      <w:tblPr>
        <w:tblW w:w="101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690"/>
        <w:gridCol w:w="2099"/>
        <w:gridCol w:w="239"/>
        <w:gridCol w:w="2127"/>
      </w:tblGrid>
      <w:tr w:rsidR="00101D3A" w:rsidRPr="00257915" w14:paraId="5F6A8307" w14:textId="77777777" w:rsidTr="00FC5F6A">
        <w:trPr>
          <w:cantSplit/>
          <w:trHeight w:val="20"/>
          <w:tblHeader/>
        </w:trPr>
        <w:tc>
          <w:tcPr>
            <w:tcW w:w="5690" w:type="dxa"/>
            <w:vAlign w:val="bottom"/>
          </w:tcPr>
          <w:p w14:paraId="0E25E38A" w14:textId="77777777" w:rsidR="00101D3A" w:rsidRPr="00257915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465" w:type="dxa"/>
            <w:gridSpan w:val="3"/>
            <w:tcBorders>
              <w:bottom w:val="single" w:sz="4" w:space="0" w:color="auto"/>
            </w:tcBorders>
            <w:vAlign w:val="bottom"/>
          </w:tcPr>
          <w:p w14:paraId="5E96EF63" w14:textId="0C2FBC64" w:rsidR="00101D3A" w:rsidRPr="00257915" w:rsidRDefault="00101D3A" w:rsidP="00BA4C83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791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งบการเงินรวมและงบการเงินเฉพาะกิจการ</w:t>
            </w:r>
            <w:r w:rsidRPr="00257915">
              <w:rPr>
                <w:rFonts w:ascii="Angsana New" w:hAnsi="Angsana New" w:cs="Angsana New"/>
                <w:sz w:val="30"/>
                <w:szCs w:val="30"/>
                <w:lang w:val="af-ZA"/>
              </w:rPr>
              <w:t xml:space="preserve"> (</w:t>
            </w:r>
            <w:r w:rsidRPr="0025791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พันบาท</w:t>
            </w:r>
            <w:r w:rsidRPr="00257915">
              <w:rPr>
                <w:rFonts w:ascii="Angsana New" w:hAnsi="Angsana New" w:cs="Angsana New"/>
                <w:sz w:val="30"/>
                <w:szCs w:val="30"/>
                <w:lang w:val="af-ZA"/>
              </w:rPr>
              <w:t>)</w:t>
            </w:r>
          </w:p>
        </w:tc>
      </w:tr>
      <w:tr w:rsidR="00101D3A" w:rsidRPr="00257915" w14:paraId="15BBB5E4" w14:textId="77777777" w:rsidTr="00FC5F6A">
        <w:trPr>
          <w:trHeight w:val="20"/>
          <w:tblHeader/>
        </w:trPr>
        <w:tc>
          <w:tcPr>
            <w:tcW w:w="5690" w:type="dxa"/>
            <w:vAlign w:val="center"/>
          </w:tcPr>
          <w:p w14:paraId="57B8506B" w14:textId="77777777" w:rsidR="00101D3A" w:rsidRPr="00257915" w:rsidRDefault="00101D3A" w:rsidP="00101D3A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val="af-ZA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14:paraId="63D05812" w14:textId="384AF7ED" w:rsidR="00101D3A" w:rsidRPr="00257915" w:rsidRDefault="009909AC" w:rsidP="009909A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7915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9" w:type="dxa"/>
            <w:vAlign w:val="bottom"/>
          </w:tcPr>
          <w:p w14:paraId="4ACF9A68" w14:textId="77777777" w:rsidR="00101D3A" w:rsidRPr="00257915" w:rsidRDefault="00101D3A" w:rsidP="00101D3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196368E4" w14:textId="62C3777D" w:rsidR="00101D3A" w:rsidRPr="00257915" w:rsidRDefault="009909AC" w:rsidP="009909A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791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101D3A" w:rsidRPr="00257915" w14:paraId="6B46E320" w14:textId="77777777" w:rsidTr="00FC5F6A">
        <w:trPr>
          <w:trHeight w:val="20"/>
        </w:trPr>
        <w:tc>
          <w:tcPr>
            <w:tcW w:w="5690" w:type="dxa"/>
            <w:vAlign w:val="center"/>
          </w:tcPr>
          <w:p w14:paraId="5E50AD22" w14:textId="1B902961" w:rsidR="00101D3A" w:rsidRPr="00257915" w:rsidRDefault="00101D3A" w:rsidP="00EE65FA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  <w:r w:rsidRPr="00257915"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  <w:t>มูลค่าตามบัญชีของหนี้สินทางการเงิน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vAlign w:val="bottom"/>
          </w:tcPr>
          <w:p w14:paraId="45F69CD9" w14:textId="0C3E7168" w:rsidR="00101D3A" w:rsidRPr="00257915" w:rsidRDefault="00101D3A" w:rsidP="00101D3A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20EBFE16" w14:textId="77777777" w:rsidR="00101D3A" w:rsidRPr="00257915" w:rsidRDefault="00101D3A" w:rsidP="00101D3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14CF2EE6" w14:textId="708DD557" w:rsidR="00101D3A" w:rsidRPr="00257915" w:rsidRDefault="00101D3A" w:rsidP="00101D3A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930407" w:rsidRPr="00257915" w14:paraId="71417361" w14:textId="77777777" w:rsidTr="00FC5F6A">
        <w:trPr>
          <w:trHeight w:val="20"/>
        </w:trPr>
        <w:tc>
          <w:tcPr>
            <w:tcW w:w="5690" w:type="dxa"/>
            <w:vAlign w:val="center"/>
          </w:tcPr>
          <w:p w14:paraId="19843DF6" w14:textId="74C69CEA" w:rsidR="00930407" w:rsidRPr="00257915" w:rsidRDefault="00930407" w:rsidP="00EE65FA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25791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เจ้าหนี้การค้า</w:t>
            </w:r>
            <w:r w:rsidR="00834DBF"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ในประเทศและต่างประเทศที่</w:t>
            </w:r>
            <w:r w:rsidR="00AE73A9"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อ</w:t>
            </w:r>
            <w:r w:rsidR="00834DBF"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 xml:space="preserve">ยู่ภายใต้เงื่อนไข </w:t>
            </w:r>
            <w:r w:rsidR="00834DBF" w:rsidRPr="00257915">
              <w:rPr>
                <w:rFonts w:ascii="Angsana New" w:hAnsi="Angsana New"/>
                <w:spacing w:val="-4"/>
                <w:sz w:val="30"/>
                <w:szCs w:val="30"/>
              </w:rPr>
              <w:t>S</w:t>
            </w:r>
            <w:r w:rsidR="00EE023B" w:rsidRPr="00257915">
              <w:rPr>
                <w:rFonts w:ascii="Angsana New" w:hAnsi="Angsana New"/>
                <w:spacing w:val="-4"/>
                <w:sz w:val="30"/>
                <w:szCs w:val="30"/>
              </w:rPr>
              <w:t>F</w:t>
            </w:r>
            <w:r w:rsidR="00834DBF" w:rsidRPr="00257915">
              <w:rPr>
                <w:rFonts w:ascii="Angsana New" w:hAnsi="Angsana New"/>
                <w:spacing w:val="-4"/>
                <w:sz w:val="30"/>
                <w:szCs w:val="30"/>
              </w:rPr>
              <w:t>A</w:t>
            </w:r>
          </w:p>
        </w:tc>
        <w:tc>
          <w:tcPr>
            <w:tcW w:w="2099" w:type="dxa"/>
          </w:tcPr>
          <w:p w14:paraId="34E0A058" w14:textId="0D7E0DC6" w:rsidR="00930407" w:rsidRPr="00257915" w:rsidRDefault="00930407" w:rsidP="00112ECD">
            <w:pPr>
              <w:tabs>
                <w:tab w:val="clear" w:pos="1871"/>
                <w:tab w:val="clear" w:pos="2580"/>
                <w:tab w:val="left" w:pos="1060"/>
              </w:tabs>
              <w:ind w:left="34" w:right="-90" w:hanging="106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257915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39" w:type="dxa"/>
          </w:tcPr>
          <w:p w14:paraId="287426B2" w14:textId="77777777" w:rsidR="00930407" w:rsidRPr="00257915" w:rsidRDefault="00930407" w:rsidP="0093040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44F7CB5C" w14:textId="1618CF48" w:rsidR="00930407" w:rsidRPr="001D5153" w:rsidRDefault="00930407" w:rsidP="001D5153">
            <w:pPr>
              <w:tabs>
                <w:tab w:val="clear" w:pos="1871"/>
                <w:tab w:val="clear" w:pos="2580"/>
                <w:tab w:val="left" w:pos="1060"/>
              </w:tabs>
              <w:ind w:left="34" w:right="-90" w:hanging="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</w:pPr>
            <w:r w:rsidRPr="001D5153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-</w:t>
            </w:r>
          </w:p>
        </w:tc>
      </w:tr>
      <w:tr w:rsidR="003F36AC" w:rsidRPr="00257915" w14:paraId="235F61D6" w14:textId="77777777" w:rsidTr="00FC5F6A">
        <w:trPr>
          <w:trHeight w:val="20"/>
        </w:trPr>
        <w:tc>
          <w:tcPr>
            <w:tcW w:w="5690" w:type="dxa"/>
            <w:vAlign w:val="center"/>
          </w:tcPr>
          <w:p w14:paraId="2309A0F9" w14:textId="2DE2B809" w:rsidR="003F36AC" w:rsidRPr="00257915" w:rsidRDefault="00834DBF" w:rsidP="00EE65FA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เจ้าหนี้</w:t>
            </w:r>
            <w:r w:rsidR="00AE73A9"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ตาม</w:t>
            </w:r>
            <w:r w:rsidR="00AE73A9" w:rsidRPr="0025791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สัญญาทรัสต์รีซีทส์</w:t>
            </w: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ในประเทศที่อยู่ภายใต้เงื่อนไข </w:t>
            </w:r>
            <w:r w:rsidRPr="00257915">
              <w:rPr>
                <w:rFonts w:ascii="Angsana New" w:hAnsi="Angsana New"/>
                <w:sz w:val="30"/>
                <w:szCs w:val="30"/>
              </w:rPr>
              <w:t>S</w:t>
            </w:r>
            <w:r w:rsidR="00EE023B" w:rsidRPr="00257915">
              <w:rPr>
                <w:rFonts w:ascii="Angsana New" w:hAnsi="Angsana New"/>
                <w:sz w:val="30"/>
                <w:szCs w:val="30"/>
              </w:rPr>
              <w:t>F</w:t>
            </w:r>
            <w:r w:rsidRPr="00257915">
              <w:rPr>
                <w:rFonts w:ascii="Angsana New" w:hAnsi="Angsana New"/>
                <w:sz w:val="30"/>
                <w:szCs w:val="30"/>
              </w:rPr>
              <w:t>A</w:t>
            </w:r>
          </w:p>
        </w:tc>
        <w:tc>
          <w:tcPr>
            <w:tcW w:w="2099" w:type="dxa"/>
          </w:tcPr>
          <w:p w14:paraId="72A40DC3" w14:textId="68DE33ED" w:rsidR="003F36AC" w:rsidRPr="00257915" w:rsidRDefault="008749BC" w:rsidP="00112ECD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257915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24</w:t>
            </w:r>
            <w:r w:rsidR="00112ECD" w:rsidRPr="00257915">
              <w:rPr>
                <w:rFonts w:asciiTheme="majorBidi" w:hAnsiTheme="majorBidi" w:cstheme="majorBidi"/>
                <w:sz w:val="30"/>
                <w:szCs w:val="30"/>
                <w:lang w:val="af-ZA"/>
              </w:rPr>
              <w:t>,</w:t>
            </w:r>
            <w:r w:rsidRPr="00257915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804</w:t>
            </w:r>
          </w:p>
        </w:tc>
        <w:tc>
          <w:tcPr>
            <w:tcW w:w="239" w:type="dxa"/>
          </w:tcPr>
          <w:p w14:paraId="1AB0F2A5" w14:textId="77777777" w:rsidR="003F36AC" w:rsidRPr="00257915" w:rsidRDefault="003F36AC" w:rsidP="00FE34BF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127" w:type="dxa"/>
          </w:tcPr>
          <w:p w14:paraId="24747954" w14:textId="7196268E" w:rsidR="009909AC" w:rsidRPr="00257915" w:rsidRDefault="008749BC" w:rsidP="009909AC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257915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26</w:t>
            </w:r>
            <w:r w:rsidR="009909AC" w:rsidRPr="00257915">
              <w:rPr>
                <w:rFonts w:asciiTheme="majorBidi" w:hAnsiTheme="majorBidi" w:cstheme="majorBidi"/>
                <w:sz w:val="30"/>
                <w:szCs w:val="30"/>
                <w:lang w:val="af-ZA"/>
              </w:rPr>
              <w:t>,</w:t>
            </w:r>
            <w:r w:rsidRPr="00257915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699</w:t>
            </w:r>
          </w:p>
        </w:tc>
      </w:tr>
      <w:tr w:rsidR="00834DBF" w:rsidRPr="00257915" w14:paraId="4467AD29" w14:textId="77777777" w:rsidTr="00FC5F6A">
        <w:trPr>
          <w:trHeight w:val="20"/>
        </w:trPr>
        <w:tc>
          <w:tcPr>
            <w:tcW w:w="5690" w:type="dxa"/>
            <w:vAlign w:val="center"/>
          </w:tcPr>
          <w:p w14:paraId="0B7DADD1" w14:textId="47CEFCF0" w:rsidR="00834DBF" w:rsidRPr="00257915" w:rsidRDefault="00834DBF" w:rsidP="00EE65FA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257915">
              <w:rPr>
                <w:rFonts w:ascii="Angsana New" w:hAnsi="Angsana New" w:hint="cs"/>
                <w:spacing w:val="-2"/>
                <w:sz w:val="30"/>
                <w:szCs w:val="30"/>
                <w:cs/>
                <w:lang w:val="af-ZA"/>
              </w:rPr>
              <w:t>เจ้าหนี้</w:t>
            </w:r>
            <w:r w:rsidR="00AE73A9" w:rsidRPr="00257915">
              <w:rPr>
                <w:rFonts w:ascii="Angsana New" w:hAnsi="Angsana New" w:hint="cs"/>
                <w:spacing w:val="-2"/>
                <w:sz w:val="30"/>
                <w:szCs w:val="30"/>
                <w:cs/>
                <w:lang w:val="af-ZA"/>
              </w:rPr>
              <w:t>ตาม</w:t>
            </w:r>
            <w:r w:rsidR="00AE73A9" w:rsidRPr="0025791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สัญญาทรัสต์รีซีทส์</w:t>
            </w:r>
            <w:r w:rsidRPr="00257915">
              <w:rPr>
                <w:rFonts w:ascii="Angsana New" w:hAnsi="Angsana New" w:hint="cs"/>
                <w:spacing w:val="-2"/>
                <w:sz w:val="30"/>
                <w:szCs w:val="30"/>
                <w:cs/>
                <w:lang w:val="af-ZA"/>
              </w:rPr>
              <w:t xml:space="preserve">ต่างประเทศที่อยู่ภายใต้เงื่อนไข </w:t>
            </w:r>
            <w:r w:rsidRPr="00257915">
              <w:rPr>
                <w:rFonts w:ascii="Angsana New" w:hAnsi="Angsana New"/>
                <w:spacing w:val="-2"/>
                <w:sz w:val="30"/>
                <w:szCs w:val="30"/>
              </w:rPr>
              <w:t>S</w:t>
            </w:r>
            <w:r w:rsidR="00EE023B" w:rsidRPr="00257915">
              <w:rPr>
                <w:rFonts w:ascii="Angsana New" w:hAnsi="Angsana New"/>
                <w:spacing w:val="-2"/>
                <w:sz w:val="30"/>
                <w:szCs w:val="30"/>
              </w:rPr>
              <w:t>F</w:t>
            </w:r>
            <w:r w:rsidRPr="00257915">
              <w:rPr>
                <w:rFonts w:ascii="Angsana New" w:hAnsi="Angsana New"/>
                <w:spacing w:val="-2"/>
                <w:sz w:val="30"/>
                <w:szCs w:val="30"/>
              </w:rPr>
              <w:t>A</w:t>
            </w:r>
          </w:p>
        </w:tc>
        <w:tc>
          <w:tcPr>
            <w:tcW w:w="2099" w:type="dxa"/>
          </w:tcPr>
          <w:p w14:paraId="6F81F0C2" w14:textId="69C55310" w:rsidR="00834DBF" w:rsidRPr="00257915" w:rsidRDefault="008749BC" w:rsidP="00112ECD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257915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98</w:t>
            </w:r>
            <w:r w:rsidR="00112ECD" w:rsidRPr="00257915">
              <w:rPr>
                <w:rFonts w:asciiTheme="majorBidi" w:hAnsiTheme="majorBidi" w:cstheme="majorBidi"/>
                <w:sz w:val="30"/>
                <w:szCs w:val="30"/>
                <w:lang w:val="af-ZA"/>
              </w:rPr>
              <w:t>,</w:t>
            </w:r>
            <w:r w:rsidRPr="00257915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286</w:t>
            </w:r>
          </w:p>
        </w:tc>
        <w:tc>
          <w:tcPr>
            <w:tcW w:w="239" w:type="dxa"/>
          </w:tcPr>
          <w:p w14:paraId="66FE2767" w14:textId="77777777" w:rsidR="00834DBF" w:rsidRPr="00257915" w:rsidRDefault="00834DBF" w:rsidP="00FE34BF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127" w:type="dxa"/>
          </w:tcPr>
          <w:p w14:paraId="3F3A8E08" w14:textId="2B3690AF" w:rsidR="009909AC" w:rsidRPr="00257915" w:rsidRDefault="008749BC" w:rsidP="009909AC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257915">
              <w:rPr>
                <w:rFonts w:asciiTheme="majorBidi" w:hAnsiTheme="majorBidi" w:cstheme="majorBidi" w:hint="cs"/>
                <w:sz w:val="30"/>
                <w:szCs w:val="30"/>
                <w:cs/>
                <w:lang w:val="af-ZA"/>
              </w:rPr>
              <w:t>1</w:t>
            </w:r>
            <w:r w:rsidR="00A07414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="009909AC" w:rsidRPr="00257915">
              <w:rPr>
                <w:rFonts w:asciiTheme="majorBidi" w:hAnsiTheme="majorBidi" w:cstheme="majorBidi"/>
                <w:sz w:val="30"/>
                <w:szCs w:val="30"/>
                <w:lang w:val="af-ZA"/>
              </w:rPr>
              <w:t>,</w:t>
            </w:r>
            <w:r w:rsidR="00A07414">
              <w:rPr>
                <w:rFonts w:asciiTheme="majorBidi" w:hAnsiTheme="majorBidi" w:cstheme="majorBidi"/>
                <w:sz w:val="30"/>
                <w:szCs w:val="30"/>
                <w:lang w:val="af-ZA"/>
              </w:rPr>
              <w:t>351</w:t>
            </w:r>
          </w:p>
        </w:tc>
      </w:tr>
      <w:tr w:rsidR="009909AC" w:rsidRPr="00257915" w14:paraId="1271B6B5" w14:textId="77777777" w:rsidTr="00FC5F6A">
        <w:trPr>
          <w:trHeight w:val="20"/>
        </w:trPr>
        <w:tc>
          <w:tcPr>
            <w:tcW w:w="5690" w:type="dxa"/>
            <w:vAlign w:val="center"/>
          </w:tcPr>
          <w:p w14:paraId="26E276C5" w14:textId="77777777" w:rsidR="009909AC" w:rsidRPr="004762F2" w:rsidRDefault="009909AC" w:rsidP="00EE65FA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cs/>
                <w:lang w:val="af-ZA"/>
              </w:rPr>
            </w:pPr>
          </w:p>
        </w:tc>
        <w:tc>
          <w:tcPr>
            <w:tcW w:w="2099" w:type="dxa"/>
          </w:tcPr>
          <w:p w14:paraId="58F33490" w14:textId="77777777" w:rsidR="009909AC" w:rsidRPr="004762F2" w:rsidRDefault="009909AC" w:rsidP="00112ECD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16"/>
                <w:szCs w:val="16"/>
                <w:lang w:val="af-ZA"/>
              </w:rPr>
            </w:pPr>
          </w:p>
        </w:tc>
        <w:tc>
          <w:tcPr>
            <w:tcW w:w="239" w:type="dxa"/>
          </w:tcPr>
          <w:p w14:paraId="05345FB8" w14:textId="77777777" w:rsidR="009909AC" w:rsidRPr="004762F2" w:rsidRDefault="009909AC" w:rsidP="00FE34BF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127" w:type="dxa"/>
          </w:tcPr>
          <w:p w14:paraId="4548BC6F" w14:textId="77777777" w:rsidR="009909AC" w:rsidRPr="004762F2" w:rsidRDefault="009909AC" w:rsidP="009909AC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16"/>
                <w:szCs w:val="16"/>
                <w:lang w:val="af-ZA"/>
              </w:rPr>
            </w:pPr>
          </w:p>
        </w:tc>
      </w:tr>
      <w:tr w:rsidR="009909AC" w:rsidRPr="00257915" w14:paraId="0FA99C89" w14:textId="77777777" w:rsidTr="00FC5F6A">
        <w:trPr>
          <w:trHeight w:val="20"/>
        </w:trPr>
        <w:tc>
          <w:tcPr>
            <w:tcW w:w="5690" w:type="dxa"/>
            <w:vAlign w:val="center"/>
          </w:tcPr>
          <w:p w14:paraId="1695072C" w14:textId="1083011B" w:rsidR="009909AC" w:rsidRPr="00FC5F6A" w:rsidRDefault="009909AC" w:rsidP="00FC5F6A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FC5F6A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การโอน</w:t>
            </w:r>
            <w:r w:rsidR="00A07414" w:rsidRPr="00FC5F6A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ยอดคงเหลือ</w:t>
            </w:r>
            <w:r w:rsidRPr="00FC5F6A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ที่ไม่ใช่เงินสดจากเจ้าหนี้การค้าไปยัง</w:t>
            </w:r>
            <w:r w:rsidR="00A07414" w:rsidRPr="00FC5F6A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เจ้าหนี้</w:t>
            </w:r>
            <w:r w:rsidR="00AE73A9" w:rsidRPr="00FC5F6A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ธนาคาร</w:t>
            </w:r>
          </w:p>
        </w:tc>
        <w:tc>
          <w:tcPr>
            <w:tcW w:w="2099" w:type="dxa"/>
          </w:tcPr>
          <w:p w14:paraId="6E40EE6F" w14:textId="23C87929" w:rsidR="00A07414" w:rsidRPr="00257915" w:rsidRDefault="00A07414" w:rsidP="00A07414">
            <w:pPr>
              <w:tabs>
                <w:tab w:val="clear" w:pos="1871"/>
                <w:tab w:val="clear" w:pos="2580"/>
                <w:tab w:val="left" w:pos="1060"/>
                <w:tab w:val="left" w:pos="1333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257915">
              <w:rPr>
                <w:rFonts w:asciiTheme="majorBidi" w:hAnsiTheme="majorBidi" w:cstheme="majorBidi"/>
                <w:sz w:val="30"/>
                <w:szCs w:val="30"/>
                <w:lang w:val="af-ZA"/>
              </w:rPr>
              <w:t>393,310</w:t>
            </w:r>
          </w:p>
        </w:tc>
        <w:tc>
          <w:tcPr>
            <w:tcW w:w="239" w:type="dxa"/>
          </w:tcPr>
          <w:p w14:paraId="4C081528" w14:textId="77777777" w:rsidR="009909AC" w:rsidRPr="00257915" w:rsidRDefault="009909AC" w:rsidP="00FE34BF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127" w:type="dxa"/>
          </w:tcPr>
          <w:p w14:paraId="6D206AAF" w14:textId="5CDCDFBA" w:rsidR="009909AC" w:rsidRPr="00257915" w:rsidRDefault="009909AC" w:rsidP="009909AC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257915">
              <w:rPr>
                <w:rFonts w:asciiTheme="majorBidi" w:hAnsiTheme="majorBidi" w:cstheme="majorBidi"/>
                <w:sz w:val="30"/>
                <w:szCs w:val="30"/>
                <w:lang w:val="af-ZA"/>
              </w:rPr>
              <w:t>411,502</w:t>
            </w:r>
          </w:p>
        </w:tc>
      </w:tr>
      <w:tr w:rsidR="00834DBF" w:rsidRPr="00257915" w14:paraId="0E4A40D8" w14:textId="77777777" w:rsidTr="00FC5F6A">
        <w:trPr>
          <w:trHeight w:val="20"/>
        </w:trPr>
        <w:tc>
          <w:tcPr>
            <w:tcW w:w="5690" w:type="dxa"/>
            <w:vAlign w:val="center"/>
          </w:tcPr>
          <w:p w14:paraId="182A0BA3" w14:textId="77777777" w:rsidR="00257915" w:rsidRPr="004762F2" w:rsidRDefault="00257915" w:rsidP="00EE65FA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2099" w:type="dxa"/>
          </w:tcPr>
          <w:p w14:paraId="200D1F3E" w14:textId="77777777" w:rsidR="00834DBF" w:rsidRPr="004762F2" w:rsidRDefault="00834DBF" w:rsidP="00834DBF">
            <w:pPr>
              <w:tabs>
                <w:tab w:val="clear" w:pos="2580"/>
              </w:tabs>
              <w:ind w:left="34" w:hanging="106"/>
              <w:jc w:val="right"/>
              <w:rPr>
                <w:rFonts w:ascii="Angsana New" w:hAnsi="Angsana New"/>
                <w:sz w:val="16"/>
                <w:szCs w:val="16"/>
                <w:lang w:val="af-ZA"/>
              </w:rPr>
            </w:pPr>
          </w:p>
        </w:tc>
        <w:tc>
          <w:tcPr>
            <w:tcW w:w="239" w:type="dxa"/>
          </w:tcPr>
          <w:p w14:paraId="32745BC0" w14:textId="77777777" w:rsidR="00834DBF" w:rsidRPr="004762F2" w:rsidRDefault="00834DBF" w:rsidP="00FE34BF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127" w:type="dxa"/>
          </w:tcPr>
          <w:p w14:paraId="34F0A081" w14:textId="77777777" w:rsidR="00834DBF" w:rsidRPr="004762F2" w:rsidRDefault="00834DBF" w:rsidP="00FE34BF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101D3A" w:rsidRPr="00257915" w14:paraId="790C866C" w14:textId="77777777" w:rsidTr="00FC5F6A">
        <w:trPr>
          <w:trHeight w:val="20"/>
        </w:trPr>
        <w:tc>
          <w:tcPr>
            <w:tcW w:w="5690" w:type="dxa"/>
            <w:vAlign w:val="center"/>
          </w:tcPr>
          <w:p w14:paraId="24AF4FC4" w14:textId="18D937A3" w:rsidR="00101D3A" w:rsidRPr="00257915" w:rsidRDefault="00101D3A" w:rsidP="00EE65FA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7915"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  <w:t>ช่วง</w:t>
            </w:r>
            <w:r w:rsidR="00AE73A9" w:rsidRPr="002579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af-ZA"/>
              </w:rPr>
              <w:t>เวลา</w:t>
            </w:r>
            <w:r w:rsidRPr="00257915"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  <w:t>ของวันครบกำหนดชำระ</w:t>
            </w:r>
          </w:p>
        </w:tc>
        <w:tc>
          <w:tcPr>
            <w:tcW w:w="2099" w:type="dxa"/>
            <w:vAlign w:val="bottom"/>
          </w:tcPr>
          <w:p w14:paraId="1BBDE019" w14:textId="77777777" w:rsidR="00101D3A" w:rsidRPr="00257915" w:rsidRDefault="00101D3A" w:rsidP="00101D3A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5E4AE1C4" w14:textId="77777777" w:rsidR="00101D3A" w:rsidRPr="00257915" w:rsidRDefault="00101D3A" w:rsidP="00101D3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7F83A98D" w14:textId="77777777" w:rsidR="00101D3A" w:rsidRPr="00257915" w:rsidRDefault="00101D3A" w:rsidP="00101D3A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3F36AC" w:rsidRPr="00257915" w14:paraId="6C551A1C" w14:textId="77777777" w:rsidTr="00FC5F6A">
        <w:trPr>
          <w:trHeight w:val="20"/>
        </w:trPr>
        <w:tc>
          <w:tcPr>
            <w:tcW w:w="5690" w:type="dxa"/>
          </w:tcPr>
          <w:p w14:paraId="0F5C5132" w14:textId="4673D5B1" w:rsidR="003F36AC" w:rsidRPr="00257915" w:rsidRDefault="009909AC" w:rsidP="00EE65FA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915">
              <w:rPr>
                <w:rFonts w:ascii="Angsana New" w:hAnsi="Angsana New"/>
                <w:sz w:val="30"/>
                <w:szCs w:val="30"/>
                <w:cs/>
                <w:lang w:val="af-ZA"/>
              </w:rPr>
              <w:t>เจ้าหนี้การค้า</w:t>
            </w:r>
            <w:r w:rsidR="00AE73A9"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 (ผู้ขาย) </w:t>
            </w:r>
            <w:r w:rsidR="008749BC"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ในประเทศ</w:t>
            </w:r>
            <w:r w:rsidRPr="00257915">
              <w:rPr>
                <w:rFonts w:ascii="Angsana New" w:hAnsi="Angsana New"/>
                <w:sz w:val="30"/>
                <w:szCs w:val="30"/>
                <w:cs/>
                <w:lang w:val="af-ZA"/>
              </w:rPr>
              <w:t>ที่ไม่</w:t>
            </w:r>
            <w:r w:rsidR="008749BC"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อยู่ภายใต้เงื่อนไข </w:t>
            </w:r>
            <w:r w:rsidR="008749BC" w:rsidRPr="00257915">
              <w:rPr>
                <w:rFonts w:ascii="Angsana New" w:hAnsi="Angsana New"/>
                <w:sz w:val="30"/>
                <w:szCs w:val="30"/>
              </w:rPr>
              <w:t>S</w:t>
            </w:r>
            <w:r w:rsidR="00EE023B" w:rsidRPr="00257915">
              <w:rPr>
                <w:rFonts w:ascii="Angsana New" w:hAnsi="Angsana New"/>
                <w:sz w:val="30"/>
                <w:szCs w:val="30"/>
              </w:rPr>
              <w:t>F</w:t>
            </w:r>
            <w:r w:rsidR="008749BC" w:rsidRPr="00257915">
              <w:rPr>
                <w:rFonts w:ascii="Angsana New" w:hAnsi="Angsana New"/>
                <w:sz w:val="30"/>
                <w:szCs w:val="30"/>
              </w:rPr>
              <w:t>A</w:t>
            </w:r>
          </w:p>
        </w:tc>
        <w:tc>
          <w:tcPr>
            <w:tcW w:w="2099" w:type="dxa"/>
          </w:tcPr>
          <w:p w14:paraId="63A3AC6D" w14:textId="16BBACE8" w:rsidR="003F36AC" w:rsidRPr="00257915" w:rsidRDefault="009909AC" w:rsidP="009909AC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7915">
              <w:rPr>
                <w:rFonts w:ascii="Angsana New" w:hAnsi="Angsana New"/>
                <w:sz w:val="30"/>
                <w:szCs w:val="30"/>
                <w:lang w:val="af-ZA"/>
              </w:rPr>
              <w:t xml:space="preserve">7 </w:t>
            </w:r>
            <w:r w:rsidR="003F36AC" w:rsidRPr="00257915">
              <w:rPr>
                <w:rFonts w:ascii="Angsana New" w:hAnsi="Angsana New"/>
                <w:sz w:val="30"/>
                <w:szCs w:val="30"/>
                <w:lang w:val="af-ZA"/>
              </w:rPr>
              <w:t>-</w:t>
            </w:r>
            <w:r w:rsidRPr="00257915">
              <w:rPr>
                <w:rFonts w:ascii="Angsana New" w:hAnsi="Angsana New"/>
                <w:sz w:val="30"/>
                <w:szCs w:val="30"/>
                <w:lang w:val="af-ZA"/>
              </w:rPr>
              <w:t xml:space="preserve"> 90</w:t>
            </w:r>
            <w:r w:rsidR="003F36AC" w:rsidRPr="00257915">
              <w:rPr>
                <w:rFonts w:ascii="Angsana New" w:hAnsi="Angsana New"/>
                <w:sz w:val="30"/>
                <w:szCs w:val="30"/>
                <w:lang w:val="af-ZA"/>
              </w:rPr>
              <w:t xml:space="preserve"> </w:t>
            </w:r>
            <w:r w:rsidR="003F36AC" w:rsidRPr="00257915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</w:t>
            </w: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นับจาก</w:t>
            </w:r>
            <w:r w:rsidR="003F36AC" w:rsidRPr="00257915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วันที่ในใบแจ้งหนี้</w:t>
            </w:r>
          </w:p>
        </w:tc>
        <w:tc>
          <w:tcPr>
            <w:tcW w:w="239" w:type="dxa"/>
          </w:tcPr>
          <w:p w14:paraId="191AB375" w14:textId="77777777" w:rsidR="003F36AC" w:rsidRPr="00257915" w:rsidRDefault="003F36AC" w:rsidP="003F36A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30634B86" w14:textId="02929344" w:rsidR="003F36AC" w:rsidRPr="00257915" w:rsidRDefault="009909AC" w:rsidP="009909AC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7915">
              <w:rPr>
                <w:rFonts w:ascii="Angsana New" w:hAnsi="Angsana New"/>
                <w:sz w:val="30"/>
                <w:szCs w:val="30"/>
                <w:lang w:val="af-ZA"/>
              </w:rPr>
              <w:t xml:space="preserve">7 </w:t>
            </w:r>
            <w:r w:rsidR="003F36AC" w:rsidRPr="00257915">
              <w:rPr>
                <w:rFonts w:ascii="Angsana New" w:hAnsi="Angsana New"/>
                <w:sz w:val="30"/>
                <w:szCs w:val="30"/>
                <w:lang w:val="af-ZA"/>
              </w:rPr>
              <w:t>-</w:t>
            </w:r>
            <w:r w:rsidRPr="00257915">
              <w:rPr>
                <w:rFonts w:ascii="Angsana New" w:hAnsi="Angsana New"/>
                <w:sz w:val="30"/>
                <w:szCs w:val="30"/>
                <w:lang w:val="af-ZA"/>
              </w:rPr>
              <w:t xml:space="preserve"> 90</w:t>
            </w:r>
            <w:r w:rsidR="003F36AC" w:rsidRPr="00257915">
              <w:rPr>
                <w:rFonts w:ascii="Angsana New" w:hAnsi="Angsana New"/>
                <w:sz w:val="30"/>
                <w:szCs w:val="30"/>
                <w:lang w:val="af-ZA"/>
              </w:rPr>
              <w:t xml:space="preserve"> </w:t>
            </w:r>
            <w:r w:rsidR="003F36AC" w:rsidRPr="00257915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</w:t>
            </w: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นับจาก</w:t>
            </w:r>
            <w:r w:rsidR="003F36AC" w:rsidRPr="00257915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วันที่ในใบแจ้งหนี้</w:t>
            </w:r>
          </w:p>
        </w:tc>
      </w:tr>
      <w:tr w:rsidR="008749BC" w:rsidRPr="00257915" w14:paraId="47C6A6C0" w14:textId="77777777" w:rsidTr="00FC5F6A">
        <w:trPr>
          <w:trHeight w:val="20"/>
        </w:trPr>
        <w:tc>
          <w:tcPr>
            <w:tcW w:w="5690" w:type="dxa"/>
          </w:tcPr>
          <w:p w14:paraId="6DE58E8E" w14:textId="6FEB1BE2" w:rsidR="008749BC" w:rsidRPr="00257915" w:rsidRDefault="008749BC" w:rsidP="00EE65FA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 w:rsidRPr="00257915">
              <w:rPr>
                <w:rFonts w:ascii="Angsana New" w:hAnsi="Angsana New"/>
                <w:sz w:val="30"/>
                <w:szCs w:val="30"/>
                <w:cs/>
                <w:lang w:val="af-ZA"/>
              </w:rPr>
              <w:t>เจ้าหนี้การค้า</w:t>
            </w:r>
            <w:r w:rsidR="00AE73A9"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 (ผู้ขาย) </w:t>
            </w: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ต่างประเทศ</w:t>
            </w:r>
            <w:r w:rsidRPr="00257915">
              <w:rPr>
                <w:rFonts w:ascii="Angsana New" w:hAnsi="Angsana New"/>
                <w:sz w:val="30"/>
                <w:szCs w:val="30"/>
                <w:cs/>
                <w:lang w:val="af-ZA"/>
              </w:rPr>
              <w:t>ที่ไม่</w:t>
            </w: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อยู่ภายใต้เงื่อนไข </w:t>
            </w:r>
            <w:r w:rsidRPr="00257915">
              <w:rPr>
                <w:rFonts w:ascii="Angsana New" w:hAnsi="Angsana New"/>
                <w:sz w:val="30"/>
                <w:szCs w:val="30"/>
              </w:rPr>
              <w:t>S</w:t>
            </w:r>
            <w:r w:rsidR="00EE023B" w:rsidRPr="00257915">
              <w:rPr>
                <w:rFonts w:ascii="Angsana New" w:hAnsi="Angsana New"/>
                <w:sz w:val="30"/>
                <w:szCs w:val="30"/>
              </w:rPr>
              <w:t>F</w:t>
            </w:r>
            <w:r w:rsidRPr="00257915">
              <w:rPr>
                <w:rFonts w:ascii="Angsana New" w:hAnsi="Angsana New"/>
                <w:sz w:val="30"/>
                <w:szCs w:val="30"/>
              </w:rPr>
              <w:t>A</w:t>
            </w:r>
          </w:p>
        </w:tc>
        <w:tc>
          <w:tcPr>
            <w:tcW w:w="2099" w:type="dxa"/>
          </w:tcPr>
          <w:p w14:paraId="1A9AD09A" w14:textId="1A0B48A9" w:rsidR="008749BC" w:rsidRPr="00257915" w:rsidRDefault="008749BC" w:rsidP="008749BC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30</w:t>
            </w:r>
            <w:r w:rsidRPr="00257915">
              <w:rPr>
                <w:rFonts w:ascii="Angsana New" w:hAnsi="Angsana New"/>
                <w:sz w:val="30"/>
                <w:szCs w:val="30"/>
                <w:lang w:val="af-ZA"/>
              </w:rPr>
              <w:t xml:space="preserve"> - 90 </w:t>
            </w:r>
            <w:r w:rsidRPr="00257915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</w:t>
            </w: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นับจาก</w:t>
            </w:r>
            <w:r w:rsidRPr="00257915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วันที่ในใบแจ้งหนี้</w:t>
            </w:r>
          </w:p>
        </w:tc>
        <w:tc>
          <w:tcPr>
            <w:tcW w:w="239" w:type="dxa"/>
          </w:tcPr>
          <w:p w14:paraId="404176E4" w14:textId="77777777" w:rsidR="008749BC" w:rsidRPr="00257915" w:rsidRDefault="008749BC" w:rsidP="008749B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2A7AE597" w14:textId="5CDB4D26" w:rsidR="008749BC" w:rsidRPr="00257915" w:rsidRDefault="008749BC" w:rsidP="008749BC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30</w:t>
            </w:r>
            <w:r w:rsidRPr="00257915">
              <w:rPr>
                <w:rFonts w:ascii="Angsana New" w:hAnsi="Angsana New"/>
                <w:sz w:val="30"/>
                <w:szCs w:val="30"/>
                <w:lang w:val="af-ZA"/>
              </w:rPr>
              <w:t xml:space="preserve"> - 90 </w:t>
            </w:r>
            <w:r w:rsidRPr="00257915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</w:t>
            </w: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นับจาก</w:t>
            </w:r>
            <w:r w:rsidRPr="00257915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วันที่ในใบแจ้งหนี้</w:t>
            </w:r>
          </w:p>
        </w:tc>
      </w:tr>
      <w:tr w:rsidR="008749BC" w:rsidRPr="00257915" w14:paraId="593C1D57" w14:textId="77777777" w:rsidTr="00FC5F6A">
        <w:trPr>
          <w:trHeight w:val="20"/>
        </w:trPr>
        <w:tc>
          <w:tcPr>
            <w:tcW w:w="5690" w:type="dxa"/>
            <w:vAlign w:val="center"/>
          </w:tcPr>
          <w:p w14:paraId="682B86F3" w14:textId="77777777" w:rsidR="00EE65FA" w:rsidRDefault="008749BC" w:rsidP="00EE65FA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เจ้าหนี้</w:t>
            </w:r>
            <w:r w:rsidR="00AE73A9"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ตาม</w:t>
            </w:r>
            <w:r w:rsidR="00AE73A9" w:rsidRPr="0025791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สัญญาทรัสต์รีซีทส์</w:t>
            </w: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ในประเทศที่อยู่ภายใต้</w:t>
            </w:r>
          </w:p>
          <w:p w14:paraId="628BF1E3" w14:textId="3442C263" w:rsidR="008749BC" w:rsidRPr="00257915" w:rsidRDefault="00EE65FA" w:rsidP="00EE65FA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/>
                <w:sz w:val="30"/>
                <w:szCs w:val="30"/>
                <w:lang w:val="af-ZA"/>
              </w:rPr>
              <w:t xml:space="preserve">  </w:t>
            </w:r>
            <w:r w:rsidR="008749BC"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เงื่อนไข </w:t>
            </w:r>
            <w:r w:rsidR="008749BC" w:rsidRPr="00257915">
              <w:rPr>
                <w:rFonts w:ascii="Angsana New" w:hAnsi="Angsana New"/>
                <w:sz w:val="30"/>
                <w:szCs w:val="30"/>
              </w:rPr>
              <w:t>S</w:t>
            </w:r>
            <w:r w:rsidR="00EE023B" w:rsidRPr="00257915">
              <w:rPr>
                <w:rFonts w:ascii="Angsana New" w:hAnsi="Angsana New"/>
                <w:sz w:val="30"/>
                <w:szCs w:val="30"/>
              </w:rPr>
              <w:t>F</w:t>
            </w:r>
            <w:r w:rsidR="008749BC" w:rsidRPr="00257915">
              <w:rPr>
                <w:rFonts w:ascii="Angsana New" w:hAnsi="Angsana New"/>
                <w:sz w:val="30"/>
                <w:szCs w:val="30"/>
              </w:rPr>
              <w:t xml:space="preserve">A </w:t>
            </w:r>
          </w:p>
        </w:tc>
        <w:tc>
          <w:tcPr>
            <w:tcW w:w="2099" w:type="dxa"/>
          </w:tcPr>
          <w:p w14:paraId="2DCB7499" w14:textId="2B83EB73" w:rsidR="008749BC" w:rsidRPr="00257915" w:rsidRDefault="008749BC" w:rsidP="008749BC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US"/>
              </w:rPr>
            </w:pPr>
            <w:r w:rsidRPr="0025791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83 - 184 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</w:t>
            </w: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นับจาก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</w:t>
            </w: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ครบกำหนดชำระของผู้ขาย</w:t>
            </w:r>
          </w:p>
        </w:tc>
        <w:tc>
          <w:tcPr>
            <w:tcW w:w="239" w:type="dxa"/>
          </w:tcPr>
          <w:p w14:paraId="7144D0F8" w14:textId="77777777" w:rsidR="008749BC" w:rsidRPr="00257915" w:rsidRDefault="008749BC" w:rsidP="008749B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7811AD8E" w14:textId="235FE906" w:rsidR="008749BC" w:rsidRPr="00257915" w:rsidRDefault="008749BC" w:rsidP="008749BC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75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- 184 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</w:t>
            </w: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นับจาก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</w:t>
            </w: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ครบกำหนดชำระของผู้ขาย</w:t>
            </w:r>
          </w:p>
        </w:tc>
      </w:tr>
      <w:tr w:rsidR="00D11FB2" w:rsidRPr="00257915" w14:paraId="7D3EB708" w14:textId="77777777" w:rsidTr="00FC5F6A">
        <w:trPr>
          <w:trHeight w:val="20"/>
        </w:trPr>
        <w:tc>
          <w:tcPr>
            <w:tcW w:w="5690" w:type="dxa"/>
            <w:vAlign w:val="center"/>
          </w:tcPr>
          <w:p w14:paraId="1F45FC1B" w14:textId="77777777" w:rsidR="00EE65FA" w:rsidRDefault="00D11FB2" w:rsidP="00EE65FA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เจ้าหนี้</w:t>
            </w:r>
            <w:r w:rsidR="00AE73A9"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ตาม</w:t>
            </w:r>
            <w:r w:rsidR="00AE73A9" w:rsidRPr="0025791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สัญญาทรัสต์รีซีทส์</w:t>
            </w:r>
            <w:r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>ต่างประเทศที่อยู่ภายใต้</w:t>
            </w:r>
          </w:p>
          <w:p w14:paraId="7D1F8C8E" w14:textId="2C3510AC" w:rsidR="00D11FB2" w:rsidRPr="00257915" w:rsidRDefault="00EE65FA" w:rsidP="00EE65FA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/>
                <w:sz w:val="30"/>
                <w:szCs w:val="30"/>
                <w:lang w:val="af-ZA"/>
              </w:rPr>
              <w:t xml:space="preserve">  </w:t>
            </w:r>
            <w:r w:rsidR="00D11FB2" w:rsidRPr="00257915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เงื่อนไข </w:t>
            </w:r>
            <w:r w:rsidR="00D11FB2" w:rsidRPr="00257915">
              <w:rPr>
                <w:rFonts w:ascii="Angsana New" w:hAnsi="Angsana New"/>
                <w:sz w:val="30"/>
                <w:szCs w:val="30"/>
              </w:rPr>
              <w:t>S</w:t>
            </w:r>
            <w:r w:rsidR="00EE023B" w:rsidRPr="00257915">
              <w:rPr>
                <w:rFonts w:ascii="Angsana New" w:hAnsi="Angsana New"/>
                <w:sz w:val="30"/>
                <w:szCs w:val="30"/>
              </w:rPr>
              <w:t>F</w:t>
            </w:r>
            <w:r w:rsidR="00D11FB2" w:rsidRPr="00257915">
              <w:rPr>
                <w:rFonts w:ascii="Angsana New" w:hAnsi="Angsana New"/>
                <w:sz w:val="30"/>
                <w:szCs w:val="30"/>
              </w:rPr>
              <w:t>A</w:t>
            </w:r>
          </w:p>
        </w:tc>
        <w:tc>
          <w:tcPr>
            <w:tcW w:w="2099" w:type="dxa"/>
          </w:tcPr>
          <w:p w14:paraId="3E60292F" w14:textId="4F6047A9" w:rsidR="00D11FB2" w:rsidRPr="00257915" w:rsidRDefault="00D11FB2" w:rsidP="00D11FB2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31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</w:t>
            </w: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185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</w:t>
            </w: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นับจาก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</w:t>
            </w: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ครบกำหนดชำระของผู้ขาย</w:t>
            </w:r>
          </w:p>
        </w:tc>
        <w:tc>
          <w:tcPr>
            <w:tcW w:w="239" w:type="dxa"/>
          </w:tcPr>
          <w:p w14:paraId="0A18C4D2" w14:textId="77777777" w:rsidR="00D11FB2" w:rsidRPr="00257915" w:rsidRDefault="00D11FB2" w:rsidP="00D11FB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73437079" w14:textId="7B459E9D" w:rsidR="00D11FB2" w:rsidRPr="00257915" w:rsidRDefault="00D11FB2" w:rsidP="00D11FB2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31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</w:t>
            </w: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184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</w:t>
            </w: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นับจาก</w:t>
            </w:r>
            <w:r w:rsidRPr="0025791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</w:t>
            </w:r>
            <w:r w:rsidRPr="00257915">
              <w:rPr>
                <w:rFonts w:ascii="Angsana New" w:hAnsi="Angsana New" w:hint="cs"/>
                <w:spacing w:val="-4"/>
                <w:sz w:val="30"/>
                <w:szCs w:val="30"/>
                <w:cs/>
                <w:lang w:val="af-ZA"/>
              </w:rPr>
              <w:t>ครบกำหนดชำระของผู้ขาย</w:t>
            </w:r>
          </w:p>
        </w:tc>
      </w:tr>
    </w:tbl>
    <w:p w14:paraId="60D09570" w14:textId="248CDF82" w:rsidR="000C1915" w:rsidRPr="00257915" w:rsidRDefault="000C1915" w:rsidP="000C191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57915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</w:t>
      </w:r>
    </w:p>
    <w:p w14:paraId="3D01D6DC" w14:textId="77777777" w:rsidR="002F2F98" w:rsidRPr="00756F41" w:rsidRDefault="002F2F98" w:rsidP="002F2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2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238"/>
        <w:gridCol w:w="1644"/>
        <w:gridCol w:w="284"/>
        <w:gridCol w:w="1559"/>
      </w:tblGrid>
      <w:tr w:rsidR="004762F2" w:rsidRPr="004762F2" w14:paraId="2EE94E1D" w14:textId="77777777" w:rsidTr="00523E1B">
        <w:trPr>
          <w:trHeight w:val="20"/>
          <w:tblHeader/>
        </w:trPr>
        <w:tc>
          <w:tcPr>
            <w:tcW w:w="5704" w:type="dxa"/>
            <w:vAlign w:val="bottom"/>
          </w:tcPr>
          <w:p w14:paraId="0A9C825A" w14:textId="77777777" w:rsidR="00256580" w:rsidRPr="004762F2" w:rsidRDefault="00256580" w:rsidP="00470AD7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238" w:type="dxa"/>
          </w:tcPr>
          <w:p w14:paraId="314174AA" w14:textId="77777777" w:rsidR="00256580" w:rsidRPr="004762F2" w:rsidRDefault="00256580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</w:tcPr>
          <w:p w14:paraId="3725598D" w14:textId="77777777" w:rsidR="00256580" w:rsidRPr="004762F2" w:rsidRDefault="00256580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62F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4762F2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4762F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4762F2" w:rsidRPr="004762F2" w14:paraId="29E035AA" w14:textId="77777777" w:rsidTr="00523E1B">
        <w:trPr>
          <w:trHeight w:val="20"/>
          <w:tblHeader/>
        </w:trPr>
        <w:tc>
          <w:tcPr>
            <w:tcW w:w="5704" w:type="dxa"/>
            <w:vAlign w:val="bottom"/>
          </w:tcPr>
          <w:p w14:paraId="47668AD9" w14:textId="77777777" w:rsidR="00AD426A" w:rsidRPr="004762F2" w:rsidRDefault="00AD426A" w:rsidP="00AD426A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238" w:type="dxa"/>
          </w:tcPr>
          <w:p w14:paraId="43E97847" w14:textId="77777777" w:rsidR="00AD426A" w:rsidRPr="004762F2" w:rsidRDefault="00AD426A" w:rsidP="00AD426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6EB826A3" w14:textId="6AAEB589" w:rsidR="00AD426A" w:rsidRPr="004762F2" w:rsidRDefault="00AD426A" w:rsidP="00AD426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2F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4762F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762F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F235E" w:rsidRPr="004762F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AF3C2B" w14:textId="77777777" w:rsidR="00AD426A" w:rsidRPr="004762F2" w:rsidRDefault="00AD426A" w:rsidP="00AD426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A40853" w14:textId="3A4B74B0" w:rsidR="00AD426A" w:rsidRPr="004762F2" w:rsidRDefault="00AD426A" w:rsidP="00AD426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62F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4762F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762F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F235E" w:rsidRPr="004762F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762F2" w:rsidRPr="004762F2" w14:paraId="5B45119E" w14:textId="77777777" w:rsidTr="00523E1B">
        <w:trPr>
          <w:trHeight w:val="20"/>
        </w:trPr>
        <w:tc>
          <w:tcPr>
            <w:tcW w:w="5704" w:type="dxa"/>
            <w:vAlign w:val="center"/>
          </w:tcPr>
          <w:p w14:paraId="1977889C" w14:textId="77777777" w:rsidR="00AF235E" w:rsidRPr="004762F2" w:rsidRDefault="00AF235E" w:rsidP="000C4E57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62F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38" w:type="dxa"/>
          </w:tcPr>
          <w:p w14:paraId="19C097F3" w14:textId="77777777" w:rsidR="00AF235E" w:rsidRPr="004762F2" w:rsidRDefault="00AF235E" w:rsidP="00AF235E">
            <w:pPr>
              <w:pStyle w:val="Preformatted"/>
              <w:tabs>
                <w:tab w:val="clear" w:pos="959"/>
                <w:tab w:val="clear" w:pos="9590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C91FF80" w14:textId="6B5C1725" w:rsidR="00AF235E" w:rsidRPr="004762F2" w:rsidRDefault="001D5153" w:rsidP="00AF235E">
            <w:pPr>
              <w:pStyle w:val="Preformatted"/>
              <w:tabs>
                <w:tab w:val="clear" w:pos="959"/>
                <w:tab w:val="clear" w:pos="9590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="00756F41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="004762F2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="00756F41">
              <w:rPr>
                <w:rFonts w:ascii="Angsana New" w:hAnsi="Angsana New"/>
                <w:sz w:val="30"/>
                <w:szCs w:val="30"/>
                <w:lang w:eastAsia="en-US"/>
              </w:rPr>
              <w:t>005</w:t>
            </w:r>
          </w:p>
        </w:tc>
        <w:tc>
          <w:tcPr>
            <w:tcW w:w="284" w:type="dxa"/>
            <w:vAlign w:val="bottom"/>
          </w:tcPr>
          <w:p w14:paraId="58038A25" w14:textId="77777777" w:rsidR="00AF235E" w:rsidRPr="004762F2" w:rsidRDefault="00AF235E" w:rsidP="00AF235E">
            <w:pPr>
              <w:pStyle w:val="Preformatted"/>
              <w:tabs>
                <w:tab w:val="clear" w:pos="959"/>
                <w:tab w:val="clear" w:pos="9590"/>
              </w:tabs>
              <w:ind w:right="16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D79392" w14:textId="59941914" w:rsidR="00AF235E" w:rsidRPr="004762F2" w:rsidRDefault="00AF235E" w:rsidP="00AF235E">
            <w:pPr>
              <w:pStyle w:val="Preformatted"/>
              <w:tabs>
                <w:tab w:val="clear" w:pos="959"/>
                <w:tab w:val="clear" w:pos="9590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762F2">
              <w:rPr>
                <w:rFonts w:ascii="Angsana New" w:hAnsi="Angsana New"/>
                <w:sz w:val="30"/>
                <w:szCs w:val="30"/>
                <w:lang w:eastAsia="en-US"/>
              </w:rPr>
              <w:t>106,864</w:t>
            </w:r>
          </w:p>
        </w:tc>
      </w:tr>
      <w:tr w:rsidR="004762F2" w:rsidRPr="004762F2" w14:paraId="526845B3" w14:textId="77777777" w:rsidTr="00523E1B">
        <w:trPr>
          <w:trHeight w:val="20"/>
        </w:trPr>
        <w:tc>
          <w:tcPr>
            <w:tcW w:w="5704" w:type="dxa"/>
            <w:vAlign w:val="center"/>
          </w:tcPr>
          <w:p w14:paraId="03C1C27A" w14:textId="77777777" w:rsidR="00AF235E" w:rsidRPr="004762F2" w:rsidRDefault="00AF235E" w:rsidP="000C4E57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62F2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38" w:type="dxa"/>
          </w:tcPr>
          <w:p w14:paraId="3B4E8143" w14:textId="77777777" w:rsidR="00AF235E" w:rsidRPr="004762F2" w:rsidRDefault="00AF235E" w:rsidP="00AF235E">
            <w:pPr>
              <w:pStyle w:val="Preformatted"/>
              <w:tabs>
                <w:tab w:val="clear" w:pos="959"/>
                <w:tab w:val="clear" w:pos="959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4DC1B0FE" w14:textId="5F157122" w:rsidR="00AF235E" w:rsidRPr="004762F2" w:rsidRDefault="00AF235E" w:rsidP="00AF235E">
            <w:pPr>
              <w:pStyle w:val="Preformatted"/>
              <w:tabs>
                <w:tab w:val="clear" w:pos="959"/>
                <w:tab w:val="clear" w:pos="959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762F2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="004762F2">
              <w:rPr>
                <w:rFonts w:ascii="Angsana New" w:hAnsi="Angsana New"/>
                <w:sz w:val="30"/>
                <w:szCs w:val="30"/>
                <w:lang w:eastAsia="en-US"/>
              </w:rPr>
              <w:t>13,767</w:t>
            </w:r>
            <w:r w:rsidRPr="004762F2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1AAFEF52" w14:textId="77777777" w:rsidR="00AF235E" w:rsidRPr="004762F2" w:rsidRDefault="00AF235E" w:rsidP="00AF235E">
            <w:pPr>
              <w:pStyle w:val="Preformatted"/>
              <w:tabs>
                <w:tab w:val="clear" w:pos="959"/>
                <w:tab w:val="clear" w:pos="9590"/>
              </w:tabs>
              <w:ind w:right="16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7CD79B" w14:textId="5A2ADD63" w:rsidR="00AF235E" w:rsidRPr="004762F2" w:rsidRDefault="00AF235E" w:rsidP="00AF235E">
            <w:pPr>
              <w:pStyle w:val="Preformatted"/>
              <w:tabs>
                <w:tab w:val="clear" w:pos="959"/>
                <w:tab w:val="clear" w:pos="959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762F2">
              <w:rPr>
                <w:rFonts w:ascii="Angsana New" w:hAnsi="Angsana New"/>
                <w:sz w:val="30"/>
                <w:szCs w:val="30"/>
                <w:lang w:eastAsia="en-US"/>
              </w:rPr>
              <w:t>(12,601)</w:t>
            </w:r>
          </w:p>
        </w:tc>
      </w:tr>
      <w:tr w:rsidR="004762F2" w:rsidRPr="004762F2" w14:paraId="5C727172" w14:textId="77777777" w:rsidTr="00523E1B">
        <w:trPr>
          <w:trHeight w:val="20"/>
        </w:trPr>
        <w:tc>
          <w:tcPr>
            <w:tcW w:w="5704" w:type="dxa"/>
          </w:tcPr>
          <w:p w14:paraId="0546CF8E" w14:textId="77777777" w:rsidR="00AF235E" w:rsidRPr="004762F2" w:rsidRDefault="00AF235E" w:rsidP="000C4E57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4762F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38" w:type="dxa"/>
          </w:tcPr>
          <w:p w14:paraId="089520CE" w14:textId="77777777" w:rsidR="00AF235E" w:rsidRPr="004762F2" w:rsidRDefault="00AF235E" w:rsidP="00AF235E">
            <w:pPr>
              <w:pStyle w:val="Preformatted"/>
              <w:tabs>
                <w:tab w:val="clear" w:pos="959"/>
                <w:tab w:val="clear" w:pos="9590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82460" w14:textId="4DDCB5AD" w:rsidR="00AF235E" w:rsidRPr="004762F2" w:rsidRDefault="00756F41" w:rsidP="00AF235E">
            <w:pPr>
              <w:pStyle w:val="Preformatted"/>
              <w:tabs>
                <w:tab w:val="clear" w:pos="959"/>
                <w:tab w:val="clear" w:pos="9590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80,238</w:t>
            </w:r>
          </w:p>
        </w:tc>
        <w:tc>
          <w:tcPr>
            <w:tcW w:w="284" w:type="dxa"/>
            <w:vAlign w:val="bottom"/>
          </w:tcPr>
          <w:p w14:paraId="253850CA" w14:textId="77777777" w:rsidR="00AF235E" w:rsidRPr="004762F2" w:rsidRDefault="00AF235E" w:rsidP="00AF235E">
            <w:pPr>
              <w:pStyle w:val="Preformatted"/>
              <w:tabs>
                <w:tab w:val="clear" w:pos="959"/>
                <w:tab w:val="clear" w:pos="9590"/>
              </w:tabs>
              <w:ind w:right="16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02E05" w14:textId="3BD4691D" w:rsidR="00AF235E" w:rsidRPr="004762F2" w:rsidRDefault="00AF235E" w:rsidP="00AF235E">
            <w:pPr>
              <w:pStyle w:val="Preformatted"/>
              <w:tabs>
                <w:tab w:val="clear" w:pos="959"/>
                <w:tab w:val="clear" w:pos="9590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762F2">
              <w:rPr>
                <w:rFonts w:ascii="Angsana New" w:hAnsi="Angsana New"/>
                <w:sz w:val="30"/>
                <w:szCs w:val="30"/>
                <w:lang w:eastAsia="en-US"/>
              </w:rPr>
              <w:t>94,263</w:t>
            </w:r>
          </w:p>
        </w:tc>
      </w:tr>
    </w:tbl>
    <w:p w14:paraId="2D771787" w14:textId="77777777" w:rsidR="000C1915" w:rsidRPr="00756F41" w:rsidRDefault="000C1915" w:rsidP="000C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4CCE6C36" w14:textId="3E9E0131" w:rsidR="00B24A9E" w:rsidRPr="00257915" w:rsidRDefault="00B24A9E" w:rsidP="00B24A9E">
      <w:pPr>
        <w:pStyle w:val="NoSpacing"/>
        <w:jc w:val="thaiDistribute"/>
        <w:rPr>
          <w:rFonts w:ascii="Angsana New" w:hAnsi="Angsana New"/>
          <w:szCs w:val="30"/>
        </w:rPr>
      </w:pPr>
      <w:r w:rsidRPr="00257915">
        <w:rPr>
          <w:rFonts w:ascii="Angsana New" w:hAnsi="Angsana New"/>
          <w:szCs w:val="30"/>
          <w:cs/>
        </w:rPr>
        <w:t>บริษัทย่อย</w:t>
      </w:r>
      <w:r w:rsidR="007017DC" w:rsidRPr="00257915">
        <w:rPr>
          <w:rFonts w:ascii="Angsana New" w:hAnsi="Angsana New"/>
          <w:szCs w:val="30"/>
          <w:cs/>
        </w:rPr>
        <w:t>แห่งหนึ่ง</w:t>
      </w:r>
      <w:r w:rsidRPr="00257915">
        <w:rPr>
          <w:rFonts w:ascii="Angsana New" w:hAnsi="Angsana New"/>
          <w:szCs w:val="30"/>
          <w:cs/>
        </w:rPr>
        <w:t>ได้รับวงเงินสินเชื่อจากธนาคารในประเทศแห่งหนึ่งซึ่งประกอบด้วย</w:t>
      </w:r>
      <w:r w:rsidR="002B5EA3" w:rsidRPr="00257915">
        <w:rPr>
          <w:rFonts w:ascii="Angsana New" w:hAnsi="Angsana New"/>
          <w:szCs w:val="30"/>
          <w:cs/>
        </w:rPr>
        <w:t xml:space="preserve"> (</w:t>
      </w:r>
      <w:r w:rsidR="00777F8A" w:rsidRPr="00257915">
        <w:rPr>
          <w:rFonts w:ascii="Angsana New" w:hAnsi="Angsana New"/>
          <w:szCs w:val="30"/>
        </w:rPr>
        <w:t>1</w:t>
      </w:r>
      <w:r w:rsidR="002B5EA3" w:rsidRPr="00257915">
        <w:rPr>
          <w:rFonts w:ascii="Angsana New" w:hAnsi="Angsana New"/>
          <w:szCs w:val="30"/>
          <w:cs/>
        </w:rPr>
        <w:t xml:space="preserve">) </w:t>
      </w:r>
      <w:r w:rsidR="007017DC" w:rsidRPr="00257915">
        <w:rPr>
          <w:rFonts w:ascii="Angsana New" w:hAnsi="Angsana New"/>
          <w:szCs w:val="30"/>
          <w:cs/>
        </w:rPr>
        <w:t>วง</w:t>
      </w:r>
      <w:r w:rsidRPr="00257915">
        <w:rPr>
          <w:rFonts w:ascii="Angsana New" w:hAnsi="Angsana New"/>
          <w:szCs w:val="30"/>
          <w:cs/>
        </w:rPr>
        <w:t xml:space="preserve">เงินกู้ยืมระยะยาว </w:t>
      </w:r>
      <w:r w:rsidR="00D92777" w:rsidRPr="00257915">
        <w:rPr>
          <w:rFonts w:ascii="Angsana New" w:hAnsi="Angsana New"/>
          <w:szCs w:val="30"/>
          <w:cs/>
        </w:rPr>
        <w:t xml:space="preserve">(ระยะเวลาการกู้ยืม </w:t>
      </w:r>
      <w:r w:rsidR="00D92777" w:rsidRPr="00257915">
        <w:rPr>
          <w:rFonts w:ascii="Angsana New" w:hAnsi="Angsana New"/>
          <w:szCs w:val="30"/>
        </w:rPr>
        <w:t>10</w:t>
      </w:r>
      <w:r w:rsidR="00D92777" w:rsidRPr="00257915">
        <w:rPr>
          <w:rFonts w:ascii="Angsana New" w:hAnsi="Angsana New"/>
          <w:szCs w:val="30"/>
          <w:cs/>
        </w:rPr>
        <w:t xml:space="preserve"> ปี อัตราดอกเบี้ยต่อปีอ้างอิงกับ </w:t>
      </w:r>
      <w:r w:rsidR="00D92777" w:rsidRPr="00257915">
        <w:rPr>
          <w:rFonts w:ascii="Angsana New" w:hAnsi="Angsana New"/>
          <w:szCs w:val="30"/>
        </w:rPr>
        <w:t xml:space="preserve">MLR </w:t>
      </w:r>
      <w:r w:rsidR="00D92777" w:rsidRPr="00257915">
        <w:rPr>
          <w:rFonts w:ascii="Angsana New" w:hAnsi="Angsana New"/>
          <w:szCs w:val="30"/>
          <w:cs/>
        </w:rPr>
        <w:t xml:space="preserve">โดยครบกำหนดชำระคืนเป็นรายเดือนเริ่มตั้งแต่เดือนมิถุนายน </w:t>
      </w:r>
      <w:r w:rsidR="00D92777" w:rsidRPr="00257915">
        <w:rPr>
          <w:rFonts w:ascii="Angsana New" w:hAnsi="Angsana New"/>
          <w:szCs w:val="30"/>
        </w:rPr>
        <w:t>2566</w:t>
      </w:r>
      <w:r w:rsidR="00D92777" w:rsidRPr="00257915">
        <w:rPr>
          <w:rFonts w:ascii="Angsana New" w:hAnsi="Angsana New"/>
          <w:szCs w:val="30"/>
          <w:cs/>
        </w:rPr>
        <w:t xml:space="preserve"> เป็นต้นไป) </w:t>
      </w:r>
      <w:r w:rsidR="002B5EA3" w:rsidRPr="00257915">
        <w:rPr>
          <w:rFonts w:ascii="Angsana New" w:hAnsi="Angsana New"/>
          <w:szCs w:val="30"/>
          <w:cs/>
        </w:rPr>
        <w:t xml:space="preserve">จำนวน </w:t>
      </w:r>
      <w:r w:rsidR="00777F8A" w:rsidRPr="00257915">
        <w:rPr>
          <w:rFonts w:ascii="Angsana New" w:hAnsi="Angsana New"/>
          <w:szCs w:val="30"/>
        </w:rPr>
        <w:t>230</w:t>
      </w:r>
      <w:r w:rsidR="002B5EA3" w:rsidRPr="00257915">
        <w:rPr>
          <w:rFonts w:ascii="Angsana New" w:hAnsi="Angsana New"/>
          <w:szCs w:val="30"/>
          <w:cs/>
        </w:rPr>
        <w:t xml:space="preserve"> ล้านบาท</w:t>
      </w:r>
      <w:r w:rsidR="00D92777" w:rsidRPr="00257915">
        <w:rPr>
          <w:rFonts w:ascii="Angsana New" w:hAnsi="Angsana New"/>
          <w:szCs w:val="30"/>
        </w:rPr>
        <w:t xml:space="preserve"> </w:t>
      </w:r>
      <w:r w:rsidR="00F64AD6" w:rsidRPr="00257915">
        <w:rPr>
          <w:rFonts w:ascii="Angsana New" w:hAnsi="Angsana New"/>
          <w:szCs w:val="30"/>
          <w:cs/>
        </w:rPr>
        <w:t xml:space="preserve">(บริษัทย่อยเบิกเงินกู้ยืมนี้แล้ว ณ วันที่ </w:t>
      </w:r>
      <w:r w:rsidR="00777F8A" w:rsidRPr="00257915">
        <w:rPr>
          <w:rFonts w:ascii="Angsana New" w:hAnsi="Angsana New"/>
          <w:szCs w:val="30"/>
        </w:rPr>
        <w:t>31</w:t>
      </w:r>
      <w:r w:rsidR="00F64AD6" w:rsidRPr="00257915">
        <w:rPr>
          <w:rFonts w:ascii="Angsana New" w:hAnsi="Angsana New"/>
          <w:szCs w:val="30"/>
          <w:cs/>
        </w:rPr>
        <w:t xml:space="preserve"> ธันวาคม </w:t>
      </w:r>
      <w:r w:rsidR="00777F8A" w:rsidRPr="00257915">
        <w:rPr>
          <w:rFonts w:ascii="Angsana New" w:hAnsi="Angsana New"/>
          <w:szCs w:val="30"/>
        </w:rPr>
        <w:t>2</w:t>
      </w:r>
      <w:r w:rsidR="00F93203" w:rsidRPr="00257915">
        <w:rPr>
          <w:rFonts w:ascii="Angsana New" w:hAnsi="Angsana New"/>
          <w:szCs w:val="30"/>
        </w:rPr>
        <w:t>5</w:t>
      </w:r>
      <w:r w:rsidR="00777F8A" w:rsidRPr="00257915">
        <w:rPr>
          <w:rFonts w:ascii="Angsana New" w:hAnsi="Angsana New"/>
          <w:szCs w:val="30"/>
        </w:rPr>
        <w:t>6</w:t>
      </w:r>
      <w:r w:rsidR="000C4E57" w:rsidRPr="00257915">
        <w:rPr>
          <w:rFonts w:ascii="Angsana New" w:hAnsi="Angsana New"/>
          <w:szCs w:val="30"/>
        </w:rPr>
        <w:t>8</w:t>
      </w:r>
      <w:r w:rsidR="00F64AD6" w:rsidRPr="00257915">
        <w:rPr>
          <w:rFonts w:ascii="Angsana New" w:hAnsi="Angsana New"/>
          <w:szCs w:val="30"/>
          <w:cs/>
        </w:rPr>
        <w:t xml:space="preserve"> </w:t>
      </w:r>
      <w:r w:rsidR="00B3121F">
        <w:rPr>
          <w:rFonts w:ascii="Angsana New" w:hAnsi="Angsana New" w:hint="cs"/>
          <w:szCs w:val="30"/>
          <w:cs/>
        </w:rPr>
        <w:t xml:space="preserve">และ </w:t>
      </w:r>
      <w:r w:rsidR="00B3121F">
        <w:rPr>
          <w:rFonts w:ascii="Angsana New" w:hAnsi="Angsana New"/>
          <w:szCs w:val="30"/>
        </w:rPr>
        <w:t>2567</w:t>
      </w:r>
      <w:r w:rsidR="00F64AD6" w:rsidRPr="00257915">
        <w:rPr>
          <w:rFonts w:ascii="Angsana New" w:hAnsi="Angsana New"/>
          <w:szCs w:val="30"/>
          <w:cs/>
        </w:rPr>
        <w:t xml:space="preserve">ประมาณ </w:t>
      </w:r>
      <w:r w:rsidR="00777F8A" w:rsidRPr="00257915">
        <w:rPr>
          <w:rFonts w:ascii="Angsana New" w:hAnsi="Angsana New"/>
          <w:szCs w:val="30"/>
        </w:rPr>
        <w:t>124</w:t>
      </w:r>
      <w:r w:rsidR="007A0351" w:rsidRPr="00257915">
        <w:rPr>
          <w:rFonts w:ascii="Angsana New" w:hAnsi="Angsana New"/>
          <w:szCs w:val="30"/>
          <w:cs/>
        </w:rPr>
        <w:t>.</w:t>
      </w:r>
      <w:r w:rsidR="00777F8A" w:rsidRPr="00257915">
        <w:rPr>
          <w:rFonts w:ascii="Angsana New" w:hAnsi="Angsana New"/>
          <w:szCs w:val="30"/>
        </w:rPr>
        <w:t>4</w:t>
      </w:r>
      <w:r w:rsidR="00F64AD6" w:rsidRPr="00257915">
        <w:rPr>
          <w:rFonts w:ascii="Angsana New" w:hAnsi="Angsana New"/>
          <w:szCs w:val="30"/>
          <w:cs/>
        </w:rPr>
        <w:t xml:space="preserve"> ล้านบาท) </w:t>
      </w:r>
      <w:r w:rsidR="002B5EA3" w:rsidRPr="00257915">
        <w:rPr>
          <w:rFonts w:ascii="Angsana New" w:hAnsi="Angsana New"/>
          <w:szCs w:val="30"/>
          <w:cs/>
        </w:rPr>
        <w:t>และ (</w:t>
      </w:r>
      <w:r w:rsidR="00777F8A" w:rsidRPr="00257915">
        <w:rPr>
          <w:rFonts w:ascii="Angsana New" w:hAnsi="Angsana New"/>
          <w:szCs w:val="30"/>
        </w:rPr>
        <w:t>2</w:t>
      </w:r>
      <w:r w:rsidR="002B5EA3" w:rsidRPr="00257915">
        <w:rPr>
          <w:rFonts w:ascii="Angsana New" w:hAnsi="Angsana New"/>
          <w:szCs w:val="30"/>
          <w:cs/>
        </w:rPr>
        <w:t xml:space="preserve">) </w:t>
      </w:r>
      <w:r w:rsidR="007017DC" w:rsidRPr="00257915">
        <w:rPr>
          <w:rFonts w:ascii="Angsana New" w:hAnsi="Angsana New"/>
          <w:szCs w:val="30"/>
          <w:cs/>
        </w:rPr>
        <w:t>วง</w:t>
      </w:r>
      <w:r w:rsidRPr="00257915">
        <w:rPr>
          <w:rFonts w:ascii="Angsana New" w:hAnsi="Angsana New"/>
          <w:szCs w:val="30"/>
          <w:cs/>
        </w:rPr>
        <w:t>เงินเบิกเกินบัญชีและหนังสือค้ำประกันบริษัท</w:t>
      </w:r>
      <w:r w:rsidR="002B5EA3" w:rsidRPr="00257915">
        <w:rPr>
          <w:rFonts w:ascii="Angsana New" w:hAnsi="Angsana New"/>
          <w:szCs w:val="30"/>
          <w:cs/>
        </w:rPr>
        <w:t>จำนวน</w:t>
      </w:r>
      <w:r w:rsidRPr="00257915">
        <w:rPr>
          <w:rFonts w:ascii="Angsana New" w:hAnsi="Angsana New"/>
          <w:szCs w:val="30"/>
          <w:cs/>
        </w:rPr>
        <w:t xml:space="preserve"> </w:t>
      </w:r>
      <w:r w:rsidR="00777F8A" w:rsidRPr="00257915">
        <w:rPr>
          <w:rFonts w:ascii="Angsana New" w:hAnsi="Angsana New"/>
          <w:szCs w:val="30"/>
        </w:rPr>
        <w:t>20</w:t>
      </w:r>
      <w:r w:rsidR="007A0351" w:rsidRPr="00257915">
        <w:rPr>
          <w:rFonts w:ascii="Angsana New" w:hAnsi="Angsana New"/>
          <w:szCs w:val="30"/>
          <w:cs/>
        </w:rPr>
        <w:t xml:space="preserve"> </w:t>
      </w:r>
      <w:r w:rsidR="007017DC" w:rsidRPr="00257915">
        <w:rPr>
          <w:rFonts w:ascii="Angsana New" w:hAnsi="Angsana New"/>
          <w:szCs w:val="30"/>
          <w:cs/>
        </w:rPr>
        <w:t xml:space="preserve">ล้านบาทและ </w:t>
      </w:r>
      <w:r w:rsidR="00777F8A" w:rsidRPr="00257915">
        <w:rPr>
          <w:rFonts w:ascii="Angsana New" w:hAnsi="Angsana New"/>
          <w:szCs w:val="30"/>
        </w:rPr>
        <w:t>1</w:t>
      </w:r>
      <w:r w:rsidR="00F93203" w:rsidRPr="00257915">
        <w:rPr>
          <w:rFonts w:ascii="Angsana New" w:hAnsi="Angsana New"/>
          <w:szCs w:val="30"/>
        </w:rPr>
        <w:t>5</w:t>
      </w:r>
      <w:r w:rsidR="007A0351" w:rsidRPr="00257915">
        <w:rPr>
          <w:rFonts w:ascii="Angsana New" w:hAnsi="Angsana New"/>
          <w:szCs w:val="30"/>
          <w:cs/>
        </w:rPr>
        <w:t xml:space="preserve"> </w:t>
      </w:r>
      <w:r w:rsidRPr="00257915">
        <w:rPr>
          <w:rFonts w:ascii="Angsana New" w:hAnsi="Angsana New"/>
          <w:szCs w:val="30"/>
          <w:cs/>
        </w:rPr>
        <w:t>ล้านบาท ตามลำดับ</w:t>
      </w:r>
    </w:p>
    <w:p w14:paraId="261A291D" w14:textId="77777777" w:rsidR="00B24A9E" w:rsidRPr="00756F41" w:rsidRDefault="00B24A9E" w:rsidP="00B24A9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54A7FAAD" w14:textId="77777777" w:rsidR="00B24A9E" w:rsidRPr="00257915" w:rsidRDefault="00B24A9E" w:rsidP="00B2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57915">
        <w:rPr>
          <w:rFonts w:ascii="Angsana New" w:hAnsi="Angsana New"/>
          <w:sz w:val="30"/>
          <w:szCs w:val="30"/>
          <w:cs/>
        </w:rPr>
        <w:t>วงเงินสินเชื่อ</w:t>
      </w:r>
      <w:r w:rsidR="00115710" w:rsidRPr="00257915">
        <w:rPr>
          <w:rFonts w:ascii="Angsana New" w:hAnsi="Angsana New"/>
          <w:sz w:val="30"/>
          <w:szCs w:val="30"/>
          <w:cs/>
        </w:rPr>
        <w:t>ของบริษัทย่อย</w:t>
      </w:r>
      <w:r w:rsidRPr="00257915">
        <w:rPr>
          <w:rFonts w:ascii="Angsana New" w:hAnsi="Angsana New"/>
          <w:sz w:val="30"/>
          <w:szCs w:val="30"/>
          <w:cs/>
        </w:rPr>
        <w:t>ค้ำประกันโดยบริษัทเต็มจำนวน</w:t>
      </w:r>
      <w:r w:rsidR="008E6E21" w:rsidRPr="00257915">
        <w:rPr>
          <w:rFonts w:ascii="Angsana New" w:hAnsi="Angsana New"/>
          <w:sz w:val="30"/>
          <w:szCs w:val="30"/>
          <w:cs/>
        </w:rPr>
        <w:t>รวมถึง</w:t>
      </w:r>
      <w:r w:rsidRPr="00257915">
        <w:rPr>
          <w:rFonts w:ascii="Angsana New" w:hAnsi="Angsana New"/>
          <w:sz w:val="30"/>
          <w:szCs w:val="30"/>
          <w:cs/>
        </w:rPr>
        <w:t>การจำนองที่ดินและสิ่งปลูกสร้างบนที่ดิน</w:t>
      </w:r>
      <w:r w:rsidR="00115710" w:rsidRPr="00257915">
        <w:rPr>
          <w:rFonts w:ascii="Angsana New" w:hAnsi="Angsana New"/>
          <w:sz w:val="30"/>
          <w:szCs w:val="30"/>
          <w:cs/>
        </w:rPr>
        <w:t>ของบริษัทย่อยใน</w:t>
      </w:r>
      <w:r w:rsidRPr="00257915">
        <w:rPr>
          <w:rFonts w:ascii="Angsana New" w:hAnsi="Angsana New"/>
          <w:sz w:val="30"/>
          <w:szCs w:val="30"/>
          <w:cs/>
        </w:rPr>
        <w:t>วงเงินจำนองรวม</w:t>
      </w:r>
      <w:r w:rsidR="001263CD" w:rsidRPr="00257915">
        <w:rPr>
          <w:rFonts w:ascii="Angsana New" w:hAnsi="Angsana New"/>
          <w:sz w:val="30"/>
          <w:szCs w:val="30"/>
        </w:rPr>
        <w:t xml:space="preserve"> </w:t>
      </w:r>
      <w:r w:rsidR="00777F8A" w:rsidRPr="00257915">
        <w:rPr>
          <w:rFonts w:ascii="Angsana New" w:hAnsi="Angsana New"/>
          <w:sz w:val="30"/>
          <w:szCs w:val="30"/>
        </w:rPr>
        <w:t>392</w:t>
      </w:r>
      <w:r w:rsidR="0097711D" w:rsidRPr="00257915">
        <w:rPr>
          <w:rFonts w:ascii="Angsana New" w:hAnsi="Angsana New"/>
          <w:sz w:val="30"/>
          <w:szCs w:val="30"/>
          <w:cs/>
        </w:rPr>
        <w:t xml:space="preserve"> </w:t>
      </w:r>
      <w:r w:rsidRPr="00257915">
        <w:rPr>
          <w:rFonts w:ascii="Angsana New" w:hAnsi="Angsana New"/>
          <w:sz w:val="30"/>
          <w:szCs w:val="30"/>
          <w:cs/>
        </w:rPr>
        <w:t xml:space="preserve">ล้านบาท (ส่วนของบริษัท </w:t>
      </w:r>
      <w:r w:rsidR="00777F8A" w:rsidRPr="00257915">
        <w:rPr>
          <w:rFonts w:ascii="Angsana New" w:hAnsi="Angsana New"/>
          <w:sz w:val="30"/>
          <w:szCs w:val="30"/>
        </w:rPr>
        <w:t>127</w:t>
      </w:r>
      <w:r w:rsidR="007A0351" w:rsidRPr="00257915">
        <w:rPr>
          <w:rFonts w:ascii="Angsana New" w:hAnsi="Angsana New"/>
          <w:sz w:val="30"/>
          <w:szCs w:val="30"/>
          <w:cs/>
        </w:rPr>
        <w:t xml:space="preserve"> </w:t>
      </w:r>
      <w:r w:rsidRPr="00257915">
        <w:rPr>
          <w:rFonts w:ascii="Angsana New" w:hAnsi="Angsana New"/>
          <w:sz w:val="30"/>
          <w:szCs w:val="30"/>
          <w:cs/>
        </w:rPr>
        <w:t xml:space="preserve">ล้านบาทและบริษัทย่อย </w:t>
      </w:r>
      <w:r w:rsidR="00777F8A" w:rsidRPr="00257915">
        <w:rPr>
          <w:rFonts w:ascii="Angsana New" w:hAnsi="Angsana New"/>
          <w:sz w:val="30"/>
          <w:szCs w:val="30"/>
        </w:rPr>
        <w:t>26</w:t>
      </w:r>
      <w:r w:rsidR="00F93203" w:rsidRPr="00257915">
        <w:rPr>
          <w:rFonts w:ascii="Angsana New" w:hAnsi="Angsana New"/>
          <w:sz w:val="30"/>
          <w:szCs w:val="30"/>
        </w:rPr>
        <w:t>5</w:t>
      </w:r>
      <w:r w:rsidR="007A0351" w:rsidRPr="00257915">
        <w:rPr>
          <w:rFonts w:ascii="Angsana New" w:hAnsi="Angsana New"/>
          <w:sz w:val="30"/>
          <w:szCs w:val="30"/>
          <w:cs/>
        </w:rPr>
        <w:t xml:space="preserve"> </w:t>
      </w:r>
      <w:r w:rsidRPr="00257915">
        <w:rPr>
          <w:rFonts w:ascii="Angsana New" w:hAnsi="Angsana New"/>
          <w:sz w:val="30"/>
          <w:szCs w:val="30"/>
          <w:cs/>
        </w:rPr>
        <w:t xml:space="preserve">ล้านบาท) นอกจากนี้ วงเงินสินเชื่อดังกล่าวยังมีเงื่อนไขและข้อกำหนดส่วนหนึ่งเกี่ยวกับการดำรงสัดส่วนการถือหุ้นของบริษัทในบริษัทย่อยว่าจะต้องไม่น้อยกว่าร้อยละ </w:t>
      </w:r>
      <w:r w:rsidR="00777F8A" w:rsidRPr="00257915">
        <w:rPr>
          <w:rFonts w:ascii="Angsana New" w:hAnsi="Angsana New"/>
          <w:sz w:val="30"/>
          <w:szCs w:val="30"/>
        </w:rPr>
        <w:t>70</w:t>
      </w:r>
    </w:p>
    <w:p w14:paraId="25078A24" w14:textId="77777777" w:rsidR="00257915" w:rsidRPr="00756F41" w:rsidRDefault="00257915" w:rsidP="00B2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51C93308" w14:textId="77777777" w:rsidR="00101D3A" w:rsidRPr="00E56146" w:rsidRDefault="00101D3A" w:rsidP="00101D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56146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</w:p>
    <w:p w14:paraId="2EB7A761" w14:textId="77777777" w:rsidR="00101D3A" w:rsidRPr="00756F41" w:rsidRDefault="00101D3A" w:rsidP="00101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50"/>
        <w:gridCol w:w="1238"/>
        <w:gridCol w:w="267"/>
        <w:gridCol w:w="1238"/>
        <w:gridCol w:w="236"/>
        <w:gridCol w:w="1238"/>
        <w:gridCol w:w="283"/>
        <w:gridCol w:w="1231"/>
        <w:gridCol w:w="9"/>
      </w:tblGrid>
      <w:tr w:rsidR="00101D3A" w:rsidRPr="00E56146" w14:paraId="45B76B75" w14:textId="77777777" w:rsidTr="00BA4C83">
        <w:trPr>
          <w:gridAfter w:val="1"/>
          <w:wAfter w:w="9" w:type="dxa"/>
          <w:cantSplit/>
          <w:trHeight w:val="20"/>
          <w:tblHeader/>
        </w:trPr>
        <w:tc>
          <w:tcPr>
            <w:tcW w:w="3650" w:type="dxa"/>
            <w:vAlign w:val="bottom"/>
          </w:tcPr>
          <w:p w14:paraId="569CF62D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731" w:type="dxa"/>
            <w:gridSpan w:val="7"/>
            <w:tcBorders>
              <w:bottom w:val="single" w:sz="4" w:space="0" w:color="auto"/>
            </w:tcBorders>
            <w:vAlign w:val="bottom"/>
          </w:tcPr>
          <w:p w14:paraId="5E9CF031" w14:textId="77777777" w:rsidR="00101D3A" w:rsidRPr="00E56146" w:rsidRDefault="00101D3A" w:rsidP="00BA4C83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614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101D3A" w:rsidRPr="00E56146" w14:paraId="21A4E673" w14:textId="77777777" w:rsidTr="00BA4C83">
        <w:trPr>
          <w:gridAfter w:val="1"/>
          <w:wAfter w:w="9" w:type="dxa"/>
          <w:trHeight w:val="431"/>
          <w:tblHeader/>
        </w:trPr>
        <w:tc>
          <w:tcPr>
            <w:tcW w:w="3650" w:type="dxa"/>
            <w:vAlign w:val="bottom"/>
          </w:tcPr>
          <w:p w14:paraId="28A2314F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27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4A7A50" w14:textId="77777777" w:rsidR="00101D3A" w:rsidRPr="00E56146" w:rsidRDefault="00101D3A" w:rsidP="00BA4C8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14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434E5D" w14:textId="77777777" w:rsidR="00101D3A" w:rsidRPr="00E56146" w:rsidRDefault="00101D3A" w:rsidP="00BA4C83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223701" w14:textId="77777777" w:rsidR="00101D3A" w:rsidRPr="00E56146" w:rsidRDefault="00101D3A" w:rsidP="00BA4C8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14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D3A" w:rsidRPr="00E56146" w14:paraId="0A3B9D62" w14:textId="77777777" w:rsidTr="00BA4C83">
        <w:trPr>
          <w:trHeight w:val="20"/>
          <w:tblHeader/>
        </w:trPr>
        <w:tc>
          <w:tcPr>
            <w:tcW w:w="3650" w:type="dxa"/>
            <w:vAlign w:val="bottom"/>
          </w:tcPr>
          <w:p w14:paraId="4E298F63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2B6E98FD" w14:textId="77777777" w:rsidR="00101D3A" w:rsidRPr="00E56146" w:rsidRDefault="00101D3A" w:rsidP="00BA4C8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14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CEFFB73" w14:textId="77777777" w:rsidR="00101D3A" w:rsidRPr="00E56146" w:rsidRDefault="00101D3A" w:rsidP="00BA4C8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2D8E46F1" w14:textId="77777777" w:rsidR="00101D3A" w:rsidRPr="00E56146" w:rsidRDefault="00101D3A" w:rsidP="00BA4C8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14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6444F10" w14:textId="77777777" w:rsidR="00101D3A" w:rsidRPr="00E56146" w:rsidRDefault="00101D3A" w:rsidP="00BA4C83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599E58A" w14:textId="77777777" w:rsidR="00101D3A" w:rsidRPr="00E56146" w:rsidRDefault="00101D3A" w:rsidP="00BA4C8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14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C07B8F9" w14:textId="77777777" w:rsidR="00101D3A" w:rsidRPr="00E56146" w:rsidRDefault="00101D3A" w:rsidP="00BA4C8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FFA22" w14:textId="77777777" w:rsidR="00101D3A" w:rsidRPr="00E56146" w:rsidRDefault="00101D3A" w:rsidP="00BA4C8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14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01D3A" w:rsidRPr="00E56146" w14:paraId="16E57A58" w14:textId="77777777" w:rsidTr="003814B3">
        <w:trPr>
          <w:trHeight w:val="20"/>
        </w:trPr>
        <w:tc>
          <w:tcPr>
            <w:tcW w:w="3650" w:type="dxa"/>
          </w:tcPr>
          <w:p w14:paraId="2C116077" w14:textId="77777777" w:rsidR="00101D3A" w:rsidRPr="00E56146" w:rsidRDefault="00101D3A" w:rsidP="00BA4C83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146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38" w:type="dxa"/>
            <w:vAlign w:val="bottom"/>
          </w:tcPr>
          <w:p w14:paraId="31AE80FC" w14:textId="29806E1C" w:rsidR="00101D3A" w:rsidRPr="003B428C" w:rsidRDefault="003814B3" w:rsidP="00BA4C83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9,754</w:t>
            </w:r>
          </w:p>
        </w:tc>
        <w:tc>
          <w:tcPr>
            <w:tcW w:w="267" w:type="dxa"/>
            <w:vAlign w:val="bottom"/>
          </w:tcPr>
          <w:p w14:paraId="0E970F87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543B6890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11,867</w:t>
            </w:r>
          </w:p>
        </w:tc>
        <w:tc>
          <w:tcPr>
            <w:tcW w:w="236" w:type="dxa"/>
            <w:vAlign w:val="bottom"/>
          </w:tcPr>
          <w:p w14:paraId="062730D6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28893106" w14:textId="57B6330F" w:rsidR="00101D3A" w:rsidRPr="003B428C" w:rsidRDefault="003814B3" w:rsidP="00BA4C83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9,135</w:t>
            </w:r>
          </w:p>
        </w:tc>
        <w:tc>
          <w:tcPr>
            <w:tcW w:w="283" w:type="dxa"/>
            <w:vAlign w:val="bottom"/>
          </w:tcPr>
          <w:p w14:paraId="322A7E42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233A83F8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11,237</w:t>
            </w:r>
          </w:p>
        </w:tc>
      </w:tr>
      <w:tr w:rsidR="00101D3A" w:rsidRPr="00E56146" w14:paraId="5B1F17EA" w14:textId="77777777" w:rsidTr="003814B3">
        <w:trPr>
          <w:trHeight w:val="20"/>
        </w:trPr>
        <w:tc>
          <w:tcPr>
            <w:tcW w:w="3650" w:type="dxa"/>
            <w:vAlign w:val="center"/>
          </w:tcPr>
          <w:p w14:paraId="7C932CC0" w14:textId="77777777" w:rsidR="00101D3A" w:rsidRPr="00E56146" w:rsidRDefault="00101D3A" w:rsidP="00BA4C83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146">
              <w:rPr>
                <w:rFonts w:ascii="Angsana New" w:hAnsi="Angsana New"/>
                <w:sz w:val="30"/>
                <w:szCs w:val="30"/>
                <w:cs/>
              </w:rPr>
              <w:t>โบนัสพนักงานค้างจ่าย</w:t>
            </w:r>
          </w:p>
        </w:tc>
        <w:tc>
          <w:tcPr>
            <w:tcW w:w="1238" w:type="dxa"/>
            <w:vAlign w:val="bottom"/>
          </w:tcPr>
          <w:p w14:paraId="3528B717" w14:textId="32DE5D06" w:rsidR="00101D3A" w:rsidRPr="003B428C" w:rsidRDefault="003814B3" w:rsidP="00BA4C83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7,956</w:t>
            </w:r>
          </w:p>
        </w:tc>
        <w:tc>
          <w:tcPr>
            <w:tcW w:w="267" w:type="dxa"/>
            <w:vAlign w:val="bottom"/>
          </w:tcPr>
          <w:p w14:paraId="7604B236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2D35BF0C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7,908</w:t>
            </w:r>
          </w:p>
        </w:tc>
        <w:tc>
          <w:tcPr>
            <w:tcW w:w="236" w:type="dxa"/>
            <w:vAlign w:val="bottom"/>
          </w:tcPr>
          <w:p w14:paraId="01EF0BE6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4AA8368B" w14:textId="6B4CB00D" w:rsidR="00101D3A" w:rsidRPr="003B428C" w:rsidRDefault="003814B3" w:rsidP="00BA4C83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7,956</w:t>
            </w:r>
          </w:p>
        </w:tc>
        <w:tc>
          <w:tcPr>
            <w:tcW w:w="283" w:type="dxa"/>
            <w:vAlign w:val="bottom"/>
          </w:tcPr>
          <w:p w14:paraId="324150FC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0ECC9FE7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7,908</w:t>
            </w:r>
          </w:p>
        </w:tc>
      </w:tr>
      <w:tr w:rsidR="00101D3A" w:rsidRPr="00E56146" w14:paraId="62251C8A" w14:textId="77777777" w:rsidTr="003814B3">
        <w:trPr>
          <w:trHeight w:val="20"/>
        </w:trPr>
        <w:tc>
          <w:tcPr>
            <w:tcW w:w="3650" w:type="dxa"/>
            <w:vAlign w:val="center"/>
          </w:tcPr>
          <w:p w14:paraId="52E55249" w14:textId="77777777" w:rsidR="00101D3A" w:rsidRPr="00E56146" w:rsidRDefault="00101D3A" w:rsidP="00BA4C83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</w:rPr>
            </w:pPr>
            <w:r w:rsidRPr="00E56146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38" w:type="dxa"/>
            <w:vAlign w:val="bottom"/>
          </w:tcPr>
          <w:p w14:paraId="42929209" w14:textId="51628A05" w:rsidR="003814B3" w:rsidRPr="003B428C" w:rsidRDefault="003814B3" w:rsidP="003814B3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3,548</w:t>
            </w:r>
          </w:p>
        </w:tc>
        <w:tc>
          <w:tcPr>
            <w:tcW w:w="267" w:type="dxa"/>
            <w:vAlign w:val="bottom"/>
          </w:tcPr>
          <w:p w14:paraId="0BF9431B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7490227F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3,903</w:t>
            </w:r>
          </w:p>
        </w:tc>
        <w:tc>
          <w:tcPr>
            <w:tcW w:w="236" w:type="dxa"/>
            <w:vAlign w:val="bottom"/>
          </w:tcPr>
          <w:p w14:paraId="58884B1C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7FB65D71" w14:textId="7E7479AB" w:rsidR="00101D3A" w:rsidRPr="003B428C" w:rsidRDefault="003814B3" w:rsidP="00BA4C83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3,548</w:t>
            </w:r>
          </w:p>
        </w:tc>
        <w:tc>
          <w:tcPr>
            <w:tcW w:w="283" w:type="dxa"/>
            <w:vAlign w:val="bottom"/>
          </w:tcPr>
          <w:p w14:paraId="122BA3F3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2F3D6A55" w14:textId="77777777" w:rsidR="00101D3A" w:rsidRPr="00E56146" w:rsidRDefault="00101D3A" w:rsidP="00BA4C83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33DF0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,903</w:t>
            </w:r>
          </w:p>
        </w:tc>
      </w:tr>
      <w:tr w:rsidR="00684337" w:rsidRPr="00E56146" w14:paraId="5BA1F5BE" w14:textId="77777777" w:rsidTr="004C4A7A">
        <w:trPr>
          <w:trHeight w:val="20"/>
        </w:trPr>
        <w:tc>
          <w:tcPr>
            <w:tcW w:w="3650" w:type="dxa"/>
          </w:tcPr>
          <w:p w14:paraId="28C3CCFC" w14:textId="74F2C5F7" w:rsidR="00684337" w:rsidRPr="00E56146" w:rsidRDefault="00684337" w:rsidP="00684337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</w:rPr>
            </w:pPr>
            <w:r w:rsidRPr="00E56146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238" w:type="dxa"/>
            <w:vAlign w:val="bottom"/>
          </w:tcPr>
          <w:p w14:paraId="7A9BB57D" w14:textId="20A1819B" w:rsidR="00684337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2,296</w:t>
            </w:r>
          </w:p>
        </w:tc>
        <w:tc>
          <w:tcPr>
            <w:tcW w:w="267" w:type="dxa"/>
            <w:vAlign w:val="bottom"/>
          </w:tcPr>
          <w:p w14:paraId="428E635D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6B86B070" w14:textId="6EF5C7EF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831</w:t>
            </w:r>
          </w:p>
        </w:tc>
        <w:tc>
          <w:tcPr>
            <w:tcW w:w="236" w:type="dxa"/>
            <w:vAlign w:val="bottom"/>
          </w:tcPr>
          <w:p w14:paraId="292BA7BC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0ACE9245" w14:textId="6604179B" w:rsidR="00684337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2,147</w:t>
            </w:r>
          </w:p>
        </w:tc>
        <w:tc>
          <w:tcPr>
            <w:tcW w:w="283" w:type="dxa"/>
            <w:vAlign w:val="bottom"/>
          </w:tcPr>
          <w:p w14:paraId="31CE12AC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49AF0D67" w14:textId="460A71D8" w:rsidR="00684337" w:rsidRPr="00033DF0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731</w:t>
            </w:r>
          </w:p>
        </w:tc>
      </w:tr>
      <w:tr w:rsidR="00684337" w:rsidRPr="00E56146" w14:paraId="579A62C4" w14:textId="77777777" w:rsidTr="003814B3">
        <w:trPr>
          <w:trHeight w:val="20"/>
        </w:trPr>
        <w:tc>
          <w:tcPr>
            <w:tcW w:w="3650" w:type="dxa"/>
          </w:tcPr>
          <w:p w14:paraId="44C4B5EC" w14:textId="77777777" w:rsidR="00684337" w:rsidRPr="00E56146" w:rsidRDefault="00684337" w:rsidP="00684337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</w:rPr>
            </w:pPr>
            <w:r w:rsidRPr="00E56146">
              <w:rPr>
                <w:rFonts w:ascii="Angsana New" w:hAnsi="Angsana New"/>
                <w:sz w:val="30"/>
                <w:szCs w:val="30"/>
                <w:cs/>
              </w:rPr>
              <w:t>ค่าใช้จ่ายและส่วนลดในการรับเงินค้างจ่าย</w:t>
            </w:r>
          </w:p>
        </w:tc>
        <w:tc>
          <w:tcPr>
            <w:tcW w:w="1238" w:type="dxa"/>
            <w:vAlign w:val="bottom"/>
          </w:tcPr>
          <w:p w14:paraId="4983E5C4" w14:textId="78F1840C" w:rsidR="00684337" w:rsidRPr="003B428C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1,792</w:t>
            </w:r>
          </w:p>
        </w:tc>
        <w:tc>
          <w:tcPr>
            <w:tcW w:w="267" w:type="dxa"/>
            <w:vAlign w:val="bottom"/>
          </w:tcPr>
          <w:p w14:paraId="64127188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329A6CBD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1,854</w:t>
            </w:r>
          </w:p>
        </w:tc>
        <w:tc>
          <w:tcPr>
            <w:tcW w:w="236" w:type="dxa"/>
            <w:vAlign w:val="bottom"/>
          </w:tcPr>
          <w:p w14:paraId="694A4B93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62423A17" w14:textId="5D561ED3" w:rsidR="00684337" w:rsidRPr="003B428C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1,792</w:t>
            </w:r>
          </w:p>
        </w:tc>
        <w:tc>
          <w:tcPr>
            <w:tcW w:w="283" w:type="dxa"/>
            <w:vAlign w:val="bottom"/>
          </w:tcPr>
          <w:p w14:paraId="21BB6F94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2EB457D5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1,854</w:t>
            </w:r>
          </w:p>
        </w:tc>
      </w:tr>
      <w:tr w:rsidR="00684337" w:rsidRPr="00E56146" w14:paraId="2539B82F" w14:textId="77777777" w:rsidTr="003814B3">
        <w:trPr>
          <w:trHeight w:val="20"/>
        </w:trPr>
        <w:tc>
          <w:tcPr>
            <w:tcW w:w="3650" w:type="dxa"/>
          </w:tcPr>
          <w:p w14:paraId="58CBD19E" w14:textId="77777777" w:rsidR="00684337" w:rsidRPr="00E56146" w:rsidRDefault="00684337" w:rsidP="00684337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</w:rPr>
            </w:pPr>
            <w:r w:rsidRPr="00E56146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238" w:type="dxa"/>
            <w:vAlign w:val="bottom"/>
          </w:tcPr>
          <w:p w14:paraId="1E358121" w14:textId="589EAEF7" w:rsidR="00684337" w:rsidRPr="003B428C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1,101</w:t>
            </w:r>
          </w:p>
        </w:tc>
        <w:tc>
          <w:tcPr>
            <w:tcW w:w="267" w:type="dxa"/>
            <w:vAlign w:val="bottom"/>
          </w:tcPr>
          <w:p w14:paraId="05A78398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066FFEF7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1,848</w:t>
            </w:r>
          </w:p>
        </w:tc>
        <w:tc>
          <w:tcPr>
            <w:tcW w:w="236" w:type="dxa"/>
            <w:vAlign w:val="bottom"/>
          </w:tcPr>
          <w:p w14:paraId="11950BAC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1DED72F8" w14:textId="23C240F6" w:rsidR="00684337" w:rsidRPr="003B428C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653</w:t>
            </w:r>
          </w:p>
        </w:tc>
        <w:tc>
          <w:tcPr>
            <w:tcW w:w="283" w:type="dxa"/>
            <w:vAlign w:val="bottom"/>
          </w:tcPr>
          <w:p w14:paraId="39605163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3F1F0CC5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431</w:t>
            </w:r>
          </w:p>
        </w:tc>
      </w:tr>
      <w:tr w:rsidR="00684337" w:rsidRPr="00E56146" w14:paraId="1E923A86" w14:textId="77777777" w:rsidTr="003814B3">
        <w:trPr>
          <w:trHeight w:val="20"/>
        </w:trPr>
        <w:tc>
          <w:tcPr>
            <w:tcW w:w="3650" w:type="dxa"/>
          </w:tcPr>
          <w:p w14:paraId="325BBC04" w14:textId="77777777" w:rsidR="00684337" w:rsidRPr="00E56146" w:rsidRDefault="00684337" w:rsidP="00684337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</w:rPr>
            </w:pPr>
            <w:r w:rsidRPr="00E56146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เงินรับล่วงหน้าอื่น</w:t>
            </w:r>
          </w:p>
        </w:tc>
        <w:tc>
          <w:tcPr>
            <w:tcW w:w="1238" w:type="dxa"/>
            <w:vAlign w:val="bottom"/>
          </w:tcPr>
          <w:p w14:paraId="0448B03C" w14:textId="2BEE52C2" w:rsidR="00684337" w:rsidRPr="003B428C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515</w:t>
            </w:r>
          </w:p>
        </w:tc>
        <w:tc>
          <w:tcPr>
            <w:tcW w:w="267" w:type="dxa"/>
            <w:vAlign w:val="bottom"/>
          </w:tcPr>
          <w:p w14:paraId="739DABE9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02D8F9BE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033DF0">
              <w:rPr>
                <w:rFonts w:ascii="Angsana New" w:hAnsi="Angsana New"/>
                <w:sz w:val="30"/>
                <w:szCs w:val="30"/>
                <w:lang w:eastAsia="en-US"/>
              </w:rPr>
              <w:t>398</w:t>
            </w:r>
          </w:p>
        </w:tc>
        <w:tc>
          <w:tcPr>
            <w:tcW w:w="236" w:type="dxa"/>
            <w:vAlign w:val="bottom"/>
          </w:tcPr>
          <w:p w14:paraId="58F1974F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47468EC3" w14:textId="5C2D315D" w:rsidR="00684337" w:rsidRPr="003B428C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283" w:type="dxa"/>
            <w:vAlign w:val="bottom"/>
          </w:tcPr>
          <w:p w14:paraId="78DFB03E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38793FD2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141</w:t>
            </w:r>
          </w:p>
        </w:tc>
      </w:tr>
      <w:tr w:rsidR="00684337" w:rsidRPr="00E56146" w14:paraId="719EE175" w14:textId="77777777" w:rsidTr="003814B3">
        <w:trPr>
          <w:trHeight w:val="20"/>
        </w:trPr>
        <w:tc>
          <w:tcPr>
            <w:tcW w:w="3650" w:type="dxa"/>
          </w:tcPr>
          <w:p w14:paraId="116B6780" w14:textId="77777777" w:rsidR="00684337" w:rsidRPr="00E56146" w:rsidRDefault="00684337" w:rsidP="00684337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</w:rPr>
            </w:pPr>
            <w:r w:rsidRPr="00E5614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6146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38" w:type="dxa"/>
            <w:vAlign w:val="bottom"/>
          </w:tcPr>
          <w:p w14:paraId="606E62DA" w14:textId="41337C62" w:rsidR="00684337" w:rsidRPr="003B428C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638</w:t>
            </w:r>
          </w:p>
        </w:tc>
        <w:tc>
          <w:tcPr>
            <w:tcW w:w="267" w:type="dxa"/>
            <w:vAlign w:val="bottom"/>
          </w:tcPr>
          <w:p w14:paraId="05D33EBC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141A573D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1,306</w:t>
            </w:r>
          </w:p>
        </w:tc>
        <w:tc>
          <w:tcPr>
            <w:tcW w:w="236" w:type="dxa"/>
            <w:vAlign w:val="bottom"/>
          </w:tcPr>
          <w:p w14:paraId="519187B1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vAlign w:val="bottom"/>
          </w:tcPr>
          <w:p w14:paraId="570F648C" w14:textId="5E85C7D7" w:rsidR="00684337" w:rsidRPr="003B428C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51</w:t>
            </w:r>
          </w:p>
        </w:tc>
        <w:tc>
          <w:tcPr>
            <w:tcW w:w="283" w:type="dxa"/>
            <w:vAlign w:val="bottom"/>
          </w:tcPr>
          <w:p w14:paraId="04912122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4EB0D9C3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711</w:t>
            </w:r>
          </w:p>
        </w:tc>
      </w:tr>
      <w:tr w:rsidR="00684337" w:rsidRPr="00E56146" w14:paraId="1D1FE642" w14:textId="77777777" w:rsidTr="003814B3">
        <w:trPr>
          <w:trHeight w:val="20"/>
        </w:trPr>
        <w:tc>
          <w:tcPr>
            <w:tcW w:w="3650" w:type="dxa"/>
          </w:tcPr>
          <w:p w14:paraId="773C3A9D" w14:textId="77777777" w:rsidR="00684337" w:rsidRPr="00E56146" w:rsidRDefault="00684337" w:rsidP="00684337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61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195A4" w14:textId="7FC0FE89" w:rsidR="00684337" w:rsidRPr="003B428C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27,600</w:t>
            </w:r>
          </w:p>
        </w:tc>
        <w:tc>
          <w:tcPr>
            <w:tcW w:w="267" w:type="dxa"/>
            <w:vAlign w:val="bottom"/>
          </w:tcPr>
          <w:p w14:paraId="3DF6911D" w14:textId="56CE3A9B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9EBE3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29,915</w:t>
            </w:r>
          </w:p>
        </w:tc>
        <w:tc>
          <w:tcPr>
            <w:tcW w:w="236" w:type="dxa"/>
            <w:vAlign w:val="bottom"/>
          </w:tcPr>
          <w:p w14:paraId="5E4B41F3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DE2FE" w14:textId="553AD5CE" w:rsidR="00684337" w:rsidRPr="003B428C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25,289</w:t>
            </w:r>
          </w:p>
        </w:tc>
        <w:tc>
          <w:tcPr>
            <w:tcW w:w="283" w:type="dxa"/>
            <w:vAlign w:val="bottom"/>
          </w:tcPr>
          <w:p w14:paraId="6369EA56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FCAB1" w14:textId="77777777" w:rsidR="00684337" w:rsidRPr="00E56146" w:rsidRDefault="00684337" w:rsidP="00684337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56146">
              <w:rPr>
                <w:rFonts w:ascii="Angsana New" w:hAnsi="Angsana New"/>
                <w:sz w:val="30"/>
                <w:szCs w:val="30"/>
                <w:lang w:eastAsia="en-US"/>
              </w:rPr>
              <w:t>26,916</w:t>
            </w:r>
          </w:p>
        </w:tc>
      </w:tr>
    </w:tbl>
    <w:p w14:paraId="18C5D079" w14:textId="19F4CBEF" w:rsidR="00E56146" w:rsidRPr="003F36AC" w:rsidRDefault="00E56146" w:rsidP="00E56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8"/>
        <w:jc w:val="thaiDistribute"/>
        <w:rPr>
          <w:rFonts w:ascii="Angsana New" w:hAnsi="Angsana New"/>
          <w:sz w:val="30"/>
          <w:szCs w:val="30"/>
        </w:rPr>
      </w:pPr>
      <w:r w:rsidRPr="003F36AC">
        <w:rPr>
          <w:rFonts w:ascii="Angsana New" w:hAnsi="Angsana New"/>
          <w:sz w:val="30"/>
          <w:szCs w:val="30"/>
          <w:cs/>
        </w:rPr>
        <w:lastRenderedPageBreak/>
        <w:t xml:space="preserve">ในที่ประชุมคณะกรรมการบริหารช่วงสิ้นเดือนกุมภาพันธ์ </w:t>
      </w:r>
      <w:r w:rsidRPr="003F36AC">
        <w:rPr>
          <w:rFonts w:ascii="Angsana New" w:hAnsi="Angsana New"/>
          <w:sz w:val="30"/>
          <w:szCs w:val="30"/>
        </w:rPr>
        <w:t>2568</w:t>
      </w:r>
      <w:r w:rsidRPr="003F36AC">
        <w:rPr>
          <w:rFonts w:ascii="Angsana New" w:hAnsi="Angsana New"/>
          <w:sz w:val="30"/>
          <w:szCs w:val="30"/>
          <w:cs/>
        </w:rPr>
        <w:t xml:space="preserve"> คณะกรรมการบริหารได้มีการพิจารณาเกี่ยวกับโบนัสประจำปี </w:t>
      </w:r>
      <w:r w:rsidRPr="003F36AC">
        <w:rPr>
          <w:rFonts w:ascii="Angsana New" w:hAnsi="Angsana New"/>
          <w:sz w:val="30"/>
          <w:szCs w:val="30"/>
        </w:rPr>
        <w:t>2567</w:t>
      </w:r>
      <w:r w:rsidRPr="003F36AC">
        <w:rPr>
          <w:rFonts w:ascii="Angsana New" w:hAnsi="Angsana New"/>
          <w:sz w:val="30"/>
          <w:szCs w:val="30"/>
          <w:cs/>
        </w:rPr>
        <w:t xml:space="preserve"> ของผู้บริหารที่สำคัญและผู้บริหารฝ่ายขายใหม่โดยมีมติให้รับเพียงบางส่วนเนื่องจากยอดขายในช่วงต้นปี </w:t>
      </w:r>
      <w:r w:rsidRPr="003F36AC">
        <w:rPr>
          <w:rFonts w:ascii="Angsana New" w:hAnsi="Angsana New"/>
          <w:sz w:val="30"/>
          <w:szCs w:val="30"/>
        </w:rPr>
        <w:t xml:space="preserve">2568 </w:t>
      </w:r>
      <w:r w:rsidRPr="003F36AC">
        <w:rPr>
          <w:rFonts w:ascii="Angsana New" w:hAnsi="Angsana New"/>
          <w:sz w:val="30"/>
          <w:szCs w:val="30"/>
          <w:cs/>
        </w:rPr>
        <w:t xml:space="preserve">ที่ลดลงซึ่งส่วนหนึ่งเกิดจากสภาพเศรษฐกิจในปัจจุบัน บริษัทจึงบันทึกการเปลี่ยนแปลงประมาณการโบนัสพนักงานจากการได้รับข้อมูลใหม่ดังกล่าวโดยการกลับรายการโบนัสค้างจ่ายที่เคยบันทึกไว้บางส่วนเป็นจำนวนเงินประมาณ </w:t>
      </w:r>
      <w:r w:rsidRPr="003F36AC">
        <w:rPr>
          <w:rFonts w:ascii="Angsana New" w:hAnsi="Angsana New"/>
          <w:sz w:val="30"/>
          <w:szCs w:val="30"/>
        </w:rPr>
        <w:t>3.3</w:t>
      </w:r>
      <w:r w:rsidRPr="003F36AC">
        <w:rPr>
          <w:rFonts w:ascii="Angsana New" w:hAnsi="Angsana New"/>
          <w:sz w:val="30"/>
          <w:szCs w:val="30"/>
          <w:cs/>
        </w:rPr>
        <w:t xml:space="preserve"> ล้านบาทอันเนื่องมาจากการสิ้นสุดภาระผูกพันที่จะต้องจ่ายชำระควบคู่ไปกับการลดลง (รายการหักยอด) ของค่าใช้จ่ายสำหรับปี </w:t>
      </w:r>
      <w:r w:rsidRPr="003F36AC">
        <w:rPr>
          <w:rFonts w:ascii="Angsana New" w:hAnsi="Angsana New"/>
          <w:sz w:val="30"/>
          <w:szCs w:val="30"/>
        </w:rPr>
        <w:t>2568</w:t>
      </w:r>
      <w:r w:rsidRPr="003F36AC">
        <w:rPr>
          <w:rFonts w:ascii="Angsana New" w:hAnsi="Angsana New"/>
          <w:sz w:val="30"/>
          <w:szCs w:val="30"/>
          <w:cs/>
        </w:rPr>
        <w:t xml:space="preserve"> ในงบการเงินรวมและเฉพาะกิจการซึ่งเป็นส่วนหนึ่งของต้นทุนในการจัดจำหน่ายและค่าใช้จ่ายในการบริหารประมาณ </w:t>
      </w:r>
      <w:r w:rsidRPr="003F36AC">
        <w:rPr>
          <w:rFonts w:ascii="Angsana New" w:hAnsi="Angsana New"/>
          <w:sz w:val="30"/>
          <w:szCs w:val="30"/>
        </w:rPr>
        <w:t>1.6</w:t>
      </w:r>
      <w:r w:rsidRPr="003F36AC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Pr="003F36AC">
        <w:rPr>
          <w:rFonts w:ascii="Angsana New" w:hAnsi="Angsana New"/>
          <w:sz w:val="30"/>
          <w:szCs w:val="30"/>
        </w:rPr>
        <w:t>1.7</w:t>
      </w:r>
      <w:r w:rsidRPr="003F36AC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69990A0A" w14:textId="77777777" w:rsidR="00E56146" w:rsidRPr="003F36AC" w:rsidRDefault="00E56146" w:rsidP="00E56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436E1F" w14:textId="232231FA" w:rsidR="006E4B9A" w:rsidRPr="003F36AC" w:rsidRDefault="00E56146" w:rsidP="00101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36AC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3F36AC">
        <w:rPr>
          <w:rFonts w:ascii="Angsana New" w:hAnsi="Angsana New"/>
          <w:sz w:val="30"/>
          <w:szCs w:val="30"/>
        </w:rPr>
        <w:t xml:space="preserve">2568 </w:t>
      </w:r>
      <w:r w:rsidRPr="003F36AC">
        <w:rPr>
          <w:rFonts w:ascii="Angsana New" w:hAnsi="Angsana New"/>
          <w:sz w:val="30"/>
          <w:szCs w:val="30"/>
          <w:cs/>
        </w:rPr>
        <w:t xml:space="preserve">และ </w:t>
      </w:r>
      <w:r w:rsidRPr="003F36AC">
        <w:rPr>
          <w:rFonts w:ascii="Angsana New" w:hAnsi="Angsana New"/>
          <w:sz w:val="30"/>
          <w:szCs w:val="30"/>
        </w:rPr>
        <w:t xml:space="preserve">2567 </w:t>
      </w:r>
      <w:r w:rsidRPr="003F36AC">
        <w:rPr>
          <w:rFonts w:ascii="Angsana New" w:hAnsi="Angsana New"/>
          <w:sz w:val="30"/>
          <w:szCs w:val="30"/>
          <w:cs/>
        </w:rPr>
        <w:t xml:space="preserve">บริษัทโอนเงินรับล่วงหน้าค่าสินค้าและบริการยกมาต้นปีเป็นรายได้จากการขายและบริการเนื่องจากได้มีการส่งมอบสินค้าและบริการแก่ลูกค้าแล้วเป็นจำนวนเงินประมาณ </w:t>
      </w:r>
      <w:r w:rsidR="00CA7618">
        <w:rPr>
          <w:rFonts w:ascii="Angsana New" w:hAnsi="Angsana New"/>
          <w:sz w:val="30"/>
          <w:szCs w:val="30"/>
        </w:rPr>
        <w:t>1.</w:t>
      </w:r>
      <w:r w:rsidR="004D5513">
        <w:rPr>
          <w:rFonts w:ascii="Angsana New" w:hAnsi="Angsana New"/>
          <w:sz w:val="30"/>
          <w:szCs w:val="30"/>
        </w:rPr>
        <w:t>6</w:t>
      </w:r>
      <w:r w:rsidRPr="003F36AC">
        <w:rPr>
          <w:rFonts w:ascii="Angsana New" w:hAnsi="Angsana New"/>
          <w:sz w:val="30"/>
          <w:szCs w:val="30"/>
        </w:rPr>
        <w:t xml:space="preserve"> </w:t>
      </w:r>
      <w:r w:rsidRPr="003F36AC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Pr="003F36AC">
        <w:rPr>
          <w:rFonts w:ascii="Angsana New" w:hAnsi="Angsana New"/>
          <w:sz w:val="30"/>
          <w:szCs w:val="30"/>
        </w:rPr>
        <w:t xml:space="preserve">1.2 </w:t>
      </w:r>
      <w:r w:rsidRPr="003F36AC">
        <w:rPr>
          <w:rFonts w:ascii="Angsana New" w:hAnsi="Angsana New"/>
          <w:sz w:val="30"/>
          <w:szCs w:val="30"/>
          <w:cs/>
        </w:rPr>
        <w:t>ล้านบาท ตามลำดับในงบการเงินรวมและ</w:t>
      </w:r>
      <w:r w:rsidR="00CA7618">
        <w:rPr>
          <w:rFonts w:ascii="Angsana New" w:hAnsi="Angsana New" w:hint="cs"/>
          <w:sz w:val="30"/>
          <w:szCs w:val="30"/>
          <w:cs/>
        </w:rPr>
        <w:t>ปีละ</w:t>
      </w:r>
      <w:r w:rsidRPr="003F36AC">
        <w:rPr>
          <w:rFonts w:ascii="Angsana New" w:hAnsi="Angsana New"/>
          <w:sz w:val="30"/>
          <w:szCs w:val="30"/>
          <w:cs/>
        </w:rPr>
        <w:t xml:space="preserve"> </w:t>
      </w:r>
      <w:r w:rsidRPr="00BC60CF">
        <w:rPr>
          <w:rFonts w:ascii="Angsana New" w:hAnsi="Angsana New"/>
          <w:sz w:val="30"/>
          <w:szCs w:val="30"/>
        </w:rPr>
        <w:t>0.2</w:t>
      </w:r>
      <w:r w:rsidRPr="00BC60CF">
        <w:rPr>
          <w:rFonts w:ascii="Angsana New" w:hAnsi="Angsana New"/>
          <w:sz w:val="30"/>
          <w:szCs w:val="30"/>
          <w:cs/>
        </w:rPr>
        <w:t xml:space="preserve"> ล้าน</w:t>
      </w:r>
      <w:r w:rsidRPr="003F36AC">
        <w:rPr>
          <w:rFonts w:ascii="Angsana New" w:hAnsi="Angsana New"/>
          <w:sz w:val="30"/>
          <w:szCs w:val="30"/>
          <w:cs/>
        </w:rPr>
        <w:t>บาทในงบการเงินเฉพาะกิจการ</w:t>
      </w:r>
    </w:p>
    <w:p w14:paraId="7C044BEA" w14:textId="77777777" w:rsidR="00756F41" w:rsidRDefault="00756F41" w:rsidP="0075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D8D07AB" w14:textId="1B53B606" w:rsidR="0058499D" w:rsidRPr="003F36AC" w:rsidRDefault="0058499D" w:rsidP="0058499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36AC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066C251C" w14:textId="77777777" w:rsidR="003F7B79" w:rsidRPr="003F36AC" w:rsidRDefault="003F7B79" w:rsidP="003F7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5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1619"/>
        <w:gridCol w:w="236"/>
        <w:gridCol w:w="1497"/>
        <w:gridCol w:w="236"/>
        <w:gridCol w:w="1505"/>
        <w:gridCol w:w="6"/>
        <w:gridCol w:w="230"/>
        <w:gridCol w:w="6"/>
        <w:gridCol w:w="1606"/>
        <w:gridCol w:w="14"/>
      </w:tblGrid>
      <w:tr w:rsidR="003B428C" w:rsidRPr="003B428C" w14:paraId="7FCDEB8A" w14:textId="77777777" w:rsidTr="00E56146">
        <w:trPr>
          <w:cantSplit/>
        </w:trPr>
        <w:tc>
          <w:tcPr>
            <w:tcW w:w="2552" w:type="dxa"/>
          </w:tcPr>
          <w:p w14:paraId="7DD84B8E" w14:textId="77777777" w:rsidR="0077155D" w:rsidRPr="003B428C" w:rsidRDefault="0077155D" w:rsidP="004C19FA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5" w:type="dxa"/>
            <w:gridSpan w:val="10"/>
            <w:tcBorders>
              <w:bottom w:val="single" w:sz="4" w:space="0" w:color="auto"/>
            </w:tcBorders>
          </w:tcPr>
          <w:p w14:paraId="6DD7831D" w14:textId="77777777" w:rsidR="0077155D" w:rsidRPr="003B428C" w:rsidRDefault="0077155D" w:rsidP="004C19FA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28C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3B428C" w:rsidRPr="003B428C" w14:paraId="5E5D5A46" w14:textId="77777777" w:rsidTr="00E56146">
        <w:trPr>
          <w:gridAfter w:val="1"/>
          <w:wAfter w:w="14" w:type="dxa"/>
          <w:cantSplit/>
        </w:trPr>
        <w:tc>
          <w:tcPr>
            <w:tcW w:w="2552" w:type="dxa"/>
          </w:tcPr>
          <w:p w14:paraId="19D1FEA7" w14:textId="77777777" w:rsidR="0077155D" w:rsidRPr="003B428C" w:rsidRDefault="0077155D" w:rsidP="004C19FA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28230757" w14:textId="77777777" w:rsidR="0077155D" w:rsidRPr="003B428C" w:rsidRDefault="0077155D" w:rsidP="004C19FA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28C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DD50B2" w14:textId="77777777" w:rsidR="0077155D" w:rsidRPr="003B428C" w:rsidRDefault="0077155D" w:rsidP="004C19FA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6DB06D" w14:textId="77777777" w:rsidR="0077155D" w:rsidRPr="003B428C" w:rsidRDefault="0077155D" w:rsidP="004C19FA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28C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0E1637CB" w14:textId="77777777" w:rsidR="0077155D" w:rsidRPr="003B428C" w:rsidRDefault="0077155D" w:rsidP="004C19FA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2" w:type="dxa"/>
            <w:gridSpan w:val="2"/>
            <w:tcBorders>
              <w:top w:val="single" w:sz="4" w:space="0" w:color="auto"/>
            </w:tcBorders>
          </w:tcPr>
          <w:p w14:paraId="05671355" w14:textId="77777777" w:rsidR="0077155D" w:rsidRPr="003B428C" w:rsidRDefault="0077155D" w:rsidP="004C19FA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28C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3B428C" w:rsidRPr="003B428C" w14:paraId="2C352AA7" w14:textId="77777777" w:rsidTr="003B428C">
        <w:trPr>
          <w:cantSplit/>
        </w:trPr>
        <w:tc>
          <w:tcPr>
            <w:tcW w:w="2552" w:type="dxa"/>
          </w:tcPr>
          <w:p w14:paraId="3E5D2AB0" w14:textId="77777777" w:rsidR="0077155D" w:rsidRPr="003B428C" w:rsidRDefault="0077155D" w:rsidP="004C19FA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73B7410" w14:textId="3D3F6862" w:rsidR="0077155D" w:rsidRPr="003B428C" w:rsidRDefault="00777F8A" w:rsidP="004C19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28C">
              <w:rPr>
                <w:rFonts w:ascii="Angsana New" w:hAnsi="Angsana New"/>
                <w:sz w:val="30"/>
                <w:szCs w:val="30"/>
              </w:rPr>
              <w:t>31</w:t>
            </w:r>
            <w:r w:rsidR="0077155D" w:rsidRPr="003B428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B428C">
              <w:rPr>
                <w:rFonts w:ascii="Angsana New" w:hAnsi="Angsana New"/>
                <w:sz w:val="30"/>
                <w:szCs w:val="30"/>
              </w:rPr>
              <w:t>2</w:t>
            </w:r>
            <w:r w:rsidR="00F93203" w:rsidRPr="003B428C">
              <w:rPr>
                <w:rFonts w:ascii="Angsana New" w:hAnsi="Angsana New"/>
                <w:sz w:val="30"/>
                <w:szCs w:val="30"/>
              </w:rPr>
              <w:t>5</w:t>
            </w:r>
            <w:r w:rsidRPr="003B428C">
              <w:rPr>
                <w:rFonts w:ascii="Angsana New" w:hAnsi="Angsana New"/>
                <w:sz w:val="30"/>
                <w:szCs w:val="30"/>
              </w:rPr>
              <w:t>6</w:t>
            </w:r>
            <w:r w:rsidR="001229EF" w:rsidRPr="003B428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EE04049" w14:textId="77777777" w:rsidR="0077155D" w:rsidRPr="003B428C" w:rsidRDefault="0077155D" w:rsidP="004C19FA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5C0F0C61" w14:textId="77777777" w:rsidR="0077155D" w:rsidRPr="003B428C" w:rsidRDefault="0077155D" w:rsidP="004C19FA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428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485AD99A" w14:textId="77777777" w:rsidR="0077155D" w:rsidRPr="003B428C" w:rsidRDefault="0077155D" w:rsidP="004C19FA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</w:tcPr>
          <w:p w14:paraId="605AC628" w14:textId="77777777" w:rsidR="0077155D" w:rsidRPr="003B428C" w:rsidRDefault="0077155D" w:rsidP="004C19FA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28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gridSpan w:val="2"/>
          </w:tcPr>
          <w:p w14:paraId="1570C4E0" w14:textId="77777777" w:rsidR="0077155D" w:rsidRPr="003B428C" w:rsidRDefault="0077155D" w:rsidP="004C19F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223D7EC6" w14:textId="06676BDC" w:rsidR="0077155D" w:rsidRPr="003B428C" w:rsidRDefault="00777F8A" w:rsidP="004C19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28C">
              <w:rPr>
                <w:rFonts w:ascii="Angsana New" w:hAnsi="Angsana New"/>
                <w:sz w:val="30"/>
                <w:szCs w:val="30"/>
              </w:rPr>
              <w:t>31</w:t>
            </w:r>
            <w:r w:rsidR="0077155D" w:rsidRPr="003B428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B428C">
              <w:rPr>
                <w:rFonts w:ascii="Angsana New" w:hAnsi="Angsana New"/>
                <w:sz w:val="30"/>
                <w:szCs w:val="30"/>
              </w:rPr>
              <w:t>2</w:t>
            </w:r>
            <w:r w:rsidR="00F93203" w:rsidRPr="003B428C">
              <w:rPr>
                <w:rFonts w:ascii="Angsana New" w:hAnsi="Angsana New"/>
                <w:sz w:val="30"/>
                <w:szCs w:val="30"/>
              </w:rPr>
              <w:t>5</w:t>
            </w:r>
            <w:r w:rsidRPr="003B428C">
              <w:rPr>
                <w:rFonts w:ascii="Angsana New" w:hAnsi="Angsana New"/>
                <w:sz w:val="30"/>
                <w:szCs w:val="30"/>
              </w:rPr>
              <w:t>6</w:t>
            </w:r>
            <w:r w:rsidR="001229EF" w:rsidRPr="003B428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B428C" w:rsidRPr="003B428C" w14:paraId="601FABA0" w14:textId="77777777" w:rsidTr="00E92BEC">
        <w:trPr>
          <w:cantSplit/>
        </w:trPr>
        <w:tc>
          <w:tcPr>
            <w:tcW w:w="2552" w:type="dxa"/>
          </w:tcPr>
          <w:p w14:paraId="0EB20F67" w14:textId="77777777" w:rsidR="003B428C" w:rsidRPr="003B428C" w:rsidRDefault="003B428C" w:rsidP="003B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428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19" w:type="dxa"/>
            <w:vAlign w:val="center"/>
          </w:tcPr>
          <w:p w14:paraId="6005A7E0" w14:textId="3281D259" w:rsidR="003B428C" w:rsidRPr="003B428C" w:rsidRDefault="003B428C" w:rsidP="003B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428C"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236" w:type="dxa"/>
          </w:tcPr>
          <w:p w14:paraId="540624D3" w14:textId="77777777" w:rsidR="003B428C" w:rsidRPr="003B428C" w:rsidRDefault="003B428C" w:rsidP="003B428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62"/>
              </w:tabs>
              <w:ind w:right="3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0ABF9470" w14:textId="5F48EC19" w:rsidR="003B428C" w:rsidRPr="003B428C" w:rsidRDefault="003B428C" w:rsidP="003B428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62"/>
              </w:tabs>
              <w:ind w:right="322"/>
              <w:rPr>
                <w:rFonts w:hAnsi="Angsana New"/>
                <w:sz w:val="30"/>
                <w:szCs w:val="30"/>
              </w:rPr>
            </w:pPr>
            <w:r w:rsidRPr="003B428C">
              <w:rPr>
                <w:rFonts w:hAnsi="Angsana New"/>
                <w:sz w:val="30"/>
                <w:szCs w:val="30"/>
                <w:lang w:val="en-US"/>
              </w:rPr>
              <w:t xml:space="preserve">     </w:t>
            </w:r>
            <w:r w:rsidRPr="003B428C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AE41BC" w14:textId="77777777" w:rsidR="003B428C" w:rsidRPr="003B428C" w:rsidRDefault="003B428C" w:rsidP="003B428C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221CBA37" w14:textId="4CB850B1" w:rsidR="003B428C" w:rsidRPr="00E92BEC" w:rsidRDefault="00E92BEC" w:rsidP="003B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BEC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36" w:type="dxa"/>
            <w:gridSpan w:val="2"/>
          </w:tcPr>
          <w:p w14:paraId="43209FA1" w14:textId="77777777" w:rsidR="003B428C" w:rsidRPr="00E92BEC" w:rsidRDefault="003B428C" w:rsidP="003B428C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598C08C" w14:textId="1E89FEDC" w:rsidR="00E92BEC" w:rsidRPr="00E92BEC" w:rsidRDefault="00E92BEC" w:rsidP="00E9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BEC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3B428C" w:rsidRPr="003B428C" w14:paraId="7F7FA18D" w14:textId="77777777" w:rsidTr="00E92BEC">
        <w:trPr>
          <w:cantSplit/>
        </w:trPr>
        <w:tc>
          <w:tcPr>
            <w:tcW w:w="2552" w:type="dxa"/>
          </w:tcPr>
          <w:p w14:paraId="3A080120" w14:textId="77777777" w:rsidR="003B428C" w:rsidRPr="003B428C" w:rsidRDefault="003B428C" w:rsidP="003B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428C">
              <w:rPr>
                <w:rFonts w:ascii="Angsana New" w:hAnsi="Angsana New"/>
                <w:sz w:val="30"/>
                <w:szCs w:val="30"/>
                <w:cs/>
              </w:rPr>
              <w:t>พื้นที่คลังเก็บสินค้า</w:t>
            </w:r>
          </w:p>
        </w:tc>
        <w:tc>
          <w:tcPr>
            <w:tcW w:w="1619" w:type="dxa"/>
            <w:vAlign w:val="center"/>
          </w:tcPr>
          <w:p w14:paraId="602006F5" w14:textId="029AF396" w:rsidR="003B428C" w:rsidRPr="003B428C" w:rsidRDefault="003B428C" w:rsidP="003B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428C">
              <w:rPr>
                <w:rFonts w:ascii="Angsana New" w:hAnsi="Angsana New"/>
                <w:sz w:val="30"/>
                <w:szCs w:val="30"/>
              </w:rPr>
              <w:t>8,986</w:t>
            </w:r>
          </w:p>
        </w:tc>
        <w:tc>
          <w:tcPr>
            <w:tcW w:w="236" w:type="dxa"/>
          </w:tcPr>
          <w:p w14:paraId="47B7D925" w14:textId="77777777" w:rsidR="003B428C" w:rsidRPr="003B428C" w:rsidRDefault="003B428C" w:rsidP="003B428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62"/>
              </w:tabs>
              <w:ind w:right="3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731228BF" w14:textId="1678C4C5" w:rsidR="003B428C" w:rsidRPr="003B428C" w:rsidRDefault="00F02719" w:rsidP="003B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3B428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446</w:t>
            </w:r>
          </w:p>
        </w:tc>
        <w:tc>
          <w:tcPr>
            <w:tcW w:w="236" w:type="dxa"/>
          </w:tcPr>
          <w:p w14:paraId="1AB20C18" w14:textId="77777777" w:rsidR="003B428C" w:rsidRPr="003B428C" w:rsidRDefault="003B428C" w:rsidP="003B428C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3B86ACFE" w14:textId="4CCA9FB9" w:rsidR="003B428C" w:rsidRPr="00E92BEC" w:rsidRDefault="00F02719" w:rsidP="003B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3B428C" w:rsidRPr="00E92B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867</w:t>
            </w:r>
          </w:p>
        </w:tc>
        <w:tc>
          <w:tcPr>
            <w:tcW w:w="236" w:type="dxa"/>
            <w:gridSpan w:val="2"/>
          </w:tcPr>
          <w:p w14:paraId="38A74F8F" w14:textId="77777777" w:rsidR="003B428C" w:rsidRPr="00E92BEC" w:rsidRDefault="003B428C" w:rsidP="003B428C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5A3FF23" w14:textId="2F0B981B" w:rsidR="003B428C" w:rsidRPr="00E92BEC" w:rsidRDefault="003B428C" w:rsidP="003B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BEC">
              <w:rPr>
                <w:rFonts w:ascii="Angsana New" w:hAnsi="Angsana New"/>
                <w:sz w:val="30"/>
                <w:szCs w:val="30"/>
              </w:rPr>
              <w:t>11,</w:t>
            </w:r>
            <w:r w:rsidR="00E92BEC" w:rsidRPr="00E92BEC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3B428C" w:rsidRPr="003B428C" w14:paraId="5F6142C7" w14:textId="77777777" w:rsidTr="00E92BEC">
        <w:trPr>
          <w:cantSplit/>
        </w:trPr>
        <w:tc>
          <w:tcPr>
            <w:tcW w:w="2552" w:type="dxa"/>
          </w:tcPr>
          <w:p w14:paraId="5E659522" w14:textId="77777777" w:rsidR="003B428C" w:rsidRPr="003B428C" w:rsidRDefault="003B428C" w:rsidP="003B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428C">
              <w:rPr>
                <w:rFonts w:ascii="Angsana New" w:hAnsi="Angsana New"/>
                <w:sz w:val="30"/>
                <w:szCs w:val="30"/>
                <w:cs/>
              </w:rPr>
              <w:t>พื้นที่จอดรถ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14:paraId="7A171D61" w14:textId="6CEB08F3" w:rsidR="003B428C" w:rsidRPr="003B428C" w:rsidRDefault="003B428C" w:rsidP="003B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428C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63CEFEE2" w14:textId="77777777" w:rsidR="003B428C" w:rsidRPr="003B428C" w:rsidRDefault="003B428C" w:rsidP="003B428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62"/>
              </w:tabs>
              <w:ind w:right="3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17150CA1" w14:textId="228EE182" w:rsidR="003B428C" w:rsidRPr="003B428C" w:rsidRDefault="003B428C" w:rsidP="003B428C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62"/>
              </w:tabs>
              <w:ind w:right="322"/>
              <w:rPr>
                <w:rFonts w:hAnsi="Angsana New"/>
                <w:sz w:val="30"/>
                <w:szCs w:val="30"/>
                <w:lang w:val="en-US"/>
              </w:rPr>
            </w:pPr>
            <w:r w:rsidRPr="003B428C">
              <w:rPr>
                <w:rFonts w:hAnsi="Angsana New"/>
                <w:sz w:val="30"/>
                <w:szCs w:val="30"/>
                <w:lang w:val="en-US"/>
              </w:rPr>
              <w:t xml:space="preserve">     -</w:t>
            </w:r>
          </w:p>
        </w:tc>
        <w:tc>
          <w:tcPr>
            <w:tcW w:w="236" w:type="dxa"/>
          </w:tcPr>
          <w:p w14:paraId="1D923EE1" w14:textId="77777777" w:rsidR="003B428C" w:rsidRPr="003B428C" w:rsidRDefault="003B428C" w:rsidP="003B428C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  <w:vAlign w:val="center"/>
          </w:tcPr>
          <w:p w14:paraId="0E82EEAB" w14:textId="4A496681" w:rsidR="003B428C" w:rsidRPr="00E92BEC" w:rsidRDefault="003B428C" w:rsidP="003B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2BEC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36" w:type="dxa"/>
            <w:gridSpan w:val="2"/>
          </w:tcPr>
          <w:p w14:paraId="500AE10C" w14:textId="77777777" w:rsidR="003B428C" w:rsidRPr="00E92BEC" w:rsidRDefault="003B428C" w:rsidP="003B428C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14:paraId="4C687BC6" w14:textId="5CAB843E" w:rsidR="003B428C" w:rsidRPr="00E92BEC" w:rsidRDefault="003B428C" w:rsidP="003B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BEC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F02719" w:rsidRPr="003B428C" w14:paraId="5EAF6DEB" w14:textId="77777777" w:rsidTr="00E92BEC">
        <w:trPr>
          <w:cantSplit/>
          <w:trHeight w:val="58"/>
        </w:trPr>
        <w:tc>
          <w:tcPr>
            <w:tcW w:w="2552" w:type="dxa"/>
          </w:tcPr>
          <w:p w14:paraId="314BC30E" w14:textId="77777777" w:rsidR="00F02719" w:rsidRPr="003B428C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 w:hanging="106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428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4286C61B" w14:textId="4EBC7E6B" w:rsidR="00F02719" w:rsidRPr="003B428C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428C">
              <w:rPr>
                <w:rFonts w:ascii="Angsana New" w:hAnsi="Angsana New"/>
                <w:sz w:val="30"/>
                <w:szCs w:val="30"/>
              </w:rPr>
              <w:t>10,209</w:t>
            </w:r>
          </w:p>
        </w:tc>
        <w:tc>
          <w:tcPr>
            <w:tcW w:w="236" w:type="dxa"/>
          </w:tcPr>
          <w:p w14:paraId="476AC15D" w14:textId="77777777" w:rsidR="00F02719" w:rsidRPr="003B428C" w:rsidRDefault="00F02719" w:rsidP="00F02719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88F888" w14:textId="3B0D5B76" w:rsidR="00F02719" w:rsidRPr="003B428C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446</w:t>
            </w:r>
          </w:p>
        </w:tc>
        <w:tc>
          <w:tcPr>
            <w:tcW w:w="236" w:type="dxa"/>
          </w:tcPr>
          <w:p w14:paraId="52B35AE3" w14:textId="77777777" w:rsidR="00F02719" w:rsidRPr="003B428C" w:rsidRDefault="00F02719" w:rsidP="00F02719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B29C5E" w14:textId="2EA4FC1D" w:rsidR="00F02719" w:rsidRPr="00E92BEC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92B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661</w:t>
            </w:r>
          </w:p>
        </w:tc>
        <w:tc>
          <w:tcPr>
            <w:tcW w:w="236" w:type="dxa"/>
            <w:gridSpan w:val="2"/>
          </w:tcPr>
          <w:p w14:paraId="70259D2F" w14:textId="77777777" w:rsidR="00F02719" w:rsidRPr="00E92BEC" w:rsidRDefault="00F02719" w:rsidP="00F02719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0C0883" w14:textId="1ECE4E4A" w:rsidR="00F02719" w:rsidRPr="00E92BEC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BEC">
              <w:rPr>
                <w:rFonts w:ascii="Angsana New" w:hAnsi="Angsana New"/>
                <w:sz w:val="30"/>
                <w:szCs w:val="30"/>
              </w:rPr>
              <w:t>11,994</w:t>
            </w:r>
          </w:p>
        </w:tc>
      </w:tr>
    </w:tbl>
    <w:p w14:paraId="775E34F6" w14:textId="77777777" w:rsidR="0083264D" w:rsidRPr="003F36AC" w:rsidRDefault="0083264D" w:rsidP="003F7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5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50"/>
        <w:gridCol w:w="1620"/>
        <w:gridCol w:w="236"/>
        <w:gridCol w:w="1496"/>
        <w:gridCol w:w="236"/>
        <w:gridCol w:w="1512"/>
        <w:gridCol w:w="236"/>
        <w:gridCol w:w="1613"/>
        <w:gridCol w:w="6"/>
      </w:tblGrid>
      <w:tr w:rsidR="003F7B79" w:rsidRPr="003F36AC" w14:paraId="311DDC5C" w14:textId="77777777" w:rsidTr="00E56146">
        <w:trPr>
          <w:cantSplit/>
        </w:trPr>
        <w:tc>
          <w:tcPr>
            <w:tcW w:w="2550" w:type="dxa"/>
          </w:tcPr>
          <w:p w14:paraId="7422BD85" w14:textId="77777777" w:rsidR="003F7B79" w:rsidRPr="003F36AC" w:rsidRDefault="003F7B79" w:rsidP="00470AD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5" w:type="dxa"/>
            <w:gridSpan w:val="8"/>
            <w:tcBorders>
              <w:bottom w:val="single" w:sz="4" w:space="0" w:color="auto"/>
            </w:tcBorders>
          </w:tcPr>
          <w:p w14:paraId="73CD96C4" w14:textId="77777777" w:rsidR="003F7B79" w:rsidRPr="003F36AC" w:rsidRDefault="003F7B79" w:rsidP="00470AD7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(พันบาท)</w:t>
            </w:r>
          </w:p>
        </w:tc>
      </w:tr>
      <w:tr w:rsidR="003F7B79" w:rsidRPr="003F36AC" w14:paraId="54EFBA2B" w14:textId="77777777" w:rsidTr="00E56146">
        <w:trPr>
          <w:gridAfter w:val="1"/>
          <w:wAfter w:w="6" w:type="dxa"/>
          <w:cantSplit/>
        </w:trPr>
        <w:tc>
          <w:tcPr>
            <w:tcW w:w="2550" w:type="dxa"/>
          </w:tcPr>
          <w:p w14:paraId="619B7256" w14:textId="77777777" w:rsidR="003F7B79" w:rsidRPr="003F36AC" w:rsidRDefault="003F7B79" w:rsidP="00470AD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7E40EF" w14:textId="77777777" w:rsidR="003F7B79" w:rsidRPr="003F36AC" w:rsidRDefault="003C0856" w:rsidP="003C0856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8DD5AF" w14:textId="77777777" w:rsidR="003F7B79" w:rsidRPr="003F36AC" w:rsidRDefault="003F7B79" w:rsidP="00470AD7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4B71A5" w14:textId="77777777" w:rsidR="003F7B79" w:rsidRPr="003F36AC" w:rsidRDefault="003F7B79" w:rsidP="00470AD7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537CF7" w14:textId="77777777" w:rsidR="003F7B79" w:rsidRPr="003F36AC" w:rsidRDefault="003F7B79" w:rsidP="00470AD7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2FEDE826" w14:textId="77777777" w:rsidR="003F7B79" w:rsidRPr="003F36AC" w:rsidRDefault="003C0856" w:rsidP="0077155D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3F7B79" w:rsidRPr="003F36AC" w14:paraId="7DCE1299" w14:textId="77777777" w:rsidTr="00E56146">
        <w:trPr>
          <w:gridAfter w:val="1"/>
          <w:wAfter w:w="6" w:type="dxa"/>
          <w:cantSplit/>
        </w:trPr>
        <w:tc>
          <w:tcPr>
            <w:tcW w:w="2550" w:type="dxa"/>
          </w:tcPr>
          <w:p w14:paraId="0BC5DE96" w14:textId="77777777" w:rsidR="003F7B79" w:rsidRPr="003F36AC" w:rsidRDefault="003F7B79" w:rsidP="00470AD7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0F8E799" w14:textId="76AE570F" w:rsidR="003F7B79" w:rsidRPr="003F36AC" w:rsidRDefault="00777F8A" w:rsidP="00470A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31</w:t>
            </w:r>
            <w:r w:rsidR="003F7B79" w:rsidRPr="003F36A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F36AC">
              <w:rPr>
                <w:rFonts w:ascii="Angsana New" w:hAnsi="Angsana New"/>
                <w:sz w:val="30"/>
                <w:szCs w:val="30"/>
              </w:rPr>
              <w:t>2</w:t>
            </w:r>
            <w:r w:rsidR="00F93203" w:rsidRPr="003F36AC">
              <w:rPr>
                <w:rFonts w:ascii="Angsana New" w:hAnsi="Angsana New"/>
                <w:sz w:val="30"/>
                <w:szCs w:val="30"/>
              </w:rPr>
              <w:t>5</w:t>
            </w:r>
            <w:r w:rsidRPr="003F36AC">
              <w:rPr>
                <w:rFonts w:ascii="Angsana New" w:hAnsi="Angsana New"/>
                <w:sz w:val="30"/>
                <w:szCs w:val="30"/>
              </w:rPr>
              <w:t>6</w:t>
            </w:r>
            <w:r w:rsidR="001229EF" w:rsidRPr="003F36A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7D9C0E2" w14:textId="77777777" w:rsidR="003F7B79" w:rsidRPr="003F36AC" w:rsidRDefault="003F7B79" w:rsidP="00470AD7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67C971F2" w14:textId="77777777" w:rsidR="003F7B79" w:rsidRPr="003F36AC" w:rsidRDefault="003F7B79" w:rsidP="00470AD7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6A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6253492" w14:textId="77777777" w:rsidR="003F7B79" w:rsidRPr="003F36AC" w:rsidRDefault="003F7B79" w:rsidP="00470AD7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C5E8ED8" w14:textId="77777777" w:rsidR="003F7B79" w:rsidRPr="003F36AC" w:rsidRDefault="003F7B79" w:rsidP="00470AD7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629ACB16" w14:textId="77777777" w:rsidR="003F7B79" w:rsidRPr="003F36AC" w:rsidRDefault="003F7B79" w:rsidP="00470A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676DE3EE" w14:textId="7EDF8497" w:rsidR="003F7B79" w:rsidRPr="003F36AC" w:rsidRDefault="00777F8A" w:rsidP="00470A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31</w:t>
            </w:r>
            <w:r w:rsidR="003F7B79" w:rsidRPr="003F36A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F36AC">
              <w:rPr>
                <w:rFonts w:ascii="Angsana New" w:hAnsi="Angsana New"/>
                <w:sz w:val="30"/>
                <w:szCs w:val="30"/>
              </w:rPr>
              <w:t>2</w:t>
            </w:r>
            <w:r w:rsidR="00F93203" w:rsidRPr="003F36AC">
              <w:rPr>
                <w:rFonts w:ascii="Angsana New" w:hAnsi="Angsana New"/>
                <w:sz w:val="30"/>
                <w:szCs w:val="30"/>
              </w:rPr>
              <w:t>5</w:t>
            </w:r>
            <w:r w:rsidRPr="003F36AC">
              <w:rPr>
                <w:rFonts w:ascii="Angsana New" w:hAnsi="Angsana New"/>
                <w:sz w:val="30"/>
                <w:szCs w:val="30"/>
              </w:rPr>
              <w:t>6</w:t>
            </w:r>
            <w:r w:rsidR="001229EF" w:rsidRPr="003F36A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229EF" w:rsidRPr="003F36AC" w14:paraId="273F6783" w14:textId="77777777" w:rsidTr="00E56146">
        <w:trPr>
          <w:gridAfter w:val="1"/>
          <w:wAfter w:w="6" w:type="dxa"/>
          <w:cantSplit/>
        </w:trPr>
        <w:tc>
          <w:tcPr>
            <w:tcW w:w="2550" w:type="dxa"/>
          </w:tcPr>
          <w:p w14:paraId="65AC826C" w14:textId="77777777" w:rsidR="001229EF" w:rsidRPr="003F36AC" w:rsidRDefault="001229EF" w:rsidP="000C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F36A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  <w:vAlign w:val="center"/>
          </w:tcPr>
          <w:p w14:paraId="26145967" w14:textId="4E4D054C" w:rsidR="001229EF" w:rsidRPr="003F36AC" w:rsidRDefault="001229EF" w:rsidP="0012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1,838</w:t>
            </w:r>
          </w:p>
        </w:tc>
        <w:tc>
          <w:tcPr>
            <w:tcW w:w="236" w:type="dxa"/>
          </w:tcPr>
          <w:p w14:paraId="75B69B08" w14:textId="77777777" w:rsidR="001229EF" w:rsidRPr="003F36AC" w:rsidRDefault="001229EF" w:rsidP="001229EF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62"/>
              </w:tabs>
              <w:ind w:right="3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79668135" w14:textId="60878FA1" w:rsidR="001229EF" w:rsidRPr="003F36AC" w:rsidRDefault="000C4E57" w:rsidP="000C4E57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62"/>
              </w:tabs>
              <w:ind w:right="322"/>
              <w:rPr>
                <w:rFonts w:hAnsi="Angsana New"/>
                <w:sz w:val="30"/>
                <w:szCs w:val="30"/>
                <w:lang w:val="en-US"/>
              </w:rPr>
            </w:pPr>
            <w:r w:rsidRPr="003F36AC">
              <w:rPr>
                <w:rFonts w:hAnsi="Angsana New"/>
                <w:sz w:val="30"/>
                <w:szCs w:val="30"/>
                <w:lang w:val="en-US"/>
              </w:rPr>
              <w:t xml:space="preserve">     </w:t>
            </w:r>
            <w:r w:rsidR="001229EF" w:rsidRPr="003F36AC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77BF78" w14:textId="77777777" w:rsidR="001229EF" w:rsidRPr="003F36AC" w:rsidRDefault="001229EF" w:rsidP="001229EF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12" w:type="dxa"/>
            <w:vAlign w:val="center"/>
          </w:tcPr>
          <w:p w14:paraId="48F94A1E" w14:textId="44214902" w:rsidR="001229EF" w:rsidRPr="003F36AC" w:rsidRDefault="001229EF" w:rsidP="0077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36" w:type="dxa"/>
          </w:tcPr>
          <w:p w14:paraId="1E9D2D8D" w14:textId="77777777" w:rsidR="001229EF" w:rsidRPr="003F36AC" w:rsidRDefault="001229EF" w:rsidP="001229EF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0EE94D19" w14:textId="69BFF4EA" w:rsidR="001229EF" w:rsidRPr="003F36AC" w:rsidRDefault="001229EF" w:rsidP="0041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983</w:t>
            </w:r>
          </w:p>
        </w:tc>
      </w:tr>
      <w:tr w:rsidR="001229EF" w:rsidRPr="003F36AC" w14:paraId="10FA9FE8" w14:textId="77777777" w:rsidTr="00E56146">
        <w:trPr>
          <w:gridAfter w:val="1"/>
          <w:wAfter w:w="6" w:type="dxa"/>
          <w:cantSplit/>
        </w:trPr>
        <w:tc>
          <w:tcPr>
            <w:tcW w:w="2550" w:type="dxa"/>
          </w:tcPr>
          <w:p w14:paraId="4672E59B" w14:textId="77777777" w:rsidR="001229EF" w:rsidRPr="003F36AC" w:rsidRDefault="001229EF" w:rsidP="000C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F36AC">
              <w:rPr>
                <w:rFonts w:ascii="Angsana New" w:hAnsi="Angsana New"/>
                <w:sz w:val="30"/>
                <w:szCs w:val="30"/>
                <w:cs/>
              </w:rPr>
              <w:t>พื้นที่คลังเก็บสินค้า</w:t>
            </w:r>
          </w:p>
        </w:tc>
        <w:tc>
          <w:tcPr>
            <w:tcW w:w="1620" w:type="dxa"/>
            <w:vAlign w:val="center"/>
          </w:tcPr>
          <w:p w14:paraId="40DF3D0E" w14:textId="688FAE6D" w:rsidR="001229EF" w:rsidRPr="003F36AC" w:rsidRDefault="001229EF" w:rsidP="0012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6,750</w:t>
            </w:r>
          </w:p>
        </w:tc>
        <w:tc>
          <w:tcPr>
            <w:tcW w:w="236" w:type="dxa"/>
          </w:tcPr>
          <w:p w14:paraId="4F362271" w14:textId="77777777" w:rsidR="001229EF" w:rsidRPr="003F36AC" w:rsidRDefault="001229EF" w:rsidP="001229EF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62"/>
              </w:tabs>
              <w:ind w:right="3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96" w:type="dxa"/>
            <w:vAlign w:val="center"/>
          </w:tcPr>
          <w:p w14:paraId="6AD43984" w14:textId="4A69EF2A" w:rsidR="001229EF" w:rsidRPr="00770AC7" w:rsidRDefault="001229EF" w:rsidP="0077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0AC7">
              <w:rPr>
                <w:rFonts w:ascii="Angsana New" w:hAnsi="Angsana New"/>
                <w:sz w:val="30"/>
                <w:szCs w:val="30"/>
              </w:rPr>
              <w:t>6,990</w:t>
            </w:r>
          </w:p>
        </w:tc>
        <w:tc>
          <w:tcPr>
            <w:tcW w:w="236" w:type="dxa"/>
          </w:tcPr>
          <w:p w14:paraId="6AAF6F71" w14:textId="77777777" w:rsidR="001229EF" w:rsidRPr="003F36AC" w:rsidRDefault="001229EF" w:rsidP="001229EF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12" w:type="dxa"/>
            <w:vAlign w:val="center"/>
          </w:tcPr>
          <w:p w14:paraId="675330DE" w14:textId="3F6A02FE" w:rsidR="001229EF" w:rsidRPr="003F36AC" w:rsidRDefault="001229EF" w:rsidP="0077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4,754</w:t>
            </w:r>
          </w:p>
        </w:tc>
        <w:tc>
          <w:tcPr>
            <w:tcW w:w="236" w:type="dxa"/>
          </w:tcPr>
          <w:p w14:paraId="7D86A749" w14:textId="77777777" w:rsidR="001229EF" w:rsidRPr="003F36AC" w:rsidRDefault="001229EF" w:rsidP="001229EF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31CC9847" w14:textId="14D4174D" w:rsidR="001229EF" w:rsidRPr="003F36AC" w:rsidRDefault="001229EF" w:rsidP="0041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8,986</w:t>
            </w:r>
          </w:p>
        </w:tc>
      </w:tr>
      <w:tr w:rsidR="001229EF" w:rsidRPr="003F36AC" w14:paraId="49EE5310" w14:textId="77777777" w:rsidTr="00E56146">
        <w:trPr>
          <w:gridAfter w:val="1"/>
          <w:wAfter w:w="6" w:type="dxa"/>
          <w:cantSplit/>
        </w:trPr>
        <w:tc>
          <w:tcPr>
            <w:tcW w:w="2550" w:type="dxa"/>
          </w:tcPr>
          <w:p w14:paraId="79D53F06" w14:textId="77777777" w:rsidR="001229EF" w:rsidRPr="003F36AC" w:rsidRDefault="001229EF" w:rsidP="000C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F36AC">
              <w:rPr>
                <w:rFonts w:ascii="Angsana New" w:hAnsi="Angsana New"/>
                <w:sz w:val="30"/>
                <w:szCs w:val="30"/>
                <w:cs/>
              </w:rPr>
              <w:t>พื้นที่จอดรถ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4DFCEC8" w14:textId="237E50D5" w:rsidR="001229EF" w:rsidRPr="003F36AC" w:rsidRDefault="001229EF" w:rsidP="0012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190C7D0A" w14:textId="77777777" w:rsidR="001229EF" w:rsidRPr="003F36AC" w:rsidRDefault="001229EF" w:rsidP="001229EF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62"/>
              </w:tabs>
              <w:ind w:right="3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center"/>
          </w:tcPr>
          <w:p w14:paraId="0F25ACD2" w14:textId="6CDE1741" w:rsidR="001229EF" w:rsidRPr="00770AC7" w:rsidRDefault="001229EF" w:rsidP="0012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0AC7">
              <w:rPr>
                <w:rFonts w:ascii="Angsana New" w:hAnsi="Angsana New"/>
                <w:sz w:val="30"/>
                <w:szCs w:val="30"/>
              </w:rPr>
              <w:t>32</w:t>
            </w:r>
            <w:r w:rsidR="00F02719" w:rsidRPr="00770AC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14:paraId="3363B301" w14:textId="77777777" w:rsidR="001229EF" w:rsidRPr="003F36AC" w:rsidRDefault="001229EF" w:rsidP="001229EF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2D7087B" w14:textId="22426FEB" w:rsidR="001229EF" w:rsidRPr="003F36AC" w:rsidRDefault="001229EF" w:rsidP="0077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10</w:t>
            </w:r>
            <w:r w:rsidR="00F0271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14:paraId="5E6D055D" w14:textId="77777777" w:rsidR="001229EF" w:rsidRPr="003F36AC" w:rsidRDefault="001229EF" w:rsidP="001229EF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14:paraId="1773A0D9" w14:textId="5F11247F" w:rsidR="001229EF" w:rsidRPr="003F36AC" w:rsidRDefault="001229EF" w:rsidP="0041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1229EF" w:rsidRPr="003F36AC" w14:paraId="1B7971F9" w14:textId="77777777" w:rsidTr="00E56146">
        <w:trPr>
          <w:gridAfter w:val="1"/>
          <w:wAfter w:w="6" w:type="dxa"/>
          <w:cantSplit/>
        </w:trPr>
        <w:tc>
          <w:tcPr>
            <w:tcW w:w="2550" w:type="dxa"/>
          </w:tcPr>
          <w:p w14:paraId="56F5696C" w14:textId="77777777" w:rsidR="001229EF" w:rsidRPr="003F36AC" w:rsidRDefault="001229EF" w:rsidP="000C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 w:hanging="106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F36A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FDA418F" w14:textId="5A897A3B" w:rsidR="001229EF" w:rsidRPr="003F36AC" w:rsidRDefault="001229EF" w:rsidP="0012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8,608</w:t>
            </w:r>
          </w:p>
        </w:tc>
        <w:tc>
          <w:tcPr>
            <w:tcW w:w="236" w:type="dxa"/>
          </w:tcPr>
          <w:p w14:paraId="1311BEF4" w14:textId="77777777" w:rsidR="001229EF" w:rsidRPr="003F36AC" w:rsidRDefault="001229EF" w:rsidP="001229EF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2AD74C5E" w14:textId="6BE66689" w:rsidR="001229EF" w:rsidRPr="00770AC7" w:rsidRDefault="001229EF" w:rsidP="0077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0AC7">
              <w:rPr>
                <w:rFonts w:ascii="Angsana New" w:hAnsi="Angsana New"/>
                <w:sz w:val="30"/>
                <w:szCs w:val="30"/>
              </w:rPr>
              <w:t>7,31</w:t>
            </w:r>
            <w:r w:rsidR="00F02719" w:rsidRPr="00770AC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14:paraId="20996EB1" w14:textId="77777777" w:rsidR="001229EF" w:rsidRPr="003F36AC" w:rsidRDefault="001229EF" w:rsidP="001229EF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9384D26" w14:textId="62DD2CF7" w:rsidR="001229EF" w:rsidRPr="003F36AC" w:rsidRDefault="001229EF" w:rsidP="0077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5,71</w:t>
            </w:r>
            <w:r w:rsidR="00F0271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3FF48445" w14:textId="77777777" w:rsidR="001229EF" w:rsidRPr="003F36AC" w:rsidRDefault="001229EF" w:rsidP="001229EF">
            <w:pPr>
              <w:pStyle w:val="Preformatted"/>
              <w:tabs>
                <w:tab w:val="clear" w:pos="9590"/>
                <w:tab w:val="left" w:pos="1262"/>
              </w:tabs>
              <w:ind w:right="32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</w:tcPr>
          <w:p w14:paraId="22832043" w14:textId="4EAB35D7" w:rsidR="001229EF" w:rsidRPr="003F36AC" w:rsidRDefault="001229EF" w:rsidP="0041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2"/>
              </w:tabs>
              <w:ind w:left="-107" w:right="322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36AC">
              <w:rPr>
                <w:rFonts w:ascii="Angsana New" w:hAnsi="Angsana New"/>
                <w:sz w:val="30"/>
                <w:szCs w:val="30"/>
              </w:rPr>
              <w:t>10,209</w:t>
            </w:r>
          </w:p>
        </w:tc>
      </w:tr>
    </w:tbl>
    <w:p w14:paraId="1D1629D0" w14:textId="77777777" w:rsidR="0083264D" w:rsidRPr="0034748E" w:rsidRDefault="0083264D">
      <w:pPr>
        <w:rPr>
          <w:sz w:val="20"/>
          <w:szCs w:val="20"/>
        </w:rPr>
      </w:pPr>
    </w:p>
    <w:tbl>
      <w:tblPr>
        <w:tblW w:w="95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512"/>
        <w:gridCol w:w="236"/>
        <w:gridCol w:w="1636"/>
        <w:gridCol w:w="6"/>
      </w:tblGrid>
      <w:tr w:rsidR="00756F41" w:rsidRPr="00756F41" w14:paraId="56227932" w14:textId="77777777" w:rsidTr="00E56146">
        <w:trPr>
          <w:gridAfter w:val="1"/>
          <w:wAfter w:w="6" w:type="dxa"/>
          <w:trHeight w:val="20"/>
          <w:tblHeader/>
        </w:trPr>
        <w:tc>
          <w:tcPr>
            <w:tcW w:w="6134" w:type="dxa"/>
            <w:vAlign w:val="bottom"/>
          </w:tcPr>
          <w:p w14:paraId="764EC78F" w14:textId="77777777" w:rsidR="005A7F1E" w:rsidRPr="00756F41" w:rsidRDefault="005A7F1E" w:rsidP="005A7F1E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384" w:type="dxa"/>
            <w:gridSpan w:val="3"/>
            <w:tcBorders>
              <w:bottom w:val="single" w:sz="4" w:space="0" w:color="auto"/>
            </w:tcBorders>
          </w:tcPr>
          <w:p w14:paraId="474A9F3A" w14:textId="77777777" w:rsidR="005A7F1E" w:rsidRPr="00756F41" w:rsidRDefault="005A7F1E" w:rsidP="005A7F1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6F4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</w:p>
          <w:p w14:paraId="14CB4BAA" w14:textId="77777777" w:rsidR="005A7F1E" w:rsidRPr="00756F41" w:rsidRDefault="005A7F1E" w:rsidP="005A7F1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6F41">
              <w:rPr>
                <w:rFonts w:ascii="Angsana New" w:hAnsi="Angsana New" w:cs="Angsana New"/>
                <w:sz w:val="30"/>
                <w:szCs w:val="30"/>
                <w:cs/>
              </w:rPr>
              <w:t>งบการ</w:t>
            </w:r>
            <w:r w:rsidR="006E5F95" w:rsidRPr="00756F41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 w:rsidRPr="00756F41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 (พันบาท)</w:t>
            </w:r>
          </w:p>
        </w:tc>
      </w:tr>
      <w:tr w:rsidR="00756F41" w:rsidRPr="00756F41" w14:paraId="1C996F5E" w14:textId="77777777" w:rsidTr="00E56146">
        <w:trPr>
          <w:trHeight w:val="20"/>
          <w:tblHeader/>
        </w:trPr>
        <w:tc>
          <w:tcPr>
            <w:tcW w:w="6134" w:type="dxa"/>
            <w:vAlign w:val="bottom"/>
          </w:tcPr>
          <w:p w14:paraId="03905519" w14:textId="77777777" w:rsidR="001229EF" w:rsidRPr="00756F41" w:rsidRDefault="001229EF" w:rsidP="001229EF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31D6311" w14:textId="37F8C123" w:rsidR="001229EF" w:rsidRPr="00756F41" w:rsidRDefault="001229EF" w:rsidP="001229E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6F4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6E6BDA" w14:textId="77777777" w:rsidR="001229EF" w:rsidRPr="00756F41" w:rsidRDefault="001229EF" w:rsidP="001229E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2C5A86" w14:textId="6970A8AB" w:rsidR="001229EF" w:rsidRPr="00756F41" w:rsidRDefault="001229EF" w:rsidP="001229E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6F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756F41" w:rsidRPr="00756F41" w14:paraId="02D1C983" w14:textId="77777777" w:rsidTr="00E56146">
        <w:trPr>
          <w:trHeight w:val="20"/>
        </w:trPr>
        <w:tc>
          <w:tcPr>
            <w:tcW w:w="6134" w:type="dxa"/>
            <w:vAlign w:val="center"/>
          </w:tcPr>
          <w:p w14:paraId="455234D3" w14:textId="77777777" w:rsidR="001229EF" w:rsidRPr="00756F41" w:rsidRDefault="001229EF" w:rsidP="000C4E57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56F4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vAlign w:val="bottom"/>
          </w:tcPr>
          <w:p w14:paraId="7DC16E05" w14:textId="77777777" w:rsidR="001229EF" w:rsidRPr="00756F41" w:rsidRDefault="001229EF" w:rsidP="001229E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36" w:type="dxa"/>
            <w:vAlign w:val="bottom"/>
          </w:tcPr>
          <w:p w14:paraId="00A6C130" w14:textId="77777777" w:rsidR="001229EF" w:rsidRPr="00756F41" w:rsidRDefault="001229EF" w:rsidP="001229EF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184DFC39" w14:textId="77777777" w:rsidR="001229EF" w:rsidRPr="00756F41" w:rsidRDefault="001229EF" w:rsidP="001229E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756F41" w:rsidRPr="00756F41" w14:paraId="5A2736FC" w14:textId="77777777" w:rsidTr="00BC60CF">
        <w:trPr>
          <w:trHeight w:val="20"/>
        </w:trPr>
        <w:tc>
          <w:tcPr>
            <w:tcW w:w="6134" w:type="dxa"/>
            <w:vAlign w:val="center"/>
          </w:tcPr>
          <w:p w14:paraId="452C6B69" w14:textId="77777777" w:rsidR="001229EF" w:rsidRPr="00756F41" w:rsidRDefault="001229EF" w:rsidP="000C4E57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56F41">
              <w:rPr>
                <w:rFonts w:ascii="Angsana New" w:hAnsi="Angsana New"/>
                <w:sz w:val="30"/>
                <w:szCs w:val="30"/>
                <w:cs/>
              </w:rPr>
              <w:t>- ส่วนที่ครบกำหนดชำระภายในหนึ่งปี</w:t>
            </w:r>
          </w:p>
        </w:tc>
        <w:tc>
          <w:tcPr>
            <w:tcW w:w="1512" w:type="dxa"/>
            <w:vAlign w:val="bottom"/>
          </w:tcPr>
          <w:p w14:paraId="542181E9" w14:textId="1F183511" w:rsidR="001229EF" w:rsidRPr="00756F41" w:rsidRDefault="00BC60CF" w:rsidP="001229E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5,758</w:t>
            </w:r>
          </w:p>
        </w:tc>
        <w:tc>
          <w:tcPr>
            <w:tcW w:w="236" w:type="dxa"/>
            <w:vAlign w:val="bottom"/>
          </w:tcPr>
          <w:p w14:paraId="2481A9E1" w14:textId="77777777" w:rsidR="001229EF" w:rsidRPr="00756F41" w:rsidRDefault="001229EF" w:rsidP="001229E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1D5ED53D" w14:textId="7D247A73" w:rsidR="001229EF" w:rsidRPr="00756F41" w:rsidRDefault="001229EF" w:rsidP="001229E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756F41">
              <w:rPr>
                <w:rFonts w:ascii="Angsana New" w:hAnsi="Angsana New"/>
                <w:sz w:val="30"/>
                <w:szCs w:val="30"/>
                <w:lang w:eastAsia="en-US"/>
              </w:rPr>
              <w:t>6,118</w:t>
            </w:r>
          </w:p>
        </w:tc>
      </w:tr>
      <w:tr w:rsidR="00756F41" w:rsidRPr="00756F41" w14:paraId="4A4357F7" w14:textId="77777777" w:rsidTr="00BC60CF">
        <w:trPr>
          <w:trHeight w:val="20"/>
        </w:trPr>
        <w:tc>
          <w:tcPr>
            <w:tcW w:w="6134" w:type="dxa"/>
            <w:vAlign w:val="center"/>
          </w:tcPr>
          <w:p w14:paraId="2D7559BC" w14:textId="7F1E6A22" w:rsidR="001229EF" w:rsidRPr="00756F41" w:rsidRDefault="001229EF" w:rsidP="000C4E57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</w:rPr>
            </w:pPr>
            <w:r w:rsidRPr="00756F41">
              <w:rPr>
                <w:rFonts w:ascii="Angsana New" w:hAnsi="Angsana New"/>
                <w:sz w:val="30"/>
                <w:szCs w:val="30"/>
                <w:cs/>
              </w:rPr>
              <w:t xml:space="preserve">- ส่วนที่ครบกำหนดชำระในระหว่าง </w:t>
            </w:r>
            <w:r w:rsidRPr="00756F41">
              <w:rPr>
                <w:rFonts w:ascii="Angsana New" w:hAnsi="Angsana New"/>
                <w:sz w:val="30"/>
                <w:szCs w:val="30"/>
              </w:rPr>
              <w:t>2</w:t>
            </w:r>
            <w:r w:rsidRPr="00756F4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CA7618">
              <w:rPr>
                <w:rFonts w:ascii="Angsana New" w:hAnsi="Angsana New"/>
                <w:sz w:val="30"/>
                <w:szCs w:val="30"/>
              </w:rPr>
              <w:t>4</w:t>
            </w:r>
            <w:r w:rsidRPr="00756F4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A004243" w14:textId="056B38B5" w:rsidR="001229EF" w:rsidRPr="00756F41" w:rsidRDefault="00BC60CF" w:rsidP="001229E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7,323</w:t>
            </w:r>
          </w:p>
        </w:tc>
        <w:tc>
          <w:tcPr>
            <w:tcW w:w="236" w:type="dxa"/>
            <w:vAlign w:val="bottom"/>
          </w:tcPr>
          <w:p w14:paraId="46FACA53" w14:textId="77777777" w:rsidR="001229EF" w:rsidRPr="00756F41" w:rsidRDefault="001229EF" w:rsidP="001229E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vAlign w:val="bottom"/>
          </w:tcPr>
          <w:p w14:paraId="1E309EA8" w14:textId="2413910F" w:rsidR="001229EF" w:rsidRPr="00756F41" w:rsidRDefault="001229EF" w:rsidP="001229E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56F41">
              <w:rPr>
                <w:rFonts w:ascii="Angsana New" w:hAnsi="Angsana New"/>
                <w:sz w:val="30"/>
                <w:szCs w:val="30"/>
                <w:lang w:eastAsia="en-US"/>
              </w:rPr>
              <w:t>4,826</w:t>
            </w:r>
          </w:p>
        </w:tc>
      </w:tr>
      <w:tr w:rsidR="00756F41" w:rsidRPr="00756F41" w14:paraId="58DA988E" w14:textId="77777777" w:rsidTr="00BC60CF">
        <w:trPr>
          <w:trHeight w:val="20"/>
        </w:trPr>
        <w:tc>
          <w:tcPr>
            <w:tcW w:w="6134" w:type="dxa"/>
            <w:vAlign w:val="center"/>
          </w:tcPr>
          <w:p w14:paraId="14927CC5" w14:textId="77777777" w:rsidR="001229EF" w:rsidRPr="00756F41" w:rsidRDefault="001229EF" w:rsidP="000C4E57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</w:rPr>
            </w:pPr>
            <w:r w:rsidRPr="00756F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C94378" w14:textId="261F15D0" w:rsidR="001229EF" w:rsidRPr="00756F41" w:rsidRDefault="00BC60CF" w:rsidP="001229E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13,081</w:t>
            </w:r>
          </w:p>
        </w:tc>
        <w:tc>
          <w:tcPr>
            <w:tcW w:w="236" w:type="dxa"/>
            <w:vAlign w:val="bottom"/>
          </w:tcPr>
          <w:p w14:paraId="0E2E2B63" w14:textId="77777777" w:rsidR="001229EF" w:rsidRPr="00756F41" w:rsidRDefault="001229EF" w:rsidP="001229E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vAlign w:val="bottom"/>
          </w:tcPr>
          <w:p w14:paraId="1C4331CF" w14:textId="1DDCC2C9" w:rsidR="001229EF" w:rsidRPr="00756F41" w:rsidRDefault="001229EF" w:rsidP="001229E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56F41">
              <w:rPr>
                <w:rFonts w:ascii="Angsana New" w:hAnsi="Angsana New"/>
                <w:sz w:val="30"/>
                <w:szCs w:val="30"/>
                <w:lang w:eastAsia="en-US"/>
              </w:rPr>
              <w:t>10,944</w:t>
            </w:r>
          </w:p>
        </w:tc>
      </w:tr>
      <w:tr w:rsidR="00BC60CF" w:rsidRPr="00756F41" w14:paraId="27149E97" w14:textId="77777777" w:rsidTr="00BC60CF">
        <w:trPr>
          <w:trHeight w:val="20"/>
        </w:trPr>
        <w:tc>
          <w:tcPr>
            <w:tcW w:w="6134" w:type="dxa"/>
            <w:vAlign w:val="center"/>
          </w:tcPr>
          <w:p w14:paraId="551B6EEE" w14:textId="77777777" w:rsidR="00BC60CF" w:rsidRPr="00756F41" w:rsidRDefault="00BC60CF" w:rsidP="00BC60CF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</w:rPr>
            </w:pPr>
            <w:r w:rsidRPr="00756F41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87B7728" w14:textId="00B65523" w:rsidR="00BC60CF" w:rsidRPr="00756F41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6F4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1,087</w:t>
            </w:r>
            <w:r w:rsidRPr="00756F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396F313" w14:textId="77777777" w:rsidR="00BC60CF" w:rsidRPr="00756F41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vAlign w:val="bottom"/>
          </w:tcPr>
          <w:p w14:paraId="60F80CEC" w14:textId="18FA46DB" w:rsidR="00BC60CF" w:rsidRPr="00756F41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56F41">
              <w:rPr>
                <w:rFonts w:ascii="Angsana New" w:hAnsi="Angsana New"/>
                <w:sz w:val="30"/>
                <w:szCs w:val="30"/>
              </w:rPr>
              <w:t>(735)</w:t>
            </w:r>
          </w:p>
        </w:tc>
      </w:tr>
      <w:tr w:rsidR="00BC60CF" w:rsidRPr="00756F41" w14:paraId="5B6B0A58" w14:textId="77777777" w:rsidTr="00E56146">
        <w:trPr>
          <w:trHeight w:val="20"/>
        </w:trPr>
        <w:tc>
          <w:tcPr>
            <w:tcW w:w="6134" w:type="dxa"/>
            <w:vAlign w:val="center"/>
          </w:tcPr>
          <w:p w14:paraId="5D14CD10" w14:textId="77777777" w:rsidR="00BC60CF" w:rsidRPr="00756F41" w:rsidRDefault="00BC60CF" w:rsidP="00BC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F4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756F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6F41">
              <w:rPr>
                <w:rFonts w:ascii="Angsana New" w:hAnsi="Angsana New"/>
                <w:sz w:val="30"/>
                <w:szCs w:val="30"/>
                <w:cs/>
              </w:rPr>
              <w:t>- สุทธิจากดอกเบี้ยรอตัดบัญชี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0BC039" w14:textId="144F7444" w:rsidR="00BC60CF" w:rsidRPr="00756F41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11,994</w:t>
            </w:r>
          </w:p>
        </w:tc>
        <w:tc>
          <w:tcPr>
            <w:tcW w:w="236" w:type="dxa"/>
            <w:vAlign w:val="bottom"/>
          </w:tcPr>
          <w:p w14:paraId="17DA0348" w14:textId="77777777" w:rsidR="00BC60CF" w:rsidRPr="00756F41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vAlign w:val="bottom"/>
          </w:tcPr>
          <w:p w14:paraId="21BC99F5" w14:textId="03507D84" w:rsidR="00BC60CF" w:rsidRPr="00756F41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56F41">
              <w:rPr>
                <w:rFonts w:ascii="Angsana New" w:hAnsi="Angsana New"/>
                <w:sz w:val="30"/>
                <w:szCs w:val="30"/>
                <w:lang w:eastAsia="en-US"/>
              </w:rPr>
              <w:t>10,209</w:t>
            </w:r>
          </w:p>
        </w:tc>
      </w:tr>
      <w:tr w:rsidR="00BC60CF" w:rsidRPr="00756F41" w14:paraId="758EB34F" w14:textId="77777777" w:rsidTr="00E56146">
        <w:trPr>
          <w:trHeight w:val="20"/>
        </w:trPr>
        <w:tc>
          <w:tcPr>
            <w:tcW w:w="6134" w:type="dxa"/>
            <w:vAlign w:val="center"/>
          </w:tcPr>
          <w:p w14:paraId="3478B09B" w14:textId="77777777" w:rsidR="00BC60CF" w:rsidRPr="00756F41" w:rsidRDefault="00BC60CF" w:rsidP="00BC60CF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</w:rPr>
            </w:pPr>
            <w:r w:rsidRPr="00756F41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512" w:type="dxa"/>
            <w:vAlign w:val="bottom"/>
          </w:tcPr>
          <w:p w14:paraId="151BED99" w14:textId="4E1AE92D" w:rsidR="00BC60CF" w:rsidRPr="00756F41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(5,112)</w:t>
            </w:r>
          </w:p>
        </w:tc>
        <w:tc>
          <w:tcPr>
            <w:tcW w:w="236" w:type="dxa"/>
            <w:vAlign w:val="bottom"/>
          </w:tcPr>
          <w:p w14:paraId="6B76BE67" w14:textId="77777777" w:rsidR="00BC60CF" w:rsidRPr="00756F41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45735B9F" w14:textId="578A5D31" w:rsidR="00BC60CF" w:rsidRPr="00756F41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6F41">
              <w:rPr>
                <w:rFonts w:ascii="Angsana New" w:hAnsi="Angsana New"/>
                <w:sz w:val="30"/>
                <w:szCs w:val="30"/>
              </w:rPr>
              <w:t>(5,279)</w:t>
            </w:r>
          </w:p>
        </w:tc>
      </w:tr>
      <w:tr w:rsidR="00BC60CF" w:rsidRPr="00756F41" w14:paraId="33044979" w14:textId="77777777" w:rsidTr="00E56146">
        <w:trPr>
          <w:trHeight w:val="20"/>
        </w:trPr>
        <w:tc>
          <w:tcPr>
            <w:tcW w:w="6134" w:type="dxa"/>
          </w:tcPr>
          <w:p w14:paraId="7E81C1A6" w14:textId="77777777" w:rsidR="00BC60CF" w:rsidRPr="00756F41" w:rsidRDefault="00BC60CF" w:rsidP="00BC60CF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</w:rPr>
            </w:pPr>
            <w:r w:rsidRPr="00756F4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F097F" w14:textId="279E3AC4" w:rsidR="00BC60CF" w:rsidRPr="00756F41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6,882</w:t>
            </w:r>
          </w:p>
        </w:tc>
        <w:tc>
          <w:tcPr>
            <w:tcW w:w="236" w:type="dxa"/>
            <w:vAlign w:val="bottom"/>
          </w:tcPr>
          <w:p w14:paraId="374C2148" w14:textId="77777777" w:rsidR="00BC60CF" w:rsidRPr="00756F41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5A051" w14:textId="0DFD6214" w:rsidR="00BC60CF" w:rsidRPr="00756F41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56F41">
              <w:rPr>
                <w:rFonts w:ascii="Angsana New" w:hAnsi="Angsana New"/>
                <w:sz w:val="30"/>
                <w:szCs w:val="30"/>
                <w:lang w:eastAsia="en-US"/>
              </w:rPr>
              <w:t>4,930</w:t>
            </w:r>
          </w:p>
        </w:tc>
      </w:tr>
    </w:tbl>
    <w:p w14:paraId="40DA3F17" w14:textId="77777777" w:rsidR="00E56146" w:rsidRPr="00232A12" w:rsidRDefault="00E56146" w:rsidP="00584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B1A6A0" w14:textId="6AFD2D10" w:rsidR="0058499D" w:rsidRPr="00232A12" w:rsidRDefault="008B00D8" w:rsidP="00584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32A12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0424E2" w:rsidRPr="00232A12">
        <w:rPr>
          <w:rFonts w:ascii="Angsana New" w:hAnsi="Angsana New"/>
          <w:sz w:val="30"/>
          <w:szCs w:val="30"/>
          <w:cs/>
        </w:rPr>
        <w:t>ที่</w:t>
      </w:r>
      <w:r w:rsidR="00E51A28" w:rsidRPr="00232A12">
        <w:rPr>
          <w:rFonts w:ascii="Angsana New" w:hAnsi="Angsana New"/>
          <w:sz w:val="30"/>
          <w:szCs w:val="30"/>
          <w:cs/>
        </w:rPr>
        <w:t>ลดลง</w:t>
      </w:r>
      <w:r w:rsidR="00BE70DC" w:rsidRPr="00232A12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777F8A" w:rsidRPr="00232A12">
        <w:rPr>
          <w:rFonts w:ascii="Angsana New" w:hAnsi="Angsana New"/>
          <w:sz w:val="30"/>
          <w:szCs w:val="30"/>
        </w:rPr>
        <w:t>2</w:t>
      </w:r>
      <w:r w:rsidR="00F93203" w:rsidRPr="00232A12">
        <w:rPr>
          <w:rFonts w:ascii="Angsana New" w:hAnsi="Angsana New"/>
          <w:sz w:val="30"/>
          <w:szCs w:val="30"/>
        </w:rPr>
        <w:t>5</w:t>
      </w:r>
      <w:r w:rsidR="00777F8A" w:rsidRPr="00232A12">
        <w:rPr>
          <w:rFonts w:ascii="Angsana New" w:hAnsi="Angsana New"/>
          <w:sz w:val="30"/>
          <w:szCs w:val="30"/>
        </w:rPr>
        <w:t>6</w:t>
      </w:r>
      <w:r w:rsidR="000C4E57" w:rsidRPr="00232A12">
        <w:rPr>
          <w:rFonts w:ascii="Angsana New" w:hAnsi="Angsana New"/>
          <w:sz w:val="30"/>
          <w:szCs w:val="30"/>
        </w:rPr>
        <w:t>8</w:t>
      </w:r>
      <w:r w:rsidR="00933B93" w:rsidRPr="00232A12">
        <w:rPr>
          <w:rFonts w:ascii="Angsana New" w:hAnsi="Angsana New"/>
          <w:sz w:val="30"/>
          <w:szCs w:val="30"/>
          <w:cs/>
        </w:rPr>
        <w:t xml:space="preserve"> และ </w:t>
      </w:r>
      <w:r w:rsidR="00777F8A" w:rsidRPr="00232A12">
        <w:rPr>
          <w:rFonts w:ascii="Angsana New" w:hAnsi="Angsana New"/>
          <w:sz w:val="30"/>
          <w:szCs w:val="30"/>
        </w:rPr>
        <w:t>2</w:t>
      </w:r>
      <w:r w:rsidR="00F93203" w:rsidRPr="00232A12">
        <w:rPr>
          <w:rFonts w:ascii="Angsana New" w:hAnsi="Angsana New"/>
          <w:sz w:val="30"/>
          <w:szCs w:val="30"/>
        </w:rPr>
        <w:t>5</w:t>
      </w:r>
      <w:r w:rsidR="00777F8A" w:rsidRPr="00232A12">
        <w:rPr>
          <w:rFonts w:ascii="Angsana New" w:hAnsi="Angsana New"/>
          <w:sz w:val="30"/>
          <w:szCs w:val="30"/>
        </w:rPr>
        <w:t>6</w:t>
      </w:r>
      <w:r w:rsidR="000C4E57" w:rsidRPr="00232A12">
        <w:rPr>
          <w:rFonts w:ascii="Angsana New" w:hAnsi="Angsana New"/>
          <w:sz w:val="30"/>
          <w:szCs w:val="30"/>
        </w:rPr>
        <w:t>7</w:t>
      </w:r>
      <w:r w:rsidR="00BE70DC" w:rsidRPr="00232A12">
        <w:rPr>
          <w:rFonts w:ascii="Angsana New" w:hAnsi="Angsana New"/>
          <w:sz w:val="30"/>
          <w:szCs w:val="30"/>
          <w:cs/>
        </w:rPr>
        <w:t xml:space="preserve"> </w:t>
      </w:r>
      <w:r w:rsidR="000424E2" w:rsidRPr="00232A12">
        <w:rPr>
          <w:rFonts w:ascii="Angsana New" w:hAnsi="Angsana New"/>
          <w:sz w:val="30"/>
          <w:szCs w:val="30"/>
          <w:cs/>
        </w:rPr>
        <w:t>เป็นการ</w:t>
      </w:r>
      <w:r w:rsidR="00E51A28" w:rsidRPr="00232A12">
        <w:rPr>
          <w:rFonts w:ascii="Angsana New" w:hAnsi="Angsana New"/>
          <w:sz w:val="30"/>
          <w:szCs w:val="30"/>
          <w:cs/>
        </w:rPr>
        <w:t>จ่ายชำระ</w:t>
      </w:r>
      <w:r w:rsidR="007E459A" w:rsidRPr="00232A12">
        <w:rPr>
          <w:rFonts w:ascii="Angsana New" w:hAnsi="Angsana New"/>
          <w:sz w:val="30"/>
          <w:szCs w:val="30"/>
          <w:cs/>
        </w:rPr>
        <w:t>ค่าเช่า</w:t>
      </w:r>
      <w:r w:rsidR="000424E2" w:rsidRPr="00232A12">
        <w:rPr>
          <w:rFonts w:ascii="Angsana New" w:hAnsi="Angsana New"/>
          <w:sz w:val="30"/>
          <w:szCs w:val="30"/>
          <w:cs/>
        </w:rPr>
        <w:t>ตามกำหนด</w:t>
      </w:r>
    </w:p>
    <w:p w14:paraId="63522F73" w14:textId="77777777" w:rsidR="0058499D" w:rsidRPr="00232A12" w:rsidRDefault="0058499D" w:rsidP="00584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300721" w14:textId="68CD735E" w:rsidR="007A6511" w:rsidRPr="00232A12" w:rsidRDefault="0058499D" w:rsidP="00584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2A12">
        <w:rPr>
          <w:rFonts w:ascii="Angsana New" w:hAnsi="Angsana New"/>
          <w:sz w:val="30"/>
          <w:szCs w:val="30"/>
          <w:cs/>
        </w:rPr>
        <w:t xml:space="preserve">ในปี </w:t>
      </w:r>
      <w:r w:rsidR="00777F8A" w:rsidRPr="00232A12">
        <w:rPr>
          <w:rFonts w:ascii="Angsana New" w:hAnsi="Angsana New"/>
          <w:sz w:val="30"/>
          <w:szCs w:val="30"/>
        </w:rPr>
        <w:t>2</w:t>
      </w:r>
      <w:r w:rsidR="00F93203" w:rsidRPr="00232A12">
        <w:rPr>
          <w:rFonts w:ascii="Angsana New" w:hAnsi="Angsana New"/>
          <w:sz w:val="30"/>
          <w:szCs w:val="30"/>
        </w:rPr>
        <w:t>5</w:t>
      </w:r>
      <w:r w:rsidR="00777F8A" w:rsidRPr="00232A12">
        <w:rPr>
          <w:rFonts w:ascii="Angsana New" w:hAnsi="Angsana New"/>
          <w:sz w:val="30"/>
          <w:szCs w:val="30"/>
        </w:rPr>
        <w:t>64</w:t>
      </w:r>
      <w:r w:rsidR="00503D06" w:rsidRPr="00232A12">
        <w:rPr>
          <w:rFonts w:ascii="Angsana New" w:hAnsi="Angsana New"/>
          <w:sz w:val="30"/>
          <w:szCs w:val="30"/>
        </w:rPr>
        <w:t xml:space="preserve"> </w:t>
      </w:r>
      <w:r w:rsidR="00503D06" w:rsidRPr="00232A12">
        <w:rPr>
          <w:rFonts w:ascii="Angsana New" w:hAnsi="Angsana New"/>
          <w:sz w:val="30"/>
          <w:szCs w:val="30"/>
          <w:cs/>
        </w:rPr>
        <w:t xml:space="preserve">และ </w:t>
      </w:r>
      <w:r w:rsidR="00503D06" w:rsidRPr="00232A12">
        <w:rPr>
          <w:rFonts w:ascii="Angsana New" w:hAnsi="Angsana New"/>
          <w:sz w:val="30"/>
          <w:szCs w:val="30"/>
        </w:rPr>
        <w:t>2</w:t>
      </w:r>
      <w:r w:rsidR="00F93203" w:rsidRPr="00232A12">
        <w:rPr>
          <w:rFonts w:ascii="Angsana New" w:hAnsi="Angsana New"/>
          <w:sz w:val="30"/>
          <w:szCs w:val="30"/>
        </w:rPr>
        <w:t>5</w:t>
      </w:r>
      <w:r w:rsidR="00503D06" w:rsidRPr="00232A12">
        <w:rPr>
          <w:rFonts w:ascii="Angsana New" w:hAnsi="Angsana New"/>
          <w:sz w:val="30"/>
          <w:szCs w:val="30"/>
        </w:rPr>
        <w:t>66</w:t>
      </w:r>
      <w:r w:rsidRPr="00232A12">
        <w:rPr>
          <w:rFonts w:ascii="Angsana New" w:hAnsi="Angsana New"/>
          <w:sz w:val="30"/>
          <w:szCs w:val="30"/>
        </w:rPr>
        <w:t xml:space="preserve"> </w:t>
      </w:r>
      <w:r w:rsidRPr="00232A12">
        <w:rPr>
          <w:rFonts w:ascii="Angsana New" w:hAnsi="Angsana New"/>
          <w:sz w:val="30"/>
          <w:szCs w:val="30"/>
          <w:cs/>
        </w:rPr>
        <w:t>บริษัทได้ทำสัญญาเช่ายานพาหนะ</w:t>
      </w:r>
      <w:r w:rsidR="001D5153">
        <w:rPr>
          <w:rFonts w:ascii="Angsana New" w:hAnsi="Angsana New"/>
          <w:sz w:val="30"/>
          <w:szCs w:val="30"/>
        </w:rPr>
        <w:t xml:space="preserve"> 3 </w:t>
      </w:r>
      <w:r w:rsidR="00503D06" w:rsidRPr="00232A12">
        <w:rPr>
          <w:rFonts w:ascii="Angsana New" w:hAnsi="Angsana New"/>
          <w:sz w:val="30"/>
          <w:szCs w:val="30"/>
          <w:cs/>
        </w:rPr>
        <w:t>ราย</w:t>
      </w:r>
      <w:r w:rsidR="005E4F36" w:rsidRPr="00232A12">
        <w:rPr>
          <w:rFonts w:ascii="Angsana New" w:hAnsi="Angsana New"/>
          <w:sz w:val="30"/>
          <w:szCs w:val="30"/>
          <w:cs/>
        </w:rPr>
        <w:t>การ</w:t>
      </w:r>
      <w:r w:rsidRPr="00232A12">
        <w:rPr>
          <w:rFonts w:ascii="Angsana New" w:hAnsi="Angsana New"/>
          <w:sz w:val="30"/>
          <w:szCs w:val="30"/>
          <w:cs/>
        </w:rPr>
        <w:t>กับบริษัทเอกชน</w:t>
      </w:r>
      <w:r w:rsidR="001D5153">
        <w:rPr>
          <w:rFonts w:ascii="Angsana New" w:hAnsi="Angsana New"/>
          <w:sz w:val="30"/>
          <w:szCs w:val="30"/>
        </w:rPr>
        <w:t xml:space="preserve"> 2 </w:t>
      </w:r>
      <w:r w:rsidRPr="00232A12">
        <w:rPr>
          <w:rFonts w:ascii="Angsana New" w:hAnsi="Angsana New"/>
          <w:sz w:val="30"/>
          <w:szCs w:val="30"/>
          <w:cs/>
        </w:rPr>
        <w:t xml:space="preserve">แห่งเป็นระยะเวลา </w:t>
      </w:r>
      <w:r w:rsidR="00777F8A" w:rsidRPr="00232A12">
        <w:rPr>
          <w:rFonts w:ascii="Angsana New" w:hAnsi="Angsana New"/>
          <w:sz w:val="30"/>
          <w:szCs w:val="30"/>
        </w:rPr>
        <w:t>60</w:t>
      </w:r>
      <w:r w:rsidRPr="00232A12">
        <w:rPr>
          <w:rFonts w:ascii="Angsana New" w:hAnsi="Angsana New"/>
          <w:sz w:val="30"/>
          <w:szCs w:val="30"/>
        </w:rPr>
        <w:t xml:space="preserve"> </w:t>
      </w:r>
      <w:r w:rsidR="005E4F36" w:rsidRPr="00232A12">
        <w:rPr>
          <w:rFonts w:ascii="Angsana New" w:hAnsi="Angsana New"/>
          <w:sz w:val="30"/>
          <w:szCs w:val="30"/>
          <w:cs/>
        </w:rPr>
        <w:t>เดือน</w:t>
      </w:r>
      <w:r w:rsidR="00503D06" w:rsidRPr="00232A12">
        <w:rPr>
          <w:rFonts w:ascii="Angsana New" w:hAnsi="Angsana New"/>
          <w:sz w:val="30"/>
          <w:szCs w:val="30"/>
          <w:cs/>
        </w:rPr>
        <w:t xml:space="preserve">และ </w:t>
      </w:r>
      <w:r w:rsidR="00503D06" w:rsidRPr="00232A12">
        <w:rPr>
          <w:rFonts w:ascii="Angsana New" w:hAnsi="Angsana New"/>
          <w:sz w:val="30"/>
          <w:szCs w:val="30"/>
        </w:rPr>
        <w:t>48</w:t>
      </w:r>
      <w:r w:rsidR="00503D06" w:rsidRPr="00232A12">
        <w:rPr>
          <w:rFonts w:ascii="Angsana New" w:hAnsi="Angsana New"/>
          <w:sz w:val="30"/>
          <w:szCs w:val="30"/>
          <w:cs/>
        </w:rPr>
        <w:t xml:space="preserve"> เดือน ตามลำดับ</w:t>
      </w:r>
      <w:r w:rsidR="00BC5840" w:rsidRPr="00232A12">
        <w:rPr>
          <w:rFonts w:ascii="Angsana New" w:hAnsi="Angsana New"/>
          <w:sz w:val="30"/>
          <w:szCs w:val="30"/>
          <w:cs/>
        </w:rPr>
        <w:t xml:space="preserve"> </w:t>
      </w:r>
      <w:r w:rsidRPr="00232A12">
        <w:rPr>
          <w:rFonts w:ascii="Angsana New" w:hAnsi="Angsana New"/>
          <w:sz w:val="30"/>
          <w:szCs w:val="30"/>
          <w:cs/>
        </w:rPr>
        <w:t>โดยสัญญาเช่า</w:t>
      </w:r>
      <w:r w:rsidR="005E4F36" w:rsidRPr="00232A12">
        <w:rPr>
          <w:rFonts w:ascii="Angsana New" w:hAnsi="Angsana New"/>
          <w:sz w:val="30"/>
          <w:szCs w:val="30"/>
          <w:cs/>
        </w:rPr>
        <w:t>ฉบับสุดท้าย</w:t>
      </w:r>
      <w:r w:rsidRPr="00232A12">
        <w:rPr>
          <w:rFonts w:ascii="Angsana New" w:hAnsi="Angsana New"/>
          <w:sz w:val="30"/>
          <w:szCs w:val="30"/>
          <w:cs/>
        </w:rPr>
        <w:t xml:space="preserve">จะสิ้นสุดลงในปี </w:t>
      </w:r>
      <w:r w:rsidR="00955BE2" w:rsidRPr="00232A12">
        <w:rPr>
          <w:rFonts w:ascii="Angsana New" w:hAnsi="Angsana New"/>
          <w:sz w:val="30"/>
          <w:szCs w:val="30"/>
        </w:rPr>
        <w:t xml:space="preserve">2569 </w:t>
      </w:r>
      <w:r w:rsidR="00955BE2" w:rsidRPr="00232A12">
        <w:rPr>
          <w:rFonts w:ascii="Angsana New" w:hAnsi="Angsana New"/>
          <w:sz w:val="30"/>
          <w:szCs w:val="30"/>
          <w:cs/>
        </w:rPr>
        <w:t xml:space="preserve">และ </w:t>
      </w:r>
      <w:r w:rsidR="00955BE2" w:rsidRPr="00232A12">
        <w:rPr>
          <w:rFonts w:ascii="Angsana New" w:hAnsi="Angsana New"/>
          <w:sz w:val="30"/>
          <w:szCs w:val="30"/>
        </w:rPr>
        <w:t xml:space="preserve">2570 </w:t>
      </w:r>
      <w:r w:rsidR="00955BE2" w:rsidRPr="00232A12">
        <w:rPr>
          <w:rFonts w:ascii="Angsana New" w:hAnsi="Angsana New"/>
          <w:sz w:val="30"/>
          <w:szCs w:val="30"/>
          <w:cs/>
        </w:rPr>
        <w:t>ตามลำดับ</w:t>
      </w:r>
    </w:p>
    <w:p w14:paraId="4812E7FD" w14:textId="77777777" w:rsidR="00955BE2" w:rsidRPr="00232A12" w:rsidRDefault="00955BE2" w:rsidP="00584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58E41EC" w14:textId="051E5D3C" w:rsidR="00595F83" w:rsidRPr="00232A12" w:rsidRDefault="007A6511" w:rsidP="0059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2A12">
        <w:rPr>
          <w:rFonts w:ascii="Angsana New" w:hAnsi="Angsana New"/>
          <w:sz w:val="30"/>
          <w:szCs w:val="30"/>
          <w:cs/>
        </w:rPr>
        <w:t xml:space="preserve">ในปี </w:t>
      </w:r>
      <w:r w:rsidR="00777F8A" w:rsidRPr="00232A12">
        <w:rPr>
          <w:rFonts w:ascii="Angsana New" w:hAnsi="Angsana New"/>
          <w:sz w:val="30"/>
          <w:szCs w:val="30"/>
        </w:rPr>
        <w:t>2</w:t>
      </w:r>
      <w:r w:rsidR="00F93203" w:rsidRPr="00232A12">
        <w:rPr>
          <w:rFonts w:ascii="Angsana New" w:hAnsi="Angsana New"/>
          <w:sz w:val="30"/>
          <w:szCs w:val="30"/>
        </w:rPr>
        <w:t>5</w:t>
      </w:r>
      <w:r w:rsidR="00777F8A" w:rsidRPr="00232A12">
        <w:rPr>
          <w:rFonts w:ascii="Angsana New" w:hAnsi="Angsana New"/>
          <w:sz w:val="30"/>
          <w:szCs w:val="30"/>
        </w:rPr>
        <w:t>6</w:t>
      </w:r>
      <w:r w:rsidR="00CA7618">
        <w:rPr>
          <w:rFonts w:ascii="Angsana New" w:hAnsi="Angsana New"/>
          <w:sz w:val="30"/>
          <w:szCs w:val="30"/>
        </w:rPr>
        <w:t>6</w:t>
      </w:r>
      <w:r w:rsidR="00FA2EC4" w:rsidRPr="00232A12">
        <w:rPr>
          <w:rFonts w:ascii="Angsana New" w:hAnsi="Angsana New"/>
          <w:sz w:val="30"/>
          <w:szCs w:val="30"/>
        </w:rPr>
        <w:t xml:space="preserve"> </w:t>
      </w:r>
      <w:r w:rsidR="00FA2EC4" w:rsidRPr="00232A12">
        <w:rPr>
          <w:rFonts w:ascii="Angsana New" w:hAnsi="Angsana New"/>
          <w:sz w:val="30"/>
          <w:szCs w:val="30"/>
          <w:cs/>
        </w:rPr>
        <w:t xml:space="preserve">และ </w:t>
      </w:r>
      <w:r w:rsidR="00FA2EC4" w:rsidRPr="00232A12">
        <w:rPr>
          <w:rFonts w:ascii="Angsana New" w:hAnsi="Angsana New"/>
          <w:sz w:val="30"/>
          <w:szCs w:val="30"/>
        </w:rPr>
        <w:t>2567</w:t>
      </w:r>
      <w:r w:rsidRPr="00232A12">
        <w:rPr>
          <w:rFonts w:ascii="Angsana New" w:hAnsi="Angsana New"/>
          <w:sz w:val="30"/>
          <w:szCs w:val="30"/>
          <w:cs/>
        </w:rPr>
        <w:t xml:space="preserve"> บริษัทได้ทำสัญญาเช่าพื้นที่คลังสินค้ากับบริษัทเอกชนแห่งหนึ่ง</w:t>
      </w:r>
      <w:r w:rsidR="00FA5F89" w:rsidRPr="00232A12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777F8A" w:rsidRPr="00232A12">
        <w:rPr>
          <w:rFonts w:ascii="Angsana New" w:hAnsi="Angsana New"/>
          <w:sz w:val="30"/>
          <w:szCs w:val="30"/>
        </w:rPr>
        <w:t>36</w:t>
      </w:r>
      <w:r w:rsidR="00FA5F89" w:rsidRPr="00232A12">
        <w:rPr>
          <w:rFonts w:ascii="Angsana New" w:hAnsi="Angsana New"/>
          <w:sz w:val="30"/>
          <w:szCs w:val="30"/>
          <w:cs/>
        </w:rPr>
        <w:t xml:space="preserve"> เดือนโดยสัญญาเช่าดังกล่าวสิ้นสุดลงในปี </w:t>
      </w:r>
      <w:r w:rsidR="00777F8A" w:rsidRPr="00232A12">
        <w:rPr>
          <w:rFonts w:ascii="Angsana New" w:hAnsi="Angsana New"/>
          <w:sz w:val="30"/>
          <w:szCs w:val="30"/>
        </w:rPr>
        <w:t>2</w:t>
      </w:r>
      <w:r w:rsidR="00F93203" w:rsidRPr="00232A12">
        <w:rPr>
          <w:rFonts w:ascii="Angsana New" w:hAnsi="Angsana New"/>
          <w:sz w:val="30"/>
          <w:szCs w:val="30"/>
        </w:rPr>
        <w:t>5</w:t>
      </w:r>
      <w:r w:rsidR="00CA7618">
        <w:rPr>
          <w:rFonts w:ascii="Angsana New" w:hAnsi="Angsana New"/>
          <w:sz w:val="30"/>
          <w:szCs w:val="30"/>
        </w:rPr>
        <w:t xml:space="preserve">69 </w:t>
      </w:r>
      <w:r w:rsidR="00CA7618">
        <w:rPr>
          <w:rFonts w:ascii="Angsana New" w:hAnsi="Angsana New" w:hint="cs"/>
          <w:sz w:val="30"/>
          <w:szCs w:val="30"/>
          <w:cs/>
        </w:rPr>
        <w:t xml:space="preserve">(คาดว่าจะต่อสัญญาออกไปอีก </w:t>
      </w:r>
      <w:r w:rsidR="00CA7618">
        <w:rPr>
          <w:rFonts w:ascii="Angsana New" w:hAnsi="Angsana New"/>
          <w:sz w:val="30"/>
          <w:szCs w:val="30"/>
        </w:rPr>
        <w:t xml:space="preserve">36 </w:t>
      </w:r>
      <w:r w:rsidR="00CA7618">
        <w:rPr>
          <w:rFonts w:ascii="Angsana New" w:hAnsi="Angsana New" w:hint="cs"/>
          <w:sz w:val="30"/>
          <w:szCs w:val="30"/>
          <w:cs/>
        </w:rPr>
        <w:t>เดือน)</w:t>
      </w:r>
      <w:r w:rsidR="00FA2EC4" w:rsidRPr="00232A12">
        <w:rPr>
          <w:rFonts w:ascii="Angsana New" w:hAnsi="Angsana New"/>
          <w:sz w:val="30"/>
          <w:szCs w:val="30"/>
        </w:rPr>
        <w:t xml:space="preserve"> </w:t>
      </w:r>
      <w:r w:rsidR="00FA2EC4" w:rsidRPr="00232A12">
        <w:rPr>
          <w:rFonts w:ascii="Angsana New" w:hAnsi="Angsana New"/>
          <w:sz w:val="30"/>
          <w:szCs w:val="30"/>
          <w:cs/>
        </w:rPr>
        <w:t xml:space="preserve">และ </w:t>
      </w:r>
      <w:r w:rsidR="00FA2EC4" w:rsidRPr="00232A12">
        <w:rPr>
          <w:rFonts w:ascii="Angsana New" w:hAnsi="Angsana New"/>
          <w:sz w:val="30"/>
          <w:szCs w:val="30"/>
        </w:rPr>
        <w:t xml:space="preserve">2570 </w:t>
      </w:r>
      <w:r w:rsidR="00FA2EC4" w:rsidRPr="00232A12">
        <w:rPr>
          <w:rFonts w:ascii="Angsana New" w:hAnsi="Angsana New"/>
          <w:sz w:val="30"/>
          <w:szCs w:val="30"/>
          <w:cs/>
        </w:rPr>
        <w:t>ตามลำดับ</w:t>
      </w:r>
      <w:r w:rsidR="00595F83" w:rsidRPr="00232A12">
        <w:rPr>
          <w:rFonts w:ascii="Angsana New" w:hAnsi="Angsana New"/>
          <w:sz w:val="30"/>
          <w:szCs w:val="30"/>
        </w:rPr>
        <w:t xml:space="preserve"> </w:t>
      </w:r>
    </w:p>
    <w:p w14:paraId="4D83D8C5" w14:textId="77777777" w:rsidR="00595F83" w:rsidRPr="00232A12" w:rsidRDefault="00595F83" w:rsidP="00584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1FD5D5" w14:textId="173139CC" w:rsidR="00256580" w:rsidRPr="00232A12" w:rsidRDefault="0058499D" w:rsidP="00503D06">
      <w:pPr>
        <w:pStyle w:val="NoSpacing"/>
        <w:jc w:val="thaiDistribute"/>
        <w:rPr>
          <w:rFonts w:ascii="Angsana New" w:hAnsi="Angsana New"/>
          <w:szCs w:val="30"/>
        </w:rPr>
      </w:pPr>
      <w:r w:rsidRPr="00232A12">
        <w:rPr>
          <w:rFonts w:ascii="Angsana New" w:hAnsi="Angsana New"/>
          <w:szCs w:val="30"/>
          <w:cs/>
        </w:rPr>
        <w:t xml:space="preserve">ดอกเบี้ยจ่ายตัดบัญชีสำหรับปี </w:t>
      </w:r>
      <w:r w:rsidR="00777F8A" w:rsidRPr="00232A12">
        <w:rPr>
          <w:rFonts w:ascii="Angsana New" w:hAnsi="Angsana New"/>
          <w:szCs w:val="30"/>
        </w:rPr>
        <w:t>2</w:t>
      </w:r>
      <w:r w:rsidR="00F93203" w:rsidRPr="00232A12">
        <w:rPr>
          <w:rFonts w:ascii="Angsana New" w:hAnsi="Angsana New"/>
          <w:szCs w:val="30"/>
        </w:rPr>
        <w:t>5</w:t>
      </w:r>
      <w:r w:rsidR="00777F8A" w:rsidRPr="00232A12">
        <w:rPr>
          <w:rFonts w:ascii="Angsana New" w:hAnsi="Angsana New"/>
          <w:szCs w:val="30"/>
        </w:rPr>
        <w:t>6</w:t>
      </w:r>
      <w:r w:rsidR="001F7310" w:rsidRPr="00232A12">
        <w:rPr>
          <w:rFonts w:ascii="Angsana New" w:hAnsi="Angsana New"/>
          <w:szCs w:val="30"/>
        </w:rPr>
        <w:t>8</w:t>
      </w:r>
      <w:r w:rsidR="00933B93" w:rsidRPr="00232A12">
        <w:rPr>
          <w:rFonts w:ascii="Angsana New" w:hAnsi="Angsana New"/>
          <w:szCs w:val="30"/>
        </w:rPr>
        <w:t xml:space="preserve"> </w:t>
      </w:r>
      <w:r w:rsidR="00933B93" w:rsidRPr="00232A12">
        <w:rPr>
          <w:rFonts w:ascii="Angsana New" w:hAnsi="Angsana New"/>
          <w:szCs w:val="30"/>
          <w:cs/>
        </w:rPr>
        <w:t xml:space="preserve">และ </w:t>
      </w:r>
      <w:r w:rsidR="00777F8A" w:rsidRPr="00232A12">
        <w:rPr>
          <w:rFonts w:ascii="Angsana New" w:hAnsi="Angsana New"/>
          <w:szCs w:val="30"/>
        </w:rPr>
        <w:t>2</w:t>
      </w:r>
      <w:r w:rsidR="00F93203" w:rsidRPr="00232A12">
        <w:rPr>
          <w:rFonts w:ascii="Angsana New" w:hAnsi="Angsana New"/>
          <w:szCs w:val="30"/>
        </w:rPr>
        <w:t>5</w:t>
      </w:r>
      <w:r w:rsidR="00777F8A" w:rsidRPr="00232A12">
        <w:rPr>
          <w:rFonts w:ascii="Angsana New" w:hAnsi="Angsana New"/>
          <w:szCs w:val="30"/>
        </w:rPr>
        <w:t>6</w:t>
      </w:r>
      <w:r w:rsidR="001F7310" w:rsidRPr="00232A12">
        <w:rPr>
          <w:rFonts w:ascii="Angsana New" w:hAnsi="Angsana New"/>
          <w:szCs w:val="30"/>
        </w:rPr>
        <w:t>7</w:t>
      </w:r>
      <w:r w:rsidRPr="00232A12">
        <w:rPr>
          <w:rFonts w:ascii="Angsana New" w:hAnsi="Angsana New"/>
          <w:szCs w:val="30"/>
          <w:cs/>
        </w:rPr>
        <w:t xml:space="preserve"> ซึ่งถูกแสดงรายการเป็นส่วนหนึ่งของ </w:t>
      </w:r>
      <w:r w:rsidRPr="00232A12">
        <w:rPr>
          <w:rFonts w:ascii="Angsana New" w:hAnsi="Angsana New"/>
          <w:szCs w:val="30"/>
        </w:rPr>
        <w:t>“</w:t>
      </w:r>
      <w:r w:rsidRPr="00232A12">
        <w:rPr>
          <w:rFonts w:ascii="Angsana New" w:hAnsi="Angsana New"/>
          <w:szCs w:val="30"/>
          <w:cs/>
        </w:rPr>
        <w:t>ต้นทุนทางการเงิน</w:t>
      </w:r>
      <w:r w:rsidRPr="00232A12">
        <w:rPr>
          <w:rFonts w:ascii="Angsana New" w:hAnsi="Angsana New"/>
          <w:szCs w:val="30"/>
        </w:rPr>
        <w:t>”</w:t>
      </w:r>
      <w:r w:rsidRPr="00232A12">
        <w:rPr>
          <w:rFonts w:ascii="Angsana New" w:hAnsi="Angsana New"/>
          <w:szCs w:val="30"/>
          <w:cs/>
        </w:rPr>
        <w:t xml:space="preserve"> ในงบกำไรขาดทุนเบ็ดเสร็จมีจำนวนเงินประมาณ</w:t>
      </w:r>
      <w:r w:rsidRPr="00232A12">
        <w:rPr>
          <w:rFonts w:ascii="Angsana New" w:hAnsi="Angsana New"/>
          <w:szCs w:val="30"/>
        </w:rPr>
        <w:t xml:space="preserve"> </w:t>
      </w:r>
      <w:r w:rsidR="00777F8A" w:rsidRPr="00232A12">
        <w:rPr>
          <w:rFonts w:ascii="Angsana New" w:hAnsi="Angsana New"/>
          <w:szCs w:val="30"/>
        </w:rPr>
        <w:t>0</w:t>
      </w:r>
      <w:r w:rsidR="0097711D" w:rsidRPr="00232A12">
        <w:rPr>
          <w:rFonts w:ascii="Angsana New" w:hAnsi="Angsana New"/>
          <w:szCs w:val="30"/>
          <w:cs/>
        </w:rPr>
        <w:t>.</w:t>
      </w:r>
      <w:r w:rsidR="00890E7E" w:rsidRPr="00232A12">
        <w:rPr>
          <w:rFonts w:ascii="Angsana New" w:hAnsi="Angsana New"/>
          <w:szCs w:val="30"/>
        </w:rPr>
        <w:t>54</w:t>
      </w:r>
      <w:r w:rsidRPr="00232A12">
        <w:rPr>
          <w:rFonts w:ascii="Angsana New" w:hAnsi="Angsana New"/>
          <w:szCs w:val="30"/>
          <w:cs/>
        </w:rPr>
        <w:t xml:space="preserve"> ล้านบาทและ </w:t>
      </w:r>
      <w:r w:rsidR="001F7310" w:rsidRPr="00232A12">
        <w:rPr>
          <w:rFonts w:ascii="Angsana New" w:hAnsi="Angsana New"/>
          <w:szCs w:val="30"/>
        </w:rPr>
        <w:t>0.67</w:t>
      </w:r>
      <w:r w:rsidR="00C83C8A" w:rsidRPr="00232A12">
        <w:rPr>
          <w:rFonts w:ascii="Angsana New" w:hAnsi="Angsana New"/>
          <w:szCs w:val="30"/>
        </w:rPr>
        <w:t xml:space="preserve"> </w:t>
      </w:r>
      <w:r w:rsidRPr="00232A12">
        <w:rPr>
          <w:rFonts w:ascii="Angsana New" w:hAnsi="Angsana New"/>
          <w:szCs w:val="30"/>
          <w:cs/>
        </w:rPr>
        <w:t>ล้านบาท</w:t>
      </w:r>
      <w:r w:rsidR="00557E3A" w:rsidRPr="00232A12">
        <w:rPr>
          <w:rFonts w:ascii="Angsana New" w:hAnsi="Angsana New"/>
          <w:szCs w:val="30"/>
          <w:cs/>
        </w:rPr>
        <w:t xml:space="preserve"> </w:t>
      </w:r>
      <w:r w:rsidRPr="00232A12">
        <w:rPr>
          <w:rFonts w:ascii="Angsana New" w:hAnsi="Angsana New"/>
          <w:szCs w:val="30"/>
          <w:cs/>
        </w:rPr>
        <w:t>ตามลำดับ</w:t>
      </w:r>
    </w:p>
    <w:p w14:paraId="0B046841" w14:textId="77777777" w:rsidR="00232A12" w:rsidRDefault="00232A12" w:rsidP="00503D06">
      <w:pPr>
        <w:pStyle w:val="NoSpacing"/>
        <w:jc w:val="thaiDistribute"/>
        <w:rPr>
          <w:rFonts w:ascii="Angsana New" w:hAnsi="Angsana New"/>
          <w:szCs w:val="30"/>
        </w:rPr>
      </w:pPr>
    </w:p>
    <w:p w14:paraId="3E204265" w14:textId="77777777" w:rsidR="00232A12" w:rsidRDefault="00232A12" w:rsidP="00503D06">
      <w:pPr>
        <w:pStyle w:val="NoSpacing"/>
        <w:jc w:val="thaiDistribute"/>
        <w:rPr>
          <w:rFonts w:ascii="Angsana New" w:hAnsi="Angsana New"/>
          <w:szCs w:val="30"/>
        </w:rPr>
      </w:pPr>
    </w:p>
    <w:p w14:paraId="73795D4A" w14:textId="77777777" w:rsidR="00232A12" w:rsidRDefault="00232A12" w:rsidP="00503D06">
      <w:pPr>
        <w:pStyle w:val="NoSpacing"/>
        <w:jc w:val="thaiDistribute"/>
        <w:rPr>
          <w:rFonts w:ascii="Angsana New" w:hAnsi="Angsana New"/>
          <w:szCs w:val="30"/>
        </w:rPr>
      </w:pPr>
    </w:p>
    <w:p w14:paraId="2A9E1B3A" w14:textId="77777777" w:rsidR="00232A12" w:rsidRDefault="00232A12" w:rsidP="00503D06">
      <w:pPr>
        <w:pStyle w:val="NoSpacing"/>
        <w:jc w:val="thaiDistribute"/>
        <w:rPr>
          <w:rFonts w:ascii="Angsana New" w:hAnsi="Angsana New"/>
          <w:szCs w:val="30"/>
        </w:rPr>
      </w:pPr>
    </w:p>
    <w:p w14:paraId="779FC7B0" w14:textId="77777777" w:rsidR="00232A12" w:rsidRDefault="00232A12" w:rsidP="00503D06">
      <w:pPr>
        <w:pStyle w:val="NoSpacing"/>
        <w:jc w:val="thaiDistribute"/>
        <w:rPr>
          <w:rFonts w:ascii="Angsana New" w:hAnsi="Angsana New"/>
          <w:szCs w:val="30"/>
        </w:rPr>
      </w:pPr>
    </w:p>
    <w:p w14:paraId="2988D213" w14:textId="77777777" w:rsidR="00232A12" w:rsidRDefault="00232A12" w:rsidP="00503D06">
      <w:pPr>
        <w:pStyle w:val="NoSpacing"/>
        <w:jc w:val="thaiDistribute"/>
        <w:rPr>
          <w:rFonts w:ascii="Angsana New" w:hAnsi="Angsana New"/>
          <w:szCs w:val="30"/>
        </w:rPr>
      </w:pPr>
    </w:p>
    <w:p w14:paraId="0EF416E7" w14:textId="77777777" w:rsidR="00232A12" w:rsidRDefault="00232A12" w:rsidP="00503D06">
      <w:pPr>
        <w:pStyle w:val="NoSpacing"/>
        <w:jc w:val="thaiDistribute"/>
        <w:rPr>
          <w:rFonts w:ascii="Angsana New" w:hAnsi="Angsana New"/>
          <w:szCs w:val="30"/>
        </w:rPr>
      </w:pPr>
    </w:p>
    <w:p w14:paraId="5BB1A453" w14:textId="77777777" w:rsidR="00232A12" w:rsidRDefault="00232A12" w:rsidP="00503D06">
      <w:pPr>
        <w:pStyle w:val="NoSpacing"/>
        <w:jc w:val="thaiDistribute"/>
        <w:rPr>
          <w:rFonts w:ascii="Angsana New" w:hAnsi="Angsana New"/>
          <w:szCs w:val="30"/>
        </w:rPr>
      </w:pPr>
    </w:p>
    <w:p w14:paraId="340B535A" w14:textId="77777777" w:rsidR="00232A12" w:rsidRPr="00232A12" w:rsidRDefault="00232A12" w:rsidP="00503D06">
      <w:pPr>
        <w:pStyle w:val="NoSpacing"/>
        <w:jc w:val="thaiDistribute"/>
        <w:rPr>
          <w:rFonts w:ascii="Angsana New" w:hAnsi="Angsana New"/>
          <w:szCs w:val="30"/>
          <w:cs/>
        </w:rPr>
      </w:pPr>
    </w:p>
    <w:p w14:paraId="29ADC5D4" w14:textId="33737895" w:rsidR="006136B1" w:rsidRPr="00232A12" w:rsidRDefault="006136B1" w:rsidP="00902F6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32A12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หนี้สินผลประโยชน์</w:t>
      </w:r>
      <w:r w:rsidR="00E56146" w:rsidRPr="00232A12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232A12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7E3B9FC9" w14:textId="77777777" w:rsidR="00E56146" w:rsidRPr="00232A12" w:rsidRDefault="00E56146" w:rsidP="00E56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8B1C60" w14:textId="271F8319" w:rsidR="006136B1" w:rsidRPr="00232A12" w:rsidRDefault="006136B1" w:rsidP="006136B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10"/>
          <w:szCs w:val="30"/>
        </w:rPr>
      </w:pPr>
      <w:r w:rsidRPr="00232A12">
        <w:rPr>
          <w:rFonts w:ascii="Angsana New" w:hAnsi="Angsana New"/>
          <w:spacing w:val="-10"/>
          <w:szCs w:val="30"/>
          <w:cs/>
        </w:rPr>
        <w:t>รายการเคลื่อนไหวของหนี้สินผลประโยชน์</w:t>
      </w:r>
      <w:r w:rsidR="001F7310" w:rsidRPr="00232A12">
        <w:rPr>
          <w:rFonts w:ascii="Angsana New" w:hAnsi="Angsana New"/>
          <w:spacing w:val="-10"/>
          <w:szCs w:val="30"/>
          <w:cs/>
        </w:rPr>
        <w:t>ของ</w:t>
      </w:r>
      <w:r w:rsidRPr="00232A12">
        <w:rPr>
          <w:rFonts w:ascii="Angsana New" w:hAnsi="Angsana New"/>
          <w:spacing w:val="-10"/>
          <w:szCs w:val="30"/>
          <w:cs/>
        </w:rPr>
        <w:t xml:space="preserve">พนักงานสำหรับปีสิ้นสุดวันที่ </w:t>
      </w:r>
      <w:r w:rsidR="00777F8A" w:rsidRPr="00232A12">
        <w:rPr>
          <w:rFonts w:ascii="Angsana New" w:hAnsi="Angsana New"/>
          <w:spacing w:val="-10"/>
          <w:szCs w:val="30"/>
        </w:rPr>
        <w:t>31</w:t>
      </w:r>
      <w:r w:rsidRPr="00232A12">
        <w:rPr>
          <w:rFonts w:ascii="Angsana New" w:hAnsi="Angsana New"/>
          <w:spacing w:val="-10"/>
          <w:szCs w:val="30"/>
        </w:rPr>
        <w:t xml:space="preserve"> </w:t>
      </w:r>
      <w:r w:rsidRPr="00232A12">
        <w:rPr>
          <w:rFonts w:ascii="Angsana New" w:hAnsi="Angsana New"/>
          <w:spacing w:val="-10"/>
          <w:szCs w:val="30"/>
          <w:cs/>
        </w:rPr>
        <w:t xml:space="preserve">ธันวาคม </w:t>
      </w:r>
      <w:r w:rsidR="00777F8A" w:rsidRPr="00232A12">
        <w:rPr>
          <w:rFonts w:ascii="Angsana New" w:hAnsi="Angsana New"/>
          <w:spacing w:val="-10"/>
          <w:szCs w:val="30"/>
        </w:rPr>
        <w:t>2</w:t>
      </w:r>
      <w:r w:rsidR="00F93203" w:rsidRPr="00232A12">
        <w:rPr>
          <w:rFonts w:ascii="Angsana New" w:hAnsi="Angsana New"/>
          <w:spacing w:val="-10"/>
          <w:szCs w:val="30"/>
        </w:rPr>
        <w:t>5</w:t>
      </w:r>
      <w:r w:rsidR="00777F8A" w:rsidRPr="00232A12">
        <w:rPr>
          <w:rFonts w:ascii="Angsana New" w:hAnsi="Angsana New"/>
          <w:spacing w:val="-10"/>
          <w:szCs w:val="30"/>
        </w:rPr>
        <w:t>6</w:t>
      </w:r>
      <w:r w:rsidR="001229EF" w:rsidRPr="00232A12">
        <w:rPr>
          <w:rFonts w:ascii="Angsana New" w:hAnsi="Angsana New"/>
          <w:spacing w:val="-10"/>
          <w:szCs w:val="30"/>
        </w:rPr>
        <w:t>8</w:t>
      </w:r>
      <w:r w:rsidR="00933B93" w:rsidRPr="00232A12">
        <w:rPr>
          <w:rFonts w:ascii="Angsana New" w:hAnsi="Angsana New"/>
          <w:spacing w:val="-10"/>
          <w:szCs w:val="30"/>
        </w:rPr>
        <w:t xml:space="preserve"> </w:t>
      </w:r>
      <w:r w:rsidR="00933B93" w:rsidRPr="00232A12">
        <w:rPr>
          <w:rFonts w:ascii="Angsana New" w:hAnsi="Angsana New"/>
          <w:spacing w:val="-10"/>
          <w:szCs w:val="30"/>
          <w:cs/>
        </w:rPr>
        <w:t xml:space="preserve">และ </w:t>
      </w:r>
      <w:r w:rsidR="00777F8A" w:rsidRPr="00232A12">
        <w:rPr>
          <w:rFonts w:ascii="Angsana New" w:hAnsi="Angsana New"/>
          <w:spacing w:val="-10"/>
          <w:szCs w:val="30"/>
        </w:rPr>
        <w:t>2</w:t>
      </w:r>
      <w:r w:rsidR="00F93203" w:rsidRPr="00232A12">
        <w:rPr>
          <w:rFonts w:ascii="Angsana New" w:hAnsi="Angsana New"/>
          <w:spacing w:val="-10"/>
          <w:szCs w:val="30"/>
        </w:rPr>
        <w:t>5</w:t>
      </w:r>
      <w:r w:rsidR="00777F8A" w:rsidRPr="00232A12">
        <w:rPr>
          <w:rFonts w:ascii="Angsana New" w:hAnsi="Angsana New"/>
          <w:spacing w:val="-10"/>
          <w:szCs w:val="30"/>
        </w:rPr>
        <w:t>6</w:t>
      </w:r>
      <w:r w:rsidR="001229EF" w:rsidRPr="00232A12">
        <w:rPr>
          <w:rFonts w:ascii="Angsana New" w:hAnsi="Angsana New"/>
          <w:spacing w:val="-10"/>
          <w:szCs w:val="30"/>
        </w:rPr>
        <w:t>7</w:t>
      </w:r>
      <w:r w:rsidRPr="00232A12">
        <w:rPr>
          <w:rFonts w:ascii="Angsana New" w:hAnsi="Angsana New"/>
          <w:spacing w:val="-10"/>
          <w:szCs w:val="30"/>
        </w:rPr>
        <w:t xml:space="preserve"> </w:t>
      </w:r>
      <w:r w:rsidRPr="00232A12">
        <w:rPr>
          <w:rFonts w:ascii="Angsana New" w:hAnsi="Angsana New"/>
          <w:spacing w:val="-10"/>
          <w:szCs w:val="30"/>
          <w:cs/>
        </w:rPr>
        <w:t>มีดังนี้</w:t>
      </w:r>
    </w:p>
    <w:p w14:paraId="15CC57DC" w14:textId="77777777" w:rsidR="006E5EB5" w:rsidRPr="00232A12" w:rsidRDefault="006E5EB5" w:rsidP="00F548A7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770"/>
        <w:gridCol w:w="1037"/>
        <w:gridCol w:w="284"/>
        <w:gridCol w:w="1041"/>
        <w:gridCol w:w="283"/>
        <w:gridCol w:w="1037"/>
        <w:gridCol w:w="238"/>
        <w:gridCol w:w="1029"/>
        <w:gridCol w:w="8"/>
      </w:tblGrid>
      <w:tr w:rsidR="00AE2960" w:rsidRPr="00AE2960" w14:paraId="71BCC18D" w14:textId="77777777" w:rsidTr="00CA0456">
        <w:tc>
          <w:tcPr>
            <w:tcW w:w="4770" w:type="dxa"/>
            <w:vAlign w:val="bottom"/>
          </w:tcPr>
          <w:p w14:paraId="5B534340" w14:textId="77777777" w:rsidR="00C66A3B" w:rsidRPr="00AE2960" w:rsidRDefault="00C66A3B" w:rsidP="00276601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957" w:type="dxa"/>
            <w:gridSpan w:val="8"/>
            <w:tcBorders>
              <w:bottom w:val="single" w:sz="4" w:space="0" w:color="auto"/>
            </w:tcBorders>
            <w:vAlign w:val="bottom"/>
          </w:tcPr>
          <w:p w14:paraId="2447CE29" w14:textId="77777777" w:rsidR="00C66A3B" w:rsidRPr="00AE2960" w:rsidRDefault="00C66A3B" w:rsidP="00276601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AE2960">
              <w:rPr>
                <w:rFonts w:ascii="Angsana New" w:hAnsi="Angsana New"/>
                <w:szCs w:val="30"/>
                <w:cs/>
              </w:rPr>
              <w:t>พันบาท</w:t>
            </w:r>
          </w:p>
        </w:tc>
      </w:tr>
      <w:tr w:rsidR="00AE2960" w:rsidRPr="00AE2960" w14:paraId="37CB1973" w14:textId="77777777" w:rsidTr="00CA0456">
        <w:trPr>
          <w:gridAfter w:val="1"/>
          <w:wAfter w:w="8" w:type="dxa"/>
        </w:trPr>
        <w:tc>
          <w:tcPr>
            <w:tcW w:w="4770" w:type="dxa"/>
            <w:vAlign w:val="bottom"/>
          </w:tcPr>
          <w:p w14:paraId="715A2313" w14:textId="77777777" w:rsidR="00C66A3B" w:rsidRPr="00AE2960" w:rsidRDefault="00C66A3B" w:rsidP="00C66A3B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3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07CA0" w14:textId="77777777" w:rsidR="00C66A3B" w:rsidRPr="00AE2960" w:rsidRDefault="00C66A3B" w:rsidP="00C66A3B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AE2960">
              <w:rPr>
                <w:rFonts w:ascii="Angsana New" w:hAnsi="Angsana New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FB9CF2D" w14:textId="77777777" w:rsidR="00C66A3B" w:rsidRPr="00AE2960" w:rsidRDefault="00C66A3B" w:rsidP="00C66A3B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4DF55F" w14:textId="77777777" w:rsidR="00C66A3B" w:rsidRPr="00AE2960" w:rsidRDefault="00C66A3B" w:rsidP="00C66A3B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AE2960">
              <w:rPr>
                <w:rFonts w:ascii="Angsana New" w:hAnsi="Angsana New"/>
                <w:szCs w:val="30"/>
                <w:cs/>
              </w:rPr>
              <w:t>งบการเงินเฉพาะกิจการ</w:t>
            </w:r>
          </w:p>
        </w:tc>
      </w:tr>
      <w:tr w:rsidR="00AE2960" w:rsidRPr="00AE2960" w14:paraId="0332402D" w14:textId="77777777" w:rsidTr="00CA0456">
        <w:tc>
          <w:tcPr>
            <w:tcW w:w="4770" w:type="dxa"/>
            <w:vAlign w:val="bottom"/>
          </w:tcPr>
          <w:p w14:paraId="059C25C0" w14:textId="77777777" w:rsidR="001229EF" w:rsidRPr="00AE2960" w:rsidRDefault="001229EF" w:rsidP="001229EF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0E97A" w14:textId="535C91AE" w:rsidR="001229EF" w:rsidRPr="00AE2960" w:rsidRDefault="001229EF" w:rsidP="001229EF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AE2960">
              <w:rPr>
                <w:rFonts w:ascii="Angsana New" w:hAnsi="Angsana New"/>
                <w:szCs w:val="30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E9C608" w14:textId="77777777" w:rsidR="001229EF" w:rsidRPr="00AE2960" w:rsidRDefault="001229EF" w:rsidP="001229EF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F2382" w14:textId="543C84A5" w:rsidR="001229EF" w:rsidRPr="00AE2960" w:rsidRDefault="001229EF" w:rsidP="001229EF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AE2960">
              <w:rPr>
                <w:rFonts w:ascii="Angsana New" w:hAnsi="Angsana New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4DE1FCC8" w14:textId="77777777" w:rsidR="001229EF" w:rsidRPr="00AE2960" w:rsidRDefault="001229EF" w:rsidP="001229EF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B543A" w14:textId="3AC52341" w:rsidR="001229EF" w:rsidRPr="00AE2960" w:rsidRDefault="001229EF" w:rsidP="001229EF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AE2960">
              <w:rPr>
                <w:rFonts w:ascii="Angsana New" w:hAnsi="Angsana New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4CB3186" w14:textId="77777777" w:rsidR="001229EF" w:rsidRPr="00AE2960" w:rsidRDefault="001229EF" w:rsidP="001229EF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7D6A5" w14:textId="7ECA3370" w:rsidR="001229EF" w:rsidRPr="00AE2960" w:rsidRDefault="001229EF" w:rsidP="0007378C">
            <w:pPr>
              <w:pStyle w:val="NoSpacing"/>
              <w:tabs>
                <w:tab w:val="clear" w:pos="907"/>
                <w:tab w:val="left" w:pos="862"/>
              </w:tabs>
              <w:jc w:val="center"/>
              <w:rPr>
                <w:rFonts w:ascii="Angsana New" w:hAnsi="Angsana New"/>
                <w:szCs w:val="30"/>
              </w:rPr>
            </w:pPr>
            <w:r w:rsidRPr="00AE2960">
              <w:rPr>
                <w:rFonts w:ascii="Angsana New" w:hAnsi="Angsana New"/>
                <w:szCs w:val="30"/>
              </w:rPr>
              <w:t>2567</w:t>
            </w:r>
          </w:p>
        </w:tc>
      </w:tr>
      <w:tr w:rsidR="00AE2960" w:rsidRPr="00AE2960" w14:paraId="4D503C21" w14:textId="77777777" w:rsidTr="00CA0456">
        <w:tc>
          <w:tcPr>
            <w:tcW w:w="4770" w:type="dxa"/>
            <w:vAlign w:val="bottom"/>
          </w:tcPr>
          <w:p w14:paraId="304C369A" w14:textId="3CF9D0FE" w:rsidR="001229EF" w:rsidRPr="00AE2960" w:rsidRDefault="001229EF" w:rsidP="001F7310">
            <w:pPr>
              <w:pStyle w:val="NoSpacing"/>
              <w:tabs>
                <w:tab w:val="clear" w:pos="227"/>
              </w:tabs>
              <w:ind w:hanging="108"/>
              <w:rPr>
                <w:rFonts w:ascii="Angsana New" w:hAnsi="Angsana New"/>
                <w:szCs w:val="30"/>
              </w:rPr>
            </w:pPr>
            <w:r w:rsidRPr="00AE2960">
              <w:rPr>
                <w:rFonts w:ascii="Angsana New" w:hAnsi="Angsana New"/>
                <w:szCs w:val="30"/>
                <w:cs/>
              </w:rPr>
              <w:t xml:space="preserve">หนี้สินผลประโยชน์ของพนักงาน ณ วันที่ </w:t>
            </w:r>
            <w:r w:rsidRPr="00AE2960">
              <w:rPr>
                <w:rFonts w:ascii="Angsana New" w:hAnsi="Angsana New"/>
                <w:szCs w:val="30"/>
              </w:rPr>
              <w:t xml:space="preserve">1 </w:t>
            </w:r>
            <w:r w:rsidRPr="00AE2960">
              <w:rPr>
                <w:rFonts w:ascii="Angsana New" w:hAnsi="Angsana New"/>
                <w:szCs w:val="30"/>
                <w:cs/>
              </w:rPr>
              <w:t>มกราคม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78BDB" w14:textId="3335BB17" w:rsidR="001229EF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19,846</w:t>
            </w:r>
          </w:p>
        </w:tc>
        <w:tc>
          <w:tcPr>
            <w:tcW w:w="284" w:type="dxa"/>
          </w:tcPr>
          <w:p w14:paraId="461D4F90" w14:textId="77777777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21CA7" w14:textId="5BDC6FD2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17,280</w:t>
            </w:r>
          </w:p>
        </w:tc>
        <w:tc>
          <w:tcPr>
            <w:tcW w:w="283" w:type="dxa"/>
          </w:tcPr>
          <w:p w14:paraId="33922E9A" w14:textId="77777777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28E35" w14:textId="1A126564" w:rsidR="001229EF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18,041</w:t>
            </w:r>
          </w:p>
        </w:tc>
        <w:tc>
          <w:tcPr>
            <w:tcW w:w="238" w:type="dxa"/>
          </w:tcPr>
          <w:p w14:paraId="04E64CF1" w14:textId="77777777" w:rsidR="001229EF" w:rsidRPr="00AE2960" w:rsidRDefault="001229EF" w:rsidP="0012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26A2F" w14:textId="42FFA53B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15,667</w:t>
            </w:r>
          </w:p>
        </w:tc>
      </w:tr>
      <w:tr w:rsidR="00AE2960" w:rsidRPr="00AE2960" w14:paraId="0D7BFD16" w14:textId="77777777" w:rsidTr="00CA0456">
        <w:tc>
          <w:tcPr>
            <w:tcW w:w="4770" w:type="dxa"/>
            <w:vAlign w:val="bottom"/>
          </w:tcPr>
          <w:p w14:paraId="43FC8232" w14:textId="77777777" w:rsidR="001229EF" w:rsidRPr="00AE2960" w:rsidRDefault="001229EF" w:rsidP="00E56146">
            <w:pPr>
              <w:pStyle w:val="NoSpacing"/>
              <w:tabs>
                <w:tab w:val="clear" w:pos="227"/>
              </w:tabs>
              <w:ind w:hanging="108"/>
              <w:rPr>
                <w:rFonts w:ascii="Angsana New" w:hAnsi="Angsana New"/>
                <w:szCs w:val="30"/>
                <w:cs/>
              </w:rPr>
            </w:pPr>
            <w:r w:rsidRPr="00AE2960">
              <w:rPr>
                <w:rFonts w:ascii="Angsana New" w:hAnsi="Angsana New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37" w:type="dxa"/>
            <w:vAlign w:val="bottom"/>
          </w:tcPr>
          <w:p w14:paraId="491BA137" w14:textId="267EB12C" w:rsidR="001229EF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3,078</w:t>
            </w:r>
          </w:p>
        </w:tc>
        <w:tc>
          <w:tcPr>
            <w:tcW w:w="284" w:type="dxa"/>
          </w:tcPr>
          <w:p w14:paraId="440487C8" w14:textId="77777777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1" w:type="dxa"/>
            <w:vAlign w:val="bottom"/>
          </w:tcPr>
          <w:p w14:paraId="7CD9E476" w14:textId="4E9D5407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2,870</w:t>
            </w:r>
          </w:p>
        </w:tc>
        <w:tc>
          <w:tcPr>
            <w:tcW w:w="283" w:type="dxa"/>
          </w:tcPr>
          <w:p w14:paraId="4E1E76C8" w14:textId="77777777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1BFB080" w14:textId="3DE6AD99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2,</w:t>
            </w:r>
            <w:r w:rsidR="00AE2960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38" w:type="dxa"/>
          </w:tcPr>
          <w:p w14:paraId="31E2C9CF" w14:textId="77777777" w:rsidR="001229EF" w:rsidRPr="00AE2960" w:rsidRDefault="001229EF" w:rsidP="0012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464E397" w14:textId="17331AF8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2,717</w:t>
            </w:r>
          </w:p>
        </w:tc>
      </w:tr>
      <w:tr w:rsidR="00AE2960" w:rsidRPr="00AE2960" w14:paraId="766D4838" w14:textId="77777777" w:rsidTr="00CA0456">
        <w:tc>
          <w:tcPr>
            <w:tcW w:w="4770" w:type="dxa"/>
            <w:vAlign w:val="bottom"/>
          </w:tcPr>
          <w:p w14:paraId="68A8F7AD" w14:textId="77777777" w:rsidR="001229EF" w:rsidRPr="00AE2960" w:rsidRDefault="001229EF" w:rsidP="00E56146">
            <w:pPr>
              <w:pStyle w:val="NoSpacing"/>
              <w:tabs>
                <w:tab w:val="clear" w:pos="227"/>
              </w:tabs>
              <w:ind w:hanging="108"/>
              <w:rPr>
                <w:rFonts w:ascii="Angsana New" w:hAnsi="Angsana New"/>
                <w:szCs w:val="30"/>
                <w:cs/>
              </w:rPr>
            </w:pPr>
            <w:r w:rsidRPr="00AE2960">
              <w:rPr>
                <w:rFonts w:ascii="Angsana New" w:hAnsi="Angsana New"/>
                <w:szCs w:val="30"/>
                <w:cs/>
              </w:rPr>
              <w:t>ต้นทุนดอกเบี้ย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5329B03" w14:textId="2E6714F9" w:rsidR="001229EF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84" w:type="dxa"/>
          </w:tcPr>
          <w:p w14:paraId="7171A2E5" w14:textId="77777777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2F831F1B" w14:textId="0DD0EC84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3" w:type="dxa"/>
          </w:tcPr>
          <w:p w14:paraId="544D28A6" w14:textId="77777777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F1D39FA" w14:textId="465FCE85" w:rsidR="001229EF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38" w:type="dxa"/>
          </w:tcPr>
          <w:p w14:paraId="0F460537" w14:textId="77777777" w:rsidR="001229EF" w:rsidRPr="00AE2960" w:rsidRDefault="001229EF" w:rsidP="0012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vAlign w:val="bottom"/>
          </w:tcPr>
          <w:p w14:paraId="0C42B6D9" w14:textId="3D8CE11D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AE2960" w:rsidRPr="00AE2960" w14:paraId="15E4F6E7" w14:textId="77777777" w:rsidTr="00CA0456">
        <w:tc>
          <w:tcPr>
            <w:tcW w:w="4770" w:type="dxa"/>
            <w:vAlign w:val="bottom"/>
          </w:tcPr>
          <w:p w14:paraId="7EA0E09A" w14:textId="11038F5F" w:rsidR="001229EF" w:rsidRPr="00AE2960" w:rsidRDefault="001229EF" w:rsidP="001F7310">
            <w:pPr>
              <w:pStyle w:val="NoSpacing"/>
              <w:tabs>
                <w:tab w:val="clear" w:pos="227"/>
              </w:tabs>
              <w:ind w:hanging="108"/>
              <w:rPr>
                <w:rFonts w:ascii="Angsana New" w:hAnsi="Angsana New"/>
                <w:szCs w:val="30"/>
                <w:cs/>
              </w:rPr>
            </w:pPr>
            <w:r w:rsidRPr="00AE2960">
              <w:rPr>
                <w:rFonts w:ascii="Angsana New" w:hAnsi="Angsana New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57CC3" w14:textId="732D8CC9" w:rsidR="001229EF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3,407</w:t>
            </w:r>
          </w:p>
        </w:tc>
        <w:tc>
          <w:tcPr>
            <w:tcW w:w="284" w:type="dxa"/>
          </w:tcPr>
          <w:p w14:paraId="252038C2" w14:textId="77777777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E1DF3" w14:textId="73EA0333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3,318</w:t>
            </w:r>
          </w:p>
        </w:tc>
        <w:tc>
          <w:tcPr>
            <w:tcW w:w="283" w:type="dxa"/>
          </w:tcPr>
          <w:p w14:paraId="643FEB50" w14:textId="77777777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33575" w14:textId="198B35C8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3,</w:t>
            </w:r>
            <w:r w:rsidR="00AE2960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38" w:type="dxa"/>
          </w:tcPr>
          <w:p w14:paraId="5E96715D" w14:textId="77777777" w:rsidR="001229EF" w:rsidRPr="00AE2960" w:rsidRDefault="001229EF" w:rsidP="00122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7EEE7" w14:textId="302182D6" w:rsidR="001229EF" w:rsidRPr="00AE2960" w:rsidRDefault="001229EF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3,126</w:t>
            </w:r>
          </w:p>
        </w:tc>
      </w:tr>
      <w:tr w:rsidR="00AE2960" w:rsidRPr="00AE2960" w14:paraId="2B196712" w14:textId="77777777" w:rsidTr="00CA0456">
        <w:tc>
          <w:tcPr>
            <w:tcW w:w="4770" w:type="dxa"/>
            <w:vAlign w:val="bottom"/>
          </w:tcPr>
          <w:p w14:paraId="73FEC08A" w14:textId="79D75C8C" w:rsidR="00AE2960" w:rsidRPr="00AE2960" w:rsidRDefault="00AE2960" w:rsidP="00AE2960">
            <w:pPr>
              <w:pStyle w:val="NoSpacing"/>
              <w:tabs>
                <w:tab w:val="clear" w:pos="227"/>
              </w:tabs>
              <w:ind w:hanging="108"/>
              <w:rPr>
                <w:rFonts w:ascii="Angsana New" w:hAnsi="Angsana New"/>
                <w:szCs w:val="30"/>
                <w:cs/>
              </w:rPr>
            </w:pPr>
            <w:r w:rsidRPr="00AE2960">
              <w:rPr>
                <w:rFonts w:ascii="Angsana New" w:hAnsi="Angsana New"/>
                <w:szCs w:val="30"/>
                <w:cs/>
              </w:rPr>
              <w:t>กำไรจากการวัดมูลค่าใหม่ตามหลักคณิตศาสตร์ประกันภัย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F2D5C5B" w14:textId="75842448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(7,866)</w:t>
            </w:r>
          </w:p>
        </w:tc>
        <w:tc>
          <w:tcPr>
            <w:tcW w:w="284" w:type="dxa"/>
          </w:tcPr>
          <w:p w14:paraId="5A3CCA07" w14:textId="77777777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691F4682" w14:textId="4B0C2C42" w:rsidR="00AE2960" w:rsidRPr="00AE2960" w:rsidRDefault="00AE2960" w:rsidP="00AE2960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907"/>
                <w:tab w:val="left" w:pos="1262"/>
              </w:tabs>
              <w:ind w:right="153"/>
              <w:rPr>
                <w:rFonts w:hAnsi="Angsana New"/>
                <w:sz w:val="30"/>
                <w:szCs w:val="30"/>
                <w:lang w:val="en-US"/>
              </w:rPr>
            </w:pPr>
            <w:r w:rsidRPr="00AE2960">
              <w:rPr>
                <w:rFonts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AE2960">
              <w:rPr>
                <w:rFonts w:hAnsi="Angsana New"/>
                <w:sz w:val="30"/>
                <w:szCs w:val="30"/>
                <w:lang w:val="en-US"/>
              </w:rPr>
              <w:t xml:space="preserve"> </w:t>
            </w:r>
            <w:r w:rsidRPr="00AE2960">
              <w:rPr>
                <w:rFonts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E2960">
              <w:rPr>
                <w:rFonts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FE0CC81" w14:textId="77777777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E12648E" w14:textId="3D44336E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(7,866)</w:t>
            </w:r>
          </w:p>
        </w:tc>
        <w:tc>
          <w:tcPr>
            <w:tcW w:w="238" w:type="dxa"/>
          </w:tcPr>
          <w:p w14:paraId="42A86072" w14:textId="77777777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</w:tcBorders>
            <w:vAlign w:val="bottom"/>
          </w:tcPr>
          <w:p w14:paraId="5088CC7B" w14:textId="3509B3B7" w:rsidR="00AE2960" w:rsidRPr="00AE2960" w:rsidRDefault="00AE2960" w:rsidP="00AE2960">
            <w:pPr>
              <w:pStyle w:val="NoSpacing"/>
              <w:tabs>
                <w:tab w:val="clear" w:pos="907"/>
                <w:tab w:val="left" w:pos="862"/>
              </w:tabs>
              <w:jc w:val="center"/>
              <w:rPr>
                <w:rFonts w:ascii="Angsana New" w:hAnsi="Angsana New"/>
                <w:szCs w:val="30"/>
              </w:rPr>
            </w:pPr>
            <w:r w:rsidRPr="00AE2960">
              <w:rPr>
                <w:rFonts w:ascii="Angsana New" w:hAnsi="Angsana New"/>
                <w:szCs w:val="30"/>
              </w:rPr>
              <w:t>-</w:t>
            </w:r>
          </w:p>
        </w:tc>
      </w:tr>
      <w:tr w:rsidR="00AE2960" w:rsidRPr="00AE2960" w14:paraId="1DA70E68" w14:textId="77777777" w:rsidTr="00CA0456">
        <w:tc>
          <w:tcPr>
            <w:tcW w:w="4770" w:type="dxa"/>
            <w:vAlign w:val="bottom"/>
          </w:tcPr>
          <w:p w14:paraId="0BE0AD60" w14:textId="77777777" w:rsidR="00AE2960" w:rsidRPr="00AE2960" w:rsidRDefault="00AE2960" w:rsidP="00AE2960">
            <w:pPr>
              <w:pStyle w:val="NoSpacing"/>
              <w:tabs>
                <w:tab w:val="clear" w:pos="227"/>
              </w:tabs>
              <w:ind w:hanging="108"/>
              <w:rPr>
                <w:rFonts w:ascii="Angsana New" w:hAnsi="Angsana New"/>
                <w:szCs w:val="30"/>
                <w:cs/>
              </w:rPr>
            </w:pPr>
            <w:r w:rsidRPr="00AE2960">
              <w:rPr>
                <w:rFonts w:ascii="Angsana New" w:hAnsi="Angsana New"/>
                <w:szCs w:val="30"/>
                <w:cs/>
              </w:rPr>
              <w:t>ผลประโยชน์ของพนักงานที่จ่ายชำระในระหว่างปี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567EADB" w14:textId="6970D42B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1,004</w:t>
            </w:r>
            <w:r w:rsidRPr="00AE29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EA9A921" w14:textId="77777777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DCA1B1A" w14:textId="3B27A2B6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(752)</w:t>
            </w:r>
          </w:p>
        </w:tc>
        <w:tc>
          <w:tcPr>
            <w:tcW w:w="283" w:type="dxa"/>
          </w:tcPr>
          <w:p w14:paraId="1D7E6C32" w14:textId="77777777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609730A" w14:textId="7424573A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1,004</w:t>
            </w:r>
            <w:r w:rsidRPr="00AE29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038EF4F1" w14:textId="77777777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vAlign w:val="bottom"/>
          </w:tcPr>
          <w:p w14:paraId="1E577EC5" w14:textId="1B194615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(752)</w:t>
            </w:r>
          </w:p>
        </w:tc>
      </w:tr>
      <w:tr w:rsidR="00AE2960" w:rsidRPr="00AE2960" w14:paraId="39DF9DAF" w14:textId="77777777" w:rsidTr="00CA0456">
        <w:trPr>
          <w:trHeight w:val="215"/>
        </w:trPr>
        <w:tc>
          <w:tcPr>
            <w:tcW w:w="4770" w:type="dxa"/>
            <w:vAlign w:val="bottom"/>
          </w:tcPr>
          <w:p w14:paraId="36D5B719" w14:textId="08D39E1F" w:rsidR="00AE2960" w:rsidRPr="00AE2960" w:rsidRDefault="00AE2960" w:rsidP="00AE2960">
            <w:pPr>
              <w:pStyle w:val="NoSpacing"/>
              <w:ind w:hanging="108"/>
              <w:rPr>
                <w:rFonts w:ascii="Angsana New" w:hAnsi="Angsana New"/>
                <w:szCs w:val="30"/>
              </w:rPr>
            </w:pPr>
            <w:r w:rsidRPr="00AE2960">
              <w:rPr>
                <w:rFonts w:ascii="Angsana New" w:hAnsi="Angsana New"/>
                <w:szCs w:val="30"/>
                <w:cs/>
              </w:rPr>
              <w:t xml:space="preserve">หนี้สินผลประโยชน์ของพนักงาน ณ วันที่ </w:t>
            </w:r>
            <w:r w:rsidRPr="00AE2960">
              <w:rPr>
                <w:rFonts w:ascii="Angsana New" w:hAnsi="Angsana New"/>
                <w:szCs w:val="30"/>
              </w:rPr>
              <w:t>31</w:t>
            </w:r>
            <w:r w:rsidRPr="00AE2960">
              <w:rPr>
                <w:rFonts w:ascii="Angsana New" w:hAnsi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E0862" w14:textId="5991B1B7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E29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84" w:type="dxa"/>
          </w:tcPr>
          <w:p w14:paraId="43F46A53" w14:textId="77777777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FBA03" w14:textId="2C0E51AD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19,846</w:t>
            </w:r>
          </w:p>
        </w:tc>
        <w:tc>
          <w:tcPr>
            <w:tcW w:w="283" w:type="dxa"/>
          </w:tcPr>
          <w:p w14:paraId="14AFBFFD" w14:textId="77777777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4F78C" w14:textId="44E774FE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E29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38" w:type="dxa"/>
          </w:tcPr>
          <w:p w14:paraId="7D7976E5" w14:textId="77777777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32282" w14:textId="5CCEEB9F" w:rsidR="00AE2960" w:rsidRPr="00AE2960" w:rsidRDefault="00AE2960" w:rsidP="00AE29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2960">
              <w:rPr>
                <w:rFonts w:ascii="Angsana New" w:hAnsi="Angsana New"/>
                <w:sz w:val="30"/>
                <w:szCs w:val="30"/>
              </w:rPr>
              <w:t>18,041</w:t>
            </w:r>
          </w:p>
        </w:tc>
      </w:tr>
    </w:tbl>
    <w:p w14:paraId="1FF98D03" w14:textId="77777777" w:rsidR="001F7310" w:rsidRPr="00232A12" w:rsidRDefault="001F7310" w:rsidP="001F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58E1C8" w14:textId="3CDDB1C4" w:rsidR="001F7310" w:rsidRPr="00232A12" w:rsidRDefault="001F7310" w:rsidP="001F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2A12">
        <w:rPr>
          <w:rFonts w:ascii="Angsana New" w:hAnsi="Angsana New"/>
          <w:sz w:val="30"/>
          <w:szCs w:val="30"/>
          <w:cs/>
        </w:rPr>
        <w:t xml:space="preserve">กำไรจากการวัดมูลค่าใหม่ตามหลักคณิตศาสตร์ประกันภัยสำหรับปี </w:t>
      </w:r>
      <w:r w:rsidRPr="00232A12">
        <w:rPr>
          <w:rFonts w:ascii="Angsana New" w:hAnsi="Angsana New"/>
          <w:sz w:val="30"/>
          <w:szCs w:val="30"/>
        </w:rPr>
        <w:t>2568</w:t>
      </w:r>
      <w:r w:rsidRPr="00232A12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32DABE2D" w14:textId="77777777" w:rsidR="001F7310" w:rsidRPr="00232A12" w:rsidRDefault="001F7310" w:rsidP="001F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2A12">
        <w:rPr>
          <w:rFonts w:ascii="Angsana New" w:hAnsi="Angsana New"/>
          <w:sz w:val="30"/>
          <w:szCs w:val="30"/>
          <w:cs/>
        </w:rPr>
        <w:t xml:space="preserve">-  กำไรจากการปรับปรุงประสบการณ์ </w:t>
      </w:r>
      <w:r w:rsidRPr="00232A12">
        <w:rPr>
          <w:rFonts w:ascii="Angsana New" w:hAnsi="Angsana New"/>
          <w:sz w:val="30"/>
          <w:szCs w:val="30"/>
        </w:rPr>
        <w:t>9,981</w:t>
      </w:r>
      <w:r w:rsidRPr="00232A12">
        <w:rPr>
          <w:rFonts w:ascii="Angsana New" w:hAnsi="Angsana New"/>
          <w:sz w:val="30"/>
          <w:szCs w:val="30"/>
          <w:cs/>
        </w:rPr>
        <w:t xml:space="preserve"> พันบาท</w:t>
      </w:r>
    </w:p>
    <w:p w14:paraId="0CBE9C64" w14:textId="77777777" w:rsidR="001F7310" w:rsidRPr="00232A12" w:rsidRDefault="001F7310" w:rsidP="001F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2A12">
        <w:rPr>
          <w:rFonts w:ascii="Angsana New" w:hAnsi="Angsana New"/>
          <w:sz w:val="30"/>
          <w:szCs w:val="30"/>
          <w:cs/>
        </w:rPr>
        <w:t xml:space="preserve">-  กำไรจากการการเปลี่ยนแปลงสมมติฐานด้านการเงิน </w:t>
      </w:r>
      <w:r w:rsidRPr="00232A12">
        <w:rPr>
          <w:rFonts w:ascii="Angsana New" w:hAnsi="Angsana New"/>
          <w:sz w:val="30"/>
          <w:szCs w:val="30"/>
        </w:rPr>
        <w:t>61</w:t>
      </w:r>
      <w:r w:rsidRPr="00232A12">
        <w:rPr>
          <w:rFonts w:ascii="Angsana New" w:hAnsi="Angsana New"/>
          <w:sz w:val="30"/>
          <w:szCs w:val="30"/>
          <w:cs/>
        </w:rPr>
        <w:t xml:space="preserve"> พันบาท</w:t>
      </w:r>
    </w:p>
    <w:p w14:paraId="07826C38" w14:textId="77777777" w:rsidR="001F7310" w:rsidRPr="00232A12" w:rsidRDefault="001F7310" w:rsidP="001F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2A12">
        <w:rPr>
          <w:rFonts w:ascii="Angsana New" w:hAnsi="Angsana New"/>
          <w:sz w:val="30"/>
          <w:szCs w:val="30"/>
          <w:cs/>
        </w:rPr>
        <w:t xml:space="preserve">-  ขาดทุนจากการการเปลี่ยนแปลงสมมติฐานด้านประชากรศาสตร์ </w:t>
      </w:r>
      <w:r w:rsidRPr="00232A12">
        <w:rPr>
          <w:rFonts w:ascii="Angsana New" w:hAnsi="Angsana New"/>
          <w:sz w:val="30"/>
          <w:szCs w:val="30"/>
        </w:rPr>
        <w:t>2,176</w:t>
      </w:r>
      <w:r w:rsidRPr="00232A12">
        <w:rPr>
          <w:rFonts w:ascii="Angsana New" w:hAnsi="Angsana New"/>
          <w:sz w:val="30"/>
          <w:szCs w:val="30"/>
          <w:cs/>
        </w:rPr>
        <w:t xml:space="preserve"> พันบาท</w:t>
      </w:r>
    </w:p>
    <w:p w14:paraId="6EF36B2E" w14:textId="77777777" w:rsidR="001F7310" w:rsidRPr="00232A12" w:rsidRDefault="001F7310" w:rsidP="00276601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738E76D1" w14:textId="77777777" w:rsidR="001F7310" w:rsidRPr="00232A12" w:rsidRDefault="001F7310" w:rsidP="001F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2A12">
        <w:rPr>
          <w:rFonts w:ascii="Angsana New" w:hAnsi="Angsana New"/>
          <w:sz w:val="30"/>
          <w:szCs w:val="30"/>
          <w:cs/>
        </w:rPr>
        <w:t xml:space="preserve">สมมติฐานที่สำคัญที่ใช้ในการคำนวณหนี้สินผลประโยชน์ของพนักงานในปี </w:t>
      </w:r>
      <w:r w:rsidRPr="00232A12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232A12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232A12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232A12">
        <w:rPr>
          <w:rFonts w:ascii="Angsana New" w:hAnsi="Angsana New"/>
          <w:sz w:val="30"/>
          <w:szCs w:val="30"/>
          <w:cs/>
        </w:rPr>
        <w:t>มีดังนี้</w:t>
      </w:r>
    </w:p>
    <w:p w14:paraId="6028C13E" w14:textId="60A36EFB" w:rsidR="008A024B" w:rsidRPr="00232A12" w:rsidRDefault="008A024B" w:rsidP="008A024B">
      <w:pPr>
        <w:pStyle w:val="BodyText2"/>
        <w:ind w:left="0" w:right="-18" w:firstLine="0"/>
        <w:jc w:val="thaiDistribute"/>
        <w:rPr>
          <w:rFonts w:ascii="Angsana New" w:hAnsi="Angsana New"/>
          <w:spacing w:val="-6"/>
          <w:sz w:val="30"/>
          <w:szCs w:val="30"/>
        </w:rPr>
      </w:pPr>
      <w:r w:rsidRPr="00232A12">
        <w:rPr>
          <w:rFonts w:ascii="Angsana New" w:hAnsi="Angsana New"/>
          <w:spacing w:val="-6"/>
          <w:sz w:val="30"/>
          <w:szCs w:val="30"/>
          <w:cs/>
        </w:rPr>
        <w:t>อัตราคิดลด</w:t>
      </w:r>
      <w:r w:rsidRPr="00232A12">
        <w:rPr>
          <w:rFonts w:ascii="Angsana New" w:hAnsi="Angsana New"/>
          <w:spacing w:val="-6"/>
          <w:sz w:val="30"/>
          <w:szCs w:val="30"/>
          <w:cs/>
        </w:rPr>
        <w:tab/>
      </w:r>
      <w:r w:rsidRPr="00232A12">
        <w:rPr>
          <w:rFonts w:ascii="Angsana New" w:hAnsi="Angsana New"/>
          <w:spacing w:val="-6"/>
          <w:sz w:val="30"/>
          <w:szCs w:val="30"/>
          <w:cs/>
        </w:rPr>
        <w:tab/>
      </w:r>
      <w:r w:rsidRPr="00232A12">
        <w:rPr>
          <w:rFonts w:ascii="Angsana New" w:hAnsi="Angsana New"/>
          <w:spacing w:val="-6"/>
          <w:sz w:val="30"/>
          <w:szCs w:val="30"/>
        </w:rPr>
        <w:t xml:space="preserve">            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ร้อยละ </w:t>
      </w:r>
      <w:r w:rsidRPr="00232A12">
        <w:rPr>
          <w:rFonts w:ascii="Angsana New" w:hAnsi="Angsana New"/>
          <w:spacing w:val="-6"/>
          <w:sz w:val="30"/>
          <w:szCs w:val="30"/>
        </w:rPr>
        <w:t>2.48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232A12">
        <w:rPr>
          <w:rFonts w:ascii="Angsana New" w:hAnsi="Angsana New"/>
          <w:spacing w:val="-6"/>
          <w:sz w:val="30"/>
          <w:szCs w:val="30"/>
        </w:rPr>
        <w:t xml:space="preserve">2.43 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ต่อปีสำหรับปี </w:t>
      </w:r>
      <w:r w:rsidRPr="00232A12">
        <w:rPr>
          <w:rFonts w:ascii="Angsana New" w:hAnsi="Angsana New"/>
          <w:spacing w:val="-6"/>
          <w:sz w:val="30"/>
          <w:szCs w:val="30"/>
        </w:rPr>
        <w:t xml:space="preserve">2568 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และร้อยละ </w:t>
      </w:r>
      <w:r w:rsidRPr="00232A12">
        <w:rPr>
          <w:rFonts w:ascii="Angsana New" w:hAnsi="Angsana New"/>
          <w:spacing w:val="-6"/>
          <w:sz w:val="30"/>
          <w:szCs w:val="30"/>
        </w:rPr>
        <w:t>2.39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232A12">
        <w:rPr>
          <w:rFonts w:ascii="Angsana New" w:hAnsi="Angsana New"/>
          <w:spacing w:val="-6"/>
          <w:sz w:val="30"/>
          <w:szCs w:val="30"/>
        </w:rPr>
        <w:t xml:space="preserve">2.43 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ต่อปีสำหรับปี </w:t>
      </w:r>
      <w:r w:rsidRPr="00232A12">
        <w:rPr>
          <w:rFonts w:ascii="Angsana New" w:hAnsi="Angsana New"/>
          <w:spacing w:val="-6"/>
          <w:sz w:val="30"/>
          <w:szCs w:val="30"/>
        </w:rPr>
        <w:t>2567</w:t>
      </w:r>
      <w:r w:rsidRPr="00232A12">
        <w:rPr>
          <w:rFonts w:ascii="Angsana New" w:hAnsi="Angsana New"/>
          <w:spacing w:val="-6"/>
          <w:sz w:val="30"/>
          <w:szCs w:val="30"/>
          <w:cs/>
        </w:rPr>
        <w:t>อัตราการขึ้นเงินเดือน</w:t>
      </w:r>
      <w:r w:rsidRPr="00232A12">
        <w:rPr>
          <w:rFonts w:ascii="Angsana New" w:hAnsi="Angsana New"/>
          <w:spacing w:val="-6"/>
          <w:sz w:val="30"/>
          <w:szCs w:val="30"/>
          <w:cs/>
        </w:rPr>
        <w:tab/>
      </w:r>
      <w:r w:rsidRPr="00232A12">
        <w:rPr>
          <w:rFonts w:ascii="Angsana New" w:hAnsi="Angsana New"/>
          <w:spacing w:val="-6"/>
          <w:sz w:val="30"/>
          <w:szCs w:val="30"/>
        </w:rPr>
        <w:t xml:space="preserve">            </w:t>
      </w:r>
      <w:r w:rsidRPr="00232A12">
        <w:rPr>
          <w:rFonts w:ascii="Angsana New" w:hAnsi="Angsana New"/>
          <w:spacing w:val="-6"/>
          <w:sz w:val="30"/>
          <w:szCs w:val="30"/>
          <w:cs/>
        </w:rPr>
        <w:t>ร้อยละ</w:t>
      </w:r>
      <w:r w:rsidRPr="00232A12">
        <w:rPr>
          <w:rFonts w:ascii="Angsana New" w:hAnsi="Angsana New"/>
          <w:spacing w:val="-6"/>
          <w:sz w:val="30"/>
          <w:szCs w:val="30"/>
        </w:rPr>
        <w:t xml:space="preserve"> 3 - 5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 ต่อปี</w:t>
      </w:r>
    </w:p>
    <w:p w14:paraId="168A45A3" w14:textId="78E58D50" w:rsidR="008A024B" w:rsidRPr="00232A12" w:rsidRDefault="008A024B" w:rsidP="008A024B">
      <w:pPr>
        <w:pStyle w:val="BodyText2"/>
        <w:ind w:left="0" w:firstLine="0"/>
        <w:jc w:val="thaiDistribute"/>
        <w:rPr>
          <w:rFonts w:ascii="Angsana New" w:hAnsi="Angsana New"/>
          <w:spacing w:val="-6"/>
          <w:sz w:val="30"/>
          <w:szCs w:val="30"/>
        </w:rPr>
      </w:pPr>
      <w:r w:rsidRPr="00232A12">
        <w:rPr>
          <w:rFonts w:ascii="Angsana New" w:hAnsi="Angsana New"/>
          <w:spacing w:val="-6"/>
          <w:sz w:val="30"/>
          <w:szCs w:val="30"/>
          <w:cs/>
        </w:rPr>
        <w:t>อัตราการหมุนเวียนของพนักงาน</w:t>
      </w:r>
      <w:r w:rsidRPr="00232A12">
        <w:rPr>
          <w:rFonts w:ascii="Angsana New" w:hAnsi="Angsana New"/>
          <w:spacing w:val="-6"/>
          <w:sz w:val="30"/>
          <w:szCs w:val="30"/>
        </w:rPr>
        <w:t xml:space="preserve">    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ร้อยละ </w:t>
      </w:r>
      <w:r w:rsidRPr="00232A12">
        <w:rPr>
          <w:rFonts w:ascii="Angsana New" w:hAnsi="Angsana New"/>
          <w:spacing w:val="-6"/>
          <w:sz w:val="30"/>
          <w:szCs w:val="30"/>
        </w:rPr>
        <w:t>0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 - </w:t>
      </w:r>
      <w:r w:rsidRPr="00232A12">
        <w:rPr>
          <w:rFonts w:ascii="Angsana New" w:hAnsi="Angsana New"/>
          <w:spacing w:val="-6"/>
          <w:sz w:val="30"/>
          <w:szCs w:val="30"/>
        </w:rPr>
        <w:t xml:space="preserve">26 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ต่อปีสำหรับปี </w:t>
      </w:r>
      <w:r w:rsidRPr="00232A12">
        <w:rPr>
          <w:rFonts w:ascii="Angsana New" w:hAnsi="Angsana New"/>
          <w:spacing w:val="-6"/>
          <w:sz w:val="30"/>
          <w:szCs w:val="30"/>
        </w:rPr>
        <w:t>2568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 และร้อยละ </w:t>
      </w:r>
      <w:r w:rsidRPr="00232A12">
        <w:rPr>
          <w:rFonts w:ascii="Angsana New" w:hAnsi="Angsana New"/>
          <w:spacing w:val="-6"/>
          <w:sz w:val="30"/>
          <w:szCs w:val="30"/>
        </w:rPr>
        <w:t>0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 - </w:t>
      </w:r>
      <w:r w:rsidRPr="00232A12">
        <w:rPr>
          <w:rFonts w:ascii="Angsana New" w:hAnsi="Angsana New"/>
          <w:spacing w:val="-6"/>
          <w:sz w:val="30"/>
          <w:szCs w:val="30"/>
        </w:rPr>
        <w:t xml:space="preserve">30 </w:t>
      </w:r>
      <w:r w:rsidRPr="00232A12">
        <w:rPr>
          <w:rFonts w:ascii="Angsana New" w:hAnsi="Angsana New"/>
          <w:spacing w:val="-6"/>
          <w:sz w:val="30"/>
          <w:szCs w:val="30"/>
          <w:cs/>
        </w:rPr>
        <w:t xml:space="preserve">ต่อปีสำหรับปี </w:t>
      </w:r>
      <w:r w:rsidRPr="00232A12">
        <w:rPr>
          <w:rFonts w:ascii="Angsana New" w:hAnsi="Angsana New"/>
          <w:spacing w:val="-6"/>
          <w:sz w:val="30"/>
          <w:szCs w:val="30"/>
        </w:rPr>
        <w:t>2567</w:t>
      </w:r>
    </w:p>
    <w:p w14:paraId="0276A463" w14:textId="77777777" w:rsidR="00232A12" w:rsidRDefault="00232A12" w:rsidP="008A024B">
      <w:pPr>
        <w:pStyle w:val="BodyText2"/>
        <w:ind w:left="0" w:firstLine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9EA46C6" w14:textId="77777777" w:rsidR="00232A12" w:rsidRDefault="00232A12" w:rsidP="008A024B">
      <w:pPr>
        <w:pStyle w:val="BodyText2"/>
        <w:ind w:left="0" w:firstLine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32A5088" w14:textId="77777777" w:rsidR="00232A12" w:rsidRDefault="00232A12" w:rsidP="008A024B">
      <w:pPr>
        <w:pStyle w:val="BodyText2"/>
        <w:ind w:left="0" w:firstLine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BE91BF0" w14:textId="77777777" w:rsidR="00232A12" w:rsidRDefault="00232A12" w:rsidP="008A024B">
      <w:pPr>
        <w:pStyle w:val="BodyText2"/>
        <w:ind w:left="0" w:firstLine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7F5028B" w14:textId="77777777" w:rsidR="00232A12" w:rsidRDefault="00232A12" w:rsidP="008A024B">
      <w:pPr>
        <w:pStyle w:val="BodyText2"/>
        <w:ind w:left="0" w:firstLine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35EFB4E" w14:textId="77777777" w:rsidR="00232A12" w:rsidRPr="00232A12" w:rsidRDefault="00232A12" w:rsidP="008A024B">
      <w:pPr>
        <w:pStyle w:val="BodyText2"/>
        <w:ind w:left="0" w:firstLine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F089E72" w14:textId="77777777" w:rsidR="001F7310" w:rsidRPr="00232A12" w:rsidRDefault="001F7310" w:rsidP="001F7310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232A12">
        <w:rPr>
          <w:rFonts w:ascii="Angsana New" w:hAnsi="Angsana New"/>
          <w:sz w:val="30"/>
          <w:szCs w:val="30"/>
          <w:cs/>
        </w:rPr>
        <w:lastRenderedPageBreak/>
        <w:t>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ซึ่งอาศัยข้อมูลตามรายงานการคำนวณของนักคณิตศาสตร์ประกันภัยดังนี้</w:t>
      </w:r>
    </w:p>
    <w:p w14:paraId="0E801F42" w14:textId="77777777" w:rsidR="00232A12" w:rsidRPr="00232A12" w:rsidRDefault="00232A12" w:rsidP="00062B36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283"/>
        <w:gridCol w:w="962"/>
        <w:gridCol w:w="253"/>
        <w:gridCol w:w="828"/>
        <w:gridCol w:w="253"/>
        <w:gridCol w:w="905"/>
        <w:gridCol w:w="252"/>
        <w:gridCol w:w="942"/>
      </w:tblGrid>
      <w:tr w:rsidR="00310B23" w:rsidRPr="00F25AD4" w14:paraId="43133A0F" w14:textId="77777777" w:rsidTr="00310B23">
        <w:tc>
          <w:tcPr>
            <w:tcW w:w="4928" w:type="dxa"/>
            <w:vAlign w:val="bottom"/>
          </w:tcPr>
          <w:p w14:paraId="5C9299AE" w14:textId="77777777" w:rsidR="00310B23" w:rsidRPr="00F25AD4" w:rsidRDefault="00310B23" w:rsidP="004C19FA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83" w:type="dxa"/>
          </w:tcPr>
          <w:p w14:paraId="7F1E9261" w14:textId="77777777" w:rsidR="00310B23" w:rsidRPr="00F25AD4" w:rsidRDefault="00310B23" w:rsidP="004C19FA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395" w:type="dxa"/>
            <w:gridSpan w:val="7"/>
            <w:tcBorders>
              <w:bottom w:val="single" w:sz="4" w:space="0" w:color="auto"/>
            </w:tcBorders>
          </w:tcPr>
          <w:p w14:paraId="52E2A233" w14:textId="77777777" w:rsidR="00310B23" w:rsidRPr="00F25AD4" w:rsidRDefault="00310B23" w:rsidP="004C19FA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F25AD4">
              <w:rPr>
                <w:rFonts w:ascii="Angsana New" w:hAnsi="Angsana New"/>
                <w:szCs w:val="30"/>
                <w:cs/>
              </w:rPr>
              <w:t>หนี้สินอาจเพิ่มขึ้น (ลดลง) จากการ</w:t>
            </w:r>
          </w:p>
          <w:p w14:paraId="5B756E3E" w14:textId="77777777" w:rsidR="00310B23" w:rsidRPr="00F25AD4" w:rsidRDefault="00310B23" w:rsidP="004C19FA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25AD4">
              <w:rPr>
                <w:rFonts w:ascii="Angsana New" w:hAnsi="Angsana New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310B23" w:rsidRPr="00F25AD4" w14:paraId="6BB6ACA9" w14:textId="77777777" w:rsidTr="00310B23">
        <w:tc>
          <w:tcPr>
            <w:tcW w:w="4928" w:type="dxa"/>
            <w:vAlign w:val="bottom"/>
          </w:tcPr>
          <w:p w14:paraId="53A71CC0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83" w:type="dxa"/>
          </w:tcPr>
          <w:p w14:paraId="4D06E0A5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4ED30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25AD4">
              <w:rPr>
                <w:rFonts w:ascii="Angsana New" w:hAnsi="Angsana New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386C1CB6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63687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25AD4">
              <w:rPr>
                <w:rFonts w:ascii="Angsana New" w:hAnsi="Angsana New"/>
                <w:szCs w:val="30"/>
                <w:cs/>
              </w:rPr>
              <w:t>งบการเงินเฉพาะกิจการ</w:t>
            </w:r>
          </w:p>
        </w:tc>
      </w:tr>
      <w:tr w:rsidR="00310B23" w:rsidRPr="00F25AD4" w14:paraId="1D4639D3" w14:textId="77777777" w:rsidTr="00503D06">
        <w:tc>
          <w:tcPr>
            <w:tcW w:w="4928" w:type="dxa"/>
            <w:tcBorders>
              <w:bottom w:val="single" w:sz="4" w:space="0" w:color="auto"/>
            </w:tcBorders>
            <w:vAlign w:val="bottom"/>
          </w:tcPr>
          <w:p w14:paraId="5A0AC482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25AD4">
              <w:rPr>
                <w:rFonts w:ascii="Angsana New" w:hAnsi="Angsana New"/>
                <w:szCs w:val="30"/>
                <w:cs/>
              </w:rPr>
              <w:t>สมมติฐานที่สำคัญ</w:t>
            </w:r>
          </w:p>
        </w:tc>
        <w:tc>
          <w:tcPr>
            <w:tcW w:w="283" w:type="dxa"/>
          </w:tcPr>
          <w:p w14:paraId="6A218577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A290F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25AD4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57D5DD78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E2733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F25AD4">
              <w:rPr>
                <w:rFonts w:ascii="Angsana New" w:hAnsi="Angsana New"/>
                <w:szCs w:val="30"/>
                <w:cs/>
              </w:rPr>
              <w:t>ลดลง</w:t>
            </w:r>
          </w:p>
        </w:tc>
        <w:tc>
          <w:tcPr>
            <w:tcW w:w="253" w:type="dxa"/>
            <w:vMerge w:val="restart"/>
          </w:tcPr>
          <w:p w14:paraId="4852AADD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1CA3C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F25AD4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  <w:vMerge w:val="restart"/>
            <w:tcBorders>
              <w:top w:val="single" w:sz="4" w:space="0" w:color="auto"/>
            </w:tcBorders>
          </w:tcPr>
          <w:p w14:paraId="7668337D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C3E7F" w14:textId="77777777" w:rsidR="00310B23" w:rsidRPr="00F25AD4" w:rsidRDefault="00310B23" w:rsidP="0097711D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F25AD4">
              <w:rPr>
                <w:rFonts w:ascii="Angsana New" w:hAnsi="Angsana New"/>
                <w:szCs w:val="30"/>
                <w:cs/>
              </w:rPr>
              <w:t>ลดลง</w:t>
            </w:r>
          </w:p>
        </w:tc>
      </w:tr>
      <w:tr w:rsidR="001F7310" w:rsidRPr="00F25AD4" w14:paraId="52181297" w14:textId="77777777" w:rsidTr="00503D06">
        <w:tc>
          <w:tcPr>
            <w:tcW w:w="4928" w:type="dxa"/>
            <w:tcBorders>
              <w:top w:val="single" w:sz="4" w:space="0" w:color="auto"/>
            </w:tcBorders>
            <w:vAlign w:val="bottom"/>
          </w:tcPr>
          <w:p w14:paraId="2A250329" w14:textId="77777777" w:rsidR="001F7310" w:rsidRPr="00F25AD4" w:rsidRDefault="001F7310" w:rsidP="001F7310">
            <w:pPr>
              <w:pStyle w:val="NoSpacing"/>
              <w:ind w:hanging="108"/>
              <w:rPr>
                <w:rFonts w:ascii="Angsana New" w:hAnsi="Angsana New"/>
                <w:szCs w:val="30"/>
                <w:cs/>
              </w:rPr>
            </w:pPr>
            <w:r w:rsidRPr="00F25AD4">
              <w:rPr>
                <w:rFonts w:ascii="Angsana New" w:hAnsi="Angsana New"/>
                <w:szCs w:val="30"/>
                <w:cs/>
              </w:rPr>
              <w:t xml:space="preserve">อัตราคิดลด (เพิ่มขึ้น/ลดลงร้อยละ </w:t>
            </w:r>
            <w:r w:rsidRPr="00F25AD4">
              <w:rPr>
                <w:rFonts w:ascii="Angsana New" w:hAnsi="Angsana New"/>
                <w:szCs w:val="30"/>
              </w:rPr>
              <w:t>1</w:t>
            </w:r>
            <w:r w:rsidRPr="00F25AD4">
              <w:rPr>
                <w:rFonts w:ascii="Angsana New" w:hAnsi="Angsana New"/>
                <w:szCs w:val="30"/>
                <w:cs/>
              </w:rPr>
              <w:t>.</w:t>
            </w:r>
            <w:r w:rsidRPr="00F25AD4">
              <w:rPr>
                <w:rFonts w:ascii="Angsana New" w:hAnsi="Angsana New"/>
                <w:szCs w:val="30"/>
              </w:rPr>
              <w:t>0</w:t>
            </w:r>
            <w:r w:rsidRPr="00F25AD4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8F6F583" w14:textId="77777777" w:rsidR="001F7310" w:rsidRPr="00F25AD4" w:rsidRDefault="001F7310" w:rsidP="001F731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65359694" w14:textId="72755CD9" w:rsidR="001F7310" w:rsidRPr="00F25AD4" w:rsidRDefault="001F7310" w:rsidP="008108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60" w:lineRule="atLeast"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AD4">
              <w:rPr>
                <w:rFonts w:ascii="Angsana New" w:hAnsi="Angsana New"/>
                <w:sz w:val="30"/>
                <w:szCs w:val="30"/>
              </w:rPr>
              <w:t>(987)</w:t>
            </w:r>
          </w:p>
        </w:tc>
        <w:tc>
          <w:tcPr>
            <w:tcW w:w="253" w:type="dxa"/>
          </w:tcPr>
          <w:p w14:paraId="53DE8C7F" w14:textId="77777777" w:rsidR="001F7310" w:rsidRPr="00F25AD4" w:rsidRDefault="001F7310" w:rsidP="0081085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1BC0D116" w14:textId="6252C46E" w:rsidR="001F7310" w:rsidRPr="00F25AD4" w:rsidRDefault="001F7310" w:rsidP="0081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AD4"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  <w:tc>
          <w:tcPr>
            <w:tcW w:w="253" w:type="dxa"/>
            <w:vMerge/>
          </w:tcPr>
          <w:p w14:paraId="4F21F083" w14:textId="77777777" w:rsidR="001F7310" w:rsidRPr="00F25AD4" w:rsidRDefault="001F7310" w:rsidP="0081085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6414C248" w14:textId="5BE74F33" w:rsidR="001F7310" w:rsidRPr="00F25AD4" w:rsidRDefault="001F7310" w:rsidP="00810859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AD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25AD4">
              <w:rPr>
                <w:rFonts w:ascii="Angsana New" w:hAnsi="Angsana New"/>
                <w:sz w:val="30"/>
                <w:szCs w:val="30"/>
              </w:rPr>
              <w:t>967</w:t>
            </w:r>
            <w:r w:rsidRPr="00F25A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vMerge/>
          </w:tcPr>
          <w:p w14:paraId="0B6E2531" w14:textId="77777777" w:rsidR="001F7310" w:rsidRPr="00F25AD4" w:rsidRDefault="001F7310" w:rsidP="0081085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1B9584E5" w14:textId="5DCE76B0" w:rsidR="001F7310" w:rsidRPr="00F25AD4" w:rsidRDefault="001F7310" w:rsidP="0081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AD4">
              <w:rPr>
                <w:rFonts w:ascii="Angsana New" w:hAnsi="Angsana New"/>
                <w:sz w:val="30"/>
                <w:szCs w:val="30"/>
              </w:rPr>
              <w:t>1,086</w:t>
            </w:r>
          </w:p>
        </w:tc>
      </w:tr>
      <w:tr w:rsidR="001F7310" w:rsidRPr="00F25AD4" w14:paraId="36D7BDBB" w14:textId="77777777" w:rsidTr="003678A9">
        <w:tc>
          <w:tcPr>
            <w:tcW w:w="4928" w:type="dxa"/>
            <w:vAlign w:val="bottom"/>
          </w:tcPr>
          <w:p w14:paraId="008E1D0D" w14:textId="77777777" w:rsidR="001F7310" w:rsidRPr="00F25AD4" w:rsidRDefault="001F7310" w:rsidP="001F7310">
            <w:pPr>
              <w:pStyle w:val="NoSpacing"/>
              <w:ind w:hanging="108"/>
              <w:rPr>
                <w:rFonts w:ascii="Angsana New" w:hAnsi="Angsana New"/>
                <w:szCs w:val="30"/>
              </w:rPr>
            </w:pPr>
            <w:r w:rsidRPr="00F25AD4">
              <w:rPr>
                <w:rFonts w:ascii="Angsana New" w:hAnsi="Angsana New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Pr="00F25AD4">
              <w:rPr>
                <w:rFonts w:ascii="Angsana New" w:hAnsi="Angsana New"/>
                <w:szCs w:val="30"/>
              </w:rPr>
              <w:t>1</w:t>
            </w:r>
            <w:r w:rsidRPr="00F25AD4">
              <w:rPr>
                <w:rFonts w:ascii="Angsana New" w:hAnsi="Angsana New"/>
                <w:szCs w:val="30"/>
                <w:cs/>
              </w:rPr>
              <w:t>.</w:t>
            </w:r>
            <w:r w:rsidRPr="00F25AD4">
              <w:rPr>
                <w:rFonts w:ascii="Angsana New" w:hAnsi="Angsana New"/>
                <w:szCs w:val="30"/>
              </w:rPr>
              <w:t>0</w:t>
            </w:r>
            <w:r w:rsidRPr="00F25AD4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6FD284E" w14:textId="77777777" w:rsidR="001F7310" w:rsidRPr="00F25AD4" w:rsidRDefault="001F7310" w:rsidP="001F731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</w:tcPr>
          <w:p w14:paraId="1900151A" w14:textId="68DCA1AE" w:rsidR="001F7310" w:rsidRPr="00F25AD4" w:rsidRDefault="001F7310" w:rsidP="0081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5AD4"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  <w:tc>
          <w:tcPr>
            <w:tcW w:w="253" w:type="dxa"/>
          </w:tcPr>
          <w:p w14:paraId="33364071" w14:textId="77777777" w:rsidR="001F7310" w:rsidRPr="00F25AD4" w:rsidRDefault="001F7310" w:rsidP="0081085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  <w:tab w:val="left" w:pos="1107"/>
              </w:tabs>
              <w:spacing w:line="260" w:lineRule="atLeast"/>
              <w:ind w:right="-1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  <w:vAlign w:val="bottom"/>
          </w:tcPr>
          <w:p w14:paraId="4352F928" w14:textId="17DF963B" w:rsidR="001F7310" w:rsidRPr="00F25AD4" w:rsidRDefault="001F7310" w:rsidP="008108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60" w:lineRule="atLeast"/>
              <w:ind w:right="-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5A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25AD4">
              <w:rPr>
                <w:rFonts w:ascii="Angsana New" w:hAnsi="Angsana New"/>
                <w:sz w:val="30"/>
                <w:szCs w:val="30"/>
              </w:rPr>
              <w:t>1,009</w:t>
            </w:r>
            <w:r w:rsidRPr="00F25A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612D3FA8" w14:textId="77777777" w:rsidR="001F7310" w:rsidRPr="00F25AD4" w:rsidRDefault="001F7310" w:rsidP="0081085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  <w:tab w:val="left" w:pos="1107"/>
              </w:tabs>
              <w:spacing w:line="260" w:lineRule="atLeast"/>
              <w:ind w:right="-1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5" w:type="dxa"/>
            <w:vAlign w:val="bottom"/>
          </w:tcPr>
          <w:p w14:paraId="1FEFFEDA" w14:textId="62057F12" w:rsidR="001F7310" w:rsidRPr="00F25AD4" w:rsidRDefault="001F7310" w:rsidP="0081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AD4">
              <w:rPr>
                <w:rFonts w:ascii="Angsana New" w:hAnsi="Angsana New"/>
                <w:sz w:val="30"/>
                <w:szCs w:val="30"/>
              </w:rPr>
              <w:t>1,057</w:t>
            </w:r>
          </w:p>
        </w:tc>
        <w:tc>
          <w:tcPr>
            <w:tcW w:w="252" w:type="dxa"/>
          </w:tcPr>
          <w:p w14:paraId="5510BD79" w14:textId="77777777" w:rsidR="001F7310" w:rsidRPr="00F25AD4" w:rsidRDefault="001F7310" w:rsidP="0081085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  <w:tab w:val="left" w:pos="1107"/>
              </w:tabs>
              <w:spacing w:line="260" w:lineRule="atLeast"/>
              <w:ind w:right="-1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14:paraId="7E41A159" w14:textId="04ED6A4B" w:rsidR="001F7310" w:rsidRPr="00F25AD4" w:rsidRDefault="001F7310" w:rsidP="00810859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A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25AD4">
              <w:rPr>
                <w:rFonts w:ascii="Angsana New" w:hAnsi="Angsana New"/>
                <w:sz w:val="30"/>
                <w:szCs w:val="30"/>
              </w:rPr>
              <w:t>949</w:t>
            </w:r>
            <w:r w:rsidRPr="00F25A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10859" w:rsidRPr="00F25AD4" w14:paraId="31EDEC51" w14:textId="77777777" w:rsidTr="00310B23">
        <w:tc>
          <w:tcPr>
            <w:tcW w:w="4928" w:type="dxa"/>
            <w:vAlign w:val="bottom"/>
          </w:tcPr>
          <w:p w14:paraId="0D968614" w14:textId="77777777" w:rsidR="00810859" w:rsidRPr="00F25AD4" w:rsidRDefault="00810859" w:rsidP="00810859">
            <w:pPr>
              <w:pStyle w:val="NoSpacing"/>
              <w:ind w:hanging="108"/>
              <w:rPr>
                <w:rFonts w:ascii="Angsana New" w:hAnsi="Angsana New"/>
                <w:szCs w:val="30"/>
              </w:rPr>
            </w:pPr>
            <w:r w:rsidRPr="00F25AD4">
              <w:rPr>
                <w:rFonts w:ascii="Angsana New" w:hAnsi="Angsana New"/>
                <w:szCs w:val="30"/>
                <w:cs/>
              </w:rPr>
              <w:t>อัตราการ</w:t>
            </w:r>
            <w:r w:rsidRPr="00F25AD4">
              <w:rPr>
                <w:rFonts w:ascii="Angsana New" w:eastAsiaTheme="majorEastAsia" w:hAnsi="Angsana New"/>
                <w:szCs w:val="30"/>
                <w:cs/>
              </w:rPr>
              <w:t xml:space="preserve">หมุนเวียนของพนักงาน </w:t>
            </w:r>
            <w:r w:rsidRPr="00F25AD4">
              <w:rPr>
                <w:rFonts w:ascii="Angsana New" w:hAnsi="Angsana New"/>
                <w:szCs w:val="30"/>
                <w:cs/>
              </w:rPr>
              <w:t xml:space="preserve">(เพิ่มขึ้น/ลดลงร้อยละ </w:t>
            </w:r>
            <w:r w:rsidRPr="00F25AD4">
              <w:rPr>
                <w:rFonts w:ascii="Angsana New" w:hAnsi="Angsana New"/>
                <w:szCs w:val="30"/>
              </w:rPr>
              <w:t>1</w:t>
            </w:r>
            <w:r w:rsidRPr="00F25AD4">
              <w:rPr>
                <w:rFonts w:ascii="Angsana New" w:hAnsi="Angsana New"/>
                <w:szCs w:val="30"/>
                <w:cs/>
              </w:rPr>
              <w:t>.</w:t>
            </w:r>
            <w:r w:rsidRPr="00F25AD4">
              <w:rPr>
                <w:rFonts w:ascii="Angsana New" w:hAnsi="Angsana New"/>
                <w:szCs w:val="30"/>
              </w:rPr>
              <w:t>0</w:t>
            </w:r>
            <w:r w:rsidRPr="00F25AD4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2A26A41" w14:textId="77777777" w:rsidR="00810859" w:rsidRPr="00F25AD4" w:rsidRDefault="00810859" w:rsidP="0081085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</w:tcPr>
          <w:p w14:paraId="0BD33A46" w14:textId="3C08362C" w:rsidR="00810859" w:rsidRPr="00F25AD4" w:rsidRDefault="00810859" w:rsidP="008108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60" w:lineRule="atLeast"/>
              <w:ind w:right="-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5AD4">
              <w:rPr>
                <w:rFonts w:ascii="Angsana New" w:hAnsi="Angsana New"/>
                <w:sz w:val="30"/>
                <w:szCs w:val="30"/>
              </w:rPr>
              <w:t>(1,092)</w:t>
            </w:r>
          </w:p>
        </w:tc>
        <w:tc>
          <w:tcPr>
            <w:tcW w:w="253" w:type="dxa"/>
          </w:tcPr>
          <w:p w14:paraId="416F502B" w14:textId="77777777" w:rsidR="00810859" w:rsidRPr="00F25AD4" w:rsidRDefault="00810859" w:rsidP="0081085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  <w:tab w:val="left" w:pos="1107"/>
              </w:tabs>
              <w:spacing w:line="260" w:lineRule="atLeast"/>
              <w:ind w:right="-1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6663590F" w14:textId="196C45C2" w:rsidR="00810859" w:rsidRPr="00F25AD4" w:rsidRDefault="00810859" w:rsidP="0081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745</w:t>
            </w:r>
          </w:p>
        </w:tc>
        <w:tc>
          <w:tcPr>
            <w:tcW w:w="253" w:type="dxa"/>
          </w:tcPr>
          <w:p w14:paraId="0C5C93AE" w14:textId="77777777" w:rsidR="00810859" w:rsidRPr="00F25AD4" w:rsidRDefault="00810859" w:rsidP="0081085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  <w:tab w:val="left" w:pos="1107"/>
              </w:tabs>
              <w:spacing w:line="260" w:lineRule="atLeast"/>
              <w:ind w:right="-1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5" w:type="dxa"/>
            <w:vAlign w:val="bottom"/>
          </w:tcPr>
          <w:p w14:paraId="569A3E05" w14:textId="3D5C6936" w:rsidR="00810859" w:rsidRPr="00F25AD4" w:rsidRDefault="00810859" w:rsidP="00810859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A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25AD4">
              <w:rPr>
                <w:rFonts w:ascii="Angsana New" w:hAnsi="Angsana New"/>
                <w:sz w:val="30"/>
                <w:szCs w:val="30"/>
              </w:rPr>
              <w:t>1,069</w:t>
            </w:r>
            <w:r w:rsidRPr="00F25A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764A2E6A" w14:textId="77777777" w:rsidR="00810859" w:rsidRPr="00F25AD4" w:rsidRDefault="00810859" w:rsidP="0081085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  <w:tab w:val="left" w:pos="1107"/>
              </w:tabs>
              <w:spacing w:line="260" w:lineRule="atLeast"/>
              <w:ind w:right="-1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dxa"/>
            <w:vAlign w:val="bottom"/>
          </w:tcPr>
          <w:p w14:paraId="16E3883B" w14:textId="49D2EC5A" w:rsidR="00810859" w:rsidRPr="00F25AD4" w:rsidRDefault="00810859" w:rsidP="0081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2"/>
                <w:tab w:val="left" w:pos="1265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AD4"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</w:tbl>
    <w:p w14:paraId="7B24FE63" w14:textId="77777777" w:rsidR="001F7310" w:rsidRPr="00F25AD4" w:rsidRDefault="001F7310" w:rsidP="00E7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F8FB1B3" w14:textId="5679FB26" w:rsidR="00E75913" w:rsidRPr="00F25AD4" w:rsidRDefault="00E75913" w:rsidP="00E7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5AD4">
        <w:rPr>
          <w:rFonts w:ascii="Angsana New" w:hAnsi="Angsana New"/>
          <w:spacing w:val="6"/>
          <w:sz w:val="30"/>
          <w:szCs w:val="30"/>
          <w:cs/>
        </w:rPr>
        <w:t xml:space="preserve">อายุครบกำหนดจนถึงวันเกษียณอายุถัวเฉลี่ยถ่วงน้ำหนักของประมาณการหนี้สินข้างต้นในปี </w:t>
      </w:r>
      <w:r w:rsidRPr="00F25AD4">
        <w:rPr>
          <w:rFonts w:ascii="Angsana New" w:hAnsi="Angsana New"/>
          <w:spacing w:val="6"/>
          <w:sz w:val="30"/>
          <w:szCs w:val="30"/>
        </w:rPr>
        <w:t>2</w:t>
      </w:r>
      <w:r w:rsidR="00F93203" w:rsidRPr="00F25AD4">
        <w:rPr>
          <w:rFonts w:ascii="Angsana New" w:hAnsi="Angsana New"/>
          <w:spacing w:val="6"/>
          <w:sz w:val="30"/>
          <w:szCs w:val="30"/>
        </w:rPr>
        <w:t>5</w:t>
      </w:r>
      <w:r w:rsidRPr="00F25AD4">
        <w:rPr>
          <w:rFonts w:ascii="Angsana New" w:hAnsi="Angsana New"/>
          <w:spacing w:val="6"/>
          <w:sz w:val="30"/>
          <w:szCs w:val="30"/>
        </w:rPr>
        <w:t>6</w:t>
      </w:r>
      <w:r w:rsidR="001229EF" w:rsidRPr="00F25AD4">
        <w:rPr>
          <w:rFonts w:ascii="Angsana New" w:hAnsi="Angsana New"/>
          <w:spacing w:val="6"/>
          <w:sz w:val="30"/>
          <w:szCs w:val="30"/>
        </w:rPr>
        <w:t>8</w:t>
      </w:r>
      <w:r w:rsidRPr="00F25AD4">
        <w:rPr>
          <w:rFonts w:ascii="Angsana New" w:hAnsi="Angsana New"/>
          <w:spacing w:val="6"/>
          <w:sz w:val="30"/>
          <w:szCs w:val="30"/>
        </w:rPr>
        <w:t xml:space="preserve"> </w:t>
      </w:r>
      <w:r w:rsidRPr="00F25AD4">
        <w:rPr>
          <w:rFonts w:ascii="Angsana New" w:hAnsi="Angsana New"/>
          <w:spacing w:val="6"/>
          <w:sz w:val="30"/>
          <w:szCs w:val="30"/>
          <w:cs/>
        </w:rPr>
        <w:t xml:space="preserve">และ </w:t>
      </w:r>
      <w:r w:rsidRPr="00F25AD4">
        <w:rPr>
          <w:rFonts w:ascii="Angsana New" w:hAnsi="Angsana New"/>
          <w:spacing w:val="6"/>
          <w:sz w:val="30"/>
          <w:szCs w:val="30"/>
        </w:rPr>
        <w:t>2</w:t>
      </w:r>
      <w:r w:rsidR="00F93203" w:rsidRPr="00F25AD4">
        <w:rPr>
          <w:rFonts w:ascii="Angsana New" w:hAnsi="Angsana New"/>
          <w:spacing w:val="6"/>
          <w:sz w:val="30"/>
          <w:szCs w:val="30"/>
        </w:rPr>
        <w:t>5</w:t>
      </w:r>
      <w:r w:rsidRPr="00F25AD4">
        <w:rPr>
          <w:rFonts w:ascii="Angsana New" w:hAnsi="Angsana New"/>
          <w:spacing w:val="6"/>
          <w:sz w:val="30"/>
          <w:szCs w:val="30"/>
        </w:rPr>
        <w:t>6</w:t>
      </w:r>
      <w:r w:rsidR="001229EF" w:rsidRPr="00F25AD4">
        <w:rPr>
          <w:rFonts w:ascii="Angsana New" w:hAnsi="Angsana New"/>
          <w:spacing w:val="6"/>
          <w:sz w:val="30"/>
          <w:szCs w:val="30"/>
        </w:rPr>
        <w:t>7</w:t>
      </w:r>
      <w:r w:rsidR="00397266" w:rsidRPr="00F25AD4">
        <w:rPr>
          <w:rFonts w:ascii="Angsana New" w:hAnsi="Angsana New"/>
          <w:spacing w:val="6"/>
          <w:sz w:val="30"/>
          <w:szCs w:val="30"/>
          <w:cs/>
        </w:rPr>
        <w:t xml:space="preserve"> อยู่</w:t>
      </w:r>
      <w:r w:rsidRPr="00F25AD4">
        <w:rPr>
          <w:rFonts w:ascii="Angsana New" w:hAnsi="Angsana New"/>
          <w:spacing w:val="6"/>
          <w:sz w:val="30"/>
          <w:szCs w:val="30"/>
        </w:rPr>
        <w:br/>
      </w:r>
      <w:r w:rsidR="00A25ED5" w:rsidRPr="00E7335B">
        <w:rPr>
          <w:rFonts w:ascii="Angsana New" w:hAnsi="Angsana New"/>
          <w:sz w:val="30"/>
          <w:szCs w:val="30"/>
          <w:cs/>
        </w:rPr>
        <w:t>ที่</w:t>
      </w:r>
      <w:r w:rsidRPr="00E7335B">
        <w:rPr>
          <w:rFonts w:ascii="Angsana New" w:hAnsi="Angsana New"/>
          <w:sz w:val="30"/>
          <w:szCs w:val="30"/>
          <w:cs/>
        </w:rPr>
        <w:t xml:space="preserve"> </w:t>
      </w:r>
      <w:r w:rsidR="00E7335B" w:rsidRPr="00E7335B">
        <w:rPr>
          <w:rFonts w:ascii="Angsana New" w:hAnsi="Angsana New"/>
          <w:sz w:val="30"/>
          <w:szCs w:val="30"/>
        </w:rPr>
        <w:t>2</w:t>
      </w:r>
      <w:r w:rsidRPr="00E7335B">
        <w:rPr>
          <w:rFonts w:ascii="Angsana New" w:hAnsi="Angsana New"/>
          <w:sz w:val="30"/>
          <w:szCs w:val="30"/>
        </w:rPr>
        <w:t xml:space="preserve"> </w:t>
      </w:r>
      <w:r w:rsidR="00E7335B" w:rsidRPr="00E7335B">
        <w:rPr>
          <w:rFonts w:ascii="Angsana New" w:hAnsi="Angsana New"/>
          <w:sz w:val="30"/>
          <w:szCs w:val="30"/>
        </w:rPr>
        <w:t>-</w:t>
      </w:r>
      <w:r w:rsidRPr="00E7335B">
        <w:rPr>
          <w:rFonts w:ascii="Angsana New" w:hAnsi="Angsana New"/>
          <w:sz w:val="30"/>
          <w:szCs w:val="30"/>
        </w:rPr>
        <w:t xml:space="preserve"> </w:t>
      </w:r>
      <w:r w:rsidR="00E7335B" w:rsidRPr="00E7335B">
        <w:rPr>
          <w:rFonts w:ascii="Angsana New" w:hAnsi="Angsana New"/>
          <w:sz w:val="30"/>
          <w:szCs w:val="30"/>
        </w:rPr>
        <w:t>8.16</w:t>
      </w:r>
      <w:r w:rsidRPr="00E7335B">
        <w:rPr>
          <w:rFonts w:ascii="Angsana New" w:hAnsi="Angsana New"/>
          <w:sz w:val="30"/>
          <w:szCs w:val="30"/>
        </w:rPr>
        <w:t xml:space="preserve"> </w:t>
      </w:r>
      <w:r w:rsidRPr="00E7335B">
        <w:rPr>
          <w:rFonts w:ascii="Angsana New" w:hAnsi="Angsana New"/>
          <w:sz w:val="30"/>
          <w:szCs w:val="30"/>
          <w:cs/>
        </w:rPr>
        <w:t>ปี</w:t>
      </w:r>
      <w:r w:rsidRPr="00F25AD4">
        <w:rPr>
          <w:rFonts w:ascii="Angsana New" w:hAnsi="Angsana New"/>
          <w:sz w:val="30"/>
          <w:szCs w:val="30"/>
          <w:cs/>
        </w:rPr>
        <w:t xml:space="preserve"> และ </w:t>
      </w:r>
      <w:r w:rsidR="001229EF" w:rsidRPr="00F25AD4">
        <w:rPr>
          <w:rFonts w:ascii="Angsana New" w:hAnsi="Angsana New"/>
          <w:sz w:val="30"/>
          <w:szCs w:val="30"/>
        </w:rPr>
        <w:t xml:space="preserve">3 - 3.15 </w:t>
      </w:r>
      <w:r w:rsidR="00A25ED5" w:rsidRPr="00F25AD4">
        <w:rPr>
          <w:rFonts w:ascii="Angsana New" w:hAnsi="Angsana New"/>
          <w:sz w:val="30"/>
          <w:szCs w:val="30"/>
          <w:cs/>
        </w:rPr>
        <w:t>ปี ตามลำดับ</w:t>
      </w:r>
      <w:r w:rsidRPr="00F25AD4">
        <w:rPr>
          <w:rFonts w:ascii="Angsana New" w:hAnsi="Angsana New"/>
          <w:sz w:val="30"/>
          <w:szCs w:val="30"/>
          <w:cs/>
        </w:rPr>
        <w:t xml:space="preserve">ในงบการเงินรวม และ </w:t>
      </w:r>
      <w:r w:rsidR="00E7335B">
        <w:rPr>
          <w:rFonts w:ascii="Angsana New" w:hAnsi="Angsana New"/>
          <w:sz w:val="30"/>
          <w:szCs w:val="30"/>
        </w:rPr>
        <w:t>8.16</w:t>
      </w:r>
      <w:r w:rsidRPr="00F25AD4">
        <w:rPr>
          <w:rFonts w:ascii="Angsana New" w:hAnsi="Angsana New"/>
          <w:sz w:val="30"/>
          <w:szCs w:val="30"/>
        </w:rPr>
        <w:t xml:space="preserve"> </w:t>
      </w:r>
      <w:r w:rsidRPr="00F25AD4">
        <w:rPr>
          <w:rFonts w:ascii="Angsana New" w:hAnsi="Angsana New"/>
          <w:sz w:val="30"/>
          <w:szCs w:val="30"/>
          <w:cs/>
        </w:rPr>
        <w:t xml:space="preserve">ปี และ </w:t>
      </w:r>
      <w:r w:rsidR="001229EF" w:rsidRPr="00F25AD4">
        <w:rPr>
          <w:rFonts w:ascii="Angsana New" w:hAnsi="Angsana New"/>
          <w:sz w:val="30"/>
          <w:szCs w:val="30"/>
        </w:rPr>
        <w:t>3</w:t>
      </w:r>
      <w:r w:rsidRPr="00F25AD4">
        <w:rPr>
          <w:rFonts w:ascii="Angsana New" w:hAnsi="Angsana New"/>
          <w:sz w:val="30"/>
          <w:szCs w:val="30"/>
        </w:rPr>
        <w:t>.1</w:t>
      </w:r>
      <w:r w:rsidR="00F93203" w:rsidRPr="00F25AD4">
        <w:rPr>
          <w:rFonts w:ascii="Angsana New" w:hAnsi="Angsana New"/>
          <w:sz w:val="30"/>
          <w:szCs w:val="30"/>
        </w:rPr>
        <w:t>5</w:t>
      </w:r>
      <w:r w:rsidRPr="00F25AD4">
        <w:rPr>
          <w:rFonts w:ascii="Angsana New" w:hAnsi="Angsana New"/>
          <w:sz w:val="30"/>
          <w:szCs w:val="30"/>
          <w:cs/>
        </w:rPr>
        <w:t xml:space="preserve"> ปี ตามลำดับในงบการเงินเฉพาะกิจการ</w:t>
      </w:r>
    </w:p>
    <w:p w14:paraId="16A0E471" w14:textId="77777777" w:rsidR="00E75913" w:rsidRPr="00F25AD4" w:rsidRDefault="00E75913" w:rsidP="00E75913">
      <w:pPr>
        <w:pStyle w:val="NoSpacing"/>
        <w:tabs>
          <w:tab w:val="clear" w:pos="227"/>
          <w:tab w:val="clear" w:pos="454"/>
          <w:tab w:val="clear" w:pos="680"/>
          <w:tab w:val="clear" w:pos="907"/>
          <w:tab w:val="left" w:pos="-3060"/>
        </w:tabs>
        <w:jc w:val="thaiDistribute"/>
        <w:rPr>
          <w:rFonts w:ascii="Angsana New" w:hAnsi="Angsana New"/>
          <w:szCs w:val="30"/>
        </w:rPr>
      </w:pPr>
    </w:p>
    <w:p w14:paraId="02A95574" w14:textId="65EE50AA" w:rsidR="00EF2878" w:rsidRPr="00F25AD4" w:rsidRDefault="00EF2878" w:rsidP="00307EC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25AD4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  <w:r w:rsidR="00330ECD" w:rsidRPr="00F25AD4">
        <w:rPr>
          <w:rFonts w:ascii="Angsana New" w:hAnsi="Angsana New"/>
          <w:b/>
          <w:bCs/>
          <w:sz w:val="30"/>
          <w:szCs w:val="30"/>
          <w:cs/>
        </w:rPr>
        <w:t>และทุนเรือ</w:t>
      </w:r>
      <w:r w:rsidR="00CA0456">
        <w:rPr>
          <w:rFonts w:ascii="Angsana New" w:hAnsi="Angsana New"/>
          <w:b/>
          <w:bCs/>
          <w:sz w:val="30"/>
          <w:szCs w:val="30"/>
          <w:cs/>
        </w:rPr>
        <w:t>น</w:t>
      </w:r>
      <w:r w:rsidR="00330ECD" w:rsidRPr="00F25AD4">
        <w:rPr>
          <w:rFonts w:ascii="Angsana New" w:hAnsi="Angsana New"/>
          <w:b/>
          <w:bCs/>
          <w:sz w:val="30"/>
          <w:szCs w:val="30"/>
          <w:cs/>
        </w:rPr>
        <w:t>หุ้น</w:t>
      </w:r>
    </w:p>
    <w:p w14:paraId="1E0C2EBF" w14:textId="77777777" w:rsidR="00330ECD" w:rsidRPr="00F25AD4" w:rsidRDefault="00330ECD" w:rsidP="00330E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p w14:paraId="67E02B50" w14:textId="77777777" w:rsidR="00330ECD" w:rsidRPr="00F25AD4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25AD4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14:paraId="1DEA91A1" w14:textId="77777777" w:rsidR="00330ECD" w:rsidRPr="00F25AD4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4AE180BD" w14:textId="77777777" w:rsidR="00330ECD" w:rsidRPr="00F25AD4" w:rsidRDefault="00330ECD" w:rsidP="00330ECD">
      <w:pPr>
        <w:pStyle w:val="a"/>
        <w:tabs>
          <w:tab w:val="clear" w:pos="1080"/>
        </w:tabs>
        <w:spacing w:line="240" w:lineRule="atLeast"/>
        <w:ind w:right="-18"/>
        <w:jc w:val="thaiDistribute"/>
        <w:rPr>
          <w:rFonts w:ascii="Angsana New" w:hAnsi="Angsana New"/>
          <w:lang w:val="en-US"/>
        </w:rPr>
      </w:pPr>
      <w:r w:rsidRPr="00F25AD4">
        <w:rPr>
          <w:rFonts w:ascii="Angsana New" w:hAnsi="Angsana New"/>
          <w:cs/>
        </w:rPr>
        <w:t xml:space="preserve">เมื่อวันที่ </w:t>
      </w:r>
      <w:r w:rsidRPr="00F25AD4">
        <w:rPr>
          <w:rFonts w:ascii="Angsana New" w:hAnsi="Angsana New"/>
          <w:lang w:val="en-US"/>
        </w:rPr>
        <w:t>19</w:t>
      </w:r>
      <w:r w:rsidRPr="00F25AD4">
        <w:rPr>
          <w:rFonts w:ascii="Angsana New" w:hAnsi="Angsana New"/>
          <w:cs/>
        </w:rPr>
        <w:t xml:space="preserve"> </w:t>
      </w:r>
      <w:r w:rsidRPr="00F25AD4">
        <w:rPr>
          <w:rFonts w:ascii="Angsana New" w:hAnsi="Angsana New"/>
          <w:cs/>
          <w:lang w:val="en-US"/>
        </w:rPr>
        <w:t>เมษา</w:t>
      </w:r>
      <w:r w:rsidRPr="00F25AD4">
        <w:rPr>
          <w:rFonts w:ascii="Angsana New" w:hAnsi="Angsana New"/>
          <w:cs/>
        </w:rPr>
        <w:t xml:space="preserve">ยน </w:t>
      </w:r>
      <w:r w:rsidRPr="00F25AD4">
        <w:rPr>
          <w:rFonts w:ascii="Angsana New" w:hAnsi="Angsana New"/>
          <w:lang w:val="en-US"/>
        </w:rPr>
        <w:t>2565</w:t>
      </w:r>
      <w:r w:rsidRPr="00F25AD4">
        <w:rPr>
          <w:rFonts w:ascii="Angsana New" w:hAnsi="Angsana New"/>
          <w:cs/>
          <w:lang w:val="en-US"/>
        </w:rPr>
        <w:t xml:space="preserve"> </w:t>
      </w:r>
      <w:r w:rsidRPr="00F25AD4">
        <w:rPr>
          <w:rFonts w:ascii="Angsana New" w:eastAsia="Cordia New" w:hAnsi="Angsana New"/>
          <w:cs/>
        </w:rPr>
        <w:t>บริษัทได้</w:t>
      </w:r>
      <w:r w:rsidRPr="00F25AD4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</w:t>
      </w:r>
      <w:r w:rsidRPr="00F25AD4">
        <w:rPr>
          <w:rFonts w:ascii="Angsana New" w:hAnsi="Angsana New"/>
          <w:lang w:val="en-US"/>
        </w:rPr>
        <w:t>TM-W1</w:t>
      </w:r>
      <w:r w:rsidRPr="00F25AD4">
        <w:rPr>
          <w:rFonts w:ascii="Angsana New" w:hAnsi="Angsana New"/>
          <w:cs/>
        </w:rPr>
        <w:t xml:space="preserve">”) จำนวน </w:t>
      </w:r>
      <w:r w:rsidRPr="00F25AD4">
        <w:rPr>
          <w:rFonts w:ascii="Angsana New" w:hAnsi="Angsana New"/>
          <w:lang w:val="en-US"/>
        </w:rPr>
        <w:t xml:space="preserve">102,664,519 </w:t>
      </w:r>
      <w:r w:rsidRPr="00F25AD4">
        <w:rPr>
          <w:rFonts w:ascii="Angsana New" w:hAnsi="Angsana New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F25AD4">
        <w:rPr>
          <w:rFonts w:ascii="Angsana New" w:hAnsi="Angsana New"/>
          <w:lang w:val="en-US"/>
        </w:rPr>
        <w:t>3</w:t>
      </w:r>
      <w:r w:rsidRPr="00F25AD4">
        <w:rPr>
          <w:rFonts w:ascii="Angsana New" w:hAnsi="Angsana New"/>
          <w:cs/>
        </w:rPr>
        <w:t xml:space="preserve"> หุ้นต่อใบสำคัญแสดงสิทธิ </w:t>
      </w:r>
      <w:r w:rsidRPr="00F25AD4">
        <w:rPr>
          <w:rFonts w:ascii="Angsana New" w:hAnsi="Angsana New"/>
          <w:lang w:val="en-US"/>
        </w:rPr>
        <w:t>1</w:t>
      </w:r>
      <w:r w:rsidRPr="00F25AD4">
        <w:rPr>
          <w:rFonts w:ascii="Angsana New" w:hAnsi="Angsana New"/>
          <w:cs/>
        </w:rPr>
        <w:t xml:space="preserve"> หน่วย</w:t>
      </w:r>
      <w:r w:rsidRPr="00F25AD4">
        <w:rPr>
          <w:rFonts w:ascii="Angsana New" w:hAnsi="Angsana New"/>
          <w:lang w:val="en-US"/>
        </w:rPr>
        <w:t xml:space="preserve"> (</w:t>
      </w:r>
      <w:r w:rsidRPr="00F25AD4">
        <w:rPr>
          <w:rFonts w:ascii="Angsana New" w:hAnsi="Angsana New"/>
          <w:cs/>
        </w:rPr>
        <w:t xml:space="preserve">แบบ </w:t>
      </w:r>
      <w:r w:rsidRPr="00F25AD4">
        <w:rPr>
          <w:rFonts w:ascii="Angsana New" w:hAnsi="Angsana New"/>
          <w:lang w:val="en-US"/>
        </w:rPr>
        <w:t xml:space="preserve">Right Offering) </w:t>
      </w:r>
      <w:r w:rsidRPr="00F25AD4">
        <w:rPr>
          <w:rFonts w:ascii="Angsana New" w:hAnsi="Angsana New"/>
          <w:cs/>
        </w:rPr>
        <w:t>ซึ่งรายละเอียดโดยสังเขปของใบสำคัญแสดงสิทธิมีดังนี้</w:t>
      </w:r>
    </w:p>
    <w:p w14:paraId="4814B5CA" w14:textId="77777777" w:rsidR="00330ECD" w:rsidRPr="00F25AD4" w:rsidRDefault="00330ECD" w:rsidP="00330ECD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538"/>
        <w:gridCol w:w="7068"/>
      </w:tblGrid>
      <w:tr w:rsidR="00330ECD" w:rsidRPr="00F25AD4" w14:paraId="2BCF733F" w14:textId="77777777" w:rsidTr="00690478">
        <w:tc>
          <w:tcPr>
            <w:tcW w:w="2538" w:type="dxa"/>
          </w:tcPr>
          <w:p w14:paraId="5D8EEC22" w14:textId="77777777" w:rsidR="00330ECD" w:rsidRPr="00F25AD4" w:rsidRDefault="00330ECD" w:rsidP="00690478">
            <w:pPr>
              <w:pStyle w:val="a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/>
                <w:lang w:val="en-US"/>
              </w:rPr>
            </w:pPr>
            <w:r w:rsidRPr="00F25AD4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14:paraId="4F05C7D1" w14:textId="77777777" w:rsidR="00330ECD" w:rsidRPr="00F25AD4" w:rsidRDefault="00330ECD" w:rsidP="0069047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F25AD4">
              <w:rPr>
                <w:rFonts w:ascii="Angsana New" w:hAnsi="Angsana New"/>
                <w:cs/>
                <w:lang w:val="en-US"/>
              </w:rPr>
              <w:t xml:space="preserve">ใบสำคัญแสดงสิทธิ </w:t>
            </w:r>
            <w:r w:rsidRPr="00F25AD4">
              <w:rPr>
                <w:rFonts w:ascii="Angsana New" w:hAnsi="Angsana New"/>
                <w:lang w:val="en-US"/>
              </w:rPr>
              <w:t>1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 หน่วยซื้อหุ้นสามัญเพิ่มทุนได้ </w:t>
            </w:r>
            <w:r w:rsidRPr="00F25AD4">
              <w:rPr>
                <w:rFonts w:ascii="Angsana New" w:hAnsi="Angsana New"/>
                <w:lang w:val="en-US"/>
              </w:rPr>
              <w:t xml:space="preserve">1 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330ECD" w:rsidRPr="00F25AD4" w14:paraId="3E8CF3E6" w14:textId="77777777" w:rsidTr="00690478">
        <w:tc>
          <w:tcPr>
            <w:tcW w:w="2538" w:type="dxa"/>
          </w:tcPr>
          <w:p w14:paraId="5084F4F4" w14:textId="77777777" w:rsidR="00330ECD" w:rsidRPr="00F25AD4" w:rsidRDefault="00330ECD" w:rsidP="00690478">
            <w:pPr>
              <w:pStyle w:val="a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F25AD4">
              <w:rPr>
                <w:rFonts w:ascii="Angsana New" w:hAnsi="Angsana New"/>
                <w:cs/>
                <w:lang w:val="en-US"/>
              </w:rPr>
              <w:t>ราคาใช้สิทธิต่อหุ้น</w:t>
            </w:r>
          </w:p>
        </w:tc>
        <w:tc>
          <w:tcPr>
            <w:tcW w:w="7068" w:type="dxa"/>
          </w:tcPr>
          <w:p w14:paraId="17B60FE8" w14:textId="77777777" w:rsidR="00330ECD" w:rsidRPr="00F25AD4" w:rsidRDefault="00330ECD" w:rsidP="0069047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F25AD4">
              <w:rPr>
                <w:rFonts w:ascii="Angsana New" w:hAnsi="Angsana New"/>
                <w:lang w:val="en-US"/>
              </w:rPr>
              <w:t>2</w:t>
            </w:r>
            <w:r w:rsidRPr="00F25AD4">
              <w:rPr>
                <w:rFonts w:ascii="Angsana New" w:hAnsi="Angsana New"/>
                <w:cs/>
                <w:lang w:val="en-US"/>
              </w:rPr>
              <w:t>.</w:t>
            </w:r>
            <w:r w:rsidRPr="00F25AD4">
              <w:rPr>
                <w:rFonts w:ascii="Angsana New" w:hAnsi="Angsana New"/>
                <w:lang w:val="en-US"/>
              </w:rPr>
              <w:t>50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 บาท</w:t>
            </w:r>
          </w:p>
        </w:tc>
      </w:tr>
      <w:tr w:rsidR="00330ECD" w:rsidRPr="00F25AD4" w14:paraId="4E999A20" w14:textId="77777777" w:rsidTr="00690478">
        <w:tc>
          <w:tcPr>
            <w:tcW w:w="2538" w:type="dxa"/>
          </w:tcPr>
          <w:p w14:paraId="4075965F" w14:textId="77777777" w:rsidR="00330ECD" w:rsidRPr="00F25AD4" w:rsidRDefault="00330ECD" w:rsidP="00690478">
            <w:pPr>
              <w:pStyle w:val="a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/>
                <w:lang w:val="en-US"/>
              </w:rPr>
            </w:pPr>
            <w:r w:rsidRPr="00F25AD4">
              <w:rPr>
                <w:rFonts w:ascii="Angsana New" w:hAnsi="Angsana New"/>
                <w:cs/>
                <w:lang w:val="en-US"/>
              </w:rPr>
              <w:t>วันออกและอายุ</w:t>
            </w:r>
          </w:p>
        </w:tc>
        <w:tc>
          <w:tcPr>
            <w:tcW w:w="7068" w:type="dxa"/>
          </w:tcPr>
          <w:p w14:paraId="7A168FDA" w14:textId="77777777" w:rsidR="00330ECD" w:rsidRPr="00F25AD4" w:rsidRDefault="00330ECD" w:rsidP="0069047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25AD4">
              <w:rPr>
                <w:rFonts w:ascii="Angsana New" w:hAnsi="Angsana New"/>
                <w:lang w:val="en-US"/>
              </w:rPr>
              <w:t xml:space="preserve">24 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พฤษภาคม </w:t>
            </w:r>
            <w:r w:rsidRPr="00F25AD4">
              <w:rPr>
                <w:rFonts w:ascii="Angsana New" w:hAnsi="Angsana New"/>
                <w:lang w:val="en-US"/>
              </w:rPr>
              <w:t>2565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 โดยมีอายุ </w:t>
            </w:r>
            <w:r w:rsidRPr="00F25AD4">
              <w:rPr>
                <w:rFonts w:ascii="Angsana New" w:hAnsi="Angsana New"/>
                <w:lang w:val="en-US"/>
              </w:rPr>
              <w:t>3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 ปีนับจากวันที่ออก</w:t>
            </w:r>
          </w:p>
        </w:tc>
      </w:tr>
      <w:tr w:rsidR="00330ECD" w:rsidRPr="00F25AD4" w14:paraId="598DFBF7" w14:textId="77777777" w:rsidTr="00690478">
        <w:tc>
          <w:tcPr>
            <w:tcW w:w="2538" w:type="dxa"/>
          </w:tcPr>
          <w:p w14:paraId="75BAA83F" w14:textId="77777777" w:rsidR="00330ECD" w:rsidRPr="00F25AD4" w:rsidRDefault="00330ECD" w:rsidP="00690478">
            <w:pPr>
              <w:pStyle w:val="a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F25AD4">
              <w:rPr>
                <w:rFonts w:ascii="Angsana New" w:hAnsi="Angsana New"/>
                <w:cs/>
                <w:lang w:val="en-US"/>
              </w:rPr>
              <w:t>วันใช้สิทธิ</w:t>
            </w:r>
          </w:p>
        </w:tc>
        <w:tc>
          <w:tcPr>
            <w:tcW w:w="7068" w:type="dxa"/>
          </w:tcPr>
          <w:p w14:paraId="14D564F0" w14:textId="77777777" w:rsidR="00330ECD" w:rsidRPr="00F25AD4" w:rsidRDefault="00330ECD" w:rsidP="0069047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25AD4">
              <w:rPr>
                <w:rFonts w:ascii="Angsana New" w:hAnsi="Angsana New"/>
                <w:lang w:val="en-US"/>
              </w:rPr>
              <w:t>30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 พฤศจิกายน </w:t>
            </w:r>
            <w:r w:rsidRPr="00F25AD4">
              <w:rPr>
                <w:rFonts w:ascii="Angsana New" w:hAnsi="Angsana New"/>
                <w:lang w:val="en-US"/>
              </w:rPr>
              <w:t>2566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F25AD4">
              <w:rPr>
                <w:rFonts w:ascii="Angsana New" w:hAnsi="Angsana New"/>
                <w:lang w:val="en-US"/>
              </w:rPr>
              <w:t>31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 พฤษภาคม </w:t>
            </w:r>
            <w:r w:rsidRPr="00F25AD4">
              <w:rPr>
                <w:rFonts w:ascii="Angsana New" w:hAnsi="Angsana New"/>
                <w:lang w:val="en-US"/>
              </w:rPr>
              <w:t>2567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F25AD4">
              <w:rPr>
                <w:rFonts w:ascii="Angsana New" w:hAnsi="Angsana New"/>
                <w:lang w:val="en-US"/>
              </w:rPr>
              <w:t>29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 พฤศจิกายน </w:t>
            </w:r>
            <w:r w:rsidRPr="00F25AD4">
              <w:rPr>
                <w:rFonts w:ascii="Angsana New" w:hAnsi="Angsana New"/>
                <w:lang w:val="en-US"/>
              </w:rPr>
              <w:t>2567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 และ </w:t>
            </w:r>
            <w:r w:rsidRPr="00F25AD4">
              <w:rPr>
                <w:rFonts w:ascii="Angsana New" w:hAnsi="Angsana New"/>
                <w:lang w:val="en-US"/>
              </w:rPr>
              <w:t>23</w:t>
            </w:r>
            <w:r w:rsidRPr="00F25AD4">
              <w:rPr>
                <w:rFonts w:ascii="Angsana New" w:hAnsi="Angsana New"/>
                <w:cs/>
                <w:lang w:val="en-US"/>
              </w:rPr>
              <w:t xml:space="preserve"> พฤษภาคม </w:t>
            </w:r>
            <w:r w:rsidRPr="00F25AD4">
              <w:rPr>
                <w:rFonts w:ascii="Angsana New" w:hAnsi="Angsana New"/>
                <w:lang w:val="en-US"/>
              </w:rPr>
              <w:t>2568</w:t>
            </w:r>
          </w:p>
        </w:tc>
      </w:tr>
    </w:tbl>
    <w:p w14:paraId="37081616" w14:textId="77777777" w:rsidR="00330ECD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1DA5A88" w14:textId="77777777" w:rsidR="00F25AD4" w:rsidRDefault="00F25AD4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41AF812" w14:textId="77777777" w:rsidR="00F25AD4" w:rsidRDefault="00F25AD4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38F8B4D" w14:textId="77777777" w:rsidR="00F25AD4" w:rsidRDefault="00F25AD4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2AFEAF5" w14:textId="77777777" w:rsidR="00F25AD4" w:rsidRPr="00140F3A" w:rsidRDefault="00F25AD4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C441E49" w14:textId="77777777" w:rsidR="00330ECD" w:rsidRPr="00F25AD4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F25AD4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ซึ่งต่อมา </w:t>
      </w:r>
      <w:r w:rsidRPr="00F25AD4">
        <w:rPr>
          <w:rFonts w:ascii="Angsana New" w:hAnsi="Angsana New"/>
          <w:spacing w:val="-4"/>
          <w:sz w:val="30"/>
          <w:szCs w:val="30"/>
        </w:rPr>
        <w:t xml:space="preserve">TM-W1 </w:t>
      </w:r>
      <w:r w:rsidRPr="00F25AD4">
        <w:rPr>
          <w:rFonts w:ascii="Angsana New" w:hAnsi="Angsana New"/>
          <w:spacing w:val="-4"/>
          <w:sz w:val="30"/>
          <w:szCs w:val="30"/>
          <w:cs/>
        </w:rPr>
        <w:t>ได้รับอนุญาตให้สามารถถูกซื้อ</w:t>
      </w:r>
      <w:r w:rsidRPr="00F25AD4">
        <w:rPr>
          <w:rFonts w:ascii="Angsana New" w:hAnsi="Angsana New"/>
          <w:spacing w:val="-4"/>
          <w:sz w:val="30"/>
          <w:szCs w:val="30"/>
        </w:rPr>
        <w:t>-</w:t>
      </w:r>
      <w:r w:rsidRPr="00F25AD4">
        <w:rPr>
          <w:rFonts w:ascii="Angsana New" w:hAnsi="Angsana New"/>
          <w:spacing w:val="-4"/>
          <w:sz w:val="30"/>
          <w:szCs w:val="30"/>
          <w:cs/>
        </w:rPr>
        <w:t xml:space="preserve">ขายได้ในตลาดหลักทรัพย์ เอ็ม เอ ไอ เมื่อวันที่ </w:t>
      </w:r>
      <w:r w:rsidRPr="00F25AD4">
        <w:rPr>
          <w:rFonts w:ascii="Angsana New" w:hAnsi="Angsana New"/>
          <w:spacing w:val="-4"/>
          <w:sz w:val="30"/>
          <w:szCs w:val="30"/>
        </w:rPr>
        <w:t>15</w:t>
      </w:r>
      <w:r w:rsidRPr="00F25AD4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Pr="00F25AD4">
        <w:rPr>
          <w:rFonts w:ascii="Angsana New" w:hAnsi="Angsana New"/>
          <w:spacing w:val="-4"/>
          <w:sz w:val="30"/>
          <w:szCs w:val="30"/>
        </w:rPr>
        <w:t xml:space="preserve">2565 </w:t>
      </w:r>
      <w:r w:rsidRPr="00F25AD4">
        <w:rPr>
          <w:rFonts w:ascii="Angsana New" w:hAnsi="Angsana New"/>
          <w:spacing w:val="-4"/>
          <w:sz w:val="30"/>
          <w:szCs w:val="30"/>
          <w:cs/>
        </w:rPr>
        <w:t xml:space="preserve">เป็นต้นไป รายละเอียดการใช้ใบสำคัญแสดงสิทธิ </w:t>
      </w:r>
      <w:r w:rsidRPr="00F25AD4">
        <w:rPr>
          <w:rFonts w:ascii="Angsana New" w:hAnsi="Angsana New"/>
          <w:spacing w:val="-4"/>
          <w:sz w:val="30"/>
          <w:szCs w:val="30"/>
        </w:rPr>
        <w:t xml:space="preserve">TM-W1 </w:t>
      </w:r>
      <w:r w:rsidRPr="00F25AD4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C4ABD9E" w14:textId="77777777" w:rsidR="00330ECD" w:rsidRPr="00F25AD4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tbl>
      <w:tblPr>
        <w:tblW w:w="9989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569"/>
        <w:gridCol w:w="236"/>
        <w:gridCol w:w="1209"/>
        <w:gridCol w:w="236"/>
        <w:gridCol w:w="1077"/>
        <w:gridCol w:w="236"/>
        <w:gridCol w:w="907"/>
        <w:gridCol w:w="236"/>
        <w:gridCol w:w="909"/>
        <w:gridCol w:w="236"/>
        <w:gridCol w:w="1315"/>
        <w:gridCol w:w="236"/>
        <w:gridCol w:w="1587"/>
      </w:tblGrid>
      <w:tr w:rsidR="00330ECD" w:rsidRPr="00F25AD4" w14:paraId="70A96C85" w14:textId="77777777" w:rsidTr="00330ECD">
        <w:trPr>
          <w:trHeight w:val="1247"/>
        </w:trPr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0A595435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200027D5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4104E128" w14:textId="77777777" w:rsidR="00330ECD" w:rsidRPr="00F25AD4" w:rsidRDefault="00330ECD" w:rsidP="006904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3EA002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14:paraId="448D5CD2" w14:textId="77777777" w:rsidR="00330ECD" w:rsidRPr="00F25AD4" w:rsidRDefault="00330ECD" w:rsidP="00690478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E2EB3EF" w14:textId="743410BC" w:rsidR="00330ECD" w:rsidRPr="00706654" w:rsidRDefault="00330ECD" w:rsidP="00690478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pacing w:val="-8"/>
                <w:sz w:val="30"/>
                <w:szCs w:val="30"/>
              </w:rPr>
            </w:pPr>
            <w:r w:rsidRPr="00706654">
              <w:rPr>
                <w:rFonts w:ascii="Angsana New" w:hAnsi="Angsana New"/>
                <w:i w:val="0"/>
                <w:iCs w:val="0"/>
                <w:spacing w:val="-8"/>
                <w:sz w:val="30"/>
                <w:szCs w:val="30"/>
                <w:cs/>
              </w:rPr>
              <w:t>จำนวนใบสำคัญแสดงสิทธิที่นำมาซื้อหุ้นสามัญ</w:t>
            </w:r>
            <w:r w:rsidR="00706654" w:rsidRPr="00706654">
              <w:rPr>
                <w:rFonts w:ascii="Angsana New" w:hAnsi="Angsana New" w:hint="cs"/>
                <w:i w:val="0"/>
                <w:iCs w:val="0"/>
                <w:spacing w:val="-8"/>
                <w:sz w:val="30"/>
                <w:szCs w:val="30"/>
                <w:cs/>
              </w:rPr>
              <w:t xml:space="preserve"> </w:t>
            </w:r>
            <w:r w:rsidRPr="00706654">
              <w:rPr>
                <w:rFonts w:ascii="Angsana New" w:hAnsi="Angsana New"/>
                <w:i w:val="0"/>
                <w:iCs w:val="0"/>
                <w:spacing w:val="-8"/>
                <w:sz w:val="30"/>
                <w:szCs w:val="30"/>
              </w:rPr>
              <w:t>(</w:t>
            </w:r>
            <w:r w:rsidRPr="00706654">
              <w:rPr>
                <w:rFonts w:ascii="Angsana New" w:hAnsi="Angsana New"/>
                <w:i w:val="0"/>
                <w:iCs w:val="0"/>
                <w:spacing w:val="-8"/>
                <w:sz w:val="30"/>
                <w:szCs w:val="30"/>
                <w:cs/>
              </w:rPr>
              <w:t>หน่วย</w:t>
            </w:r>
            <w:r w:rsidRPr="00706654">
              <w:rPr>
                <w:rFonts w:ascii="Angsana New" w:hAnsi="Angsana New"/>
                <w:i w:val="0"/>
                <w:iCs w:val="0"/>
                <w:spacing w:val="-8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0B9DB3F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51CF0CD" w14:textId="77777777" w:rsidR="00330ECD" w:rsidRPr="00F25AD4" w:rsidRDefault="00330ECD" w:rsidP="00690478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  <w:cs/>
              </w:rPr>
              <w:t>เงินรับจาก</w:t>
            </w:r>
          </w:p>
          <w:p w14:paraId="524EDE69" w14:textId="77777777" w:rsidR="00330ECD" w:rsidRPr="00F25AD4" w:rsidRDefault="00330ECD" w:rsidP="00690478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  <w:cs/>
              </w:rPr>
              <w:t>การใช้ใบสำคัญ</w:t>
            </w:r>
          </w:p>
          <w:p w14:paraId="36B7383D" w14:textId="77777777" w:rsidR="00330ECD" w:rsidRPr="00F25AD4" w:rsidRDefault="00330ECD" w:rsidP="00690478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  <w:cs/>
              </w:rPr>
              <w:t>แสดงสิทธิ</w:t>
            </w:r>
          </w:p>
          <w:p w14:paraId="2DF54AB0" w14:textId="77777777" w:rsidR="00330ECD" w:rsidRPr="00F25AD4" w:rsidRDefault="00330ECD" w:rsidP="00690478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  <w:t>(</w:t>
            </w: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  <w:cs/>
              </w:rPr>
              <w:t>บาท</w:t>
            </w: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63F0333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A6A9D63" w14:textId="77777777" w:rsidR="00330ECD" w:rsidRPr="00F25AD4" w:rsidRDefault="00330ECD" w:rsidP="00690478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249AFB" w14:textId="77777777" w:rsidR="00330ECD" w:rsidRPr="00F25AD4" w:rsidRDefault="00330ECD" w:rsidP="00690478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5A7BFB" w14:textId="77777777" w:rsidR="00330ECD" w:rsidRPr="00F25AD4" w:rsidRDefault="00330ECD" w:rsidP="0069047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  <w:cs/>
              </w:rPr>
              <w:t>ทุนที่ชำระแล้ว</w:t>
            </w:r>
          </w:p>
          <w:p w14:paraId="54531C22" w14:textId="77777777" w:rsidR="00330ECD" w:rsidRPr="00F25AD4" w:rsidRDefault="00330ECD" w:rsidP="0069047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  <w:t>(</w:t>
            </w: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  <w:cs/>
              </w:rPr>
              <w:t>บาท</w:t>
            </w: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36B16ED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0E5B3C05" w14:textId="77777777" w:rsidR="00330ECD" w:rsidRPr="00F25AD4" w:rsidRDefault="00330ECD" w:rsidP="0069047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5D1A4EF3" w14:textId="77777777" w:rsidR="00330ECD" w:rsidRPr="00F25AD4" w:rsidRDefault="00330ECD" w:rsidP="00690478">
            <w:pPr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53B6E3" w14:textId="77777777" w:rsidR="00330ECD" w:rsidRPr="00F25AD4" w:rsidRDefault="00330ECD" w:rsidP="0069047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  <w:cs/>
              </w:rPr>
              <w:t>ส่วนเกินมูลค่าหุ้น</w:t>
            </w:r>
          </w:p>
          <w:p w14:paraId="079C10EA" w14:textId="77777777" w:rsidR="00330ECD" w:rsidRPr="00F25AD4" w:rsidRDefault="00330ECD" w:rsidP="0069047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  <w:t>(</w:t>
            </w: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  <w:cs/>
              </w:rPr>
              <w:t>บาท</w:t>
            </w: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9418A72" w14:textId="77777777" w:rsidR="00330ECD" w:rsidRPr="00F25AD4" w:rsidRDefault="00330ECD" w:rsidP="0069047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38B806DA" w14:textId="3809768F" w:rsidR="00330ECD" w:rsidRPr="00F25AD4" w:rsidRDefault="00330ECD" w:rsidP="00F25AD4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  <w:cs/>
              </w:rPr>
              <w:t>จำนวนใบสำคัญแสดงสิทธิที่ยังไม่ได้ถูกใช้สิทธิ (หน่วย</w:t>
            </w:r>
            <w:r w:rsidRPr="00F25AD4">
              <w:rPr>
                <w:rFonts w:ascii="Angsana New" w:hAnsi="Angsana New"/>
                <w:i w:val="0"/>
                <w:iCs w:val="0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6EBB07E" w14:textId="77777777" w:rsidR="00330ECD" w:rsidRPr="00F25AD4" w:rsidRDefault="00330ECD" w:rsidP="0069047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1ADE81CE" w14:textId="77777777" w:rsidR="00330ECD" w:rsidRPr="00F25AD4" w:rsidRDefault="00330ECD" w:rsidP="0069047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65267FDE" w14:textId="77777777" w:rsidR="00330ECD" w:rsidRPr="00F25AD4" w:rsidRDefault="00330ECD" w:rsidP="0069047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  <w:cs/>
              </w:rPr>
              <w:t>วันที่จดทะเบียน</w:t>
            </w:r>
          </w:p>
          <w:p w14:paraId="11046528" w14:textId="77777777" w:rsidR="00330ECD" w:rsidRPr="00F25AD4" w:rsidRDefault="00330ECD" w:rsidP="00690478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pacing w:val="-6"/>
                <w:sz w:val="30"/>
                <w:szCs w:val="30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330ECD" w:rsidRPr="00F25AD4" w14:paraId="5CC90A06" w14:textId="77777777" w:rsidTr="00330ECD">
        <w:trPr>
          <w:trHeight w:val="322"/>
        </w:trPr>
        <w:tc>
          <w:tcPr>
            <w:tcW w:w="1569" w:type="dxa"/>
          </w:tcPr>
          <w:p w14:paraId="2EB524FA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23</w:t>
            </w:r>
            <w:r w:rsidRPr="00F25AD4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 xml:space="preserve"> พฤษภาคม </w:t>
            </w:r>
            <w:r w:rsidRPr="00F25AD4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6584BA1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45A6443" w14:textId="77777777" w:rsidR="00330ECD" w:rsidRPr="00F25AD4" w:rsidRDefault="00330ECD" w:rsidP="00690478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F25AD4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0AC53316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A45972D" w14:textId="4D436F32" w:rsidR="00330ECD" w:rsidRPr="00F25AD4" w:rsidRDefault="00330ECD" w:rsidP="00690478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z w:val="30"/>
                <w:szCs w:val="30"/>
              </w:rPr>
              <w:t>47</w:t>
            </w:r>
            <w:r w:rsidR="008D778D">
              <w:rPr>
                <w:rFonts w:ascii="Angsana New" w:hAnsi="Angsana New"/>
                <w:i w:val="0"/>
                <w:iCs w:val="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AC57E6C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907" w:type="dxa"/>
          </w:tcPr>
          <w:p w14:paraId="358FF6B6" w14:textId="6039674B" w:rsidR="00330ECD" w:rsidRPr="00F25AD4" w:rsidRDefault="00330ECD" w:rsidP="00690478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6EF87929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909" w:type="dxa"/>
          </w:tcPr>
          <w:p w14:paraId="4D4CF9F4" w14:textId="0B0B324E" w:rsidR="00330ECD" w:rsidRPr="00F25AD4" w:rsidRDefault="00330ECD" w:rsidP="00690478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z w:val="30"/>
                <w:szCs w:val="30"/>
              </w:rPr>
              <w:t>38</w:t>
            </w:r>
            <w:r w:rsidR="008D778D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D1DDA63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D4FCC27" w14:textId="77777777" w:rsidR="00330ECD" w:rsidRPr="00F25AD4" w:rsidRDefault="00330ECD" w:rsidP="00690478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102,664,328</w:t>
            </w:r>
          </w:p>
        </w:tc>
        <w:tc>
          <w:tcPr>
            <w:tcW w:w="236" w:type="dxa"/>
          </w:tcPr>
          <w:p w14:paraId="1957B2E3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4766337" w14:textId="77777777" w:rsidR="00330ECD" w:rsidRPr="00F25AD4" w:rsidRDefault="00330ECD" w:rsidP="00690478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25AD4">
              <w:rPr>
                <w:rFonts w:ascii="Angsana New" w:hAnsi="Angsana New"/>
                <w:i w:val="0"/>
                <w:iCs w:val="0"/>
                <w:sz w:val="30"/>
                <w:szCs w:val="30"/>
              </w:rPr>
              <w:t>30</w:t>
            </w:r>
            <w:r w:rsidRPr="00F25AD4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 xml:space="preserve"> พฤษภาคม </w:t>
            </w:r>
            <w:r w:rsidRPr="00F25AD4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2568</w:t>
            </w:r>
          </w:p>
        </w:tc>
      </w:tr>
    </w:tbl>
    <w:p w14:paraId="2792683D" w14:textId="77777777" w:rsidR="00330ECD" w:rsidRPr="00F25AD4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4"/>
          <w:szCs w:val="14"/>
        </w:rPr>
      </w:pPr>
    </w:p>
    <w:p w14:paraId="36B5C0C1" w14:textId="77777777" w:rsidR="00330ECD" w:rsidRPr="00F25AD4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F25AD4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F25AD4">
        <w:rPr>
          <w:rFonts w:ascii="Angsana New" w:hAnsi="Angsana New"/>
          <w:spacing w:val="-2"/>
          <w:sz w:val="30"/>
          <w:szCs w:val="30"/>
        </w:rPr>
        <w:t>23</w:t>
      </w:r>
      <w:r w:rsidRPr="00F25AD4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Pr="00F25AD4">
        <w:rPr>
          <w:rFonts w:ascii="Angsana New" w:hAnsi="Angsana New"/>
          <w:spacing w:val="-2"/>
          <w:sz w:val="30"/>
          <w:szCs w:val="30"/>
        </w:rPr>
        <w:t>2568</w:t>
      </w:r>
      <w:r w:rsidRPr="00F25AD4">
        <w:rPr>
          <w:rFonts w:ascii="Angsana New" w:hAnsi="Angsana New"/>
          <w:spacing w:val="-2"/>
          <w:sz w:val="30"/>
          <w:szCs w:val="30"/>
          <w:cs/>
        </w:rPr>
        <w:t xml:space="preserve"> เป็นวันใช้สิทธิครั้งสุดท้ายของ </w:t>
      </w:r>
      <w:r w:rsidRPr="00F25AD4">
        <w:rPr>
          <w:rFonts w:ascii="Angsana New" w:hAnsi="Angsana New"/>
          <w:spacing w:val="-2"/>
          <w:sz w:val="30"/>
          <w:szCs w:val="30"/>
        </w:rPr>
        <w:t>TM-W1</w:t>
      </w:r>
      <w:r w:rsidRPr="00F25AD4">
        <w:rPr>
          <w:rFonts w:ascii="Angsana New" w:hAnsi="Angsana New"/>
          <w:spacing w:val="-2"/>
          <w:sz w:val="30"/>
          <w:szCs w:val="30"/>
          <w:cs/>
        </w:rPr>
        <w:t xml:space="preserve"> โดยส่วนที่ยังไม่ใช้สิทธิจำนวน </w:t>
      </w:r>
      <w:r w:rsidRPr="00F25AD4">
        <w:rPr>
          <w:rFonts w:ascii="Angsana New" w:hAnsi="Angsana New"/>
          <w:spacing w:val="-2"/>
          <w:sz w:val="30"/>
          <w:szCs w:val="30"/>
        </w:rPr>
        <w:t>102,664,328</w:t>
      </w:r>
      <w:r w:rsidRPr="00F25AD4">
        <w:rPr>
          <w:rFonts w:ascii="Angsana New" w:hAnsi="Angsana New"/>
          <w:spacing w:val="-2"/>
          <w:sz w:val="30"/>
          <w:szCs w:val="30"/>
          <w:cs/>
        </w:rPr>
        <w:t xml:space="preserve"> หน่วยได้พ้นสภาพการเป็นหลักทรัพย์จดทะเบียนในตลาดหลักทรัพย์ เอ็ม เอ ไอ เมื่อวันที่ </w:t>
      </w:r>
      <w:r w:rsidRPr="00F25AD4">
        <w:rPr>
          <w:rFonts w:ascii="Angsana New" w:hAnsi="Angsana New"/>
          <w:spacing w:val="-2"/>
          <w:sz w:val="30"/>
          <w:szCs w:val="30"/>
        </w:rPr>
        <w:t>24</w:t>
      </w:r>
      <w:r w:rsidRPr="00F25AD4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Pr="00F25AD4">
        <w:rPr>
          <w:rFonts w:ascii="Angsana New" w:hAnsi="Angsana New"/>
          <w:spacing w:val="-2"/>
          <w:sz w:val="30"/>
          <w:szCs w:val="30"/>
        </w:rPr>
        <w:t>2568</w:t>
      </w:r>
      <w:r w:rsidRPr="00F25AD4">
        <w:rPr>
          <w:rFonts w:ascii="Angsana New" w:hAnsi="Angsana New"/>
          <w:spacing w:val="-2"/>
          <w:sz w:val="30"/>
          <w:szCs w:val="30"/>
          <w:cs/>
        </w:rPr>
        <w:t xml:space="preserve"> ผู้ถือหลักทรัพย์ </w:t>
      </w:r>
      <w:r w:rsidRPr="00F25AD4">
        <w:rPr>
          <w:rFonts w:ascii="Angsana New" w:hAnsi="Angsana New"/>
          <w:spacing w:val="-2"/>
          <w:sz w:val="30"/>
          <w:szCs w:val="30"/>
        </w:rPr>
        <w:t>TM-W1</w:t>
      </w:r>
      <w:r w:rsidRPr="00F25AD4">
        <w:rPr>
          <w:rFonts w:ascii="Angsana New" w:hAnsi="Angsana New"/>
          <w:spacing w:val="-2"/>
          <w:sz w:val="30"/>
          <w:szCs w:val="30"/>
          <w:cs/>
        </w:rPr>
        <w:t xml:space="preserve"> ไม่สามารถใช้สิทธิใด</w:t>
      </w:r>
      <w:r w:rsidRPr="00F25AD4">
        <w:rPr>
          <w:rFonts w:ascii="Angsana New" w:hAnsi="Angsana New"/>
          <w:spacing w:val="-2"/>
          <w:sz w:val="30"/>
          <w:szCs w:val="30"/>
        </w:rPr>
        <w:t xml:space="preserve"> </w:t>
      </w:r>
      <w:r w:rsidRPr="00F25AD4">
        <w:rPr>
          <w:rFonts w:ascii="Angsana New" w:hAnsi="Angsana New"/>
          <w:spacing w:val="-2"/>
          <w:sz w:val="30"/>
          <w:szCs w:val="30"/>
          <w:cs/>
        </w:rPr>
        <w:t>ๆ</w:t>
      </w:r>
      <w:r w:rsidRPr="00F25AD4">
        <w:rPr>
          <w:rFonts w:ascii="Angsana New" w:hAnsi="Angsana New"/>
          <w:spacing w:val="-2"/>
          <w:sz w:val="30"/>
          <w:szCs w:val="30"/>
        </w:rPr>
        <w:t xml:space="preserve"> </w:t>
      </w:r>
      <w:r w:rsidRPr="00F25AD4">
        <w:rPr>
          <w:rFonts w:ascii="Angsana New" w:hAnsi="Angsana New"/>
          <w:spacing w:val="-2"/>
          <w:sz w:val="30"/>
          <w:szCs w:val="30"/>
          <w:cs/>
        </w:rPr>
        <w:t>ได้อีก</w:t>
      </w:r>
    </w:p>
    <w:p w14:paraId="03210320" w14:textId="77777777" w:rsidR="001326C8" w:rsidRPr="00F25AD4" w:rsidRDefault="001326C8" w:rsidP="00E75913">
      <w:pPr>
        <w:pStyle w:val="NoSpacing"/>
        <w:tabs>
          <w:tab w:val="clear" w:pos="227"/>
          <w:tab w:val="clear" w:pos="454"/>
          <w:tab w:val="clear" w:pos="680"/>
          <w:tab w:val="clear" w:pos="907"/>
          <w:tab w:val="left" w:pos="-3060"/>
        </w:tabs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72EB31CB" w14:textId="77777777" w:rsidR="00330ECD" w:rsidRPr="00F25AD4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  <w:r w:rsidRPr="00F25AD4">
        <w:rPr>
          <w:rFonts w:ascii="AngsanaUPC" w:hAnsi="AngsanaUPC" w:cs="AngsanaUPC"/>
          <w:b/>
          <w:bCs/>
          <w:sz w:val="30"/>
          <w:szCs w:val="30"/>
          <w:cs/>
        </w:rPr>
        <w:t>ทุนเรือนหุ้น</w:t>
      </w:r>
    </w:p>
    <w:p w14:paraId="43E22937" w14:textId="77777777" w:rsidR="00330ECD" w:rsidRPr="00F25AD4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UPC" w:hAnsi="AngsanaUPC" w:cs="AngsanaUPC"/>
          <w:sz w:val="14"/>
          <w:szCs w:val="14"/>
        </w:rPr>
      </w:pPr>
    </w:p>
    <w:tbl>
      <w:tblPr>
        <w:tblW w:w="100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734"/>
        <w:gridCol w:w="1170"/>
        <w:gridCol w:w="238"/>
        <w:gridCol w:w="1260"/>
        <w:gridCol w:w="237"/>
        <w:gridCol w:w="1276"/>
        <w:gridCol w:w="283"/>
        <w:gridCol w:w="1276"/>
        <w:gridCol w:w="284"/>
        <w:gridCol w:w="1282"/>
      </w:tblGrid>
      <w:tr w:rsidR="00330ECD" w:rsidRPr="00F25AD4" w14:paraId="6287F6EE" w14:textId="77777777" w:rsidTr="00690478">
        <w:trPr>
          <w:tblHeader/>
        </w:trPr>
        <w:tc>
          <w:tcPr>
            <w:tcW w:w="2734" w:type="dxa"/>
          </w:tcPr>
          <w:p w14:paraId="5653EF2E" w14:textId="77777777" w:rsidR="00330ECD" w:rsidRPr="00F25AD4" w:rsidRDefault="00330ECD" w:rsidP="00690478">
            <w:pPr>
              <w:ind w:left="-72" w:right="-10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BAD7F" w14:textId="77777777" w:rsidR="00330ECD" w:rsidRPr="00F25AD4" w:rsidRDefault="00330ECD" w:rsidP="00690478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40BCFA7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98" w:type="dxa"/>
            <w:gridSpan w:val="7"/>
            <w:tcBorders>
              <w:bottom w:val="single" w:sz="4" w:space="0" w:color="auto"/>
            </w:tcBorders>
          </w:tcPr>
          <w:p w14:paraId="042A36E1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พันหุ้น / พันบาท</w:t>
            </w:r>
          </w:p>
        </w:tc>
      </w:tr>
      <w:tr w:rsidR="00D45B00" w:rsidRPr="00F25AD4" w14:paraId="498016AE" w14:textId="77777777" w:rsidTr="00690478">
        <w:trPr>
          <w:tblHeader/>
        </w:trPr>
        <w:tc>
          <w:tcPr>
            <w:tcW w:w="2734" w:type="dxa"/>
          </w:tcPr>
          <w:p w14:paraId="1518F436" w14:textId="77777777" w:rsidR="00D45B00" w:rsidRPr="00F25AD4" w:rsidRDefault="00D45B00" w:rsidP="00D45B00">
            <w:pPr>
              <w:ind w:left="-72" w:right="-10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5D76BC" w14:textId="77777777" w:rsidR="00D45B00" w:rsidRPr="00F25AD4" w:rsidRDefault="00D45B00" w:rsidP="00D45B00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1A0F034" w14:textId="77777777" w:rsidR="00D45B00" w:rsidRPr="00F25AD4" w:rsidRDefault="00D45B00" w:rsidP="00D45B00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14:paraId="662BAF90" w14:textId="39C38DD5" w:rsidR="00D45B00" w:rsidRPr="00F25AD4" w:rsidRDefault="00D45B00" w:rsidP="00D45B00">
            <w:pPr>
              <w:ind w:left="-1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4FB1BC1" w14:textId="77777777" w:rsidR="00D45B00" w:rsidRPr="00F25AD4" w:rsidRDefault="00D45B00" w:rsidP="00D45B00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2" w:type="dxa"/>
            <w:gridSpan w:val="3"/>
            <w:tcBorders>
              <w:bottom w:val="single" w:sz="4" w:space="0" w:color="auto"/>
            </w:tcBorders>
          </w:tcPr>
          <w:p w14:paraId="206478EE" w14:textId="1694ADCB" w:rsidR="00D45B00" w:rsidRPr="00F25AD4" w:rsidRDefault="00D45B00" w:rsidP="00D45B00">
            <w:pPr>
              <w:tabs>
                <w:tab w:val="clear" w:pos="2580"/>
              </w:tabs>
              <w:ind w:left="-101" w:right="-113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2567</w:t>
            </w:r>
          </w:p>
        </w:tc>
      </w:tr>
      <w:tr w:rsidR="00330ECD" w:rsidRPr="00F25AD4" w14:paraId="621AE66B" w14:textId="77777777" w:rsidTr="00690478">
        <w:trPr>
          <w:tblHeader/>
        </w:trPr>
        <w:tc>
          <w:tcPr>
            <w:tcW w:w="2734" w:type="dxa"/>
          </w:tcPr>
          <w:p w14:paraId="51F2F158" w14:textId="77777777" w:rsidR="00330ECD" w:rsidRPr="00F25AD4" w:rsidRDefault="00330ECD" w:rsidP="00690478">
            <w:pPr>
              <w:ind w:left="-72" w:right="-102"/>
              <w:rPr>
                <w:rFonts w:ascii="AngsanaUPC" w:hAnsi="AngsanaUPC" w:cs="AngsanaUPC"/>
                <w:sz w:val="30"/>
                <w:szCs w:val="30"/>
              </w:rPr>
            </w:pPr>
          </w:p>
          <w:p w14:paraId="70219887" w14:textId="77777777" w:rsidR="00330ECD" w:rsidRPr="00F25AD4" w:rsidRDefault="00330ECD" w:rsidP="00690478">
            <w:pPr>
              <w:ind w:left="-72" w:right="-10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E571E5" w14:textId="77777777" w:rsidR="00330ECD" w:rsidRPr="00F25AD4" w:rsidRDefault="00330ECD" w:rsidP="00690478">
            <w:pPr>
              <w:tabs>
                <w:tab w:val="clear" w:pos="680"/>
                <w:tab w:val="clear" w:pos="907"/>
                <w:tab w:val="left" w:pos="873"/>
              </w:tabs>
              <w:ind w:left="-114" w:right="-1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มูลค่าหุ้น</w:t>
            </w:r>
            <w:r w:rsidRPr="00F25AD4">
              <w:rPr>
                <w:rFonts w:ascii="AngsanaUPC" w:hAnsi="AngsanaUPC" w:cs="AngsanaUPC"/>
                <w:sz w:val="30"/>
                <w:szCs w:val="30"/>
              </w:rPr>
              <w:t xml:space="preserve"> (</w:t>
            </w: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  <w:r w:rsidRPr="00F25AD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44F4BF7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21FA2E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14:paraId="5F877A12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7" w:type="dxa"/>
          </w:tcPr>
          <w:p w14:paraId="6B62E9B1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AC0D62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14:paraId="7F8A3998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D089FB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14:paraId="7F4A557F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61BED7F4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16F9E5A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330ECD" w:rsidRPr="00F25AD4" w14:paraId="445300CB" w14:textId="77777777" w:rsidTr="00690478">
        <w:tc>
          <w:tcPr>
            <w:tcW w:w="2734" w:type="dxa"/>
          </w:tcPr>
          <w:p w14:paraId="3D067D4C" w14:textId="77777777" w:rsidR="00330ECD" w:rsidRPr="00F25AD4" w:rsidRDefault="00330ECD" w:rsidP="00690478">
            <w:pPr>
              <w:ind w:left="-72" w:right="-102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170" w:type="dxa"/>
          </w:tcPr>
          <w:p w14:paraId="3D01B210" w14:textId="77777777" w:rsidR="00330ECD" w:rsidRPr="00F25AD4" w:rsidRDefault="00330ECD" w:rsidP="00690478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8" w:type="dxa"/>
          </w:tcPr>
          <w:p w14:paraId="0518E768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724139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7" w:type="dxa"/>
          </w:tcPr>
          <w:p w14:paraId="653CE346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E7DDC7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83" w:type="dxa"/>
          </w:tcPr>
          <w:p w14:paraId="393403F8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76" w:type="dxa"/>
          </w:tcPr>
          <w:p w14:paraId="1B89117F" w14:textId="77777777" w:rsidR="00330ECD" w:rsidRPr="00F25AD4" w:rsidRDefault="00330ECD" w:rsidP="00690478">
            <w:pPr>
              <w:ind w:left="-115" w:right="23"/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84" w:type="dxa"/>
          </w:tcPr>
          <w:p w14:paraId="7470E4CA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82" w:type="dxa"/>
          </w:tcPr>
          <w:p w14:paraId="2A06074E" w14:textId="77777777" w:rsidR="00330ECD" w:rsidRPr="00F25AD4" w:rsidRDefault="00330ECD" w:rsidP="00690478">
            <w:pPr>
              <w:ind w:left="-121" w:right="13"/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</w:tr>
      <w:tr w:rsidR="00330ECD" w:rsidRPr="00F25AD4" w14:paraId="5CCE28AD" w14:textId="77777777" w:rsidTr="00690478">
        <w:tc>
          <w:tcPr>
            <w:tcW w:w="2734" w:type="dxa"/>
          </w:tcPr>
          <w:p w14:paraId="5474E3F2" w14:textId="59CDD7D7" w:rsidR="00330ECD" w:rsidRPr="00F25AD4" w:rsidRDefault="00330ECD" w:rsidP="00862C55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="00D45B00" w:rsidRPr="00F25AD4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="00D45B00" w:rsidRPr="00F25AD4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14:paraId="23599654" w14:textId="77777777" w:rsidR="00330ECD" w:rsidRPr="00F25AD4" w:rsidRDefault="00330ECD" w:rsidP="00690478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8" w:type="dxa"/>
          </w:tcPr>
          <w:p w14:paraId="3EE8DF12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06C2851E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F797FA0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3221204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D19E4B7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5682257" w14:textId="77777777" w:rsidR="00330ECD" w:rsidRPr="00F25AD4" w:rsidRDefault="00330ECD" w:rsidP="00690478">
            <w:pPr>
              <w:ind w:left="-115" w:right="23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6FA1FC6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4A1C34C" w14:textId="77777777" w:rsidR="00330ECD" w:rsidRPr="00F25AD4" w:rsidRDefault="00330ECD" w:rsidP="00690478">
            <w:pPr>
              <w:ind w:left="-121" w:right="13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330ECD" w:rsidRPr="00F25AD4" w14:paraId="5C0778C1" w14:textId="77777777" w:rsidTr="00690478">
        <w:tc>
          <w:tcPr>
            <w:tcW w:w="2734" w:type="dxa"/>
          </w:tcPr>
          <w:p w14:paraId="6BFB6E87" w14:textId="77777777" w:rsidR="00330ECD" w:rsidRPr="00F25AD4" w:rsidRDefault="00330ECD" w:rsidP="00690478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170" w:type="dxa"/>
          </w:tcPr>
          <w:p w14:paraId="27CC30A6" w14:textId="77777777" w:rsidR="00330ECD" w:rsidRPr="00F25AD4" w:rsidRDefault="00330ECD" w:rsidP="00690478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0.50</w:t>
            </w:r>
          </w:p>
        </w:tc>
        <w:tc>
          <w:tcPr>
            <w:tcW w:w="238" w:type="dxa"/>
          </w:tcPr>
          <w:p w14:paraId="5F7310AB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534B15" w14:textId="77777777" w:rsidR="00330ECD" w:rsidRPr="00F25AD4" w:rsidRDefault="00330ECD" w:rsidP="00690478">
            <w:pPr>
              <w:tabs>
                <w:tab w:val="decimal" w:pos="774"/>
              </w:tabs>
              <w:ind w:left="-120"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410,667</w:t>
            </w:r>
          </w:p>
        </w:tc>
        <w:tc>
          <w:tcPr>
            <w:tcW w:w="237" w:type="dxa"/>
            <w:vAlign w:val="bottom"/>
          </w:tcPr>
          <w:p w14:paraId="0274521A" w14:textId="77777777" w:rsidR="00330ECD" w:rsidRPr="00F25AD4" w:rsidRDefault="00330ECD" w:rsidP="00690478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37E7162" w14:textId="77777777" w:rsidR="00330ECD" w:rsidRPr="00F25AD4" w:rsidRDefault="00330ECD" w:rsidP="00690478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205,333</w:t>
            </w:r>
          </w:p>
        </w:tc>
        <w:tc>
          <w:tcPr>
            <w:tcW w:w="283" w:type="dxa"/>
          </w:tcPr>
          <w:p w14:paraId="64D09072" w14:textId="77777777" w:rsidR="00330ECD" w:rsidRPr="00F25AD4" w:rsidRDefault="00330ECD" w:rsidP="00690478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30426013" w14:textId="77777777" w:rsidR="00330ECD" w:rsidRPr="00F25AD4" w:rsidRDefault="00330ECD" w:rsidP="00690478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410,667</w:t>
            </w:r>
          </w:p>
        </w:tc>
        <w:tc>
          <w:tcPr>
            <w:tcW w:w="284" w:type="dxa"/>
            <w:vAlign w:val="bottom"/>
          </w:tcPr>
          <w:p w14:paraId="7D6C79A3" w14:textId="77777777" w:rsidR="00330ECD" w:rsidRPr="00F25AD4" w:rsidRDefault="00330ECD" w:rsidP="00690478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vAlign w:val="bottom"/>
          </w:tcPr>
          <w:p w14:paraId="45836005" w14:textId="77777777" w:rsidR="00330ECD" w:rsidRPr="00F25AD4" w:rsidRDefault="00330ECD" w:rsidP="00690478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205,333</w:t>
            </w:r>
          </w:p>
        </w:tc>
      </w:tr>
      <w:tr w:rsidR="00330ECD" w:rsidRPr="00F25AD4" w14:paraId="0D9D3329" w14:textId="77777777" w:rsidTr="00690478">
        <w:tc>
          <w:tcPr>
            <w:tcW w:w="2734" w:type="dxa"/>
          </w:tcPr>
          <w:p w14:paraId="25B07542" w14:textId="77777777" w:rsidR="00330ECD" w:rsidRPr="00F25AD4" w:rsidRDefault="00330ECD" w:rsidP="00690478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14"/>
                <w:szCs w:val="14"/>
              </w:rPr>
            </w:pPr>
          </w:p>
        </w:tc>
        <w:tc>
          <w:tcPr>
            <w:tcW w:w="1170" w:type="dxa"/>
          </w:tcPr>
          <w:p w14:paraId="7D8F2317" w14:textId="77777777" w:rsidR="00330ECD" w:rsidRPr="00F25AD4" w:rsidRDefault="00330ECD" w:rsidP="00690478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14"/>
                <w:szCs w:val="14"/>
              </w:rPr>
            </w:pPr>
          </w:p>
        </w:tc>
        <w:tc>
          <w:tcPr>
            <w:tcW w:w="238" w:type="dxa"/>
          </w:tcPr>
          <w:p w14:paraId="77421972" w14:textId="77777777" w:rsidR="00330ECD" w:rsidRPr="00F25AD4" w:rsidRDefault="00330ECD" w:rsidP="00690478">
            <w:pPr>
              <w:jc w:val="center"/>
              <w:rPr>
                <w:rFonts w:ascii="AngsanaUPC" w:hAnsi="AngsanaUPC" w:cs="AngsanaUPC"/>
                <w:sz w:val="14"/>
                <w:szCs w:val="14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DD7206D" w14:textId="77777777" w:rsidR="00330ECD" w:rsidRPr="00F25AD4" w:rsidRDefault="00330ECD" w:rsidP="00690478">
            <w:pPr>
              <w:tabs>
                <w:tab w:val="decimal" w:pos="774"/>
              </w:tabs>
              <w:ind w:left="-120" w:right="30"/>
              <w:jc w:val="right"/>
              <w:rPr>
                <w:rFonts w:ascii="AngsanaUPC" w:hAnsi="AngsanaUPC" w:cs="AngsanaUPC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237" w:type="dxa"/>
            <w:vAlign w:val="bottom"/>
          </w:tcPr>
          <w:p w14:paraId="0103D2BD" w14:textId="77777777" w:rsidR="00330ECD" w:rsidRPr="00F25AD4" w:rsidRDefault="00330ECD" w:rsidP="00690478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0AB847AC" w14:textId="77777777" w:rsidR="00330ECD" w:rsidRPr="00F25AD4" w:rsidRDefault="00330ECD" w:rsidP="00690478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283" w:type="dxa"/>
          </w:tcPr>
          <w:p w14:paraId="5AA24F00" w14:textId="77777777" w:rsidR="00330ECD" w:rsidRPr="00F25AD4" w:rsidRDefault="00330ECD" w:rsidP="00690478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1FBD9D37" w14:textId="77777777" w:rsidR="00330ECD" w:rsidRPr="00F25AD4" w:rsidRDefault="00330ECD" w:rsidP="00690478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14"/>
                <w:szCs w:val="14"/>
              </w:rPr>
            </w:pPr>
          </w:p>
        </w:tc>
        <w:tc>
          <w:tcPr>
            <w:tcW w:w="284" w:type="dxa"/>
            <w:vAlign w:val="bottom"/>
          </w:tcPr>
          <w:p w14:paraId="4844F97B" w14:textId="77777777" w:rsidR="00330ECD" w:rsidRPr="00F25AD4" w:rsidRDefault="00330ECD" w:rsidP="00690478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14"/>
                <w:szCs w:val="14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vAlign w:val="bottom"/>
          </w:tcPr>
          <w:p w14:paraId="1923CDDC" w14:textId="77777777" w:rsidR="00330ECD" w:rsidRPr="00F25AD4" w:rsidRDefault="00330ECD" w:rsidP="00690478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14"/>
                <w:szCs w:val="14"/>
              </w:rPr>
            </w:pPr>
          </w:p>
        </w:tc>
      </w:tr>
      <w:tr w:rsidR="00330ECD" w:rsidRPr="00F25AD4" w14:paraId="380B1B98" w14:textId="77777777" w:rsidTr="00690478">
        <w:tc>
          <w:tcPr>
            <w:tcW w:w="2734" w:type="dxa"/>
          </w:tcPr>
          <w:p w14:paraId="62C0753F" w14:textId="77777777" w:rsidR="00330ECD" w:rsidRPr="00F25AD4" w:rsidRDefault="00330ECD" w:rsidP="00690478">
            <w:pPr>
              <w:tabs>
                <w:tab w:val="left" w:pos="267"/>
              </w:tabs>
              <w:ind w:left="-72" w:right="-10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170" w:type="dxa"/>
          </w:tcPr>
          <w:p w14:paraId="0C5EEB6D" w14:textId="77777777" w:rsidR="00330ECD" w:rsidRPr="00F25AD4" w:rsidRDefault="00330ECD" w:rsidP="00690478">
            <w:pPr>
              <w:tabs>
                <w:tab w:val="clear" w:pos="907"/>
                <w:tab w:val="left" w:pos="873"/>
              </w:tabs>
              <w:ind w:left="-108"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8" w:type="dxa"/>
          </w:tcPr>
          <w:p w14:paraId="307A598A" w14:textId="77777777" w:rsidR="00330ECD" w:rsidRPr="00F25AD4" w:rsidRDefault="00330ECD" w:rsidP="00690478">
            <w:pPr>
              <w:ind w:right="72"/>
              <w:jc w:val="right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60C9CBA9" w14:textId="77777777" w:rsidR="00330ECD" w:rsidRPr="00F25AD4" w:rsidRDefault="00330ECD" w:rsidP="00690478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37" w:type="dxa"/>
          </w:tcPr>
          <w:p w14:paraId="38970C01" w14:textId="77777777" w:rsidR="00330ECD" w:rsidRPr="00F25AD4" w:rsidRDefault="00330ECD" w:rsidP="00690478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B454A3" w14:textId="77777777" w:rsidR="00330ECD" w:rsidRPr="00F25AD4" w:rsidRDefault="00330ECD" w:rsidP="00690478">
            <w:pPr>
              <w:tabs>
                <w:tab w:val="decimal" w:pos="1062"/>
              </w:tabs>
              <w:ind w:left="-94" w:right="31"/>
              <w:jc w:val="right"/>
              <w:rPr>
                <w:rFonts w:ascii="AngsanaUPC" w:hAnsi="AngsanaUPC" w:cs="AngsanaUPC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83" w:type="dxa"/>
          </w:tcPr>
          <w:p w14:paraId="421FB5A0" w14:textId="77777777" w:rsidR="00330ECD" w:rsidRPr="00F25AD4" w:rsidRDefault="00330ECD" w:rsidP="0069047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5878EBE" w14:textId="77777777" w:rsidR="00330ECD" w:rsidRPr="00F25AD4" w:rsidRDefault="00330ECD" w:rsidP="00690478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14:paraId="4C7C0423" w14:textId="77777777" w:rsidR="00330ECD" w:rsidRPr="00F25AD4" w:rsidRDefault="00330ECD" w:rsidP="00690478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CB788E2" w14:textId="77777777" w:rsidR="00330ECD" w:rsidRPr="00F25AD4" w:rsidRDefault="00330ECD" w:rsidP="00690478">
            <w:pPr>
              <w:tabs>
                <w:tab w:val="decimal" w:pos="1062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62C55" w:rsidRPr="00F25AD4" w14:paraId="2BC61F26" w14:textId="77777777" w:rsidTr="00690478">
        <w:tc>
          <w:tcPr>
            <w:tcW w:w="2734" w:type="dxa"/>
          </w:tcPr>
          <w:p w14:paraId="277D9C78" w14:textId="308DDD70" w:rsidR="00862C55" w:rsidRPr="00F25AD4" w:rsidRDefault="00862C55" w:rsidP="00862C55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F25AD4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มกราคม</w:t>
            </w:r>
            <w:r w:rsidRPr="00F25AD4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8E8723A" w14:textId="77777777" w:rsidR="00862C55" w:rsidRPr="00F25AD4" w:rsidRDefault="00862C55" w:rsidP="00690478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72CB40" w14:textId="77777777" w:rsidR="00862C55" w:rsidRPr="00F25AD4" w:rsidRDefault="00862C55" w:rsidP="00690478">
            <w:pPr>
              <w:ind w:right="72"/>
              <w:jc w:val="right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56EC2838" w14:textId="77777777" w:rsidR="00862C55" w:rsidRPr="00F25AD4" w:rsidRDefault="00862C55" w:rsidP="00690478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7" w:type="dxa"/>
          </w:tcPr>
          <w:p w14:paraId="3CCFE19B" w14:textId="77777777" w:rsidR="00862C55" w:rsidRPr="00F25AD4" w:rsidRDefault="00862C55" w:rsidP="00690478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E0EDB6B" w14:textId="77777777" w:rsidR="00862C55" w:rsidRPr="00F25AD4" w:rsidRDefault="00862C55" w:rsidP="00690478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14:paraId="6B043EC2" w14:textId="77777777" w:rsidR="00862C55" w:rsidRPr="00F25AD4" w:rsidRDefault="00862C55" w:rsidP="0069047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CE87CBC" w14:textId="77777777" w:rsidR="00862C55" w:rsidRPr="00F25AD4" w:rsidRDefault="00862C55" w:rsidP="00690478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14:paraId="1E05ED46" w14:textId="77777777" w:rsidR="00862C55" w:rsidRPr="00F25AD4" w:rsidRDefault="00862C55" w:rsidP="00690478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46C5A03" w14:textId="77777777" w:rsidR="00862C55" w:rsidRPr="00F25AD4" w:rsidRDefault="00862C55" w:rsidP="00690478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62C55" w:rsidRPr="00F25AD4" w14:paraId="27C19442" w14:textId="77777777" w:rsidTr="00690478">
        <w:tc>
          <w:tcPr>
            <w:tcW w:w="2734" w:type="dxa"/>
          </w:tcPr>
          <w:p w14:paraId="1B009071" w14:textId="5F3F6825" w:rsidR="00862C55" w:rsidRPr="00F25AD4" w:rsidRDefault="00862C55" w:rsidP="00862C55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170" w:type="dxa"/>
          </w:tcPr>
          <w:p w14:paraId="69728E0C" w14:textId="77777777" w:rsidR="00862C55" w:rsidRPr="00F25AD4" w:rsidRDefault="00862C55" w:rsidP="00862C55">
            <w:pPr>
              <w:tabs>
                <w:tab w:val="clear" w:pos="907"/>
                <w:tab w:val="left" w:pos="873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0.50</w:t>
            </w:r>
          </w:p>
        </w:tc>
        <w:tc>
          <w:tcPr>
            <w:tcW w:w="238" w:type="dxa"/>
          </w:tcPr>
          <w:p w14:paraId="6AC05A9E" w14:textId="77777777" w:rsidR="00862C55" w:rsidRPr="00862C55" w:rsidRDefault="00862C55" w:rsidP="00862C55">
            <w:pPr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E6786" w14:textId="77777777" w:rsidR="00862C55" w:rsidRPr="00F25AD4" w:rsidRDefault="00862C55" w:rsidP="00862C55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308,000</w:t>
            </w:r>
          </w:p>
        </w:tc>
        <w:tc>
          <w:tcPr>
            <w:tcW w:w="237" w:type="dxa"/>
          </w:tcPr>
          <w:p w14:paraId="580672FE" w14:textId="77777777" w:rsidR="00862C55" w:rsidRPr="00F25AD4" w:rsidRDefault="00862C55" w:rsidP="00862C55">
            <w:pPr>
              <w:tabs>
                <w:tab w:val="decimal" w:pos="774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BA7AA1F" w14:textId="77777777" w:rsidR="00862C55" w:rsidRPr="00F25AD4" w:rsidRDefault="00862C55" w:rsidP="00862C55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154,000</w:t>
            </w:r>
          </w:p>
        </w:tc>
        <w:tc>
          <w:tcPr>
            <w:tcW w:w="283" w:type="dxa"/>
          </w:tcPr>
          <w:p w14:paraId="6A366823" w14:textId="77777777" w:rsidR="00862C55" w:rsidRPr="00F25AD4" w:rsidRDefault="00862C55" w:rsidP="00862C5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315D53" w14:textId="77777777" w:rsidR="00862C55" w:rsidRPr="00F25AD4" w:rsidRDefault="00862C55" w:rsidP="00862C55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62D60ABF" w14:textId="77777777" w:rsidR="00862C55" w:rsidRPr="00F25AD4" w:rsidRDefault="00862C55" w:rsidP="00862C55">
            <w:pPr>
              <w:tabs>
                <w:tab w:val="decimal" w:pos="774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B2F7C55" w14:textId="77777777" w:rsidR="00862C55" w:rsidRPr="00F25AD4" w:rsidRDefault="00862C55" w:rsidP="00862C55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154,000</w:t>
            </w:r>
          </w:p>
        </w:tc>
      </w:tr>
      <w:tr w:rsidR="00862C55" w:rsidRPr="00F25AD4" w14:paraId="388245D5" w14:textId="77777777" w:rsidTr="00690478">
        <w:tc>
          <w:tcPr>
            <w:tcW w:w="2734" w:type="dxa"/>
          </w:tcPr>
          <w:p w14:paraId="4861777A" w14:textId="77777777" w:rsidR="00862C55" w:rsidRPr="00F25AD4" w:rsidRDefault="00862C55" w:rsidP="00862C55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การใช้ใบสำคัญแสดงสิทธิ</w:t>
            </w:r>
          </w:p>
          <w:p w14:paraId="5E315271" w14:textId="77777777" w:rsidR="00862C55" w:rsidRPr="00F25AD4" w:rsidRDefault="00862C55" w:rsidP="00862C55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1170" w:type="dxa"/>
          </w:tcPr>
          <w:p w14:paraId="2534B210" w14:textId="77777777" w:rsidR="00862C55" w:rsidRPr="00F25AD4" w:rsidRDefault="00862C55" w:rsidP="00862C55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14:paraId="719FD0B3" w14:textId="77777777" w:rsidR="00862C55" w:rsidRPr="00F25AD4" w:rsidRDefault="00862C55" w:rsidP="00862C55">
            <w:pPr>
              <w:tabs>
                <w:tab w:val="clear" w:pos="907"/>
                <w:tab w:val="left" w:pos="873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0.50</w:t>
            </w:r>
          </w:p>
        </w:tc>
        <w:tc>
          <w:tcPr>
            <w:tcW w:w="238" w:type="dxa"/>
          </w:tcPr>
          <w:p w14:paraId="1B164868" w14:textId="77777777" w:rsidR="00862C55" w:rsidRPr="00F25AD4" w:rsidRDefault="00862C55" w:rsidP="00862C55">
            <w:pPr>
              <w:ind w:right="72"/>
              <w:jc w:val="right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0E48E7B" w14:textId="77777777" w:rsidR="00862C55" w:rsidRPr="00F25AD4" w:rsidRDefault="00862C55" w:rsidP="00862C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9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 xml:space="preserve">       -</w:t>
            </w:r>
          </w:p>
        </w:tc>
        <w:tc>
          <w:tcPr>
            <w:tcW w:w="237" w:type="dxa"/>
          </w:tcPr>
          <w:p w14:paraId="1B3AD037" w14:textId="77777777" w:rsidR="00862C55" w:rsidRPr="00F25AD4" w:rsidRDefault="00862C55" w:rsidP="00862C55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A52850E" w14:textId="77777777" w:rsidR="00862C55" w:rsidRPr="00F25AD4" w:rsidRDefault="00862C55" w:rsidP="0086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6"/>
              </w:tabs>
              <w:ind w:left="-94" w:right="-95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 xml:space="preserve">       -</w:t>
            </w:r>
          </w:p>
        </w:tc>
        <w:tc>
          <w:tcPr>
            <w:tcW w:w="283" w:type="dxa"/>
          </w:tcPr>
          <w:p w14:paraId="0AC730F9" w14:textId="77777777" w:rsidR="00862C55" w:rsidRPr="00F25AD4" w:rsidRDefault="00862C55" w:rsidP="00862C5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6AE6D7E" w14:textId="77777777" w:rsidR="00862C55" w:rsidRPr="00F25AD4" w:rsidRDefault="00862C55" w:rsidP="00862C55">
            <w:pPr>
              <w:tabs>
                <w:tab w:val="clear" w:pos="227"/>
                <w:tab w:val="clear" w:pos="454"/>
                <w:tab w:val="clear" w:pos="907"/>
              </w:tabs>
              <w:ind w:left="-94" w:right="-95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 xml:space="preserve">       -</w:t>
            </w:r>
          </w:p>
        </w:tc>
        <w:tc>
          <w:tcPr>
            <w:tcW w:w="284" w:type="dxa"/>
          </w:tcPr>
          <w:p w14:paraId="3CAB349E" w14:textId="77777777" w:rsidR="00862C55" w:rsidRPr="00F25AD4" w:rsidRDefault="00862C55" w:rsidP="00862C55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F0E73EF" w14:textId="77777777" w:rsidR="00862C55" w:rsidRPr="00F25AD4" w:rsidRDefault="00862C55" w:rsidP="00862C55">
            <w:pPr>
              <w:tabs>
                <w:tab w:val="clear" w:pos="227"/>
                <w:tab w:val="clear" w:pos="454"/>
                <w:tab w:val="clear" w:pos="907"/>
              </w:tabs>
              <w:ind w:left="-94" w:right="-95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 xml:space="preserve">       -</w:t>
            </w:r>
          </w:p>
        </w:tc>
      </w:tr>
      <w:tr w:rsidR="00862C55" w:rsidRPr="00F25AD4" w14:paraId="30039D7A" w14:textId="77777777" w:rsidTr="00690478">
        <w:tc>
          <w:tcPr>
            <w:tcW w:w="2734" w:type="dxa"/>
          </w:tcPr>
          <w:p w14:paraId="23185351" w14:textId="0B7603DD" w:rsidR="00862C55" w:rsidRPr="00F25AD4" w:rsidRDefault="00862C55" w:rsidP="00862C55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F25AD4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14:paraId="7740FD4D" w14:textId="77777777" w:rsidR="00862C55" w:rsidRPr="00F25AD4" w:rsidRDefault="00862C55" w:rsidP="00862C55">
            <w:pPr>
              <w:tabs>
                <w:tab w:val="clear" w:pos="907"/>
                <w:tab w:val="left" w:pos="873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4259A1" w14:textId="77777777" w:rsidR="00862C55" w:rsidRPr="00F25AD4" w:rsidRDefault="00862C55" w:rsidP="00862C55">
            <w:pPr>
              <w:ind w:right="72"/>
              <w:jc w:val="right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752344" w14:textId="77777777" w:rsidR="00862C55" w:rsidRPr="00F25AD4" w:rsidRDefault="00862C55" w:rsidP="00862C55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D6E73A" w14:textId="77777777" w:rsidR="00862C55" w:rsidRPr="00F25AD4" w:rsidRDefault="00862C55" w:rsidP="00862C55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71A245" w14:textId="77777777" w:rsidR="00862C55" w:rsidRPr="00F25AD4" w:rsidRDefault="00862C55" w:rsidP="00862C55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6AF0D4" w14:textId="77777777" w:rsidR="00862C55" w:rsidRPr="00F25AD4" w:rsidRDefault="00862C55" w:rsidP="00862C5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A5E4F6" w14:textId="77777777" w:rsidR="00862C55" w:rsidRPr="00F25AD4" w:rsidRDefault="00862C55" w:rsidP="00862C55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4D733A" w14:textId="77777777" w:rsidR="00862C55" w:rsidRPr="00F25AD4" w:rsidRDefault="00862C55" w:rsidP="00862C55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64A6B4F" w14:textId="77777777" w:rsidR="00862C55" w:rsidRPr="00F25AD4" w:rsidRDefault="00862C55" w:rsidP="00862C55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62C55" w:rsidRPr="00F25AD4" w14:paraId="3D9CC54F" w14:textId="77777777" w:rsidTr="00690478">
        <w:tc>
          <w:tcPr>
            <w:tcW w:w="2734" w:type="dxa"/>
          </w:tcPr>
          <w:p w14:paraId="15BD1AC1" w14:textId="77777777" w:rsidR="00862C55" w:rsidRPr="00F25AD4" w:rsidRDefault="00862C55" w:rsidP="00862C55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Pr="00F25AD4">
              <w:rPr>
                <w:rFonts w:ascii="AngsanaUPC" w:hAnsi="AngsanaUPC" w:cs="AngsanaUPC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170" w:type="dxa"/>
          </w:tcPr>
          <w:p w14:paraId="12B811E4" w14:textId="77777777" w:rsidR="00862C55" w:rsidRPr="00F25AD4" w:rsidRDefault="00862C55" w:rsidP="00862C55">
            <w:pPr>
              <w:tabs>
                <w:tab w:val="clear" w:pos="907"/>
                <w:tab w:val="left" w:pos="873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0.50</w:t>
            </w:r>
          </w:p>
        </w:tc>
        <w:tc>
          <w:tcPr>
            <w:tcW w:w="238" w:type="dxa"/>
          </w:tcPr>
          <w:p w14:paraId="3A931F03" w14:textId="77777777" w:rsidR="00862C55" w:rsidRPr="00F25AD4" w:rsidRDefault="00862C55" w:rsidP="00862C55">
            <w:pPr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9197EFF" w14:textId="77777777" w:rsidR="00862C55" w:rsidRPr="00F25AD4" w:rsidRDefault="00862C55" w:rsidP="00862C55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308,000</w:t>
            </w:r>
          </w:p>
        </w:tc>
        <w:tc>
          <w:tcPr>
            <w:tcW w:w="237" w:type="dxa"/>
          </w:tcPr>
          <w:p w14:paraId="2229CC5D" w14:textId="77777777" w:rsidR="00862C55" w:rsidRPr="00F25AD4" w:rsidRDefault="00862C55" w:rsidP="00862C55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891C974" w14:textId="77777777" w:rsidR="00862C55" w:rsidRPr="00F25AD4" w:rsidRDefault="00862C55" w:rsidP="00862C55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154,000</w:t>
            </w:r>
          </w:p>
        </w:tc>
        <w:tc>
          <w:tcPr>
            <w:tcW w:w="283" w:type="dxa"/>
          </w:tcPr>
          <w:p w14:paraId="4BEA2D6C" w14:textId="77777777" w:rsidR="00862C55" w:rsidRPr="00F25AD4" w:rsidRDefault="00862C55" w:rsidP="00862C5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1DD709B" w14:textId="77777777" w:rsidR="00862C55" w:rsidRPr="00F25AD4" w:rsidRDefault="00862C55" w:rsidP="00862C55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5735EB7C" w14:textId="77777777" w:rsidR="00862C55" w:rsidRPr="00F25AD4" w:rsidRDefault="00862C55" w:rsidP="00862C55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</w:tcPr>
          <w:p w14:paraId="4A97D395" w14:textId="77777777" w:rsidR="00862C55" w:rsidRPr="00F25AD4" w:rsidRDefault="00862C55" w:rsidP="00862C55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25AD4">
              <w:rPr>
                <w:rFonts w:ascii="AngsanaUPC" w:hAnsi="AngsanaUPC" w:cs="AngsanaUPC"/>
                <w:sz w:val="30"/>
                <w:szCs w:val="30"/>
              </w:rPr>
              <w:t>154,000</w:t>
            </w:r>
          </w:p>
        </w:tc>
      </w:tr>
    </w:tbl>
    <w:p w14:paraId="62183826" w14:textId="77777777" w:rsidR="00E71DD9" w:rsidRDefault="00E71DD9" w:rsidP="0000246E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  <w:sectPr w:rsidR="00E71DD9" w:rsidSect="006C0A04">
          <w:pgSz w:w="11909" w:h="16834" w:code="9"/>
          <w:pgMar w:top="2880" w:right="1152" w:bottom="810" w:left="1440" w:header="482" w:footer="590" w:gutter="0"/>
          <w:cols w:space="720"/>
          <w:docGrid w:linePitch="245"/>
        </w:sectPr>
      </w:pPr>
    </w:p>
    <w:p w14:paraId="562EE8F6" w14:textId="0FC5C74D" w:rsidR="00A959D8" w:rsidRDefault="00A959D8" w:rsidP="00EE0FD4">
      <w:pPr>
        <w:pStyle w:val="NoSpacing"/>
        <w:numPr>
          <w:ilvl w:val="0"/>
          <w:numId w:val="16"/>
        </w:num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Cs w:val="30"/>
        </w:rPr>
      </w:pPr>
      <w:r w:rsidRPr="00537F8F">
        <w:rPr>
          <w:rFonts w:ascii="Angsana New" w:hAnsi="Angsana New"/>
          <w:b/>
          <w:bCs/>
          <w:szCs w:val="30"/>
          <w:cs/>
        </w:rPr>
        <w:lastRenderedPageBreak/>
        <w:t>ค่าใช้จ่ายตาม</w:t>
      </w:r>
      <w:r w:rsidR="00CD3B06">
        <w:rPr>
          <w:rFonts w:ascii="Angsana New" w:hAnsi="Angsana New"/>
          <w:b/>
          <w:bCs/>
          <w:szCs w:val="30"/>
          <w:cs/>
        </w:rPr>
        <w:t>ธรรมชาติ</w:t>
      </w:r>
      <w:r w:rsidR="008003EF">
        <w:rPr>
          <w:rFonts w:ascii="Angsana New" w:hAnsi="Angsana New"/>
          <w:b/>
          <w:bCs/>
          <w:szCs w:val="30"/>
        </w:rPr>
        <w:t xml:space="preserve"> </w:t>
      </w:r>
    </w:p>
    <w:p w14:paraId="60AC196E" w14:textId="77777777" w:rsidR="00BE0E32" w:rsidRDefault="00BE0E32" w:rsidP="00BE0E3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Cs w:val="30"/>
        </w:rPr>
      </w:pPr>
    </w:p>
    <w:tbl>
      <w:tblPr>
        <w:tblW w:w="938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92"/>
        <w:gridCol w:w="1151"/>
        <w:gridCol w:w="267"/>
        <w:gridCol w:w="1144"/>
        <w:gridCol w:w="8"/>
        <w:gridCol w:w="228"/>
        <w:gridCol w:w="8"/>
        <w:gridCol w:w="1152"/>
        <w:gridCol w:w="283"/>
        <w:gridCol w:w="1145"/>
        <w:gridCol w:w="7"/>
      </w:tblGrid>
      <w:tr w:rsidR="00BE0E32" w:rsidRPr="00872B38" w14:paraId="6FEF469A" w14:textId="77777777" w:rsidTr="009E6B2C">
        <w:trPr>
          <w:gridAfter w:val="1"/>
          <w:wAfter w:w="7" w:type="dxa"/>
          <w:cantSplit/>
          <w:trHeight w:val="20"/>
          <w:tblHeader/>
        </w:trPr>
        <w:tc>
          <w:tcPr>
            <w:tcW w:w="3992" w:type="dxa"/>
            <w:vAlign w:val="bottom"/>
          </w:tcPr>
          <w:p w14:paraId="455878A9" w14:textId="77777777" w:rsidR="00BE0E32" w:rsidRPr="00872B38" w:rsidRDefault="00BE0E32" w:rsidP="00470AD7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386" w:type="dxa"/>
            <w:gridSpan w:val="9"/>
            <w:tcBorders>
              <w:bottom w:val="single" w:sz="4" w:space="0" w:color="auto"/>
            </w:tcBorders>
            <w:vAlign w:val="bottom"/>
          </w:tcPr>
          <w:p w14:paraId="6E19D437" w14:textId="77777777" w:rsidR="00BE0E32" w:rsidRPr="00872B38" w:rsidRDefault="00BE0E32" w:rsidP="00470AD7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B38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BE0E32" w:rsidRPr="00872B38" w14:paraId="5D8828F0" w14:textId="77777777" w:rsidTr="009E6B2C">
        <w:trPr>
          <w:trHeight w:val="20"/>
          <w:tblHeader/>
        </w:trPr>
        <w:tc>
          <w:tcPr>
            <w:tcW w:w="3992" w:type="dxa"/>
            <w:vAlign w:val="bottom"/>
          </w:tcPr>
          <w:p w14:paraId="49746F44" w14:textId="77777777" w:rsidR="00BE0E32" w:rsidRPr="00872B38" w:rsidRDefault="00BE0E32" w:rsidP="00470AD7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25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DD5E25" w14:textId="77777777" w:rsidR="00BE0E32" w:rsidRPr="00872B38" w:rsidRDefault="00BE0E32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51716E22" w14:textId="77777777" w:rsidR="00BE0E32" w:rsidRPr="00872B38" w:rsidRDefault="00BE0E32" w:rsidP="00470AD7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79AED24" w14:textId="77777777" w:rsidR="00BE0E32" w:rsidRPr="00872B38" w:rsidRDefault="00BE0E32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1B1E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872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CC5E44" w:rsidRPr="00872B38" w14:paraId="04E7FC58" w14:textId="77777777" w:rsidTr="009E6B2C">
        <w:trPr>
          <w:trHeight w:val="20"/>
          <w:tblHeader/>
        </w:trPr>
        <w:tc>
          <w:tcPr>
            <w:tcW w:w="3992" w:type="dxa"/>
            <w:vAlign w:val="bottom"/>
          </w:tcPr>
          <w:p w14:paraId="4B975521" w14:textId="77777777" w:rsidR="00CC5E44" w:rsidRPr="00872B38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07A9B9F2" w14:textId="12F19F92" w:rsidR="00CC5E44" w:rsidRPr="00872B38" w:rsidRDefault="00CC5E44" w:rsidP="00CC5E4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7F8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54F1C0F" w14:textId="77777777" w:rsidR="00CC5E44" w:rsidRPr="00872B38" w:rsidRDefault="00CC5E44" w:rsidP="00CC5E4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42632" w14:textId="5B84F71A" w:rsidR="00CC5E44" w:rsidRPr="00872B38" w:rsidRDefault="00CC5E44" w:rsidP="00CC5E4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7F8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2F6A0F3A" w14:textId="77777777" w:rsidR="00CC5E44" w:rsidRPr="00872B38" w:rsidRDefault="00CC5E44" w:rsidP="00CC5E4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D6ED5A" w14:textId="68F13947" w:rsidR="00CC5E44" w:rsidRPr="00872B38" w:rsidRDefault="00CC5E44" w:rsidP="00CC5E4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7F8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A5C61E5" w14:textId="77777777" w:rsidR="00CC5E44" w:rsidRPr="00872B38" w:rsidRDefault="00CC5E44" w:rsidP="00CC5E4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483FB" w14:textId="41B7C51F" w:rsidR="00CC5E44" w:rsidRPr="00872B38" w:rsidRDefault="00CC5E44" w:rsidP="00CC5E4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7F8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C5E44" w:rsidRPr="00872B38" w14:paraId="41E23D69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52C86C5F" w14:textId="204DD0B6" w:rsidR="00CC5E44" w:rsidRPr="00872B38" w:rsidRDefault="00CC5E44" w:rsidP="001F7310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72B38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ซื้อและต้นทุนอื่น</w:t>
            </w:r>
            <w:r w:rsidR="005426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  <w:r w:rsidRPr="00872B38">
              <w:rPr>
                <w:rFonts w:ascii="Angsana New" w:hAnsi="Angsana New"/>
                <w:sz w:val="30"/>
                <w:szCs w:val="30"/>
                <w:cs/>
              </w:rPr>
              <w:t>ของสินค้า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ที่ซื้อ</w:t>
            </w:r>
          </w:p>
        </w:tc>
        <w:tc>
          <w:tcPr>
            <w:tcW w:w="1151" w:type="dxa"/>
            <w:vAlign w:val="bottom"/>
          </w:tcPr>
          <w:p w14:paraId="6DF25F63" w14:textId="754D0663" w:rsidR="00CC5E44" w:rsidRPr="00E963D3" w:rsidRDefault="009A3645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395,401</w:t>
            </w:r>
          </w:p>
        </w:tc>
        <w:tc>
          <w:tcPr>
            <w:tcW w:w="267" w:type="dxa"/>
            <w:vAlign w:val="bottom"/>
          </w:tcPr>
          <w:p w14:paraId="064241DE" w14:textId="7777777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6E5A084" w14:textId="59182C7B" w:rsidR="00CC5E44" w:rsidRPr="00E963D3" w:rsidRDefault="009A3645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453,008</w:t>
            </w:r>
          </w:p>
        </w:tc>
        <w:tc>
          <w:tcPr>
            <w:tcW w:w="236" w:type="dxa"/>
            <w:gridSpan w:val="2"/>
            <w:vAlign w:val="bottom"/>
          </w:tcPr>
          <w:p w14:paraId="224BAAA4" w14:textId="7777777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4BDE2261" w14:textId="67AEEB10" w:rsidR="00CC5E44" w:rsidRPr="00E963D3" w:rsidRDefault="009A3645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395,222</w:t>
            </w:r>
          </w:p>
        </w:tc>
        <w:tc>
          <w:tcPr>
            <w:tcW w:w="283" w:type="dxa"/>
            <w:vAlign w:val="bottom"/>
          </w:tcPr>
          <w:p w14:paraId="23D9C40C" w14:textId="77777777" w:rsidR="00CC5E44" w:rsidRPr="00872B38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442CDE8" w14:textId="7C2D2A83" w:rsidR="00CC5E44" w:rsidRPr="00872B38" w:rsidRDefault="009A3645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452,842</w:t>
            </w:r>
          </w:p>
        </w:tc>
      </w:tr>
      <w:tr w:rsidR="00CC5E44" w:rsidRPr="00872B38" w14:paraId="60B03C3F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1F5AB000" w14:textId="77777777" w:rsidR="00CC5E44" w:rsidRPr="00872B38" w:rsidRDefault="00CC5E44" w:rsidP="001F7310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72B38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151" w:type="dxa"/>
            <w:vAlign w:val="bottom"/>
          </w:tcPr>
          <w:p w14:paraId="751EB515" w14:textId="5B3E504F" w:rsidR="00CC5E44" w:rsidRPr="00E963D3" w:rsidRDefault="00E963D3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121,261</w:t>
            </w:r>
          </w:p>
        </w:tc>
        <w:tc>
          <w:tcPr>
            <w:tcW w:w="267" w:type="dxa"/>
            <w:vAlign w:val="bottom"/>
          </w:tcPr>
          <w:p w14:paraId="3615D29A" w14:textId="7777777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E3D2E0A" w14:textId="3AEAA04A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127,559</w:t>
            </w:r>
          </w:p>
        </w:tc>
        <w:tc>
          <w:tcPr>
            <w:tcW w:w="236" w:type="dxa"/>
            <w:gridSpan w:val="2"/>
            <w:vAlign w:val="bottom"/>
          </w:tcPr>
          <w:p w14:paraId="0C1C3C82" w14:textId="7777777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3249F8E8" w14:textId="7221E92C" w:rsidR="00CC5E44" w:rsidRPr="00E963D3" w:rsidRDefault="00E963D3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105,224</w:t>
            </w:r>
          </w:p>
        </w:tc>
        <w:tc>
          <w:tcPr>
            <w:tcW w:w="283" w:type="dxa"/>
            <w:vAlign w:val="bottom"/>
          </w:tcPr>
          <w:p w14:paraId="5ADEA02A" w14:textId="77777777" w:rsidR="00CC5E44" w:rsidRPr="00872B38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9B35AD4" w14:textId="708F4F2A" w:rsidR="00CC5E44" w:rsidRPr="00872B38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113,198</w:t>
            </w:r>
          </w:p>
        </w:tc>
      </w:tr>
      <w:tr w:rsidR="00CC5E44" w:rsidRPr="00872B38" w14:paraId="73108112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640436CB" w14:textId="77777777" w:rsidR="00CC5E44" w:rsidRPr="00872B38" w:rsidRDefault="00CC5E44" w:rsidP="001F7310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872B3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ใช้จ่ายตัดบัญชี</w:t>
            </w:r>
          </w:p>
        </w:tc>
        <w:tc>
          <w:tcPr>
            <w:tcW w:w="1151" w:type="dxa"/>
            <w:vAlign w:val="bottom"/>
          </w:tcPr>
          <w:p w14:paraId="10B6F7E5" w14:textId="7E821163" w:rsidR="00CC5E44" w:rsidRPr="00E963D3" w:rsidRDefault="00E963D3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34,</w:t>
            </w:r>
            <w:r w:rsidR="009E6B2C">
              <w:rPr>
                <w:rFonts w:ascii="Angsana New" w:hAnsi="Angsana New"/>
                <w:sz w:val="30"/>
                <w:szCs w:val="30"/>
                <w:lang w:eastAsia="en-US"/>
              </w:rPr>
              <w:t>340</w:t>
            </w:r>
          </w:p>
        </w:tc>
        <w:tc>
          <w:tcPr>
            <w:tcW w:w="267" w:type="dxa"/>
            <w:vAlign w:val="bottom"/>
          </w:tcPr>
          <w:p w14:paraId="5650C01E" w14:textId="7777777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2E71404" w14:textId="5B5974CD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38,211</w:t>
            </w:r>
          </w:p>
        </w:tc>
        <w:tc>
          <w:tcPr>
            <w:tcW w:w="236" w:type="dxa"/>
            <w:gridSpan w:val="2"/>
            <w:vAlign w:val="bottom"/>
          </w:tcPr>
          <w:p w14:paraId="25F7C47B" w14:textId="7777777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2D39733C" w14:textId="761D9E5B" w:rsidR="00CC5E44" w:rsidRPr="00E963D3" w:rsidRDefault="00E963D3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19,</w:t>
            </w:r>
            <w:r w:rsidR="009E6B2C">
              <w:rPr>
                <w:rFonts w:ascii="Angsana New" w:hAnsi="Angsana New"/>
                <w:sz w:val="30"/>
                <w:szCs w:val="30"/>
                <w:lang w:eastAsia="en-US"/>
              </w:rPr>
              <w:t>395</w:t>
            </w:r>
          </w:p>
        </w:tc>
        <w:tc>
          <w:tcPr>
            <w:tcW w:w="283" w:type="dxa"/>
            <w:vAlign w:val="bottom"/>
          </w:tcPr>
          <w:p w14:paraId="10068264" w14:textId="77777777" w:rsidR="00CC5E44" w:rsidRPr="00872B38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4C4F5A4" w14:textId="6D20865A" w:rsidR="00CC5E44" w:rsidRPr="00872B38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23,410</w:t>
            </w:r>
          </w:p>
        </w:tc>
      </w:tr>
      <w:tr w:rsidR="00CC5E44" w:rsidRPr="00872B38" w14:paraId="2C66564C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5B349057" w14:textId="77777777" w:rsidR="00CC5E44" w:rsidRPr="00872B38" w:rsidRDefault="00CC5E44" w:rsidP="001F7310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51" w:type="dxa"/>
            <w:vAlign w:val="bottom"/>
          </w:tcPr>
          <w:p w14:paraId="0A923CBD" w14:textId="79024FE8" w:rsidR="00CC5E44" w:rsidRPr="00E963D3" w:rsidRDefault="00E963D3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13,32</w:t>
            </w:r>
            <w:r w:rsidR="009A3645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</w:p>
        </w:tc>
        <w:tc>
          <w:tcPr>
            <w:tcW w:w="267" w:type="dxa"/>
            <w:vAlign w:val="bottom"/>
          </w:tcPr>
          <w:p w14:paraId="2730DE0D" w14:textId="7777777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8C365D4" w14:textId="411FD0BE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19,967</w:t>
            </w:r>
          </w:p>
        </w:tc>
        <w:tc>
          <w:tcPr>
            <w:tcW w:w="236" w:type="dxa"/>
            <w:gridSpan w:val="2"/>
            <w:vAlign w:val="bottom"/>
          </w:tcPr>
          <w:p w14:paraId="1B2625F9" w14:textId="7777777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218B7E87" w14:textId="3037FCF5" w:rsidR="00CC5E44" w:rsidRPr="00E963D3" w:rsidRDefault="00E963D3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7,991</w:t>
            </w:r>
          </w:p>
        </w:tc>
        <w:tc>
          <w:tcPr>
            <w:tcW w:w="283" w:type="dxa"/>
            <w:vAlign w:val="bottom"/>
          </w:tcPr>
          <w:p w14:paraId="7F81B5F0" w14:textId="77777777" w:rsidR="00CC5E44" w:rsidRPr="00872B38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E2DC188" w14:textId="0D6B6E34" w:rsidR="00CC5E44" w:rsidRPr="00872B38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13,395</w:t>
            </w:r>
          </w:p>
        </w:tc>
      </w:tr>
      <w:tr w:rsidR="00CC5E44" w:rsidRPr="00872B38" w14:paraId="166B0364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698432B8" w14:textId="77777777" w:rsidR="00CC5E44" w:rsidRPr="00872B38" w:rsidRDefault="00CC5E44" w:rsidP="001F7310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872B38">
              <w:rPr>
                <w:rFonts w:ascii="Angsana New" w:hAnsi="Angsana New"/>
                <w:sz w:val="30"/>
                <w:szCs w:val="30"/>
                <w:cs/>
              </w:rPr>
              <w:t>ค่าขนส่งออก</w:t>
            </w:r>
          </w:p>
        </w:tc>
        <w:tc>
          <w:tcPr>
            <w:tcW w:w="1151" w:type="dxa"/>
            <w:vAlign w:val="bottom"/>
          </w:tcPr>
          <w:p w14:paraId="0F9AB15C" w14:textId="3977475C" w:rsidR="00CC5E44" w:rsidRPr="00E963D3" w:rsidRDefault="00E963D3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8,660</w:t>
            </w:r>
          </w:p>
        </w:tc>
        <w:tc>
          <w:tcPr>
            <w:tcW w:w="267" w:type="dxa"/>
            <w:vAlign w:val="bottom"/>
          </w:tcPr>
          <w:p w14:paraId="3C92DB35" w14:textId="7777777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8F0505A" w14:textId="602242E9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8,638</w:t>
            </w:r>
          </w:p>
        </w:tc>
        <w:tc>
          <w:tcPr>
            <w:tcW w:w="236" w:type="dxa"/>
            <w:gridSpan w:val="2"/>
            <w:vAlign w:val="bottom"/>
          </w:tcPr>
          <w:p w14:paraId="66476D33" w14:textId="7777777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5D353BEE" w14:textId="62A82103" w:rsidR="00CC5E44" w:rsidRPr="00E963D3" w:rsidRDefault="00E963D3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8,649</w:t>
            </w:r>
          </w:p>
        </w:tc>
        <w:tc>
          <w:tcPr>
            <w:tcW w:w="283" w:type="dxa"/>
            <w:vAlign w:val="bottom"/>
          </w:tcPr>
          <w:p w14:paraId="5E4903B5" w14:textId="77777777" w:rsidR="00CC5E44" w:rsidRPr="00872B38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2202653" w14:textId="64CE70F4" w:rsidR="00CC5E44" w:rsidRPr="00872B38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8,631</w:t>
            </w:r>
          </w:p>
        </w:tc>
      </w:tr>
      <w:tr w:rsidR="00EE65FA" w:rsidRPr="00872B38" w14:paraId="70303969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5A584D0C" w14:textId="6CA98487" w:rsidR="00EE65FA" w:rsidRPr="00872B38" w:rsidRDefault="00EE65FA" w:rsidP="00EE65FA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872B38">
              <w:rPr>
                <w:rFonts w:ascii="Angsana New" w:hAnsi="Angsana New"/>
                <w:sz w:val="30"/>
                <w:szCs w:val="30"/>
                <w:cs/>
              </w:rPr>
              <w:t>ค่าบรรจุหีบห่อสินค้า</w:t>
            </w:r>
          </w:p>
        </w:tc>
        <w:tc>
          <w:tcPr>
            <w:tcW w:w="1151" w:type="dxa"/>
            <w:vAlign w:val="bottom"/>
          </w:tcPr>
          <w:p w14:paraId="0890AECA" w14:textId="3E4E1552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6,627</w:t>
            </w:r>
          </w:p>
        </w:tc>
        <w:tc>
          <w:tcPr>
            <w:tcW w:w="267" w:type="dxa"/>
            <w:vAlign w:val="bottom"/>
          </w:tcPr>
          <w:p w14:paraId="318E1E4D" w14:textId="77777777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42D3C2D" w14:textId="5494C261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6,950</w:t>
            </w:r>
          </w:p>
        </w:tc>
        <w:tc>
          <w:tcPr>
            <w:tcW w:w="236" w:type="dxa"/>
            <w:gridSpan w:val="2"/>
            <w:vAlign w:val="bottom"/>
          </w:tcPr>
          <w:p w14:paraId="466A59C6" w14:textId="77777777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7902C915" w14:textId="69F1EA0A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6,627</w:t>
            </w:r>
          </w:p>
        </w:tc>
        <w:tc>
          <w:tcPr>
            <w:tcW w:w="283" w:type="dxa"/>
            <w:vAlign w:val="bottom"/>
          </w:tcPr>
          <w:p w14:paraId="7AE927C2" w14:textId="77777777" w:rsidR="00EE65FA" w:rsidRPr="00872B38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DA72480" w14:textId="00AC6391" w:rsidR="00EE65FA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6,950</w:t>
            </w:r>
          </w:p>
        </w:tc>
      </w:tr>
      <w:tr w:rsidR="00EE65FA" w:rsidRPr="00872B38" w14:paraId="49F537CB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6AFD9F53" w14:textId="4008F29C" w:rsidR="00EE65FA" w:rsidRPr="00872B38" w:rsidRDefault="00EE65FA" w:rsidP="00EE65FA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872B3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ในการบำรุงรักษาระบบซอฟต์แวร์</w:t>
            </w:r>
          </w:p>
        </w:tc>
        <w:tc>
          <w:tcPr>
            <w:tcW w:w="1151" w:type="dxa"/>
            <w:vAlign w:val="bottom"/>
          </w:tcPr>
          <w:p w14:paraId="1ED62AD1" w14:textId="325032E7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5,143</w:t>
            </w:r>
          </w:p>
        </w:tc>
        <w:tc>
          <w:tcPr>
            <w:tcW w:w="267" w:type="dxa"/>
            <w:vAlign w:val="bottom"/>
          </w:tcPr>
          <w:p w14:paraId="19354A8D" w14:textId="77777777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C79C6A9" w14:textId="49BD856F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4,882</w:t>
            </w:r>
          </w:p>
        </w:tc>
        <w:tc>
          <w:tcPr>
            <w:tcW w:w="236" w:type="dxa"/>
            <w:gridSpan w:val="2"/>
            <w:vAlign w:val="bottom"/>
          </w:tcPr>
          <w:p w14:paraId="56C70727" w14:textId="77777777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2C6A4121" w14:textId="06B4D20A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4,805</w:t>
            </w:r>
          </w:p>
        </w:tc>
        <w:tc>
          <w:tcPr>
            <w:tcW w:w="283" w:type="dxa"/>
            <w:vAlign w:val="bottom"/>
          </w:tcPr>
          <w:p w14:paraId="0351604A" w14:textId="77777777" w:rsidR="00EE65FA" w:rsidRPr="00872B38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3E7AD6E" w14:textId="61EA6D86" w:rsidR="00EE65FA" w:rsidRPr="00872B38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4,436</w:t>
            </w:r>
          </w:p>
        </w:tc>
      </w:tr>
      <w:tr w:rsidR="00CC5E44" w:rsidRPr="00872B38" w14:paraId="269E53C2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5F6A47A0" w14:textId="77777777" w:rsidR="00CC5E44" w:rsidRPr="00872B38" w:rsidRDefault="00CC5E44" w:rsidP="001F7310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872B38">
              <w:rPr>
                <w:rFonts w:ascii="Angsana New" w:hAnsi="Angsana New"/>
                <w:sz w:val="30"/>
                <w:szCs w:val="30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1151" w:type="dxa"/>
            <w:vAlign w:val="bottom"/>
          </w:tcPr>
          <w:p w14:paraId="0B4AC003" w14:textId="53592F1F" w:rsidR="00CC5E44" w:rsidRPr="00E963D3" w:rsidRDefault="00EE65FA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3,846</w:t>
            </w:r>
          </w:p>
        </w:tc>
        <w:tc>
          <w:tcPr>
            <w:tcW w:w="267" w:type="dxa"/>
            <w:vAlign w:val="bottom"/>
          </w:tcPr>
          <w:p w14:paraId="4DB4E25E" w14:textId="7777777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F5D2197" w14:textId="6851F12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5,321</w:t>
            </w:r>
          </w:p>
        </w:tc>
        <w:tc>
          <w:tcPr>
            <w:tcW w:w="236" w:type="dxa"/>
            <w:gridSpan w:val="2"/>
            <w:vAlign w:val="bottom"/>
          </w:tcPr>
          <w:p w14:paraId="22DE77D9" w14:textId="77777777" w:rsidR="00CC5E44" w:rsidRPr="00E963D3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4BA87914" w14:textId="0171D7F7" w:rsidR="00CC5E44" w:rsidRPr="00E963D3" w:rsidRDefault="00E963D3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3,238</w:t>
            </w:r>
          </w:p>
        </w:tc>
        <w:tc>
          <w:tcPr>
            <w:tcW w:w="283" w:type="dxa"/>
            <w:vAlign w:val="bottom"/>
          </w:tcPr>
          <w:p w14:paraId="1939C56A" w14:textId="77777777" w:rsidR="00CC5E44" w:rsidRPr="00872B38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857427B" w14:textId="2346C11D" w:rsidR="00CC5E44" w:rsidRPr="00872B38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4,237</w:t>
            </w:r>
          </w:p>
        </w:tc>
      </w:tr>
      <w:tr w:rsidR="00EE65FA" w:rsidRPr="00872B38" w14:paraId="53CD785C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061620C9" w14:textId="33C387F4" w:rsidR="00EE65FA" w:rsidRPr="00872B38" w:rsidRDefault="00EE65FA" w:rsidP="00EE65FA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ค่าที่ปรึกษาอื่น ๆ</w:t>
            </w:r>
          </w:p>
        </w:tc>
        <w:tc>
          <w:tcPr>
            <w:tcW w:w="1151" w:type="dxa"/>
            <w:vAlign w:val="bottom"/>
          </w:tcPr>
          <w:p w14:paraId="19F47006" w14:textId="6F435987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3,780</w:t>
            </w:r>
          </w:p>
        </w:tc>
        <w:tc>
          <w:tcPr>
            <w:tcW w:w="267" w:type="dxa"/>
            <w:vAlign w:val="bottom"/>
          </w:tcPr>
          <w:p w14:paraId="517A6813" w14:textId="77777777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FF78F32" w14:textId="05CE9199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2,422</w:t>
            </w:r>
          </w:p>
        </w:tc>
        <w:tc>
          <w:tcPr>
            <w:tcW w:w="236" w:type="dxa"/>
            <w:gridSpan w:val="2"/>
            <w:vAlign w:val="bottom"/>
          </w:tcPr>
          <w:p w14:paraId="373D5964" w14:textId="77777777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479B1E34" w14:textId="60B4504E" w:rsidR="00EE65FA" w:rsidRPr="00E963D3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2,677</w:t>
            </w:r>
          </w:p>
        </w:tc>
        <w:tc>
          <w:tcPr>
            <w:tcW w:w="283" w:type="dxa"/>
            <w:vAlign w:val="bottom"/>
          </w:tcPr>
          <w:p w14:paraId="24E298AB" w14:textId="77777777" w:rsidR="00EE65FA" w:rsidRPr="00872B38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407A18E" w14:textId="0079A33F" w:rsidR="00EE65FA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1,355</w:t>
            </w:r>
          </w:p>
        </w:tc>
      </w:tr>
      <w:tr w:rsidR="009E6B2C" w:rsidRPr="00872B38" w14:paraId="01462624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0E6169A6" w14:textId="77777777" w:rsidR="00AD63F1" w:rsidRDefault="009E6B2C" w:rsidP="00AD63F1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(กลับรายการขาดทุน) จากการลดลง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</w:t>
            </w:r>
            <w:r w:rsidR="00AD63F1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58648DD1" w14:textId="7FA8EB8C" w:rsidR="009E6B2C" w:rsidRPr="00872B38" w:rsidRDefault="009E6B2C" w:rsidP="00AD63F1">
            <w:pPr>
              <w:tabs>
                <w:tab w:val="clear" w:pos="2580"/>
              </w:tabs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มูลค่าและสินค้าเสื่อมสภาพ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(ดูหมายเหตุ </w:t>
            </w:r>
            <w:r>
              <w:rPr>
                <w:rFonts w:ascii="Angsana New" w:hAnsi="Angsana New"/>
                <w:sz w:val="30"/>
                <w:szCs w:val="30"/>
              </w:rPr>
              <w:t>25)</w:t>
            </w:r>
          </w:p>
        </w:tc>
        <w:tc>
          <w:tcPr>
            <w:tcW w:w="1151" w:type="dxa"/>
            <w:vAlign w:val="bottom"/>
          </w:tcPr>
          <w:p w14:paraId="24A15E8C" w14:textId="60CF6FD9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(3,320)</w:t>
            </w:r>
          </w:p>
        </w:tc>
        <w:tc>
          <w:tcPr>
            <w:tcW w:w="267" w:type="dxa"/>
            <w:vAlign w:val="bottom"/>
          </w:tcPr>
          <w:p w14:paraId="5DB4EF9C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15909D8" w14:textId="68612C93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2,082</w:t>
            </w:r>
          </w:p>
        </w:tc>
        <w:tc>
          <w:tcPr>
            <w:tcW w:w="236" w:type="dxa"/>
            <w:gridSpan w:val="2"/>
            <w:vAlign w:val="bottom"/>
          </w:tcPr>
          <w:p w14:paraId="4FDB5299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2BFC9B17" w14:textId="3541D445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(3,320)</w:t>
            </w:r>
          </w:p>
        </w:tc>
        <w:tc>
          <w:tcPr>
            <w:tcW w:w="283" w:type="dxa"/>
            <w:vAlign w:val="bottom"/>
          </w:tcPr>
          <w:p w14:paraId="14D688B1" w14:textId="77777777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5469EC9" w14:textId="2B3CD632" w:rsidR="009E6B2C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2,082</w:t>
            </w:r>
          </w:p>
        </w:tc>
      </w:tr>
      <w:tr w:rsidR="009E6B2C" w:rsidRPr="00872B38" w14:paraId="4EA5D531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2300029C" w14:textId="15234074" w:rsidR="009E6B2C" w:rsidRPr="00872B38" w:rsidRDefault="009E6B2C" w:rsidP="009E6B2C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872B38">
              <w:rPr>
                <w:rFonts w:ascii="Angsana New" w:hAnsi="Angsana New"/>
                <w:sz w:val="30"/>
                <w:szCs w:val="30"/>
                <w:cs/>
              </w:rPr>
              <w:t>ค่าสินค้าตัวอย่างเพื่อการสาธิต</w:t>
            </w:r>
          </w:p>
        </w:tc>
        <w:tc>
          <w:tcPr>
            <w:tcW w:w="1151" w:type="dxa"/>
            <w:vAlign w:val="bottom"/>
          </w:tcPr>
          <w:p w14:paraId="5270D8F0" w14:textId="046C5E89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2,979</w:t>
            </w:r>
          </w:p>
        </w:tc>
        <w:tc>
          <w:tcPr>
            <w:tcW w:w="267" w:type="dxa"/>
            <w:vAlign w:val="bottom"/>
          </w:tcPr>
          <w:p w14:paraId="4E3F46DA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C8E06F6" w14:textId="4C7370AE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7,107</w:t>
            </w:r>
          </w:p>
        </w:tc>
        <w:tc>
          <w:tcPr>
            <w:tcW w:w="236" w:type="dxa"/>
            <w:gridSpan w:val="2"/>
            <w:vAlign w:val="bottom"/>
          </w:tcPr>
          <w:p w14:paraId="1FAE0F8B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73970ADB" w14:textId="03B6A4EC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2,979</w:t>
            </w:r>
          </w:p>
        </w:tc>
        <w:tc>
          <w:tcPr>
            <w:tcW w:w="283" w:type="dxa"/>
            <w:vAlign w:val="bottom"/>
          </w:tcPr>
          <w:p w14:paraId="048858B7" w14:textId="77777777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DC02058" w14:textId="10E19FD2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7,107</w:t>
            </w:r>
          </w:p>
        </w:tc>
      </w:tr>
      <w:tr w:rsidR="009E6B2C" w:rsidRPr="00872B38" w14:paraId="62050D3B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1B875553" w14:textId="77777777" w:rsidR="009E6B2C" w:rsidRPr="00872B38" w:rsidRDefault="009E6B2C" w:rsidP="009E6B2C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872B38">
              <w:rPr>
                <w:rFonts w:ascii="Angsana New" w:hAnsi="Angsana New"/>
                <w:sz w:val="30"/>
                <w:szCs w:val="30"/>
                <w:cs/>
              </w:rPr>
              <w:t>ค่าใช้จ่ายและส่วนลดในการรับชำระเงิน</w:t>
            </w:r>
          </w:p>
        </w:tc>
        <w:tc>
          <w:tcPr>
            <w:tcW w:w="1151" w:type="dxa"/>
            <w:vAlign w:val="bottom"/>
          </w:tcPr>
          <w:p w14:paraId="31E107ED" w14:textId="1BB529BC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2,680</w:t>
            </w:r>
          </w:p>
        </w:tc>
        <w:tc>
          <w:tcPr>
            <w:tcW w:w="267" w:type="dxa"/>
            <w:vAlign w:val="bottom"/>
          </w:tcPr>
          <w:p w14:paraId="20F9E079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D253F7A" w14:textId="198C1528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3,443</w:t>
            </w:r>
          </w:p>
        </w:tc>
        <w:tc>
          <w:tcPr>
            <w:tcW w:w="236" w:type="dxa"/>
            <w:gridSpan w:val="2"/>
            <w:vAlign w:val="bottom"/>
          </w:tcPr>
          <w:p w14:paraId="0900E3AC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022AE161" w14:textId="113CBBC1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2,680</w:t>
            </w:r>
          </w:p>
        </w:tc>
        <w:tc>
          <w:tcPr>
            <w:tcW w:w="283" w:type="dxa"/>
            <w:vAlign w:val="bottom"/>
          </w:tcPr>
          <w:p w14:paraId="4214F9F0" w14:textId="77777777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9C552C4" w14:textId="7D1CE410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3,394</w:t>
            </w:r>
          </w:p>
        </w:tc>
      </w:tr>
      <w:tr w:rsidR="009E6B2C" w:rsidRPr="00872B38" w14:paraId="68F1B9DB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76D97D14" w14:textId="41EC5F44" w:rsidR="009E6B2C" w:rsidRPr="00872B38" w:rsidRDefault="009E6B2C" w:rsidP="009E6B2C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872B3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ใช้จ่ายในการบริจาคและการกุศล</w:t>
            </w:r>
          </w:p>
        </w:tc>
        <w:tc>
          <w:tcPr>
            <w:tcW w:w="1151" w:type="dxa"/>
            <w:vAlign w:val="bottom"/>
          </w:tcPr>
          <w:p w14:paraId="10A050A5" w14:textId="240F8FA4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1,449</w:t>
            </w:r>
          </w:p>
        </w:tc>
        <w:tc>
          <w:tcPr>
            <w:tcW w:w="267" w:type="dxa"/>
            <w:vAlign w:val="bottom"/>
          </w:tcPr>
          <w:p w14:paraId="71427E77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EFA81BC" w14:textId="04065B8D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4,056</w:t>
            </w:r>
          </w:p>
        </w:tc>
        <w:tc>
          <w:tcPr>
            <w:tcW w:w="236" w:type="dxa"/>
            <w:gridSpan w:val="2"/>
            <w:vAlign w:val="bottom"/>
          </w:tcPr>
          <w:p w14:paraId="0B4FCF5C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0FD2A988" w14:textId="02F2E2F4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1,449</w:t>
            </w:r>
          </w:p>
        </w:tc>
        <w:tc>
          <w:tcPr>
            <w:tcW w:w="283" w:type="dxa"/>
            <w:vAlign w:val="bottom"/>
          </w:tcPr>
          <w:p w14:paraId="1FBE8739" w14:textId="77777777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B564DC0" w14:textId="3AF95CFE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4,045</w:t>
            </w:r>
          </w:p>
        </w:tc>
      </w:tr>
      <w:tr w:rsidR="009E6B2C" w:rsidRPr="00872B38" w14:paraId="02DFC07E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79A9080C" w14:textId="77777777" w:rsidR="009E6B2C" w:rsidRPr="00872B38" w:rsidRDefault="009E6B2C" w:rsidP="009E6B2C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ค่าเช่าสินทรัพย์มูลค่าต่ำ</w:t>
            </w:r>
          </w:p>
        </w:tc>
        <w:tc>
          <w:tcPr>
            <w:tcW w:w="1151" w:type="dxa"/>
            <w:vAlign w:val="bottom"/>
          </w:tcPr>
          <w:p w14:paraId="64A69B29" w14:textId="08CAD669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949</w:t>
            </w:r>
          </w:p>
        </w:tc>
        <w:tc>
          <w:tcPr>
            <w:tcW w:w="267" w:type="dxa"/>
            <w:vAlign w:val="bottom"/>
          </w:tcPr>
          <w:p w14:paraId="669B55D3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0386900" w14:textId="4C21B780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738</w:t>
            </w:r>
          </w:p>
        </w:tc>
        <w:tc>
          <w:tcPr>
            <w:tcW w:w="236" w:type="dxa"/>
            <w:gridSpan w:val="2"/>
            <w:vAlign w:val="bottom"/>
          </w:tcPr>
          <w:p w14:paraId="3F210DAD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7216763E" w14:textId="0DEE27A3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413</w:t>
            </w:r>
          </w:p>
        </w:tc>
        <w:tc>
          <w:tcPr>
            <w:tcW w:w="283" w:type="dxa"/>
            <w:vAlign w:val="bottom"/>
          </w:tcPr>
          <w:p w14:paraId="62C324E7" w14:textId="77777777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36B9FD6" w14:textId="4B4409E9" w:rsidR="009E6B2C" w:rsidRPr="00777F8A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414</w:t>
            </w:r>
          </w:p>
        </w:tc>
      </w:tr>
      <w:tr w:rsidR="009E6B2C" w:rsidRPr="00872B38" w14:paraId="4D97036F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5CE85D0A" w14:textId="61B81929" w:rsidR="009E6B2C" w:rsidRPr="00872B38" w:rsidRDefault="009E6B2C" w:rsidP="009E6B2C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872B3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1" w:type="dxa"/>
            <w:vAlign w:val="bottom"/>
          </w:tcPr>
          <w:p w14:paraId="59463C79" w14:textId="72B873A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11</w:t>
            </w:r>
          </w:p>
        </w:tc>
        <w:tc>
          <w:tcPr>
            <w:tcW w:w="267" w:type="dxa"/>
            <w:vAlign w:val="bottom"/>
          </w:tcPr>
          <w:p w14:paraId="768AD7C1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783F33C" w14:textId="68DFA50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370</w:t>
            </w:r>
          </w:p>
        </w:tc>
        <w:tc>
          <w:tcPr>
            <w:tcW w:w="236" w:type="dxa"/>
            <w:gridSpan w:val="2"/>
            <w:vAlign w:val="bottom"/>
          </w:tcPr>
          <w:p w14:paraId="2C1722D5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0EA01DA6" w14:textId="2645FC3F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11</w:t>
            </w:r>
          </w:p>
        </w:tc>
        <w:tc>
          <w:tcPr>
            <w:tcW w:w="283" w:type="dxa"/>
            <w:vAlign w:val="bottom"/>
          </w:tcPr>
          <w:p w14:paraId="2F9E1BBC" w14:textId="77777777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F9AB823" w14:textId="1E53B831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370</w:t>
            </w:r>
          </w:p>
        </w:tc>
      </w:tr>
      <w:tr w:rsidR="009E6B2C" w:rsidRPr="00872B38" w14:paraId="278E5793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0DEFF7F9" w14:textId="77777777" w:rsidR="00AD63F1" w:rsidRDefault="009E6B2C" w:rsidP="00706654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</w:rPr>
            </w:pPr>
            <w:r w:rsidRPr="00DB4DC0">
              <w:rPr>
                <w:rFonts w:ascii="Angsana New" w:hAnsi="Angsana New"/>
                <w:sz w:val="30"/>
                <w:szCs w:val="30"/>
                <w:cs/>
              </w:rPr>
              <w:t>ขาดทุนจากการ</w:t>
            </w:r>
            <w:r w:rsidR="00AD63F1">
              <w:rPr>
                <w:rFonts w:ascii="Angsana New" w:hAnsi="Angsana New" w:hint="cs"/>
                <w:sz w:val="30"/>
                <w:szCs w:val="30"/>
                <w:cs/>
              </w:rPr>
              <w:t>ตัดจำหน่ายและ</w:t>
            </w:r>
            <w:r w:rsidRPr="00DB4DC0">
              <w:rPr>
                <w:rFonts w:ascii="Angsana New" w:hAnsi="Angsana New" w:hint="cs"/>
                <w:sz w:val="30"/>
                <w:szCs w:val="30"/>
                <w:cs/>
              </w:rPr>
              <w:t>ด้อยค่าขอ</w:t>
            </w:r>
            <w:r w:rsidR="00AD63F1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3B86606C" w14:textId="71A62540" w:rsidR="009E6B2C" w:rsidRPr="00DB4DC0" w:rsidRDefault="009E6B2C" w:rsidP="005974B1">
            <w:pPr>
              <w:tabs>
                <w:tab w:val="clear" w:pos="2580"/>
                <w:tab w:val="clear" w:pos="2807"/>
                <w:tab w:val="left" w:pos="2790"/>
              </w:tabs>
              <w:ind w:firstLine="65"/>
              <w:rPr>
                <w:rFonts w:ascii="Angsana New" w:hAnsi="Angsana New"/>
                <w:sz w:val="30"/>
                <w:szCs w:val="30"/>
                <w:cs/>
              </w:rPr>
            </w:pPr>
            <w:r w:rsidRPr="00DB4DC0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51" w:type="dxa"/>
            <w:vAlign w:val="bottom"/>
          </w:tcPr>
          <w:p w14:paraId="2D2DD392" w14:textId="6487EEB1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  -</w:t>
            </w:r>
          </w:p>
        </w:tc>
        <w:tc>
          <w:tcPr>
            <w:tcW w:w="267" w:type="dxa"/>
            <w:vAlign w:val="bottom"/>
          </w:tcPr>
          <w:p w14:paraId="521A54B1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72FDD2C" w14:textId="40C4571B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14,</w:t>
            </w:r>
            <w:r w:rsidR="00AD63F1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940</w:t>
            </w:r>
          </w:p>
        </w:tc>
        <w:tc>
          <w:tcPr>
            <w:tcW w:w="236" w:type="dxa"/>
            <w:gridSpan w:val="2"/>
            <w:vAlign w:val="bottom"/>
          </w:tcPr>
          <w:p w14:paraId="6244B6C7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0124C950" w14:textId="3C1AA1D5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  -</w:t>
            </w:r>
          </w:p>
        </w:tc>
        <w:tc>
          <w:tcPr>
            <w:tcW w:w="283" w:type="dxa"/>
            <w:vAlign w:val="bottom"/>
          </w:tcPr>
          <w:p w14:paraId="7B4BAD71" w14:textId="77777777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149CEC6" w14:textId="6501E166" w:rsidR="009E6B2C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  -</w:t>
            </w:r>
          </w:p>
        </w:tc>
      </w:tr>
      <w:tr w:rsidR="009E6B2C" w:rsidRPr="00872B38" w14:paraId="613E392F" w14:textId="77777777" w:rsidTr="009E6B2C">
        <w:trPr>
          <w:trHeight w:val="20"/>
        </w:trPr>
        <w:tc>
          <w:tcPr>
            <w:tcW w:w="3992" w:type="dxa"/>
            <w:vAlign w:val="bottom"/>
          </w:tcPr>
          <w:p w14:paraId="356BA8AB" w14:textId="303E87E0" w:rsidR="009E6B2C" w:rsidRPr="00872B38" w:rsidRDefault="009E6B2C" w:rsidP="009E6B2C">
            <w:pPr>
              <w:tabs>
                <w:tab w:val="clear" w:pos="2580"/>
                <w:tab w:val="clear" w:pos="2807"/>
                <w:tab w:val="left" w:pos="2790"/>
              </w:tabs>
              <w:ind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การลดลง</w:t>
            </w:r>
            <w:r w:rsidRPr="00872B38">
              <w:rPr>
                <w:rFonts w:ascii="Angsana New" w:hAnsi="Angsana New"/>
                <w:sz w:val="30"/>
                <w:szCs w:val="30"/>
                <w:cs/>
              </w:rPr>
              <w:t>ของสินค้าคงเหลือ</w:t>
            </w:r>
          </w:p>
        </w:tc>
        <w:tc>
          <w:tcPr>
            <w:tcW w:w="1151" w:type="dxa"/>
            <w:vAlign w:val="bottom"/>
          </w:tcPr>
          <w:p w14:paraId="7E327ECF" w14:textId="22A26D23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41,48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7</w:t>
            </w:r>
          </w:p>
        </w:tc>
        <w:tc>
          <w:tcPr>
            <w:tcW w:w="267" w:type="dxa"/>
            <w:vAlign w:val="bottom"/>
          </w:tcPr>
          <w:p w14:paraId="7237D178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26BD59D" w14:textId="11F456E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33,303</w:t>
            </w:r>
          </w:p>
        </w:tc>
        <w:tc>
          <w:tcPr>
            <w:tcW w:w="236" w:type="dxa"/>
            <w:gridSpan w:val="2"/>
            <w:vAlign w:val="bottom"/>
          </w:tcPr>
          <w:p w14:paraId="5DEECCF6" w14:textId="77777777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vAlign w:val="bottom"/>
          </w:tcPr>
          <w:p w14:paraId="2D39ECE8" w14:textId="60080021" w:rsidR="009E6B2C" w:rsidRPr="00E963D3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63D3">
              <w:rPr>
                <w:rFonts w:ascii="Angsana New" w:hAnsi="Angsana New"/>
                <w:sz w:val="30"/>
                <w:szCs w:val="30"/>
                <w:lang w:eastAsia="en-US"/>
              </w:rPr>
              <w:t>41,515</w:t>
            </w:r>
          </w:p>
        </w:tc>
        <w:tc>
          <w:tcPr>
            <w:tcW w:w="283" w:type="dxa"/>
            <w:vAlign w:val="bottom"/>
          </w:tcPr>
          <w:p w14:paraId="22425D92" w14:textId="77777777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70C62FC" w14:textId="55FE99A4" w:rsidR="009E6B2C" w:rsidRPr="00872B38" w:rsidRDefault="009E6B2C" w:rsidP="009E6B2C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33,368</w:t>
            </w:r>
          </w:p>
        </w:tc>
      </w:tr>
    </w:tbl>
    <w:p w14:paraId="2B249F89" w14:textId="77777777" w:rsidR="00BE0E32" w:rsidRPr="00BF190B" w:rsidRDefault="00BE0E32" w:rsidP="00BE0E32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Cs w:val="30"/>
        </w:rPr>
      </w:pPr>
    </w:p>
    <w:p w14:paraId="37090DFB" w14:textId="77777777" w:rsidR="003E66A2" w:rsidRDefault="003E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16A2D66" w14:textId="77777777" w:rsidR="004C6CDB" w:rsidRPr="00330ECD" w:rsidRDefault="004C6CDB" w:rsidP="00EE0FD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30ECD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115C8C62" w14:textId="77777777" w:rsidR="006E1A87" w:rsidRPr="00FB29BF" w:rsidRDefault="006E1A87" w:rsidP="00A959D8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16"/>
          <w:szCs w:val="16"/>
        </w:rPr>
      </w:pPr>
      <w:bookmarkStart w:id="2" w:name="OLE_LINK2"/>
    </w:p>
    <w:p w14:paraId="2682357D" w14:textId="55DFF062" w:rsidR="00CD0418" w:rsidRPr="00330ECD" w:rsidRDefault="00A959D8" w:rsidP="00B03CF6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330ECD">
        <w:rPr>
          <w:rFonts w:ascii="Angsana New" w:hAnsi="Angsana New"/>
          <w:sz w:val="30"/>
          <w:szCs w:val="30"/>
          <w:cs/>
        </w:rPr>
        <w:t>ภาษีเงินได้นิติบุคคลที่บันทึกเป็นค่าใช้จ่าย</w:t>
      </w:r>
      <w:r w:rsidR="00306D26" w:rsidRPr="00330ECD">
        <w:rPr>
          <w:rFonts w:ascii="Angsana New" w:hAnsi="Angsana New"/>
          <w:sz w:val="30"/>
          <w:szCs w:val="30"/>
          <w:cs/>
        </w:rPr>
        <w:t xml:space="preserve"> (รายได้) </w:t>
      </w:r>
      <w:r w:rsidRPr="00330ECD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777F8A" w:rsidRPr="00330ECD">
        <w:rPr>
          <w:rFonts w:ascii="Angsana New" w:hAnsi="Angsana New"/>
          <w:sz w:val="30"/>
          <w:szCs w:val="30"/>
        </w:rPr>
        <w:t>31</w:t>
      </w:r>
      <w:r w:rsidRPr="00330EC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77F8A" w:rsidRPr="00330ECD">
        <w:rPr>
          <w:rFonts w:ascii="Angsana New" w:hAnsi="Angsana New"/>
          <w:sz w:val="30"/>
          <w:szCs w:val="30"/>
        </w:rPr>
        <w:t>2</w:t>
      </w:r>
      <w:r w:rsidR="00F93203" w:rsidRPr="00330ECD">
        <w:rPr>
          <w:rFonts w:ascii="Angsana New" w:hAnsi="Angsana New"/>
          <w:sz w:val="30"/>
          <w:szCs w:val="30"/>
        </w:rPr>
        <w:t>5</w:t>
      </w:r>
      <w:r w:rsidR="00777F8A" w:rsidRPr="00330ECD">
        <w:rPr>
          <w:rFonts w:ascii="Angsana New" w:hAnsi="Angsana New"/>
          <w:sz w:val="30"/>
          <w:szCs w:val="30"/>
        </w:rPr>
        <w:t>6</w:t>
      </w:r>
      <w:r w:rsidR="00CC5E44" w:rsidRPr="00330ECD">
        <w:rPr>
          <w:rFonts w:ascii="Angsana New" w:hAnsi="Angsana New"/>
          <w:sz w:val="30"/>
          <w:szCs w:val="30"/>
        </w:rPr>
        <w:t>8</w:t>
      </w:r>
      <w:r w:rsidR="00933B93" w:rsidRPr="00330ECD">
        <w:rPr>
          <w:rFonts w:ascii="Angsana New" w:hAnsi="Angsana New"/>
          <w:sz w:val="30"/>
          <w:szCs w:val="30"/>
        </w:rPr>
        <w:t xml:space="preserve"> </w:t>
      </w:r>
      <w:r w:rsidR="00933B93" w:rsidRPr="00330ECD">
        <w:rPr>
          <w:rFonts w:ascii="Angsana New" w:hAnsi="Angsana New"/>
          <w:sz w:val="30"/>
          <w:szCs w:val="30"/>
          <w:cs/>
        </w:rPr>
        <w:t xml:space="preserve">และ </w:t>
      </w:r>
      <w:r w:rsidR="00777F8A" w:rsidRPr="00330ECD">
        <w:rPr>
          <w:rFonts w:ascii="Angsana New" w:hAnsi="Angsana New"/>
          <w:sz w:val="30"/>
          <w:szCs w:val="30"/>
        </w:rPr>
        <w:t>2</w:t>
      </w:r>
      <w:r w:rsidR="00F93203" w:rsidRPr="00330ECD">
        <w:rPr>
          <w:rFonts w:ascii="Angsana New" w:hAnsi="Angsana New"/>
          <w:sz w:val="30"/>
          <w:szCs w:val="30"/>
        </w:rPr>
        <w:t>5</w:t>
      </w:r>
      <w:r w:rsidR="00777F8A" w:rsidRPr="00330ECD">
        <w:rPr>
          <w:rFonts w:ascii="Angsana New" w:hAnsi="Angsana New"/>
          <w:sz w:val="30"/>
          <w:szCs w:val="30"/>
        </w:rPr>
        <w:t>6</w:t>
      </w:r>
      <w:r w:rsidR="00CC5E44" w:rsidRPr="00330ECD">
        <w:rPr>
          <w:rFonts w:ascii="Angsana New" w:hAnsi="Angsana New"/>
          <w:sz w:val="30"/>
          <w:szCs w:val="30"/>
        </w:rPr>
        <w:t>7</w:t>
      </w:r>
      <w:r w:rsidRPr="00330ECD">
        <w:rPr>
          <w:rFonts w:ascii="Angsana New" w:hAnsi="Angsana New"/>
          <w:sz w:val="30"/>
          <w:szCs w:val="30"/>
          <w:cs/>
        </w:rPr>
        <w:t xml:space="preserve"> ประกอบด้วยรายการดังนี้</w:t>
      </w:r>
    </w:p>
    <w:p w14:paraId="6C4AC47D" w14:textId="77777777" w:rsidR="00716096" w:rsidRPr="00FB29BF" w:rsidRDefault="00716096">
      <w:pPr>
        <w:rPr>
          <w:sz w:val="16"/>
          <w:szCs w:val="16"/>
        </w:rPr>
      </w:pPr>
    </w:p>
    <w:tbl>
      <w:tblPr>
        <w:tblW w:w="1012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32"/>
        <w:gridCol w:w="1134"/>
        <w:gridCol w:w="293"/>
        <w:gridCol w:w="1106"/>
        <w:gridCol w:w="322"/>
        <w:gridCol w:w="1106"/>
        <w:gridCol w:w="252"/>
        <w:gridCol w:w="1176"/>
      </w:tblGrid>
      <w:tr w:rsidR="002C6771" w:rsidRPr="00330ECD" w14:paraId="74220AAA" w14:textId="77777777" w:rsidTr="00DF07F5">
        <w:trPr>
          <w:cantSplit/>
          <w:trHeight w:val="20"/>
          <w:tblHeader/>
        </w:trPr>
        <w:tc>
          <w:tcPr>
            <w:tcW w:w="4732" w:type="dxa"/>
            <w:vAlign w:val="bottom"/>
          </w:tcPr>
          <w:p w14:paraId="0B60E593" w14:textId="77777777" w:rsidR="002C6771" w:rsidRPr="00330ECD" w:rsidRDefault="002C6771" w:rsidP="00470AD7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389" w:type="dxa"/>
            <w:gridSpan w:val="7"/>
            <w:tcBorders>
              <w:bottom w:val="single" w:sz="4" w:space="0" w:color="auto"/>
            </w:tcBorders>
            <w:vAlign w:val="bottom"/>
          </w:tcPr>
          <w:p w14:paraId="1F53FD1D" w14:textId="77777777" w:rsidR="002C6771" w:rsidRPr="00330ECD" w:rsidRDefault="002C6771" w:rsidP="00470AD7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C6771" w:rsidRPr="00330ECD" w14:paraId="5A8794C3" w14:textId="77777777" w:rsidTr="00DF07F5">
        <w:trPr>
          <w:trHeight w:val="20"/>
          <w:tblHeader/>
        </w:trPr>
        <w:tc>
          <w:tcPr>
            <w:tcW w:w="4732" w:type="dxa"/>
            <w:vAlign w:val="bottom"/>
          </w:tcPr>
          <w:p w14:paraId="59000063" w14:textId="77777777" w:rsidR="002C6771" w:rsidRPr="00330ECD" w:rsidRDefault="002C6771" w:rsidP="00470AD7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lang w:eastAsia="en-US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1BADB4" w14:textId="77777777" w:rsidR="002C6771" w:rsidRPr="00330ECD" w:rsidRDefault="002C6771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0E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2" w:type="dxa"/>
          </w:tcPr>
          <w:p w14:paraId="70E3C720" w14:textId="77777777" w:rsidR="002C6771" w:rsidRPr="00330ECD" w:rsidRDefault="002C6771" w:rsidP="00470AD7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5B16D3" w14:textId="77777777" w:rsidR="002C6771" w:rsidRPr="00330ECD" w:rsidRDefault="002C6771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0E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1B1E77" w:rsidRPr="00330E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330E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CC5E44" w:rsidRPr="00330ECD" w14:paraId="605069FE" w14:textId="77777777" w:rsidTr="00DF07F5">
        <w:trPr>
          <w:trHeight w:val="20"/>
          <w:tblHeader/>
        </w:trPr>
        <w:tc>
          <w:tcPr>
            <w:tcW w:w="4732" w:type="dxa"/>
            <w:vAlign w:val="bottom"/>
          </w:tcPr>
          <w:p w14:paraId="1E62DD46" w14:textId="77777777" w:rsidR="00CC5E44" w:rsidRPr="00330ECD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CF9780" w14:textId="0E886CEF" w:rsidR="00CC5E44" w:rsidRPr="00330ECD" w:rsidRDefault="00CC5E44" w:rsidP="00CC5E4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0EC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43555" w:rsidRPr="00330EC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93" w:type="dxa"/>
            <w:tcBorders>
              <w:top w:val="single" w:sz="4" w:space="0" w:color="auto"/>
            </w:tcBorders>
          </w:tcPr>
          <w:p w14:paraId="23F3F7DF" w14:textId="77777777" w:rsidR="00CC5E44" w:rsidRPr="00330ECD" w:rsidRDefault="00CC5E44" w:rsidP="00CC5E4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178EED7" w14:textId="1C603EA7" w:rsidR="00CC5E44" w:rsidRPr="00330ECD" w:rsidRDefault="00CC5E44" w:rsidP="00CC5E4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0E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322" w:type="dxa"/>
          </w:tcPr>
          <w:p w14:paraId="776F9D39" w14:textId="77777777" w:rsidR="00CC5E44" w:rsidRPr="00330ECD" w:rsidRDefault="00CC5E44" w:rsidP="00CC5E4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FEF7BDC" w14:textId="62AACCD8" w:rsidR="00CC5E44" w:rsidRPr="00330ECD" w:rsidRDefault="00CC5E44" w:rsidP="00CC5E4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0EC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43555" w:rsidRPr="00330EC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16F6CFA" w14:textId="77777777" w:rsidR="00CC5E44" w:rsidRPr="00330ECD" w:rsidRDefault="00CC5E44" w:rsidP="00CC5E4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AB4ACA7" w14:textId="4E5F1103" w:rsidR="00CC5E44" w:rsidRPr="00330ECD" w:rsidRDefault="00CC5E44" w:rsidP="00CC5E4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0E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CC5E44" w:rsidRPr="00330ECD" w14:paraId="6FEA75B9" w14:textId="77777777" w:rsidTr="00BC60CF">
        <w:trPr>
          <w:trHeight w:val="20"/>
        </w:trPr>
        <w:tc>
          <w:tcPr>
            <w:tcW w:w="4732" w:type="dxa"/>
          </w:tcPr>
          <w:p w14:paraId="07FF21A0" w14:textId="77777777" w:rsidR="00CC5E44" w:rsidRPr="00330ECD" w:rsidRDefault="00CC5E44" w:rsidP="0007378C">
            <w:pPr>
              <w:tabs>
                <w:tab w:val="clear" w:pos="2580"/>
                <w:tab w:val="clear" w:pos="2807"/>
                <w:tab w:val="left" w:pos="2790"/>
              </w:tabs>
              <w:ind w:left="34" w:hanging="11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 (ขาดทุน) ทางบัญชี</w:t>
            </w:r>
          </w:p>
        </w:tc>
        <w:tc>
          <w:tcPr>
            <w:tcW w:w="1134" w:type="dxa"/>
          </w:tcPr>
          <w:p w14:paraId="61B99D43" w14:textId="478A8BC5" w:rsidR="00CC5E44" w:rsidRPr="00BC60CF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C60CF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,838</w:t>
            </w:r>
          </w:p>
        </w:tc>
        <w:tc>
          <w:tcPr>
            <w:tcW w:w="293" w:type="dxa"/>
            <w:vAlign w:val="bottom"/>
          </w:tcPr>
          <w:p w14:paraId="28D2FEA4" w14:textId="77777777" w:rsidR="00CC5E44" w:rsidRPr="00330ECD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</w:tcPr>
          <w:p w14:paraId="417F9140" w14:textId="4E648148" w:rsidR="00CC5E44" w:rsidRPr="00330ECD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ECD">
              <w:rPr>
                <w:rFonts w:ascii="Angsana New" w:hAnsi="Angsana New"/>
                <w:sz w:val="30"/>
                <w:szCs w:val="30"/>
              </w:rPr>
              <w:t>(5,260)</w:t>
            </w:r>
          </w:p>
        </w:tc>
        <w:tc>
          <w:tcPr>
            <w:tcW w:w="322" w:type="dxa"/>
            <w:vAlign w:val="bottom"/>
          </w:tcPr>
          <w:p w14:paraId="55F41C84" w14:textId="77777777" w:rsidR="00CC5E44" w:rsidRPr="00330ECD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  <w:vAlign w:val="bottom"/>
          </w:tcPr>
          <w:p w14:paraId="10F6CCBF" w14:textId="32EC3B25" w:rsidR="00CC5E44" w:rsidRPr="00C51E20" w:rsidRDefault="00C51E20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51E20">
              <w:rPr>
                <w:rFonts w:ascii="Angsana New" w:hAnsi="Angsana New"/>
                <w:sz w:val="30"/>
                <w:szCs w:val="30"/>
                <w:lang w:eastAsia="en-US"/>
              </w:rPr>
              <w:t>11,199</w:t>
            </w:r>
          </w:p>
        </w:tc>
        <w:tc>
          <w:tcPr>
            <w:tcW w:w="252" w:type="dxa"/>
            <w:vAlign w:val="bottom"/>
          </w:tcPr>
          <w:p w14:paraId="6719783A" w14:textId="77777777" w:rsidR="00CC5E44" w:rsidRPr="00330ECD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76" w:type="dxa"/>
            <w:vAlign w:val="bottom"/>
          </w:tcPr>
          <w:p w14:paraId="572635CA" w14:textId="4E61DDEF" w:rsidR="00CC5E44" w:rsidRPr="00330ECD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3,769</w:t>
            </w:r>
          </w:p>
        </w:tc>
      </w:tr>
      <w:tr w:rsidR="00CC5E44" w:rsidRPr="00330ECD" w14:paraId="795E11DF" w14:textId="77777777" w:rsidTr="00BC60CF">
        <w:trPr>
          <w:trHeight w:val="20"/>
        </w:trPr>
        <w:tc>
          <w:tcPr>
            <w:tcW w:w="4732" w:type="dxa"/>
          </w:tcPr>
          <w:p w14:paraId="10B33744" w14:textId="77777777" w:rsidR="00CC5E44" w:rsidRPr="00330ECD" w:rsidRDefault="00CC5E44" w:rsidP="0007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-116" w:hanging="110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134" w:type="dxa"/>
            <w:vAlign w:val="bottom"/>
          </w:tcPr>
          <w:p w14:paraId="465BE553" w14:textId="306BC715" w:rsidR="00CC5E44" w:rsidRPr="00BC60CF" w:rsidRDefault="00BC60CF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7,811</w:t>
            </w:r>
          </w:p>
        </w:tc>
        <w:tc>
          <w:tcPr>
            <w:tcW w:w="293" w:type="dxa"/>
            <w:vAlign w:val="bottom"/>
          </w:tcPr>
          <w:p w14:paraId="4E796EC7" w14:textId="77777777" w:rsidR="00CC5E44" w:rsidRPr="00330ECD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  <w:vAlign w:val="bottom"/>
          </w:tcPr>
          <w:p w14:paraId="239BA907" w14:textId="50E68F41" w:rsidR="00CC5E44" w:rsidRPr="00330ECD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13,325</w:t>
            </w:r>
          </w:p>
        </w:tc>
        <w:tc>
          <w:tcPr>
            <w:tcW w:w="322" w:type="dxa"/>
            <w:vAlign w:val="bottom"/>
          </w:tcPr>
          <w:p w14:paraId="25B03821" w14:textId="77777777" w:rsidR="00CC5E44" w:rsidRPr="00330ECD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  <w:vAlign w:val="bottom"/>
          </w:tcPr>
          <w:p w14:paraId="74660182" w14:textId="3995BCE1" w:rsidR="00CC5E44" w:rsidRPr="00C51E20" w:rsidRDefault="00C51E20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1E20">
              <w:rPr>
                <w:rFonts w:ascii="Angsana New" w:hAnsi="Angsana New"/>
                <w:sz w:val="30"/>
                <w:szCs w:val="30"/>
                <w:lang w:eastAsia="en-US"/>
              </w:rPr>
              <w:t>2,254</w:t>
            </w:r>
          </w:p>
        </w:tc>
        <w:tc>
          <w:tcPr>
            <w:tcW w:w="252" w:type="dxa"/>
            <w:vAlign w:val="bottom"/>
          </w:tcPr>
          <w:p w14:paraId="0854C8EC" w14:textId="77777777" w:rsidR="00CC5E44" w:rsidRPr="00330ECD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76" w:type="dxa"/>
            <w:vAlign w:val="bottom"/>
          </w:tcPr>
          <w:p w14:paraId="37ACC067" w14:textId="66A4892C" w:rsidR="00CC5E44" w:rsidRPr="00330ECD" w:rsidRDefault="00CC5E44" w:rsidP="00CC5E44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3,518</w:t>
            </w:r>
          </w:p>
        </w:tc>
      </w:tr>
      <w:tr w:rsidR="00BC60CF" w:rsidRPr="00330ECD" w14:paraId="3D4331E7" w14:textId="77777777" w:rsidTr="00BC60CF">
        <w:trPr>
          <w:trHeight w:val="20"/>
        </w:trPr>
        <w:tc>
          <w:tcPr>
            <w:tcW w:w="4732" w:type="dxa"/>
          </w:tcPr>
          <w:p w14:paraId="28E08BC7" w14:textId="77777777" w:rsidR="00BC60CF" w:rsidRPr="00330ECD" w:rsidRDefault="00BC60CF" w:rsidP="00BC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-116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ผลกระทบจากรายการที่สามารถหักเป็นรายจ่ายได้เพิ่มเติม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5F1D32" w14:textId="3E07FC49" w:rsidR="00BC60CF" w:rsidRPr="00BC60CF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ECD"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/>
                <w:sz w:val="30"/>
                <w:szCs w:val="30"/>
              </w:rPr>
              <w:t>779</w:t>
            </w:r>
            <w:r w:rsidRPr="00330EC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3" w:type="dxa"/>
            <w:vAlign w:val="bottom"/>
          </w:tcPr>
          <w:p w14:paraId="60EFE114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43"/>
              <w:jc w:val="center"/>
              <w:rPr>
                <w:rFonts w:ascii="Angsana New" w:eastAsia="SimSun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D9A94E7" w14:textId="1E8E266A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43"/>
              <w:jc w:val="right"/>
              <w:rPr>
                <w:rFonts w:ascii="Angsana New" w:eastAsia="SimSun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</w:rPr>
              <w:t>(2,175)</w:t>
            </w:r>
          </w:p>
        </w:tc>
        <w:tc>
          <w:tcPr>
            <w:tcW w:w="322" w:type="dxa"/>
            <w:vAlign w:val="bottom"/>
          </w:tcPr>
          <w:p w14:paraId="5E4F5D8C" w14:textId="77777777" w:rsidR="00BC60CF" w:rsidRPr="00330ECD" w:rsidRDefault="00BC60CF" w:rsidP="00BC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5C4B8F9" w14:textId="13E0CC03" w:rsidR="00BC60CF" w:rsidRPr="00C51E20" w:rsidRDefault="00BC60CF" w:rsidP="00BC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E20">
              <w:rPr>
                <w:rFonts w:ascii="Angsana New" w:hAnsi="Angsana New"/>
                <w:sz w:val="30"/>
                <w:szCs w:val="30"/>
              </w:rPr>
              <w:t>(2,767)</w:t>
            </w:r>
          </w:p>
        </w:tc>
        <w:tc>
          <w:tcPr>
            <w:tcW w:w="252" w:type="dxa"/>
            <w:vAlign w:val="bottom"/>
          </w:tcPr>
          <w:p w14:paraId="06F8FEA1" w14:textId="77777777" w:rsidR="00BC60CF" w:rsidRPr="00330ECD" w:rsidRDefault="00BC60CF" w:rsidP="00BC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94D159F" w14:textId="1F7BBE9B" w:rsidR="00BC60CF" w:rsidRPr="00330ECD" w:rsidRDefault="00BC60CF" w:rsidP="00BC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ECD">
              <w:rPr>
                <w:rFonts w:ascii="Angsana New" w:hAnsi="Angsana New"/>
                <w:sz w:val="30"/>
                <w:szCs w:val="30"/>
              </w:rPr>
              <w:t>(2,100)</w:t>
            </w:r>
          </w:p>
        </w:tc>
      </w:tr>
      <w:tr w:rsidR="00BC60CF" w:rsidRPr="00330ECD" w14:paraId="06EE3BCB" w14:textId="77777777" w:rsidTr="00BC60CF">
        <w:trPr>
          <w:trHeight w:val="20"/>
        </w:trPr>
        <w:tc>
          <w:tcPr>
            <w:tcW w:w="4732" w:type="dxa"/>
          </w:tcPr>
          <w:p w14:paraId="55DE4D26" w14:textId="77777777" w:rsidR="00BC60CF" w:rsidRPr="00330ECD" w:rsidRDefault="00BC60CF" w:rsidP="00BC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-116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4289AA" w14:textId="2E4CBB51" w:rsidR="00BC60CF" w:rsidRPr="00BC60CF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11,870</w:t>
            </w:r>
          </w:p>
        </w:tc>
        <w:tc>
          <w:tcPr>
            <w:tcW w:w="293" w:type="dxa"/>
            <w:vAlign w:val="bottom"/>
          </w:tcPr>
          <w:p w14:paraId="2FA816F3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5E853A19" w14:textId="7E48F85C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5,890</w:t>
            </w:r>
          </w:p>
        </w:tc>
        <w:tc>
          <w:tcPr>
            <w:tcW w:w="322" w:type="dxa"/>
            <w:vAlign w:val="bottom"/>
          </w:tcPr>
          <w:p w14:paraId="3812B869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41395A21" w14:textId="67EAF9FD" w:rsidR="00BC60CF" w:rsidRPr="00C51E20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51E20">
              <w:rPr>
                <w:rFonts w:ascii="Angsana New" w:hAnsi="Angsana New"/>
                <w:sz w:val="30"/>
                <w:szCs w:val="30"/>
                <w:lang w:eastAsia="en-US"/>
              </w:rPr>
              <w:t>10,686</w:t>
            </w:r>
          </w:p>
        </w:tc>
        <w:tc>
          <w:tcPr>
            <w:tcW w:w="252" w:type="dxa"/>
            <w:vAlign w:val="bottom"/>
          </w:tcPr>
          <w:p w14:paraId="5043707D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63F56B5" w14:textId="23D6C08B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5,187</w:t>
            </w:r>
          </w:p>
        </w:tc>
      </w:tr>
      <w:tr w:rsidR="00BC60CF" w:rsidRPr="00330ECD" w14:paraId="44911BFF" w14:textId="77777777" w:rsidTr="00BC60CF">
        <w:trPr>
          <w:trHeight w:val="20"/>
        </w:trPr>
        <w:tc>
          <w:tcPr>
            <w:tcW w:w="4732" w:type="dxa"/>
          </w:tcPr>
          <w:p w14:paraId="5BA88572" w14:textId="77777777" w:rsidR="00BC60CF" w:rsidRPr="00330ECD" w:rsidRDefault="00BC60CF" w:rsidP="00BC60CF">
            <w:pPr>
              <w:tabs>
                <w:tab w:val="clear" w:pos="2580"/>
              </w:tabs>
              <w:ind w:left="34" w:right="-127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134" w:type="dxa"/>
          </w:tcPr>
          <w:p w14:paraId="6B1453E2" w14:textId="6D20BBD4" w:rsidR="00BC60CF" w:rsidRPr="00BC60CF" w:rsidRDefault="00BC60CF" w:rsidP="00BC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E20"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  <w:tc>
          <w:tcPr>
            <w:tcW w:w="293" w:type="dxa"/>
            <w:vAlign w:val="bottom"/>
          </w:tcPr>
          <w:p w14:paraId="05E2ED68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</w:tcPr>
          <w:p w14:paraId="6DBA5C43" w14:textId="7D782AB2" w:rsidR="00BC60CF" w:rsidRPr="00330ECD" w:rsidRDefault="00BC60CF" w:rsidP="00BC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ECD">
              <w:rPr>
                <w:rFonts w:ascii="Angsana New" w:hAnsi="Angsana New"/>
                <w:sz w:val="30"/>
                <w:szCs w:val="30"/>
              </w:rPr>
              <w:t>(1,386)</w:t>
            </w:r>
          </w:p>
        </w:tc>
        <w:tc>
          <w:tcPr>
            <w:tcW w:w="322" w:type="dxa"/>
            <w:vAlign w:val="bottom"/>
          </w:tcPr>
          <w:p w14:paraId="217259FF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</w:tcPr>
          <w:p w14:paraId="3AF35597" w14:textId="234A9F2E" w:rsidR="00BC60CF" w:rsidRPr="00C51E20" w:rsidRDefault="00BC60CF" w:rsidP="00BC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E20"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  <w:tc>
          <w:tcPr>
            <w:tcW w:w="252" w:type="dxa"/>
            <w:vAlign w:val="bottom"/>
          </w:tcPr>
          <w:p w14:paraId="24276669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76" w:type="dxa"/>
          </w:tcPr>
          <w:p w14:paraId="16909AD8" w14:textId="7AD315CD" w:rsidR="00BC60CF" w:rsidRPr="00330ECD" w:rsidRDefault="00BC60CF" w:rsidP="00BC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0ECD">
              <w:rPr>
                <w:rFonts w:ascii="Angsana New" w:hAnsi="Angsana New"/>
                <w:sz w:val="30"/>
                <w:szCs w:val="30"/>
              </w:rPr>
              <w:t>(1,386)</w:t>
            </w:r>
          </w:p>
        </w:tc>
      </w:tr>
      <w:tr w:rsidR="00BC60CF" w:rsidRPr="00330ECD" w14:paraId="3CC93651" w14:textId="77777777" w:rsidTr="00BC60CF">
        <w:trPr>
          <w:trHeight w:val="20"/>
        </w:trPr>
        <w:tc>
          <w:tcPr>
            <w:tcW w:w="4732" w:type="dxa"/>
          </w:tcPr>
          <w:p w14:paraId="0DEBE313" w14:textId="77777777" w:rsidR="00BC60CF" w:rsidRPr="00330ECD" w:rsidRDefault="00BC60CF" w:rsidP="00BC60CF">
            <w:pPr>
              <w:tabs>
                <w:tab w:val="clear" w:pos="2580"/>
                <w:tab w:val="clear" w:pos="2807"/>
                <w:tab w:val="left" w:pos="2790"/>
              </w:tabs>
              <w:ind w:left="34" w:right="-127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7316C9" w14:textId="1BD2AFCD" w:rsidR="00BC60CF" w:rsidRPr="00BC60CF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1E20">
              <w:rPr>
                <w:rFonts w:ascii="Angsana New" w:hAnsi="Angsana New"/>
                <w:sz w:val="30"/>
                <w:szCs w:val="30"/>
                <w:lang w:eastAsia="en-US"/>
              </w:rPr>
              <w:t>427</w:t>
            </w:r>
          </w:p>
        </w:tc>
        <w:tc>
          <w:tcPr>
            <w:tcW w:w="293" w:type="dxa"/>
            <w:vAlign w:val="bottom"/>
          </w:tcPr>
          <w:p w14:paraId="333DF06A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A3CF2B7" w14:textId="6A66C465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329</w:t>
            </w:r>
          </w:p>
        </w:tc>
        <w:tc>
          <w:tcPr>
            <w:tcW w:w="322" w:type="dxa"/>
            <w:vAlign w:val="bottom"/>
          </w:tcPr>
          <w:p w14:paraId="3F383903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AEFFC75" w14:textId="4DACC8B2" w:rsidR="00BC60CF" w:rsidRPr="00C51E20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1E20">
              <w:rPr>
                <w:rFonts w:ascii="Angsana New" w:hAnsi="Angsana New"/>
                <w:sz w:val="30"/>
                <w:szCs w:val="30"/>
                <w:lang w:eastAsia="en-US"/>
              </w:rPr>
              <w:t>427</w:t>
            </w:r>
          </w:p>
        </w:tc>
        <w:tc>
          <w:tcPr>
            <w:tcW w:w="252" w:type="dxa"/>
            <w:vAlign w:val="bottom"/>
          </w:tcPr>
          <w:p w14:paraId="13B50294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23094CD" w14:textId="66F7263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329</w:t>
            </w:r>
          </w:p>
        </w:tc>
      </w:tr>
      <w:tr w:rsidR="00BC60CF" w:rsidRPr="00330ECD" w14:paraId="5981CA9C" w14:textId="77777777" w:rsidTr="00BC60CF">
        <w:trPr>
          <w:trHeight w:val="20"/>
        </w:trPr>
        <w:tc>
          <w:tcPr>
            <w:tcW w:w="4732" w:type="dxa"/>
          </w:tcPr>
          <w:p w14:paraId="0E35A3F6" w14:textId="77777777" w:rsidR="00BC60CF" w:rsidRPr="00330ECD" w:rsidRDefault="00BC60CF" w:rsidP="00BC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-116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FC260" w14:textId="7DFF5DF0" w:rsidR="00BC60CF" w:rsidRPr="00BC60CF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12,121</w:t>
            </w:r>
          </w:p>
        </w:tc>
        <w:tc>
          <w:tcPr>
            <w:tcW w:w="293" w:type="dxa"/>
            <w:vAlign w:val="bottom"/>
          </w:tcPr>
          <w:p w14:paraId="3530A495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6BB73" w14:textId="42623435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4,833</w:t>
            </w:r>
          </w:p>
        </w:tc>
        <w:tc>
          <w:tcPr>
            <w:tcW w:w="322" w:type="dxa"/>
            <w:vAlign w:val="bottom"/>
          </w:tcPr>
          <w:p w14:paraId="36F20405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0F41A" w14:textId="3A3894ED" w:rsidR="00BC60CF" w:rsidRPr="00C51E20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51E20">
              <w:rPr>
                <w:rFonts w:ascii="Angsana New" w:hAnsi="Angsana New"/>
                <w:sz w:val="30"/>
                <w:szCs w:val="30"/>
                <w:lang w:eastAsia="en-US"/>
              </w:rPr>
              <w:t>10,937</w:t>
            </w:r>
          </w:p>
        </w:tc>
        <w:tc>
          <w:tcPr>
            <w:tcW w:w="252" w:type="dxa"/>
            <w:vAlign w:val="bottom"/>
          </w:tcPr>
          <w:p w14:paraId="3CF183CE" w14:textId="77777777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A4124" w14:textId="400670AC" w:rsidR="00BC60CF" w:rsidRPr="00330ECD" w:rsidRDefault="00BC60CF" w:rsidP="00BC60CF">
            <w:pPr>
              <w:pStyle w:val="Preformatted"/>
              <w:tabs>
                <w:tab w:val="clear" w:pos="959"/>
                <w:tab w:val="clear" w:pos="9590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4,130</w:t>
            </w:r>
          </w:p>
        </w:tc>
      </w:tr>
    </w:tbl>
    <w:p w14:paraId="634695EA" w14:textId="77777777" w:rsidR="00216D83" w:rsidRPr="00FB29BF" w:rsidRDefault="00216D83" w:rsidP="00846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bookmarkStart w:id="3" w:name="OLE_LINK4"/>
      <w:bookmarkEnd w:id="2"/>
    </w:p>
    <w:p w14:paraId="25F22AA5" w14:textId="27FA4CAB" w:rsidR="00920220" w:rsidRPr="00330ECD" w:rsidRDefault="0084610D" w:rsidP="00D9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93"/>
        <w:jc w:val="thaiDistribute"/>
        <w:rPr>
          <w:rFonts w:ascii="Angsana New" w:hAnsi="Angsana New"/>
          <w:b/>
          <w:bCs/>
          <w:sz w:val="30"/>
          <w:szCs w:val="30"/>
        </w:rPr>
      </w:pPr>
      <w:r w:rsidRPr="00330ECD">
        <w:rPr>
          <w:rFonts w:ascii="Angsana New" w:hAnsi="Angsana New"/>
          <w:sz w:val="30"/>
          <w:szCs w:val="30"/>
          <w:cs/>
        </w:rPr>
        <w:t>สินทรัพย์</w:t>
      </w:r>
      <w:r w:rsidR="00327D22" w:rsidRPr="00330ECD">
        <w:rPr>
          <w:rFonts w:ascii="Angsana New" w:hAnsi="Angsana New"/>
          <w:sz w:val="30"/>
          <w:szCs w:val="30"/>
          <w:cs/>
        </w:rPr>
        <w:t>และหนี้สินภาษีเงินได้รอการตัดบัญชี</w:t>
      </w:r>
      <w:r w:rsidRPr="00330ECD">
        <w:rPr>
          <w:rFonts w:ascii="Angsana New" w:hAnsi="Angsana New"/>
          <w:sz w:val="30"/>
          <w:szCs w:val="30"/>
          <w:cs/>
        </w:rPr>
        <w:t xml:space="preserve">ที่แสดงในงบฐานะการเงิน ณ วันที่ </w:t>
      </w:r>
      <w:r w:rsidR="00777F8A" w:rsidRPr="00330ECD">
        <w:rPr>
          <w:rFonts w:ascii="Angsana New" w:hAnsi="Angsana New"/>
          <w:sz w:val="30"/>
          <w:szCs w:val="30"/>
        </w:rPr>
        <w:t>31</w:t>
      </w:r>
      <w:r w:rsidRPr="00330ECD">
        <w:rPr>
          <w:rFonts w:ascii="Angsana New" w:hAnsi="Angsana New"/>
          <w:sz w:val="30"/>
          <w:szCs w:val="30"/>
        </w:rPr>
        <w:t xml:space="preserve"> </w:t>
      </w:r>
      <w:r w:rsidRPr="00330ECD">
        <w:rPr>
          <w:rFonts w:ascii="Angsana New" w:hAnsi="Angsana New"/>
          <w:sz w:val="30"/>
          <w:szCs w:val="30"/>
          <w:cs/>
        </w:rPr>
        <w:t xml:space="preserve">ธันวาคม </w:t>
      </w:r>
      <w:bookmarkEnd w:id="3"/>
      <w:r w:rsidR="00777F8A" w:rsidRPr="00330ECD">
        <w:rPr>
          <w:rFonts w:ascii="Angsana New" w:hAnsi="Angsana New"/>
          <w:sz w:val="30"/>
          <w:szCs w:val="30"/>
        </w:rPr>
        <w:t>2</w:t>
      </w:r>
      <w:r w:rsidR="00F93203" w:rsidRPr="00330ECD">
        <w:rPr>
          <w:rFonts w:ascii="Angsana New" w:hAnsi="Angsana New"/>
          <w:sz w:val="30"/>
          <w:szCs w:val="30"/>
        </w:rPr>
        <w:t>5</w:t>
      </w:r>
      <w:r w:rsidR="00777F8A" w:rsidRPr="00330ECD">
        <w:rPr>
          <w:rFonts w:ascii="Angsana New" w:hAnsi="Angsana New"/>
          <w:sz w:val="30"/>
          <w:szCs w:val="30"/>
        </w:rPr>
        <w:t>6</w:t>
      </w:r>
      <w:r w:rsidR="00F43555" w:rsidRPr="00330ECD">
        <w:rPr>
          <w:rFonts w:ascii="Angsana New" w:hAnsi="Angsana New"/>
          <w:sz w:val="30"/>
          <w:szCs w:val="30"/>
        </w:rPr>
        <w:t>8</w:t>
      </w:r>
      <w:r w:rsidR="00933B93" w:rsidRPr="00330ECD">
        <w:rPr>
          <w:rFonts w:ascii="Angsana New" w:hAnsi="Angsana New"/>
          <w:sz w:val="30"/>
          <w:szCs w:val="30"/>
        </w:rPr>
        <w:t xml:space="preserve"> </w:t>
      </w:r>
      <w:r w:rsidR="00933B93" w:rsidRPr="00330ECD">
        <w:rPr>
          <w:rFonts w:ascii="Angsana New" w:hAnsi="Angsana New"/>
          <w:sz w:val="30"/>
          <w:szCs w:val="30"/>
          <w:cs/>
        </w:rPr>
        <w:t xml:space="preserve">และ </w:t>
      </w:r>
      <w:r w:rsidR="00777F8A" w:rsidRPr="00330ECD">
        <w:rPr>
          <w:rFonts w:ascii="Angsana New" w:hAnsi="Angsana New"/>
          <w:sz w:val="30"/>
          <w:szCs w:val="30"/>
        </w:rPr>
        <w:t>2</w:t>
      </w:r>
      <w:r w:rsidR="00F93203" w:rsidRPr="00330ECD">
        <w:rPr>
          <w:rFonts w:ascii="Angsana New" w:hAnsi="Angsana New"/>
          <w:sz w:val="30"/>
          <w:szCs w:val="30"/>
        </w:rPr>
        <w:t>5</w:t>
      </w:r>
      <w:r w:rsidR="00777F8A" w:rsidRPr="00330ECD">
        <w:rPr>
          <w:rFonts w:ascii="Angsana New" w:hAnsi="Angsana New"/>
          <w:sz w:val="30"/>
          <w:szCs w:val="30"/>
        </w:rPr>
        <w:t>6</w:t>
      </w:r>
      <w:r w:rsidR="00F43555" w:rsidRPr="00330ECD">
        <w:rPr>
          <w:rFonts w:ascii="Angsana New" w:hAnsi="Angsana New"/>
          <w:sz w:val="30"/>
          <w:szCs w:val="30"/>
        </w:rPr>
        <w:t>7</w:t>
      </w:r>
      <w:r w:rsidR="005700D6" w:rsidRPr="00330ECD">
        <w:rPr>
          <w:rFonts w:ascii="Angsana New" w:hAnsi="Angsana New"/>
          <w:sz w:val="30"/>
          <w:szCs w:val="30"/>
        </w:rPr>
        <w:t xml:space="preserve"> </w:t>
      </w:r>
      <w:r w:rsidR="005700D6" w:rsidRPr="00330ECD">
        <w:rPr>
          <w:rFonts w:ascii="Angsana New" w:hAnsi="Angsana New"/>
          <w:sz w:val="30"/>
          <w:szCs w:val="30"/>
          <w:cs/>
        </w:rPr>
        <w:t>มีดังนี้</w:t>
      </w:r>
    </w:p>
    <w:p w14:paraId="565AC05A" w14:textId="77777777" w:rsidR="00F82451" w:rsidRPr="00FB29BF" w:rsidRDefault="00F82451" w:rsidP="00846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32"/>
        <w:gridCol w:w="1134"/>
        <w:gridCol w:w="284"/>
        <w:gridCol w:w="1134"/>
        <w:gridCol w:w="324"/>
        <w:gridCol w:w="1092"/>
        <w:gridCol w:w="252"/>
        <w:gridCol w:w="1180"/>
      </w:tblGrid>
      <w:tr w:rsidR="005A6FE0" w:rsidRPr="00330ECD" w14:paraId="618E0E97" w14:textId="77777777" w:rsidTr="00A64FF0">
        <w:trPr>
          <w:cantSplit/>
          <w:trHeight w:val="20"/>
          <w:tblHeader/>
        </w:trPr>
        <w:tc>
          <w:tcPr>
            <w:tcW w:w="4732" w:type="dxa"/>
            <w:vAlign w:val="bottom"/>
          </w:tcPr>
          <w:p w14:paraId="72921050" w14:textId="77777777" w:rsidR="005A6FE0" w:rsidRPr="00330ECD" w:rsidRDefault="005A6FE0" w:rsidP="00470AD7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vAlign w:val="bottom"/>
          </w:tcPr>
          <w:p w14:paraId="6888C22C" w14:textId="77777777" w:rsidR="005A6FE0" w:rsidRPr="00330ECD" w:rsidRDefault="005A6FE0" w:rsidP="00470AD7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5A6FE0" w:rsidRPr="00330ECD" w14:paraId="7CB17FEE" w14:textId="77777777" w:rsidTr="00A64FF0">
        <w:trPr>
          <w:trHeight w:val="20"/>
          <w:tblHeader/>
        </w:trPr>
        <w:tc>
          <w:tcPr>
            <w:tcW w:w="4732" w:type="dxa"/>
            <w:vAlign w:val="bottom"/>
          </w:tcPr>
          <w:p w14:paraId="21D29352" w14:textId="77777777" w:rsidR="005A6FE0" w:rsidRPr="00330ECD" w:rsidRDefault="005A6FE0" w:rsidP="00470AD7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6A69D0" w14:textId="77777777" w:rsidR="005A6FE0" w:rsidRPr="00330ECD" w:rsidRDefault="005A6FE0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0E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" w:type="dxa"/>
          </w:tcPr>
          <w:p w14:paraId="5B6A0CCE" w14:textId="77777777" w:rsidR="005A6FE0" w:rsidRPr="00330ECD" w:rsidRDefault="005A6FE0" w:rsidP="00470AD7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7A162D" w14:textId="77777777" w:rsidR="005A6FE0" w:rsidRPr="00330ECD" w:rsidRDefault="005A6FE0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0E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1B1E77" w:rsidRPr="00330E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330E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A6FE0" w:rsidRPr="00330ECD" w14:paraId="03727A6F" w14:textId="77777777" w:rsidTr="00A64FF0">
        <w:trPr>
          <w:trHeight w:val="20"/>
          <w:tblHeader/>
        </w:trPr>
        <w:tc>
          <w:tcPr>
            <w:tcW w:w="4732" w:type="dxa"/>
            <w:vAlign w:val="bottom"/>
          </w:tcPr>
          <w:p w14:paraId="4085C785" w14:textId="77777777" w:rsidR="005A6FE0" w:rsidRPr="00330ECD" w:rsidRDefault="005A6FE0" w:rsidP="00470AD7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440F1B" w14:textId="7278679E" w:rsidR="005A6FE0" w:rsidRPr="00330ECD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0EC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330EC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30EC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43555" w:rsidRPr="00330EC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9047E30" w14:textId="77777777" w:rsidR="005A6FE0" w:rsidRPr="00330ECD" w:rsidRDefault="005A6FE0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C69C92E" w14:textId="05348F14" w:rsidR="005A6FE0" w:rsidRPr="00330ECD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0EC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330EC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30EC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43555" w:rsidRPr="00330EC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24" w:type="dxa"/>
          </w:tcPr>
          <w:p w14:paraId="0157F070" w14:textId="77777777" w:rsidR="005A6FE0" w:rsidRPr="00330ECD" w:rsidRDefault="005A6FE0" w:rsidP="00470AD7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25AF9C95" w14:textId="5BF1BB3C" w:rsidR="005A6FE0" w:rsidRPr="00330ECD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0EC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330EC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30EC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43555" w:rsidRPr="00330EC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D16B3D4" w14:textId="77777777" w:rsidR="005A6FE0" w:rsidRPr="00330ECD" w:rsidRDefault="005A6FE0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4AFDBE18" w14:textId="5CFE8B34" w:rsidR="005A6FE0" w:rsidRPr="00330ECD" w:rsidRDefault="00777F8A" w:rsidP="00470AD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0EC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3203" w:rsidRPr="00330EC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30EC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43555" w:rsidRPr="00330EC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42E39" w:rsidRPr="00330ECD" w14:paraId="72179807" w14:textId="77777777" w:rsidTr="0000246E">
        <w:trPr>
          <w:trHeight w:val="20"/>
        </w:trPr>
        <w:tc>
          <w:tcPr>
            <w:tcW w:w="4732" w:type="dxa"/>
          </w:tcPr>
          <w:p w14:paraId="66FEDE15" w14:textId="77777777" w:rsidR="00442E39" w:rsidRPr="00330ECD" w:rsidRDefault="00442E39" w:rsidP="00442E39">
            <w:pPr>
              <w:tabs>
                <w:tab w:val="clear" w:pos="2580"/>
              </w:tabs>
              <w:ind w:left="34" w:hanging="11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0E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 - ผลกระทบของรายการที่ยังไม่ถือเป็นรายจ่าย</w:t>
            </w:r>
          </w:p>
          <w:p w14:paraId="39096138" w14:textId="1340C631" w:rsidR="00442E39" w:rsidRPr="00330ECD" w:rsidRDefault="00D075BE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-116" w:hanging="1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</w:t>
            </w:r>
            <w:r w:rsidR="00442E39" w:rsidRPr="00330E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หรือหนี้สินทางภาษี</w:t>
            </w:r>
          </w:p>
        </w:tc>
        <w:tc>
          <w:tcPr>
            <w:tcW w:w="1134" w:type="dxa"/>
            <w:vAlign w:val="bottom"/>
          </w:tcPr>
          <w:p w14:paraId="37E37C62" w14:textId="77777777" w:rsidR="00442E39" w:rsidRPr="00330ECD" w:rsidRDefault="00442E39" w:rsidP="0007378C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2D2789AE" w14:textId="77777777" w:rsidR="00442E39" w:rsidRPr="00330ECD" w:rsidRDefault="00442E39" w:rsidP="0007378C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0D99606" w14:textId="77777777" w:rsidR="00442E39" w:rsidRPr="00330ECD" w:rsidRDefault="00442E39" w:rsidP="0007378C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324" w:type="dxa"/>
            <w:vAlign w:val="bottom"/>
          </w:tcPr>
          <w:p w14:paraId="165D5EC4" w14:textId="77777777" w:rsidR="00442E39" w:rsidRPr="00330ECD" w:rsidRDefault="00442E39" w:rsidP="0007378C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vAlign w:val="bottom"/>
          </w:tcPr>
          <w:p w14:paraId="17093EFA" w14:textId="77777777" w:rsidR="00442E39" w:rsidRPr="00330ECD" w:rsidRDefault="00442E39" w:rsidP="0007378C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2" w:type="dxa"/>
            <w:vAlign w:val="bottom"/>
          </w:tcPr>
          <w:p w14:paraId="58C1B205" w14:textId="77777777" w:rsidR="00442E39" w:rsidRPr="00330ECD" w:rsidRDefault="00442E39" w:rsidP="0007378C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vAlign w:val="bottom"/>
          </w:tcPr>
          <w:p w14:paraId="19D7424F" w14:textId="77777777" w:rsidR="00442E39" w:rsidRPr="00330ECD" w:rsidRDefault="00442E39" w:rsidP="0007378C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4E6C62" w:rsidRPr="00330ECD" w14:paraId="4CCBFE80" w14:textId="77777777" w:rsidTr="004E6C62">
        <w:trPr>
          <w:trHeight w:val="20"/>
        </w:trPr>
        <w:tc>
          <w:tcPr>
            <w:tcW w:w="4732" w:type="dxa"/>
          </w:tcPr>
          <w:p w14:paraId="665F4CAB" w14:textId="77777777" w:rsidR="004E6C62" w:rsidRPr="00330ECD" w:rsidRDefault="004E6C62" w:rsidP="004E6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-116" w:hanging="110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30ECD">
              <w:rPr>
                <w:rFonts w:ascii="Angsana New" w:hAnsi="Angsana New"/>
                <w:sz w:val="30"/>
                <w:szCs w:val="30"/>
              </w:rPr>
              <w:t>-</w:t>
            </w:r>
            <w:r w:rsidRPr="00330ECD">
              <w:rPr>
                <w:rFonts w:ascii="Angsana New" w:hAnsi="Angsana New"/>
                <w:sz w:val="30"/>
                <w:szCs w:val="30"/>
                <w:cs/>
              </w:rPr>
              <w:t xml:space="preserve">    ค่าเผื่อ</w:t>
            </w:r>
            <w:r w:rsidRPr="00330ECD"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  <w:t>การด้อยค่าของลูกหนี้การค้า</w:t>
            </w:r>
          </w:p>
        </w:tc>
        <w:tc>
          <w:tcPr>
            <w:tcW w:w="1134" w:type="dxa"/>
            <w:vAlign w:val="bottom"/>
          </w:tcPr>
          <w:p w14:paraId="710D1E0D" w14:textId="3ED3B2EA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134</w:t>
            </w:r>
          </w:p>
        </w:tc>
        <w:tc>
          <w:tcPr>
            <w:tcW w:w="284" w:type="dxa"/>
            <w:vAlign w:val="bottom"/>
          </w:tcPr>
          <w:p w14:paraId="1F46C213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7890155C" w14:textId="1BC7D93E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132</w:t>
            </w:r>
          </w:p>
        </w:tc>
        <w:tc>
          <w:tcPr>
            <w:tcW w:w="324" w:type="dxa"/>
            <w:vAlign w:val="bottom"/>
          </w:tcPr>
          <w:p w14:paraId="4A906F0B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vAlign w:val="bottom"/>
          </w:tcPr>
          <w:p w14:paraId="2200E652" w14:textId="46880002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134</w:t>
            </w:r>
          </w:p>
        </w:tc>
        <w:tc>
          <w:tcPr>
            <w:tcW w:w="252" w:type="dxa"/>
            <w:vAlign w:val="bottom"/>
          </w:tcPr>
          <w:p w14:paraId="17908BCB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vAlign w:val="bottom"/>
          </w:tcPr>
          <w:p w14:paraId="1F4FA079" w14:textId="330BAAB8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132</w:t>
            </w:r>
          </w:p>
        </w:tc>
      </w:tr>
      <w:tr w:rsidR="004E6C62" w:rsidRPr="00330ECD" w14:paraId="6CE48D2E" w14:textId="77777777" w:rsidTr="004E6C62">
        <w:trPr>
          <w:trHeight w:val="20"/>
        </w:trPr>
        <w:tc>
          <w:tcPr>
            <w:tcW w:w="4732" w:type="dxa"/>
          </w:tcPr>
          <w:p w14:paraId="48EF4559" w14:textId="187F8596" w:rsidR="004E6C62" w:rsidRPr="00330ECD" w:rsidRDefault="004E6C62" w:rsidP="004E6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-116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-    ค่าเผื่อผลขาดทุนจากสินค้า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134" w:type="dxa"/>
            <w:vAlign w:val="bottom"/>
          </w:tcPr>
          <w:p w14:paraId="1E4440CC" w14:textId="5A838602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1,863</w:t>
            </w:r>
          </w:p>
        </w:tc>
        <w:tc>
          <w:tcPr>
            <w:tcW w:w="284" w:type="dxa"/>
            <w:vAlign w:val="bottom"/>
          </w:tcPr>
          <w:p w14:paraId="3B76A74E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1FD22F7" w14:textId="7888F0E9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2,527</w:t>
            </w:r>
          </w:p>
        </w:tc>
        <w:tc>
          <w:tcPr>
            <w:tcW w:w="324" w:type="dxa"/>
            <w:vAlign w:val="bottom"/>
          </w:tcPr>
          <w:p w14:paraId="77335071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vAlign w:val="bottom"/>
          </w:tcPr>
          <w:p w14:paraId="06A202C7" w14:textId="3836F52C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1,863</w:t>
            </w:r>
          </w:p>
        </w:tc>
        <w:tc>
          <w:tcPr>
            <w:tcW w:w="252" w:type="dxa"/>
            <w:vAlign w:val="bottom"/>
          </w:tcPr>
          <w:p w14:paraId="10514C5C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vAlign w:val="bottom"/>
          </w:tcPr>
          <w:p w14:paraId="19EB2484" w14:textId="7B139496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2,527</w:t>
            </w:r>
          </w:p>
        </w:tc>
      </w:tr>
      <w:tr w:rsidR="004E6C62" w:rsidRPr="00330ECD" w14:paraId="03A02105" w14:textId="77777777" w:rsidTr="004E6C62">
        <w:trPr>
          <w:trHeight w:val="20"/>
        </w:trPr>
        <w:tc>
          <w:tcPr>
            <w:tcW w:w="4732" w:type="dxa"/>
          </w:tcPr>
          <w:p w14:paraId="17090484" w14:textId="6F348C9A" w:rsidR="004E6C62" w:rsidRPr="00330ECD" w:rsidRDefault="004E6C62" w:rsidP="004E6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-116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</w:rPr>
              <w:t>-</w:t>
            </w:r>
            <w:r w:rsidRPr="00330ECD">
              <w:rPr>
                <w:rFonts w:ascii="Angsana New" w:hAnsi="Angsana New"/>
                <w:sz w:val="30"/>
                <w:szCs w:val="30"/>
                <w:cs/>
              </w:rPr>
              <w:t xml:space="preserve">    หนี้สินผลประโยชน์ของพนักงาน</w:t>
            </w:r>
          </w:p>
        </w:tc>
        <w:tc>
          <w:tcPr>
            <w:tcW w:w="1134" w:type="dxa"/>
            <w:vAlign w:val="bottom"/>
          </w:tcPr>
          <w:p w14:paraId="4FFEF785" w14:textId="02B8F41D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2,468</w:t>
            </w:r>
          </w:p>
        </w:tc>
        <w:tc>
          <w:tcPr>
            <w:tcW w:w="284" w:type="dxa"/>
            <w:vAlign w:val="bottom"/>
          </w:tcPr>
          <w:p w14:paraId="036A92AB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2A896C6F" w14:textId="626526D7" w:rsidR="004E6C62" w:rsidRPr="00330ECD" w:rsidRDefault="004E6C62" w:rsidP="004E6C62">
            <w:pPr>
              <w:pStyle w:val="Preformatted"/>
              <w:tabs>
                <w:tab w:val="clear" w:pos="959"/>
                <w:tab w:val="clear" w:pos="2877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3,608</w:t>
            </w:r>
          </w:p>
        </w:tc>
        <w:tc>
          <w:tcPr>
            <w:tcW w:w="324" w:type="dxa"/>
            <w:vAlign w:val="bottom"/>
          </w:tcPr>
          <w:p w14:paraId="7511AEA5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vAlign w:val="bottom"/>
          </w:tcPr>
          <w:p w14:paraId="4265E55B" w14:textId="23F3BCDF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2,468</w:t>
            </w:r>
          </w:p>
        </w:tc>
        <w:tc>
          <w:tcPr>
            <w:tcW w:w="252" w:type="dxa"/>
            <w:vAlign w:val="bottom"/>
          </w:tcPr>
          <w:p w14:paraId="5A1C9FCF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vAlign w:val="bottom"/>
          </w:tcPr>
          <w:p w14:paraId="172BBA8B" w14:textId="3BB07C85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3,608</w:t>
            </w:r>
          </w:p>
        </w:tc>
      </w:tr>
      <w:tr w:rsidR="004E6C62" w:rsidRPr="00330ECD" w14:paraId="754FEC61" w14:textId="77777777" w:rsidTr="004E6C62">
        <w:trPr>
          <w:trHeight w:val="20"/>
        </w:trPr>
        <w:tc>
          <w:tcPr>
            <w:tcW w:w="4732" w:type="dxa"/>
          </w:tcPr>
          <w:p w14:paraId="311F6AF9" w14:textId="77777777" w:rsidR="004E6C62" w:rsidRPr="00330ECD" w:rsidRDefault="004E6C62" w:rsidP="004E6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-116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</w:rPr>
              <w:t>-</w:t>
            </w:r>
            <w:r w:rsidRPr="00330ECD">
              <w:rPr>
                <w:rFonts w:ascii="Angsana New" w:hAnsi="Angsana New"/>
                <w:sz w:val="30"/>
                <w:szCs w:val="30"/>
                <w:cs/>
              </w:rPr>
              <w:t xml:space="preserve">    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1D57A81A" w14:textId="0C79B9E8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2,339</w:t>
            </w:r>
          </w:p>
        </w:tc>
        <w:tc>
          <w:tcPr>
            <w:tcW w:w="284" w:type="dxa"/>
            <w:vAlign w:val="bottom"/>
          </w:tcPr>
          <w:p w14:paraId="46D8B886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32BC6AC" w14:textId="75526447" w:rsidR="004E6C62" w:rsidRPr="00330ECD" w:rsidRDefault="004E6C62" w:rsidP="004E6C62">
            <w:pPr>
              <w:pStyle w:val="Preformatted"/>
              <w:tabs>
                <w:tab w:val="clear" w:pos="959"/>
                <w:tab w:val="clear" w:pos="2877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1,934</w:t>
            </w:r>
          </w:p>
        </w:tc>
        <w:tc>
          <w:tcPr>
            <w:tcW w:w="324" w:type="dxa"/>
            <w:vAlign w:val="bottom"/>
          </w:tcPr>
          <w:p w14:paraId="41716DBB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vAlign w:val="bottom"/>
          </w:tcPr>
          <w:p w14:paraId="378B7016" w14:textId="5A3A5D60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2,339</w:t>
            </w:r>
          </w:p>
        </w:tc>
        <w:tc>
          <w:tcPr>
            <w:tcW w:w="252" w:type="dxa"/>
            <w:vAlign w:val="bottom"/>
          </w:tcPr>
          <w:p w14:paraId="7B57BB9A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vAlign w:val="bottom"/>
          </w:tcPr>
          <w:p w14:paraId="6FC50B50" w14:textId="0138EF2A" w:rsidR="004E6C62" w:rsidRPr="00330ECD" w:rsidRDefault="004E6C62" w:rsidP="004E6C62">
            <w:pPr>
              <w:pStyle w:val="Preformatted"/>
              <w:tabs>
                <w:tab w:val="clear" w:pos="959"/>
                <w:tab w:val="clear" w:pos="2877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1,934</w:t>
            </w:r>
          </w:p>
        </w:tc>
      </w:tr>
      <w:tr w:rsidR="004E6C62" w:rsidRPr="00330ECD" w14:paraId="59E8F72E" w14:textId="77777777" w:rsidTr="004E6C62">
        <w:trPr>
          <w:trHeight w:val="20"/>
        </w:trPr>
        <w:tc>
          <w:tcPr>
            <w:tcW w:w="4732" w:type="dxa"/>
          </w:tcPr>
          <w:p w14:paraId="162C29DF" w14:textId="77777777" w:rsidR="004E6C62" w:rsidRPr="00330ECD" w:rsidRDefault="004E6C62" w:rsidP="004E6C62">
            <w:pPr>
              <w:tabs>
                <w:tab w:val="clear" w:pos="2580"/>
                <w:tab w:val="clear" w:pos="2807"/>
                <w:tab w:val="left" w:pos="2790"/>
              </w:tabs>
              <w:ind w:left="3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F0164" w14:textId="35DDA6CB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6,804</w:t>
            </w:r>
          </w:p>
        </w:tc>
        <w:tc>
          <w:tcPr>
            <w:tcW w:w="284" w:type="dxa"/>
            <w:vAlign w:val="bottom"/>
          </w:tcPr>
          <w:p w14:paraId="6CF527B3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0FE15" w14:textId="0334DB51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8,201</w:t>
            </w:r>
          </w:p>
        </w:tc>
        <w:tc>
          <w:tcPr>
            <w:tcW w:w="324" w:type="dxa"/>
            <w:vAlign w:val="bottom"/>
          </w:tcPr>
          <w:p w14:paraId="05202F71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8C44A" w14:textId="27D1AB9F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6,804</w:t>
            </w:r>
          </w:p>
        </w:tc>
        <w:tc>
          <w:tcPr>
            <w:tcW w:w="252" w:type="dxa"/>
            <w:vAlign w:val="bottom"/>
          </w:tcPr>
          <w:p w14:paraId="371F143D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83B55" w14:textId="10C4B82A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 w:hanging="110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8,201</w:t>
            </w:r>
          </w:p>
        </w:tc>
      </w:tr>
      <w:tr w:rsidR="004E6C62" w:rsidRPr="00330ECD" w14:paraId="4B0C89BC" w14:textId="77777777" w:rsidTr="004E6C62">
        <w:trPr>
          <w:trHeight w:val="20"/>
        </w:trPr>
        <w:tc>
          <w:tcPr>
            <w:tcW w:w="4732" w:type="dxa"/>
          </w:tcPr>
          <w:p w14:paraId="33733764" w14:textId="77777777" w:rsidR="004E6C62" w:rsidRPr="00330ECD" w:rsidRDefault="004E6C62" w:rsidP="004E6C62">
            <w:pPr>
              <w:tabs>
                <w:tab w:val="clear" w:pos="2580"/>
              </w:tabs>
              <w:ind w:left="34" w:hanging="11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0E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 - ผลกระทบของรายการที่ยังไม่ถือเป็น</w:t>
            </w:r>
          </w:p>
          <w:p w14:paraId="6620BCB6" w14:textId="203B0523" w:rsidR="004E6C62" w:rsidRPr="00330ECD" w:rsidRDefault="004E6C62" w:rsidP="004E6C62">
            <w:pPr>
              <w:tabs>
                <w:tab w:val="clear" w:pos="2580"/>
                <w:tab w:val="clear" w:pos="2807"/>
                <w:tab w:val="left" w:pos="2790"/>
              </w:tabs>
              <w:ind w:left="34"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</w:t>
            </w:r>
            <w:r w:rsidRPr="00330EC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สินทรัพย์ทางภาษี</w:t>
            </w:r>
          </w:p>
        </w:tc>
        <w:tc>
          <w:tcPr>
            <w:tcW w:w="1134" w:type="dxa"/>
            <w:vAlign w:val="bottom"/>
          </w:tcPr>
          <w:p w14:paraId="10F4739A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0D039A7D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E4A6215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24" w:type="dxa"/>
            <w:vAlign w:val="bottom"/>
          </w:tcPr>
          <w:p w14:paraId="66A1B411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vAlign w:val="bottom"/>
          </w:tcPr>
          <w:p w14:paraId="6485D45A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" w:type="dxa"/>
            <w:vAlign w:val="bottom"/>
          </w:tcPr>
          <w:p w14:paraId="7D307B46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vAlign w:val="bottom"/>
          </w:tcPr>
          <w:p w14:paraId="47F632ED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4E6C62" w:rsidRPr="00330ECD" w14:paraId="5BDE6046" w14:textId="77777777" w:rsidTr="004E6C62">
        <w:trPr>
          <w:trHeight w:val="20"/>
        </w:trPr>
        <w:tc>
          <w:tcPr>
            <w:tcW w:w="4732" w:type="dxa"/>
          </w:tcPr>
          <w:p w14:paraId="3B0CD0C2" w14:textId="77777777" w:rsidR="004E6C62" w:rsidRPr="00330ECD" w:rsidRDefault="004E6C62" w:rsidP="004E6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-116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</w:rPr>
              <w:t>-</w:t>
            </w:r>
            <w:r w:rsidRPr="00330ECD">
              <w:rPr>
                <w:rFonts w:ascii="Angsana New" w:hAnsi="Angsana New"/>
                <w:sz w:val="30"/>
                <w:szCs w:val="30"/>
                <w:cs/>
              </w:rPr>
              <w:t xml:space="preserve">    สินทรัพย์สิทธิการใช้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5B165AF" w14:textId="13547AC0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2,301</w:t>
            </w:r>
          </w:p>
        </w:tc>
        <w:tc>
          <w:tcPr>
            <w:tcW w:w="284" w:type="dxa"/>
            <w:vAlign w:val="bottom"/>
          </w:tcPr>
          <w:p w14:paraId="3196E828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550A7F" w14:textId="2F14389B" w:rsidR="004E6C62" w:rsidRPr="00330ECD" w:rsidRDefault="004E6C62" w:rsidP="004E6C62">
            <w:pPr>
              <w:pStyle w:val="Preformatted"/>
              <w:tabs>
                <w:tab w:val="clear" w:pos="959"/>
                <w:tab w:val="clear" w:pos="2877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1,874</w:t>
            </w:r>
          </w:p>
        </w:tc>
        <w:tc>
          <w:tcPr>
            <w:tcW w:w="324" w:type="dxa"/>
            <w:vAlign w:val="bottom"/>
          </w:tcPr>
          <w:p w14:paraId="2A8053F3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18215265" w14:textId="27CC01EC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2,301</w:t>
            </w:r>
          </w:p>
        </w:tc>
        <w:tc>
          <w:tcPr>
            <w:tcW w:w="252" w:type="dxa"/>
            <w:vAlign w:val="bottom"/>
          </w:tcPr>
          <w:p w14:paraId="51629A3F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4EC44D82" w14:textId="7019A25C" w:rsidR="004E6C62" w:rsidRPr="00330ECD" w:rsidRDefault="004E6C62" w:rsidP="004E6C62">
            <w:pPr>
              <w:pStyle w:val="Preformatted"/>
              <w:tabs>
                <w:tab w:val="clear" w:pos="959"/>
                <w:tab w:val="clear" w:pos="2877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1,874</w:t>
            </w:r>
          </w:p>
        </w:tc>
      </w:tr>
      <w:tr w:rsidR="004E6C62" w:rsidRPr="00330ECD" w14:paraId="4222A2A7" w14:textId="77777777" w:rsidTr="004E6C62">
        <w:trPr>
          <w:trHeight w:val="20"/>
        </w:trPr>
        <w:tc>
          <w:tcPr>
            <w:tcW w:w="4732" w:type="dxa"/>
          </w:tcPr>
          <w:p w14:paraId="7D20346B" w14:textId="77777777" w:rsidR="004E6C62" w:rsidRPr="00330ECD" w:rsidRDefault="004E6C62" w:rsidP="004E6C62">
            <w:pPr>
              <w:tabs>
                <w:tab w:val="clear" w:pos="2580"/>
              </w:tabs>
              <w:ind w:left="3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787E8A7" w14:textId="32EC9CF5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,301</w:t>
            </w:r>
          </w:p>
        </w:tc>
        <w:tc>
          <w:tcPr>
            <w:tcW w:w="284" w:type="dxa"/>
            <w:vAlign w:val="bottom"/>
          </w:tcPr>
          <w:p w14:paraId="13F52B35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F87503E" w14:textId="7E32A16A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1,874</w:t>
            </w:r>
          </w:p>
        </w:tc>
        <w:tc>
          <w:tcPr>
            <w:tcW w:w="324" w:type="dxa"/>
            <w:vAlign w:val="bottom"/>
          </w:tcPr>
          <w:p w14:paraId="451E3902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337DDD71" w14:textId="0CEC02A8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,301</w:t>
            </w:r>
          </w:p>
        </w:tc>
        <w:tc>
          <w:tcPr>
            <w:tcW w:w="252" w:type="dxa"/>
            <w:vAlign w:val="bottom"/>
          </w:tcPr>
          <w:p w14:paraId="7EA4F81C" w14:textId="77777777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19CF55FE" w14:textId="3B6D4E83" w:rsidR="004E6C62" w:rsidRPr="00330ECD" w:rsidRDefault="004E6C62" w:rsidP="004E6C62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30ECD">
              <w:rPr>
                <w:rFonts w:ascii="Angsana New" w:hAnsi="Angsana New"/>
                <w:sz w:val="30"/>
                <w:szCs w:val="30"/>
                <w:lang w:eastAsia="en-US"/>
              </w:rPr>
              <w:t>1,874</w:t>
            </w:r>
          </w:p>
        </w:tc>
      </w:tr>
    </w:tbl>
    <w:p w14:paraId="45C6AF0B" w14:textId="77777777" w:rsidR="00B97BC4" w:rsidRPr="00330ECD" w:rsidRDefault="00B97BC4" w:rsidP="004E3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3612AF" w14:textId="67B1A4CA" w:rsidR="003C25BB" w:rsidRPr="00330ECD" w:rsidRDefault="00D04314" w:rsidP="00D04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30ECD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ณ วันที่ </w:t>
      </w:r>
      <w:r w:rsidR="00777F8A" w:rsidRPr="00330ECD">
        <w:rPr>
          <w:rFonts w:ascii="Angsana New" w:hAnsi="Angsana New"/>
          <w:spacing w:val="-2"/>
          <w:sz w:val="30"/>
          <w:szCs w:val="30"/>
        </w:rPr>
        <w:t>31</w:t>
      </w:r>
      <w:r w:rsidRPr="00330ECD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777F8A" w:rsidRPr="00330ECD">
        <w:rPr>
          <w:rFonts w:ascii="Angsana New" w:hAnsi="Angsana New"/>
          <w:spacing w:val="-2"/>
          <w:sz w:val="30"/>
          <w:szCs w:val="30"/>
        </w:rPr>
        <w:t>2</w:t>
      </w:r>
      <w:r w:rsidR="00F93203" w:rsidRPr="00330ECD">
        <w:rPr>
          <w:rFonts w:ascii="Angsana New" w:hAnsi="Angsana New"/>
          <w:spacing w:val="-2"/>
          <w:sz w:val="30"/>
          <w:szCs w:val="30"/>
        </w:rPr>
        <w:t>5</w:t>
      </w:r>
      <w:r w:rsidR="00777F8A" w:rsidRPr="00330ECD">
        <w:rPr>
          <w:rFonts w:ascii="Angsana New" w:hAnsi="Angsana New"/>
          <w:spacing w:val="-2"/>
          <w:sz w:val="30"/>
          <w:szCs w:val="30"/>
        </w:rPr>
        <w:t>6</w:t>
      </w:r>
      <w:r w:rsidR="00F43555" w:rsidRPr="00330ECD">
        <w:rPr>
          <w:rFonts w:ascii="Angsana New" w:hAnsi="Angsana New"/>
          <w:spacing w:val="-2"/>
          <w:sz w:val="30"/>
          <w:szCs w:val="30"/>
        </w:rPr>
        <w:t>8</w:t>
      </w:r>
      <w:r w:rsidRPr="00330ECD">
        <w:rPr>
          <w:rFonts w:ascii="Angsana New" w:hAnsi="Angsana New"/>
          <w:spacing w:val="-2"/>
          <w:sz w:val="30"/>
          <w:szCs w:val="30"/>
          <w:cs/>
        </w:rPr>
        <w:t xml:space="preserve"> บริษัทย่อย</w:t>
      </w:r>
      <w:r w:rsidR="006C2972" w:rsidRPr="00330ECD">
        <w:rPr>
          <w:rFonts w:ascii="Angsana New" w:hAnsi="Angsana New"/>
          <w:spacing w:val="-2"/>
          <w:sz w:val="30"/>
          <w:szCs w:val="30"/>
          <w:cs/>
        </w:rPr>
        <w:t>สอง</w:t>
      </w:r>
      <w:r w:rsidR="006F07C2" w:rsidRPr="00330ECD">
        <w:rPr>
          <w:rFonts w:ascii="Angsana New" w:hAnsi="Angsana New"/>
          <w:spacing w:val="-2"/>
          <w:sz w:val="30"/>
          <w:szCs w:val="30"/>
          <w:cs/>
        </w:rPr>
        <w:t>แห่ง</w:t>
      </w:r>
      <w:r w:rsidRPr="00330ECD">
        <w:rPr>
          <w:rFonts w:ascii="Angsana New" w:hAnsi="Angsana New"/>
          <w:spacing w:val="-2"/>
          <w:sz w:val="30"/>
          <w:szCs w:val="30"/>
          <w:cs/>
        </w:rPr>
        <w:t>มีผลขาดทุนสะสมทางภาษี</w:t>
      </w:r>
      <w:r w:rsidR="006F07C2" w:rsidRPr="00330ECD">
        <w:rPr>
          <w:rFonts w:ascii="Angsana New" w:hAnsi="Angsana New"/>
          <w:spacing w:val="-2"/>
          <w:sz w:val="30"/>
          <w:szCs w:val="30"/>
          <w:cs/>
        </w:rPr>
        <w:t>รวมกัน</w:t>
      </w:r>
      <w:r w:rsidRPr="00330ECD">
        <w:rPr>
          <w:rFonts w:ascii="Angsana New" w:hAnsi="Angsana New"/>
          <w:spacing w:val="-2"/>
          <w:sz w:val="30"/>
          <w:szCs w:val="30"/>
          <w:cs/>
        </w:rPr>
        <w:t>เป็นจำนวนเงินประมาณ</w:t>
      </w:r>
      <w:r w:rsidR="006D2DAB" w:rsidRPr="00330EC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42E39" w:rsidRPr="004E6C62">
        <w:rPr>
          <w:rFonts w:ascii="Angsana New" w:hAnsi="Angsana New"/>
          <w:spacing w:val="-2"/>
          <w:sz w:val="30"/>
          <w:szCs w:val="30"/>
        </w:rPr>
        <w:t>10</w:t>
      </w:r>
      <w:r w:rsidR="004E6C62" w:rsidRPr="004E6C62">
        <w:rPr>
          <w:rFonts w:ascii="Angsana New" w:hAnsi="Angsana New"/>
          <w:spacing w:val="-2"/>
          <w:sz w:val="30"/>
          <w:szCs w:val="30"/>
        </w:rPr>
        <w:t>6.71</w:t>
      </w:r>
      <w:r w:rsidR="006D2DAB" w:rsidRPr="004E6C6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E6C62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330ECD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330ECD">
        <w:rPr>
          <w:rFonts w:ascii="Angsana New" w:hAnsi="Angsana New"/>
          <w:sz w:val="30"/>
          <w:szCs w:val="30"/>
          <w:cs/>
        </w:rPr>
        <w:t xml:space="preserve">ซึ่งใช้เป็นเครดิตภาษีได้ในระหว่างปี </w:t>
      </w:r>
      <w:r w:rsidR="00777F8A" w:rsidRPr="00330ECD">
        <w:rPr>
          <w:rFonts w:ascii="Angsana New" w:hAnsi="Angsana New"/>
          <w:sz w:val="30"/>
          <w:szCs w:val="30"/>
        </w:rPr>
        <w:t>2</w:t>
      </w:r>
      <w:r w:rsidR="00F93203" w:rsidRPr="00330ECD">
        <w:rPr>
          <w:rFonts w:ascii="Angsana New" w:hAnsi="Angsana New"/>
          <w:sz w:val="30"/>
          <w:szCs w:val="30"/>
        </w:rPr>
        <w:t>5</w:t>
      </w:r>
      <w:r w:rsidR="00777F8A" w:rsidRPr="00330ECD">
        <w:rPr>
          <w:rFonts w:ascii="Angsana New" w:hAnsi="Angsana New"/>
          <w:sz w:val="30"/>
          <w:szCs w:val="30"/>
        </w:rPr>
        <w:t>6</w:t>
      </w:r>
      <w:r w:rsidR="009C7B54">
        <w:rPr>
          <w:rFonts w:ascii="Angsana New" w:hAnsi="Angsana New"/>
          <w:sz w:val="30"/>
          <w:szCs w:val="30"/>
        </w:rPr>
        <w:t>9</w:t>
      </w:r>
      <w:r w:rsidRPr="00330ECD">
        <w:rPr>
          <w:rFonts w:ascii="Angsana New" w:hAnsi="Angsana New"/>
          <w:sz w:val="30"/>
          <w:szCs w:val="30"/>
          <w:cs/>
        </w:rPr>
        <w:t xml:space="preserve"> จ</w:t>
      </w:r>
      <w:r w:rsidRPr="00442E39">
        <w:rPr>
          <w:rFonts w:ascii="Angsana New" w:hAnsi="Angsana New"/>
          <w:sz w:val="30"/>
          <w:szCs w:val="30"/>
          <w:cs/>
        </w:rPr>
        <w:t xml:space="preserve">นถึงปี </w:t>
      </w:r>
      <w:r w:rsidR="00777F8A" w:rsidRPr="00442E39">
        <w:rPr>
          <w:rFonts w:ascii="Angsana New" w:hAnsi="Angsana New"/>
          <w:sz w:val="30"/>
          <w:szCs w:val="30"/>
        </w:rPr>
        <w:t>2</w:t>
      </w:r>
      <w:r w:rsidR="00F93203" w:rsidRPr="00442E39">
        <w:rPr>
          <w:rFonts w:ascii="Angsana New" w:hAnsi="Angsana New"/>
          <w:sz w:val="30"/>
          <w:szCs w:val="30"/>
        </w:rPr>
        <w:t>5</w:t>
      </w:r>
      <w:r w:rsidR="00777F8A" w:rsidRPr="00442E39">
        <w:rPr>
          <w:rFonts w:ascii="Angsana New" w:hAnsi="Angsana New"/>
          <w:sz w:val="30"/>
          <w:szCs w:val="30"/>
        </w:rPr>
        <w:t>7</w:t>
      </w:r>
      <w:r w:rsidR="00DB1C5B" w:rsidRPr="00442E39">
        <w:rPr>
          <w:rFonts w:ascii="Angsana New" w:hAnsi="Angsana New"/>
          <w:sz w:val="30"/>
          <w:szCs w:val="30"/>
        </w:rPr>
        <w:t>3</w:t>
      </w:r>
    </w:p>
    <w:p w14:paraId="1F77ADAD" w14:textId="77777777" w:rsidR="003C25BB" w:rsidRPr="00330ECD" w:rsidRDefault="003C25BB" w:rsidP="00D04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4E811E" w14:textId="77777777" w:rsidR="00592D1A" w:rsidRPr="00B759FC" w:rsidRDefault="00CA399A" w:rsidP="003945B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759FC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 ส่วนเกินมูลค่าหุ้น และ</w:t>
      </w:r>
      <w:r w:rsidR="00592D1A" w:rsidRPr="00B759FC">
        <w:rPr>
          <w:rFonts w:ascii="Angsana New" w:hAnsi="Angsana New"/>
          <w:b/>
          <w:bCs/>
          <w:sz w:val="30"/>
          <w:szCs w:val="30"/>
          <w:cs/>
        </w:rPr>
        <w:t>การจ่ายเงินปันผล</w:t>
      </w:r>
    </w:p>
    <w:p w14:paraId="57BC2960" w14:textId="77777777" w:rsidR="00823E9D" w:rsidRPr="00B759FC" w:rsidRDefault="00823E9D" w:rsidP="00394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8C1AAB" w14:textId="77777777" w:rsidR="00CA399A" w:rsidRPr="00B759FC" w:rsidRDefault="00CA399A" w:rsidP="00CA3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759FC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3</w:t>
      </w:r>
      <w:r w:rsidR="00F93203">
        <w:rPr>
          <w:rFonts w:ascii="Angsana New" w:hAnsi="Angsana New"/>
          <w:sz w:val="30"/>
          <w:szCs w:val="30"/>
        </w:rPr>
        <w:t>5</w:t>
      </w:r>
      <w:r w:rsidRPr="00B759FC">
        <w:rPr>
          <w:rFonts w:ascii="Angsana New" w:hAnsi="Angsana New"/>
          <w:sz w:val="30"/>
          <w:szCs w:val="30"/>
          <w:cs/>
        </w:rPr>
        <w:t xml:space="preserve"> มาตรา </w:t>
      </w:r>
      <w:r w:rsidR="00777F8A" w:rsidRPr="00777F8A">
        <w:rPr>
          <w:rFonts w:ascii="Angsana New" w:hAnsi="Angsana New"/>
          <w:sz w:val="30"/>
          <w:szCs w:val="30"/>
        </w:rPr>
        <w:t>116</w:t>
      </w:r>
      <w:r w:rsidRPr="00B759FC">
        <w:rPr>
          <w:rFonts w:ascii="Angsana New" w:hAnsi="Angsana New"/>
          <w:sz w:val="30"/>
          <w:szCs w:val="30"/>
          <w:cs/>
        </w:rPr>
        <w:t xml:space="preserve"> บริษัทมหาชนจะต้องจัดสรร</w:t>
      </w:r>
      <w:r w:rsidR="00B759FC" w:rsidRPr="00B759FC">
        <w:rPr>
          <w:rFonts w:ascii="Angsana New" w:hAnsi="Angsana New"/>
          <w:sz w:val="30"/>
          <w:szCs w:val="30"/>
        </w:rPr>
        <w:t xml:space="preserve"> </w:t>
      </w:r>
      <w:r w:rsidRPr="00B759FC">
        <w:rPr>
          <w:rFonts w:ascii="Angsana New" w:hAnsi="Angsana New"/>
          <w:sz w:val="30"/>
          <w:szCs w:val="30"/>
        </w:rPr>
        <w:t>“</w:t>
      </w:r>
      <w:r w:rsidRPr="00B759FC">
        <w:rPr>
          <w:rFonts w:ascii="Angsana New" w:hAnsi="Angsana New"/>
          <w:sz w:val="30"/>
          <w:szCs w:val="30"/>
          <w:cs/>
        </w:rPr>
        <w:t>ทุนสำรองตามกฎหมาย</w:t>
      </w:r>
      <w:r w:rsidRPr="00B759FC">
        <w:rPr>
          <w:rFonts w:ascii="Angsana New" w:hAnsi="Angsana New"/>
          <w:sz w:val="30"/>
          <w:szCs w:val="30"/>
        </w:rPr>
        <w:t>”</w:t>
      </w:r>
      <w:r w:rsidRPr="00B759FC">
        <w:rPr>
          <w:rFonts w:ascii="Angsana New" w:hAnsi="Angsana New"/>
          <w:sz w:val="30"/>
          <w:szCs w:val="30"/>
          <w:cs/>
        </w:rPr>
        <w:t xml:space="preserve"> อย่างน้อยร้อยละ </w:t>
      </w:r>
      <w:r w:rsidR="00F93203">
        <w:rPr>
          <w:rFonts w:ascii="Angsana New" w:hAnsi="Angsana New"/>
          <w:sz w:val="30"/>
          <w:szCs w:val="30"/>
        </w:rPr>
        <w:t>5</w:t>
      </w:r>
      <w:r w:rsidRPr="00B759FC">
        <w:rPr>
          <w:rFonts w:ascii="Angsana New" w:hAnsi="Angsana New"/>
          <w:sz w:val="30"/>
          <w:szCs w:val="30"/>
        </w:rPr>
        <w:t xml:space="preserve"> </w:t>
      </w:r>
      <w:r w:rsidRPr="00B759FC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="00777F8A" w:rsidRPr="00777F8A">
        <w:rPr>
          <w:rFonts w:ascii="Angsana New" w:hAnsi="Angsana New"/>
          <w:sz w:val="30"/>
          <w:szCs w:val="30"/>
        </w:rPr>
        <w:t>10</w:t>
      </w:r>
      <w:r w:rsidRPr="00B759FC">
        <w:rPr>
          <w:rFonts w:ascii="Angsana New" w:hAnsi="Angsana New"/>
          <w:sz w:val="30"/>
          <w:szCs w:val="30"/>
          <w:cs/>
        </w:rPr>
        <w:t xml:space="preserve"> ของทุนจดทะเบียน ทุนสำรองนี้จะนำไปจ่ายเป็นเงินปันผลไม่ได้</w:t>
      </w:r>
    </w:p>
    <w:p w14:paraId="61E8074F" w14:textId="77777777" w:rsidR="00CA399A" w:rsidRPr="00B759FC" w:rsidRDefault="00CA399A" w:rsidP="00CA3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D6D3ED6" w14:textId="77777777" w:rsidR="00CA399A" w:rsidRPr="00442E39" w:rsidRDefault="00CA399A" w:rsidP="00CA3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759FC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3</w:t>
      </w:r>
      <w:r w:rsidR="00F93203">
        <w:rPr>
          <w:rFonts w:ascii="Angsana New" w:hAnsi="Angsana New"/>
          <w:sz w:val="30"/>
          <w:szCs w:val="30"/>
        </w:rPr>
        <w:t>5</w:t>
      </w:r>
      <w:r w:rsidRPr="00B759FC">
        <w:rPr>
          <w:rFonts w:ascii="Angsana New" w:hAnsi="Angsana New"/>
          <w:sz w:val="30"/>
          <w:szCs w:val="30"/>
          <w:cs/>
        </w:rPr>
        <w:t xml:space="preserve"> มาตรา 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1</w:t>
      </w:r>
      <w:r w:rsidRPr="00B759FC">
        <w:rPr>
          <w:rFonts w:ascii="Angsana New" w:hAnsi="Angsana New"/>
          <w:sz w:val="30"/>
          <w:szCs w:val="30"/>
          <w:cs/>
        </w:rPr>
        <w:t xml:space="preserve"> ในกรณีที่บริษัทมหาชนเสนอขายหุ้นสูงกว่ามูลค่าหุ้นที่จดทะเบียนไว้ บริษัทมหาชนต้องนำค่าหุ้นส่วนเกินนี้ตั้งเป็นทุนสำรอง</w:t>
      </w:r>
      <w:r w:rsidR="00B759FC">
        <w:rPr>
          <w:rFonts w:ascii="Angsana New" w:hAnsi="Angsana New"/>
          <w:sz w:val="30"/>
          <w:szCs w:val="30"/>
          <w:cs/>
        </w:rPr>
        <w:t xml:space="preserve"> </w:t>
      </w:r>
      <w:r w:rsidR="00B759FC">
        <w:rPr>
          <w:rFonts w:ascii="Angsana New" w:hAnsi="Angsana New"/>
          <w:sz w:val="30"/>
          <w:szCs w:val="30"/>
        </w:rPr>
        <w:t>“</w:t>
      </w:r>
      <w:r w:rsidRPr="00B759FC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="00B759FC">
        <w:rPr>
          <w:rFonts w:ascii="Angsana New" w:hAnsi="Angsana New"/>
          <w:sz w:val="30"/>
          <w:szCs w:val="30"/>
        </w:rPr>
        <w:t xml:space="preserve">” </w:t>
      </w:r>
      <w:r w:rsidRPr="00B759FC">
        <w:rPr>
          <w:rFonts w:ascii="Angsana New" w:hAnsi="Angsana New"/>
          <w:sz w:val="30"/>
          <w:szCs w:val="30"/>
          <w:cs/>
        </w:rPr>
        <w:t xml:space="preserve">แยกต่างหากจากทุนสำรองตามมาตรา </w:t>
      </w:r>
      <w:r w:rsidR="00777F8A" w:rsidRPr="00777F8A">
        <w:rPr>
          <w:rFonts w:ascii="Angsana New" w:hAnsi="Angsana New"/>
          <w:sz w:val="30"/>
          <w:szCs w:val="30"/>
        </w:rPr>
        <w:t>116</w:t>
      </w:r>
      <w:r w:rsidRPr="00B759FC">
        <w:rPr>
          <w:rFonts w:ascii="Angsana New" w:hAnsi="Angsana New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3</w:t>
      </w:r>
      <w:r w:rsidR="00F93203">
        <w:rPr>
          <w:rFonts w:ascii="Angsana New" w:hAnsi="Angsana New"/>
          <w:sz w:val="30"/>
          <w:szCs w:val="30"/>
        </w:rPr>
        <w:t>5</w:t>
      </w:r>
      <w:r w:rsidRPr="00B759FC">
        <w:rPr>
          <w:rFonts w:ascii="Angsana New" w:hAnsi="Angsana New"/>
          <w:sz w:val="30"/>
          <w:szCs w:val="30"/>
          <w:cs/>
        </w:rPr>
        <w:t xml:space="preserve"> (ทุนสำรองตามกฎหมาย) ส่วนเกินมูลค่า</w:t>
      </w:r>
      <w:r w:rsidRPr="00442E39">
        <w:rPr>
          <w:rFonts w:ascii="Angsana New" w:hAnsi="Angsana New"/>
          <w:sz w:val="30"/>
          <w:szCs w:val="30"/>
          <w:cs/>
        </w:rPr>
        <w:t>หุ้นนี้จะนำไปจ่ายเป็นเงินปันผลไม่ได้</w:t>
      </w:r>
    </w:p>
    <w:p w14:paraId="0310691E" w14:textId="77777777" w:rsidR="00CA399A" w:rsidRPr="00442E39" w:rsidRDefault="00CA399A" w:rsidP="00394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9D616B" w14:textId="06E7EC6E" w:rsidR="00723D75" w:rsidRPr="00442E39" w:rsidRDefault="00723D75" w:rsidP="00723D75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-3060"/>
        </w:tabs>
        <w:jc w:val="thaiDistribute"/>
        <w:rPr>
          <w:rFonts w:ascii="Angsana New" w:hAnsi="Angsana New"/>
          <w:szCs w:val="30"/>
        </w:rPr>
      </w:pPr>
      <w:r w:rsidRPr="00442E39">
        <w:rPr>
          <w:rFonts w:ascii="Angsana New" w:hAnsi="Angsana New"/>
          <w:szCs w:val="30"/>
          <w:cs/>
        </w:rPr>
        <w:t xml:space="preserve">ในที่ประชุมสามัญผู้ถือหุ้นเมื่อวันที่ </w:t>
      </w:r>
      <w:r w:rsidR="00D92290" w:rsidRPr="00442E39">
        <w:rPr>
          <w:rFonts w:ascii="Angsana New" w:hAnsi="Angsana New"/>
          <w:szCs w:val="30"/>
        </w:rPr>
        <w:t>1</w:t>
      </w:r>
      <w:r w:rsidR="001430DD" w:rsidRPr="00442E39">
        <w:rPr>
          <w:rFonts w:ascii="Angsana New" w:hAnsi="Angsana New"/>
          <w:szCs w:val="30"/>
        </w:rPr>
        <w:t>9</w:t>
      </w:r>
      <w:r w:rsidR="00D92290" w:rsidRPr="00442E39">
        <w:rPr>
          <w:rFonts w:ascii="Angsana New" w:hAnsi="Angsana New"/>
          <w:szCs w:val="30"/>
        </w:rPr>
        <w:t xml:space="preserve"> </w:t>
      </w:r>
      <w:r w:rsidR="001430DD" w:rsidRPr="00442E39">
        <w:rPr>
          <w:rFonts w:ascii="Angsana New" w:hAnsi="Angsana New"/>
          <w:szCs w:val="30"/>
          <w:cs/>
        </w:rPr>
        <w:t>เมษายน</w:t>
      </w:r>
      <w:r w:rsidR="00D92290" w:rsidRPr="00442E39">
        <w:rPr>
          <w:rFonts w:ascii="Angsana New" w:hAnsi="Angsana New"/>
          <w:szCs w:val="30"/>
          <w:cs/>
        </w:rPr>
        <w:t xml:space="preserve"> </w:t>
      </w:r>
      <w:r w:rsidR="00D92290" w:rsidRPr="00442E39">
        <w:rPr>
          <w:rFonts w:ascii="Angsana New" w:hAnsi="Angsana New"/>
          <w:szCs w:val="30"/>
        </w:rPr>
        <w:t>2</w:t>
      </w:r>
      <w:r w:rsidR="00F93203" w:rsidRPr="00442E39">
        <w:rPr>
          <w:rFonts w:ascii="Angsana New" w:hAnsi="Angsana New"/>
          <w:szCs w:val="30"/>
        </w:rPr>
        <w:t>5</w:t>
      </w:r>
      <w:r w:rsidR="00D92290" w:rsidRPr="00442E39">
        <w:rPr>
          <w:rFonts w:ascii="Angsana New" w:hAnsi="Angsana New"/>
          <w:szCs w:val="30"/>
        </w:rPr>
        <w:t>67</w:t>
      </w:r>
      <w:r w:rsidRPr="00442E39">
        <w:rPr>
          <w:rFonts w:ascii="Angsana New" w:hAnsi="Angsana New"/>
          <w:szCs w:val="30"/>
        </w:rPr>
        <w:t xml:space="preserve"> </w:t>
      </w:r>
      <w:r w:rsidRPr="00442E39">
        <w:rPr>
          <w:rFonts w:ascii="Angsana New" w:hAnsi="Angsana New"/>
          <w:szCs w:val="30"/>
          <w:cs/>
        </w:rPr>
        <w:t xml:space="preserve">ผู้ถือหุ้นได้มีมติเป็นเอกฉันท์อนุมัติการจ่ายเงินปันผลจากผลการดำเนินงานปี </w:t>
      </w:r>
      <w:r w:rsidRPr="00442E39">
        <w:rPr>
          <w:rFonts w:ascii="Angsana New" w:hAnsi="Angsana New"/>
          <w:szCs w:val="30"/>
        </w:rPr>
        <w:t>2</w:t>
      </w:r>
      <w:r w:rsidR="00F93203" w:rsidRPr="00442E39">
        <w:rPr>
          <w:rFonts w:ascii="Angsana New" w:hAnsi="Angsana New"/>
          <w:szCs w:val="30"/>
        </w:rPr>
        <w:t>5</w:t>
      </w:r>
      <w:r w:rsidRPr="00442E39">
        <w:rPr>
          <w:rFonts w:ascii="Angsana New" w:hAnsi="Angsana New"/>
          <w:szCs w:val="30"/>
        </w:rPr>
        <w:t>6</w:t>
      </w:r>
      <w:r w:rsidR="00D92290" w:rsidRPr="00442E39">
        <w:rPr>
          <w:rFonts w:ascii="Angsana New" w:hAnsi="Angsana New"/>
          <w:szCs w:val="30"/>
        </w:rPr>
        <w:t>6</w:t>
      </w:r>
      <w:r w:rsidRPr="00442E39">
        <w:rPr>
          <w:rFonts w:ascii="Angsana New" w:hAnsi="Angsana New"/>
          <w:szCs w:val="30"/>
        </w:rPr>
        <w:t xml:space="preserve"> </w:t>
      </w:r>
      <w:r w:rsidRPr="00442E39">
        <w:rPr>
          <w:rFonts w:ascii="Angsana New" w:hAnsi="Angsana New"/>
          <w:szCs w:val="30"/>
          <w:cs/>
        </w:rPr>
        <w:t xml:space="preserve">ในอัตราหุ้นละ </w:t>
      </w:r>
      <w:r w:rsidRPr="00442E39">
        <w:rPr>
          <w:rFonts w:ascii="Angsana New" w:hAnsi="Angsana New"/>
          <w:szCs w:val="30"/>
        </w:rPr>
        <w:t>0</w:t>
      </w:r>
      <w:r w:rsidRPr="00442E39">
        <w:rPr>
          <w:rFonts w:ascii="Angsana New" w:hAnsi="Angsana New"/>
          <w:szCs w:val="30"/>
          <w:cs/>
        </w:rPr>
        <w:t>.</w:t>
      </w:r>
      <w:r w:rsidRPr="00442E39">
        <w:rPr>
          <w:rFonts w:ascii="Angsana New" w:hAnsi="Angsana New"/>
          <w:szCs w:val="30"/>
        </w:rPr>
        <w:t>0</w:t>
      </w:r>
      <w:r w:rsidR="00D92290" w:rsidRPr="00442E39">
        <w:rPr>
          <w:rFonts w:ascii="Angsana New" w:hAnsi="Angsana New"/>
          <w:szCs w:val="30"/>
        </w:rPr>
        <w:t>33</w:t>
      </w:r>
      <w:r w:rsidRPr="00442E39">
        <w:rPr>
          <w:rFonts w:ascii="Angsana New" w:hAnsi="Angsana New"/>
          <w:szCs w:val="30"/>
        </w:rPr>
        <w:t xml:space="preserve"> </w:t>
      </w:r>
      <w:r w:rsidRPr="00442E39">
        <w:rPr>
          <w:rFonts w:ascii="Angsana New" w:hAnsi="Angsana New"/>
          <w:szCs w:val="30"/>
          <w:cs/>
        </w:rPr>
        <w:t xml:space="preserve">บาทเป็นเงินรวมประมาณ </w:t>
      </w:r>
      <w:r w:rsidRPr="00442E39">
        <w:rPr>
          <w:rFonts w:ascii="Angsana New" w:hAnsi="Angsana New"/>
          <w:szCs w:val="30"/>
        </w:rPr>
        <w:t>1</w:t>
      </w:r>
      <w:r w:rsidR="00D92290" w:rsidRPr="00442E39">
        <w:rPr>
          <w:rFonts w:ascii="Angsana New" w:hAnsi="Angsana New"/>
          <w:szCs w:val="30"/>
        </w:rPr>
        <w:t>0.16</w:t>
      </w:r>
      <w:r w:rsidRPr="00442E39">
        <w:rPr>
          <w:rFonts w:ascii="Angsana New" w:hAnsi="Angsana New"/>
          <w:szCs w:val="30"/>
          <w:cs/>
        </w:rPr>
        <w:t xml:space="preserve"> ล้านบาทให้แก่ผู้ถือหุ้นโดยกำหนดจ่ายเงินปันผลดังกล่าวในวันที่ </w:t>
      </w:r>
      <w:r w:rsidRPr="00442E39">
        <w:rPr>
          <w:rFonts w:ascii="Angsana New" w:hAnsi="Angsana New"/>
          <w:szCs w:val="30"/>
        </w:rPr>
        <w:t>1</w:t>
      </w:r>
      <w:r w:rsidR="00F93203" w:rsidRPr="00442E39">
        <w:rPr>
          <w:rFonts w:ascii="Angsana New" w:hAnsi="Angsana New"/>
          <w:szCs w:val="30"/>
        </w:rPr>
        <w:t>5</w:t>
      </w:r>
      <w:r w:rsidRPr="00442E39">
        <w:rPr>
          <w:rFonts w:ascii="Angsana New" w:hAnsi="Angsana New"/>
          <w:szCs w:val="30"/>
          <w:cs/>
        </w:rPr>
        <w:t xml:space="preserve"> พฤษภาคม </w:t>
      </w:r>
      <w:r w:rsidRPr="00442E39">
        <w:rPr>
          <w:rFonts w:ascii="Angsana New" w:hAnsi="Angsana New"/>
          <w:szCs w:val="30"/>
        </w:rPr>
        <w:t>2</w:t>
      </w:r>
      <w:r w:rsidR="00F93203" w:rsidRPr="00442E39">
        <w:rPr>
          <w:rFonts w:ascii="Angsana New" w:hAnsi="Angsana New"/>
          <w:szCs w:val="30"/>
        </w:rPr>
        <w:t>5</w:t>
      </w:r>
      <w:r w:rsidRPr="00442E39">
        <w:rPr>
          <w:rFonts w:ascii="Angsana New" w:hAnsi="Angsana New"/>
          <w:szCs w:val="30"/>
        </w:rPr>
        <w:t>6</w:t>
      </w:r>
      <w:r w:rsidR="00897A11" w:rsidRPr="00442E39">
        <w:rPr>
          <w:rFonts w:ascii="Angsana New" w:hAnsi="Angsana New"/>
          <w:szCs w:val="30"/>
        </w:rPr>
        <w:t>7</w:t>
      </w:r>
    </w:p>
    <w:p w14:paraId="4A0763F1" w14:textId="77777777" w:rsidR="003E66A2" w:rsidRDefault="003E66A2" w:rsidP="00723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891FBF4" w14:textId="77777777" w:rsidR="001551C2" w:rsidRPr="00B759FC" w:rsidRDefault="00C755B6" w:rsidP="00EE0FD4">
      <w:pPr>
        <w:pStyle w:val="BodyText2"/>
        <w:numPr>
          <w:ilvl w:val="0"/>
          <w:numId w:val="16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B759FC">
        <w:rPr>
          <w:rFonts w:ascii="Angsana New" w:hAnsi="Angsana New"/>
          <w:b/>
          <w:bCs/>
          <w:sz w:val="30"/>
          <w:szCs w:val="30"/>
          <w:cs/>
        </w:rPr>
        <w:lastRenderedPageBreak/>
        <w:t>ข้</w:t>
      </w:r>
      <w:r w:rsidR="001551C2" w:rsidRPr="00B759FC">
        <w:rPr>
          <w:rFonts w:ascii="Angsana New" w:hAnsi="Angsana New"/>
          <w:b/>
          <w:bCs/>
          <w:sz w:val="30"/>
          <w:szCs w:val="30"/>
          <w:cs/>
        </w:rPr>
        <w:t>อมูลทางการเงินจำแนกตามส่วนงานดำเนินงาน</w:t>
      </w:r>
    </w:p>
    <w:p w14:paraId="337B8C98" w14:textId="77777777" w:rsidR="001551C2" w:rsidRPr="00442E39" w:rsidRDefault="001551C2" w:rsidP="001551C2">
      <w:pPr>
        <w:tabs>
          <w:tab w:val="clear" w:pos="227"/>
          <w:tab w:val="clear" w:pos="454"/>
          <w:tab w:val="clear" w:pos="907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3ADF3501" w14:textId="0964A8B2" w:rsidR="00442E39" w:rsidRPr="00442E39" w:rsidRDefault="00442E39" w:rsidP="00442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442E39">
        <w:rPr>
          <w:rFonts w:ascii="Angsana New" w:hAnsi="Angsana New"/>
          <w:spacing w:val="-4"/>
          <w:sz w:val="30"/>
          <w:szCs w:val="30"/>
          <w:cs/>
        </w:rPr>
        <w:t xml:space="preserve">งบกำไรขาดทุนซึ่งเน้นในส่วนของกำไรขั้นต้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พิจารณาเป็นประจำ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บริษัทและบริษัทย่อยมีส่วนงานดำเนินงานหลัก (ซึ่งกำหนดจากส่วนงานที่รายงานเป็นการภายใน) ในปัจจุบันสามส่วนงานคือ </w:t>
      </w:r>
      <w:r w:rsidRPr="00442E39">
        <w:rPr>
          <w:rFonts w:ascii="Angsana New" w:hAnsi="Angsana New"/>
          <w:spacing w:val="-4"/>
          <w:sz w:val="30"/>
          <w:szCs w:val="30"/>
        </w:rPr>
        <w:t xml:space="preserve">(1) </w:t>
      </w:r>
      <w:r w:rsidRPr="00442E39">
        <w:rPr>
          <w:rFonts w:ascii="Angsana New" w:hAnsi="Angsana New"/>
          <w:spacing w:val="-4"/>
          <w:sz w:val="30"/>
          <w:szCs w:val="30"/>
          <w:cs/>
        </w:rPr>
        <w:t>การขายอุปกรณ์และวัสดุสิ้นเปลือง (</w:t>
      </w:r>
      <w:r w:rsidRPr="00442E39">
        <w:rPr>
          <w:rFonts w:ascii="Angsana New" w:hAnsi="Angsana New"/>
          <w:spacing w:val="-4"/>
          <w:sz w:val="30"/>
          <w:szCs w:val="30"/>
        </w:rPr>
        <w:t>2</w:t>
      </w:r>
      <w:r w:rsidRPr="00442E39">
        <w:rPr>
          <w:rFonts w:ascii="Angsana New" w:hAnsi="Angsana New"/>
          <w:spacing w:val="-4"/>
          <w:sz w:val="30"/>
          <w:szCs w:val="30"/>
          <w:cs/>
        </w:rPr>
        <w:t xml:space="preserve">) การขายอุปกรณ์และเครื่องมือทางการแพทย์และ </w:t>
      </w:r>
      <w:r w:rsidRPr="00442E39">
        <w:rPr>
          <w:rFonts w:ascii="Angsana New" w:hAnsi="Angsana New"/>
          <w:spacing w:val="-4"/>
          <w:sz w:val="30"/>
          <w:szCs w:val="30"/>
        </w:rPr>
        <w:t xml:space="preserve">(3) </w:t>
      </w:r>
      <w:r w:rsidRPr="00442E39">
        <w:rPr>
          <w:rFonts w:ascii="Angsana New" w:hAnsi="Angsana New"/>
          <w:spacing w:val="-4"/>
          <w:sz w:val="30"/>
          <w:szCs w:val="30"/>
          <w:cs/>
        </w:rPr>
        <w:t>การให้บริการที่เกี่ยวกับการบริบาล (ได้แก่ การให้บริการบริบาล</w:t>
      </w:r>
      <w:r w:rsidR="003647E0">
        <w:rPr>
          <w:rFonts w:ascii="Angsana New" w:hAnsi="Angsana New" w:hint="cs"/>
          <w:spacing w:val="-4"/>
          <w:sz w:val="30"/>
          <w:szCs w:val="30"/>
          <w:cs/>
        </w:rPr>
        <w:t>รวมถึงบริการอื่น ๆ ที่เกี่ยวเนื่อง</w:t>
      </w:r>
      <w:r w:rsidRPr="00442E39">
        <w:rPr>
          <w:rFonts w:ascii="Angsana New" w:hAnsi="Angsana New"/>
          <w:spacing w:val="-4"/>
          <w:sz w:val="30"/>
          <w:szCs w:val="30"/>
          <w:cs/>
        </w:rPr>
        <w:t xml:space="preserve">และโรงเรียนสอนการบริบาล) บริษัทและบริษัทย่อยมีรายการระหว่างกันตามที่กล่าวในหมายเหตุ </w:t>
      </w:r>
      <w:r w:rsidR="00D075BE">
        <w:rPr>
          <w:rFonts w:ascii="Angsana New" w:hAnsi="Angsana New"/>
          <w:spacing w:val="-4"/>
          <w:sz w:val="30"/>
          <w:szCs w:val="30"/>
        </w:rPr>
        <w:t>4</w:t>
      </w:r>
      <w:r w:rsidRPr="00442E39">
        <w:rPr>
          <w:rFonts w:ascii="Angsana New" w:hAnsi="Angsana New"/>
          <w:spacing w:val="-4"/>
          <w:sz w:val="30"/>
          <w:szCs w:val="30"/>
          <w:cs/>
        </w:rPr>
        <w:t xml:space="preserve"> นอกจากนี้ ข้อมูลสินทรัพย์และหนี้สินตามส่วนงานมิได้เป็นข้อมูลที่ถูกนำเสนอให้กับผู้มีอำนาจตัดสินใจสูงสุดด้านการดำเนินงานพิจารณาเป็นประจำอย่างสม่ำเสมอ</w:t>
      </w:r>
    </w:p>
    <w:p w14:paraId="54A5B841" w14:textId="77777777" w:rsidR="00407091" w:rsidRPr="00442E39" w:rsidRDefault="0040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  <w:highlight w:val="yellow"/>
          <w:cs/>
        </w:rPr>
      </w:pPr>
    </w:p>
    <w:p w14:paraId="749A7020" w14:textId="343ECF5D" w:rsidR="00407091" w:rsidRDefault="00BD6DF4" w:rsidP="005B5C79">
      <w:pPr>
        <w:tabs>
          <w:tab w:val="clear" w:pos="454"/>
          <w:tab w:val="left" w:pos="0"/>
          <w:tab w:val="left" w:pos="142"/>
        </w:tabs>
        <w:spacing w:line="240" w:lineRule="auto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42E3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ข้อมูลเกี่ยวกับส่ว</w:t>
      </w:r>
      <w:r w:rsidR="007058B5" w:rsidRPr="00442E3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นงานดำเนินงานเชิงผลิตภัณฑ์สำหรับปี</w:t>
      </w:r>
      <w:r w:rsidRPr="00442E3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สิ้นสุดวันที่ </w:t>
      </w:r>
      <w:r w:rsidR="00777F8A" w:rsidRPr="00442E39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F2448" w:rsidRPr="00442E3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ธันวาคม</w:t>
      </w:r>
      <w:r w:rsidRPr="00442E3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777F8A" w:rsidRPr="00442E39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F93203" w:rsidRPr="00442E39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777F8A" w:rsidRPr="00442E39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442E39" w:rsidRPr="00442E39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="00933B93" w:rsidRPr="00442E3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933B93" w:rsidRPr="00442E3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และ </w:t>
      </w:r>
      <w:r w:rsidR="00777F8A" w:rsidRPr="00442E39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F93203" w:rsidRPr="00442E39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777F8A" w:rsidRPr="00442E39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442E39" w:rsidRPr="00442E39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Pr="00442E3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9807DE" w:rsidRPr="00442E3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ในงบการเงิน</w:t>
      </w:r>
      <w:r w:rsidR="00407091" w:rsidRPr="00442E3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รวม</w:t>
      </w:r>
      <w:r w:rsidRPr="00442E3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มีดังนี้</w:t>
      </w:r>
    </w:p>
    <w:p w14:paraId="427C04BF" w14:textId="77777777" w:rsidR="00442E39" w:rsidRPr="00442E39" w:rsidRDefault="00442E39" w:rsidP="005B5C79">
      <w:pPr>
        <w:tabs>
          <w:tab w:val="clear" w:pos="454"/>
          <w:tab w:val="left" w:pos="0"/>
          <w:tab w:val="left" w:pos="142"/>
        </w:tabs>
        <w:spacing w:line="240" w:lineRule="auto"/>
        <w:jc w:val="thaiDistribute"/>
        <w:rPr>
          <w:rFonts w:asciiTheme="majorBidi" w:hAnsiTheme="majorBidi" w:cstheme="majorBidi"/>
          <w:i/>
          <w:iCs/>
          <w:spacing w:val="-4"/>
          <w:sz w:val="16"/>
          <w:szCs w:val="16"/>
          <w:cs/>
        </w:rPr>
      </w:pPr>
    </w:p>
    <w:tbl>
      <w:tblPr>
        <w:tblpPr w:leftFromText="180" w:rightFromText="180" w:vertAnchor="text" w:horzAnchor="margin" w:tblpX="-170" w:tblpY="154"/>
        <w:tblW w:w="10398" w:type="dxa"/>
        <w:tblLayout w:type="fixed"/>
        <w:tblLook w:val="0000" w:firstRow="0" w:lastRow="0" w:firstColumn="0" w:lastColumn="0" w:noHBand="0" w:noVBand="0"/>
      </w:tblPr>
      <w:tblGrid>
        <w:gridCol w:w="2275"/>
        <w:gridCol w:w="812"/>
        <w:gridCol w:w="238"/>
        <w:gridCol w:w="755"/>
        <w:gridCol w:w="243"/>
        <w:gridCol w:w="750"/>
        <w:gridCol w:w="238"/>
        <w:gridCol w:w="755"/>
        <w:gridCol w:w="284"/>
        <w:gridCol w:w="799"/>
        <w:gridCol w:w="237"/>
        <w:gridCol w:w="846"/>
        <w:gridCol w:w="285"/>
        <w:gridCol w:w="798"/>
        <w:gridCol w:w="262"/>
        <w:gridCol w:w="821"/>
      </w:tblGrid>
      <w:tr w:rsidR="00407091" w:rsidRPr="00F43555" w14:paraId="2E91BA90" w14:textId="77777777" w:rsidTr="00775BD3">
        <w:trPr>
          <w:trHeight w:val="274"/>
        </w:trPr>
        <w:tc>
          <w:tcPr>
            <w:tcW w:w="2275" w:type="dxa"/>
            <w:vAlign w:val="bottom"/>
          </w:tcPr>
          <w:p w14:paraId="63CC65A6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3" w:type="dxa"/>
            <w:gridSpan w:val="15"/>
          </w:tcPr>
          <w:p w14:paraId="33646C0B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28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42E39">
              <w:rPr>
                <w:rFonts w:ascii="Angsana New" w:hAnsi="Angsana New"/>
                <w:sz w:val="20"/>
                <w:szCs w:val="20"/>
                <w:cs/>
                <w:lang w:val="th-TH"/>
              </w:rPr>
              <w:t>พันบาท</w:t>
            </w:r>
          </w:p>
        </w:tc>
      </w:tr>
      <w:tr w:rsidR="00407091" w:rsidRPr="00F43555" w14:paraId="219977B1" w14:textId="77777777" w:rsidTr="00775BD3">
        <w:trPr>
          <w:trHeight w:val="549"/>
        </w:trPr>
        <w:tc>
          <w:tcPr>
            <w:tcW w:w="2275" w:type="dxa"/>
            <w:vAlign w:val="bottom"/>
          </w:tcPr>
          <w:p w14:paraId="27AEF49D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5" w:type="dxa"/>
            <w:gridSpan w:val="3"/>
            <w:tcBorders>
              <w:top w:val="single" w:sz="4" w:space="0" w:color="auto"/>
            </w:tcBorders>
            <w:vAlign w:val="bottom"/>
          </w:tcPr>
          <w:p w14:paraId="7DEAFDC1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  <w:cs/>
              </w:rPr>
              <w:t>การขายอุปกรณ์และ</w:t>
            </w:r>
          </w:p>
          <w:p w14:paraId="3B15C355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  <w:cs/>
              </w:rPr>
              <w:t>วัสดุสิ้นเปลือง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4CF37536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47096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76"/>
              </w:tabs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  <w:cs/>
              </w:rPr>
              <w:t>การขายอุปกรณ์และเครื่องมือทางการแพทย์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0BFE76A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2" w:type="dxa"/>
            <w:gridSpan w:val="3"/>
            <w:tcBorders>
              <w:top w:val="single" w:sz="4" w:space="0" w:color="auto"/>
            </w:tcBorders>
          </w:tcPr>
          <w:p w14:paraId="5D1D7478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  <w:cs/>
              </w:rPr>
              <w:t>การให้บริการที่เกี่ยวกับ</w:t>
            </w:r>
          </w:p>
          <w:p w14:paraId="4E0A0AD1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  <w:cs/>
              </w:rPr>
              <w:t>การบริบาล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724DD674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</w:tcBorders>
          </w:tcPr>
          <w:p w14:paraId="2F291AE0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  <w:p w14:paraId="56F8CB3B" w14:textId="77777777" w:rsidR="00407091" w:rsidRPr="00442E39" w:rsidRDefault="00407091" w:rsidP="0036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42E39" w:rsidRPr="00F43555" w14:paraId="65B6D928" w14:textId="77777777" w:rsidTr="00775BD3">
        <w:trPr>
          <w:trHeight w:val="274"/>
        </w:trPr>
        <w:tc>
          <w:tcPr>
            <w:tcW w:w="2275" w:type="dxa"/>
            <w:vAlign w:val="bottom"/>
          </w:tcPr>
          <w:p w14:paraId="1791924D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6A65503" w14:textId="337B2FFE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618210A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14:paraId="16B86B61" w14:textId="0321F494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43" w:type="dxa"/>
            <w:vAlign w:val="bottom"/>
          </w:tcPr>
          <w:p w14:paraId="3BFC2DB3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14:paraId="5471EE1D" w14:textId="76AC1640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1C8B051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14:paraId="7B20EED6" w14:textId="69EEB896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</w:tcPr>
          <w:p w14:paraId="397778A9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375CBB0B" w14:textId="70AAEE5D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B80720E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09A473DB" w14:textId="75F0E7E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85" w:type="dxa"/>
          </w:tcPr>
          <w:p w14:paraId="04FD5A46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067CEE60" w14:textId="2CA59524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1D17C2C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</w:tcPr>
          <w:p w14:paraId="5C95464D" w14:textId="6B02624F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442E39" w:rsidRPr="00F43555" w14:paraId="0901F3F6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32B5B491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442E39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7FDCDAC4" w14:textId="3E152AA5" w:rsidR="00442E39" w:rsidRPr="00EA42F8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A42F8">
              <w:rPr>
                <w:rFonts w:ascii="Angsana New" w:hAnsi="Angsana New"/>
                <w:sz w:val="20"/>
                <w:szCs w:val="20"/>
              </w:rPr>
              <w:t>6</w:t>
            </w:r>
            <w:r w:rsidR="00EA42F8">
              <w:rPr>
                <w:rFonts w:ascii="Angsana New" w:hAnsi="Angsana New"/>
                <w:sz w:val="20"/>
                <w:szCs w:val="20"/>
              </w:rPr>
              <w:t>74,65</w:t>
            </w:r>
            <w:r w:rsidR="00775BD3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238" w:type="dxa"/>
            <w:vAlign w:val="bottom"/>
          </w:tcPr>
          <w:p w14:paraId="56C184F7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14:paraId="5916E9FF" w14:textId="3924F3FB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699,305</w:t>
            </w:r>
          </w:p>
        </w:tc>
        <w:tc>
          <w:tcPr>
            <w:tcW w:w="243" w:type="dxa"/>
            <w:vAlign w:val="bottom"/>
          </w:tcPr>
          <w:p w14:paraId="5F1BB58D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14:paraId="4510BADD" w14:textId="228604CF" w:rsidR="00442E39" w:rsidRPr="00775BD3" w:rsidRDefault="00775BD3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7,940</w:t>
            </w:r>
          </w:p>
        </w:tc>
        <w:tc>
          <w:tcPr>
            <w:tcW w:w="238" w:type="dxa"/>
            <w:vAlign w:val="bottom"/>
          </w:tcPr>
          <w:p w14:paraId="2DDD858E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26596730" w14:textId="6D0B8CBB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10,418</w:t>
            </w:r>
          </w:p>
        </w:tc>
        <w:tc>
          <w:tcPr>
            <w:tcW w:w="284" w:type="dxa"/>
          </w:tcPr>
          <w:p w14:paraId="4ED864AB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5E9AD1DB" w14:textId="6D7068A6" w:rsidR="00442E39" w:rsidRPr="00775BD3" w:rsidRDefault="00775BD3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22,572</w:t>
            </w:r>
          </w:p>
        </w:tc>
        <w:tc>
          <w:tcPr>
            <w:tcW w:w="237" w:type="dxa"/>
          </w:tcPr>
          <w:p w14:paraId="7471A150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46466356" w14:textId="57C1FBC4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15,460</w:t>
            </w:r>
          </w:p>
        </w:tc>
        <w:tc>
          <w:tcPr>
            <w:tcW w:w="285" w:type="dxa"/>
          </w:tcPr>
          <w:p w14:paraId="155DBC07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48030D98" w14:textId="31892B4C" w:rsidR="00442E39" w:rsidRPr="00775BD3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5BD3">
              <w:rPr>
                <w:rFonts w:ascii="Angsana New" w:hAnsi="Angsana New"/>
                <w:sz w:val="20"/>
                <w:szCs w:val="20"/>
              </w:rPr>
              <w:t>7</w:t>
            </w:r>
            <w:r w:rsidR="00775BD3">
              <w:rPr>
                <w:rFonts w:ascii="Angsana New" w:hAnsi="Angsana New"/>
                <w:sz w:val="20"/>
                <w:szCs w:val="20"/>
              </w:rPr>
              <w:t>05,162</w:t>
            </w:r>
          </w:p>
        </w:tc>
        <w:tc>
          <w:tcPr>
            <w:tcW w:w="262" w:type="dxa"/>
            <w:vAlign w:val="bottom"/>
          </w:tcPr>
          <w:p w14:paraId="382D4AC6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3C9A5D81" w14:textId="05CDDB4A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725,183</w:t>
            </w:r>
          </w:p>
        </w:tc>
      </w:tr>
      <w:tr w:rsidR="00442E39" w:rsidRPr="00F43555" w14:paraId="7105E24B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2AF8CC88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5CB3EAC" w14:textId="3C238B4A" w:rsidR="00442E39" w:rsidRPr="00EA42F8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A42F8">
              <w:rPr>
                <w:rFonts w:ascii="Angsana New" w:hAnsi="Angsana New"/>
                <w:sz w:val="20"/>
                <w:szCs w:val="20"/>
              </w:rPr>
              <w:t>(4</w:t>
            </w:r>
            <w:r w:rsidR="00EA42F8">
              <w:rPr>
                <w:rFonts w:ascii="Angsana New" w:hAnsi="Angsana New"/>
                <w:sz w:val="20"/>
                <w:szCs w:val="20"/>
              </w:rPr>
              <w:t>22,555</w:t>
            </w:r>
            <w:r w:rsidRPr="00EA42F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013007FB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ind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2AAEE434" w14:textId="615A302F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(46</w:t>
            </w:r>
            <w:r w:rsidR="00D9706A">
              <w:rPr>
                <w:rFonts w:ascii="Angsana New" w:hAnsi="Angsana New"/>
                <w:sz w:val="20"/>
                <w:szCs w:val="20"/>
              </w:rPr>
              <w:t>4</w:t>
            </w:r>
            <w:r w:rsidR="00E97D2E">
              <w:rPr>
                <w:rFonts w:ascii="Angsana New" w:hAnsi="Angsana New"/>
                <w:sz w:val="20"/>
                <w:szCs w:val="20"/>
              </w:rPr>
              <w:t>,</w:t>
            </w:r>
            <w:r w:rsidR="00D9706A">
              <w:rPr>
                <w:rFonts w:ascii="Angsana New" w:hAnsi="Angsana New"/>
                <w:sz w:val="20"/>
                <w:szCs w:val="20"/>
              </w:rPr>
              <w:t>660</w:t>
            </w:r>
            <w:r w:rsidRPr="00442E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43" w:type="dxa"/>
            <w:vAlign w:val="bottom"/>
          </w:tcPr>
          <w:p w14:paraId="12756554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3CBCFC9A" w14:textId="01927E9D" w:rsidR="00442E39" w:rsidRPr="00775BD3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75BD3">
              <w:rPr>
                <w:rFonts w:ascii="Angsana New" w:hAnsi="Angsana New"/>
                <w:sz w:val="20"/>
                <w:szCs w:val="20"/>
              </w:rPr>
              <w:t>(</w:t>
            </w:r>
            <w:r w:rsidR="00775BD3">
              <w:rPr>
                <w:rFonts w:ascii="Angsana New" w:hAnsi="Angsana New"/>
                <w:sz w:val="20"/>
                <w:szCs w:val="20"/>
              </w:rPr>
              <w:t>4,492</w:t>
            </w:r>
            <w:r w:rsidRPr="00775BD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3933812A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07EF08EB" w14:textId="75F1CF7D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(5,64</w:t>
            </w:r>
            <w:r w:rsidR="00D9706A">
              <w:rPr>
                <w:rFonts w:ascii="Angsana New" w:hAnsi="Angsana New"/>
                <w:sz w:val="20"/>
                <w:szCs w:val="20"/>
              </w:rPr>
              <w:t>1</w:t>
            </w:r>
            <w:r w:rsidRPr="00442E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7835DEFB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45B84B8E" w14:textId="593F6291" w:rsidR="00442E39" w:rsidRPr="00775BD3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75BD3">
              <w:rPr>
                <w:rFonts w:ascii="Angsana New" w:hAnsi="Angsana New"/>
                <w:sz w:val="20"/>
                <w:szCs w:val="20"/>
              </w:rPr>
              <w:t>(</w:t>
            </w:r>
            <w:r w:rsidR="00775BD3">
              <w:rPr>
                <w:rFonts w:ascii="Angsana New" w:hAnsi="Angsana New"/>
                <w:sz w:val="20"/>
                <w:szCs w:val="20"/>
              </w:rPr>
              <w:t>27,825</w:t>
            </w:r>
            <w:r w:rsidRPr="00775BD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7" w:type="dxa"/>
          </w:tcPr>
          <w:p w14:paraId="4A37508A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4719A2B0" w14:textId="60D31971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(24,08</w:t>
            </w:r>
            <w:r w:rsidR="00D9706A">
              <w:rPr>
                <w:rFonts w:ascii="Angsana New" w:hAnsi="Angsana New"/>
                <w:sz w:val="20"/>
                <w:szCs w:val="20"/>
              </w:rPr>
              <w:t>5</w:t>
            </w:r>
            <w:r w:rsidRPr="00442E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85" w:type="dxa"/>
          </w:tcPr>
          <w:p w14:paraId="3D830AA3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673BDABE" w14:textId="57A2E4EA" w:rsidR="00442E39" w:rsidRPr="00775BD3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75BD3">
              <w:rPr>
                <w:rFonts w:ascii="Angsana New" w:hAnsi="Angsana New"/>
                <w:sz w:val="20"/>
                <w:szCs w:val="20"/>
              </w:rPr>
              <w:t>(4</w:t>
            </w:r>
            <w:r w:rsidR="00E97D2E">
              <w:rPr>
                <w:rFonts w:ascii="Angsana New" w:hAnsi="Angsana New"/>
                <w:sz w:val="20"/>
                <w:szCs w:val="20"/>
              </w:rPr>
              <w:t>54,872</w:t>
            </w:r>
            <w:r w:rsidRPr="00775BD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7E438875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7FD6DDBF" w14:textId="171271EE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(49</w:t>
            </w:r>
            <w:r w:rsidR="00E97D2E">
              <w:rPr>
                <w:rFonts w:ascii="Angsana New" w:hAnsi="Angsana New"/>
                <w:sz w:val="20"/>
                <w:szCs w:val="20"/>
              </w:rPr>
              <w:t>4,386</w:t>
            </w:r>
            <w:r w:rsidRPr="00442E3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42E39" w:rsidRPr="00F43555" w14:paraId="1854B3B6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09C74578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  <w:cs/>
              </w:rPr>
              <w:t>ผลได้ (ขาดทุน) ตามส่วนงาน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0C790" w14:textId="3DAE0913" w:rsidR="00442E39" w:rsidRPr="00EA42F8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A42F8">
              <w:rPr>
                <w:rFonts w:ascii="Angsana New" w:hAnsi="Angsana New"/>
                <w:sz w:val="20"/>
                <w:szCs w:val="20"/>
              </w:rPr>
              <w:t>2</w:t>
            </w:r>
            <w:r w:rsidR="00EA42F8">
              <w:rPr>
                <w:rFonts w:ascii="Angsana New" w:hAnsi="Angsana New"/>
                <w:sz w:val="20"/>
                <w:szCs w:val="20"/>
              </w:rPr>
              <w:t>52,09</w:t>
            </w:r>
            <w:r w:rsidR="00775BD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8" w:type="dxa"/>
            <w:vAlign w:val="bottom"/>
          </w:tcPr>
          <w:p w14:paraId="4AB4B747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80213" w14:textId="4A1108DB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23</w:t>
            </w:r>
            <w:r w:rsidR="00D9706A">
              <w:rPr>
                <w:rFonts w:ascii="Angsana New" w:hAnsi="Angsana New"/>
                <w:sz w:val="20"/>
                <w:szCs w:val="20"/>
              </w:rPr>
              <w:t>4</w:t>
            </w:r>
            <w:r w:rsidR="00E97D2E">
              <w:rPr>
                <w:rFonts w:ascii="Angsana New" w:hAnsi="Angsana New"/>
                <w:sz w:val="20"/>
                <w:szCs w:val="20"/>
              </w:rPr>
              <w:t>,</w:t>
            </w:r>
            <w:r w:rsidR="00D9706A">
              <w:rPr>
                <w:rFonts w:ascii="Angsana New" w:hAnsi="Angsana New"/>
                <w:sz w:val="20"/>
                <w:szCs w:val="20"/>
              </w:rPr>
              <w:t>645</w:t>
            </w:r>
          </w:p>
        </w:tc>
        <w:tc>
          <w:tcPr>
            <w:tcW w:w="243" w:type="dxa"/>
            <w:vAlign w:val="bottom"/>
          </w:tcPr>
          <w:p w14:paraId="0CA4603B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C7C4C" w14:textId="21BFAE34" w:rsidR="00442E39" w:rsidRPr="00775BD3" w:rsidRDefault="00775BD3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3,448</w:t>
            </w:r>
          </w:p>
        </w:tc>
        <w:tc>
          <w:tcPr>
            <w:tcW w:w="238" w:type="dxa"/>
            <w:vAlign w:val="bottom"/>
          </w:tcPr>
          <w:p w14:paraId="0F092051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97972" w14:textId="3C32F955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4,77</w:t>
            </w:r>
            <w:r w:rsidR="00D9706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84" w:type="dxa"/>
          </w:tcPr>
          <w:p w14:paraId="0E250932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E8387" w14:textId="142E42C0" w:rsidR="00442E39" w:rsidRPr="00775BD3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75BD3">
              <w:rPr>
                <w:rFonts w:ascii="Angsana New" w:hAnsi="Angsana New"/>
                <w:sz w:val="20"/>
                <w:szCs w:val="20"/>
              </w:rPr>
              <w:t>(</w:t>
            </w:r>
            <w:r w:rsidR="00775BD3">
              <w:rPr>
                <w:rFonts w:ascii="Angsana New" w:hAnsi="Angsana New"/>
                <w:sz w:val="20"/>
                <w:szCs w:val="20"/>
              </w:rPr>
              <w:t>5,253</w:t>
            </w:r>
            <w:r w:rsidRPr="00775BD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7" w:type="dxa"/>
          </w:tcPr>
          <w:p w14:paraId="1C68AD02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1ECD5" w14:textId="6CE00005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(8,62</w:t>
            </w:r>
            <w:r w:rsidR="00D9706A">
              <w:rPr>
                <w:rFonts w:ascii="Angsana New" w:hAnsi="Angsana New"/>
                <w:sz w:val="20"/>
                <w:szCs w:val="20"/>
              </w:rPr>
              <w:t>5</w:t>
            </w:r>
            <w:r w:rsidRPr="00442E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85" w:type="dxa"/>
          </w:tcPr>
          <w:p w14:paraId="08A78FAF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1F3FDA0F" w14:textId="64B05A8C" w:rsidR="00442E39" w:rsidRPr="00775BD3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75BD3">
              <w:rPr>
                <w:rFonts w:ascii="Angsana New" w:hAnsi="Angsana New"/>
                <w:sz w:val="20"/>
                <w:szCs w:val="20"/>
              </w:rPr>
              <w:t>2</w:t>
            </w:r>
            <w:r w:rsidR="00E97D2E">
              <w:rPr>
                <w:rFonts w:ascii="Angsana New" w:hAnsi="Angsana New"/>
                <w:sz w:val="20"/>
                <w:szCs w:val="20"/>
              </w:rPr>
              <w:t>50,290</w:t>
            </w:r>
          </w:p>
        </w:tc>
        <w:tc>
          <w:tcPr>
            <w:tcW w:w="262" w:type="dxa"/>
            <w:vAlign w:val="bottom"/>
          </w:tcPr>
          <w:p w14:paraId="6F9D2EBD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7C16F8D3" w14:textId="6485334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23</w:t>
            </w:r>
            <w:r w:rsidR="00E97D2E">
              <w:rPr>
                <w:rFonts w:ascii="Angsana New" w:hAnsi="Angsana New"/>
                <w:sz w:val="20"/>
                <w:szCs w:val="20"/>
              </w:rPr>
              <w:t>0,797</w:t>
            </w:r>
          </w:p>
        </w:tc>
      </w:tr>
      <w:tr w:rsidR="00442E39" w:rsidRPr="00F43555" w14:paraId="0773DEF8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047F06BE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  <w:u w:val="single"/>
                <w:cs/>
              </w:rPr>
              <w:t>บวก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 xml:space="preserve"> รายได้ที่ไม่ได้ปันส่วน</w:t>
            </w: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18324E4A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CF22740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vAlign w:val="bottom"/>
          </w:tcPr>
          <w:p w14:paraId="50D8AF32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23C5EF0D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double" w:sz="4" w:space="0" w:color="auto"/>
            </w:tcBorders>
          </w:tcPr>
          <w:p w14:paraId="7B70900C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85323C2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vAlign w:val="bottom"/>
          </w:tcPr>
          <w:p w14:paraId="188F85A6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5506DF4F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03B1C7C6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5649A3E3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</w:tcPr>
          <w:p w14:paraId="622114B4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2A24240B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47878DFE" w14:textId="77777777" w:rsidR="00442E39" w:rsidRPr="00775BD3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  <w:vAlign w:val="bottom"/>
          </w:tcPr>
          <w:p w14:paraId="365F1481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78A25A6C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42E39" w:rsidRPr="00F43555" w14:paraId="7BD33329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63FD8FE3" w14:textId="3DF9FA39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812" w:type="dxa"/>
            <w:vAlign w:val="bottom"/>
          </w:tcPr>
          <w:p w14:paraId="1185E790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59112899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024F52A6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" w:type="dxa"/>
            <w:vAlign w:val="bottom"/>
          </w:tcPr>
          <w:p w14:paraId="38224E59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17246DF9" w14:textId="77777777" w:rsidR="00442E39" w:rsidRPr="00442E39" w:rsidRDefault="00442E39" w:rsidP="00442E3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6B9BB86E" w14:textId="77777777" w:rsidR="00442E39" w:rsidRPr="00442E39" w:rsidRDefault="00442E39" w:rsidP="00442E3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  <w:vAlign w:val="bottom"/>
          </w:tcPr>
          <w:p w14:paraId="4FFF3F08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0E22057A" w14:textId="77777777" w:rsidR="00442E39" w:rsidRPr="00442E39" w:rsidRDefault="00442E39" w:rsidP="00442E3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14:paraId="4A38DE8E" w14:textId="77777777" w:rsidR="00442E39" w:rsidRPr="00442E39" w:rsidRDefault="00442E39" w:rsidP="00442E3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02BEC123" w14:textId="77777777" w:rsidR="00442E39" w:rsidRPr="00442E39" w:rsidRDefault="00442E39" w:rsidP="00442E3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</w:tcPr>
          <w:p w14:paraId="6B03FD21" w14:textId="77777777" w:rsidR="00442E39" w:rsidRPr="00442E39" w:rsidRDefault="00442E39" w:rsidP="00442E3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" w:type="dxa"/>
          </w:tcPr>
          <w:p w14:paraId="1312DBA5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55810EB3" w14:textId="614C65B7" w:rsidR="00442E39" w:rsidRPr="00775BD3" w:rsidRDefault="00E97D2E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1,492</w:t>
            </w:r>
          </w:p>
        </w:tc>
        <w:tc>
          <w:tcPr>
            <w:tcW w:w="262" w:type="dxa"/>
            <w:vAlign w:val="bottom"/>
          </w:tcPr>
          <w:p w14:paraId="531DC6FD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3867A935" w14:textId="1319590C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4,439</w:t>
            </w:r>
          </w:p>
        </w:tc>
      </w:tr>
      <w:tr w:rsidR="00442E39" w:rsidRPr="00F43555" w14:paraId="201FE732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033D7BC8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12" w:type="dxa"/>
            <w:vAlign w:val="bottom"/>
          </w:tcPr>
          <w:p w14:paraId="68C25729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02969FE2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67805F5D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" w:type="dxa"/>
            <w:vAlign w:val="bottom"/>
          </w:tcPr>
          <w:p w14:paraId="42D770D1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5E0FE055" w14:textId="77777777" w:rsidR="00442E39" w:rsidRPr="00442E39" w:rsidRDefault="00442E39" w:rsidP="00442E3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221E17FD" w14:textId="77777777" w:rsidR="00442E39" w:rsidRPr="00442E39" w:rsidRDefault="00442E39" w:rsidP="00442E3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  <w:vAlign w:val="bottom"/>
          </w:tcPr>
          <w:p w14:paraId="778B0918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E8C2CC" w14:textId="77777777" w:rsidR="00442E39" w:rsidRPr="00442E39" w:rsidRDefault="00442E39" w:rsidP="00442E3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14:paraId="1B85E74D" w14:textId="77777777" w:rsidR="00442E39" w:rsidRPr="00442E39" w:rsidRDefault="00442E39" w:rsidP="00442E3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7B072A9E" w14:textId="77777777" w:rsidR="00442E39" w:rsidRPr="00442E39" w:rsidRDefault="00442E39" w:rsidP="00442E3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</w:tcPr>
          <w:p w14:paraId="5CFAF1B3" w14:textId="77777777" w:rsidR="00442E39" w:rsidRPr="00442E39" w:rsidRDefault="00442E39" w:rsidP="00442E3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" w:type="dxa"/>
          </w:tcPr>
          <w:p w14:paraId="22173513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6F5BD398" w14:textId="0E2C88EC" w:rsidR="00442E39" w:rsidRPr="00775BD3" w:rsidRDefault="00F0271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925</w:t>
            </w:r>
          </w:p>
        </w:tc>
        <w:tc>
          <w:tcPr>
            <w:tcW w:w="262" w:type="dxa"/>
            <w:vAlign w:val="bottom"/>
          </w:tcPr>
          <w:p w14:paraId="30D1692D" w14:textId="77777777" w:rsidR="00442E39" w:rsidRPr="00442E39" w:rsidRDefault="00442E3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CBCC008" w14:textId="79A63E5F" w:rsidR="00442E39" w:rsidRPr="00442E39" w:rsidRDefault="00F02719" w:rsidP="00442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538</w:t>
            </w:r>
          </w:p>
        </w:tc>
      </w:tr>
      <w:tr w:rsidR="00F02719" w:rsidRPr="00F43555" w14:paraId="142AB5A6" w14:textId="77777777" w:rsidTr="0047678F">
        <w:trPr>
          <w:trHeight w:val="274"/>
        </w:trPr>
        <w:tc>
          <w:tcPr>
            <w:tcW w:w="2275" w:type="dxa"/>
            <w:vAlign w:val="bottom"/>
          </w:tcPr>
          <w:p w14:paraId="7770129E" w14:textId="0F7BF03B" w:rsidR="00F02719" w:rsidRPr="00442E39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2" w:type="dxa"/>
            <w:vAlign w:val="bottom"/>
          </w:tcPr>
          <w:p w14:paraId="218732E2" w14:textId="77777777" w:rsidR="00F02719" w:rsidRPr="00442E39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5AB7C8C3" w14:textId="77777777" w:rsidR="00F02719" w:rsidRPr="00442E39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579DD7AD" w14:textId="77777777" w:rsidR="00F02719" w:rsidRPr="00442E39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" w:type="dxa"/>
            <w:vAlign w:val="bottom"/>
          </w:tcPr>
          <w:p w14:paraId="5D67E4D5" w14:textId="77777777" w:rsidR="00F02719" w:rsidRPr="00442E39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75C2A92D" w14:textId="77777777" w:rsidR="00F02719" w:rsidRPr="00442E39" w:rsidRDefault="00F02719" w:rsidP="00F0271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47E10F78" w14:textId="77777777" w:rsidR="00F02719" w:rsidRPr="00442E39" w:rsidRDefault="00F02719" w:rsidP="00F0271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  <w:vAlign w:val="bottom"/>
          </w:tcPr>
          <w:p w14:paraId="201B4CA2" w14:textId="77777777" w:rsidR="00F02719" w:rsidRPr="00442E39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5794C1" w14:textId="77777777" w:rsidR="00F02719" w:rsidRPr="00442E39" w:rsidRDefault="00F02719" w:rsidP="00F0271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14:paraId="04F288E8" w14:textId="77777777" w:rsidR="00F02719" w:rsidRPr="00442E39" w:rsidRDefault="00F02719" w:rsidP="00F0271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677AE91F" w14:textId="77777777" w:rsidR="00F02719" w:rsidRPr="00442E39" w:rsidRDefault="00F02719" w:rsidP="00F0271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</w:tcPr>
          <w:p w14:paraId="714E36FB" w14:textId="77777777" w:rsidR="00F02719" w:rsidRPr="00442E39" w:rsidRDefault="00F02719" w:rsidP="00F02719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" w:type="dxa"/>
          </w:tcPr>
          <w:p w14:paraId="60A02A86" w14:textId="77777777" w:rsidR="00F02719" w:rsidRPr="00442E39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7B8C53E2" w14:textId="140B4AF3" w:rsidR="00F02719" w:rsidRPr="00775BD3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296</w:t>
            </w:r>
          </w:p>
        </w:tc>
        <w:tc>
          <w:tcPr>
            <w:tcW w:w="262" w:type="dxa"/>
            <w:vAlign w:val="bottom"/>
          </w:tcPr>
          <w:p w14:paraId="517AF2F2" w14:textId="77777777" w:rsidR="00F02719" w:rsidRPr="00442E39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74C712D7" w14:textId="1A27B2AE" w:rsidR="00F02719" w:rsidRPr="00442E39" w:rsidRDefault="00F02719" w:rsidP="00F0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293</w:t>
            </w:r>
          </w:p>
        </w:tc>
      </w:tr>
      <w:tr w:rsidR="005D2D52" w:rsidRPr="00F43555" w14:paraId="0316F228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5E21EC03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812" w:type="dxa"/>
            <w:vAlign w:val="bottom"/>
          </w:tcPr>
          <w:p w14:paraId="566811FF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7187347B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6AF55282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606B40EE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0DA6E678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6E454AC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1091247A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22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311591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15152CD3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686569A0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15920A33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1E9E0FA9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30CB84A9" w14:textId="77777777" w:rsidR="005D2D52" w:rsidRPr="00775BD3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  <w:vAlign w:val="bottom"/>
          </w:tcPr>
          <w:p w14:paraId="0AAD1F10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E8D7038" w14:textId="687CDC6F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2D52" w:rsidRPr="00F43555" w14:paraId="7B4DCC19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2254ABE5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  <w:cs/>
              </w:rPr>
              <w:t>- ต้นทุนในการจัดจำหน่าย</w:t>
            </w:r>
          </w:p>
        </w:tc>
        <w:tc>
          <w:tcPr>
            <w:tcW w:w="812" w:type="dxa"/>
          </w:tcPr>
          <w:p w14:paraId="25532EFC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033E4C46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0800BAED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1F0FD0FF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3CD18844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4D6567CA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464B92B0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5C474FC3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36CBE646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74DDDA0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113C26EF" w14:textId="77777777" w:rsidR="005D2D52" w:rsidRPr="00442E39" w:rsidRDefault="005D2D52" w:rsidP="005D2D52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4BAE5034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7947A943" w14:textId="2AECD78A" w:rsidR="005D2D52" w:rsidRPr="00775BD3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75BD3">
              <w:rPr>
                <w:rFonts w:ascii="Angsana New" w:hAnsi="Angsana New"/>
                <w:sz w:val="20"/>
                <w:szCs w:val="20"/>
              </w:rPr>
              <w:t>(</w:t>
            </w:r>
            <w:r w:rsidR="00E97D2E">
              <w:rPr>
                <w:rFonts w:ascii="Angsana New" w:hAnsi="Angsana New"/>
                <w:sz w:val="20"/>
                <w:szCs w:val="20"/>
              </w:rPr>
              <w:t>87,606</w:t>
            </w:r>
            <w:r w:rsidRPr="00775BD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4D356F64" w14:textId="77777777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5FF3981" w14:textId="7752A32B" w:rsidR="005D2D52" w:rsidRPr="00442E39" w:rsidRDefault="005D2D52" w:rsidP="005D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(100,075)</w:t>
            </w:r>
          </w:p>
        </w:tc>
      </w:tr>
      <w:tr w:rsidR="00052963" w:rsidRPr="00F43555" w14:paraId="4F14622F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75850B15" w14:textId="28741379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812" w:type="dxa"/>
          </w:tcPr>
          <w:p w14:paraId="0C07127A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065C90E4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282F21A5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332A6DDD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7DC59697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02F20DC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4B0C5118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328FCFE6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2277DA6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500C3400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7F33D703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02CC8754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7B705117" w14:textId="2A32B846" w:rsidR="00052963" w:rsidRPr="00775BD3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22,</w:t>
            </w:r>
            <w:r w:rsidR="004E2E5C">
              <w:rPr>
                <w:rFonts w:ascii="Angsana New" w:hAnsi="Angsana New"/>
                <w:sz w:val="20"/>
                <w:szCs w:val="20"/>
              </w:rPr>
              <w:t>735</w:t>
            </w:r>
            <w:r w:rsidRPr="00442E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1EE3ECAD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8FB6312" w14:textId="4A15D495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</w:t>
            </w:r>
            <w:r w:rsidR="00077B47">
              <w:rPr>
                <w:rFonts w:ascii="Angsana New" w:hAnsi="Angsana New"/>
                <w:sz w:val="20"/>
                <w:szCs w:val="20"/>
              </w:rPr>
              <w:t>26,472</w:t>
            </w:r>
            <w:r w:rsidRPr="00442E3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52963" w:rsidRPr="00F43555" w14:paraId="18EFA1F9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729BCACC" w14:textId="25566B5D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ค่าใช้จ่ายในการบริหารอื่น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>ๆ</w:t>
            </w:r>
          </w:p>
        </w:tc>
        <w:tc>
          <w:tcPr>
            <w:tcW w:w="812" w:type="dxa"/>
          </w:tcPr>
          <w:p w14:paraId="5DBFEDB7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70F7E31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1868E92E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0BC65937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53593BBE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155BAAC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70E7195F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6CC536E3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4D79986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E299BA5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5D44ED58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38523218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4458967D" w14:textId="0BEAA7D4" w:rsidR="00052963" w:rsidRPr="00775BD3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75BD3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95,</w:t>
            </w:r>
            <w:r w:rsidR="004E2E5C">
              <w:rPr>
                <w:rFonts w:ascii="Angsana New" w:hAnsi="Angsana New"/>
                <w:sz w:val="20"/>
                <w:szCs w:val="20"/>
              </w:rPr>
              <w:t>138</w:t>
            </w:r>
            <w:r w:rsidRPr="00775BD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15921619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0668B02" w14:textId="1734D77C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(1</w:t>
            </w:r>
            <w:r>
              <w:rPr>
                <w:rFonts w:ascii="Angsana New" w:hAnsi="Angsana New"/>
                <w:sz w:val="20"/>
                <w:szCs w:val="20"/>
              </w:rPr>
              <w:t>00,</w:t>
            </w:r>
            <w:r w:rsidR="00077B47">
              <w:rPr>
                <w:rFonts w:ascii="Angsana New" w:hAnsi="Angsana New"/>
                <w:sz w:val="20"/>
                <w:szCs w:val="20"/>
              </w:rPr>
              <w:t>546</w:t>
            </w:r>
            <w:r w:rsidRPr="00442E3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52963" w:rsidRPr="00F43555" w14:paraId="7785E455" w14:textId="77777777" w:rsidTr="00052963">
        <w:trPr>
          <w:trHeight w:val="274"/>
        </w:trPr>
        <w:tc>
          <w:tcPr>
            <w:tcW w:w="3087" w:type="dxa"/>
            <w:gridSpan w:val="2"/>
            <w:vAlign w:val="bottom"/>
          </w:tcPr>
          <w:p w14:paraId="3C25838E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238" w:type="dxa"/>
          </w:tcPr>
          <w:p w14:paraId="0634BDF9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3068B5B3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3C0F6F5E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37302CBC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4E30FBFE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484014FE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5D722652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7F34EDA7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2C8E2604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64553527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33E500DF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735F2D78" w14:textId="5AD02FF7" w:rsidR="00052963" w:rsidRPr="00775BD3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5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  <w:vAlign w:val="bottom"/>
          </w:tcPr>
          <w:p w14:paraId="25605938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7C4B804C" w14:textId="3C3ED0D9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(14,940)</w:t>
            </w:r>
          </w:p>
        </w:tc>
      </w:tr>
      <w:tr w:rsidR="00052963" w:rsidRPr="00F43555" w14:paraId="63E55FC5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6695937A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12" w:type="dxa"/>
          </w:tcPr>
          <w:p w14:paraId="1347A03E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3DDB13BC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1890E964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0A566FDB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310DE5D3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7D368B24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3084ECD3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7E2128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FCAF8CF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08B81204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1897DDC0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1522CE5E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7353A7CA" w14:textId="0813F6C1" w:rsidR="00052963" w:rsidRPr="00775BD3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5BD3">
              <w:rPr>
                <w:rFonts w:ascii="Angsana New" w:hAnsi="Angsana New"/>
                <w:sz w:val="20"/>
                <w:szCs w:val="20"/>
              </w:rPr>
              <w:t>(1</w:t>
            </w:r>
            <w:r>
              <w:rPr>
                <w:rFonts w:ascii="Angsana New" w:hAnsi="Angsana New"/>
                <w:sz w:val="20"/>
                <w:szCs w:val="20"/>
              </w:rPr>
              <w:t>3,323</w:t>
            </w:r>
            <w:r w:rsidRPr="00775BD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6B58E0B3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BB117A8" w14:textId="6A1D13DD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(19,967)</w:t>
            </w:r>
          </w:p>
        </w:tc>
      </w:tr>
      <w:tr w:rsidR="00052963" w:rsidRPr="00F43555" w14:paraId="79490288" w14:textId="77777777" w:rsidTr="00052963">
        <w:trPr>
          <w:trHeight w:val="217"/>
        </w:trPr>
        <w:tc>
          <w:tcPr>
            <w:tcW w:w="4080" w:type="dxa"/>
            <w:gridSpan w:val="4"/>
            <w:vAlign w:val="bottom"/>
          </w:tcPr>
          <w:p w14:paraId="7197FD4D" w14:textId="5D30FB15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321" w:hanging="109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243" w:type="dxa"/>
            <w:vAlign w:val="bottom"/>
          </w:tcPr>
          <w:p w14:paraId="6EDD7306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4092975A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2C5405F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74434CD5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54E77CCA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4FAB437F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78495179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2FC79634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16DA1D7D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48A9FAA8" w14:textId="5BCD1206" w:rsidR="00052963" w:rsidRPr="00775BD3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5BD3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11</w:t>
            </w:r>
            <w:r w:rsidRPr="00775BD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3C01EC5A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30D5130F" w14:textId="4BEC941E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370</w:t>
            </w:r>
            <w:r w:rsidRPr="00442E3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52963" w:rsidRPr="00F43555" w14:paraId="3C3357D8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00F324AE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442E39">
              <w:rPr>
                <w:rFonts w:ascii="Angsana New" w:hAnsi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812" w:type="dxa"/>
          </w:tcPr>
          <w:p w14:paraId="0AD2D1B3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4C37321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692499AE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3C28A4E4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7E4AA241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03F993E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72E69C4A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1406A8A3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E804277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7982B37B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262C773D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12E714E3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46190502" w14:textId="7895845E" w:rsidR="00052963" w:rsidRPr="00775BD3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5BD3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12,121</w:t>
            </w:r>
            <w:r w:rsidRPr="00775BD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14:paraId="48E1EE93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E8A56DE" w14:textId="53088D04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(4,833)</w:t>
            </w:r>
          </w:p>
        </w:tc>
      </w:tr>
      <w:tr w:rsidR="00052963" w:rsidRPr="00F43555" w14:paraId="09842C71" w14:textId="77777777" w:rsidTr="00052963">
        <w:trPr>
          <w:trHeight w:val="274"/>
        </w:trPr>
        <w:tc>
          <w:tcPr>
            <w:tcW w:w="2275" w:type="dxa"/>
            <w:vAlign w:val="bottom"/>
          </w:tcPr>
          <w:p w14:paraId="18BDC11A" w14:textId="3A7476E8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09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  <w:cs/>
              </w:rPr>
              <w:t>กำไร (ขาดทุน) สำหรับปี</w:t>
            </w:r>
          </w:p>
        </w:tc>
        <w:tc>
          <w:tcPr>
            <w:tcW w:w="812" w:type="dxa"/>
          </w:tcPr>
          <w:p w14:paraId="42A5CECC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6DFB4578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5BA4F2DF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62062C9A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21E9F6C0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65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7ABDF52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65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07A30FC7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65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15A1079B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65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DAD95A1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65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675236E6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65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58110798" w14:textId="77777777" w:rsidR="00052963" w:rsidRPr="00442E39" w:rsidRDefault="00052963" w:rsidP="00052963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65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205D3D98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0AEDC" w14:textId="29FC5735" w:rsidR="00052963" w:rsidRPr="00775BD3" w:rsidRDefault="00052963" w:rsidP="004E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22,069</w:t>
            </w:r>
          </w:p>
        </w:tc>
        <w:tc>
          <w:tcPr>
            <w:tcW w:w="262" w:type="dxa"/>
            <w:vAlign w:val="bottom"/>
          </w:tcPr>
          <w:p w14:paraId="7F110210" w14:textId="77777777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91F57" w14:textId="213E9D8B" w:rsidR="00052963" w:rsidRPr="00442E39" w:rsidRDefault="00052963" w:rsidP="0005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42E39">
              <w:rPr>
                <w:rFonts w:ascii="Angsana New" w:hAnsi="Angsana New"/>
                <w:sz w:val="20"/>
                <w:szCs w:val="20"/>
              </w:rPr>
              <w:t>(31,136)</w:t>
            </w:r>
          </w:p>
        </w:tc>
      </w:tr>
    </w:tbl>
    <w:p w14:paraId="2EA9AABE" w14:textId="77777777" w:rsidR="000D618D" w:rsidRPr="00442E39" w:rsidRDefault="000D618D" w:rsidP="00731F69">
      <w:pPr>
        <w:pStyle w:val="Caption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line="240" w:lineRule="auto"/>
        <w:jc w:val="thaiDistribute"/>
        <w:rPr>
          <w:rFonts w:ascii="Angsana New" w:hAnsi="Angsana New"/>
          <w:b w:val="0"/>
          <w:bCs w:val="0"/>
          <w:sz w:val="16"/>
          <w:szCs w:val="16"/>
          <w:highlight w:val="yellow"/>
        </w:rPr>
      </w:pPr>
    </w:p>
    <w:p w14:paraId="3E07FDA3" w14:textId="1B60D975" w:rsidR="00731F69" w:rsidRPr="00442E39" w:rsidRDefault="00731F69" w:rsidP="00731F69">
      <w:pPr>
        <w:pStyle w:val="Caption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line="240" w:lineRule="auto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442E39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ข้อมูลเกี่ยวกับส่วนงานดำเนินงานเชิงภูมิศาสตร์สำหรับ</w:t>
      </w:r>
      <w:r w:rsidR="00967E38" w:rsidRPr="00442E39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ปี</w:t>
      </w:r>
      <w:r w:rsidRPr="00442E39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สิ้นสุดวันที่ </w:t>
      </w:r>
      <w:r w:rsidR="00777F8A" w:rsidRPr="00442E39">
        <w:rPr>
          <w:rFonts w:ascii="Angsana New" w:hAnsi="Angsana New"/>
          <w:b w:val="0"/>
          <w:bCs w:val="0"/>
          <w:i/>
          <w:iCs/>
          <w:sz w:val="30"/>
          <w:szCs w:val="30"/>
        </w:rPr>
        <w:t>31</w:t>
      </w:r>
      <w:r w:rsidRPr="00442E39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572BE4" w:rsidRPr="00442E39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ธันวาคม</w:t>
      </w:r>
      <w:r w:rsidRPr="00442E39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777F8A" w:rsidRPr="00442E39">
        <w:rPr>
          <w:rFonts w:ascii="Angsana New" w:hAnsi="Angsana New"/>
          <w:b w:val="0"/>
          <w:bCs w:val="0"/>
          <w:i/>
          <w:iCs/>
          <w:sz w:val="30"/>
          <w:szCs w:val="30"/>
        </w:rPr>
        <w:t>2</w:t>
      </w:r>
      <w:r w:rsidR="00F93203" w:rsidRPr="00442E39">
        <w:rPr>
          <w:rFonts w:ascii="Angsana New" w:hAnsi="Angsana New"/>
          <w:b w:val="0"/>
          <w:bCs w:val="0"/>
          <w:i/>
          <w:iCs/>
          <w:sz w:val="30"/>
          <w:szCs w:val="30"/>
        </w:rPr>
        <w:t>5</w:t>
      </w:r>
      <w:r w:rsidR="00777F8A" w:rsidRPr="00442E39">
        <w:rPr>
          <w:rFonts w:ascii="Angsana New" w:hAnsi="Angsana New"/>
          <w:b w:val="0"/>
          <w:bCs w:val="0"/>
          <w:i/>
          <w:iCs/>
          <w:sz w:val="30"/>
          <w:szCs w:val="30"/>
        </w:rPr>
        <w:t>6</w:t>
      </w:r>
      <w:r w:rsidR="00442E39" w:rsidRPr="00442E39">
        <w:rPr>
          <w:rFonts w:ascii="Angsana New" w:hAnsi="Angsana New"/>
          <w:b w:val="0"/>
          <w:bCs w:val="0"/>
          <w:i/>
          <w:iCs/>
          <w:sz w:val="30"/>
          <w:szCs w:val="30"/>
        </w:rPr>
        <w:t>8</w:t>
      </w:r>
      <w:r w:rsidR="00933B93" w:rsidRPr="00442E39">
        <w:rPr>
          <w:rFonts w:ascii="Angsana New" w:hAnsi="Angsana New"/>
          <w:b w:val="0"/>
          <w:bCs w:val="0"/>
          <w:i/>
          <w:iCs/>
          <w:sz w:val="30"/>
          <w:szCs w:val="30"/>
        </w:rPr>
        <w:t xml:space="preserve"> </w:t>
      </w:r>
      <w:r w:rsidR="00933B93" w:rsidRPr="00442E39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และ </w:t>
      </w:r>
      <w:r w:rsidR="00777F8A" w:rsidRPr="00442E39">
        <w:rPr>
          <w:rFonts w:ascii="Angsana New" w:hAnsi="Angsana New"/>
          <w:b w:val="0"/>
          <w:bCs w:val="0"/>
          <w:i/>
          <w:iCs/>
          <w:sz w:val="30"/>
          <w:szCs w:val="30"/>
        </w:rPr>
        <w:t>2</w:t>
      </w:r>
      <w:r w:rsidR="00F93203" w:rsidRPr="00442E39">
        <w:rPr>
          <w:rFonts w:ascii="Angsana New" w:hAnsi="Angsana New"/>
          <w:b w:val="0"/>
          <w:bCs w:val="0"/>
          <w:i/>
          <w:iCs/>
          <w:sz w:val="30"/>
          <w:szCs w:val="30"/>
        </w:rPr>
        <w:t>5</w:t>
      </w:r>
      <w:r w:rsidR="00777F8A" w:rsidRPr="00442E39">
        <w:rPr>
          <w:rFonts w:ascii="Angsana New" w:hAnsi="Angsana New"/>
          <w:b w:val="0"/>
          <w:bCs w:val="0"/>
          <w:i/>
          <w:iCs/>
          <w:sz w:val="30"/>
          <w:szCs w:val="30"/>
        </w:rPr>
        <w:t>6</w:t>
      </w:r>
      <w:r w:rsidR="00442E39" w:rsidRPr="00442E39">
        <w:rPr>
          <w:rFonts w:ascii="Angsana New" w:hAnsi="Angsana New"/>
          <w:b w:val="0"/>
          <w:bCs w:val="0"/>
          <w:i/>
          <w:iCs/>
          <w:sz w:val="30"/>
          <w:szCs w:val="30"/>
        </w:rPr>
        <w:t>7</w:t>
      </w:r>
    </w:p>
    <w:p w14:paraId="539A1C0C" w14:textId="77777777" w:rsidR="00731F69" w:rsidRPr="00442E39" w:rsidRDefault="00731F69" w:rsidP="00F021A9">
      <w:pPr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5A32DD49" w14:textId="4EF21A07" w:rsidR="00F021A9" w:rsidRPr="00442E39" w:rsidRDefault="009807DE" w:rsidP="00F021A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42E39">
        <w:rPr>
          <w:rFonts w:ascii="Angsana New" w:hAnsi="Angsana New"/>
          <w:sz w:val="30"/>
          <w:szCs w:val="30"/>
          <w:cs/>
        </w:rPr>
        <w:t>กลุ่มบริษัท</w:t>
      </w:r>
      <w:r w:rsidR="00F021A9" w:rsidRPr="00442E39">
        <w:rPr>
          <w:rFonts w:ascii="Angsana New" w:hAnsi="Angsana New"/>
          <w:sz w:val="30"/>
          <w:szCs w:val="30"/>
          <w:cs/>
        </w:rPr>
        <w:t>ดำเนินธุรกิจในส่วนงานเชิงภูมิศาสตร์เดียวคือ ในประเทศไทยจึงไม่มีการนำเสนอข้อมูลเกี่ยวกับส่วนงานดำเนินงานเชิงภูมิศาสตร์ในงบการเงินนี้</w:t>
      </w:r>
    </w:p>
    <w:p w14:paraId="6C602D0E" w14:textId="77777777" w:rsidR="00F021A9" w:rsidRPr="00442E39" w:rsidRDefault="00F021A9" w:rsidP="00F0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0AD75BC" w14:textId="7F61881A" w:rsidR="000879CC" w:rsidRPr="00442E39" w:rsidRDefault="009807DE" w:rsidP="0086374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42E39">
        <w:rPr>
          <w:rFonts w:ascii="Angsana New" w:hAnsi="Angsana New"/>
          <w:sz w:val="30"/>
          <w:szCs w:val="30"/>
          <w:cs/>
        </w:rPr>
        <w:t>กลุ่มบริษัท</w:t>
      </w:r>
      <w:r w:rsidR="00F021A9" w:rsidRPr="00442E39">
        <w:rPr>
          <w:rFonts w:ascii="Angsana New" w:hAnsi="Angsana New"/>
          <w:sz w:val="30"/>
          <w:szCs w:val="30"/>
          <w:cs/>
        </w:rPr>
        <w:t>ไม่มีสินทรัพย์ไม่หมุนเวียนใด</w:t>
      </w:r>
      <w:r w:rsidR="0054264B">
        <w:rPr>
          <w:rFonts w:ascii="Angsana New" w:hAnsi="Angsana New"/>
          <w:sz w:val="30"/>
          <w:szCs w:val="30"/>
          <w:cs/>
        </w:rPr>
        <w:t xml:space="preserve"> </w:t>
      </w:r>
      <w:r w:rsidR="00F021A9" w:rsidRPr="00442E39">
        <w:rPr>
          <w:rFonts w:ascii="Angsana New" w:hAnsi="Angsana New"/>
          <w:sz w:val="30"/>
          <w:szCs w:val="30"/>
          <w:cs/>
        </w:rPr>
        <w:t>ๆ ที่ตั้งอยู่ในประเทศอื่นนอกเหนือจากประเทศไทย</w:t>
      </w:r>
    </w:p>
    <w:p w14:paraId="598A8CAE" w14:textId="34CC1DA0" w:rsidR="00F021A9" w:rsidRPr="00442E39" w:rsidRDefault="00F021A9" w:rsidP="00F021A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42E39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ข้อมูลเกี่ยวกับลูกค้ารายใหญ่ (ลูกค้าที่มียอดรายการค้าเกินกว่าร้อยละ </w:t>
      </w:r>
      <w:r w:rsidR="00777F8A" w:rsidRPr="00442E39">
        <w:rPr>
          <w:rFonts w:ascii="Angsana New" w:hAnsi="Angsana New"/>
          <w:i/>
          <w:iCs/>
          <w:sz w:val="30"/>
          <w:szCs w:val="30"/>
        </w:rPr>
        <w:t>10</w:t>
      </w:r>
      <w:r w:rsidRPr="00442E39">
        <w:rPr>
          <w:rFonts w:ascii="Angsana New" w:hAnsi="Angsana New"/>
          <w:i/>
          <w:iCs/>
          <w:sz w:val="30"/>
          <w:szCs w:val="30"/>
        </w:rPr>
        <w:t xml:space="preserve"> </w:t>
      </w:r>
      <w:r w:rsidRPr="00442E39">
        <w:rPr>
          <w:rFonts w:ascii="Angsana New" w:hAnsi="Angsana New"/>
          <w:i/>
          <w:iCs/>
          <w:sz w:val="30"/>
          <w:szCs w:val="30"/>
          <w:cs/>
        </w:rPr>
        <w:t>ของยอดรายการค้ารวม</w:t>
      </w:r>
      <w:r w:rsidRPr="00442E39">
        <w:rPr>
          <w:rFonts w:ascii="Angsana New" w:hAnsi="Angsana New"/>
          <w:i/>
          <w:iCs/>
          <w:sz w:val="30"/>
          <w:szCs w:val="30"/>
        </w:rPr>
        <w:t xml:space="preserve">) </w:t>
      </w:r>
      <w:r w:rsidRPr="00442E39">
        <w:rPr>
          <w:rFonts w:ascii="Angsana New" w:hAnsi="Angsana New"/>
          <w:i/>
          <w:iCs/>
          <w:sz w:val="30"/>
          <w:szCs w:val="30"/>
          <w:cs/>
        </w:rPr>
        <w:t xml:space="preserve">สำหรับปีสิ้นสุดวันที่ </w:t>
      </w:r>
      <w:r w:rsidR="00777F8A" w:rsidRPr="00442E39">
        <w:rPr>
          <w:rFonts w:ascii="Angsana New" w:hAnsi="Angsana New"/>
          <w:i/>
          <w:iCs/>
          <w:sz w:val="30"/>
          <w:szCs w:val="30"/>
        </w:rPr>
        <w:t>31</w:t>
      </w:r>
      <w:r w:rsidRPr="00442E39">
        <w:rPr>
          <w:rFonts w:ascii="Angsana New" w:hAnsi="Angsana New"/>
          <w:i/>
          <w:iCs/>
          <w:sz w:val="30"/>
          <w:szCs w:val="30"/>
        </w:rPr>
        <w:t xml:space="preserve"> </w:t>
      </w:r>
      <w:r w:rsidRPr="00442E3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777F8A" w:rsidRPr="00442E39">
        <w:rPr>
          <w:rFonts w:ascii="Angsana New" w:hAnsi="Angsana New"/>
          <w:i/>
          <w:iCs/>
          <w:sz w:val="30"/>
          <w:szCs w:val="30"/>
        </w:rPr>
        <w:t>2</w:t>
      </w:r>
      <w:r w:rsidR="00F93203" w:rsidRPr="00442E39">
        <w:rPr>
          <w:rFonts w:ascii="Angsana New" w:hAnsi="Angsana New"/>
          <w:i/>
          <w:iCs/>
          <w:sz w:val="30"/>
          <w:szCs w:val="30"/>
        </w:rPr>
        <w:t>5</w:t>
      </w:r>
      <w:r w:rsidR="00777F8A" w:rsidRPr="00442E39">
        <w:rPr>
          <w:rFonts w:ascii="Angsana New" w:hAnsi="Angsana New"/>
          <w:i/>
          <w:iCs/>
          <w:sz w:val="30"/>
          <w:szCs w:val="30"/>
        </w:rPr>
        <w:t>6</w:t>
      </w:r>
      <w:r w:rsidR="00442E39">
        <w:rPr>
          <w:rFonts w:ascii="Angsana New" w:hAnsi="Angsana New"/>
          <w:i/>
          <w:iCs/>
          <w:sz w:val="30"/>
          <w:szCs w:val="30"/>
        </w:rPr>
        <w:t>8</w:t>
      </w:r>
      <w:r w:rsidR="00933B93" w:rsidRPr="00442E39">
        <w:rPr>
          <w:rFonts w:ascii="Angsana New" w:hAnsi="Angsana New"/>
          <w:i/>
          <w:iCs/>
          <w:sz w:val="30"/>
          <w:szCs w:val="30"/>
        </w:rPr>
        <w:t xml:space="preserve"> </w:t>
      </w:r>
      <w:r w:rsidR="00933B93" w:rsidRPr="00442E39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777F8A" w:rsidRPr="00442E39">
        <w:rPr>
          <w:rFonts w:ascii="Angsana New" w:hAnsi="Angsana New"/>
          <w:i/>
          <w:iCs/>
          <w:sz w:val="30"/>
          <w:szCs w:val="30"/>
        </w:rPr>
        <w:t>2</w:t>
      </w:r>
      <w:r w:rsidR="00F93203" w:rsidRPr="00442E39">
        <w:rPr>
          <w:rFonts w:ascii="Angsana New" w:hAnsi="Angsana New"/>
          <w:i/>
          <w:iCs/>
          <w:sz w:val="30"/>
          <w:szCs w:val="30"/>
        </w:rPr>
        <w:t>5</w:t>
      </w:r>
      <w:r w:rsidR="00777F8A" w:rsidRPr="00442E39">
        <w:rPr>
          <w:rFonts w:ascii="Angsana New" w:hAnsi="Angsana New"/>
          <w:i/>
          <w:iCs/>
          <w:sz w:val="30"/>
          <w:szCs w:val="30"/>
        </w:rPr>
        <w:t>6</w:t>
      </w:r>
      <w:r w:rsidR="00442E39">
        <w:rPr>
          <w:rFonts w:ascii="Angsana New" w:hAnsi="Angsana New"/>
          <w:i/>
          <w:iCs/>
          <w:sz w:val="30"/>
          <w:szCs w:val="30"/>
        </w:rPr>
        <w:t>7</w:t>
      </w:r>
    </w:p>
    <w:p w14:paraId="3343D1D1" w14:textId="77777777" w:rsidR="00F021A9" w:rsidRPr="00442E39" w:rsidRDefault="00F021A9" w:rsidP="00F0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BD51A43" w14:textId="77777777" w:rsidR="00F021A9" w:rsidRDefault="009807DE" w:rsidP="00F0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42E39">
        <w:rPr>
          <w:rFonts w:ascii="Angsana New" w:hAnsi="Angsana New"/>
          <w:sz w:val="30"/>
          <w:szCs w:val="30"/>
          <w:cs/>
        </w:rPr>
        <w:t>กลุ่มบริษัท</w:t>
      </w:r>
      <w:r w:rsidR="00F021A9" w:rsidRPr="00442E39">
        <w:rPr>
          <w:rFonts w:ascii="Angsana New" w:hAnsi="Angsana New"/>
          <w:sz w:val="30"/>
          <w:szCs w:val="30"/>
          <w:cs/>
        </w:rPr>
        <w:t>ไม่มีรายการค้ากับลูกค้ารายใหญ่ จึงไม่มีการนำเสนอข้อมูลเกี่ยวกับลูกค้ารายใหญ่ในงบการเงินนี้</w:t>
      </w:r>
    </w:p>
    <w:p w14:paraId="5A742822" w14:textId="77777777" w:rsidR="00330ECD" w:rsidRDefault="00330ECD" w:rsidP="00F02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D3394C" w14:textId="369AEDA4" w:rsidR="00330ECD" w:rsidRPr="00B759FC" w:rsidRDefault="00330ECD" w:rsidP="00330ECD">
      <w:pPr>
        <w:pStyle w:val="BodyText2"/>
        <w:numPr>
          <w:ilvl w:val="0"/>
          <w:numId w:val="16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กำไร (ขาดทุน) ต่อหุ้น</w:t>
      </w:r>
    </w:p>
    <w:p w14:paraId="1C676D0F" w14:textId="77777777" w:rsidR="00330ECD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F1F0A1" w14:textId="5F3C03B7" w:rsidR="00330ECD" w:rsidRPr="00EF2878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EF2878">
        <w:rPr>
          <w:rFonts w:ascii="Angsana New" w:hAnsi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09A90218" w14:textId="77777777" w:rsidR="00330ECD" w:rsidRPr="00EF2878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759" w:type="dxa"/>
        <w:tblLayout w:type="fixed"/>
        <w:tblLook w:val="04A0" w:firstRow="1" w:lastRow="0" w:firstColumn="1" w:lastColumn="0" w:noHBand="0" w:noVBand="1"/>
      </w:tblPr>
      <w:tblGrid>
        <w:gridCol w:w="4678"/>
        <w:gridCol w:w="1094"/>
        <w:gridCol w:w="236"/>
        <w:gridCol w:w="1093"/>
        <w:gridCol w:w="236"/>
        <w:gridCol w:w="1093"/>
        <w:gridCol w:w="236"/>
        <w:gridCol w:w="1093"/>
      </w:tblGrid>
      <w:tr w:rsidR="00EE65FA" w:rsidRPr="00EF2878" w14:paraId="5EAAE69D" w14:textId="77777777" w:rsidTr="009C5D8B">
        <w:tc>
          <w:tcPr>
            <w:tcW w:w="4678" w:type="dxa"/>
            <w:vAlign w:val="bottom"/>
          </w:tcPr>
          <w:p w14:paraId="3D0A4470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23" w:type="dxa"/>
            <w:gridSpan w:val="3"/>
            <w:tcBorders>
              <w:bottom w:val="single" w:sz="4" w:space="0" w:color="auto"/>
            </w:tcBorders>
            <w:vAlign w:val="bottom"/>
          </w:tcPr>
          <w:p w14:paraId="4DF045AB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28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AD87D1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vAlign w:val="bottom"/>
          </w:tcPr>
          <w:p w14:paraId="3D401679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28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5FA" w:rsidRPr="00EF2878" w14:paraId="10E2F395" w14:textId="77777777" w:rsidTr="009C5D8B">
        <w:tc>
          <w:tcPr>
            <w:tcW w:w="4678" w:type="dxa"/>
            <w:vAlign w:val="bottom"/>
          </w:tcPr>
          <w:p w14:paraId="5D5DF9E3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9486608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87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F287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97F48AD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5313F3C8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87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F2878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3F7C1ED1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7B705A1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87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F287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35FB2D3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695C317A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87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F2878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EE65FA" w:rsidRPr="00EF2878" w14:paraId="351B739E" w14:textId="77777777" w:rsidTr="009C5D8B">
        <w:tc>
          <w:tcPr>
            <w:tcW w:w="4678" w:type="dxa"/>
            <w:vAlign w:val="bottom"/>
          </w:tcPr>
          <w:p w14:paraId="6DA761EF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EF2878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สำหรับปี 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5009D" w14:textId="77777777" w:rsidR="00EE65FA" w:rsidRPr="00EE65FA" w:rsidRDefault="00EE65FA" w:rsidP="00EE65FA">
            <w:pPr>
              <w:pStyle w:val="Preformatted"/>
              <w:tabs>
                <w:tab w:val="clear" w:pos="959"/>
                <w:tab w:val="clear" w:pos="9590"/>
                <w:tab w:val="left" w:pos="133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42F8">
              <w:rPr>
                <w:rFonts w:ascii="Angsana New" w:hAnsi="Angsana New"/>
                <w:sz w:val="30"/>
                <w:szCs w:val="30"/>
                <w:lang w:eastAsia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,515</w:t>
            </w:r>
          </w:p>
        </w:tc>
        <w:tc>
          <w:tcPr>
            <w:tcW w:w="236" w:type="dxa"/>
          </w:tcPr>
          <w:p w14:paraId="42D56B5D" w14:textId="77777777" w:rsidR="00EE65FA" w:rsidRPr="00EE65FA" w:rsidRDefault="00EE65FA" w:rsidP="00EE6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33"/>
                <w:tab w:val="left" w:pos="540"/>
                <w:tab w:val="left" w:pos="1918"/>
              </w:tabs>
              <w:spacing w:line="240" w:lineRule="auto"/>
              <w:ind w:right="101" w:hanging="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4B0F2" w14:textId="77777777" w:rsidR="00EE65FA" w:rsidRPr="00EF2878" w:rsidRDefault="00EE65FA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250"/>
                <w:tab w:val="left" w:pos="549"/>
              </w:tabs>
              <w:ind w:right="33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21</w:t>
            </w: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641</w:t>
            </w: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36" w:type="dxa"/>
          </w:tcPr>
          <w:p w14:paraId="4D84E571" w14:textId="77777777" w:rsidR="00EE65FA" w:rsidRPr="00EE65FA" w:rsidRDefault="00EE65FA" w:rsidP="00EE6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33"/>
                <w:tab w:val="left" w:pos="540"/>
                <w:tab w:val="left" w:pos="1918"/>
              </w:tabs>
              <w:spacing w:line="240" w:lineRule="auto"/>
              <w:ind w:right="101" w:hanging="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7E62FC5C" w14:textId="77777777" w:rsidR="00EE65FA" w:rsidRPr="00EE65FA" w:rsidRDefault="00EE65FA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772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42F8">
              <w:rPr>
                <w:rFonts w:ascii="Angsana New" w:hAnsi="Angsana New"/>
                <w:sz w:val="30"/>
                <w:szCs w:val="30"/>
                <w:lang w:eastAsia="en-US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,059</w:t>
            </w:r>
          </w:p>
        </w:tc>
        <w:tc>
          <w:tcPr>
            <w:tcW w:w="236" w:type="dxa"/>
          </w:tcPr>
          <w:p w14:paraId="36784D3C" w14:textId="77777777" w:rsidR="00EE65FA" w:rsidRPr="00EE65FA" w:rsidRDefault="00EE65FA" w:rsidP="00EE6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33"/>
                <w:tab w:val="left" w:pos="540"/>
                <w:tab w:val="left" w:pos="1918"/>
              </w:tabs>
              <w:spacing w:line="240" w:lineRule="auto"/>
              <w:ind w:right="101" w:hanging="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037BB5B" w14:textId="77777777" w:rsidR="00EE65FA" w:rsidRPr="00EF2878" w:rsidRDefault="00EE65FA" w:rsidP="00EE65FA">
            <w:pPr>
              <w:pStyle w:val="Preformatted"/>
              <w:tabs>
                <w:tab w:val="clear" w:pos="959"/>
                <w:tab w:val="clear" w:pos="9590"/>
                <w:tab w:val="left" w:pos="133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14</w:t>
            </w: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713</w:t>
            </w:r>
          </w:p>
        </w:tc>
      </w:tr>
      <w:tr w:rsidR="00EE65FA" w:rsidRPr="00EF2878" w14:paraId="1766B8D2" w14:textId="77777777" w:rsidTr="00EE65FA">
        <w:tc>
          <w:tcPr>
            <w:tcW w:w="4678" w:type="dxa"/>
            <w:vAlign w:val="bottom"/>
          </w:tcPr>
          <w:p w14:paraId="792F3AE7" w14:textId="77777777" w:rsidR="00EE65FA" w:rsidRPr="00EF2878" w:rsidRDefault="00EE65FA" w:rsidP="009C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EF2878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F3AD33" w14:textId="77777777" w:rsidR="00EE65FA" w:rsidRPr="00EE65FA" w:rsidRDefault="00EE65FA" w:rsidP="00EE65FA">
            <w:pPr>
              <w:pStyle w:val="Preformatted"/>
              <w:tabs>
                <w:tab w:val="clear" w:pos="959"/>
                <w:tab w:val="clear" w:pos="9590"/>
                <w:tab w:val="left" w:pos="133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308,000</w:t>
            </w:r>
          </w:p>
        </w:tc>
        <w:tc>
          <w:tcPr>
            <w:tcW w:w="236" w:type="dxa"/>
          </w:tcPr>
          <w:p w14:paraId="56484BFA" w14:textId="77777777" w:rsidR="00EE65FA" w:rsidRPr="00EE65FA" w:rsidRDefault="00EE65FA" w:rsidP="00EE6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33"/>
                <w:tab w:val="left" w:pos="540"/>
                <w:tab w:val="left" w:pos="1918"/>
              </w:tabs>
              <w:spacing w:line="240" w:lineRule="auto"/>
              <w:ind w:right="101" w:hanging="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97967B" w14:textId="77777777" w:rsidR="00EE65FA" w:rsidRPr="00EF2878" w:rsidRDefault="00EE65FA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519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308,000</w:t>
            </w:r>
          </w:p>
        </w:tc>
        <w:tc>
          <w:tcPr>
            <w:tcW w:w="236" w:type="dxa"/>
          </w:tcPr>
          <w:p w14:paraId="0874AC4D" w14:textId="77777777" w:rsidR="00EE65FA" w:rsidRPr="00EE65FA" w:rsidRDefault="00EE65FA" w:rsidP="00EE6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33"/>
                <w:tab w:val="left" w:pos="540"/>
                <w:tab w:val="left" w:pos="1918"/>
              </w:tabs>
              <w:spacing w:line="240" w:lineRule="auto"/>
              <w:ind w:right="101" w:hanging="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02C19D" w14:textId="77777777" w:rsidR="00EE65FA" w:rsidRPr="00EE65FA" w:rsidRDefault="00EE65FA" w:rsidP="00EE65FA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519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308,000</w:t>
            </w:r>
          </w:p>
        </w:tc>
        <w:tc>
          <w:tcPr>
            <w:tcW w:w="236" w:type="dxa"/>
          </w:tcPr>
          <w:p w14:paraId="27CA945B" w14:textId="77777777" w:rsidR="00EE65FA" w:rsidRPr="00EE65FA" w:rsidRDefault="00EE65FA" w:rsidP="00EE6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33"/>
                <w:tab w:val="left" w:pos="540"/>
                <w:tab w:val="left" w:pos="1918"/>
              </w:tabs>
              <w:spacing w:line="240" w:lineRule="auto"/>
              <w:ind w:right="101" w:hanging="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AA2554" w14:textId="77777777" w:rsidR="00EE65FA" w:rsidRPr="00EF2878" w:rsidRDefault="00EE65FA" w:rsidP="00EE65FA">
            <w:pPr>
              <w:pStyle w:val="Preformatted"/>
              <w:tabs>
                <w:tab w:val="clear" w:pos="959"/>
                <w:tab w:val="clear" w:pos="9590"/>
                <w:tab w:val="left" w:pos="133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308,000</w:t>
            </w:r>
          </w:p>
        </w:tc>
      </w:tr>
      <w:tr w:rsidR="00EE65FA" w:rsidRPr="00EF2878" w14:paraId="11CDEBFC" w14:textId="77777777" w:rsidTr="002444C0">
        <w:tc>
          <w:tcPr>
            <w:tcW w:w="4678" w:type="dxa"/>
            <w:vAlign w:val="bottom"/>
          </w:tcPr>
          <w:p w14:paraId="631E991D" w14:textId="7BBE1855" w:rsidR="00EE65FA" w:rsidRPr="00EF2878" w:rsidRDefault="00EE65FA" w:rsidP="00EE6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EF2878">
              <w:rPr>
                <w:rFonts w:ascii="Angsana New" w:hAnsi="Angsana New"/>
                <w:sz w:val="30"/>
                <w:szCs w:val="3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E4D935" w14:textId="5F4B3D6F" w:rsidR="00EE65FA" w:rsidRPr="00EF2878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0.0893</w:t>
            </w:r>
          </w:p>
        </w:tc>
        <w:tc>
          <w:tcPr>
            <w:tcW w:w="236" w:type="dxa"/>
          </w:tcPr>
          <w:p w14:paraId="116DA0C5" w14:textId="77777777" w:rsidR="00EE65FA" w:rsidRPr="00EE65FA" w:rsidRDefault="00EE65FA" w:rsidP="00EE6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918"/>
              </w:tabs>
              <w:spacing w:line="240" w:lineRule="auto"/>
              <w:ind w:right="10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BD693A" w14:textId="6480C77A" w:rsidR="00EE65FA" w:rsidRPr="00EF2878" w:rsidRDefault="00EE65FA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250"/>
                <w:tab w:val="left" w:pos="549"/>
              </w:tabs>
              <w:ind w:right="33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(0.0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703</w:t>
            </w: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36" w:type="dxa"/>
          </w:tcPr>
          <w:p w14:paraId="3E7AB0BC" w14:textId="77777777" w:rsidR="00EE65FA" w:rsidRPr="00EE65FA" w:rsidRDefault="00EE65FA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250"/>
                <w:tab w:val="left" w:pos="549"/>
              </w:tabs>
              <w:ind w:right="33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03DAEDE6" w14:textId="3B7192B3" w:rsidR="00EE65FA" w:rsidRPr="00EF2878" w:rsidRDefault="00EE65FA" w:rsidP="00EE65FA">
            <w:pPr>
              <w:pStyle w:val="Preformatted"/>
              <w:tabs>
                <w:tab w:val="clear" w:pos="959"/>
                <w:tab w:val="clear" w:pos="9590"/>
                <w:tab w:val="left" w:pos="51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0.1463</w:t>
            </w:r>
          </w:p>
        </w:tc>
        <w:tc>
          <w:tcPr>
            <w:tcW w:w="236" w:type="dxa"/>
          </w:tcPr>
          <w:p w14:paraId="00E53C9E" w14:textId="77777777" w:rsidR="00EE65FA" w:rsidRPr="00EE65FA" w:rsidRDefault="00EE65FA" w:rsidP="00EE6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918"/>
              </w:tabs>
              <w:spacing w:line="240" w:lineRule="auto"/>
              <w:ind w:right="10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75532561" w14:textId="0F15AEC7" w:rsidR="00EE65FA" w:rsidRPr="00EF2878" w:rsidRDefault="00EE65FA" w:rsidP="00EE65FA">
            <w:pPr>
              <w:pStyle w:val="Preformatted"/>
              <w:tabs>
                <w:tab w:val="clear" w:pos="959"/>
                <w:tab w:val="clear" w:pos="9590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0.0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78</w:t>
            </w:r>
          </w:p>
        </w:tc>
      </w:tr>
    </w:tbl>
    <w:p w14:paraId="14B1F4C4" w14:textId="77777777" w:rsidR="00330ECD" w:rsidRPr="00EF2878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A07C60B" w14:textId="77777777" w:rsidR="00330ECD" w:rsidRPr="00EF2878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F2878">
        <w:rPr>
          <w:rFonts w:ascii="Angsana New" w:hAnsi="Angsana New"/>
          <w:b/>
          <w:bCs/>
          <w:sz w:val="30"/>
          <w:szCs w:val="30"/>
          <w:cs/>
        </w:rPr>
        <w:t>กำไร (ขาดทุน) ต่อหุ้นปรับลด</w:t>
      </w:r>
    </w:p>
    <w:p w14:paraId="6745485E" w14:textId="77777777" w:rsidR="00330ECD" w:rsidRPr="00EF2878" w:rsidRDefault="00330ECD" w:rsidP="0033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759" w:type="dxa"/>
        <w:tblLayout w:type="fixed"/>
        <w:tblLook w:val="04A0" w:firstRow="1" w:lastRow="0" w:firstColumn="1" w:lastColumn="0" w:noHBand="0" w:noVBand="1"/>
      </w:tblPr>
      <w:tblGrid>
        <w:gridCol w:w="4678"/>
        <w:gridCol w:w="1094"/>
        <w:gridCol w:w="236"/>
        <w:gridCol w:w="1093"/>
        <w:gridCol w:w="236"/>
        <w:gridCol w:w="1093"/>
        <w:gridCol w:w="236"/>
        <w:gridCol w:w="1093"/>
      </w:tblGrid>
      <w:tr w:rsidR="00330ECD" w:rsidRPr="00EF2878" w14:paraId="0B051EE8" w14:textId="77777777" w:rsidTr="00077B47">
        <w:tc>
          <w:tcPr>
            <w:tcW w:w="4678" w:type="dxa"/>
            <w:vAlign w:val="bottom"/>
          </w:tcPr>
          <w:p w14:paraId="67F63D13" w14:textId="77777777" w:rsidR="00330ECD" w:rsidRPr="00EF2878" w:rsidRDefault="00330ECD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23" w:type="dxa"/>
            <w:gridSpan w:val="3"/>
            <w:tcBorders>
              <w:bottom w:val="single" w:sz="4" w:space="0" w:color="auto"/>
            </w:tcBorders>
            <w:vAlign w:val="bottom"/>
          </w:tcPr>
          <w:p w14:paraId="6C91F690" w14:textId="77777777" w:rsidR="00330ECD" w:rsidRPr="00EF2878" w:rsidRDefault="00330ECD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28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6ACEB66" w14:textId="77777777" w:rsidR="00330ECD" w:rsidRPr="00EF2878" w:rsidRDefault="00330ECD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vAlign w:val="bottom"/>
          </w:tcPr>
          <w:p w14:paraId="22CF6FEA" w14:textId="77777777" w:rsidR="00330ECD" w:rsidRPr="00EF2878" w:rsidRDefault="00330ECD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28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ECD" w:rsidRPr="00EF2878" w14:paraId="3C250DE6" w14:textId="77777777" w:rsidTr="00077B47">
        <w:tc>
          <w:tcPr>
            <w:tcW w:w="4678" w:type="dxa"/>
            <w:vAlign w:val="bottom"/>
          </w:tcPr>
          <w:p w14:paraId="5E7F54EA" w14:textId="77777777" w:rsidR="00330ECD" w:rsidRPr="00EF2878" w:rsidRDefault="00330ECD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5E97C68" w14:textId="77777777" w:rsidR="00330ECD" w:rsidRPr="00EF2878" w:rsidRDefault="00330ECD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87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F287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9569518" w14:textId="77777777" w:rsidR="00330ECD" w:rsidRPr="00EF2878" w:rsidRDefault="00330ECD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09A2A877" w14:textId="77777777" w:rsidR="00330ECD" w:rsidRPr="00EF2878" w:rsidRDefault="00330ECD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87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F2878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4025A2B0" w14:textId="77777777" w:rsidR="00330ECD" w:rsidRPr="00EF2878" w:rsidRDefault="00330ECD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7EDF2262" w14:textId="77777777" w:rsidR="00330ECD" w:rsidRPr="00EF2878" w:rsidRDefault="00330ECD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87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F287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13711BF" w14:textId="77777777" w:rsidR="00330ECD" w:rsidRPr="00EF2878" w:rsidRDefault="00330ECD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8B0A7E0" w14:textId="77777777" w:rsidR="00330ECD" w:rsidRPr="00EF2878" w:rsidRDefault="00330ECD" w:rsidP="00E4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87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F2878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077B47" w:rsidRPr="00EF2878" w14:paraId="65255BCE" w14:textId="77777777" w:rsidTr="00077B47">
        <w:tc>
          <w:tcPr>
            <w:tcW w:w="4678" w:type="dxa"/>
            <w:vAlign w:val="bottom"/>
          </w:tcPr>
          <w:p w14:paraId="7492FC01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EF2878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สำหรับปี 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AAF32" w14:textId="0175804C" w:rsidR="00077B47" w:rsidRPr="00E43429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42F8">
              <w:rPr>
                <w:rFonts w:ascii="Angsana New" w:hAnsi="Angsana New"/>
                <w:sz w:val="30"/>
                <w:szCs w:val="30"/>
                <w:lang w:eastAsia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,515</w:t>
            </w:r>
          </w:p>
        </w:tc>
        <w:tc>
          <w:tcPr>
            <w:tcW w:w="236" w:type="dxa"/>
          </w:tcPr>
          <w:p w14:paraId="717FDC50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3F062" w14:textId="77777777" w:rsidR="00077B47" w:rsidRPr="00EF2878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250"/>
                <w:tab w:val="left" w:pos="549"/>
              </w:tabs>
              <w:ind w:right="33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21</w:t>
            </w: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641</w:t>
            </w: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36" w:type="dxa"/>
          </w:tcPr>
          <w:p w14:paraId="5099BB3D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4B0F29F" w14:textId="3EB1B7B1" w:rsidR="00077B47" w:rsidRPr="00E43429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772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A42F8">
              <w:rPr>
                <w:rFonts w:ascii="Angsana New" w:hAnsi="Angsana New"/>
                <w:sz w:val="30"/>
                <w:szCs w:val="30"/>
                <w:lang w:eastAsia="en-US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,059</w:t>
            </w:r>
          </w:p>
        </w:tc>
        <w:tc>
          <w:tcPr>
            <w:tcW w:w="236" w:type="dxa"/>
          </w:tcPr>
          <w:p w14:paraId="035880FA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7558A7AC" w14:textId="77777777" w:rsidR="00077B47" w:rsidRPr="00EF2878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14</w:t>
            </w: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713</w:t>
            </w:r>
          </w:p>
        </w:tc>
      </w:tr>
      <w:tr w:rsidR="00077B47" w:rsidRPr="00EF2878" w14:paraId="551F0297" w14:textId="77777777" w:rsidTr="00077B47">
        <w:tc>
          <w:tcPr>
            <w:tcW w:w="4678" w:type="dxa"/>
            <w:vAlign w:val="bottom"/>
          </w:tcPr>
          <w:p w14:paraId="653FE472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EF2878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5F2BD7DB" w14:textId="62E4A12B" w:rsidR="00077B47" w:rsidRPr="00E43429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308,000</w:t>
            </w:r>
          </w:p>
        </w:tc>
        <w:tc>
          <w:tcPr>
            <w:tcW w:w="236" w:type="dxa"/>
          </w:tcPr>
          <w:p w14:paraId="3004E2B9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467A97D7" w14:textId="77777777" w:rsidR="00077B47" w:rsidRPr="00EF2878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519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308,000</w:t>
            </w:r>
          </w:p>
        </w:tc>
        <w:tc>
          <w:tcPr>
            <w:tcW w:w="236" w:type="dxa"/>
          </w:tcPr>
          <w:p w14:paraId="681FFBA1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2E05383D" w14:textId="56FC8872" w:rsidR="00077B47" w:rsidRPr="00E43429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772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308,000</w:t>
            </w:r>
          </w:p>
        </w:tc>
        <w:tc>
          <w:tcPr>
            <w:tcW w:w="236" w:type="dxa"/>
          </w:tcPr>
          <w:p w14:paraId="194B5374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79CD5411" w14:textId="77777777" w:rsidR="00077B47" w:rsidRPr="00EF2878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308,000</w:t>
            </w:r>
          </w:p>
        </w:tc>
      </w:tr>
      <w:tr w:rsidR="00077B47" w:rsidRPr="00EF2878" w14:paraId="60B61D44" w14:textId="77777777" w:rsidTr="00077B47">
        <w:tc>
          <w:tcPr>
            <w:tcW w:w="4678" w:type="dxa"/>
            <w:vAlign w:val="bottom"/>
          </w:tcPr>
          <w:p w14:paraId="5EBAA100" w14:textId="77777777" w:rsidR="00077B47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</w:rPr>
            </w:pPr>
            <w:r w:rsidRPr="00EF2878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ผลกระทบจากการถือเสมือนว่ามีการใช้สิทธิของใบสำคัญ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1B342C8" w14:textId="1686349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EF2878">
              <w:rPr>
                <w:rFonts w:ascii="Angsana New" w:hAnsi="Angsana New"/>
                <w:sz w:val="30"/>
                <w:szCs w:val="30"/>
                <w:cs/>
              </w:rPr>
              <w:t>แสดงสิทธิซื้อหุ้นสามัญ (พันหุ้น)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515CA05" w14:textId="78F852AB" w:rsidR="00077B47" w:rsidRPr="00E43429" w:rsidRDefault="00077B47" w:rsidP="00E4342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524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14:paraId="5FF41A13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32993946" w14:textId="77777777" w:rsidR="00077B47" w:rsidRPr="00EF2878" w:rsidRDefault="00077B47" w:rsidP="00E4342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524"/>
              </w:tabs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14:paraId="3B36FB43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7520218" w14:textId="461E3C3E" w:rsidR="00077B47" w:rsidRPr="00077B47" w:rsidRDefault="00077B47" w:rsidP="00E4342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524"/>
              </w:tabs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14:paraId="30273ADF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6C0A42EB" w14:textId="0E23161F" w:rsidR="00077B47" w:rsidRPr="00EF2878" w:rsidRDefault="00077B47" w:rsidP="00E4342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524"/>
              </w:tabs>
              <w:ind w:right="16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  </w:t>
            </w: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  <w:r w:rsidR="00E43429"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077B47" w:rsidRPr="00EF2878" w14:paraId="29675C9E" w14:textId="77777777" w:rsidTr="00077B47">
        <w:tc>
          <w:tcPr>
            <w:tcW w:w="4678" w:type="dxa"/>
            <w:vAlign w:val="bottom"/>
          </w:tcPr>
          <w:p w14:paraId="458DA91F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EF2878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DE7EC" w14:textId="4FA84F47" w:rsidR="00077B47" w:rsidRPr="00E43429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308,000</w:t>
            </w:r>
          </w:p>
        </w:tc>
        <w:tc>
          <w:tcPr>
            <w:tcW w:w="236" w:type="dxa"/>
          </w:tcPr>
          <w:p w14:paraId="52D72485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0EFB7" w14:textId="77777777" w:rsidR="00077B47" w:rsidRPr="00EF2878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519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308,000</w:t>
            </w:r>
          </w:p>
        </w:tc>
        <w:tc>
          <w:tcPr>
            <w:tcW w:w="236" w:type="dxa"/>
          </w:tcPr>
          <w:p w14:paraId="1318FA74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CE5BE" w14:textId="572D019E" w:rsidR="00077B47" w:rsidRPr="00E43429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772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308,000</w:t>
            </w:r>
          </w:p>
        </w:tc>
        <w:tc>
          <w:tcPr>
            <w:tcW w:w="236" w:type="dxa"/>
          </w:tcPr>
          <w:p w14:paraId="61168D4D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7B6AA" w14:textId="77777777" w:rsidR="00077B47" w:rsidRPr="00EF2878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308,000</w:t>
            </w:r>
          </w:p>
        </w:tc>
      </w:tr>
      <w:tr w:rsidR="00077B47" w:rsidRPr="00EF2878" w14:paraId="15A09335" w14:textId="77777777" w:rsidTr="00077B47">
        <w:tc>
          <w:tcPr>
            <w:tcW w:w="4678" w:type="dxa"/>
            <w:vAlign w:val="bottom"/>
          </w:tcPr>
          <w:p w14:paraId="7D58F076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EF2878">
              <w:rPr>
                <w:rFonts w:ascii="Angsana New" w:hAnsi="Angsana New"/>
                <w:sz w:val="30"/>
                <w:szCs w:val="30"/>
                <w:cs/>
              </w:rPr>
              <w:t>กำไร (ขาดทุน) ต่อหุ้นปรับลด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0DE19E" w14:textId="0330D662" w:rsidR="00077B47" w:rsidRPr="00E43429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7B47">
              <w:rPr>
                <w:rFonts w:ascii="Angsana New" w:hAnsi="Angsana New"/>
                <w:sz w:val="30"/>
                <w:szCs w:val="30"/>
                <w:lang w:eastAsia="en-US"/>
              </w:rPr>
              <w:t>0.0893</w:t>
            </w:r>
          </w:p>
        </w:tc>
        <w:tc>
          <w:tcPr>
            <w:tcW w:w="236" w:type="dxa"/>
          </w:tcPr>
          <w:p w14:paraId="279542E4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33EC29" w14:textId="77777777" w:rsidR="00077B47" w:rsidRPr="00EF2878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250"/>
                <w:tab w:val="left" w:pos="549"/>
              </w:tabs>
              <w:ind w:right="33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(0.0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703</w:t>
            </w: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36" w:type="dxa"/>
          </w:tcPr>
          <w:p w14:paraId="76F7B7BC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18509525" w14:textId="0DD43C89" w:rsidR="00077B47" w:rsidRPr="00E43429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  <w:tab w:val="left" w:pos="772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7B47">
              <w:rPr>
                <w:rFonts w:ascii="Angsana New" w:hAnsi="Angsana New"/>
                <w:sz w:val="30"/>
                <w:szCs w:val="30"/>
                <w:lang w:eastAsia="en-US"/>
              </w:rPr>
              <w:t>0.1463</w:t>
            </w:r>
          </w:p>
        </w:tc>
        <w:tc>
          <w:tcPr>
            <w:tcW w:w="236" w:type="dxa"/>
          </w:tcPr>
          <w:p w14:paraId="66766B01" w14:textId="77777777" w:rsidR="00077B47" w:rsidRPr="00EF2878" w:rsidRDefault="00077B47" w:rsidP="0007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67F3F8E7" w14:textId="77777777" w:rsidR="00077B47" w:rsidRPr="00EF2878" w:rsidRDefault="00077B47" w:rsidP="00E43429">
            <w:pPr>
              <w:pStyle w:val="Preformatted"/>
              <w:tabs>
                <w:tab w:val="clear" w:pos="959"/>
                <w:tab w:val="clear" w:pos="9590"/>
                <w:tab w:val="left" w:pos="133"/>
              </w:tabs>
              <w:ind w:right="101" w:hanging="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0.0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Pr="00EF2878">
              <w:rPr>
                <w:rFonts w:ascii="Angsana New" w:hAnsi="Angsana New"/>
                <w:sz w:val="30"/>
                <w:szCs w:val="30"/>
                <w:lang w:eastAsia="en-US"/>
              </w:rPr>
              <w:t>78</w:t>
            </w:r>
          </w:p>
        </w:tc>
      </w:tr>
    </w:tbl>
    <w:p w14:paraId="4C3C1133" w14:textId="77777777" w:rsidR="00330ECD" w:rsidRPr="00EF2878" w:rsidRDefault="00330ECD" w:rsidP="00330ECD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Cs w:val="30"/>
        </w:rPr>
      </w:pPr>
    </w:p>
    <w:p w14:paraId="40BB205C" w14:textId="359C48BE" w:rsidR="009865C9" w:rsidRDefault="009865C9" w:rsidP="009865C9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  <w:r w:rsidRPr="008D6FA3">
        <w:rPr>
          <w:rFonts w:ascii="Angsana New" w:hAnsi="Angsana New"/>
          <w:szCs w:val="30"/>
          <w:cs/>
        </w:rPr>
        <w:t>กำไร (ขาดทุน) ต่อหุ้นปรับลดสำหรับ</w:t>
      </w:r>
      <w:r w:rsidRPr="007A74D5">
        <w:rPr>
          <w:rFonts w:ascii="Angsana New" w:hAnsi="Angsana New"/>
          <w:szCs w:val="30"/>
          <w:cs/>
        </w:rPr>
        <w:t xml:space="preserve">ปี </w:t>
      </w:r>
      <w:r w:rsidRPr="007A74D5">
        <w:rPr>
          <w:rFonts w:ascii="Angsana New" w:hAnsi="Angsana New"/>
          <w:szCs w:val="30"/>
        </w:rPr>
        <w:t>256</w:t>
      </w:r>
      <w:r>
        <w:rPr>
          <w:rFonts w:ascii="Angsana New" w:hAnsi="Angsana New"/>
          <w:szCs w:val="30"/>
        </w:rPr>
        <w:t>8</w:t>
      </w:r>
      <w:r w:rsidRPr="007A74D5">
        <w:rPr>
          <w:rFonts w:ascii="Angsana New" w:hAnsi="Angsana New"/>
          <w:szCs w:val="30"/>
        </w:rPr>
        <w:t xml:space="preserve"> </w:t>
      </w:r>
      <w:r w:rsidRPr="007A74D5">
        <w:rPr>
          <w:rFonts w:ascii="Angsana New" w:hAnsi="Angsana New"/>
          <w:szCs w:val="30"/>
          <w:cs/>
        </w:rPr>
        <w:t xml:space="preserve">และ </w:t>
      </w:r>
      <w:r w:rsidRPr="007A74D5">
        <w:rPr>
          <w:rFonts w:ascii="Angsana New" w:hAnsi="Angsana New"/>
          <w:szCs w:val="30"/>
        </w:rPr>
        <w:t>256</w:t>
      </w:r>
      <w:r>
        <w:rPr>
          <w:rFonts w:ascii="Angsana New" w:hAnsi="Angsana New"/>
          <w:szCs w:val="30"/>
        </w:rPr>
        <w:t>7</w:t>
      </w:r>
      <w:r w:rsidRPr="007A74D5">
        <w:rPr>
          <w:rFonts w:ascii="Angsana New" w:hAnsi="Angsana New"/>
          <w:szCs w:val="30"/>
          <w:cs/>
        </w:rPr>
        <w:t xml:space="preserve"> มีจำนวนเดียวกันกับกำไร (ขาดทุน) ต่อหุ้นขั้นพื้นฐานเนื่องจากราคาตลาดถัวเฉลี่ยของหุ้นสามัญของบริษัทสำหรับงวดเดียวกันมี</w:t>
      </w:r>
      <w:r w:rsidRPr="008D6FA3">
        <w:rPr>
          <w:rFonts w:ascii="Angsana New" w:hAnsi="Angsana New"/>
          <w:szCs w:val="30"/>
          <w:cs/>
        </w:rPr>
        <w:t>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14:paraId="66109A87" w14:textId="77777777" w:rsidR="005938DE" w:rsidRDefault="005938DE" w:rsidP="009865C9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1F29F894" w14:textId="77777777" w:rsidR="001875B9" w:rsidRPr="000879CC" w:rsidRDefault="001875B9" w:rsidP="001875B9">
      <w:pPr>
        <w:pStyle w:val="BodyText2"/>
        <w:numPr>
          <w:ilvl w:val="0"/>
          <w:numId w:val="16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0879CC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การเปิดเผยข้อมูลเกี่ยวกับเครื่องมือทางการเงินและการวัดมูลค่ายุติธรรม</w:t>
      </w:r>
    </w:p>
    <w:p w14:paraId="28321B7C" w14:textId="77777777" w:rsidR="00295566" w:rsidRPr="000879CC" w:rsidRDefault="00295566" w:rsidP="00295566">
      <w:pPr>
        <w:rPr>
          <w:rFonts w:ascii="Angsana New" w:hAnsi="Angsana New"/>
          <w:sz w:val="30"/>
          <w:szCs w:val="30"/>
        </w:rPr>
      </w:pPr>
    </w:p>
    <w:p w14:paraId="25553618" w14:textId="40F5CEAA" w:rsidR="00295566" w:rsidRPr="000879CC" w:rsidRDefault="009807DE" w:rsidP="0029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879CC">
        <w:rPr>
          <w:rFonts w:ascii="Angsana New" w:hAnsi="Angsana New"/>
          <w:sz w:val="30"/>
          <w:szCs w:val="30"/>
          <w:cs/>
        </w:rPr>
        <w:t>กลุ่มบริษัท</w:t>
      </w:r>
      <w:r w:rsidR="00295566" w:rsidRPr="000879CC">
        <w:rPr>
          <w:rFonts w:ascii="Angsana New" w:hAnsi="Angsana New"/>
          <w:sz w:val="30"/>
          <w:szCs w:val="30"/>
          <w:cs/>
        </w:rPr>
        <w:t xml:space="preserve">มีความเสี่ยงด้านสภาพคล่อง จากการให้สินเชื่อ จากอัตราแลกเปลี่ยนเงินตราต่างประเทศและจากอัตราดอกเบี้ยซึ่งเป็นไปตามปกติธุรกิจ ทั้งนี้ </w:t>
      </w:r>
      <w:r w:rsidRPr="000879CC">
        <w:rPr>
          <w:rFonts w:ascii="Angsana New" w:hAnsi="Angsana New"/>
          <w:sz w:val="30"/>
          <w:szCs w:val="30"/>
          <w:cs/>
        </w:rPr>
        <w:t>กลุ่ม</w:t>
      </w:r>
      <w:r w:rsidR="00295566" w:rsidRPr="000879CC">
        <w:rPr>
          <w:rFonts w:ascii="Angsana New" w:hAnsi="Angsana New"/>
          <w:sz w:val="30"/>
          <w:szCs w:val="30"/>
          <w:cs/>
        </w:rPr>
        <w:t>บริษัทมีการใช้เครื่องมือทางการเงินที่เป็นตราสารอนุพันธ์เพื่อการป้องกันความเสี่ยงจากอัตราแลกเปลี่ยนเงินตราต่างประเทศโดยไม่มีความประสงค์ที่จะมีไว้เพื่อใช้ในทางค้าหรือหากำไรและไม่มีการเปลี่ยนแปลงนโยบายการบริหารความเสี่ยงเกี่ยวกับเครื่องมือทา</w:t>
      </w:r>
      <w:r w:rsidR="00FD5B30" w:rsidRPr="000879CC">
        <w:rPr>
          <w:rFonts w:ascii="Angsana New" w:hAnsi="Angsana New"/>
          <w:sz w:val="30"/>
          <w:szCs w:val="30"/>
          <w:cs/>
        </w:rPr>
        <w:t xml:space="preserve">งการเงินที่สำคัญในระหว่างปี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6</w:t>
      </w:r>
      <w:r w:rsidR="00F43555">
        <w:rPr>
          <w:rFonts w:ascii="Angsana New" w:hAnsi="Angsana New"/>
          <w:sz w:val="30"/>
          <w:szCs w:val="30"/>
        </w:rPr>
        <w:t>8</w:t>
      </w:r>
      <w:r w:rsidR="00933B93" w:rsidRPr="000879CC">
        <w:rPr>
          <w:rFonts w:ascii="Angsana New" w:hAnsi="Angsana New"/>
          <w:sz w:val="30"/>
          <w:szCs w:val="30"/>
          <w:cs/>
        </w:rPr>
        <w:t xml:space="preserve"> และ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6</w:t>
      </w:r>
      <w:r w:rsidR="00F43555">
        <w:rPr>
          <w:rFonts w:ascii="Angsana New" w:hAnsi="Angsana New"/>
          <w:sz w:val="30"/>
          <w:szCs w:val="30"/>
        </w:rPr>
        <w:t>7</w:t>
      </w:r>
    </w:p>
    <w:p w14:paraId="51090C96" w14:textId="77777777" w:rsidR="00DA1D66" w:rsidRPr="000879CC" w:rsidRDefault="00DA1D66" w:rsidP="00A874E5">
      <w:pPr>
        <w:pStyle w:val="a2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14:paraId="6334B679" w14:textId="77777777" w:rsidR="00A874E5" w:rsidRPr="000879CC" w:rsidRDefault="00A874E5" w:rsidP="00A874E5">
      <w:pPr>
        <w:pStyle w:val="a2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879CC">
        <w:rPr>
          <w:rFonts w:ascii="Angsana New" w:hAnsi="Angsana New" w:cs="Angsana New"/>
          <w:b/>
          <w:bCs/>
          <w:i/>
          <w:iCs/>
          <w:cs/>
        </w:rPr>
        <w:t>ความเสี่ยงด้านสภาพคล่อง</w:t>
      </w:r>
    </w:p>
    <w:p w14:paraId="784933F1" w14:textId="77777777" w:rsidR="00A874E5" w:rsidRPr="000879CC" w:rsidRDefault="00A874E5" w:rsidP="00A874E5">
      <w:pPr>
        <w:pStyle w:val="a2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14:paraId="2B5AABA6" w14:textId="2F6D6DA8" w:rsidR="00A874E5" w:rsidRPr="000879CC" w:rsidRDefault="009807DE" w:rsidP="00A874E5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0879CC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A874E5" w:rsidRPr="000879CC">
        <w:rPr>
          <w:rFonts w:ascii="Angsana New" w:hAnsi="Angsana New"/>
          <w:color w:val="000000"/>
          <w:sz w:val="30"/>
          <w:szCs w:val="30"/>
          <w:cs/>
        </w:rPr>
        <w:t>บริหารความเสี่ยงด้านสภาพคล่องด้วยการรักษาระดับเงินสดและรายการเทียบเท่าเงินสด</w:t>
      </w:r>
      <w:r w:rsidR="00C95D22">
        <w:rPr>
          <w:rFonts w:ascii="Angsana New" w:hAnsi="Angsana New" w:hint="cs"/>
          <w:color w:val="000000"/>
          <w:sz w:val="30"/>
          <w:szCs w:val="30"/>
          <w:cs/>
        </w:rPr>
        <w:t>รวมถึงการใช้วงเงินสินเชื่อระยะสั้นจากธนาคาร</w:t>
      </w:r>
      <w:r w:rsidR="00A874E5" w:rsidRPr="000879CC">
        <w:rPr>
          <w:rFonts w:ascii="Angsana New" w:hAnsi="Angsana New"/>
          <w:color w:val="000000"/>
          <w:sz w:val="30"/>
          <w:szCs w:val="30"/>
          <w:cs/>
        </w:rPr>
        <w:t>ให้อยู่ในระดับที่เหมาะสมสำหรับการดำเนินงานของ</w:t>
      </w:r>
      <w:r w:rsidRPr="000879CC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A874E5" w:rsidRPr="000879CC">
        <w:rPr>
          <w:rFonts w:ascii="Angsana New" w:hAnsi="Angsana New"/>
          <w:color w:val="000000"/>
          <w:sz w:val="30"/>
          <w:szCs w:val="30"/>
          <w:cs/>
        </w:rPr>
        <w:t>และเพื่อป้องกันความผันผวนของกระแสเงินสด</w:t>
      </w:r>
    </w:p>
    <w:p w14:paraId="5077C5F6" w14:textId="77777777" w:rsidR="00A874E5" w:rsidRPr="000879CC" w:rsidRDefault="00A874E5" w:rsidP="00B72414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F25339" w14:textId="77777777" w:rsidR="00B72414" w:rsidRPr="000879CC" w:rsidRDefault="00B72414" w:rsidP="00B72414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879CC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ความเสี่ยงจากการให้สินเชื่อ</w:t>
      </w:r>
    </w:p>
    <w:p w14:paraId="746F77E9" w14:textId="77777777" w:rsidR="00B72414" w:rsidRPr="000879CC" w:rsidRDefault="00B72414" w:rsidP="00B72414">
      <w:pPr>
        <w:pStyle w:val="a2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14:paraId="73582D69" w14:textId="03528EBB" w:rsidR="00B72414" w:rsidRPr="000879CC" w:rsidRDefault="00B72414" w:rsidP="00B72414">
      <w:pPr>
        <w:pStyle w:val="a2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</w:pPr>
      <w:r w:rsidRPr="000879CC">
        <w:rPr>
          <w:rFonts w:ascii="Angsana New" w:hAnsi="Angsana New" w:cs="Angsana New"/>
          <w:cs/>
        </w:rPr>
        <w:t xml:space="preserve"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บริษัท </w:t>
      </w:r>
      <w:r w:rsidR="009807DE" w:rsidRPr="000879CC">
        <w:rPr>
          <w:rFonts w:ascii="Angsana New" w:hAnsi="Angsana New" w:cs="Angsana New"/>
          <w:cs/>
        </w:rPr>
        <w:t>กลุ่มบริษัท</w:t>
      </w:r>
      <w:r w:rsidRPr="000879CC">
        <w:rPr>
          <w:rFonts w:ascii="Angsana New" w:hAnsi="Angsana New" w:cs="Angsana New"/>
          <w:cs/>
        </w:rPr>
        <w:t>มีนโยบายในการป้องกันความเสี่ยงนี้โดยการวิเคราะห์ฐานะทางการเ</w:t>
      </w:r>
      <w:r w:rsidR="00C55A2E">
        <w:rPr>
          <w:rFonts w:ascii="Angsana New" w:hAnsi="Angsana New" w:cs="Angsana New"/>
          <w:cs/>
        </w:rPr>
        <w:t>งินของลูกค้าและคู่สัญญาเป็นระยะ</w:t>
      </w:r>
      <w:r w:rsidR="0054264B">
        <w:rPr>
          <w:rFonts w:ascii="Angsana New" w:hAnsi="Angsana New" w:cs="Angsana New"/>
          <w:cs/>
        </w:rPr>
        <w:t xml:space="preserve"> </w:t>
      </w:r>
      <w:r w:rsidRPr="000879CC">
        <w:rPr>
          <w:rFonts w:ascii="Angsana New" w:hAnsi="Angsana New" w:cs="Angsana New"/>
          <w:cs/>
        </w:rPr>
        <w:t>ๆ</w:t>
      </w:r>
    </w:p>
    <w:p w14:paraId="18D31A72" w14:textId="77777777" w:rsidR="00B72414" w:rsidRPr="000879CC" w:rsidRDefault="00B72414" w:rsidP="00B7241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5AA4048" w14:textId="77777777" w:rsidR="0017215C" w:rsidRPr="000879CC" w:rsidRDefault="00B72414" w:rsidP="00E877AB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0879CC">
        <w:rPr>
          <w:rFonts w:ascii="Angsana New" w:hAnsi="Angsana New"/>
          <w:sz w:val="30"/>
          <w:szCs w:val="30"/>
          <w:cs/>
          <w:lang w:val="th-TH"/>
        </w:rPr>
        <w:t>มูลค่าตามบัญชีของลูกหนี้ที่แสดงในงบฐานะการเงินเป็นมูลค่าสูงสุดที่อาจเกิดจากความเสี่ยงจากการให้สินเชื่อ</w:t>
      </w:r>
    </w:p>
    <w:p w14:paraId="1F710531" w14:textId="77777777" w:rsidR="003923E2" w:rsidRPr="000879CC" w:rsidRDefault="003923E2" w:rsidP="00E877AB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14:paraId="4DE0E62B" w14:textId="77777777" w:rsidR="00E877AB" w:rsidRPr="000879CC" w:rsidRDefault="00E877AB" w:rsidP="00E877AB">
      <w:pPr>
        <w:pStyle w:val="a2"/>
        <w:tabs>
          <w:tab w:val="clear" w:pos="1080"/>
        </w:tabs>
        <w:jc w:val="thaiDistribute"/>
        <w:rPr>
          <w:rFonts w:ascii="Angsana New" w:eastAsia="Angsana New" w:hAnsi="Angsana New" w:cs="Angsana New"/>
          <w:b/>
          <w:bCs/>
          <w:i/>
          <w:iCs/>
          <w:lang w:val="en-US"/>
        </w:rPr>
      </w:pPr>
      <w:r w:rsidRPr="000879CC">
        <w:rPr>
          <w:rFonts w:ascii="Angsana New" w:eastAsia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47EAD065" w14:textId="77777777" w:rsidR="00E877AB" w:rsidRPr="000879CC" w:rsidRDefault="00E877AB" w:rsidP="00E877AB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6498531" w14:textId="77777777" w:rsidR="00E6529D" w:rsidRPr="000879CC" w:rsidRDefault="00E877AB" w:rsidP="00E877AB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0879CC">
        <w:rPr>
          <w:rFonts w:ascii="Angsana New" w:hAnsi="Angsana New" w:cs="Angsana New"/>
          <w:cs/>
        </w:rPr>
        <w:t>บริษัทมีรายการค้าที่สำคัญในต่างประเทศซึ่ง</w:t>
      </w:r>
      <w:r w:rsidR="009D4D2D" w:rsidRPr="000879CC">
        <w:rPr>
          <w:rFonts w:ascii="Angsana New" w:hAnsi="Angsana New" w:cs="Angsana New"/>
          <w:cs/>
        </w:rPr>
        <w:t>ส่วนใหญ่เป็นการ</w:t>
      </w:r>
      <w:r w:rsidRPr="000879CC">
        <w:rPr>
          <w:rFonts w:ascii="Angsana New" w:hAnsi="Angsana New" w:cs="Angsana New"/>
          <w:cs/>
        </w:rPr>
        <w:t>นำเข้าสินค้า</w:t>
      </w:r>
      <w:r w:rsidR="009D4D2D" w:rsidRPr="000879CC">
        <w:rPr>
          <w:rFonts w:ascii="Angsana New" w:hAnsi="Angsana New" w:cs="Angsana New"/>
          <w:cs/>
        </w:rPr>
        <w:t>มาเพื่อจำหน่ายในประเทศ</w:t>
      </w:r>
      <w:r w:rsidRPr="000879CC">
        <w:rPr>
          <w:rFonts w:ascii="Angsana New" w:hAnsi="Angsana New" w:cs="Angsana New"/>
          <w:cs/>
        </w:rPr>
        <w:t xml:space="preserve"> ซึ่งอาจทำให้บริษัทได้รับความเสี่ยงจากความผันผวนของเงินตราต่างประเทศ ในทางปฏิบัติบริษัทลดความเสี่ยงนี้โดยการ</w:t>
      </w:r>
      <w:r w:rsidRPr="000879CC">
        <w:rPr>
          <w:rFonts w:ascii="Angsana New" w:hAnsi="Angsana New" w:cs="Angsana New"/>
          <w:cs/>
          <w:lang w:val="en-US"/>
        </w:rPr>
        <w:t>ใช้สัญญาซื้อเงินตราต่างประเทศล่วงหน้า</w:t>
      </w:r>
      <w:r w:rsidR="004D64EB" w:rsidRPr="000879CC">
        <w:rPr>
          <w:rFonts w:ascii="Angsana New" w:hAnsi="Angsana New" w:cs="Angsana New"/>
          <w:cs/>
          <w:lang w:val="en-US"/>
        </w:rPr>
        <w:t>ในช่วงระยะเวลาและสถานการณ์ที่เหมาะสม</w:t>
      </w:r>
    </w:p>
    <w:p w14:paraId="1D875BC1" w14:textId="77777777" w:rsidR="0028001F" w:rsidRDefault="00280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6377AC58" w14:textId="77777777" w:rsidR="00442E39" w:rsidRDefault="00442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1A812A00" w14:textId="77777777" w:rsidR="00442E39" w:rsidRDefault="00442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53B9FAFC" w14:textId="77777777" w:rsidR="00442E39" w:rsidRDefault="00442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4D272F" w14:textId="77777777" w:rsidR="00442E39" w:rsidRDefault="00442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6CD7C25E" w14:textId="5ECDA8A3" w:rsidR="00E877AB" w:rsidRPr="000879CC" w:rsidRDefault="00E877AB" w:rsidP="00187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0879CC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ณ วันที่ </w:t>
      </w:r>
      <w:r w:rsidR="00777F8A" w:rsidRPr="00777F8A">
        <w:rPr>
          <w:rFonts w:ascii="Angsana New" w:hAnsi="Angsana New"/>
          <w:sz w:val="30"/>
          <w:szCs w:val="30"/>
        </w:rPr>
        <w:t>31</w:t>
      </w:r>
      <w:r w:rsidRPr="000879C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879CC">
        <w:rPr>
          <w:rFonts w:ascii="Angsana New" w:hAnsi="Angsana New"/>
          <w:sz w:val="30"/>
          <w:szCs w:val="30"/>
          <w:cs/>
        </w:rPr>
        <w:t>ธันวาคม</w:t>
      </w:r>
      <w:r w:rsidRPr="000879C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6</w:t>
      </w:r>
      <w:r w:rsidR="00F43555">
        <w:rPr>
          <w:rFonts w:ascii="Angsana New" w:hAnsi="Angsana New"/>
          <w:sz w:val="30"/>
          <w:szCs w:val="30"/>
        </w:rPr>
        <w:t>8</w:t>
      </w:r>
      <w:r w:rsidR="00933B93" w:rsidRPr="000879CC">
        <w:rPr>
          <w:rFonts w:ascii="Angsana New" w:hAnsi="Angsana New"/>
          <w:sz w:val="30"/>
          <w:szCs w:val="30"/>
        </w:rPr>
        <w:t xml:space="preserve"> </w:t>
      </w:r>
      <w:r w:rsidR="00933B93" w:rsidRPr="000879CC">
        <w:rPr>
          <w:rFonts w:ascii="Angsana New" w:hAnsi="Angsana New"/>
          <w:sz w:val="30"/>
          <w:szCs w:val="30"/>
          <w:cs/>
        </w:rPr>
        <w:t xml:space="preserve">และ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6</w:t>
      </w:r>
      <w:r w:rsidR="00F43555">
        <w:rPr>
          <w:rFonts w:ascii="Angsana New" w:hAnsi="Angsana New"/>
          <w:sz w:val="30"/>
          <w:szCs w:val="30"/>
        </w:rPr>
        <w:t>7</w:t>
      </w:r>
      <w:r w:rsidRPr="000879CC">
        <w:rPr>
          <w:rFonts w:ascii="Angsana New" w:hAnsi="Angsana New"/>
          <w:sz w:val="30"/>
          <w:szCs w:val="30"/>
          <w:cs/>
          <w:lang w:val="th-TH"/>
        </w:rPr>
        <w:t xml:space="preserve"> บริษัทมีสัญญาซื้อเงินตราต่างประเทศล่วงหน้าดังนี้</w:t>
      </w:r>
    </w:p>
    <w:p w14:paraId="2C488663" w14:textId="77777777" w:rsidR="00E877AB" w:rsidRPr="000879CC" w:rsidRDefault="00E877AB" w:rsidP="00E877AB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tbl>
      <w:tblPr>
        <w:tblW w:w="9286" w:type="dxa"/>
        <w:tblLook w:val="0000" w:firstRow="0" w:lastRow="0" w:firstColumn="0" w:lastColumn="0" w:noHBand="0" w:noVBand="0"/>
      </w:tblPr>
      <w:tblGrid>
        <w:gridCol w:w="3254"/>
        <w:gridCol w:w="1304"/>
        <w:gridCol w:w="270"/>
        <w:gridCol w:w="1306"/>
        <w:gridCol w:w="270"/>
        <w:gridCol w:w="1304"/>
        <w:gridCol w:w="270"/>
        <w:gridCol w:w="1308"/>
      </w:tblGrid>
      <w:tr w:rsidR="00EB0493" w:rsidRPr="00797AF2" w14:paraId="3C738652" w14:textId="77777777" w:rsidTr="00797AF2">
        <w:trPr>
          <w:cantSplit/>
        </w:trPr>
        <w:tc>
          <w:tcPr>
            <w:tcW w:w="3254" w:type="dxa"/>
          </w:tcPr>
          <w:p w14:paraId="75584FB7" w14:textId="77777777" w:rsidR="00EB0493" w:rsidRPr="000879CC" w:rsidRDefault="00EB0493" w:rsidP="00F04485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14:paraId="57F711D2" w14:textId="77777777" w:rsidR="00EB0493" w:rsidRPr="00797AF2" w:rsidRDefault="00B820A4" w:rsidP="00B820A4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797AF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 xml:space="preserve">หน่วย </w:t>
            </w:r>
            <w:r w:rsidRPr="00797AF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: </w:t>
            </w:r>
            <w:r w:rsidR="00EB0493" w:rsidRPr="00797AF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</w:t>
            </w:r>
          </w:p>
        </w:tc>
      </w:tr>
      <w:tr w:rsidR="00EB0493" w:rsidRPr="00797AF2" w14:paraId="156BF994" w14:textId="77777777" w:rsidTr="00797AF2">
        <w:trPr>
          <w:cantSplit/>
        </w:trPr>
        <w:tc>
          <w:tcPr>
            <w:tcW w:w="3254" w:type="dxa"/>
          </w:tcPr>
          <w:p w14:paraId="36F4DA3F" w14:textId="77777777" w:rsidR="00EB0493" w:rsidRPr="00797AF2" w:rsidRDefault="00EB0493" w:rsidP="00F04485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A657049" w14:textId="77777777" w:rsidR="00EB0493" w:rsidRPr="00797AF2" w:rsidRDefault="00EB0493" w:rsidP="00F04485">
            <w:pPr>
              <w:pStyle w:val="ASSETS"/>
              <w:spacing w:line="260" w:lineRule="atLeast"/>
              <w:ind w:left="-94" w:right="-108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797AF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509192B6" w14:textId="77777777" w:rsidR="00EB0493" w:rsidRPr="00797AF2" w:rsidRDefault="00EB0493" w:rsidP="00F04485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7BB6230F" w14:textId="77777777" w:rsidR="00EB0493" w:rsidRPr="00797AF2" w:rsidRDefault="00EB0493" w:rsidP="00F04485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797AF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จำนวนเงินบาทคงที่</w:t>
            </w:r>
          </w:p>
        </w:tc>
      </w:tr>
      <w:tr w:rsidR="00DB1C5B" w:rsidRPr="00797AF2" w14:paraId="7357E100" w14:textId="77777777" w:rsidTr="00797AF2">
        <w:tc>
          <w:tcPr>
            <w:tcW w:w="3254" w:type="dxa"/>
          </w:tcPr>
          <w:p w14:paraId="6A525172" w14:textId="77777777" w:rsidR="00DB1C5B" w:rsidRPr="00797AF2" w:rsidRDefault="00DB1C5B" w:rsidP="00DB1C5B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30B6278" w14:textId="3AF18BA1" w:rsidR="00DB1C5B" w:rsidRPr="00797AF2" w:rsidRDefault="00DB1C5B" w:rsidP="00DB1C5B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AF2">
              <w:rPr>
                <w:rFonts w:ascii="Angsana New" w:hAnsi="Angsana New"/>
                <w:sz w:val="30"/>
                <w:szCs w:val="30"/>
              </w:rPr>
              <w:t>2</w:t>
            </w:r>
            <w:r w:rsidR="00F93203" w:rsidRPr="00797AF2">
              <w:rPr>
                <w:rFonts w:ascii="Angsana New" w:hAnsi="Angsana New"/>
                <w:sz w:val="30"/>
                <w:szCs w:val="30"/>
              </w:rPr>
              <w:t>5</w:t>
            </w:r>
            <w:r w:rsidRPr="00797AF2">
              <w:rPr>
                <w:rFonts w:ascii="Angsana New" w:hAnsi="Angsana New"/>
                <w:sz w:val="30"/>
                <w:szCs w:val="30"/>
              </w:rPr>
              <w:t>6</w:t>
            </w:r>
            <w:r w:rsidR="00F43555" w:rsidRPr="00797A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CD908E" w14:textId="77777777" w:rsidR="00DB1C5B" w:rsidRPr="00797AF2" w:rsidRDefault="00DB1C5B" w:rsidP="00DB1C5B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672F4DE8" w14:textId="428238DD" w:rsidR="00DB1C5B" w:rsidRPr="00797AF2" w:rsidRDefault="00DB1C5B" w:rsidP="00DB1C5B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AF2">
              <w:rPr>
                <w:rFonts w:ascii="Angsana New" w:hAnsi="Angsana New"/>
                <w:sz w:val="30"/>
                <w:szCs w:val="30"/>
              </w:rPr>
              <w:t>2</w:t>
            </w:r>
            <w:r w:rsidR="00F93203" w:rsidRPr="00797AF2">
              <w:rPr>
                <w:rFonts w:ascii="Angsana New" w:hAnsi="Angsana New"/>
                <w:sz w:val="30"/>
                <w:szCs w:val="30"/>
              </w:rPr>
              <w:t>5</w:t>
            </w:r>
            <w:r w:rsidRPr="00797AF2">
              <w:rPr>
                <w:rFonts w:ascii="Angsana New" w:hAnsi="Angsana New"/>
                <w:sz w:val="30"/>
                <w:szCs w:val="30"/>
              </w:rPr>
              <w:t>6</w:t>
            </w:r>
            <w:r w:rsidR="00F43555" w:rsidRPr="00797AF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CCB193" w14:textId="77777777" w:rsidR="00DB1C5B" w:rsidRPr="00797AF2" w:rsidRDefault="00DB1C5B" w:rsidP="00DB1C5B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3C50447" w14:textId="71082ED9" w:rsidR="00DB1C5B" w:rsidRPr="00797AF2" w:rsidRDefault="00DB1C5B" w:rsidP="00DB1C5B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AF2">
              <w:rPr>
                <w:rFonts w:ascii="Angsana New" w:hAnsi="Angsana New"/>
                <w:sz w:val="30"/>
                <w:szCs w:val="30"/>
              </w:rPr>
              <w:t>2</w:t>
            </w:r>
            <w:r w:rsidR="00F93203" w:rsidRPr="00797AF2">
              <w:rPr>
                <w:rFonts w:ascii="Angsana New" w:hAnsi="Angsana New"/>
                <w:sz w:val="30"/>
                <w:szCs w:val="30"/>
              </w:rPr>
              <w:t>5</w:t>
            </w:r>
            <w:r w:rsidRPr="00797AF2">
              <w:rPr>
                <w:rFonts w:ascii="Angsana New" w:hAnsi="Angsana New"/>
                <w:sz w:val="30"/>
                <w:szCs w:val="30"/>
              </w:rPr>
              <w:t>6</w:t>
            </w:r>
            <w:r w:rsidR="00F43555" w:rsidRPr="00797AF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21A9E" w14:textId="77777777" w:rsidR="00DB1C5B" w:rsidRPr="00797AF2" w:rsidRDefault="00DB1C5B" w:rsidP="00DB1C5B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4B03FEEF" w14:textId="539009DE" w:rsidR="00DB1C5B" w:rsidRPr="00797AF2" w:rsidRDefault="00DB1C5B" w:rsidP="00DB1C5B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AF2">
              <w:rPr>
                <w:rFonts w:ascii="Angsana New" w:hAnsi="Angsana New"/>
                <w:sz w:val="30"/>
                <w:szCs w:val="30"/>
              </w:rPr>
              <w:t>2</w:t>
            </w:r>
            <w:r w:rsidR="00F93203" w:rsidRPr="00797AF2">
              <w:rPr>
                <w:rFonts w:ascii="Angsana New" w:hAnsi="Angsana New"/>
                <w:sz w:val="30"/>
                <w:szCs w:val="30"/>
              </w:rPr>
              <w:t>5</w:t>
            </w:r>
            <w:r w:rsidRPr="00797AF2">
              <w:rPr>
                <w:rFonts w:ascii="Angsana New" w:hAnsi="Angsana New"/>
                <w:sz w:val="30"/>
                <w:szCs w:val="30"/>
              </w:rPr>
              <w:t>6</w:t>
            </w:r>
            <w:r w:rsidR="00F43555" w:rsidRPr="00797AF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1C5B" w:rsidRPr="00797AF2" w14:paraId="73033C8F" w14:textId="77777777" w:rsidTr="00797AF2">
        <w:tc>
          <w:tcPr>
            <w:tcW w:w="3254" w:type="dxa"/>
          </w:tcPr>
          <w:p w14:paraId="0D5FB676" w14:textId="77777777" w:rsidR="00DB1C5B" w:rsidRPr="00797AF2" w:rsidRDefault="00DB1C5B" w:rsidP="0007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09"/>
              <w:rPr>
                <w:rFonts w:ascii="Angsana New" w:hAnsi="Angsana New"/>
                <w:sz w:val="30"/>
                <w:szCs w:val="30"/>
                <w:cs/>
              </w:rPr>
            </w:pPr>
            <w:r w:rsidRPr="00797AF2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04" w:type="dxa"/>
          </w:tcPr>
          <w:p w14:paraId="2BE79147" w14:textId="77777777" w:rsidR="00DB1C5B" w:rsidRPr="00797AF2" w:rsidRDefault="00DB1C5B" w:rsidP="00DB1C5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DBD2469" w14:textId="77777777" w:rsidR="00DB1C5B" w:rsidRPr="00797AF2" w:rsidRDefault="00DB1C5B" w:rsidP="00DB1C5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0C2AC543" w14:textId="77777777" w:rsidR="00DB1C5B" w:rsidRPr="00797AF2" w:rsidRDefault="00DB1C5B" w:rsidP="00DB1C5B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FDE4B38" w14:textId="77777777" w:rsidR="00DB1C5B" w:rsidRPr="00797AF2" w:rsidRDefault="00DB1C5B" w:rsidP="00DB1C5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DF87FCE" w14:textId="77777777" w:rsidR="00DB1C5B" w:rsidRPr="00797AF2" w:rsidRDefault="00DB1C5B" w:rsidP="00DB1C5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14BE138" w14:textId="77777777" w:rsidR="00DB1C5B" w:rsidRPr="00797AF2" w:rsidRDefault="00DB1C5B" w:rsidP="00DB1C5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070C0407" w14:textId="77777777" w:rsidR="00DB1C5B" w:rsidRPr="00797AF2" w:rsidRDefault="00DB1C5B" w:rsidP="00DB1C5B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7AF2" w:rsidRPr="000879CC" w14:paraId="1269C152" w14:textId="77777777" w:rsidTr="00797AF2">
        <w:tc>
          <w:tcPr>
            <w:tcW w:w="3254" w:type="dxa"/>
          </w:tcPr>
          <w:p w14:paraId="5E3726BE" w14:textId="77777777" w:rsidR="00797AF2" w:rsidRPr="00797AF2" w:rsidRDefault="00797AF2" w:rsidP="0079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09"/>
              <w:rPr>
                <w:rFonts w:ascii="Angsana New" w:hAnsi="Angsana New"/>
                <w:sz w:val="30"/>
                <w:szCs w:val="30"/>
                <w:cs/>
              </w:rPr>
            </w:pPr>
            <w:r w:rsidRPr="00797AF2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1304" w:type="dxa"/>
          </w:tcPr>
          <w:p w14:paraId="04D63D57" w14:textId="71A6EB17" w:rsidR="00797AF2" w:rsidRPr="00797AF2" w:rsidRDefault="00797AF2" w:rsidP="00797AF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797AF2">
              <w:rPr>
                <w:rFonts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29FBDED1" w14:textId="77777777" w:rsidR="00797AF2" w:rsidRPr="00797AF2" w:rsidRDefault="00797AF2" w:rsidP="00797AF2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14:paraId="3E9FB1D9" w14:textId="29A9E3D1" w:rsidR="00797AF2" w:rsidRPr="00797AF2" w:rsidRDefault="00797AF2" w:rsidP="00797AF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797AF2">
              <w:rPr>
                <w:rFonts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vAlign w:val="center"/>
          </w:tcPr>
          <w:p w14:paraId="0F7694F9" w14:textId="77777777" w:rsidR="00797AF2" w:rsidRPr="00797AF2" w:rsidRDefault="00797AF2" w:rsidP="00797AF2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33DBE57" w14:textId="1B6ECF7C" w:rsidR="00797AF2" w:rsidRPr="00797AF2" w:rsidRDefault="00797AF2" w:rsidP="00797AF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797AF2">
              <w:rPr>
                <w:rFonts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02BBFE0E" w14:textId="77777777" w:rsidR="00797AF2" w:rsidRPr="00797AF2" w:rsidRDefault="00797AF2" w:rsidP="00797AF2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14:paraId="010E0887" w14:textId="69AA3402" w:rsidR="00797AF2" w:rsidRPr="00783DE2" w:rsidRDefault="00797AF2" w:rsidP="00797AF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75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797AF2">
              <w:rPr>
                <w:rFonts w:hAnsi="Angsana New"/>
                <w:sz w:val="30"/>
                <w:szCs w:val="30"/>
                <w:lang w:val="en-US"/>
              </w:rPr>
              <w:t>1,399</w:t>
            </w:r>
          </w:p>
        </w:tc>
      </w:tr>
    </w:tbl>
    <w:p w14:paraId="7E2A1995" w14:textId="77777777" w:rsidR="006B04A9" w:rsidRDefault="006B04A9" w:rsidP="0029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0245C0D" w14:textId="21515C7A" w:rsidR="00DA1D66" w:rsidRDefault="00937F32" w:rsidP="0029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879CC">
        <w:rPr>
          <w:rFonts w:ascii="Angsana New" w:hAnsi="Angsana New"/>
          <w:sz w:val="30"/>
          <w:szCs w:val="30"/>
          <w:cs/>
        </w:rPr>
        <w:t xml:space="preserve">นอกจากนี้ มูลค่ายุติธรรมของสัญญาซื้อเงินตราต่างประเทศล่วงหน้า ณ วันที่ </w:t>
      </w:r>
      <w:r w:rsidR="00777F8A" w:rsidRPr="00777F8A">
        <w:rPr>
          <w:rFonts w:ascii="Angsana New" w:hAnsi="Angsana New"/>
          <w:sz w:val="30"/>
          <w:szCs w:val="30"/>
        </w:rPr>
        <w:t>31</w:t>
      </w:r>
      <w:r w:rsidRPr="000879CC">
        <w:rPr>
          <w:rFonts w:ascii="Angsana New" w:hAnsi="Angsana New"/>
          <w:sz w:val="30"/>
          <w:szCs w:val="30"/>
        </w:rPr>
        <w:t xml:space="preserve"> </w:t>
      </w:r>
      <w:r w:rsidRPr="000879CC">
        <w:rPr>
          <w:rFonts w:ascii="Angsana New" w:hAnsi="Angsana New"/>
          <w:sz w:val="30"/>
          <w:szCs w:val="30"/>
          <w:cs/>
        </w:rPr>
        <w:t xml:space="preserve">ธันวาคม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6</w:t>
      </w:r>
      <w:r w:rsidR="00F43555">
        <w:rPr>
          <w:rFonts w:ascii="Angsana New" w:hAnsi="Angsana New"/>
          <w:sz w:val="30"/>
          <w:szCs w:val="30"/>
        </w:rPr>
        <w:t>8</w:t>
      </w:r>
      <w:r w:rsidR="00933B93" w:rsidRPr="000879CC">
        <w:rPr>
          <w:rFonts w:ascii="Angsana New" w:hAnsi="Angsana New"/>
          <w:sz w:val="30"/>
          <w:szCs w:val="30"/>
        </w:rPr>
        <w:t xml:space="preserve"> </w:t>
      </w:r>
      <w:r w:rsidR="00933B93" w:rsidRPr="000879CC">
        <w:rPr>
          <w:rFonts w:ascii="Angsana New" w:hAnsi="Angsana New"/>
          <w:sz w:val="30"/>
          <w:szCs w:val="30"/>
          <w:cs/>
        </w:rPr>
        <w:t xml:space="preserve">และ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6</w:t>
      </w:r>
      <w:r w:rsidR="00F43555">
        <w:rPr>
          <w:rFonts w:ascii="Angsana New" w:hAnsi="Angsana New"/>
          <w:sz w:val="30"/>
          <w:szCs w:val="30"/>
        </w:rPr>
        <w:t>7</w:t>
      </w:r>
      <w:r w:rsidRPr="000879CC">
        <w:rPr>
          <w:rFonts w:ascii="Angsana New" w:hAnsi="Angsana New"/>
          <w:sz w:val="30"/>
          <w:szCs w:val="30"/>
        </w:rPr>
        <w:t xml:space="preserve"> </w:t>
      </w:r>
      <w:r w:rsidRPr="000879CC">
        <w:rPr>
          <w:rFonts w:ascii="Angsana New" w:hAnsi="Angsana New"/>
          <w:sz w:val="30"/>
          <w:szCs w:val="30"/>
          <w:cs/>
        </w:rPr>
        <w:t>มีดังนี้</w:t>
      </w:r>
    </w:p>
    <w:p w14:paraId="7DEC3290" w14:textId="77777777" w:rsidR="00453A2B" w:rsidRDefault="00453A2B" w:rsidP="0029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310" w:type="dxa"/>
        <w:tblLook w:val="0000" w:firstRow="0" w:lastRow="0" w:firstColumn="0" w:lastColumn="0" w:noHBand="0" w:noVBand="0"/>
      </w:tblPr>
      <w:tblGrid>
        <w:gridCol w:w="4752"/>
        <w:gridCol w:w="283"/>
        <w:gridCol w:w="1985"/>
        <w:gridCol w:w="283"/>
        <w:gridCol w:w="2007"/>
      </w:tblGrid>
      <w:tr w:rsidR="002E3375" w:rsidRPr="000879CC" w14:paraId="1D39F286" w14:textId="77777777" w:rsidTr="00797AF2">
        <w:trPr>
          <w:cantSplit/>
        </w:trPr>
        <w:tc>
          <w:tcPr>
            <w:tcW w:w="4752" w:type="dxa"/>
          </w:tcPr>
          <w:p w14:paraId="695CC854" w14:textId="77777777" w:rsidR="002E3375" w:rsidRPr="000879CC" w:rsidRDefault="002E3375" w:rsidP="003678A9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77E2ED6" w14:textId="77777777" w:rsidR="002E3375" w:rsidRPr="000879CC" w:rsidRDefault="002E3375" w:rsidP="003678A9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5" w:type="dxa"/>
            <w:gridSpan w:val="3"/>
            <w:tcBorders>
              <w:bottom w:val="single" w:sz="4" w:space="0" w:color="auto"/>
            </w:tcBorders>
          </w:tcPr>
          <w:p w14:paraId="2ED785EF" w14:textId="77777777" w:rsidR="002E3375" w:rsidRPr="000879CC" w:rsidRDefault="002E3375" w:rsidP="003678A9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2E3375" w:rsidRPr="000879CC" w14:paraId="32652901" w14:textId="77777777" w:rsidTr="00797AF2">
        <w:tc>
          <w:tcPr>
            <w:tcW w:w="4752" w:type="dxa"/>
          </w:tcPr>
          <w:p w14:paraId="5319CA35" w14:textId="77777777" w:rsidR="002E3375" w:rsidRPr="000879CC" w:rsidRDefault="002E3375" w:rsidP="003678A9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F6F30B1" w14:textId="77777777" w:rsidR="002E3375" w:rsidRPr="000879CC" w:rsidRDefault="002E3375" w:rsidP="003678A9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7ABBD30" w14:textId="6C2B5266" w:rsidR="002E3375" w:rsidRPr="000879CC" w:rsidRDefault="002E3375" w:rsidP="003678A9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F8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/>
                <w:sz w:val="30"/>
                <w:szCs w:val="30"/>
              </w:rPr>
              <w:t>6</w:t>
            </w:r>
            <w:r w:rsidR="00F4355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2858778" w14:textId="77777777" w:rsidR="002E3375" w:rsidRPr="000879CC" w:rsidRDefault="002E3375" w:rsidP="003678A9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14:paraId="37AAE6CD" w14:textId="3EBADCFB" w:rsidR="002E3375" w:rsidRPr="000879CC" w:rsidRDefault="002E3375" w:rsidP="003678A9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F8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/>
                <w:sz w:val="30"/>
                <w:szCs w:val="30"/>
              </w:rPr>
              <w:t>6</w:t>
            </w:r>
            <w:r w:rsidR="00F4355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97AF2" w:rsidRPr="000879CC" w14:paraId="1437922E" w14:textId="77777777" w:rsidTr="00797AF2">
        <w:tc>
          <w:tcPr>
            <w:tcW w:w="4752" w:type="dxa"/>
          </w:tcPr>
          <w:p w14:paraId="6DE2DFBB" w14:textId="77777777" w:rsidR="00797AF2" w:rsidRPr="000879CC" w:rsidRDefault="00797AF2" w:rsidP="0079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09"/>
              <w:rPr>
                <w:rFonts w:ascii="Angsana New" w:hAnsi="Angsana New"/>
                <w:sz w:val="30"/>
                <w:szCs w:val="30"/>
                <w:cs/>
              </w:rPr>
            </w:pPr>
            <w:r w:rsidRPr="000879CC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283" w:type="dxa"/>
          </w:tcPr>
          <w:p w14:paraId="33ADF701" w14:textId="77777777" w:rsidR="00797AF2" w:rsidRPr="000879CC" w:rsidRDefault="00797AF2" w:rsidP="00797AF2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3E9B4C2" w14:textId="39B23C8D" w:rsidR="00797AF2" w:rsidRPr="00891D0B" w:rsidRDefault="00797AF2" w:rsidP="00797AF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-34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center"/>
          </w:tcPr>
          <w:p w14:paraId="27C856B0" w14:textId="77777777" w:rsidR="00797AF2" w:rsidRPr="000879CC" w:rsidRDefault="00797AF2" w:rsidP="00797AF2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7" w:type="dxa"/>
          </w:tcPr>
          <w:p w14:paraId="4BB25A1B" w14:textId="7EDA759F" w:rsidR="00797AF2" w:rsidRPr="00F43555" w:rsidRDefault="00797AF2" w:rsidP="00797AF2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777F8A">
              <w:rPr>
                <w:rFonts w:hAnsi="Angsana New"/>
                <w:sz w:val="30"/>
                <w:szCs w:val="30"/>
                <w:lang w:val="en-US"/>
              </w:rPr>
              <w:t>1</w:t>
            </w:r>
            <w:r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777F8A">
              <w:rPr>
                <w:rFonts w:hAnsi="Angsana New"/>
                <w:sz w:val="30"/>
                <w:szCs w:val="30"/>
                <w:lang w:val="en-US"/>
              </w:rPr>
              <w:t>3</w:t>
            </w:r>
            <w:r>
              <w:rPr>
                <w:rFonts w:hAnsi="Angsana New"/>
                <w:sz w:val="30"/>
                <w:szCs w:val="30"/>
                <w:lang w:val="en-US"/>
              </w:rPr>
              <w:t>99</w:t>
            </w:r>
          </w:p>
        </w:tc>
      </w:tr>
    </w:tbl>
    <w:p w14:paraId="32EFB66B" w14:textId="77777777" w:rsidR="001875B9" w:rsidRPr="000879CC" w:rsidRDefault="001875B9" w:rsidP="00F60F00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135FA31" w14:textId="25C26D44" w:rsidR="00052F48" w:rsidRDefault="00E877AB" w:rsidP="002E3375">
      <w:pPr>
        <w:pStyle w:val="Caption"/>
        <w:jc w:val="thaiDistribute"/>
        <w:rPr>
          <w:rFonts w:ascii="Angsana New" w:hAnsi="Angsana New"/>
        </w:rPr>
      </w:pPr>
      <w:r w:rsidRPr="000879CC">
        <w:rPr>
          <w:rFonts w:ascii="Angsana New" w:hAnsi="Angsana New"/>
          <w:b w:val="0"/>
          <w:bCs w:val="0"/>
          <w:sz w:val="30"/>
          <w:szCs w:val="30"/>
          <w:cs/>
        </w:rPr>
        <w:t xml:space="preserve">ณ วันที่ </w:t>
      </w:r>
      <w:r w:rsidR="00777F8A" w:rsidRPr="00777F8A">
        <w:rPr>
          <w:rFonts w:ascii="Angsana New" w:hAnsi="Angsana New"/>
          <w:b w:val="0"/>
          <w:bCs w:val="0"/>
          <w:sz w:val="30"/>
          <w:szCs w:val="30"/>
        </w:rPr>
        <w:t>31</w:t>
      </w:r>
      <w:r w:rsidRPr="000879CC">
        <w:rPr>
          <w:rFonts w:ascii="Angsana New" w:hAnsi="Angsana New"/>
          <w:b w:val="0"/>
          <w:bCs w:val="0"/>
          <w:sz w:val="30"/>
          <w:szCs w:val="30"/>
          <w:cs/>
        </w:rPr>
        <w:t xml:space="preserve"> ธันวาคม </w:t>
      </w:r>
      <w:r w:rsidR="00777F8A" w:rsidRPr="00777F8A">
        <w:rPr>
          <w:rFonts w:ascii="Angsana New" w:hAnsi="Angsana New"/>
          <w:b w:val="0"/>
          <w:bCs w:val="0"/>
          <w:sz w:val="30"/>
          <w:szCs w:val="30"/>
        </w:rPr>
        <w:t>2</w:t>
      </w:r>
      <w:r w:rsidR="00F93203">
        <w:rPr>
          <w:rFonts w:ascii="Angsana New" w:hAnsi="Angsana New"/>
          <w:b w:val="0"/>
          <w:bCs w:val="0"/>
          <w:sz w:val="30"/>
          <w:szCs w:val="30"/>
        </w:rPr>
        <w:t>5</w:t>
      </w:r>
      <w:r w:rsidR="00777F8A" w:rsidRPr="00777F8A">
        <w:rPr>
          <w:rFonts w:ascii="Angsana New" w:hAnsi="Angsana New"/>
          <w:b w:val="0"/>
          <w:bCs w:val="0"/>
          <w:sz w:val="30"/>
          <w:szCs w:val="30"/>
        </w:rPr>
        <w:t>6</w:t>
      </w:r>
      <w:r w:rsidR="00F43555">
        <w:rPr>
          <w:rFonts w:ascii="Angsana New" w:hAnsi="Angsana New"/>
          <w:b w:val="0"/>
          <w:bCs w:val="0"/>
          <w:sz w:val="30"/>
          <w:szCs w:val="30"/>
        </w:rPr>
        <w:t>8</w:t>
      </w:r>
      <w:r w:rsidR="00933B93" w:rsidRPr="000879C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33B93" w:rsidRPr="000879CC">
        <w:rPr>
          <w:rFonts w:ascii="Angsana New" w:hAnsi="Angsana New"/>
          <w:b w:val="0"/>
          <w:bCs w:val="0"/>
          <w:sz w:val="30"/>
          <w:szCs w:val="30"/>
          <w:cs/>
        </w:rPr>
        <w:t xml:space="preserve">และ </w:t>
      </w:r>
      <w:r w:rsidR="00777F8A" w:rsidRPr="00777F8A">
        <w:rPr>
          <w:rFonts w:ascii="Angsana New" w:hAnsi="Angsana New"/>
          <w:b w:val="0"/>
          <w:bCs w:val="0"/>
          <w:sz w:val="30"/>
          <w:szCs w:val="30"/>
        </w:rPr>
        <w:t>2</w:t>
      </w:r>
      <w:r w:rsidR="00F93203">
        <w:rPr>
          <w:rFonts w:ascii="Angsana New" w:hAnsi="Angsana New"/>
          <w:b w:val="0"/>
          <w:bCs w:val="0"/>
          <w:sz w:val="30"/>
          <w:szCs w:val="30"/>
        </w:rPr>
        <w:t>5</w:t>
      </w:r>
      <w:r w:rsidR="00777F8A" w:rsidRPr="00777F8A">
        <w:rPr>
          <w:rFonts w:ascii="Angsana New" w:hAnsi="Angsana New"/>
          <w:b w:val="0"/>
          <w:bCs w:val="0"/>
          <w:sz w:val="30"/>
          <w:szCs w:val="30"/>
        </w:rPr>
        <w:t>6</w:t>
      </w:r>
      <w:r w:rsidR="00F43555">
        <w:rPr>
          <w:rFonts w:ascii="Angsana New" w:hAnsi="Angsana New"/>
          <w:b w:val="0"/>
          <w:bCs w:val="0"/>
          <w:sz w:val="30"/>
          <w:szCs w:val="30"/>
        </w:rPr>
        <w:t>7</w:t>
      </w:r>
      <w:r w:rsidRPr="000879CC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E24685" w:rsidRPr="000879CC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0879CC">
        <w:rPr>
          <w:rFonts w:ascii="Angsana New" w:hAnsi="Angsana New"/>
          <w:b w:val="0"/>
          <w:bCs w:val="0"/>
          <w:sz w:val="30"/>
          <w:szCs w:val="30"/>
          <w:cs/>
        </w:rPr>
        <w:t>มี</w:t>
      </w:r>
      <w:r w:rsidR="007058B5" w:rsidRPr="000879CC">
        <w:rPr>
          <w:rFonts w:ascii="Angsana New" w:hAnsi="Angsana New"/>
          <w:b w:val="0"/>
          <w:bCs w:val="0"/>
          <w:sz w:val="30"/>
          <w:szCs w:val="30"/>
          <w:cs/>
        </w:rPr>
        <w:t>สินทรัพย์และ</w:t>
      </w:r>
      <w:r w:rsidRPr="000879CC">
        <w:rPr>
          <w:rFonts w:ascii="Angsana New" w:hAnsi="Angsana New"/>
          <w:b w:val="0"/>
          <w:bCs w:val="0"/>
          <w:sz w:val="30"/>
          <w:szCs w:val="30"/>
          <w:cs/>
        </w:rPr>
        <w:t>หนี้สินที่เป็นเงินตราต่างประเทศที่สำคัญซึ่งไม่ได้มีการป้องกันความเสี่ยงจากอัตราแลกเปลี่ยนดังนี้</w:t>
      </w:r>
    </w:p>
    <w:p w14:paraId="7ECC0309" w14:textId="77777777" w:rsidR="002E3375" w:rsidRDefault="002E3375" w:rsidP="002E3375"/>
    <w:tbl>
      <w:tblPr>
        <w:tblW w:w="9310" w:type="dxa"/>
        <w:tblLook w:val="0000" w:firstRow="0" w:lastRow="0" w:firstColumn="0" w:lastColumn="0" w:noHBand="0" w:noVBand="0"/>
      </w:tblPr>
      <w:tblGrid>
        <w:gridCol w:w="4752"/>
        <w:gridCol w:w="283"/>
        <w:gridCol w:w="1985"/>
        <w:gridCol w:w="283"/>
        <w:gridCol w:w="2007"/>
      </w:tblGrid>
      <w:tr w:rsidR="002E3375" w:rsidRPr="000879CC" w14:paraId="08633C5E" w14:textId="77777777" w:rsidTr="00077B47">
        <w:trPr>
          <w:cantSplit/>
        </w:trPr>
        <w:tc>
          <w:tcPr>
            <w:tcW w:w="4752" w:type="dxa"/>
          </w:tcPr>
          <w:p w14:paraId="739D7D48" w14:textId="77777777" w:rsidR="002E3375" w:rsidRPr="000879CC" w:rsidRDefault="002E3375" w:rsidP="00D62FF7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DC2DA9" w14:textId="77777777" w:rsidR="002E3375" w:rsidRPr="000879CC" w:rsidRDefault="002E3375" w:rsidP="00D62FF7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5" w:type="dxa"/>
            <w:gridSpan w:val="3"/>
            <w:tcBorders>
              <w:bottom w:val="single" w:sz="4" w:space="0" w:color="auto"/>
            </w:tcBorders>
          </w:tcPr>
          <w:p w14:paraId="48D0ABFF" w14:textId="77777777" w:rsidR="002E3375" w:rsidRPr="000879CC" w:rsidRDefault="003E43CE" w:rsidP="00D62FF7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หน่วย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 : 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</w:t>
            </w:r>
          </w:p>
        </w:tc>
      </w:tr>
      <w:tr w:rsidR="002E3375" w:rsidRPr="000879CC" w14:paraId="71B8DAC4" w14:textId="77777777" w:rsidTr="00077B47">
        <w:trPr>
          <w:cantSplit/>
        </w:trPr>
        <w:tc>
          <w:tcPr>
            <w:tcW w:w="4752" w:type="dxa"/>
          </w:tcPr>
          <w:p w14:paraId="620F96BF" w14:textId="77777777" w:rsidR="002E3375" w:rsidRPr="000879CC" w:rsidRDefault="002E3375" w:rsidP="00D62FF7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170ADC" w14:textId="77777777" w:rsidR="002E3375" w:rsidRPr="000879CC" w:rsidRDefault="002E3375" w:rsidP="00D62FF7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5" w:type="dxa"/>
            <w:gridSpan w:val="3"/>
            <w:tcBorders>
              <w:bottom w:val="single" w:sz="4" w:space="0" w:color="auto"/>
            </w:tcBorders>
          </w:tcPr>
          <w:p w14:paraId="0E085BDD" w14:textId="77777777" w:rsidR="002E3375" w:rsidRPr="000879CC" w:rsidRDefault="002E3375" w:rsidP="00D62FF7">
            <w:pPr>
              <w:pStyle w:val="ASSETS"/>
              <w:spacing w:line="260" w:lineRule="atLeast"/>
              <w:ind w:left="-86" w:right="-8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79CC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หนี้สินที่เป็นเงินตราต่างประเทศ</w:t>
            </w:r>
          </w:p>
        </w:tc>
      </w:tr>
      <w:tr w:rsidR="002E3375" w:rsidRPr="000879CC" w14:paraId="66DBC928" w14:textId="77777777" w:rsidTr="00077B47">
        <w:trPr>
          <w:cantSplit/>
        </w:trPr>
        <w:tc>
          <w:tcPr>
            <w:tcW w:w="4752" w:type="dxa"/>
          </w:tcPr>
          <w:p w14:paraId="5BAD74DB" w14:textId="77777777" w:rsidR="002E3375" w:rsidRPr="000879CC" w:rsidRDefault="002E3375" w:rsidP="00D62FF7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68E5E1" w14:textId="77777777" w:rsidR="002E3375" w:rsidRPr="000879CC" w:rsidRDefault="002E3375" w:rsidP="00D62FF7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5" w:type="dxa"/>
            <w:gridSpan w:val="3"/>
            <w:tcBorders>
              <w:bottom w:val="single" w:sz="4" w:space="0" w:color="auto"/>
            </w:tcBorders>
          </w:tcPr>
          <w:p w14:paraId="5B47A6ED" w14:textId="77777777" w:rsidR="002E3375" w:rsidRPr="000879CC" w:rsidRDefault="002E3375" w:rsidP="00D62FF7">
            <w:pPr>
              <w:pStyle w:val="ASSETS"/>
              <w:spacing w:line="260" w:lineRule="atLeast"/>
              <w:ind w:left="-86" w:right="-8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79C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งบการเงินรวม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และ</w:t>
            </w:r>
            <w:r w:rsidRPr="000879C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</w:rPr>
              <w:t>งบการเงินเฉพาะกิจการ</w:t>
            </w:r>
          </w:p>
        </w:tc>
      </w:tr>
      <w:tr w:rsidR="00F43555" w:rsidRPr="000879CC" w14:paraId="48496ECB" w14:textId="77777777" w:rsidTr="00077B47">
        <w:tc>
          <w:tcPr>
            <w:tcW w:w="4752" w:type="dxa"/>
          </w:tcPr>
          <w:p w14:paraId="18C0F56D" w14:textId="77777777" w:rsidR="00F43555" w:rsidRPr="000879CC" w:rsidRDefault="00F43555" w:rsidP="00F43555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D940DAC" w14:textId="77777777" w:rsidR="00F43555" w:rsidRPr="000879CC" w:rsidRDefault="00F43555" w:rsidP="00F4355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3DD465D" w14:textId="0EAD66AE" w:rsidR="00F43555" w:rsidRPr="000879CC" w:rsidRDefault="00F43555" w:rsidP="00F4355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F8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AE1578C" w14:textId="77777777" w:rsidR="00F43555" w:rsidRPr="000879CC" w:rsidRDefault="00F43555" w:rsidP="00F4355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14:paraId="01E84FC8" w14:textId="30B63A88" w:rsidR="00F43555" w:rsidRPr="000879CC" w:rsidRDefault="00F43555" w:rsidP="00F4355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7F8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77F8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44ACB" w:rsidRPr="00783DE2" w14:paraId="4E686B71" w14:textId="77777777" w:rsidTr="00077B47">
        <w:tc>
          <w:tcPr>
            <w:tcW w:w="4752" w:type="dxa"/>
          </w:tcPr>
          <w:p w14:paraId="231A5A0A" w14:textId="150DECA5" w:rsidR="00644ACB" w:rsidRPr="000879CC" w:rsidRDefault="00644ACB" w:rsidP="0007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09"/>
              <w:rPr>
                <w:rFonts w:ascii="Angsana New" w:hAnsi="Angsana New"/>
                <w:sz w:val="30"/>
                <w:szCs w:val="30"/>
                <w:cs/>
              </w:rPr>
            </w:pPr>
            <w:r w:rsidRPr="000879C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879CC">
              <w:rPr>
                <w:rFonts w:ascii="Angsana New" w:hAnsi="Angsana New"/>
                <w:sz w:val="30"/>
                <w:szCs w:val="30"/>
                <w:cs/>
              </w:rPr>
              <w:t>โครนาสวีเดน</w:t>
            </w:r>
          </w:p>
        </w:tc>
        <w:tc>
          <w:tcPr>
            <w:tcW w:w="283" w:type="dxa"/>
          </w:tcPr>
          <w:p w14:paraId="44FD05C7" w14:textId="77777777" w:rsidR="00644ACB" w:rsidRPr="000879CC" w:rsidRDefault="00644ACB" w:rsidP="00F43555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9D37C75" w14:textId="28951313" w:rsidR="00644ACB" w:rsidRPr="00891D0B" w:rsidRDefault="00770302" w:rsidP="00F43555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1,017</w:t>
            </w:r>
          </w:p>
        </w:tc>
        <w:tc>
          <w:tcPr>
            <w:tcW w:w="283" w:type="dxa"/>
            <w:vAlign w:val="center"/>
          </w:tcPr>
          <w:p w14:paraId="015A7431" w14:textId="77777777" w:rsidR="00644ACB" w:rsidRPr="000879CC" w:rsidRDefault="00644ACB" w:rsidP="00F43555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7" w:type="dxa"/>
          </w:tcPr>
          <w:p w14:paraId="06282D8F" w14:textId="4B411579" w:rsidR="00644ACB" w:rsidRPr="002E3375" w:rsidRDefault="00770302" w:rsidP="00F43555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658</w:t>
            </w:r>
          </w:p>
        </w:tc>
      </w:tr>
      <w:tr w:rsidR="00770302" w:rsidRPr="002E3375" w14:paraId="1DBE855C" w14:textId="77777777" w:rsidTr="0021129B">
        <w:tc>
          <w:tcPr>
            <w:tcW w:w="4752" w:type="dxa"/>
          </w:tcPr>
          <w:p w14:paraId="06F250E7" w14:textId="77777777" w:rsidR="00770302" w:rsidRPr="000879CC" w:rsidRDefault="00770302" w:rsidP="0021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09"/>
              <w:rPr>
                <w:rFonts w:ascii="Angsana New" w:hAnsi="Angsana New"/>
                <w:sz w:val="30"/>
                <w:szCs w:val="30"/>
                <w:cs/>
              </w:rPr>
            </w:pPr>
            <w:r w:rsidRPr="000879CC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283" w:type="dxa"/>
          </w:tcPr>
          <w:p w14:paraId="1916606C" w14:textId="77777777" w:rsidR="00770302" w:rsidRPr="000879CC" w:rsidRDefault="00770302" w:rsidP="0021129B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A7DD30C" w14:textId="77777777" w:rsidR="00770302" w:rsidRPr="002E3375" w:rsidRDefault="00770302" w:rsidP="0021129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793</w:t>
            </w:r>
          </w:p>
        </w:tc>
        <w:tc>
          <w:tcPr>
            <w:tcW w:w="283" w:type="dxa"/>
            <w:vAlign w:val="center"/>
          </w:tcPr>
          <w:p w14:paraId="18163599" w14:textId="77777777" w:rsidR="00770302" w:rsidRPr="000879CC" w:rsidRDefault="00770302" w:rsidP="0021129B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</w:tcPr>
          <w:p w14:paraId="2712F7F0" w14:textId="77777777" w:rsidR="00770302" w:rsidRPr="002E3375" w:rsidRDefault="00770302" w:rsidP="0021129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1,413</w:t>
            </w:r>
          </w:p>
        </w:tc>
      </w:tr>
      <w:tr w:rsidR="00644ACB" w:rsidRPr="00783DE2" w14:paraId="0CC76B43" w14:textId="77777777" w:rsidTr="00D16099">
        <w:tc>
          <w:tcPr>
            <w:tcW w:w="4752" w:type="dxa"/>
          </w:tcPr>
          <w:p w14:paraId="16EE9EA2" w14:textId="16639562" w:rsidR="00644ACB" w:rsidRPr="000879CC" w:rsidRDefault="00644ACB" w:rsidP="0007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09"/>
              <w:rPr>
                <w:rFonts w:ascii="Angsana New" w:hAnsi="Angsana New"/>
                <w:sz w:val="30"/>
                <w:szCs w:val="30"/>
                <w:cs/>
              </w:rPr>
            </w:pPr>
            <w:r w:rsidRPr="000879C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หยวน</w:t>
            </w:r>
          </w:p>
        </w:tc>
        <w:tc>
          <w:tcPr>
            <w:tcW w:w="283" w:type="dxa"/>
          </w:tcPr>
          <w:p w14:paraId="5B487980" w14:textId="77777777" w:rsidR="00644ACB" w:rsidRPr="000879CC" w:rsidRDefault="00644ACB" w:rsidP="00F43555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66A1CBD" w14:textId="7F4A6D16" w:rsidR="00644ACB" w:rsidRPr="00891D0B" w:rsidRDefault="00770302" w:rsidP="00F43555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83" w:type="dxa"/>
          </w:tcPr>
          <w:p w14:paraId="2FDD2E17" w14:textId="77777777" w:rsidR="00644ACB" w:rsidRPr="000879CC" w:rsidRDefault="00644ACB" w:rsidP="00F43555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33E015F" w14:textId="65CA6937" w:rsidR="00644ACB" w:rsidRPr="002E3375" w:rsidRDefault="00770302" w:rsidP="00F43555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744</w:t>
            </w:r>
          </w:p>
        </w:tc>
      </w:tr>
      <w:tr w:rsidR="00770302" w14:paraId="2196CC5C" w14:textId="77777777" w:rsidTr="0021129B">
        <w:tc>
          <w:tcPr>
            <w:tcW w:w="4752" w:type="dxa"/>
          </w:tcPr>
          <w:p w14:paraId="7BB0A4B8" w14:textId="77777777" w:rsidR="00770302" w:rsidRPr="000879CC" w:rsidRDefault="00770302" w:rsidP="0021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09"/>
              <w:rPr>
                <w:rFonts w:ascii="Angsana New" w:hAnsi="Angsana New"/>
                <w:sz w:val="30"/>
                <w:szCs w:val="30"/>
                <w:cs/>
              </w:rPr>
            </w:pPr>
            <w:r w:rsidRPr="000879CC">
              <w:rPr>
                <w:rFonts w:ascii="Angsana New" w:hAnsi="Angsana New"/>
                <w:sz w:val="30"/>
                <w:szCs w:val="30"/>
                <w:cs/>
              </w:rPr>
              <w:t>- ยูโร</w:t>
            </w:r>
          </w:p>
        </w:tc>
        <w:tc>
          <w:tcPr>
            <w:tcW w:w="283" w:type="dxa"/>
          </w:tcPr>
          <w:p w14:paraId="42AC0F38" w14:textId="77777777" w:rsidR="00770302" w:rsidRPr="000879CC" w:rsidRDefault="00770302" w:rsidP="0021129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DD0B23B" w14:textId="77777777" w:rsidR="00770302" w:rsidRDefault="00770302" w:rsidP="0021129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83" w:type="dxa"/>
            <w:vAlign w:val="center"/>
          </w:tcPr>
          <w:p w14:paraId="2A5267F0" w14:textId="77777777" w:rsidR="00770302" w:rsidRPr="000879CC" w:rsidRDefault="00770302" w:rsidP="0021129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7" w:type="dxa"/>
          </w:tcPr>
          <w:p w14:paraId="366A283F" w14:textId="77777777" w:rsidR="00770302" w:rsidRDefault="00770302" w:rsidP="0021129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19</w:t>
            </w:r>
          </w:p>
        </w:tc>
      </w:tr>
      <w:tr w:rsidR="00644ACB" w:rsidRPr="00783DE2" w14:paraId="68490C72" w14:textId="77777777" w:rsidTr="00D16099">
        <w:tc>
          <w:tcPr>
            <w:tcW w:w="4752" w:type="dxa"/>
          </w:tcPr>
          <w:p w14:paraId="22FCEE30" w14:textId="0CA34888" w:rsidR="00644ACB" w:rsidRPr="000879CC" w:rsidRDefault="00644ACB" w:rsidP="00644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09"/>
              <w:rPr>
                <w:rFonts w:ascii="Angsana New" w:hAnsi="Angsana New"/>
                <w:sz w:val="30"/>
                <w:szCs w:val="30"/>
                <w:cs/>
              </w:rPr>
            </w:pPr>
            <w:r w:rsidRPr="000879C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ดอลลาร์ออสเตรเลีย</w:t>
            </w:r>
          </w:p>
        </w:tc>
        <w:tc>
          <w:tcPr>
            <w:tcW w:w="283" w:type="dxa"/>
          </w:tcPr>
          <w:p w14:paraId="5C4A72D0" w14:textId="77777777" w:rsidR="00644ACB" w:rsidRPr="000879CC" w:rsidRDefault="00644ACB" w:rsidP="00644AC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2F238B6D" w14:textId="52E7FD90" w:rsidR="00644ACB" w:rsidRDefault="00770302" w:rsidP="00644AC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83" w:type="dxa"/>
            <w:vAlign w:val="center"/>
          </w:tcPr>
          <w:p w14:paraId="01A8A3BA" w14:textId="77777777" w:rsidR="00644ACB" w:rsidRPr="000879CC" w:rsidRDefault="00644ACB" w:rsidP="00644ACB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7" w:type="dxa"/>
          </w:tcPr>
          <w:p w14:paraId="3D9DC2DA" w14:textId="5BDC57F9" w:rsidR="00644ACB" w:rsidRDefault="00770302" w:rsidP="00644ACB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55</w:t>
            </w:r>
          </w:p>
        </w:tc>
      </w:tr>
    </w:tbl>
    <w:p w14:paraId="518D0BCB" w14:textId="77777777" w:rsidR="002E3375" w:rsidRDefault="002E3375" w:rsidP="00187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731DC2" w14:textId="77777777" w:rsidR="005D2D52" w:rsidRDefault="005D2D52" w:rsidP="00187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72A2A1" w14:textId="77777777" w:rsidR="005D2D52" w:rsidRDefault="005D2D52" w:rsidP="00187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49E6AF" w14:textId="77777777" w:rsidR="005D2D52" w:rsidRDefault="005D2D52" w:rsidP="00187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B10D053" w14:textId="77777777" w:rsidR="005938DE" w:rsidRDefault="005938DE" w:rsidP="00187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B0A4436" w14:textId="77777777" w:rsidR="00E877AB" w:rsidRPr="000879CC" w:rsidRDefault="00E877AB" w:rsidP="00187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879C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ความเสี่ยงจากอัตราดอกเบี้ย</w:t>
      </w:r>
    </w:p>
    <w:p w14:paraId="43E7A0D0" w14:textId="77777777" w:rsidR="00CF345C" w:rsidRPr="000879CC" w:rsidRDefault="00CF345C" w:rsidP="00E877AB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28111332" w14:textId="6B3EEC0F" w:rsidR="00E62AA6" w:rsidRPr="000879CC" w:rsidRDefault="00E877AB" w:rsidP="00E877AB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0879CC">
        <w:rPr>
          <w:rFonts w:ascii="Angsana New" w:hAnsi="Angsana New" w:cs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 w:rsidR="00E24685" w:rsidRPr="000879CC">
        <w:rPr>
          <w:rFonts w:ascii="Angsana New" w:hAnsi="Angsana New" w:cs="Angsana New"/>
          <w:cs/>
        </w:rPr>
        <w:t>กลุ่มบริษัท</w:t>
      </w:r>
      <w:r w:rsidRPr="000879CC">
        <w:rPr>
          <w:rFonts w:ascii="Angsana New" w:hAnsi="Angsana New" w:cs="Angsana New"/>
          <w:cs/>
        </w:rPr>
        <w:t xml:space="preserve"> ฝ่ายบริหารของ</w:t>
      </w:r>
      <w:r w:rsidR="00E24685" w:rsidRPr="000879CC">
        <w:rPr>
          <w:rFonts w:ascii="Angsana New" w:hAnsi="Angsana New" w:cs="Angsana New"/>
          <w:cs/>
        </w:rPr>
        <w:t>กลุ่มบริษัท</w:t>
      </w:r>
      <w:r w:rsidRPr="000879CC">
        <w:rPr>
          <w:rFonts w:ascii="Angsana New" w:hAnsi="Angsana New" w:cs="Angsana New"/>
          <w:cs/>
        </w:rPr>
        <w:t>เชื่อว่าไม่มีความเสี่ยงจากอัตราดอกเบี้ยที่เป็นสาระสำคัญเนื่องจาก</w:t>
      </w:r>
      <w:r w:rsidR="005B575E" w:rsidRPr="000879CC">
        <w:rPr>
          <w:rFonts w:ascii="Angsana New" w:hAnsi="Angsana New" w:cs="Angsana New"/>
          <w:cs/>
        </w:rPr>
        <w:t xml:space="preserve">เงินฝากธนาคาร </w:t>
      </w:r>
      <w:r w:rsidR="00947B80">
        <w:rPr>
          <w:rFonts w:ascii="Angsana New" w:hAnsi="Angsana New" w:cs="Angsana New"/>
          <w:cs/>
          <w:lang w:val="en-US"/>
        </w:rPr>
        <w:t xml:space="preserve">เงินให้กู้ยืมระยะสั้น </w:t>
      </w:r>
      <w:r w:rsidRPr="000879CC">
        <w:rPr>
          <w:rFonts w:ascii="Angsana New" w:hAnsi="Angsana New" w:cs="Angsana New"/>
          <w:cs/>
        </w:rPr>
        <w:t>เงินกู้ยืมระยะสั้นและระยะยาว</w:t>
      </w:r>
      <w:r w:rsidR="00520761" w:rsidRPr="000879CC">
        <w:rPr>
          <w:rFonts w:ascii="Angsana New" w:hAnsi="Angsana New" w:cs="Angsana New"/>
          <w:cs/>
        </w:rPr>
        <w:t xml:space="preserve"> </w:t>
      </w:r>
      <w:r w:rsidR="00E24685" w:rsidRPr="000879CC">
        <w:rPr>
          <w:rFonts w:ascii="Angsana New" w:hAnsi="Angsana New" w:cs="Angsana New"/>
          <w:cs/>
        </w:rPr>
        <w:t>และหนี้สินตาม</w:t>
      </w:r>
      <w:r w:rsidR="005B575E" w:rsidRPr="000879CC">
        <w:rPr>
          <w:rFonts w:ascii="Angsana New" w:hAnsi="Angsana New" w:cs="Angsana New"/>
          <w:cs/>
        </w:rPr>
        <w:t>สัญญาเช่า</w:t>
      </w:r>
      <w:r w:rsidRPr="000879CC">
        <w:rPr>
          <w:rFonts w:ascii="Angsana New" w:hAnsi="Angsana New" w:cs="Angsana New"/>
          <w:cs/>
        </w:rPr>
        <w:t>มีอัตราดอกเบี้ยลอยตัว</w:t>
      </w:r>
      <w:r w:rsidR="005B575E" w:rsidRPr="000879CC">
        <w:rPr>
          <w:rFonts w:ascii="Angsana New" w:hAnsi="Angsana New" w:cs="Angsana New"/>
          <w:cs/>
        </w:rPr>
        <w:t>หรือคงที่ซึ่งใกล้เคียงกันกับ</w:t>
      </w:r>
      <w:r w:rsidRPr="000879CC">
        <w:rPr>
          <w:rFonts w:ascii="Angsana New" w:hAnsi="Angsana New" w:cs="Angsana New"/>
          <w:cs/>
        </w:rPr>
        <w:t>อัตราดอกเบี้ยในท้องตลาด</w:t>
      </w:r>
    </w:p>
    <w:p w14:paraId="321A3184" w14:textId="77777777" w:rsidR="00DA1D66" w:rsidRPr="000879CC" w:rsidRDefault="00DA1D66" w:rsidP="00E877AB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1EA7251" w14:textId="77777777" w:rsidR="00E877AB" w:rsidRPr="000879CC" w:rsidRDefault="00E877AB" w:rsidP="00E8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879CC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A304D58" w14:textId="77777777" w:rsidR="00E877AB" w:rsidRPr="000879CC" w:rsidRDefault="00E877AB" w:rsidP="00E877AB">
      <w:pPr>
        <w:pStyle w:val="NoSpacing"/>
        <w:jc w:val="thaiDistribute"/>
        <w:rPr>
          <w:rFonts w:ascii="Angsana New" w:hAnsi="Angsana New"/>
          <w:szCs w:val="30"/>
        </w:rPr>
      </w:pPr>
    </w:p>
    <w:p w14:paraId="7A13DA1E" w14:textId="77777777" w:rsidR="00E877AB" w:rsidRPr="000879CC" w:rsidRDefault="00E24685" w:rsidP="00E8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879CC">
        <w:rPr>
          <w:rFonts w:ascii="Angsana New" w:hAnsi="Angsana New"/>
          <w:sz w:val="30"/>
          <w:szCs w:val="30"/>
          <w:cs/>
        </w:rPr>
        <w:t>กลุ่มบริษัท</w:t>
      </w:r>
      <w:r w:rsidR="00E877AB" w:rsidRPr="000879CC">
        <w:rPr>
          <w:rFonts w:ascii="Angsana New" w:hAnsi="Angsana New"/>
          <w:sz w:val="30"/>
          <w:szCs w:val="30"/>
          <w:cs/>
        </w:rPr>
        <w:t>ใช้ข้อสมมติฐานดังต่อไปนี้ในการประมาณมูลค่ายุติธรรมของสินทรัพย์ทางการเงินและหนี้สินทางการเงิน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14:paraId="66A3B718" w14:textId="77777777" w:rsidR="00E877AB" w:rsidRPr="000879CC" w:rsidRDefault="00E877AB" w:rsidP="00E8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1B3F9D9" w14:textId="355DC533" w:rsidR="00412BB4" w:rsidRPr="000879CC" w:rsidRDefault="00412BB4" w:rsidP="00412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79CC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80742A" w:rsidRPr="000879CC">
        <w:rPr>
          <w:rFonts w:ascii="Angsana New" w:hAnsi="Angsana New"/>
          <w:sz w:val="30"/>
          <w:szCs w:val="30"/>
          <w:cs/>
        </w:rPr>
        <w:t xml:space="preserve"> เงินฝาก</w:t>
      </w:r>
      <w:r w:rsidR="00E24685" w:rsidRPr="000879CC">
        <w:rPr>
          <w:rFonts w:ascii="Angsana New" w:hAnsi="Angsana New"/>
          <w:sz w:val="30"/>
          <w:szCs w:val="30"/>
          <w:cs/>
        </w:rPr>
        <w:t>ประจำกับ</w:t>
      </w:r>
      <w:r w:rsidR="0080742A" w:rsidRPr="000879CC">
        <w:rPr>
          <w:rFonts w:ascii="Angsana New" w:hAnsi="Angsana New"/>
          <w:sz w:val="30"/>
          <w:szCs w:val="30"/>
          <w:cs/>
        </w:rPr>
        <w:t>ธนาคารที่ติดภาระค้ำประกัน</w:t>
      </w:r>
      <w:r w:rsidR="00C16353" w:rsidRPr="000879CC">
        <w:rPr>
          <w:rFonts w:ascii="Angsana New" w:hAnsi="Angsana New"/>
          <w:sz w:val="30"/>
          <w:szCs w:val="30"/>
          <w:cs/>
        </w:rPr>
        <w:t xml:space="preserve"> ลูกหนี้การค้าและลูกหนี้อื่น </w:t>
      </w:r>
      <w:r w:rsidR="00947B80">
        <w:rPr>
          <w:rFonts w:ascii="Angsana New" w:hAnsi="Angsana New"/>
          <w:sz w:val="30"/>
          <w:szCs w:val="30"/>
          <w:cs/>
        </w:rPr>
        <w:t xml:space="preserve">เงินให้กู้ยืมระยะสั้น </w:t>
      </w:r>
      <w:r w:rsidRPr="000879CC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="00C16353" w:rsidRPr="000879CC">
        <w:rPr>
          <w:rFonts w:ascii="Angsana New" w:hAnsi="Angsana New"/>
          <w:sz w:val="30"/>
          <w:szCs w:val="30"/>
          <w:cs/>
        </w:rPr>
        <w:t xml:space="preserve"> เงินกู้ยืม</w:t>
      </w:r>
      <w:r w:rsidR="0080742A" w:rsidRPr="000879CC">
        <w:rPr>
          <w:rFonts w:ascii="Angsana New" w:hAnsi="Angsana New"/>
          <w:sz w:val="30"/>
          <w:szCs w:val="30"/>
          <w:cs/>
        </w:rPr>
        <w:t>ทั้งระยะสั้นและระยะยาว</w:t>
      </w:r>
      <w:r w:rsidR="00F83E2B" w:rsidRPr="000879CC">
        <w:rPr>
          <w:rFonts w:ascii="Angsana New" w:hAnsi="Angsana New"/>
          <w:sz w:val="30"/>
          <w:szCs w:val="30"/>
          <w:cs/>
        </w:rPr>
        <w:t xml:space="preserve"> </w:t>
      </w:r>
      <w:r w:rsidRPr="000879CC">
        <w:rPr>
          <w:rFonts w:ascii="Angsana New" w:hAnsi="Angsana New"/>
          <w:sz w:val="30"/>
          <w:szCs w:val="30"/>
          <w:cs/>
        </w:rPr>
        <w:t>และหนี้สินตามสัญญาเช่ามี</w:t>
      </w:r>
      <w:r w:rsidR="00E24685" w:rsidRPr="000879CC">
        <w:rPr>
          <w:rFonts w:ascii="Angsana New" w:hAnsi="Angsana New"/>
          <w:sz w:val="30"/>
          <w:szCs w:val="30"/>
          <w:cs/>
        </w:rPr>
        <w:t>มูลค่า</w:t>
      </w:r>
      <w:r w:rsidRPr="000879CC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เนื่องจากสินทรัพย์ทางการเงินและหนี้สินทางการเงินเหล่านี้จะครบกำหนดในระยะเวลาอันสั้นหรือมีอัตราดอกเบี้ยใกล้เคียงหรือลอยตัวตามอัตราในท้องตลาด</w:t>
      </w:r>
      <w:r w:rsidR="00E24685" w:rsidRPr="000879CC">
        <w:rPr>
          <w:rFonts w:ascii="Angsana New" w:hAnsi="Angsana New"/>
          <w:sz w:val="30"/>
          <w:szCs w:val="30"/>
        </w:rPr>
        <w:t xml:space="preserve"> </w:t>
      </w:r>
      <w:r w:rsidR="00E24685" w:rsidRPr="000879CC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E24685" w:rsidRPr="000879CC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ของลำดับชั้นมูลค่ายุติธรรม)</w:t>
      </w:r>
    </w:p>
    <w:p w14:paraId="6084C369" w14:textId="77777777" w:rsidR="00BC4ABE" w:rsidRPr="000879CC" w:rsidRDefault="00BC4ABE" w:rsidP="00BC4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0497B38" w14:textId="77777777" w:rsidR="00437826" w:rsidRPr="000879CC" w:rsidRDefault="00437826" w:rsidP="00EE0FD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0879CC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กองทุนสำรองเลี้ยงชีพพนักงาน</w:t>
      </w:r>
    </w:p>
    <w:p w14:paraId="7E08F8A5" w14:textId="77777777" w:rsidR="00437826" w:rsidRPr="000879CC" w:rsidRDefault="00437826" w:rsidP="0043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3937C1F6" w14:textId="3BFAF7C2" w:rsidR="00437826" w:rsidRPr="000879CC" w:rsidRDefault="00437826" w:rsidP="0043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79CC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บริษัทได้จัดตั้งกองทุนสำรองเลี้ยงชีพพนักงาน</w:t>
      </w:r>
      <w:r w:rsidR="005469FC">
        <w:rPr>
          <w:rFonts w:ascii="Angsana New" w:hAnsi="Angsana New"/>
          <w:sz w:val="30"/>
          <w:szCs w:val="30"/>
          <w:cs/>
        </w:rPr>
        <w:t>และ</w:t>
      </w:r>
      <w:r w:rsidR="005469FC" w:rsidRPr="000879CC">
        <w:rPr>
          <w:rFonts w:ascii="Angsana New" w:hAnsi="Angsana New"/>
          <w:sz w:val="30"/>
          <w:szCs w:val="30"/>
          <w:cs/>
        </w:rPr>
        <w:t>ได้แต่งตั้งผู้จัดการกองทุนเพื่อบริหารกองทุน</w:t>
      </w:r>
      <w:r w:rsidRPr="005469FC">
        <w:rPr>
          <w:rFonts w:ascii="Angsana New" w:hAnsi="Angsana New"/>
          <w:sz w:val="30"/>
          <w:szCs w:val="30"/>
          <w:cs/>
        </w:rPr>
        <w:t>ตามค</w:t>
      </w:r>
      <w:r w:rsidRPr="000879CC">
        <w:rPr>
          <w:rFonts w:ascii="Angsana New" w:hAnsi="Angsana New"/>
          <w:sz w:val="30"/>
          <w:szCs w:val="30"/>
          <w:cs/>
        </w:rPr>
        <w:t xml:space="preserve">วามในพระราชบัญญัติกองทุนสำรองเลี้ยงชีพ พ.ศ. </w:t>
      </w:r>
      <w:r w:rsidR="00777F8A" w:rsidRPr="00777F8A">
        <w:rPr>
          <w:rFonts w:ascii="Angsana New" w:hAnsi="Angsana New"/>
          <w:sz w:val="30"/>
          <w:szCs w:val="30"/>
        </w:rPr>
        <w:t>2</w:t>
      </w:r>
      <w:r w:rsidR="00F93203">
        <w:rPr>
          <w:rFonts w:ascii="Angsana New" w:hAnsi="Angsana New"/>
          <w:sz w:val="30"/>
          <w:szCs w:val="30"/>
        </w:rPr>
        <w:t>5</w:t>
      </w:r>
      <w:r w:rsidR="00777F8A" w:rsidRPr="00777F8A">
        <w:rPr>
          <w:rFonts w:ascii="Angsana New" w:hAnsi="Angsana New"/>
          <w:sz w:val="30"/>
          <w:szCs w:val="30"/>
        </w:rPr>
        <w:t>30</w:t>
      </w:r>
      <w:r w:rsidRPr="000879CC">
        <w:rPr>
          <w:rFonts w:ascii="Angsana New" w:hAnsi="Angsana New"/>
          <w:sz w:val="30"/>
          <w:szCs w:val="30"/>
        </w:rPr>
        <w:t xml:space="preserve"> </w:t>
      </w:r>
      <w:r w:rsidR="005469FC">
        <w:rPr>
          <w:rFonts w:ascii="Angsana New" w:hAnsi="Angsana New"/>
          <w:sz w:val="30"/>
          <w:szCs w:val="30"/>
          <w:cs/>
        </w:rPr>
        <w:t>โดย</w:t>
      </w:r>
      <w:r w:rsidRPr="000879CC">
        <w:rPr>
          <w:rFonts w:ascii="Angsana New" w:hAnsi="Angsana New"/>
          <w:sz w:val="30"/>
          <w:szCs w:val="30"/>
          <w:cs/>
        </w:rPr>
        <w:t>อยู่บนพื้นฐานความสมัครใจของพนักงานในการเป็นสมาชิกของกองทุนภายใต้ระเบียบ</w:t>
      </w:r>
      <w:r w:rsidR="005469FC">
        <w:rPr>
          <w:rFonts w:ascii="Angsana New" w:hAnsi="Angsana New"/>
          <w:sz w:val="30"/>
          <w:szCs w:val="30"/>
          <w:cs/>
        </w:rPr>
        <w:t>ของ</w:t>
      </w:r>
      <w:r w:rsidRPr="000879CC">
        <w:rPr>
          <w:rFonts w:ascii="Angsana New" w:hAnsi="Angsana New"/>
          <w:sz w:val="30"/>
          <w:szCs w:val="30"/>
          <w:cs/>
        </w:rPr>
        <w:t xml:space="preserve">กองทุน พนักงานต้องจ่ายเงินสะสมและบริษัทจ่ายเงินสมทบเป็นรายเดือนเข้ากองทุนในอัตราร้อยละ </w:t>
      </w:r>
      <w:r w:rsidR="00777F8A" w:rsidRPr="00777F8A">
        <w:rPr>
          <w:rFonts w:ascii="Angsana New" w:hAnsi="Angsana New"/>
          <w:sz w:val="30"/>
          <w:szCs w:val="30"/>
        </w:rPr>
        <w:t>3</w:t>
      </w:r>
      <w:r w:rsidR="003B1C4D" w:rsidRPr="000879CC">
        <w:rPr>
          <w:rFonts w:ascii="Angsana New" w:hAnsi="Angsana New"/>
          <w:sz w:val="30"/>
          <w:szCs w:val="30"/>
        </w:rPr>
        <w:t>-</w:t>
      </w:r>
      <w:r w:rsidR="00777F8A" w:rsidRPr="00777F8A">
        <w:rPr>
          <w:rFonts w:ascii="Angsana New" w:hAnsi="Angsana New"/>
          <w:sz w:val="30"/>
          <w:szCs w:val="30"/>
        </w:rPr>
        <w:t>1</w:t>
      </w:r>
      <w:r w:rsidR="00F93203">
        <w:rPr>
          <w:rFonts w:ascii="Angsana New" w:hAnsi="Angsana New"/>
          <w:sz w:val="30"/>
          <w:szCs w:val="30"/>
        </w:rPr>
        <w:t>5</w:t>
      </w:r>
      <w:r w:rsidRPr="000879CC">
        <w:rPr>
          <w:rFonts w:ascii="Angsana New" w:hAnsi="Angsana New"/>
          <w:sz w:val="30"/>
          <w:szCs w:val="30"/>
        </w:rPr>
        <w:t xml:space="preserve"> </w:t>
      </w:r>
      <w:r w:rsidR="005469FC">
        <w:rPr>
          <w:rFonts w:ascii="Angsana New" w:hAnsi="Angsana New"/>
          <w:sz w:val="30"/>
          <w:szCs w:val="30"/>
          <w:cs/>
        </w:rPr>
        <w:t>ของเงินเดือนพนักงาน</w:t>
      </w:r>
    </w:p>
    <w:p w14:paraId="2B18C320" w14:textId="77777777" w:rsidR="0065301E" w:rsidRPr="000879CC" w:rsidRDefault="0065301E" w:rsidP="0043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026469" w14:textId="00EDBB3E" w:rsidR="003B1C4D" w:rsidRPr="000879CC" w:rsidRDefault="00437826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778D">
        <w:rPr>
          <w:rFonts w:ascii="Angsana New" w:hAnsi="Angsana New"/>
          <w:sz w:val="30"/>
          <w:szCs w:val="30"/>
          <w:cs/>
        </w:rPr>
        <w:t xml:space="preserve">บริษัทบันทึกเงินสมทบเข้ากองทุนสำรองเลี้ยงชีพพนักงานสำหรับปี </w:t>
      </w:r>
      <w:r w:rsidR="00777F8A" w:rsidRPr="008D778D">
        <w:rPr>
          <w:rFonts w:ascii="Angsana New" w:hAnsi="Angsana New"/>
          <w:sz w:val="30"/>
          <w:szCs w:val="30"/>
        </w:rPr>
        <w:t>2</w:t>
      </w:r>
      <w:r w:rsidR="00F93203" w:rsidRPr="008D778D">
        <w:rPr>
          <w:rFonts w:ascii="Angsana New" w:hAnsi="Angsana New"/>
          <w:sz w:val="30"/>
          <w:szCs w:val="30"/>
        </w:rPr>
        <w:t>5</w:t>
      </w:r>
      <w:r w:rsidR="00777F8A" w:rsidRPr="008D778D">
        <w:rPr>
          <w:rFonts w:ascii="Angsana New" w:hAnsi="Angsana New"/>
          <w:sz w:val="30"/>
          <w:szCs w:val="30"/>
        </w:rPr>
        <w:t>6</w:t>
      </w:r>
      <w:r w:rsidR="005D2D52" w:rsidRPr="008D778D">
        <w:rPr>
          <w:rFonts w:ascii="Angsana New" w:hAnsi="Angsana New"/>
          <w:sz w:val="30"/>
          <w:szCs w:val="30"/>
        </w:rPr>
        <w:t>8</w:t>
      </w:r>
      <w:r w:rsidR="00933B93" w:rsidRPr="008D778D">
        <w:rPr>
          <w:rFonts w:ascii="Angsana New" w:hAnsi="Angsana New"/>
          <w:sz w:val="30"/>
          <w:szCs w:val="30"/>
        </w:rPr>
        <w:t xml:space="preserve"> </w:t>
      </w:r>
      <w:r w:rsidR="00933B93" w:rsidRPr="008D778D">
        <w:rPr>
          <w:rFonts w:ascii="Angsana New" w:hAnsi="Angsana New"/>
          <w:sz w:val="30"/>
          <w:szCs w:val="30"/>
          <w:cs/>
        </w:rPr>
        <w:t xml:space="preserve">และ </w:t>
      </w:r>
      <w:r w:rsidR="00777F8A" w:rsidRPr="008D778D">
        <w:rPr>
          <w:rFonts w:ascii="Angsana New" w:hAnsi="Angsana New"/>
          <w:sz w:val="30"/>
          <w:szCs w:val="30"/>
        </w:rPr>
        <w:t>2</w:t>
      </w:r>
      <w:r w:rsidR="00F93203" w:rsidRPr="008D778D">
        <w:rPr>
          <w:rFonts w:ascii="Angsana New" w:hAnsi="Angsana New"/>
          <w:sz w:val="30"/>
          <w:szCs w:val="30"/>
        </w:rPr>
        <w:t>5</w:t>
      </w:r>
      <w:r w:rsidR="00777F8A" w:rsidRPr="008D778D">
        <w:rPr>
          <w:rFonts w:ascii="Angsana New" w:hAnsi="Angsana New"/>
          <w:sz w:val="30"/>
          <w:szCs w:val="30"/>
        </w:rPr>
        <w:t>6</w:t>
      </w:r>
      <w:r w:rsidR="005D2D52" w:rsidRPr="008D778D">
        <w:rPr>
          <w:rFonts w:ascii="Angsana New" w:hAnsi="Angsana New"/>
          <w:sz w:val="30"/>
          <w:szCs w:val="30"/>
        </w:rPr>
        <w:t>7</w:t>
      </w:r>
      <w:r w:rsidRPr="008D778D">
        <w:rPr>
          <w:rFonts w:ascii="Angsana New" w:hAnsi="Angsana New"/>
          <w:sz w:val="30"/>
          <w:szCs w:val="30"/>
        </w:rPr>
        <w:t xml:space="preserve"> </w:t>
      </w:r>
      <w:r w:rsidRPr="008D778D">
        <w:rPr>
          <w:rFonts w:ascii="Angsana New" w:hAnsi="Angsana New"/>
          <w:sz w:val="30"/>
          <w:szCs w:val="30"/>
          <w:cs/>
        </w:rPr>
        <w:t xml:space="preserve">จำนวนเงินประมาณ </w:t>
      </w:r>
      <w:r w:rsidR="008D778D" w:rsidRPr="008D778D">
        <w:rPr>
          <w:rFonts w:ascii="Angsana New" w:hAnsi="Angsana New"/>
          <w:sz w:val="30"/>
          <w:szCs w:val="30"/>
        </w:rPr>
        <w:t>3</w:t>
      </w:r>
      <w:r w:rsidR="00EC284F" w:rsidRPr="008D778D">
        <w:rPr>
          <w:rFonts w:ascii="Angsana New" w:hAnsi="Angsana New"/>
          <w:sz w:val="30"/>
          <w:szCs w:val="30"/>
        </w:rPr>
        <w:t>.8</w:t>
      </w:r>
      <w:r w:rsidRPr="008D778D">
        <w:rPr>
          <w:rFonts w:ascii="Angsana New" w:hAnsi="Angsana New"/>
          <w:sz w:val="30"/>
          <w:szCs w:val="30"/>
        </w:rPr>
        <w:t xml:space="preserve"> </w:t>
      </w:r>
      <w:r w:rsidRPr="008D778D">
        <w:rPr>
          <w:rFonts w:ascii="Angsana New" w:hAnsi="Angsana New"/>
          <w:sz w:val="30"/>
          <w:szCs w:val="30"/>
          <w:cs/>
        </w:rPr>
        <w:t>ล้าน</w:t>
      </w:r>
      <w:r w:rsidR="00323E8D" w:rsidRPr="008D778D">
        <w:rPr>
          <w:rFonts w:ascii="Angsana New" w:hAnsi="Angsana New"/>
          <w:sz w:val="30"/>
          <w:szCs w:val="30"/>
          <w:cs/>
        </w:rPr>
        <w:t xml:space="preserve">บาทและ </w:t>
      </w:r>
      <w:r w:rsidR="005D2D52" w:rsidRPr="008D778D">
        <w:rPr>
          <w:rFonts w:ascii="Angsana New" w:hAnsi="Angsana New"/>
          <w:sz w:val="30"/>
          <w:szCs w:val="30"/>
        </w:rPr>
        <w:t>2.8</w:t>
      </w:r>
      <w:r w:rsidR="00323E8D" w:rsidRPr="008D778D">
        <w:rPr>
          <w:rFonts w:ascii="Angsana New" w:hAnsi="Angsana New"/>
          <w:sz w:val="30"/>
          <w:szCs w:val="30"/>
        </w:rPr>
        <w:t xml:space="preserve"> </w:t>
      </w:r>
      <w:r w:rsidR="00323E8D" w:rsidRPr="008D778D">
        <w:rPr>
          <w:rFonts w:ascii="Angsana New" w:hAnsi="Angsana New"/>
          <w:sz w:val="30"/>
          <w:szCs w:val="30"/>
          <w:cs/>
        </w:rPr>
        <w:t>ล้าน</w:t>
      </w:r>
      <w:r w:rsidRPr="008D778D">
        <w:rPr>
          <w:rFonts w:ascii="Angsana New" w:hAnsi="Angsana New"/>
          <w:sz w:val="30"/>
          <w:szCs w:val="30"/>
          <w:cs/>
        </w:rPr>
        <w:t>บาท</w:t>
      </w:r>
      <w:r w:rsidR="00323E8D" w:rsidRPr="008D778D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C42012" w:rsidRPr="005D2D52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4D5513">
        <w:rPr>
          <w:rFonts w:ascii="Angsana New" w:hAnsi="Angsana New" w:hint="cs"/>
          <w:sz w:val="30"/>
          <w:szCs w:val="30"/>
          <w:cs/>
        </w:rPr>
        <w:t>ซึ่ง</w:t>
      </w:r>
      <w:r w:rsidRPr="008D778D">
        <w:rPr>
          <w:rFonts w:ascii="Angsana New" w:hAnsi="Angsana New"/>
          <w:sz w:val="30"/>
          <w:szCs w:val="30"/>
          <w:cs/>
        </w:rPr>
        <w:t>เป็น</w:t>
      </w:r>
      <w:r w:rsidR="00323471" w:rsidRPr="008D778D">
        <w:rPr>
          <w:rFonts w:ascii="Angsana New" w:hAnsi="Angsana New"/>
          <w:sz w:val="30"/>
          <w:szCs w:val="30"/>
          <w:cs/>
        </w:rPr>
        <w:t>ส่วนหนึ่งของ</w:t>
      </w:r>
      <w:r w:rsidR="000A51EC" w:rsidRPr="008D778D">
        <w:rPr>
          <w:rFonts w:ascii="Angsana New" w:hAnsi="Angsana New"/>
          <w:sz w:val="30"/>
          <w:szCs w:val="30"/>
          <w:cs/>
        </w:rPr>
        <w:t>ต้นทุนในการจัดจำ</w:t>
      </w:r>
      <w:r w:rsidR="00921AD8" w:rsidRPr="008D778D">
        <w:rPr>
          <w:rFonts w:ascii="Angsana New" w:hAnsi="Angsana New"/>
          <w:sz w:val="30"/>
          <w:szCs w:val="30"/>
          <w:cs/>
        </w:rPr>
        <w:t>หน่าย</w:t>
      </w:r>
      <w:r w:rsidR="000A51EC" w:rsidRPr="008D778D">
        <w:rPr>
          <w:rFonts w:ascii="Angsana New" w:hAnsi="Angsana New"/>
          <w:sz w:val="30"/>
          <w:szCs w:val="30"/>
          <w:cs/>
        </w:rPr>
        <w:t xml:space="preserve">ประมาณ </w:t>
      </w:r>
      <w:r w:rsidR="008D778D" w:rsidRPr="008D778D">
        <w:rPr>
          <w:rFonts w:ascii="Angsana New" w:hAnsi="Angsana New"/>
          <w:sz w:val="30"/>
          <w:szCs w:val="30"/>
        </w:rPr>
        <w:t>1.4</w:t>
      </w:r>
      <w:r w:rsidR="00AE0190" w:rsidRPr="008D778D">
        <w:rPr>
          <w:rFonts w:ascii="Angsana New" w:hAnsi="Angsana New"/>
          <w:sz w:val="30"/>
          <w:szCs w:val="30"/>
        </w:rPr>
        <w:t xml:space="preserve"> </w:t>
      </w:r>
      <w:r w:rsidR="00CE24C8" w:rsidRPr="008D778D">
        <w:rPr>
          <w:rFonts w:ascii="Angsana New" w:hAnsi="Angsana New"/>
          <w:sz w:val="30"/>
          <w:szCs w:val="30"/>
          <w:cs/>
        </w:rPr>
        <w:t>ล้านบาท</w:t>
      </w:r>
      <w:r w:rsidR="000A51EC" w:rsidRPr="008D778D">
        <w:rPr>
          <w:rFonts w:ascii="Angsana New" w:hAnsi="Angsana New"/>
          <w:sz w:val="30"/>
          <w:szCs w:val="30"/>
          <w:cs/>
        </w:rPr>
        <w:t>และ</w:t>
      </w:r>
      <w:r w:rsidR="00706654">
        <w:rPr>
          <w:rFonts w:ascii="Angsana New" w:hAnsi="Angsana New" w:hint="cs"/>
          <w:sz w:val="30"/>
          <w:szCs w:val="30"/>
          <w:cs/>
        </w:rPr>
        <w:t xml:space="preserve"> </w:t>
      </w:r>
      <w:r w:rsidR="00706654">
        <w:rPr>
          <w:rFonts w:ascii="Angsana New" w:hAnsi="Angsana New"/>
          <w:sz w:val="30"/>
          <w:szCs w:val="30"/>
        </w:rPr>
        <w:t xml:space="preserve">0.9 </w:t>
      </w:r>
      <w:r w:rsidR="00706654">
        <w:rPr>
          <w:rFonts w:ascii="Angsana New" w:hAnsi="Angsana New" w:hint="cs"/>
          <w:sz w:val="30"/>
          <w:szCs w:val="30"/>
          <w:cs/>
        </w:rPr>
        <w:t>ล้านบาท ตามลำดับ และ</w:t>
      </w:r>
      <w:r w:rsidRPr="005D2D52">
        <w:rPr>
          <w:rFonts w:ascii="Angsana New" w:hAnsi="Angsana New"/>
          <w:sz w:val="30"/>
          <w:szCs w:val="30"/>
          <w:cs/>
        </w:rPr>
        <w:t>ค่าใช้จ่ายใน</w:t>
      </w:r>
      <w:r w:rsidR="00323471" w:rsidRPr="005D2D52">
        <w:rPr>
          <w:rFonts w:ascii="Angsana New" w:hAnsi="Angsana New"/>
          <w:sz w:val="30"/>
          <w:szCs w:val="30"/>
          <w:cs/>
        </w:rPr>
        <w:t>การบริหาร</w:t>
      </w:r>
      <w:r w:rsidR="000A51EC" w:rsidRPr="005D2D52">
        <w:rPr>
          <w:rFonts w:ascii="Angsana New" w:hAnsi="Angsana New"/>
          <w:sz w:val="30"/>
          <w:szCs w:val="30"/>
          <w:cs/>
        </w:rPr>
        <w:t xml:space="preserve">ประมาณ </w:t>
      </w:r>
      <w:r w:rsidR="008D778D">
        <w:rPr>
          <w:rFonts w:ascii="Angsana New" w:hAnsi="Angsana New"/>
          <w:sz w:val="30"/>
          <w:szCs w:val="30"/>
        </w:rPr>
        <w:t>2.4</w:t>
      </w:r>
      <w:r w:rsidR="00AE0190" w:rsidRPr="005D2D52">
        <w:rPr>
          <w:rFonts w:ascii="Angsana New" w:hAnsi="Angsana New"/>
          <w:sz w:val="30"/>
          <w:szCs w:val="30"/>
        </w:rPr>
        <w:t xml:space="preserve"> </w:t>
      </w:r>
      <w:r w:rsidR="000A51EC" w:rsidRPr="005D2D52">
        <w:rPr>
          <w:rFonts w:ascii="Angsana New" w:hAnsi="Angsana New"/>
          <w:sz w:val="30"/>
          <w:szCs w:val="30"/>
          <w:cs/>
        </w:rPr>
        <w:t>ล้านบาท</w:t>
      </w:r>
      <w:r w:rsidR="00885FBC" w:rsidRPr="005D2D52">
        <w:rPr>
          <w:rFonts w:ascii="Angsana New" w:hAnsi="Angsana New"/>
          <w:sz w:val="30"/>
          <w:szCs w:val="30"/>
          <w:cs/>
        </w:rPr>
        <w:t xml:space="preserve">และ </w:t>
      </w:r>
      <w:r w:rsidR="005D2D52" w:rsidRPr="005D2D52">
        <w:rPr>
          <w:rFonts w:ascii="Angsana New" w:hAnsi="Angsana New"/>
          <w:sz w:val="30"/>
          <w:szCs w:val="30"/>
        </w:rPr>
        <w:t>1.9</w:t>
      </w:r>
      <w:r w:rsidR="00885FBC" w:rsidRPr="005D2D52">
        <w:rPr>
          <w:rFonts w:ascii="Angsana New" w:hAnsi="Angsana New"/>
          <w:sz w:val="30"/>
          <w:szCs w:val="30"/>
        </w:rPr>
        <w:t xml:space="preserve"> </w:t>
      </w:r>
      <w:r w:rsidR="00885FBC" w:rsidRPr="005D2D52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6D2FC6B" w14:textId="77777777" w:rsidR="008347B7" w:rsidRPr="000879CC" w:rsidRDefault="00834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2A5A7C" w14:textId="77777777" w:rsidR="00717A17" w:rsidRDefault="00717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EDDF0B4" w14:textId="77777777" w:rsidR="001875B9" w:rsidRPr="004C19FA" w:rsidRDefault="001875B9" w:rsidP="001875B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C19FA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2368294C" w14:textId="77777777" w:rsidR="00890C61" w:rsidRPr="004C19FA" w:rsidRDefault="00890C61" w:rsidP="00187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E04FE7B" w14:textId="5BAF4BEC" w:rsidR="00890C61" w:rsidRPr="0059151C" w:rsidRDefault="00890C61" w:rsidP="0053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C19FA">
        <w:rPr>
          <w:rFonts w:ascii="Angsana New" w:hAnsi="Angsana New"/>
          <w:spacing w:val="-4"/>
          <w:sz w:val="30"/>
          <w:szCs w:val="30"/>
          <w:cs/>
        </w:rPr>
        <w:t>วัตถุประสงค์ในการบริหารจัดการทุนที่สำคัญของ</w:t>
      </w:r>
      <w:r w:rsidR="008347B7" w:rsidRPr="004C19FA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4C19FA">
        <w:rPr>
          <w:rFonts w:ascii="Angsana New" w:hAnsi="Angsana New"/>
          <w:spacing w:val="-4"/>
          <w:sz w:val="30"/>
          <w:szCs w:val="30"/>
          <w:cs/>
        </w:rPr>
        <w:t>บริษัท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</w:t>
      </w:r>
      <w:r w:rsidR="00537F8F" w:rsidRPr="004C19FA">
        <w:rPr>
          <w:rFonts w:ascii="Angsana New" w:hAnsi="Angsana New"/>
          <w:sz w:val="30"/>
          <w:szCs w:val="30"/>
          <w:cs/>
        </w:rPr>
        <w:t xml:space="preserve"> </w:t>
      </w:r>
      <w:r w:rsidR="008347B7" w:rsidRPr="004C19FA">
        <w:rPr>
          <w:rFonts w:ascii="Angsana New" w:hAnsi="Angsana New"/>
          <w:sz w:val="30"/>
          <w:szCs w:val="30"/>
          <w:cs/>
        </w:rPr>
        <w:t>กลุ่ม</w:t>
      </w:r>
      <w:r w:rsidR="00537F8F" w:rsidRPr="004C19FA">
        <w:rPr>
          <w:rFonts w:ascii="Angsana New" w:hAnsi="Angsana New"/>
          <w:sz w:val="30"/>
          <w:szCs w:val="30"/>
          <w:cs/>
        </w:rPr>
        <w:t>บริษัท</w:t>
      </w:r>
      <w:r w:rsidR="00537F8F" w:rsidRPr="004C19FA">
        <w:rPr>
          <w:rFonts w:ascii="Angsana New" w:hAnsi="Angsana New"/>
          <w:spacing w:val="-4"/>
          <w:sz w:val="30"/>
          <w:szCs w:val="30"/>
          <w:cs/>
        </w:rPr>
        <w:t>ไม่มีการเปลี่ยนแปลงที่สำคัญใด</w:t>
      </w:r>
      <w:r w:rsidR="005426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37F8F" w:rsidRPr="004C19FA">
        <w:rPr>
          <w:rFonts w:ascii="Angsana New" w:hAnsi="Angsana New"/>
          <w:spacing w:val="-4"/>
          <w:sz w:val="30"/>
          <w:szCs w:val="30"/>
          <w:cs/>
        </w:rPr>
        <w:t xml:space="preserve">ๆ เกี่ยวกับนโยบายในการบริหารจัดการทุนในระหว่างปี </w:t>
      </w:r>
      <w:r w:rsidR="00777F8A" w:rsidRPr="00777F8A">
        <w:rPr>
          <w:rFonts w:ascii="Angsana New" w:hAnsi="Angsana New"/>
          <w:spacing w:val="-4"/>
          <w:sz w:val="30"/>
          <w:szCs w:val="30"/>
        </w:rPr>
        <w:t>2</w:t>
      </w:r>
      <w:r w:rsidR="00F93203">
        <w:rPr>
          <w:rFonts w:ascii="Angsana New" w:hAnsi="Angsana New"/>
          <w:spacing w:val="-4"/>
          <w:sz w:val="30"/>
          <w:szCs w:val="30"/>
        </w:rPr>
        <w:t>5</w:t>
      </w:r>
      <w:r w:rsidR="00777F8A" w:rsidRPr="00777F8A">
        <w:rPr>
          <w:rFonts w:ascii="Angsana New" w:hAnsi="Angsana New"/>
          <w:spacing w:val="-4"/>
          <w:sz w:val="30"/>
          <w:szCs w:val="30"/>
        </w:rPr>
        <w:t>6</w:t>
      </w:r>
      <w:r w:rsidR="00F43555">
        <w:rPr>
          <w:rFonts w:ascii="Angsana New" w:hAnsi="Angsana New"/>
          <w:spacing w:val="-4"/>
          <w:sz w:val="30"/>
          <w:szCs w:val="30"/>
        </w:rPr>
        <w:t>8</w:t>
      </w:r>
      <w:r w:rsidR="00933B93" w:rsidRPr="004C19FA">
        <w:rPr>
          <w:rFonts w:ascii="Angsana New" w:hAnsi="Angsana New"/>
          <w:spacing w:val="-4"/>
          <w:sz w:val="30"/>
          <w:szCs w:val="30"/>
        </w:rPr>
        <w:t xml:space="preserve"> </w:t>
      </w:r>
      <w:r w:rsidR="00933B93" w:rsidRPr="004C19FA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777F8A" w:rsidRPr="0059151C">
        <w:rPr>
          <w:rFonts w:ascii="Angsana New" w:hAnsi="Angsana New"/>
          <w:spacing w:val="-4"/>
          <w:sz w:val="30"/>
          <w:szCs w:val="30"/>
        </w:rPr>
        <w:t>2</w:t>
      </w:r>
      <w:r w:rsidR="00F93203">
        <w:rPr>
          <w:rFonts w:ascii="Angsana New" w:hAnsi="Angsana New"/>
          <w:spacing w:val="-4"/>
          <w:sz w:val="30"/>
          <w:szCs w:val="30"/>
        </w:rPr>
        <w:t>5</w:t>
      </w:r>
      <w:r w:rsidR="00777F8A" w:rsidRPr="0059151C">
        <w:rPr>
          <w:rFonts w:ascii="Angsana New" w:hAnsi="Angsana New"/>
          <w:spacing w:val="-4"/>
          <w:sz w:val="30"/>
          <w:szCs w:val="30"/>
        </w:rPr>
        <w:t>6</w:t>
      </w:r>
      <w:r w:rsidR="00F43555">
        <w:rPr>
          <w:rFonts w:ascii="Angsana New" w:hAnsi="Angsana New"/>
          <w:spacing w:val="-4"/>
          <w:sz w:val="30"/>
          <w:szCs w:val="30"/>
        </w:rPr>
        <w:t>7</w:t>
      </w:r>
      <w:r w:rsidR="00EE4392" w:rsidRPr="0059151C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50A3A586" w14:textId="77777777" w:rsidR="00890C61" w:rsidRPr="0059151C" w:rsidRDefault="00890C61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111F4CD" w14:textId="787273AF" w:rsidR="00890C61" w:rsidRDefault="004A02F3" w:rsidP="008C3CC5">
      <w:pPr>
        <w:jc w:val="thaiDistribute"/>
        <w:rPr>
          <w:rFonts w:ascii="Angsana New" w:hAnsi="Angsana New"/>
          <w:spacing w:val="-4"/>
          <w:sz w:val="30"/>
          <w:szCs w:val="30"/>
        </w:rPr>
      </w:pPr>
      <w:r w:rsidRPr="0059151C">
        <w:rPr>
          <w:rFonts w:ascii="Angsana New" w:hAnsi="Angsana New"/>
          <w:spacing w:val="-4"/>
          <w:sz w:val="30"/>
          <w:szCs w:val="30"/>
          <w:cs/>
        </w:rPr>
        <w:t xml:space="preserve">ณ </w:t>
      </w:r>
      <w:r w:rsidR="00890C61" w:rsidRPr="0059151C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777F8A" w:rsidRPr="0059151C">
        <w:rPr>
          <w:rFonts w:ascii="Angsana New" w:hAnsi="Angsana New"/>
          <w:spacing w:val="-4"/>
          <w:sz w:val="30"/>
          <w:szCs w:val="30"/>
        </w:rPr>
        <w:t>31</w:t>
      </w:r>
      <w:r w:rsidR="00890C61" w:rsidRPr="0059151C">
        <w:rPr>
          <w:rFonts w:ascii="Angsana New" w:hAnsi="Angsana New"/>
          <w:spacing w:val="-4"/>
          <w:sz w:val="30"/>
          <w:szCs w:val="30"/>
        </w:rPr>
        <w:t xml:space="preserve"> </w:t>
      </w:r>
      <w:r w:rsidR="00890C61" w:rsidRPr="0059151C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777F8A" w:rsidRPr="0059151C">
        <w:rPr>
          <w:rFonts w:ascii="Angsana New" w:hAnsi="Angsana New"/>
          <w:spacing w:val="-4"/>
          <w:sz w:val="30"/>
          <w:szCs w:val="30"/>
        </w:rPr>
        <w:t>2</w:t>
      </w:r>
      <w:r w:rsidR="00F93203">
        <w:rPr>
          <w:rFonts w:ascii="Angsana New" w:hAnsi="Angsana New"/>
          <w:spacing w:val="-4"/>
          <w:sz w:val="30"/>
          <w:szCs w:val="30"/>
        </w:rPr>
        <w:t>5</w:t>
      </w:r>
      <w:r w:rsidR="00777F8A" w:rsidRPr="0059151C">
        <w:rPr>
          <w:rFonts w:ascii="Angsana New" w:hAnsi="Angsana New"/>
          <w:spacing w:val="-4"/>
          <w:sz w:val="30"/>
          <w:szCs w:val="30"/>
        </w:rPr>
        <w:t>6</w:t>
      </w:r>
      <w:r w:rsidR="00F43555">
        <w:rPr>
          <w:rFonts w:ascii="Angsana New" w:hAnsi="Angsana New"/>
          <w:spacing w:val="-4"/>
          <w:sz w:val="30"/>
          <w:szCs w:val="30"/>
        </w:rPr>
        <w:t>8</w:t>
      </w:r>
      <w:r w:rsidR="00933B93" w:rsidRPr="0059151C">
        <w:rPr>
          <w:rFonts w:ascii="Angsana New" w:hAnsi="Angsana New"/>
          <w:spacing w:val="-4"/>
          <w:sz w:val="30"/>
          <w:szCs w:val="30"/>
        </w:rPr>
        <w:t xml:space="preserve"> </w:t>
      </w:r>
      <w:r w:rsidR="00933B93" w:rsidRPr="0059151C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777F8A" w:rsidRPr="0059151C">
        <w:rPr>
          <w:rFonts w:ascii="Angsana New" w:hAnsi="Angsana New"/>
          <w:spacing w:val="-4"/>
          <w:sz w:val="30"/>
          <w:szCs w:val="30"/>
        </w:rPr>
        <w:t>2</w:t>
      </w:r>
      <w:r w:rsidR="00F93203">
        <w:rPr>
          <w:rFonts w:ascii="Angsana New" w:hAnsi="Angsana New"/>
          <w:spacing w:val="-4"/>
          <w:sz w:val="30"/>
          <w:szCs w:val="30"/>
        </w:rPr>
        <w:t>5</w:t>
      </w:r>
      <w:r w:rsidR="00777F8A" w:rsidRPr="0059151C">
        <w:rPr>
          <w:rFonts w:ascii="Angsana New" w:hAnsi="Angsana New"/>
          <w:spacing w:val="-4"/>
          <w:sz w:val="30"/>
          <w:szCs w:val="30"/>
        </w:rPr>
        <w:t>6</w:t>
      </w:r>
      <w:r w:rsidR="00F43555">
        <w:rPr>
          <w:rFonts w:ascii="Angsana New" w:hAnsi="Angsana New"/>
          <w:spacing w:val="-4"/>
          <w:sz w:val="30"/>
          <w:szCs w:val="30"/>
        </w:rPr>
        <w:t>7</w:t>
      </w:r>
      <w:r w:rsidR="00890C61" w:rsidRPr="0059151C">
        <w:rPr>
          <w:rFonts w:ascii="Angsana New" w:hAnsi="Angsana New"/>
          <w:spacing w:val="-4"/>
          <w:sz w:val="30"/>
          <w:szCs w:val="30"/>
        </w:rPr>
        <w:t xml:space="preserve"> </w:t>
      </w:r>
      <w:r w:rsidR="00890C61" w:rsidRPr="0059151C">
        <w:rPr>
          <w:rFonts w:ascii="Angsana New" w:hAnsi="Angsana New"/>
          <w:spacing w:val="-4"/>
          <w:sz w:val="30"/>
          <w:szCs w:val="30"/>
          <w:cs/>
        </w:rPr>
        <w:t>บริษัทมีอัตราส่วน</w:t>
      </w:r>
      <w:r w:rsidR="00890C61" w:rsidRPr="000D29F5">
        <w:rPr>
          <w:rFonts w:ascii="Angsana New" w:hAnsi="Angsana New"/>
          <w:spacing w:val="-4"/>
          <w:sz w:val="30"/>
          <w:szCs w:val="30"/>
          <w:cs/>
        </w:rPr>
        <w:t xml:space="preserve">หนี้สินต่อทุนเท่ากับ </w:t>
      </w:r>
      <w:r w:rsidR="00777F8A" w:rsidRPr="000D29F5">
        <w:rPr>
          <w:rFonts w:ascii="Angsana New" w:hAnsi="Angsana New"/>
          <w:spacing w:val="-4"/>
          <w:sz w:val="30"/>
          <w:szCs w:val="30"/>
        </w:rPr>
        <w:t>0</w:t>
      </w:r>
      <w:r w:rsidR="00AE0190" w:rsidRPr="000D29F5">
        <w:rPr>
          <w:rFonts w:ascii="Angsana New" w:hAnsi="Angsana New"/>
          <w:spacing w:val="-4"/>
          <w:sz w:val="30"/>
          <w:szCs w:val="30"/>
        </w:rPr>
        <w:t>.</w:t>
      </w:r>
      <w:r w:rsidR="00F10A0F">
        <w:rPr>
          <w:rFonts w:ascii="Angsana New" w:hAnsi="Angsana New"/>
          <w:spacing w:val="-4"/>
          <w:sz w:val="30"/>
          <w:szCs w:val="30"/>
        </w:rPr>
        <w:t>60</w:t>
      </w:r>
      <w:r w:rsidR="00890C61" w:rsidRPr="000D29F5">
        <w:rPr>
          <w:rFonts w:ascii="Angsana New" w:hAnsi="Angsana New"/>
          <w:spacing w:val="-4"/>
          <w:sz w:val="30"/>
          <w:szCs w:val="30"/>
        </w:rPr>
        <w:t xml:space="preserve"> : </w:t>
      </w:r>
      <w:r w:rsidR="00777F8A" w:rsidRPr="000D29F5">
        <w:rPr>
          <w:rFonts w:ascii="Angsana New" w:hAnsi="Angsana New"/>
          <w:spacing w:val="-4"/>
          <w:sz w:val="30"/>
          <w:szCs w:val="30"/>
        </w:rPr>
        <w:t>1</w:t>
      </w:r>
      <w:r w:rsidR="00890C61" w:rsidRPr="000D29F5">
        <w:rPr>
          <w:rFonts w:ascii="Angsana New" w:hAnsi="Angsana New"/>
          <w:spacing w:val="-4"/>
          <w:sz w:val="30"/>
          <w:szCs w:val="30"/>
        </w:rPr>
        <w:t>.</w:t>
      </w:r>
      <w:r w:rsidR="00777F8A" w:rsidRPr="000D29F5">
        <w:rPr>
          <w:rFonts w:ascii="Angsana New" w:hAnsi="Angsana New"/>
          <w:spacing w:val="-4"/>
          <w:sz w:val="30"/>
          <w:szCs w:val="30"/>
        </w:rPr>
        <w:t>00</w:t>
      </w:r>
      <w:r w:rsidR="00890C61" w:rsidRPr="000D29F5">
        <w:rPr>
          <w:rFonts w:ascii="Angsana New" w:hAnsi="Angsana New"/>
          <w:spacing w:val="-4"/>
          <w:sz w:val="30"/>
          <w:szCs w:val="30"/>
        </w:rPr>
        <w:t xml:space="preserve"> </w:t>
      </w:r>
      <w:r w:rsidR="008347B7" w:rsidRPr="000D29F5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F43555" w:rsidRPr="000D29F5">
        <w:rPr>
          <w:rFonts w:ascii="Angsana New" w:hAnsi="Angsana New"/>
          <w:spacing w:val="-4"/>
          <w:sz w:val="30"/>
          <w:szCs w:val="30"/>
        </w:rPr>
        <w:t xml:space="preserve">0.78 : 1.00 </w:t>
      </w:r>
      <w:r w:rsidR="008347B7" w:rsidRPr="000D29F5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="009439D8" w:rsidRPr="000D29F5">
        <w:rPr>
          <w:rFonts w:ascii="Angsana New" w:hAnsi="Angsana New"/>
          <w:spacing w:val="-4"/>
          <w:sz w:val="30"/>
          <w:szCs w:val="30"/>
          <w:cs/>
        </w:rPr>
        <w:t>ในงบการเงินเฉพาะกิจการ</w:t>
      </w:r>
      <w:r w:rsidR="002309F0" w:rsidRPr="000D29F5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="000D29F5" w:rsidRPr="000D29F5">
        <w:rPr>
          <w:rFonts w:ascii="Angsana New" w:hAnsi="Angsana New"/>
          <w:spacing w:val="-4"/>
          <w:sz w:val="30"/>
          <w:szCs w:val="30"/>
        </w:rPr>
        <w:t>0.</w:t>
      </w:r>
      <w:r w:rsidR="00F10A0F">
        <w:rPr>
          <w:rFonts w:ascii="Angsana New" w:hAnsi="Angsana New"/>
          <w:spacing w:val="-4"/>
          <w:sz w:val="30"/>
          <w:szCs w:val="30"/>
        </w:rPr>
        <w:t>94</w:t>
      </w:r>
      <w:r w:rsidR="008347B7" w:rsidRPr="000D29F5">
        <w:rPr>
          <w:rFonts w:ascii="Angsana New" w:hAnsi="Angsana New"/>
          <w:spacing w:val="-4"/>
          <w:sz w:val="30"/>
          <w:szCs w:val="30"/>
        </w:rPr>
        <w:t xml:space="preserve"> : </w:t>
      </w:r>
      <w:r w:rsidR="00777F8A" w:rsidRPr="000D29F5">
        <w:rPr>
          <w:rFonts w:ascii="Angsana New" w:hAnsi="Angsana New"/>
          <w:spacing w:val="-4"/>
          <w:sz w:val="30"/>
          <w:szCs w:val="30"/>
        </w:rPr>
        <w:t>1</w:t>
      </w:r>
      <w:r w:rsidR="002309F0" w:rsidRPr="000D29F5">
        <w:rPr>
          <w:rFonts w:ascii="Angsana New" w:hAnsi="Angsana New"/>
          <w:spacing w:val="-4"/>
          <w:sz w:val="30"/>
          <w:szCs w:val="30"/>
          <w:cs/>
        </w:rPr>
        <w:t>.</w:t>
      </w:r>
      <w:r w:rsidR="00777F8A" w:rsidRPr="000D29F5">
        <w:rPr>
          <w:rFonts w:ascii="Angsana New" w:hAnsi="Angsana New"/>
          <w:spacing w:val="-4"/>
          <w:sz w:val="30"/>
          <w:szCs w:val="30"/>
        </w:rPr>
        <w:t>00</w:t>
      </w:r>
      <w:r w:rsidR="00CE24C8" w:rsidRPr="000D29F5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F43555" w:rsidRPr="000D29F5">
        <w:rPr>
          <w:rFonts w:ascii="Angsana New" w:hAnsi="Angsana New"/>
          <w:spacing w:val="-4"/>
          <w:sz w:val="30"/>
          <w:szCs w:val="30"/>
        </w:rPr>
        <w:t>1</w:t>
      </w:r>
      <w:r w:rsidR="00F43555" w:rsidRPr="000D29F5">
        <w:rPr>
          <w:rFonts w:ascii="Angsana New" w:hAnsi="Angsana New"/>
          <w:spacing w:val="-4"/>
          <w:sz w:val="30"/>
          <w:szCs w:val="30"/>
          <w:cs/>
        </w:rPr>
        <w:t>.</w:t>
      </w:r>
      <w:r w:rsidR="00F43555" w:rsidRPr="000D29F5">
        <w:rPr>
          <w:rFonts w:ascii="Angsana New" w:hAnsi="Angsana New"/>
          <w:spacing w:val="-4"/>
          <w:sz w:val="30"/>
          <w:szCs w:val="30"/>
        </w:rPr>
        <w:t>16 : 1</w:t>
      </w:r>
      <w:r w:rsidR="00F43555" w:rsidRPr="000D29F5">
        <w:rPr>
          <w:rFonts w:ascii="Angsana New" w:hAnsi="Angsana New"/>
          <w:spacing w:val="-4"/>
          <w:sz w:val="30"/>
          <w:szCs w:val="30"/>
          <w:cs/>
        </w:rPr>
        <w:t>.</w:t>
      </w:r>
      <w:r w:rsidR="00F43555" w:rsidRPr="000D29F5">
        <w:rPr>
          <w:rFonts w:ascii="Angsana New" w:hAnsi="Angsana New"/>
          <w:spacing w:val="-4"/>
          <w:sz w:val="30"/>
          <w:szCs w:val="30"/>
        </w:rPr>
        <w:t>00</w:t>
      </w:r>
      <w:r w:rsidR="00F43555" w:rsidRPr="000D29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65337" w:rsidRPr="000D29F5">
        <w:rPr>
          <w:rFonts w:ascii="Angsana New" w:hAnsi="Angsana New"/>
          <w:spacing w:val="-4"/>
          <w:sz w:val="30"/>
          <w:szCs w:val="30"/>
          <w:cs/>
        </w:rPr>
        <w:t>ตามลำดับในงบการเงินรวม</w:t>
      </w:r>
      <w:r w:rsidR="008347B7" w:rsidRPr="000D29F5">
        <w:rPr>
          <w:rFonts w:ascii="Angsana New" w:hAnsi="Angsana New"/>
          <w:spacing w:val="-4"/>
          <w:sz w:val="30"/>
          <w:szCs w:val="30"/>
          <w:cs/>
        </w:rPr>
        <w:t>)</w:t>
      </w:r>
    </w:p>
    <w:p w14:paraId="590A1052" w14:textId="77777777" w:rsidR="009865C9" w:rsidRPr="00442E39" w:rsidRDefault="009865C9" w:rsidP="008C3CC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169828E" w14:textId="3B7CF14E" w:rsidR="009865C9" w:rsidRPr="009865C9" w:rsidRDefault="009865C9" w:rsidP="009865C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9865C9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การจัดประเภทรายการบัญชีใหม่</w:t>
      </w:r>
    </w:p>
    <w:p w14:paraId="47C238F5" w14:textId="77777777" w:rsidR="009865C9" w:rsidRDefault="009865C9" w:rsidP="0098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10FF1C4" w14:textId="08672817" w:rsidR="009865C9" w:rsidRDefault="009865C9" w:rsidP="009865C9">
      <w:pPr>
        <w:pStyle w:val="ListParagraph"/>
        <w:tabs>
          <w:tab w:val="left" w:pos="0"/>
        </w:tabs>
        <w:spacing w:line="240" w:lineRule="auto"/>
        <w:ind w:left="0" w:right="11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บริษัทได้จัดประเภทรายการบัญชีบางรายการในงบกำไรขาดทุนเบ็ดเสร็จรวมและเฉพาะกิจการสำหรับปี </w:t>
      </w:r>
      <w:r>
        <w:rPr>
          <w:rFonts w:ascii="Angsana New" w:hAnsi="Angsana New"/>
          <w:sz w:val="30"/>
          <w:szCs w:val="30"/>
        </w:rPr>
        <w:t>256</w:t>
      </w:r>
      <w:r w:rsidR="00033DF0" w:rsidRPr="00033DF0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ใหม่เพื่อให้สอดคล้องกับการแสดงรายการในงบกำไรขาดทุนเบ็ดเสร็จรวมและเฉพาะกิจการสำหรับปี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/>
          <w:sz w:val="30"/>
          <w:szCs w:val="30"/>
          <w:cs/>
        </w:rPr>
        <w:t>โดยไม่มีผลกระทบต่อกำไร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/>
          <w:sz w:val="30"/>
          <w:szCs w:val="30"/>
          <w:cs/>
        </w:rPr>
        <w:t>ขาดทุน) เบ็ดเสร็จรวมหรือส่วนของผู้ถือหุ้น การจัดประเภทรายการบัญชีใหม่มีดังต่อไปนี้</w:t>
      </w:r>
    </w:p>
    <w:p w14:paraId="5BBA9437" w14:textId="77777777" w:rsidR="009865C9" w:rsidRDefault="009865C9" w:rsidP="0098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2019"/>
        <w:gridCol w:w="1134"/>
        <w:gridCol w:w="283"/>
        <w:gridCol w:w="992"/>
        <w:gridCol w:w="284"/>
        <w:gridCol w:w="1100"/>
        <w:gridCol w:w="284"/>
        <w:gridCol w:w="1134"/>
        <w:gridCol w:w="283"/>
        <w:gridCol w:w="1134"/>
        <w:gridCol w:w="284"/>
        <w:gridCol w:w="1134"/>
      </w:tblGrid>
      <w:tr w:rsidR="00673D5F" w:rsidRPr="001D24B0" w14:paraId="5C1ADE7F" w14:textId="77777777" w:rsidTr="00EA68EA">
        <w:tc>
          <w:tcPr>
            <w:tcW w:w="2019" w:type="dxa"/>
            <w:vAlign w:val="bottom"/>
          </w:tcPr>
          <w:p w14:paraId="72D3A3E4" w14:textId="77777777" w:rsidR="00673D5F" w:rsidRPr="001D24B0" w:rsidRDefault="00673D5F" w:rsidP="00690478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046" w:type="dxa"/>
            <w:gridSpan w:val="11"/>
            <w:tcBorders>
              <w:left w:val="nil"/>
              <w:bottom w:val="nil"/>
              <w:right w:val="nil"/>
            </w:tcBorders>
          </w:tcPr>
          <w:p w14:paraId="67C06CCD" w14:textId="289B0BD5" w:rsidR="00673D5F" w:rsidRPr="001D24B0" w:rsidRDefault="00673D5F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9865C9" w:rsidRPr="001D24B0" w14:paraId="2A83816B" w14:textId="77777777" w:rsidTr="00690478">
        <w:tc>
          <w:tcPr>
            <w:tcW w:w="2019" w:type="dxa"/>
            <w:vAlign w:val="bottom"/>
          </w:tcPr>
          <w:p w14:paraId="28A43F92" w14:textId="77777777" w:rsidR="009865C9" w:rsidRPr="001D24B0" w:rsidRDefault="009865C9" w:rsidP="00690478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79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27836E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9E010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459C22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Pr="001D24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9865C9" w:rsidRPr="001D24B0" w14:paraId="6E91D923" w14:textId="77777777" w:rsidTr="00690478">
        <w:tc>
          <w:tcPr>
            <w:tcW w:w="2019" w:type="dxa"/>
            <w:vAlign w:val="bottom"/>
          </w:tcPr>
          <w:p w14:paraId="1208C123" w14:textId="77777777" w:rsidR="009865C9" w:rsidRPr="001D24B0" w:rsidRDefault="009865C9" w:rsidP="00690478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61854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ก่อนรายการ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04CB2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CB1E02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B084C" w14:textId="77777777" w:rsidR="009865C9" w:rsidRPr="001D24B0" w:rsidRDefault="009865C9" w:rsidP="00690478">
            <w:pPr>
              <w:pStyle w:val="ASSETS"/>
              <w:ind w:right="176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8A0FB8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หลังรายการ</w:t>
            </w:r>
          </w:p>
        </w:tc>
        <w:tc>
          <w:tcPr>
            <w:tcW w:w="284" w:type="dxa"/>
          </w:tcPr>
          <w:p w14:paraId="4E89E3F4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FAE6E1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ก่อนรายการ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7F40C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DA2D93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34999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FB73AE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หลังรายการ</w:t>
            </w:r>
          </w:p>
        </w:tc>
      </w:tr>
      <w:tr w:rsidR="009865C9" w:rsidRPr="001D24B0" w14:paraId="7F03A084" w14:textId="77777777" w:rsidTr="00690478">
        <w:tc>
          <w:tcPr>
            <w:tcW w:w="2019" w:type="dxa"/>
            <w:vAlign w:val="bottom"/>
          </w:tcPr>
          <w:p w14:paraId="6C440860" w14:textId="77777777" w:rsidR="009865C9" w:rsidRPr="001D24B0" w:rsidRDefault="009865C9" w:rsidP="00690478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2440A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14:paraId="36F8DC2B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60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341BB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14:paraId="579D49D2" w14:textId="77777777" w:rsidR="009865C9" w:rsidRPr="001D24B0" w:rsidRDefault="009865C9" w:rsidP="00690478">
            <w:pPr>
              <w:pStyle w:val="ASSETS"/>
              <w:ind w:right="176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5E18B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704A6CAE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385195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14:paraId="759EC36D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C2801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ใหม่</w:t>
            </w:r>
          </w:p>
        </w:tc>
        <w:tc>
          <w:tcPr>
            <w:tcW w:w="284" w:type="dxa"/>
          </w:tcPr>
          <w:p w14:paraId="5B578E7F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279B3" w14:textId="77777777" w:rsidR="009865C9" w:rsidRPr="001D24B0" w:rsidRDefault="009865C9" w:rsidP="00690478">
            <w:pPr>
              <w:pStyle w:val="3"/>
              <w:tabs>
                <w:tab w:val="clear" w:pos="360"/>
              </w:tabs>
              <w:ind w:right="-108" w:hanging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9865C9" w:rsidRPr="001D24B0" w14:paraId="280739C0" w14:textId="77777777" w:rsidTr="00690478">
        <w:tc>
          <w:tcPr>
            <w:tcW w:w="2019" w:type="dxa"/>
            <w:vAlign w:val="bottom"/>
            <w:hideMark/>
          </w:tcPr>
          <w:p w14:paraId="4931D5A6" w14:textId="77777777" w:rsidR="009865C9" w:rsidRPr="001D24B0" w:rsidRDefault="009865C9" w:rsidP="00690478">
            <w:pPr>
              <w:pStyle w:val="a2"/>
              <w:tabs>
                <w:tab w:val="clear" w:pos="1080"/>
              </w:tabs>
              <w:ind w:left="-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24B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17DE1826" w14:textId="2D7F1051" w:rsidR="009865C9" w:rsidRPr="00673D5F" w:rsidRDefault="00673D5F" w:rsidP="0069047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73D5F">
              <w:rPr>
                <w:rFonts w:asciiTheme="majorBidi" w:hAnsiTheme="majorBidi" w:cstheme="majorBidi"/>
                <w:bCs/>
                <w:sz w:val="26"/>
                <w:szCs w:val="26"/>
              </w:rPr>
              <w:t>468,21</w:t>
            </w:r>
            <w:r w:rsidR="005B7DAD">
              <w:rPr>
                <w:rFonts w:asciiTheme="majorBidi" w:hAnsiTheme="majorBidi" w:cstheme="majorBidi"/>
                <w:bCs/>
                <w:sz w:val="26"/>
                <w:szCs w:val="26"/>
              </w:rPr>
              <w:t>9</w:t>
            </w:r>
          </w:p>
        </w:tc>
        <w:tc>
          <w:tcPr>
            <w:tcW w:w="283" w:type="dxa"/>
          </w:tcPr>
          <w:p w14:paraId="3E513149" w14:textId="77777777" w:rsidR="009865C9" w:rsidRPr="001D24B0" w:rsidRDefault="009865C9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4BDCA24C" w14:textId="388C1C9B" w:rsidR="009865C9" w:rsidRPr="0025552E" w:rsidRDefault="00673D5F" w:rsidP="0069047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679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552E">
              <w:rPr>
                <w:rFonts w:asciiTheme="majorBidi" w:hAnsiTheme="majorBidi" w:cstheme="majorBidi"/>
                <w:bCs/>
                <w:sz w:val="26"/>
                <w:szCs w:val="26"/>
              </w:rPr>
              <w:t>2,082</w:t>
            </w:r>
          </w:p>
        </w:tc>
        <w:tc>
          <w:tcPr>
            <w:tcW w:w="284" w:type="dxa"/>
          </w:tcPr>
          <w:p w14:paraId="6A4B2336" w14:textId="77777777" w:rsidR="009865C9" w:rsidRPr="0025552E" w:rsidRDefault="009865C9" w:rsidP="00690478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Theme="majorBidi" w:hAnsiTheme="majorBidi" w:cstheme="majorBidi"/>
                <w:bCs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5F92B425" w14:textId="208E9867" w:rsidR="009865C9" w:rsidRPr="0025552E" w:rsidRDefault="0025552E" w:rsidP="0069047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5552E">
              <w:rPr>
                <w:rFonts w:asciiTheme="majorBidi" w:hAnsiTheme="majorBidi" w:cstheme="majorBidi"/>
                <w:bCs/>
                <w:sz w:val="26"/>
                <w:szCs w:val="26"/>
              </w:rPr>
              <w:t>470,30</w:t>
            </w:r>
            <w:r w:rsidR="005B7DAD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1A15CE01" w14:textId="77777777" w:rsidR="009865C9" w:rsidRPr="00DA4750" w:rsidRDefault="009865C9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18CB8AE" w14:textId="7CC34510" w:rsidR="009865C9" w:rsidRPr="00673D5F" w:rsidRDefault="00673D5F" w:rsidP="0069047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73D5F">
              <w:rPr>
                <w:rFonts w:asciiTheme="majorBidi" w:hAnsiTheme="majorBidi" w:cstheme="majorBidi"/>
                <w:bCs/>
                <w:sz w:val="26"/>
                <w:szCs w:val="26"/>
              </w:rPr>
              <w:t>468,11</w:t>
            </w:r>
            <w:r w:rsidR="0025552E"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  <w:tc>
          <w:tcPr>
            <w:tcW w:w="283" w:type="dxa"/>
          </w:tcPr>
          <w:p w14:paraId="1E95CD85" w14:textId="77777777" w:rsidR="009865C9" w:rsidRPr="00DA4750" w:rsidRDefault="009865C9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FA26C7" w14:textId="3C7F6AB6" w:rsidR="009865C9" w:rsidRPr="0025552E" w:rsidRDefault="00673D5F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03"/>
                <w:tab w:val="left" w:pos="884"/>
              </w:tabs>
              <w:ind w:right="-3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552E">
              <w:rPr>
                <w:rFonts w:asciiTheme="majorBidi" w:hAnsiTheme="majorBidi" w:cstheme="majorBidi"/>
                <w:sz w:val="26"/>
                <w:szCs w:val="26"/>
              </w:rPr>
              <w:t>2,082</w:t>
            </w:r>
          </w:p>
        </w:tc>
        <w:tc>
          <w:tcPr>
            <w:tcW w:w="284" w:type="dxa"/>
          </w:tcPr>
          <w:p w14:paraId="5EAE9AB9" w14:textId="77777777" w:rsidR="009865C9" w:rsidRPr="0025552E" w:rsidRDefault="009865C9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72A3EA" w14:textId="5C555DD3" w:rsidR="009865C9" w:rsidRPr="0025552E" w:rsidRDefault="0025552E" w:rsidP="0069047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5552E">
              <w:rPr>
                <w:rFonts w:asciiTheme="majorBidi" w:hAnsiTheme="majorBidi" w:cstheme="majorBidi"/>
                <w:bCs/>
                <w:sz w:val="26"/>
                <w:szCs w:val="26"/>
              </w:rPr>
              <w:t>470,200</w:t>
            </w:r>
          </w:p>
        </w:tc>
      </w:tr>
      <w:tr w:rsidR="009865C9" w:rsidRPr="001D24B0" w14:paraId="32056C91" w14:textId="77777777" w:rsidTr="00690478">
        <w:tc>
          <w:tcPr>
            <w:tcW w:w="2019" w:type="dxa"/>
            <w:hideMark/>
          </w:tcPr>
          <w:p w14:paraId="383F4A66" w14:textId="77777777" w:rsidR="009865C9" w:rsidRPr="001D24B0" w:rsidRDefault="009865C9" w:rsidP="00690478">
            <w:pPr>
              <w:pStyle w:val="a2"/>
              <w:tabs>
                <w:tab w:val="clear" w:pos="1080"/>
              </w:tabs>
              <w:ind w:left="-9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D24B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34" w:type="dxa"/>
            <w:vAlign w:val="center"/>
          </w:tcPr>
          <w:p w14:paraId="6F16081D" w14:textId="2DA1840F" w:rsidR="009865C9" w:rsidRPr="00673D5F" w:rsidRDefault="00673D5F" w:rsidP="0069047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673D5F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  <w:r w:rsidR="006A6734">
              <w:rPr>
                <w:rFonts w:asciiTheme="majorBidi" w:hAnsiTheme="majorBidi" w:cstheme="majorBidi"/>
                <w:bCs/>
                <w:sz w:val="26"/>
                <w:szCs w:val="26"/>
              </w:rPr>
              <w:t>29</w:t>
            </w:r>
            <w:r w:rsidRPr="00673D5F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6A6734">
              <w:rPr>
                <w:rFonts w:asciiTheme="majorBidi" w:hAnsiTheme="majorBidi" w:cstheme="majorBidi"/>
                <w:bCs/>
                <w:sz w:val="26"/>
                <w:szCs w:val="26"/>
              </w:rPr>
              <w:t>100</w:t>
            </w:r>
          </w:p>
        </w:tc>
        <w:tc>
          <w:tcPr>
            <w:tcW w:w="283" w:type="dxa"/>
          </w:tcPr>
          <w:p w14:paraId="3B42314E" w14:textId="77777777" w:rsidR="009865C9" w:rsidRPr="001D24B0" w:rsidRDefault="009865C9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</w:tcPr>
          <w:p w14:paraId="756A3F0C" w14:textId="09EDD97B" w:rsidR="009865C9" w:rsidRPr="0025552E" w:rsidRDefault="009865C9" w:rsidP="00690478">
            <w:pPr>
              <w:pStyle w:val="3"/>
              <w:tabs>
                <w:tab w:val="clear" w:pos="360"/>
                <w:tab w:val="clear" w:pos="720"/>
                <w:tab w:val="left" w:pos="426"/>
              </w:tabs>
              <w:ind w:right="-314" w:hanging="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5552E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673D5F" w:rsidRPr="0025552E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2,082</w:t>
            </w:r>
            <w:r w:rsidRPr="0025552E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080194AB" w14:textId="77777777" w:rsidR="009865C9" w:rsidRPr="0025552E" w:rsidRDefault="009865C9" w:rsidP="00690478">
            <w:pPr>
              <w:pStyle w:val="ASSETS"/>
              <w:ind w:right="33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00" w:type="dxa"/>
          </w:tcPr>
          <w:p w14:paraId="3FB1076A" w14:textId="345309A1" w:rsidR="009865C9" w:rsidRPr="0025552E" w:rsidRDefault="0025552E" w:rsidP="0069047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5552E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  <w:r w:rsidR="006A6734">
              <w:rPr>
                <w:rFonts w:asciiTheme="majorBidi" w:hAnsiTheme="majorBidi" w:cstheme="majorBidi"/>
                <w:bCs/>
                <w:sz w:val="26"/>
                <w:szCs w:val="26"/>
              </w:rPr>
              <w:t>27</w:t>
            </w:r>
            <w:r w:rsidRPr="0025552E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6A6734">
              <w:rPr>
                <w:rFonts w:asciiTheme="majorBidi" w:hAnsiTheme="majorBidi" w:cstheme="majorBidi"/>
                <w:bCs/>
                <w:sz w:val="26"/>
                <w:szCs w:val="26"/>
              </w:rPr>
              <w:t>018</w:t>
            </w:r>
          </w:p>
        </w:tc>
        <w:tc>
          <w:tcPr>
            <w:tcW w:w="284" w:type="dxa"/>
          </w:tcPr>
          <w:p w14:paraId="05763631" w14:textId="77777777" w:rsidR="009865C9" w:rsidRPr="00DA4750" w:rsidRDefault="009865C9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309B09F" w14:textId="40EE936E" w:rsidR="009865C9" w:rsidRPr="00673D5F" w:rsidRDefault="00673D5F" w:rsidP="0069047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110,289</w:t>
            </w:r>
          </w:p>
        </w:tc>
        <w:tc>
          <w:tcPr>
            <w:tcW w:w="283" w:type="dxa"/>
          </w:tcPr>
          <w:p w14:paraId="45C98DCA" w14:textId="77777777" w:rsidR="009865C9" w:rsidRPr="00DA4750" w:rsidRDefault="009865C9" w:rsidP="00690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5169E7" w14:textId="65AD9230" w:rsidR="009865C9" w:rsidRPr="0025552E" w:rsidRDefault="009865C9" w:rsidP="00690478">
            <w:pPr>
              <w:pStyle w:val="3"/>
              <w:tabs>
                <w:tab w:val="clear" w:pos="360"/>
                <w:tab w:val="clear" w:pos="720"/>
                <w:tab w:val="left" w:pos="426"/>
              </w:tabs>
              <w:ind w:right="-463" w:hanging="107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25552E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673D5F" w:rsidRPr="0025552E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2,082</w:t>
            </w:r>
            <w:r w:rsidRPr="0025552E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2E58B5DC" w14:textId="77777777" w:rsidR="009865C9" w:rsidRPr="0025552E" w:rsidRDefault="009865C9" w:rsidP="0069047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4584D4" w14:textId="6844D8E7" w:rsidR="009865C9" w:rsidRPr="0025552E" w:rsidRDefault="00673D5F" w:rsidP="00690478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5552E">
              <w:rPr>
                <w:rFonts w:asciiTheme="majorBidi" w:hAnsiTheme="majorBidi" w:cstheme="majorBidi"/>
                <w:bCs/>
                <w:sz w:val="26"/>
                <w:szCs w:val="26"/>
              </w:rPr>
              <w:t>108,207</w:t>
            </w:r>
          </w:p>
        </w:tc>
      </w:tr>
    </w:tbl>
    <w:p w14:paraId="18E91E43" w14:textId="77777777" w:rsidR="001875B9" w:rsidRDefault="001875B9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21F55A4" w14:textId="77777777" w:rsidR="005D2D52" w:rsidRDefault="005D2D52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EE1DDBD" w14:textId="77777777" w:rsidR="005D2D52" w:rsidRDefault="005D2D52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5288330" w14:textId="77777777" w:rsidR="005D2D52" w:rsidRDefault="005D2D52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92921C6" w14:textId="77777777" w:rsidR="005D2D52" w:rsidRDefault="005D2D52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5BADFFC" w14:textId="77777777" w:rsidR="005D2D52" w:rsidRDefault="005D2D52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2C1FA55" w14:textId="77777777" w:rsidR="005D2D52" w:rsidRDefault="005D2D52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62CA5CA" w14:textId="77777777" w:rsidR="005D2D52" w:rsidRDefault="005D2D52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C8E118E" w14:textId="77777777" w:rsidR="005D2D52" w:rsidRDefault="005D2D52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C75B500" w14:textId="77777777" w:rsidR="004D5513" w:rsidRPr="004C19FA" w:rsidRDefault="004D5513" w:rsidP="0089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23AB640" w14:textId="6F008DF3" w:rsidR="00890C61" w:rsidRPr="004C19FA" w:rsidRDefault="00C55A2E" w:rsidP="00EE0FD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อื่น</w:t>
      </w:r>
      <w:r w:rsidR="0054264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90C61" w:rsidRPr="004C19FA">
        <w:rPr>
          <w:rFonts w:ascii="Angsana New" w:hAnsi="Angsana New"/>
          <w:b/>
          <w:bCs/>
          <w:sz w:val="30"/>
          <w:szCs w:val="30"/>
          <w:cs/>
        </w:rPr>
        <w:t>ๆ</w:t>
      </w:r>
    </w:p>
    <w:p w14:paraId="616E7AC8" w14:textId="77777777" w:rsidR="00E45D09" w:rsidRPr="004C19FA" w:rsidRDefault="00E45D09" w:rsidP="00EA3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6693A13" w14:textId="3B1C540E" w:rsidR="00C3163B" w:rsidRDefault="00C3163B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4C19FA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777F8A" w:rsidRPr="00777F8A">
        <w:rPr>
          <w:rFonts w:ascii="Angsana New" w:hAnsi="Angsana New"/>
          <w:spacing w:val="-4"/>
          <w:sz w:val="30"/>
          <w:szCs w:val="30"/>
        </w:rPr>
        <w:t>31</w:t>
      </w:r>
      <w:r w:rsidRPr="004C19FA">
        <w:rPr>
          <w:rFonts w:ascii="Angsana New" w:hAnsi="Angsana New"/>
          <w:spacing w:val="-4"/>
          <w:sz w:val="30"/>
          <w:szCs w:val="30"/>
        </w:rPr>
        <w:t xml:space="preserve"> </w:t>
      </w:r>
      <w:r w:rsidRPr="004C19FA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777F8A" w:rsidRPr="00777F8A">
        <w:rPr>
          <w:rFonts w:ascii="Angsana New" w:hAnsi="Angsana New"/>
          <w:spacing w:val="-4"/>
          <w:sz w:val="30"/>
          <w:szCs w:val="30"/>
        </w:rPr>
        <w:t>2</w:t>
      </w:r>
      <w:r w:rsidR="00F93203">
        <w:rPr>
          <w:rFonts w:ascii="Angsana New" w:hAnsi="Angsana New"/>
          <w:spacing w:val="-4"/>
          <w:sz w:val="30"/>
          <w:szCs w:val="30"/>
        </w:rPr>
        <w:t>5</w:t>
      </w:r>
      <w:r w:rsidR="00777F8A" w:rsidRPr="00777F8A">
        <w:rPr>
          <w:rFonts w:ascii="Angsana New" w:hAnsi="Angsana New"/>
          <w:spacing w:val="-4"/>
          <w:sz w:val="30"/>
          <w:szCs w:val="30"/>
        </w:rPr>
        <w:t>6</w:t>
      </w:r>
      <w:r w:rsidR="00F43555">
        <w:rPr>
          <w:rFonts w:ascii="Angsana New" w:hAnsi="Angsana New"/>
          <w:spacing w:val="-4"/>
          <w:sz w:val="30"/>
          <w:szCs w:val="30"/>
        </w:rPr>
        <w:t>8</w:t>
      </w:r>
    </w:p>
    <w:p w14:paraId="6DE5C88F" w14:textId="77777777" w:rsidR="00E75913" w:rsidRPr="004C19FA" w:rsidRDefault="00E75913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4C181A" w14:textId="68CBE642" w:rsidR="00E75913" w:rsidRPr="00593734" w:rsidRDefault="00E75913" w:rsidP="00E7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93734">
        <w:rPr>
          <w:rFonts w:ascii="Angsana New" w:hAnsi="Angsana New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644ACB" w:rsidRPr="00593734">
        <w:rPr>
          <w:rFonts w:ascii="Angsana New" w:hAnsi="Angsana New"/>
          <w:sz w:val="30"/>
          <w:szCs w:val="30"/>
        </w:rPr>
        <w:t xml:space="preserve"> 2 </w:t>
      </w:r>
      <w:r w:rsidRPr="00593734">
        <w:rPr>
          <w:rFonts w:ascii="Angsana New" w:hAnsi="Angsana New"/>
          <w:sz w:val="30"/>
          <w:szCs w:val="30"/>
          <w:cs/>
        </w:rPr>
        <w:t>แห่งให้แก่บริษัทเอกชนและหน่วยงานรัฐบาลหลายแห่งซึ่งเป็น</w:t>
      </w:r>
      <w:r w:rsidRPr="00593734">
        <w:rPr>
          <w:rFonts w:ascii="Angsana New" w:hAnsi="Angsana New"/>
          <w:color w:val="000000"/>
          <w:sz w:val="30"/>
          <w:szCs w:val="30"/>
          <w:cs/>
          <w:lang w:val="th-TH"/>
        </w:rPr>
        <w:t>ลูกค้าของบริษัทเป็นจำนวน</w:t>
      </w:r>
      <w:r w:rsidRPr="00593734">
        <w:rPr>
          <w:rFonts w:ascii="Angsana New" w:hAnsi="Angsana New"/>
          <w:color w:val="000000"/>
          <w:sz w:val="30"/>
          <w:szCs w:val="30"/>
          <w:cs/>
        </w:rPr>
        <w:t xml:space="preserve">เงินรวมประมาณ </w:t>
      </w:r>
      <w:r w:rsidR="00593734" w:rsidRPr="00593734">
        <w:rPr>
          <w:rFonts w:ascii="Angsana New" w:hAnsi="Angsana New"/>
          <w:spacing w:val="-4"/>
          <w:sz w:val="30"/>
          <w:szCs w:val="30"/>
        </w:rPr>
        <w:t>7.8</w:t>
      </w:r>
      <w:r w:rsidRPr="00593734">
        <w:rPr>
          <w:rFonts w:ascii="Angsana New" w:hAnsi="Angsana New"/>
          <w:color w:val="000000"/>
          <w:sz w:val="30"/>
          <w:szCs w:val="30"/>
        </w:rPr>
        <w:t xml:space="preserve"> </w:t>
      </w:r>
      <w:r w:rsidRPr="00593734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593734">
        <w:rPr>
          <w:rFonts w:ascii="Angsana New" w:hAnsi="Angsana New"/>
          <w:color w:val="000000"/>
          <w:sz w:val="30"/>
          <w:szCs w:val="30"/>
        </w:rPr>
        <w:t xml:space="preserve"> (</w:t>
      </w:r>
      <w:r w:rsidRPr="00593734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งบการเงินรวมมีจำนวนประมาณ </w:t>
      </w:r>
      <w:r w:rsidRPr="00593734">
        <w:rPr>
          <w:rFonts w:ascii="Angsana New" w:hAnsi="Angsana New"/>
          <w:spacing w:val="-4"/>
          <w:sz w:val="30"/>
          <w:szCs w:val="30"/>
        </w:rPr>
        <w:t>1</w:t>
      </w:r>
      <w:r w:rsidR="00593734" w:rsidRPr="00593734">
        <w:rPr>
          <w:rFonts w:ascii="Angsana New" w:hAnsi="Angsana New"/>
          <w:spacing w:val="-4"/>
          <w:sz w:val="30"/>
          <w:szCs w:val="30"/>
        </w:rPr>
        <w:t>4</w:t>
      </w:r>
      <w:r w:rsidR="005B07BE" w:rsidRPr="00593734">
        <w:rPr>
          <w:rFonts w:ascii="Angsana New" w:hAnsi="Angsana New"/>
          <w:spacing w:val="-4"/>
          <w:sz w:val="30"/>
          <w:szCs w:val="30"/>
        </w:rPr>
        <w:t>.7</w:t>
      </w:r>
      <w:r w:rsidRPr="00593734">
        <w:rPr>
          <w:rFonts w:ascii="Angsana New" w:hAnsi="Angsana New"/>
          <w:color w:val="000000"/>
          <w:sz w:val="30"/>
          <w:szCs w:val="30"/>
          <w:cs/>
        </w:rPr>
        <w:t xml:space="preserve"> ล้านบาท)</w:t>
      </w:r>
      <w:r w:rsidR="00AA3374" w:rsidRPr="0059373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945648E" w14:textId="77777777" w:rsidR="00E75913" w:rsidRPr="00E01C03" w:rsidRDefault="00E75913" w:rsidP="00E75913">
      <w:pPr>
        <w:rPr>
          <w:rFonts w:ascii="Angsana New" w:hAnsi="Angsana New"/>
          <w:sz w:val="30"/>
          <w:szCs w:val="30"/>
        </w:rPr>
      </w:pPr>
    </w:p>
    <w:p w14:paraId="362F5D86" w14:textId="7431A120" w:rsidR="00E75913" w:rsidRDefault="00E75913" w:rsidP="00E7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6022B">
        <w:rPr>
          <w:rFonts w:ascii="Angsana New" w:hAnsi="Angsana New"/>
          <w:sz w:val="30"/>
          <w:szCs w:val="30"/>
          <w:cs/>
        </w:rPr>
        <w:t>บริษัทมี</w:t>
      </w:r>
      <w:r w:rsidRPr="005D2D52">
        <w:rPr>
          <w:rFonts w:ascii="Angsana New" w:hAnsi="Angsana New"/>
          <w:sz w:val="30"/>
          <w:szCs w:val="30"/>
          <w:cs/>
        </w:rPr>
        <w:t>สัญญาบริการพื้นที่คลังเก็บสินค้า</w:t>
      </w:r>
      <w:r w:rsidR="00644ACB">
        <w:rPr>
          <w:rFonts w:ascii="Angsana New" w:hAnsi="Angsana New"/>
          <w:sz w:val="30"/>
          <w:szCs w:val="30"/>
        </w:rPr>
        <w:t xml:space="preserve"> 2 </w:t>
      </w:r>
      <w:r w:rsidRPr="005D2D52">
        <w:rPr>
          <w:rFonts w:ascii="Angsana New" w:hAnsi="Angsana New"/>
          <w:sz w:val="30"/>
          <w:szCs w:val="30"/>
          <w:cs/>
        </w:rPr>
        <w:t xml:space="preserve">แห่งกับบริษัทในประเทศแห่งหนึ่งเป็นระยะเวลา </w:t>
      </w:r>
      <w:r w:rsidRPr="005D2D52">
        <w:rPr>
          <w:rFonts w:ascii="Angsana New" w:hAnsi="Angsana New"/>
          <w:sz w:val="30"/>
          <w:szCs w:val="30"/>
        </w:rPr>
        <w:t xml:space="preserve">36 </w:t>
      </w:r>
      <w:r w:rsidRPr="005D2D52">
        <w:rPr>
          <w:rFonts w:ascii="Angsana New" w:hAnsi="Angsana New"/>
          <w:sz w:val="30"/>
          <w:szCs w:val="30"/>
          <w:cs/>
        </w:rPr>
        <w:t>เดือน โดยเริ่มชำระ</w:t>
      </w:r>
      <w:r w:rsidRPr="005D2D52">
        <w:rPr>
          <w:rFonts w:ascii="Angsana New" w:hAnsi="Angsana New"/>
          <w:spacing w:val="-2"/>
          <w:sz w:val="30"/>
          <w:szCs w:val="30"/>
          <w:cs/>
        </w:rPr>
        <w:t xml:space="preserve">ค่าบริการในเดือนเมษายน </w:t>
      </w:r>
      <w:r w:rsidRPr="005D2D52">
        <w:rPr>
          <w:rFonts w:ascii="Angsana New" w:hAnsi="Angsana New"/>
          <w:spacing w:val="-2"/>
          <w:sz w:val="30"/>
          <w:szCs w:val="30"/>
        </w:rPr>
        <w:t>2</w:t>
      </w:r>
      <w:r w:rsidR="00F93203" w:rsidRPr="005D2D52">
        <w:rPr>
          <w:rFonts w:ascii="Angsana New" w:hAnsi="Angsana New"/>
          <w:spacing w:val="-2"/>
          <w:sz w:val="30"/>
          <w:szCs w:val="30"/>
        </w:rPr>
        <w:t>5</w:t>
      </w:r>
      <w:r w:rsidRPr="005D2D52">
        <w:rPr>
          <w:rFonts w:ascii="Angsana New" w:hAnsi="Angsana New"/>
          <w:spacing w:val="-2"/>
          <w:sz w:val="30"/>
          <w:szCs w:val="30"/>
        </w:rPr>
        <w:t>66</w:t>
      </w:r>
      <w:r w:rsidRPr="005D2D52">
        <w:rPr>
          <w:rFonts w:ascii="Angsana New" w:hAnsi="Angsana New"/>
          <w:spacing w:val="-2"/>
          <w:sz w:val="30"/>
          <w:szCs w:val="30"/>
          <w:cs/>
        </w:rPr>
        <w:t xml:space="preserve"> และเดือนมิถุนายน </w:t>
      </w:r>
      <w:r w:rsidRPr="005D2D52">
        <w:rPr>
          <w:rFonts w:ascii="Angsana New" w:hAnsi="Angsana New"/>
          <w:spacing w:val="-2"/>
          <w:sz w:val="30"/>
          <w:szCs w:val="30"/>
        </w:rPr>
        <w:t>2</w:t>
      </w:r>
      <w:r w:rsidR="00F93203" w:rsidRPr="005D2D52">
        <w:rPr>
          <w:rFonts w:ascii="Angsana New" w:hAnsi="Angsana New"/>
          <w:spacing w:val="-2"/>
          <w:sz w:val="30"/>
          <w:szCs w:val="30"/>
        </w:rPr>
        <w:t>5</w:t>
      </w:r>
      <w:r w:rsidRPr="005D2D52">
        <w:rPr>
          <w:rFonts w:ascii="Angsana New" w:hAnsi="Angsana New"/>
          <w:spacing w:val="-2"/>
          <w:sz w:val="30"/>
          <w:szCs w:val="30"/>
        </w:rPr>
        <w:t>67</w:t>
      </w:r>
      <w:r w:rsidRPr="005D2D52">
        <w:rPr>
          <w:rFonts w:ascii="Angsana New" w:hAnsi="Angsana New"/>
          <w:spacing w:val="-2"/>
          <w:sz w:val="30"/>
          <w:szCs w:val="30"/>
          <w:cs/>
        </w:rPr>
        <w:t xml:space="preserve"> ตามลำดับ ภายใต้</w:t>
      </w:r>
      <w:r w:rsidRPr="00E01C03">
        <w:rPr>
          <w:rFonts w:ascii="Angsana New" w:hAnsi="Angsana New"/>
          <w:spacing w:val="-2"/>
          <w:sz w:val="30"/>
          <w:szCs w:val="30"/>
          <w:cs/>
        </w:rPr>
        <w:t>เงื่อนไขของสัญญาดังกล่าว บริษัทผูกพันที่จะชำระค่าบริการซึ่งแยกตามช่วงของการครบกำหนดชำระดังนี้</w:t>
      </w:r>
    </w:p>
    <w:p w14:paraId="5223B186" w14:textId="77777777" w:rsidR="00E75913" w:rsidRPr="004F115A" w:rsidRDefault="00E75913" w:rsidP="00E7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6390" w:type="dxa"/>
        <w:tblInd w:w="108" w:type="dxa"/>
        <w:tblLook w:val="0000" w:firstRow="0" w:lastRow="0" w:firstColumn="0" w:lastColumn="0" w:noHBand="0" w:noVBand="0"/>
      </w:tblPr>
      <w:tblGrid>
        <w:gridCol w:w="4770"/>
        <w:gridCol w:w="270"/>
        <w:gridCol w:w="1350"/>
      </w:tblGrid>
      <w:tr w:rsidR="00E75913" w:rsidRPr="00E01C03" w14:paraId="273057C3" w14:textId="77777777" w:rsidTr="003678A9">
        <w:tc>
          <w:tcPr>
            <w:tcW w:w="4770" w:type="dxa"/>
          </w:tcPr>
          <w:p w14:paraId="3E5E4556" w14:textId="77777777" w:rsidR="00E75913" w:rsidRPr="00E01C03" w:rsidRDefault="00E75913" w:rsidP="003678A9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6BE0C" w14:textId="77777777" w:rsidR="00E75913" w:rsidRPr="00E01C03" w:rsidRDefault="00E75913" w:rsidP="003678A9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05A8FA" w14:textId="77777777" w:rsidR="00E75913" w:rsidRPr="00E01C03" w:rsidRDefault="00E75913" w:rsidP="003678A9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E01C03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E75913" w:rsidRPr="00E01C03" w14:paraId="048E973F" w14:textId="77777777" w:rsidTr="003678A9">
        <w:tc>
          <w:tcPr>
            <w:tcW w:w="4770" w:type="dxa"/>
          </w:tcPr>
          <w:p w14:paraId="04A39E9F" w14:textId="77777777" w:rsidR="00E75913" w:rsidRPr="00E01C03" w:rsidRDefault="00E75913" w:rsidP="0007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37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  <w:vAlign w:val="center"/>
          </w:tcPr>
          <w:p w14:paraId="1408F7E1" w14:textId="77777777" w:rsidR="00E75913" w:rsidRPr="00E01C03" w:rsidRDefault="00E75913" w:rsidP="003678A9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1A3C78" w14:textId="2A43F483" w:rsidR="00E75913" w:rsidRPr="00DE0AE9" w:rsidRDefault="000D29F5" w:rsidP="003678A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2,129</w:t>
            </w:r>
          </w:p>
        </w:tc>
      </w:tr>
      <w:tr w:rsidR="00E75913" w:rsidRPr="00E01C03" w14:paraId="03AA3903" w14:textId="77777777" w:rsidTr="003678A9">
        <w:tc>
          <w:tcPr>
            <w:tcW w:w="4770" w:type="dxa"/>
          </w:tcPr>
          <w:p w14:paraId="6D4D0295" w14:textId="134D1E41" w:rsidR="00E75913" w:rsidRPr="00E01C03" w:rsidRDefault="00E75913" w:rsidP="0007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37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ส่วนที่ครบกำหนดชำระใน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ปีที่</w:t>
            </w:r>
            <w:r w:rsidRPr="00E01C03">
              <w:rPr>
                <w:rFonts w:ascii="Angsana New" w:hAnsi="Angsana New"/>
                <w:sz w:val="30"/>
                <w:szCs w:val="30"/>
                <w:cs/>
              </w:rPr>
              <w:t>สอง</w:t>
            </w:r>
          </w:p>
        </w:tc>
        <w:tc>
          <w:tcPr>
            <w:tcW w:w="270" w:type="dxa"/>
            <w:vAlign w:val="center"/>
          </w:tcPr>
          <w:p w14:paraId="3E68FEE5" w14:textId="77777777" w:rsidR="00E75913" w:rsidRPr="00E01C03" w:rsidRDefault="00E75913" w:rsidP="003678A9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077F44" w14:textId="04C86836" w:rsidR="00E75913" w:rsidRPr="00DE0AE9" w:rsidRDefault="000D29F5" w:rsidP="003678A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702</w:t>
            </w:r>
          </w:p>
        </w:tc>
      </w:tr>
      <w:tr w:rsidR="00E75913" w:rsidRPr="009865C9" w14:paraId="0B9721B7" w14:textId="77777777" w:rsidTr="003678A9">
        <w:tc>
          <w:tcPr>
            <w:tcW w:w="4770" w:type="dxa"/>
          </w:tcPr>
          <w:p w14:paraId="3459CB62" w14:textId="77777777" w:rsidR="00E75913" w:rsidRPr="009865C9" w:rsidRDefault="00E75913" w:rsidP="0007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37"/>
              <w:rPr>
                <w:rFonts w:ascii="Angsana New" w:hAnsi="Angsana New"/>
                <w:sz w:val="30"/>
                <w:szCs w:val="30"/>
                <w:cs/>
              </w:rPr>
            </w:pPr>
            <w:r w:rsidRPr="009865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73DC3747" w14:textId="77777777" w:rsidR="00E75913" w:rsidRPr="009865C9" w:rsidRDefault="00E75913" w:rsidP="003678A9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41A656" w14:textId="2E520193" w:rsidR="00E75913" w:rsidRPr="009865C9" w:rsidRDefault="000D29F5" w:rsidP="003678A9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2,831</w:t>
            </w:r>
          </w:p>
        </w:tc>
      </w:tr>
    </w:tbl>
    <w:p w14:paraId="3FF50F3F" w14:textId="77777777" w:rsidR="00E75913" w:rsidRPr="009865C9" w:rsidRDefault="00E75913" w:rsidP="00E7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798F820" w14:textId="16B9793A" w:rsidR="000D29F5" w:rsidRPr="000D29F5" w:rsidRDefault="000D29F5" w:rsidP="00E7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  <w:lang w:val="af-ZA"/>
        </w:rPr>
        <w:t>บริษัทมี</w:t>
      </w:r>
      <w:r w:rsidRPr="009865C9">
        <w:rPr>
          <w:rFonts w:ascii="Angsana New" w:hAnsi="Angsana New"/>
          <w:spacing w:val="-2"/>
          <w:sz w:val="30"/>
          <w:szCs w:val="30"/>
          <w:cs/>
        </w:rPr>
        <w:t>ภาระผูกพันจาก</w:t>
      </w:r>
      <w:r>
        <w:rPr>
          <w:rFonts w:ascii="Angsana New" w:hAnsi="Angsana New" w:hint="cs"/>
          <w:spacing w:val="-2"/>
          <w:sz w:val="30"/>
          <w:szCs w:val="30"/>
          <w:cs/>
        </w:rPr>
        <w:t>การว่าจ้างที่ปรึกษากฎหมายและ</w:t>
      </w:r>
      <w:r w:rsidR="00770302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ที่ปรึกษาทางการเงิน</w:t>
      </w:r>
      <w:r w:rsidR="00770302">
        <w:rPr>
          <w:rFonts w:ascii="Angsana New" w:hAnsi="Angsana New" w:hint="cs"/>
          <w:spacing w:val="-2"/>
          <w:sz w:val="30"/>
          <w:szCs w:val="30"/>
          <w:cs/>
        </w:rPr>
        <w:t>เป็นจำนวนเงินรวม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1.2 </w:t>
      </w:r>
      <w:r>
        <w:rPr>
          <w:rFonts w:ascii="Angsana New" w:hAnsi="Angsana New" w:hint="cs"/>
          <w:spacing w:val="-2"/>
          <w:sz w:val="30"/>
          <w:szCs w:val="30"/>
          <w:cs/>
          <w:lang w:val="af-ZA"/>
        </w:rPr>
        <w:t>ล้านบาทเพื่อศึกษา</w:t>
      </w:r>
      <w:r w:rsidR="00770302">
        <w:rPr>
          <w:rFonts w:ascii="Angsana New" w:hAnsi="Angsana New" w:hint="cs"/>
          <w:spacing w:val="-2"/>
          <w:sz w:val="30"/>
          <w:szCs w:val="30"/>
          <w:cs/>
          <w:lang w:val="af-ZA"/>
        </w:rPr>
        <w:t>ข้อมูลและ</w:t>
      </w:r>
      <w:r>
        <w:rPr>
          <w:rFonts w:ascii="Angsana New" w:hAnsi="Angsana New" w:hint="cs"/>
          <w:spacing w:val="-2"/>
          <w:sz w:val="30"/>
          <w:szCs w:val="30"/>
          <w:cs/>
          <w:lang w:val="af-ZA"/>
        </w:rPr>
        <w:t>ความเป็นไปได้ของโครงการ</w:t>
      </w:r>
      <w:r w:rsidR="00770302">
        <w:rPr>
          <w:rFonts w:ascii="Angsana New" w:hAnsi="Angsana New" w:hint="cs"/>
          <w:spacing w:val="-2"/>
          <w:sz w:val="30"/>
          <w:szCs w:val="30"/>
          <w:cs/>
          <w:lang w:val="af-ZA"/>
        </w:rPr>
        <w:t>ธุรกิจ</w:t>
      </w:r>
      <w:r>
        <w:rPr>
          <w:rFonts w:ascii="Angsana New" w:hAnsi="Angsana New" w:hint="cs"/>
          <w:spacing w:val="-2"/>
          <w:sz w:val="30"/>
          <w:szCs w:val="30"/>
          <w:cs/>
          <w:lang w:val="af-ZA"/>
        </w:rPr>
        <w:t>ใหม่ที่บริษัท</w:t>
      </w:r>
      <w:r w:rsidR="00770302">
        <w:rPr>
          <w:rFonts w:ascii="Angsana New" w:hAnsi="Angsana New" w:hint="cs"/>
          <w:spacing w:val="-2"/>
          <w:sz w:val="30"/>
          <w:szCs w:val="30"/>
          <w:cs/>
          <w:lang w:val="af-ZA"/>
        </w:rPr>
        <w:t>มีแผน</w:t>
      </w:r>
      <w:r>
        <w:rPr>
          <w:rFonts w:ascii="Angsana New" w:hAnsi="Angsana New" w:hint="cs"/>
          <w:spacing w:val="-2"/>
          <w:sz w:val="30"/>
          <w:szCs w:val="30"/>
          <w:cs/>
          <w:lang w:val="af-ZA"/>
        </w:rPr>
        <w:t>จะลงทุน</w:t>
      </w:r>
      <w:r w:rsidR="00770302">
        <w:rPr>
          <w:rFonts w:ascii="Angsana New" w:hAnsi="Angsana New" w:hint="cs"/>
          <w:spacing w:val="-2"/>
          <w:sz w:val="30"/>
          <w:szCs w:val="30"/>
          <w:cs/>
          <w:lang w:val="af-ZA"/>
        </w:rPr>
        <w:t>ซึ่งเกี่ยวกับสินทรัพย์</w:t>
      </w:r>
      <w:r>
        <w:rPr>
          <w:rFonts w:ascii="Angsana New" w:hAnsi="Angsana New" w:hint="cs"/>
          <w:spacing w:val="-2"/>
          <w:sz w:val="30"/>
          <w:szCs w:val="30"/>
          <w:cs/>
          <w:lang w:val="af-ZA"/>
        </w:rPr>
        <w:t>ดิจิทัลและการวินิจฉัยโรคด้วย</w:t>
      </w:r>
      <w:r w:rsidR="00770302">
        <w:rPr>
          <w:rFonts w:ascii="Angsana New" w:hAnsi="Angsana New" w:hint="cs"/>
          <w:spacing w:val="-2"/>
          <w:sz w:val="30"/>
          <w:szCs w:val="30"/>
          <w:cs/>
          <w:lang w:val="af-ZA"/>
        </w:rPr>
        <w:t>ปัญญาประดิษฐ์</w:t>
      </w:r>
    </w:p>
    <w:p w14:paraId="5D6E1FBD" w14:textId="77777777" w:rsidR="000D29F5" w:rsidRDefault="000D29F5" w:rsidP="000D2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756AC58" w14:textId="1B131F00" w:rsidR="00E75913" w:rsidRPr="009865C9" w:rsidRDefault="00E75913" w:rsidP="00E7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865C9">
        <w:rPr>
          <w:rFonts w:ascii="Angsana New" w:hAnsi="Angsana New"/>
          <w:spacing w:val="-2"/>
          <w:sz w:val="30"/>
          <w:szCs w:val="30"/>
          <w:cs/>
        </w:rPr>
        <w:t>บริษัทย่อย</w:t>
      </w:r>
      <w:r w:rsidRPr="009865C9">
        <w:rPr>
          <w:rFonts w:ascii="Angsana New" w:hAnsi="Angsana New"/>
          <w:spacing w:val="-2"/>
          <w:sz w:val="30"/>
          <w:szCs w:val="30"/>
        </w:rPr>
        <w:t xml:space="preserve"> (TP) </w:t>
      </w:r>
      <w:r w:rsidRPr="009865C9">
        <w:rPr>
          <w:rFonts w:ascii="Angsana New" w:hAnsi="Angsana New"/>
          <w:spacing w:val="-2"/>
          <w:sz w:val="30"/>
          <w:szCs w:val="30"/>
          <w:cs/>
        </w:rPr>
        <w:t>มีภาระผูกพันจากงานป้ายโฆษณาระหว่างก่อสร้างเป็นจำนวน</w:t>
      </w:r>
      <w:r w:rsidRPr="000D29F5">
        <w:rPr>
          <w:rFonts w:ascii="Angsana New" w:hAnsi="Angsana New"/>
          <w:spacing w:val="-2"/>
          <w:sz w:val="30"/>
          <w:szCs w:val="30"/>
          <w:cs/>
        </w:rPr>
        <w:t xml:space="preserve">เงินประมาณ </w:t>
      </w:r>
      <w:r w:rsidR="00540BE9" w:rsidRPr="000D29F5">
        <w:rPr>
          <w:rFonts w:ascii="Angsana New" w:hAnsi="Angsana New"/>
          <w:spacing w:val="-2"/>
          <w:sz w:val="30"/>
          <w:szCs w:val="30"/>
        </w:rPr>
        <w:t>1</w:t>
      </w:r>
      <w:r w:rsidRPr="000D29F5">
        <w:rPr>
          <w:rFonts w:ascii="Angsana New" w:hAnsi="Angsana New"/>
          <w:spacing w:val="-2"/>
          <w:sz w:val="30"/>
          <w:szCs w:val="30"/>
          <w:cs/>
        </w:rPr>
        <w:t>.</w:t>
      </w:r>
      <w:r w:rsidR="00540BE9" w:rsidRPr="000D29F5">
        <w:rPr>
          <w:rFonts w:ascii="Angsana New" w:hAnsi="Angsana New"/>
          <w:spacing w:val="-2"/>
          <w:sz w:val="30"/>
          <w:szCs w:val="30"/>
        </w:rPr>
        <w:t>1</w:t>
      </w:r>
      <w:r w:rsidRPr="000D29F5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131E7840" w14:textId="77777777" w:rsidR="00446C82" w:rsidRDefault="00446C82" w:rsidP="00371D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26C54E" w14:textId="77219740" w:rsidR="00C61518" w:rsidRPr="004C19FA" w:rsidRDefault="00B177B2" w:rsidP="000A51E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C19FA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116C1A34" w14:textId="77777777" w:rsidR="00B177B2" w:rsidRPr="004C19FA" w:rsidRDefault="00B177B2" w:rsidP="00C27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B3600B3" w14:textId="42274C41" w:rsidR="00E45D09" w:rsidRPr="004C19FA" w:rsidRDefault="00E45D09" w:rsidP="00E45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 w:rsidRPr="00746D6C">
        <w:rPr>
          <w:rFonts w:ascii="Angsana New" w:hAnsi="Angsana New"/>
          <w:sz w:val="30"/>
          <w:szCs w:val="30"/>
          <w:cs/>
        </w:rPr>
        <w:t xml:space="preserve">งบการเงินนี้ได้รับการอนุมัติให้ออกโดยที่ประชุมคณะกรรมการบริษัทเมื่อวันที่ </w:t>
      </w:r>
      <w:r w:rsidR="00B61518">
        <w:rPr>
          <w:rFonts w:ascii="Angsana New" w:hAnsi="Angsana New"/>
          <w:sz w:val="30"/>
          <w:szCs w:val="30"/>
        </w:rPr>
        <w:t>26</w:t>
      </w:r>
      <w:r w:rsidR="00B57FB7" w:rsidRPr="00746D6C">
        <w:rPr>
          <w:rFonts w:ascii="Angsana New" w:hAnsi="Angsana New"/>
          <w:sz w:val="30"/>
          <w:szCs w:val="30"/>
        </w:rPr>
        <w:t xml:space="preserve"> </w:t>
      </w:r>
      <w:r w:rsidRPr="00746D6C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777F8A" w:rsidRPr="00746D6C">
        <w:rPr>
          <w:rFonts w:ascii="Angsana New" w:hAnsi="Angsana New"/>
          <w:sz w:val="30"/>
          <w:szCs w:val="30"/>
        </w:rPr>
        <w:t>2</w:t>
      </w:r>
      <w:r w:rsidR="00F93203" w:rsidRPr="00746D6C">
        <w:rPr>
          <w:rFonts w:ascii="Angsana New" w:hAnsi="Angsana New"/>
          <w:sz w:val="30"/>
          <w:szCs w:val="30"/>
        </w:rPr>
        <w:t>5</w:t>
      </w:r>
      <w:r w:rsidR="00777F8A" w:rsidRPr="00746D6C">
        <w:rPr>
          <w:rFonts w:ascii="Angsana New" w:hAnsi="Angsana New"/>
          <w:sz w:val="30"/>
          <w:szCs w:val="30"/>
        </w:rPr>
        <w:t>6</w:t>
      </w:r>
      <w:r w:rsidR="00947B80">
        <w:rPr>
          <w:rFonts w:ascii="Angsana New" w:hAnsi="Angsana New"/>
          <w:sz w:val="30"/>
          <w:szCs w:val="30"/>
        </w:rPr>
        <w:t>9</w:t>
      </w:r>
      <w:r w:rsidR="00857740" w:rsidRPr="004C19FA">
        <w:rPr>
          <w:rFonts w:ascii="Angsana New" w:hAnsi="Angsana New"/>
          <w:sz w:val="30"/>
          <w:szCs w:val="30"/>
          <w:cs/>
        </w:rPr>
        <w:t xml:space="preserve"> </w:t>
      </w:r>
    </w:p>
    <w:sectPr w:rsidR="00E45D09" w:rsidRPr="004C19FA" w:rsidSect="006C0A04">
      <w:pgSz w:w="11909" w:h="16834" w:code="9"/>
      <w:pgMar w:top="2880" w:right="1152" w:bottom="810" w:left="1440" w:header="482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4BE1C" w14:textId="77777777" w:rsidR="006D698A" w:rsidRDefault="006D698A">
      <w:r>
        <w:separator/>
      </w:r>
    </w:p>
  </w:endnote>
  <w:endnote w:type="continuationSeparator" w:id="0">
    <w:p w14:paraId="39C707D6" w14:textId="77777777" w:rsidR="006D698A" w:rsidRDefault="006D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354309"/>
      <w:docPartObj>
        <w:docPartGallery w:val="Page Numbers (Bottom of Page)"/>
        <w:docPartUnique/>
      </w:docPartObj>
    </w:sdtPr>
    <w:sdtEndPr/>
    <w:sdtContent>
      <w:p w14:paraId="69382CC4" w14:textId="77777777" w:rsidR="003618FB" w:rsidRDefault="001254B7">
        <w:pPr>
          <w:pStyle w:val="Footer"/>
          <w:jc w:val="right"/>
        </w:pPr>
        <w:r w:rsidRPr="006C0A04">
          <w:rPr>
            <w:rFonts w:ascii="Angsana New" w:hAnsi="Angsana New"/>
            <w:sz w:val="30"/>
            <w:szCs w:val="30"/>
          </w:rPr>
          <w:fldChar w:fldCharType="begin"/>
        </w:r>
        <w:r w:rsidR="003618FB" w:rsidRPr="006C0A0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6C0A04">
          <w:rPr>
            <w:rFonts w:ascii="Angsana New" w:hAnsi="Angsana New"/>
            <w:sz w:val="30"/>
            <w:szCs w:val="30"/>
          </w:rPr>
          <w:fldChar w:fldCharType="separate"/>
        </w:r>
        <w:r w:rsidR="003F1BAE">
          <w:rPr>
            <w:rFonts w:ascii="Angsana New" w:hAnsi="Angsana New"/>
            <w:noProof/>
            <w:sz w:val="30"/>
            <w:szCs w:val="30"/>
          </w:rPr>
          <w:t>43</w:t>
        </w:r>
        <w:r w:rsidRPr="006C0A04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A47BA" w14:textId="77777777" w:rsidR="003618FB" w:rsidRPr="002C472B" w:rsidRDefault="001254B7">
    <w:pPr>
      <w:pStyle w:val="Footer"/>
      <w:jc w:val="right"/>
      <w:rPr>
        <w:rFonts w:ascii="Angsana New" w:hAnsi="Angsana New"/>
        <w:sz w:val="30"/>
        <w:szCs w:val="30"/>
      </w:rPr>
    </w:pPr>
    <w:r w:rsidRPr="002C472B">
      <w:rPr>
        <w:rFonts w:ascii="Angsana New" w:hAnsi="Angsana New"/>
        <w:sz w:val="30"/>
        <w:szCs w:val="30"/>
      </w:rPr>
      <w:fldChar w:fldCharType="begin"/>
    </w:r>
    <w:r w:rsidR="003618FB" w:rsidRPr="002C472B">
      <w:rPr>
        <w:rFonts w:ascii="Angsana New" w:hAnsi="Angsana New"/>
        <w:sz w:val="30"/>
        <w:szCs w:val="30"/>
      </w:rPr>
      <w:instrText xml:space="preserve"> PAGE   \* MERGEFORMAT </w:instrText>
    </w:r>
    <w:r w:rsidRPr="002C472B">
      <w:rPr>
        <w:rFonts w:ascii="Angsana New" w:hAnsi="Angsana New"/>
        <w:sz w:val="30"/>
        <w:szCs w:val="30"/>
      </w:rPr>
      <w:fldChar w:fldCharType="separate"/>
    </w:r>
    <w:r w:rsidR="003618FB" w:rsidRPr="00777F8A">
      <w:rPr>
        <w:rFonts w:ascii="Angsana New" w:hAnsi="Angsana New"/>
        <w:noProof/>
        <w:sz w:val="30"/>
        <w:szCs w:val="30"/>
      </w:rPr>
      <w:t>7</w:t>
    </w:r>
    <w:r w:rsidRPr="002C472B">
      <w:rPr>
        <w:rFonts w:ascii="Angsana New" w:hAnsi="Angsana New"/>
        <w:sz w:val="30"/>
        <w:szCs w:val="30"/>
      </w:rPr>
      <w:fldChar w:fldCharType="end"/>
    </w:r>
  </w:p>
  <w:p w14:paraId="3ECE8130" w14:textId="77777777" w:rsidR="003618FB" w:rsidRPr="002C472B" w:rsidRDefault="003618FB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6B22B" w14:textId="77777777" w:rsidR="006D698A" w:rsidRDefault="006D698A">
      <w:r>
        <w:separator/>
      </w:r>
    </w:p>
  </w:footnote>
  <w:footnote w:type="continuationSeparator" w:id="0">
    <w:p w14:paraId="5DF68FF7" w14:textId="77777777" w:rsidR="006D698A" w:rsidRDefault="006D6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22122" w14:textId="77777777" w:rsidR="003618FB" w:rsidRDefault="003618FB" w:rsidP="00CC1B03">
    <w:pPr>
      <w:spacing w:line="200" w:lineRule="atLeast"/>
      <w:rPr>
        <w:rFonts w:ascii="Angsana New" w:hAnsi="Angsana New"/>
        <w:b/>
        <w:bCs/>
        <w:sz w:val="32"/>
        <w:szCs w:val="32"/>
      </w:rPr>
    </w:pPr>
  </w:p>
  <w:p w14:paraId="3A2DEB98" w14:textId="77777777" w:rsidR="003618FB" w:rsidRPr="005D45D5" w:rsidRDefault="003618FB" w:rsidP="00CC1B03">
    <w:pPr>
      <w:spacing w:line="200" w:lineRule="atLeast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เทคโนเมดิคัล จำกัด</w:t>
    </w:r>
    <w:r>
      <w:rPr>
        <w:rFonts w:ascii="Angsana New" w:hAnsi="Angsana New"/>
        <w:sz w:val="30"/>
        <w:szCs w:val="30"/>
      </w:rPr>
      <w:t xml:space="preserve"> </w:t>
    </w:r>
    <w:r w:rsidRPr="00D20E6C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 บริษัทย่อย</w:t>
    </w:r>
  </w:p>
  <w:p w14:paraId="0EB402AF" w14:textId="77777777" w:rsidR="003618FB" w:rsidRPr="001C29D1" w:rsidRDefault="003618FB" w:rsidP="00CC1B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D7AC99" w14:textId="5EA25301" w:rsidR="003618FB" w:rsidRDefault="003618FB" w:rsidP="00CC1B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777F8A">
      <w:rPr>
        <w:rFonts w:ascii="Angsana New" w:hAnsi="Angsana New"/>
        <w:b/>
        <w:bCs/>
        <w:sz w:val="32"/>
        <w:szCs w:val="32"/>
      </w:rPr>
      <w:t>31</w:t>
    </w:r>
    <w:r w:rsidRPr="001C29D1">
      <w:rPr>
        <w:rFonts w:ascii="Angsana New" w:hAnsi="Angsana New"/>
        <w:b/>
        <w:bCs/>
        <w:sz w:val="32"/>
        <w:szCs w:val="32"/>
      </w:rPr>
      <w:t xml:space="preserve"> </w:t>
    </w:r>
    <w:r w:rsidRPr="001C29D1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777F8A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</w:t>
    </w:r>
    <w:r w:rsidRPr="00777F8A">
      <w:rPr>
        <w:rFonts w:ascii="Angsana New" w:hAnsi="Angsana New"/>
        <w:b/>
        <w:bCs/>
        <w:sz w:val="32"/>
        <w:szCs w:val="32"/>
      </w:rPr>
      <w:t>6</w:t>
    </w:r>
    <w:r w:rsidR="00752A07">
      <w:rPr>
        <w:rFonts w:ascii="Angsana New" w:hAnsi="Angsana New" w:hint="cs"/>
        <w:b/>
        <w:bCs/>
        <w:sz w:val="32"/>
        <w:szCs w:val="32"/>
        <w:cs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777F8A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</w:t>
    </w:r>
    <w:r w:rsidRPr="00777F8A">
      <w:rPr>
        <w:rFonts w:ascii="Angsana New" w:hAnsi="Angsana New"/>
        <w:b/>
        <w:bCs/>
        <w:sz w:val="32"/>
        <w:szCs w:val="32"/>
      </w:rPr>
      <w:t>6</w:t>
    </w:r>
    <w:r w:rsidR="00752A07">
      <w:rPr>
        <w:rFonts w:ascii="Angsana New" w:hAnsi="Angsana New" w:hint="cs"/>
        <w:b/>
        <w:bCs/>
        <w:sz w:val="32"/>
        <w:szCs w:val="32"/>
        <w:cs/>
      </w:rPr>
      <w:t>7</w:t>
    </w:r>
  </w:p>
  <w:p w14:paraId="2F0525D3" w14:textId="77777777" w:rsidR="003618FB" w:rsidRDefault="003618FB" w:rsidP="00CC1B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  <w:p w14:paraId="7388EAFD" w14:textId="77777777" w:rsidR="003618FB" w:rsidRDefault="003618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3F04" w14:textId="77777777" w:rsidR="003618FB" w:rsidRDefault="003618FB" w:rsidP="00CC1B03">
    <w:pPr>
      <w:spacing w:line="200" w:lineRule="atLeast"/>
      <w:rPr>
        <w:rFonts w:ascii="Angsana New" w:hAnsi="Angsana New"/>
        <w:b/>
        <w:bCs/>
        <w:sz w:val="32"/>
        <w:szCs w:val="32"/>
      </w:rPr>
    </w:pPr>
  </w:p>
  <w:p w14:paraId="686160EE" w14:textId="77777777" w:rsidR="003618FB" w:rsidRPr="005D45D5" w:rsidRDefault="003618FB" w:rsidP="00CC1B03">
    <w:pPr>
      <w:spacing w:line="200" w:lineRule="atLeast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เทคโนเมดิคัล จำกัด</w:t>
    </w:r>
    <w:r>
      <w:rPr>
        <w:rFonts w:ascii="Angsana New" w:hAnsi="Angsana New"/>
        <w:sz w:val="30"/>
        <w:szCs w:val="30"/>
      </w:rPr>
      <w:t xml:space="preserve"> </w:t>
    </w:r>
    <w:r w:rsidRPr="00D20E6C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 บริษัทย่อย</w:t>
    </w:r>
  </w:p>
  <w:p w14:paraId="7AD07AA0" w14:textId="77777777" w:rsidR="003618FB" w:rsidRPr="001C29D1" w:rsidRDefault="003618FB" w:rsidP="00CC1B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2AFD491B" w14:textId="20201395" w:rsidR="003618FB" w:rsidRDefault="003618FB" w:rsidP="00CC1B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777F8A">
      <w:rPr>
        <w:rFonts w:ascii="Angsana New" w:hAnsi="Angsana New"/>
        <w:b/>
        <w:bCs/>
        <w:sz w:val="32"/>
        <w:szCs w:val="32"/>
      </w:rPr>
      <w:t>31</w:t>
    </w:r>
    <w:r w:rsidRPr="001C29D1">
      <w:rPr>
        <w:rFonts w:ascii="Angsana New" w:hAnsi="Angsana New"/>
        <w:b/>
        <w:bCs/>
        <w:sz w:val="32"/>
        <w:szCs w:val="32"/>
      </w:rPr>
      <w:t xml:space="preserve"> </w:t>
    </w:r>
    <w:r w:rsidRPr="001C29D1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777F8A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</w:t>
    </w:r>
    <w:r w:rsidRPr="00777F8A">
      <w:rPr>
        <w:rFonts w:ascii="Angsana New" w:hAnsi="Angsana New"/>
        <w:b/>
        <w:bCs/>
        <w:sz w:val="32"/>
        <w:szCs w:val="32"/>
      </w:rPr>
      <w:t>6</w:t>
    </w:r>
    <w:r w:rsidR="00752A07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777F8A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</w:t>
    </w:r>
    <w:r w:rsidRPr="00777F8A">
      <w:rPr>
        <w:rFonts w:ascii="Angsana New" w:hAnsi="Angsana New"/>
        <w:b/>
        <w:bCs/>
        <w:sz w:val="32"/>
        <w:szCs w:val="32"/>
      </w:rPr>
      <w:t>6</w:t>
    </w:r>
    <w:r w:rsidR="00752A07">
      <w:rPr>
        <w:rFonts w:ascii="Angsana New" w:hAnsi="Angsana New"/>
        <w:b/>
        <w:bCs/>
        <w:sz w:val="32"/>
        <w:szCs w:val="32"/>
      </w:rPr>
      <w:t>7</w:t>
    </w:r>
  </w:p>
  <w:p w14:paraId="51EA69BF" w14:textId="77777777" w:rsidR="003618FB" w:rsidRDefault="003618FB" w:rsidP="00CC1B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  <w:p w14:paraId="28E7B588" w14:textId="77777777" w:rsidR="003618FB" w:rsidRDefault="003618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376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B4E2D"/>
    <w:multiLevelType w:val="hybridMultilevel"/>
    <w:tmpl w:val="CD2CC98A"/>
    <w:lvl w:ilvl="0" w:tplc="814A796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53788D"/>
    <w:multiLevelType w:val="hybridMultilevel"/>
    <w:tmpl w:val="6060D8A8"/>
    <w:lvl w:ilvl="0" w:tplc="7F7E941C">
      <w:start w:val="3"/>
      <w:numFmt w:val="bullet"/>
      <w:lvlText w:val="-"/>
      <w:lvlJc w:val="left"/>
      <w:pPr>
        <w:ind w:left="2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3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F6C5510"/>
    <w:multiLevelType w:val="hybridMultilevel"/>
    <w:tmpl w:val="60E0EAE0"/>
    <w:lvl w:ilvl="0" w:tplc="5FEA2244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47A18"/>
    <w:multiLevelType w:val="hybridMultilevel"/>
    <w:tmpl w:val="9C9ECE56"/>
    <w:lvl w:ilvl="0" w:tplc="873EB7B8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BDA7D85"/>
    <w:multiLevelType w:val="hybridMultilevel"/>
    <w:tmpl w:val="DCF093BA"/>
    <w:lvl w:ilvl="0" w:tplc="ECD2BFA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302607"/>
    <w:multiLevelType w:val="hybridMultilevel"/>
    <w:tmpl w:val="8CE48B40"/>
    <w:lvl w:ilvl="0" w:tplc="CEF4FD06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3317E"/>
    <w:multiLevelType w:val="hybridMultilevel"/>
    <w:tmpl w:val="E6FE418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E7110"/>
    <w:multiLevelType w:val="hybridMultilevel"/>
    <w:tmpl w:val="4800A8AE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422656">
    <w:abstractNumId w:val="6"/>
  </w:num>
  <w:num w:numId="2" w16cid:durableId="617832399">
    <w:abstractNumId w:val="5"/>
  </w:num>
  <w:num w:numId="3" w16cid:durableId="1055616582">
    <w:abstractNumId w:val="9"/>
  </w:num>
  <w:num w:numId="4" w16cid:durableId="2059087710">
    <w:abstractNumId w:val="7"/>
  </w:num>
  <w:num w:numId="5" w16cid:durableId="643318277">
    <w:abstractNumId w:val="8"/>
  </w:num>
  <w:num w:numId="6" w16cid:durableId="1512986351">
    <w:abstractNumId w:val="3"/>
  </w:num>
  <w:num w:numId="7" w16cid:durableId="240216784">
    <w:abstractNumId w:val="2"/>
  </w:num>
  <w:num w:numId="8" w16cid:durableId="855578234">
    <w:abstractNumId w:val="0"/>
  </w:num>
  <w:num w:numId="9" w16cid:durableId="551818023">
    <w:abstractNumId w:val="1"/>
  </w:num>
  <w:num w:numId="10" w16cid:durableId="282419907">
    <w:abstractNumId w:val="4"/>
  </w:num>
  <w:num w:numId="11" w16cid:durableId="561912173">
    <w:abstractNumId w:val="16"/>
  </w:num>
  <w:num w:numId="12" w16cid:durableId="626740907">
    <w:abstractNumId w:val="11"/>
  </w:num>
  <w:num w:numId="13" w16cid:durableId="1147240042">
    <w:abstractNumId w:val="22"/>
  </w:num>
  <w:num w:numId="14" w16cid:durableId="2029482345">
    <w:abstractNumId w:val="14"/>
  </w:num>
  <w:num w:numId="15" w16cid:durableId="1485202090">
    <w:abstractNumId w:val="17"/>
  </w:num>
  <w:num w:numId="16" w16cid:durableId="642782313">
    <w:abstractNumId w:val="19"/>
  </w:num>
  <w:num w:numId="17" w16cid:durableId="886835448">
    <w:abstractNumId w:val="27"/>
  </w:num>
  <w:num w:numId="18" w16cid:durableId="1779449931">
    <w:abstractNumId w:val="23"/>
  </w:num>
  <w:num w:numId="19" w16cid:durableId="39133919">
    <w:abstractNumId w:val="10"/>
  </w:num>
  <w:num w:numId="20" w16cid:durableId="755126094">
    <w:abstractNumId w:val="26"/>
  </w:num>
  <w:num w:numId="21" w16cid:durableId="161163411">
    <w:abstractNumId w:val="20"/>
  </w:num>
  <w:num w:numId="22" w16cid:durableId="1277324309">
    <w:abstractNumId w:val="25"/>
  </w:num>
  <w:num w:numId="23" w16cid:durableId="9916122">
    <w:abstractNumId w:val="13"/>
  </w:num>
  <w:num w:numId="24" w16cid:durableId="893391014">
    <w:abstractNumId w:val="12"/>
  </w:num>
  <w:num w:numId="25" w16cid:durableId="123162940">
    <w:abstractNumId w:val="24"/>
  </w:num>
  <w:num w:numId="26" w16cid:durableId="1234243281">
    <w:abstractNumId w:val="21"/>
  </w:num>
  <w:num w:numId="27" w16cid:durableId="432167666">
    <w:abstractNumId w:val="18"/>
  </w:num>
  <w:num w:numId="28" w16cid:durableId="1931238017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977"/>
    <w:rsid w:val="00000B44"/>
    <w:rsid w:val="00000FEE"/>
    <w:rsid w:val="00001300"/>
    <w:rsid w:val="00001498"/>
    <w:rsid w:val="0000168C"/>
    <w:rsid w:val="00001824"/>
    <w:rsid w:val="00001B23"/>
    <w:rsid w:val="00001CAE"/>
    <w:rsid w:val="00001CCE"/>
    <w:rsid w:val="00001F8D"/>
    <w:rsid w:val="000020A4"/>
    <w:rsid w:val="000023E7"/>
    <w:rsid w:val="0000246E"/>
    <w:rsid w:val="000029F8"/>
    <w:rsid w:val="00002A7E"/>
    <w:rsid w:val="000032E3"/>
    <w:rsid w:val="000036C0"/>
    <w:rsid w:val="00003B3F"/>
    <w:rsid w:val="00003D3C"/>
    <w:rsid w:val="00004413"/>
    <w:rsid w:val="000044A1"/>
    <w:rsid w:val="000053D7"/>
    <w:rsid w:val="00005F0E"/>
    <w:rsid w:val="00006139"/>
    <w:rsid w:val="000070A6"/>
    <w:rsid w:val="00007A88"/>
    <w:rsid w:val="00007D14"/>
    <w:rsid w:val="00007D8E"/>
    <w:rsid w:val="00011567"/>
    <w:rsid w:val="000115F9"/>
    <w:rsid w:val="00011795"/>
    <w:rsid w:val="000117B0"/>
    <w:rsid w:val="000117C9"/>
    <w:rsid w:val="000117DC"/>
    <w:rsid w:val="00011B30"/>
    <w:rsid w:val="000125C1"/>
    <w:rsid w:val="00013DE4"/>
    <w:rsid w:val="000142C2"/>
    <w:rsid w:val="00014352"/>
    <w:rsid w:val="000145ED"/>
    <w:rsid w:val="00014744"/>
    <w:rsid w:val="0001561C"/>
    <w:rsid w:val="00015852"/>
    <w:rsid w:val="00016DD0"/>
    <w:rsid w:val="00016E16"/>
    <w:rsid w:val="000170C5"/>
    <w:rsid w:val="0002004E"/>
    <w:rsid w:val="00020856"/>
    <w:rsid w:val="00020D2E"/>
    <w:rsid w:val="000215A0"/>
    <w:rsid w:val="000218B8"/>
    <w:rsid w:val="00021D31"/>
    <w:rsid w:val="00022079"/>
    <w:rsid w:val="00022104"/>
    <w:rsid w:val="00022880"/>
    <w:rsid w:val="00022C7F"/>
    <w:rsid w:val="00022D45"/>
    <w:rsid w:val="000237A3"/>
    <w:rsid w:val="00023953"/>
    <w:rsid w:val="00025888"/>
    <w:rsid w:val="0002590D"/>
    <w:rsid w:val="00025C22"/>
    <w:rsid w:val="000261F2"/>
    <w:rsid w:val="000264A4"/>
    <w:rsid w:val="000266F3"/>
    <w:rsid w:val="0002741B"/>
    <w:rsid w:val="00030225"/>
    <w:rsid w:val="000307A2"/>
    <w:rsid w:val="00030B6B"/>
    <w:rsid w:val="00030F83"/>
    <w:rsid w:val="0003208B"/>
    <w:rsid w:val="000323E1"/>
    <w:rsid w:val="000327C7"/>
    <w:rsid w:val="00033A9C"/>
    <w:rsid w:val="00033C07"/>
    <w:rsid w:val="00033DF0"/>
    <w:rsid w:val="0003408F"/>
    <w:rsid w:val="00034099"/>
    <w:rsid w:val="000340DF"/>
    <w:rsid w:val="0003412F"/>
    <w:rsid w:val="0003542E"/>
    <w:rsid w:val="000354DB"/>
    <w:rsid w:val="0003562A"/>
    <w:rsid w:val="00035BC1"/>
    <w:rsid w:val="00035E7C"/>
    <w:rsid w:val="000360E9"/>
    <w:rsid w:val="000362E8"/>
    <w:rsid w:val="00036AE6"/>
    <w:rsid w:val="00037723"/>
    <w:rsid w:val="000377FC"/>
    <w:rsid w:val="00037C46"/>
    <w:rsid w:val="00037CD6"/>
    <w:rsid w:val="00041221"/>
    <w:rsid w:val="000412BB"/>
    <w:rsid w:val="00041515"/>
    <w:rsid w:val="000416D3"/>
    <w:rsid w:val="000424E2"/>
    <w:rsid w:val="00042620"/>
    <w:rsid w:val="00043BF7"/>
    <w:rsid w:val="0004469B"/>
    <w:rsid w:val="00045122"/>
    <w:rsid w:val="000452F6"/>
    <w:rsid w:val="0004544A"/>
    <w:rsid w:val="0004560A"/>
    <w:rsid w:val="000457E7"/>
    <w:rsid w:val="00045AF2"/>
    <w:rsid w:val="000461DA"/>
    <w:rsid w:val="000469AF"/>
    <w:rsid w:val="00046B21"/>
    <w:rsid w:val="00046FBF"/>
    <w:rsid w:val="00050238"/>
    <w:rsid w:val="0005024A"/>
    <w:rsid w:val="0005054F"/>
    <w:rsid w:val="00050964"/>
    <w:rsid w:val="0005100A"/>
    <w:rsid w:val="0005130D"/>
    <w:rsid w:val="0005192D"/>
    <w:rsid w:val="000527DC"/>
    <w:rsid w:val="00052930"/>
    <w:rsid w:val="0005295D"/>
    <w:rsid w:val="00052963"/>
    <w:rsid w:val="00052A05"/>
    <w:rsid w:val="00052C2B"/>
    <w:rsid w:val="00052E5C"/>
    <w:rsid w:val="00052F48"/>
    <w:rsid w:val="000531B1"/>
    <w:rsid w:val="00053CB0"/>
    <w:rsid w:val="00054CA7"/>
    <w:rsid w:val="00054D9A"/>
    <w:rsid w:val="00054EFE"/>
    <w:rsid w:val="00055E3F"/>
    <w:rsid w:val="00056678"/>
    <w:rsid w:val="00056820"/>
    <w:rsid w:val="00057813"/>
    <w:rsid w:val="000602A3"/>
    <w:rsid w:val="000602EC"/>
    <w:rsid w:val="00060EBB"/>
    <w:rsid w:val="000610C7"/>
    <w:rsid w:val="0006171C"/>
    <w:rsid w:val="00061853"/>
    <w:rsid w:val="00061F04"/>
    <w:rsid w:val="000624A8"/>
    <w:rsid w:val="00062659"/>
    <w:rsid w:val="00062773"/>
    <w:rsid w:val="000629B0"/>
    <w:rsid w:val="00062B36"/>
    <w:rsid w:val="0006548F"/>
    <w:rsid w:val="000655B5"/>
    <w:rsid w:val="00065B91"/>
    <w:rsid w:val="00066A57"/>
    <w:rsid w:val="00066BBD"/>
    <w:rsid w:val="00067110"/>
    <w:rsid w:val="00067567"/>
    <w:rsid w:val="00067702"/>
    <w:rsid w:val="000709F0"/>
    <w:rsid w:val="00070E1E"/>
    <w:rsid w:val="00070F6A"/>
    <w:rsid w:val="000712F5"/>
    <w:rsid w:val="0007135E"/>
    <w:rsid w:val="0007207D"/>
    <w:rsid w:val="00072254"/>
    <w:rsid w:val="00072336"/>
    <w:rsid w:val="00072F17"/>
    <w:rsid w:val="00072F7B"/>
    <w:rsid w:val="0007378C"/>
    <w:rsid w:val="00073798"/>
    <w:rsid w:val="000737CF"/>
    <w:rsid w:val="00073C01"/>
    <w:rsid w:val="00074130"/>
    <w:rsid w:val="000745C0"/>
    <w:rsid w:val="0007477D"/>
    <w:rsid w:val="0007532D"/>
    <w:rsid w:val="0007555B"/>
    <w:rsid w:val="00077534"/>
    <w:rsid w:val="00077606"/>
    <w:rsid w:val="00077B47"/>
    <w:rsid w:val="000801B6"/>
    <w:rsid w:val="0008056A"/>
    <w:rsid w:val="00080660"/>
    <w:rsid w:val="000811A5"/>
    <w:rsid w:val="0008172F"/>
    <w:rsid w:val="0008191F"/>
    <w:rsid w:val="0008367E"/>
    <w:rsid w:val="000836F3"/>
    <w:rsid w:val="00084564"/>
    <w:rsid w:val="00084730"/>
    <w:rsid w:val="00085996"/>
    <w:rsid w:val="000859A2"/>
    <w:rsid w:val="000860CB"/>
    <w:rsid w:val="0008667A"/>
    <w:rsid w:val="000877D3"/>
    <w:rsid w:val="000879CC"/>
    <w:rsid w:val="00087C7C"/>
    <w:rsid w:val="00087E68"/>
    <w:rsid w:val="00090105"/>
    <w:rsid w:val="0009026F"/>
    <w:rsid w:val="00090340"/>
    <w:rsid w:val="000904CB"/>
    <w:rsid w:val="00090C94"/>
    <w:rsid w:val="0009157B"/>
    <w:rsid w:val="0009196B"/>
    <w:rsid w:val="0009208F"/>
    <w:rsid w:val="000925EA"/>
    <w:rsid w:val="00093B05"/>
    <w:rsid w:val="00094A1B"/>
    <w:rsid w:val="00094CD2"/>
    <w:rsid w:val="00094E58"/>
    <w:rsid w:val="0009571F"/>
    <w:rsid w:val="00096B8F"/>
    <w:rsid w:val="00096E27"/>
    <w:rsid w:val="00097883"/>
    <w:rsid w:val="00097E2E"/>
    <w:rsid w:val="000A1579"/>
    <w:rsid w:val="000A1842"/>
    <w:rsid w:val="000A1896"/>
    <w:rsid w:val="000A1D82"/>
    <w:rsid w:val="000A1E17"/>
    <w:rsid w:val="000A224C"/>
    <w:rsid w:val="000A2B71"/>
    <w:rsid w:val="000A2FD4"/>
    <w:rsid w:val="000A349E"/>
    <w:rsid w:val="000A3812"/>
    <w:rsid w:val="000A3AB1"/>
    <w:rsid w:val="000A3BE0"/>
    <w:rsid w:val="000A3CC9"/>
    <w:rsid w:val="000A3D89"/>
    <w:rsid w:val="000A3FCF"/>
    <w:rsid w:val="000A4BDE"/>
    <w:rsid w:val="000A4D99"/>
    <w:rsid w:val="000A505B"/>
    <w:rsid w:val="000A50CB"/>
    <w:rsid w:val="000A51EC"/>
    <w:rsid w:val="000A52F7"/>
    <w:rsid w:val="000A5E63"/>
    <w:rsid w:val="000A5EEE"/>
    <w:rsid w:val="000A617A"/>
    <w:rsid w:val="000A6B67"/>
    <w:rsid w:val="000A7173"/>
    <w:rsid w:val="000A7362"/>
    <w:rsid w:val="000A7AC0"/>
    <w:rsid w:val="000B087E"/>
    <w:rsid w:val="000B0C2E"/>
    <w:rsid w:val="000B14FD"/>
    <w:rsid w:val="000B1D5F"/>
    <w:rsid w:val="000B2498"/>
    <w:rsid w:val="000B2D4B"/>
    <w:rsid w:val="000B329B"/>
    <w:rsid w:val="000B3383"/>
    <w:rsid w:val="000B3736"/>
    <w:rsid w:val="000B3DC3"/>
    <w:rsid w:val="000B42B2"/>
    <w:rsid w:val="000B42B9"/>
    <w:rsid w:val="000B4620"/>
    <w:rsid w:val="000B50EE"/>
    <w:rsid w:val="000B5594"/>
    <w:rsid w:val="000B58A9"/>
    <w:rsid w:val="000B690E"/>
    <w:rsid w:val="000B6B88"/>
    <w:rsid w:val="000B6BC1"/>
    <w:rsid w:val="000C05F3"/>
    <w:rsid w:val="000C074D"/>
    <w:rsid w:val="000C0A61"/>
    <w:rsid w:val="000C0DEA"/>
    <w:rsid w:val="000C1864"/>
    <w:rsid w:val="000C1915"/>
    <w:rsid w:val="000C1A10"/>
    <w:rsid w:val="000C1B7A"/>
    <w:rsid w:val="000C1E9B"/>
    <w:rsid w:val="000C1EE9"/>
    <w:rsid w:val="000C237F"/>
    <w:rsid w:val="000C2897"/>
    <w:rsid w:val="000C2B5A"/>
    <w:rsid w:val="000C32AD"/>
    <w:rsid w:val="000C3438"/>
    <w:rsid w:val="000C36A5"/>
    <w:rsid w:val="000C3937"/>
    <w:rsid w:val="000C408A"/>
    <w:rsid w:val="000C4350"/>
    <w:rsid w:val="000C464F"/>
    <w:rsid w:val="000C4881"/>
    <w:rsid w:val="000C4E2C"/>
    <w:rsid w:val="000C4E57"/>
    <w:rsid w:val="000C5227"/>
    <w:rsid w:val="000C523D"/>
    <w:rsid w:val="000C6884"/>
    <w:rsid w:val="000C6DA2"/>
    <w:rsid w:val="000C6FDE"/>
    <w:rsid w:val="000C7446"/>
    <w:rsid w:val="000D0245"/>
    <w:rsid w:val="000D0417"/>
    <w:rsid w:val="000D08EA"/>
    <w:rsid w:val="000D0EAC"/>
    <w:rsid w:val="000D1151"/>
    <w:rsid w:val="000D14CB"/>
    <w:rsid w:val="000D1681"/>
    <w:rsid w:val="000D1817"/>
    <w:rsid w:val="000D1921"/>
    <w:rsid w:val="000D1C04"/>
    <w:rsid w:val="000D269E"/>
    <w:rsid w:val="000D2805"/>
    <w:rsid w:val="000D29CC"/>
    <w:rsid w:val="000D29F5"/>
    <w:rsid w:val="000D2B5D"/>
    <w:rsid w:val="000D300A"/>
    <w:rsid w:val="000D316B"/>
    <w:rsid w:val="000D338F"/>
    <w:rsid w:val="000D34FB"/>
    <w:rsid w:val="000D381C"/>
    <w:rsid w:val="000D3DD7"/>
    <w:rsid w:val="000D3E90"/>
    <w:rsid w:val="000D41A4"/>
    <w:rsid w:val="000D460E"/>
    <w:rsid w:val="000D50B0"/>
    <w:rsid w:val="000D50D6"/>
    <w:rsid w:val="000D57D7"/>
    <w:rsid w:val="000D57F9"/>
    <w:rsid w:val="000D59EE"/>
    <w:rsid w:val="000D618D"/>
    <w:rsid w:val="000D6CA5"/>
    <w:rsid w:val="000D6D09"/>
    <w:rsid w:val="000D7362"/>
    <w:rsid w:val="000D7754"/>
    <w:rsid w:val="000D7B32"/>
    <w:rsid w:val="000E04AD"/>
    <w:rsid w:val="000E0D40"/>
    <w:rsid w:val="000E102E"/>
    <w:rsid w:val="000E174F"/>
    <w:rsid w:val="000E1EB7"/>
    <w:rsid w:val="000E2BE3"/>
    <w:rsid w:val="000E2D49"/>
    <w:rsid w:val="000E421C"/>
    <w:rsid w:val="000E454E"/>
    <w:rsid w:val="000E49CB"/>
    <w:rsid w:val="000E5272"/>
    <w:rsid w:val="000E52C0"/>
    <w:rsid w:val="000E52F9"/>
    <w:rsid w:val="000E5739"/>
    <w:rsid w:val="000E5894"/>
    <w:rsid w:val="000E58F3"/>
    <w:rsid w:val="000E5966"/>
    <w:rsid w:val="000E5D20"/>
    <w:rsid w:val="000E622C"/>
    <w:rsid w:val="000E6513"/>
    <w:rsid w:val="000E68D3"/>
    <w:rsid w:val="000E691B"/>
    <w:rsid w:val="000E6967"/>
    <w:rsid w:val="000E6F45"/>
    <w:rsid w:val="000E7253"/>
    <w:rsid w:val="000F0352"/>
    <w:rsid w:val="000F036B"/>
    <w:rsid w:val="000F146E"/>
    <w:rsid w:val="000F15FA"/>
    <w:rsid w:val="000F1948"/>
    <w:rsid w:val="000F2151"/>
    <w:rsid w:val="000F2206"/>
    <w:rsid w:val="000F28CE"/>
    <w:rsid w:val="000F2A19"/>
    <w:rsid w:val="000F2B8B"/>
    <w:rsid w:val="000F2DED"/>
    <w:rsid w:val="000F35C3"/>
    <w:rsid w:val="000F3EEB"/>
    <w:rsid w:val="000F45CA"/>
    <w:rsid w:val="000F5A0F"/>
    <w:rsid w:val="000F5F04"/>
    <w:rsid w:val="000F5FE0"/>
    <w:rsid w:val="000F63E8"/>
    <w:rsid w:val="000F68C8"/>
    <w:rsid w:val="000F6D68"/>
    <w:rsid w:val="000F7EB7"/>
    <w:rsid w:val="0010025D"/>
    <w:rsid w:val="0010029E"/>
    <w:rsid w:val="00100728"/>
    <w:rsid w:val="0010081B"/>
    <w:rsid w:val="001009EA"/>
    <w:rsid w:val="001010EB"/>
    <w:rsid w:val="00101D3A"/>
    <w:rsid w:val="00101FCC"/>
    <w:rsid w:val="001020B6"/>
    <w:rsid w:val="001024C7"/>
    <w:rsid w:val="00103022"/>
    <w:rsid w:val="00103500"/>
    <w:rsid w:val="001045EA"/>
    <w:rsid w:val="0010499B"/>
    <w:rsid w:val="00104BDB"/>
    <w:rsid w:val="0010586B"/>
    <w:rsid w:val="00105B8B"/>
    <w:rsid w:val="00105BEC"/>
    <w:rsid w:val="00105ED8"/>
    <w:rsid w:val="00105F64"/>
    <w:rsid w:val="00106DB8"/>
    <w:rsid w:val="0010748E"/>
    <w:rsid w:val="001079DA"/>
    <w:rsid w:val="00107AE1"/>
    <w:rsid w:val="00110C61"/>
    <w:rsid w:val="001117F0"/>
    <w:rsid w:val="00111831"/>
    <w:rsid w:val="00111AF8"/>
    <w:rsid w:val="0011210F"/>
    <w:rsid w:val="001124D3"/>
    <w:rsid w:val="00112943"/>
    <w:rsid w:val="00112D57"/>
    <w:rsid w:val="00112ECD"/>
    <w:rsid w:val="00113198"/>
    <w:rsid w:val="001135C0"/>
    <w:rsid w:val="001146C8"/>
    <w:rsid w:val="00114758"/>
    <w:rsid w:val="001152F9"/>
    <w:rsid w:val="00115395"/>
    <w:rsid w:val="00115710"/>
    <w:rsid w:val="00115DAE"/>
    <w:rsid w:val="0011628B"/>
    <w:rsid w:val="001165CA"/>
    <w:rsid w:val="00116ABE"/>
    <w:rsid w:val="00116B99"/>
    <w:rsid w:val="00116BFA"/>
    <w:rsid w:val="00117487"/>
    <w:rsid w:val="001174D3"/>
    <w:rsid w:val="0011754F"/>
    <w:rsid w:val="001177FF"/>
    <w:rsid w:val="00117975"/>
    <w:rsid w:val="00120733"/>
    <w:rsid w:val="00120C13"/>
    <w:rsid w:val="00120D95"/>
    <w:rsid w:val="001217C1"/>
    <w:rsid w:val="00121E62"/>
    <w:rsid w:val="00121E91"/>
    <w:rsid w:val="00121F0B"/>
    <w:rsid w:val="001229A5"/>
    <w:rsid w:val="001229EF"/>
    <w:rsid w:val="00122C4F"/>
    <w:rsid w:val="00122EA8"/>
    <w:rsid w:val="00123656"/>
    <w:rsid w:val="00123ADF"/>
    <w:rsid w:val="001240B5"/>
    <w:rsid w:val="001241A2"/>
    <w:rsid w:val="0012467A"/>
    <w:rsid w:val="0012497F"/>
    <w:rsid w:val="00124D2D"/>
    <w:rsid w:val="00124D59"/>
    <w:rsid w:val="00124FC8"/>
    <w:rsid w:val="001254B7"/>
    <w:rsid w:val="00125DC9"/>
    <w:rsid w:val="001263CD"/>
    <w:rsid w:val="00127336"/>
    <w:rsid w:val="00127D70"/>
    <w:rsid w:val="00130659"/>
    <w:rsid w:val="001309B6"/>
    <w:rsid w:val="00130A67"/>
    <w:rsid w:val="00130C1C"/>
    <w:rsid w:val="00130E1E"/>
    <w:rsid w:val="001324B9"/>
    <w:rsid w:val="001326C8"/>
    <w:rsid w:val="0013272A"/>
    <w:rsid w:val="00132994"/>
    <w:rsid w:val="00132CC5"/>
    <w:rsid w:val="00133164"/>
    <w:rsid w:val="00134050"/>
    <w:rsid w:val="001340B3"/>
    <w:rsid w:val="001345E4"/>
    <w:rsid w:val="00134886"/>
    <w:rsid w:val="0013542D"/>
    <w:rsid w:val="00135449"/>
    <w:rsid w:val="00135D01"/>
    <w:rsid w:val="00136246"/>
    <w:rsid w:val="001363D4"/>
    <w:rsid w:val="00137017"/>
    <w:rsid w:val="0013757C"/>
    <w:rsid w:val="00140021"/>
    <w:rsid w:val="001403B1"/>
    <w:rsid w:val="00141126"/>
    <w:rsid w:val="0014123F"/>
    <w:rsid w:val="0014134D"/>
    <w:rsid w:val="00141B14"/>
    <w:rsid w:val="00141B17"/>
    <w:rsid w:val="00141C28"/>
    <w:rsid w:val="00141DD7"/>
    <w:rsid w:val="001424E9"/>
    <w:rsid w:val="00142BA8"/>
    <w:rsid w:val="00142BC7"/>
    <w:rsid w:val="001430DD"/>
    <w:rsid w:val="001432F1"/>
    <w:rsid w:val="00143677"/>
    <w:rsid w:val="00143D78"/>
    <w:rsid w:val="00144B66"/>
    <w:rsid w:val="001451C4"/>
    <w:rsid w:val="00145421"/>
    <w:rsid w:val="001455E0"/>
    <w:rsid w:val="00146388"/>
    <w:rsid w:val="00146BFE"/>
    <w:rsid w:val="00146D02"/>
    <w:rsid w:val="0014722B"/>
    <w:rsid w:val="0014763C"/>
    <w:rsid w:val="00147BB6"/>
    <w:rsid w:val="00147CB1"/>
    <w:rsid w:val="0015020D"/>
    <w:rsid w:val="00150625"/>
    <w:rsid w:val="00151EF0"/>
    <w:rsid w:val="00151FD7"/>
    <w:rsid w:val="001527CE"/>
    <w:rsid w:val="00153145"/>
    <w:rsid w:val="00153264"/>
    <w:rsid w:val="00153A22"/>
    <w:rsid w:val="00153EAB"/>
    <w:rsid w:val="00154130"/>
    <w:rsid w:val="001549F6"/>
    <w:rsid w:val="00155035"/>
    <w:rsid w:val="001551C2"/>
    <w:rsid w:val="001556B9"/>
    <w:rsid w:val="00156227"/>
    <w:rsid w:val="00156354"/>
    <w:rsid w:val="0015643E"/>
    <w:rsid w:val="0015732F"/>
    <w:rsid w:val="00157A5A"/>
    <w:rsid w:val="00157B47"/>
    <w:rsid w:val="00157E6B"/>
    <w:rsid w:val="00160922"/>
    <w:rsid w:val="00160D42"/>
    <w:rsid w:val="00160FE0"/>
    <w:rsid w:val="00161296"/>
    <w:rsid w:val="001615D4"/>
    <w:rsid w:val="001616A7"/>
    <w:rsid w:val="00162A39"/>
    <w:rsid w:val="00162E98"/>
    <w:rsid w:val="00163100"/>
    <w:rsid w:val="001632A1"/>
    <w:rsid w:val="00163529"/>
    <w:rsid w:val="00163D9C"/>
    <w:rsid w:val="00164051"/>
    <w:rsid w:val="0016425B"/>
    <w:rsid w:val="0016436C"/>
    <w:rsid w:val="00164A6C"/>
    <w:rsid w:val="00164FA7"/>
    <w:rsid w:val="00165018"/>
    <w:rsid w:val="00165613"/>
    <w:rsid w:val="00165CE2"/>
    <w:rsid w:val="001663C3"/>
    <w:rsid w:val="00166550"/>
    <w:rsid w:val="0016699E"/>
    <w:rsid w:val="00167362"/>
    <w:rsid w:val="00167D66"/>
    <w:rsid w:val="00167E54"/>
    <w:rsid w:val="00170465"/>
    <w:rsid w:val="001717A5"/>
    <w:rsid w:val="00171AB5"/>
    <w:rsid w:val="00171B19"/>
    <w:rsid w:val="0017215C"/>
    <w:rsid w:val="00172296"/>
    <w:rsid w:val="0017306C"/>
    <w:rsid w:val="0017311F"/>
    <w:rsid w:val="00173840"/>
    <w:rsid w:val="00173C5E"/>
    <w:rsid w:val="00173E7F"/>
    <w:rsid w:val="00174E89"/>
    <w:rsid w:val="001750CE"/>
    <w:rsid w:val="001754BF"/>
    <w:rsid w:val="001766A6"/>
    <w:rsid w:val="00176735"/>
    <w:rsid w:val="001767A8"/>
    <w:rsid w:val="00177C9B"/>
    <w:rsid w:val="0018098A"/>
    <w:rsid w:val="001809E1"/>
    <w:rsid w:val="00180CB2"/>
    <w:rsid w:val="00180E19"/>
    <w:rsid w:val="00181459"/>
    <w:rsid w:val="00181990"/>
    <w:rsid w:val="00181D6B"/>
    <w:rsid w:val="00182224"/>
    <w:rsid w:val="00182B03"/>
    <w:rsid w:val="00182FF9"/>
    <w:rsid w:val="001833F7"/>
    <w:rsid w:val="0018406A"/>
    <w:rsid w:val="00184898"/>
    <w:rsid w:val="00184B98"/>
    <w:rsid w:val="00184C7B"/>
    <w:rsid w:val="00185609"/>
    <w:rsid w:val="001858F8"/>
    <w:rsid w:val="0018646E"/>
    <w:rsid w:val="001864B7"/>
    <w:rsid w:val="001865F1"/>
    <w:rsid w:val="00186D58"/>
    <w:rsid w:val="0018712B"/>
    <w:rsid w:val="001875B9"/>
    <w:rsid w:val="001903E4"/>
    <w:rsid w:val="00190586"/>
    <w:rsid w:val="00191E7E"/>
    <w:rsid w:val="00191FEB"/>
    <w:rsid w:val="00192832"/>
    <w:rsid w:val="00193E09"/>
    <w:rsid w:val="0019411D"/>
    <w:rsid w:val="00194264"/>
    <w:rsid w:val="001947A9"/>
    <w:rsid w:val="00194F00"/>
    <w:rsid w:val="0019503B"/>
    <w:rsid w:val="00195226"/>
    <w:rsid w:val="0019590D"/>
    <w:rsid w:val="00195939"/>
    <w:rsid w:val="00195AE1"/>
    <w:rsid w:val="00195DA0"/>
    <w:rsid w:val="001969BD"/>
    <w:rsid w:val="00197804"/>
    <w:rsid w:val="00197887"/>
    <w:rsid w:val="00197CFE"/>
    <w:rsid w:val="001A0FA1"/>
    <w:rsid w:val="001A0FBC"/>
    <w:rsid w:val="001A0FE8"/>
    <w:rsid w:val="001A1625"/>
    <w:rsid w:val="001A19DD"/>
    <w:rsid w:val="001A19EA"/>
    <w:rsid w:val="001A1A0A"/>
    <w:rsid w:val="001A1A26"/>
    <w:rsid w:val="001A1A6D"/>
    <w:rsid w:val="001A2288"/>
    <w:rsid w:val="001A2CA4"/>
    <w:rsid w:val="001A33EF"/>
    <w:rsid w:val="001A36A1"/>
    <w:rsid w:val="001A3C23"/>
    <w:rsid w:val="001A3E49"/>
    <w:rsid w:val="001A5038"/>
    <w:rsid w:val="001A50D0"/>
    <w:rsid w:val="001A5556"/>
    <w:rsid w:val="001A5955"/>
    <w:rsid w:val="001A5E41"/>
    <w:rsid w:val="001A6D70"/>
    <w:rsid w:val="001A7257"/>
    <w:rsid w:val="001A72EF"/>
    <w:rsid w:val="001A7725"/>
    <w:rsid w:val="001B00BB"/>
    <w:rsid w:val="001B09ED"/>
    <w:rsid w:val="001B10C4"/>
    <w:rsid w:val="001B1508"/>
    <w:rsid w:val="001B181A"/>
    <w:rsid w:val="001B1BAE"/>
    <w:rsid w:val="001B1E77"/>
    <w:rsid w:val="001B1EA6"/>
    <w:rsid w:val="001B24F8"/>
    <w:rsid w:val="001B2C21"/>
    <w:rsid w:val="001B2CE0"/>
    <w:rsid w:val="001B3277"/>
    <w:rsid w:val="001B37C2"/>
    <w:rsid w:val="001B444B"/>
    <w:rsid w:val="001B44D9"/>
    <w:rsid w:val="001B4759"/>
    <w:rsid w:val="001B49B4"/>
    <w:rsid w:val="001B50CF"/>
    <w:rsid w:val="001B515C"/>
    <w:rsid w:val="001B5C36"/>
    <w:rsid w:val="001B674E"/>
    <w:rsid w:val="001B75FC"/>
    <w:rsid w:val="001B76EB"/>
    <w:rsid w:val="001B79CD"/>
    <w:rsid w:val="001C0495"/>
    <w:rsid w:val="001C059A"/>
    <w:rsid w:val="001C06AA"/>
    <w:rsid w:val="001C0894"/>
    <w:rsid w:val="001C0936"/>
    <w:rsid w:val="001C0B6B"/>
    <w:rsid w:val="001C0E10"/>
    <w:rsid w:val="001C14B1"/>
    <w:rsid w:val="001C1831"/>
    <w:rsid w:val="001C1BF5"/>
    <w:rsid w:val="001C1C88"/>
    <w:rsid w:val="001C1FBC"/>
    <w:rsid w:val="001C2183"/>
    <w:rsid w:val="001C26D0"/>
    <w:rsid w:val="001C29D1"/>
    <w:rsid w:val="001C2E88"/>
    <w:rsid w:val="001C3895"/>
    <w:rsid w:val="001C3B33"/>
    <w:rsid w:val="001C409E"/>
    <w:rsid w:val="001C40B0"/>
    <w:rsid w:val="001C4203"/>
    <w:rsid w:val="001C4626"/>
    <w:rsid w:val="001C4690"/>
    <w:rsid w:val="001C49BF"/>
    <w:rsid w:val="001C4A80"/>
    <w:rsid w:val="001C5498"/>
    <w:rsid w:val="001C6086"/>
    <w:rsid w:val="001C79B9"/>
    <w:rsid w:val="001C7CF1"/>
    <w:rsid w:val="001D00CA"/>
    <w:rsid w:val="001D0482"/>
    <w:rsid w:val="001D0722"/>
    <w:rsid w:val="001D0A2B"/>
    <w:rsid w:val="001D0A31"/>
    <w:rsid w:val="001D0A56"/>
    <w:rsid w:val="001D0AC1"/>
    <w:rsid w:val="001D1469"/>
    <w:rsid w:val="001D29D3"/>
    <w:rsid w:val="001D2B07"/>
    <w:rsid w:val="001D2BF6"/>
    <w:rsid w:val="001D4852"/>
    <w:rsid w:val="001D5110"/>
    <w:rsid w:val="001D5153"/>
    <w:rsid w:val="001D520F"/>
    <w:rsid w:val="001D54EF"/>
    <w:rsid w:val="001D607F"/>
    <w:rsid w:val="001D78D0"/>
    <w:rsid w:val="001D78F5"/>
    <w:rsid w:val="001D7B4F"/>
    <w:rsid w:val="001D7CAB"/>
    <w:rsid w:val="001E0AB6"/>
    <w:rsid w:val="001E10B3"/>
    <w:rsid w:val="001E14E1"/>
    <w:rsid w:val="001E1F4F"/>
    <w:rsid w:val="001E2696"/>
    <w:rsid w:val="001E2D04"/>
    <w:rsid w:val="001E2D39"/>
    <w:rsid w:val="001E39E0"/>
    <w:rsid w:val="001E3BC8"/>
    <w:rsid w:val="001E48E8"/>
    <w:rsid w:val="001E494F"/>
    <w:rsid w:val="001E49D4"/>
    <w:rsid w:val="001E4E7C"/>
    <w:rsid w:val="001E4EC4"/>
    <w:rsid w:val="001E508F"/>
    <w:rsid w:val="001E560F"/>
    <w:rsid w:val="001E5F24"/>
    <w:rsid w:val="001E5F67"/>
    <w:rsid w:val="001E660F"/>
    <w:rsid w:val="001E6805"/>
    <w:rsid w:val="001E68D8"/>
    <w:rsid w:val="001F0E78"/>
    <w:rsid w:val="001F101E"/>
    <w:rsid w:val="001F16F1"/>
    <w:rsid w:val="001F184A"/>
    <w:rsid w:val="001F1B0F"/>
    <w:rsid w:val="001F20C5"/>
    <w:rsid w:val="001F242C"/>
    <w:rsid w:val="001F25EF"/>
    <w:rsid w:val="001F262F"/>
    <w:rsid w:val="001F2AC9"/>
    <w:rsid w:val="001F2D6F"/>
    <w:rsid w:val="001F3813"/>
    <w:rsid w:val="001F39E2"/>
    <w:rsid w:val="001F42DF"/>
    <w:rsid w:val="001F4A45"/>
    <w:rsid w:val="001F4D40"/>
    <w:rsid w:val="001F5EE5"/>
    <w:rsid w:val="001F6615"/>
    <w:rsid w:val="001F70AA"/>
    <w:rsid w:val="001F7139"/>
    <w:rsid w:val="001F7310"/>
    <w:rsid w:val="00200BE5"/>
    <w:rsid w:val="00200C97"/>
    <w:rsid w:val="00200CCE"/>
    <w:rsid w:val="00200D8D"/>
    <w:rsid w:val="00201699"/>
    <w:rsid w:val="0020171C"/>
    <w:rsid w:val="00202071"/>
    <w:rsid w:val="002020BE"/>
    <w:rsid w:val="00202381"/>
    <w:rsid w:val="00202EEA"/>
    <w:rsid w:val="00203093"/>
    <w:rsid w:val="002031F2"/>
    <w:rsid w:val="00203E13"/>
    <w:rsid w:val="00205A1A"/>
    <w:rsid w:val="00206432"/>
    <w:rsid w:val="002064EF"/>
    <w:rsid w:val="00206511"/>
    <w:rsid w:val="002065DC"/>
    <w:rsid w:val="0020696F"/>
    <w:rsid w:val="00206DCD"/>
    <w:rsid w:val="002075F7"/>
    <w:rsid w:val="00207D8F"/>
    <w:rsid w:val="00211378"/>
    <w:rsid w:val="002115B9"/>
    <w:rsid w:val="00211B08"/>
    <w:rsid w:val="00211BB0"/>
    <w:rsid w:val="00212124"/>
    <w:rsid w:val="002125CF"/>
    <w:rsid w:val="002126DE"/>
    <w:rsid w:val="002128DB"/>
    <w:rsid w:val="00212ECD"/>
    <w:rsid w:val="0021508E"/>
    <w:rsid w:val="002150B7"/>
    <w:rsid w:val="002151A1"/>
    <w:rsid w:val="00215818"/>
    <w:rsid w:val="00216B05"/>
    <w:rsid w:val="00216D83"/>
    <w:rsid w:val="00220B35"/>
    <w:rsid w:val="00220CDD"/>
    <w:rsid w:val="00220DD3"/>
    <w:rsid w:val="00221519"/>
    <w:rsid w:val="00222DB7"/>
    <w:rsid w:val="00222EB0"/>
    <w:rsid w:val="00222FFD"/>
    <w:rsid w:val="002230C5"/>
    <w:rsid w:val="00223143"/>
    <w:rsid w:val="00223251"/>
    <w:rsid w:val="002239EE"/>
    <w:rsid w:val="00223B84"/>
    <w:rsid w:val="00223E6C"/>
    <w:rsid w:val="002249AB"/>
    <w:rsid w:val="0022516E"/>
    <w:rsid w:val="002251B0"/>
    <w:rsid w:val="0022520E"/>
    <w:rsid w:val="002256D6"/>
    <w:rsid w:val="00225D7E"/>
    <w:rsid w:val="00225F6C"/>
    <w:rsid w:val="002261C9"/>
    <w:rsid w:val="00226664"/>
    <w:rsid w:val="00226AD2"/>
    <w:rsid w:val="00226C2F"/>
    <w:rsid w:val="002271CB"/>
    <w:rsid w:val="002274D2"/>
    <w:rsid w:val="00227B8C"/>
    <w:rsid w:val="002309F0"/>
    <w:rsid w:val="00231545"/>
    <w:rsid w:val="00231674"/>
    <w:rsid w:val="0023179A"/>
    <w:rsid w:val="00231A3B"/>
    <w:rsid w:val="00231B02"/>
    <w:rsid w:val="00231BAB"/>
    <w:rsid w:val="00231C87"/>
    <w:rsid w:val="00231CC5"/>
    <w:rsid w:val="00231E08"/>
    <w:rsid w:val="00231E67"/>
    <w:rsid w:val="002324C9"/>
    <w:rsid w:val="0023264A"/>
    <w:rsid w:val="00232667"/>
    <w:rsid w:val="00232A12"/>
    <w:rsid w:val="0023327E"/>
    <w:rsid w:val="00233525"/>
    <w:rsid w:val="00233619"/>
    <w:rsid w:val="002337AC"/>
    <w:rsid w:val="002348B1"/>
    <w:rsid w:val="00234B48"/>
    <w:rsid w:val="00235256"/>
    <w:rsid w:val="0023566F"/>
    <w:rsid w:val="0023575C"/>
    <w:rsid w:val="00235DF6"/>
    <w:rsid w:val="002364F1"/>
    <w:rsid w:val="002365B4"/>
    <w:rsid w:val="0023666D"/>
    <w:rsid w:val="00236892"/>
    <w:rsid w:val="00236C3F"/>
    <w:rsid w:val="00236C77"/>
    <w:rsid w:val="00236E7F"/>
    <w:rsid w:val="00237079"/>
    <w:rsid w:val="00237DBE"/>
    <w:rsid w:val="00240205"/>
    <w:rsid w:val="002403FC"/>
    <w:rsid w:val="00241201"/>
    <w:rsid w:val="002419A1"/>
    <w:rsid w:val="00241B67"/>
    <w:rsid w:val="00241BC7"/>
    <w:rsid w:val="00241E0A"/>
    <w:rsid w:val="00241F21"/>
    <w:rsid w:val="00242B1F"/>
    <w:rsid w:val="00242C53"/>
    <w:rsid w:val="002434F2"/>
    <w:rsid w:val="00243B11"/>
    <w:rsid w:val="00244215"/>
    <w:rsid w:val="002444C0"/>
    <w:rsid w:val="00244BB4"/>
    <w:rsid w:val="00244BBA"/>
    <w:rsid w:val="00244BE1"/>
    <w:rsid w:val="00244BE9"/>
    <w:rsid w:val="00244FC4"/>
    <w:rsid w:val="002458FB"/>
    <w:rsid w:val="00246147"/>
    <w:rsid w:val="00246E9D"/>
    <w:rsid w:val="00247642"/>
    <w:rsid w:val="002478EB"/>
    <w:rsid w:val="0025036A"/>
    <w:rsid w:val="00250F45"/>
    <w:rsid w:val="00251353"/>
    <w:rsid w:val="002519AD"/>
    <w:rsid w:val="00251A9A"/>
    <w:rsid w:val="0025210D"/>
    <w:rsid w:val="00252676"/>
    <w:rsid w:val="00252BBF"/>
    <w:rsid w:val="00253993"/>
    <w:rsid w:val="002547C3"/>
    <w:rsid w:val="00255280"/>
    <w:rsid w:val="0025552E"/>
    <w:rsid w:val="00255998"/>
    <w:rsid w:val="002559A7"/>
    <w:rsid w:val="00256580"/>
    <w:rsid w:val="00256B55"/>
    <w:rsid w:val="00256C3E"/>
    <w:rsid w:val="00256FF2"/>
    <w:rsid w:val="00257915"/>
    <w:rsid w:val="00257F93"/>
    <w:rsid w:val="00257FD2"/>
    <w:rsid w:val="00260547"/>
    <w:rsid w:val="00261154"/>
    <w:rsid w:val="00261B27"/>
    <w:rsid w:val="00261C41"/>
    <w:rsid w:val="00262766"/>
    <w:rsid w:val="00262787"/>
    <w:rsid w:val="002628AE"/>
    <w:rsid w:val="00262B43"/>
    <w:rsid w:val="00262CFD"/>
    <w:rsid w:val="002640C3"/>
    <w:rsid w:val="002642CD"/>
    <w:rsid w:val="002649F2"/>
    <w:rsid w:val="002657F7"/>
    <w:rsid w:val="00265A24"/>
    <w:rsid w:val="00265C1F"/>
    <w:rsid w:val="00266054"/>
    <w:rsid w:val="00266057"/>
    <w:rsid w:val="0026632B"/>
    <w:rsid w:val="00266698"/>
    <w:rsid w:val="00266B42"/>
    <w:rsid w:val="00267116"/>
    <w:rsid w:val="00267F5B"/>
    <w:rsid w:val="00270710"/>
    <w:rsid w:val="00271023"/>
    <w:rsid w:val="00271914"/>
    <w:rsid w:val="00272135"/>
    <w:rsid w:val="002722F8"/>
    <w:rsid w:val="00272615"/>
    <w:rsid w:val="00272799"/>
    <w:rsid w:val="002732DE"/>
    <w:rsid w:val="0027366B"/>
    <w:rsid w:val="0027419F"/>
    <w:rsid w:val="0027523A"/>
    <w:rsid w:val="00275A1F"/>
    <w:rsid w:val="00275AE7"/>
    <w:rsid w:val="0027619A"/>
    <w:rsid w:val="00276601"/>
    <w:rsid w:val="002768D3"/>
    <w:rsid w:val="002768D4"/>
    <w:rsid w:val="00276DEE"/>
    <w:rsid w:val="00277166"/>
    <w:rsid w:val="0028001F"/>
    <w:rsid w:val="002804A7"/>
    <w:rsid w:val="00280542"/>
    <w:rsid w:val="0028099F"/>
    <w:rsid w:val="00280B9F"/>
    <w:rsid w:val="00281043"/>
    <w:rsid w:val="002813B8"/>
    <w:rsid w:val="00281734"/>
    <w:rsid w:val="00282270"/>
    <w:rsid w:val="00283190"/>
    <w:rsid w:val="002832E5"/>
    <w:rsid w:val="00283CB8"/>
    <w:rsid w:val="00284029"/>
    <w:rsid w:val="002843BE"/>
    <w:rsid w:val="002848BB"/>
    <w:rsid w:val="00284906"/>
    <w:rsid w:val="00284B1B"/>
    <w:rsid w:val="00284B7C"/>
    <w:rsid w:val="00284C3A"/>
    <w:rsid w:val="00285912"/>
    <w:rsid w:val="00285E48"/>
    <w:rsid w:val="00286BFA"/>
    <w:rsid w:val="00286CCD"/>
    <w:rsid w:val="00287073"/>
    <w:rsid w:val="0028770E"/>
    <w:rsid w:val="00287747"/>
    <w:rsid w:val="002879E3"/>
    <w:rsid w:val="00290192"/>
    <w:rsid w:val="0029129B"/>
    <w:rsid w:val="00291FA7"/>
    <w:rsid w:val="002920CD"/>
    <w:rsid w:val="002922BF"/>
    <w:rsid w:val="00292DBD"/>
    <w:rsid w:val="00293227"/>
    <w:rsid w:val="00293B4B"/>
    <w:rsid w:val="00294108"/>
    <w:rsid w:val="00294585"/>
    <w:rsid w:val="002946BC"/>
    <w:rsid w:val="002947CF"/>
    <w:rsid w:val="00294A2F"/>
    <w:rsid w:val="00294D0E"/>
    <w:rsid w:val="00294FBC"/>
    <w:rsid w:val="00295157"/>
    <w:rsid w:val="00295566"/>
    <w:rsid w:val="00295D4A"/>
    <w:rsid w:val="00295D9E"/>
    <w:rsid w:val="00296859"/>
    <w:rsid w:val="00296DCF"/>
    <w:rsid w:val="002971D9"/>
    <w:rsid w:val="002971F1"/>
    <w:rsid w:val="002975A4"/>
    <w:rsid w:val="00297680"/>
    <w:rsid w:val="00297BE6"/>
    <w:rsid w:val="002A013D"/>
    <w:rsid w:val="002A0356"/>
    <w:rsid w:val="002A0977"/>
    <w:rsid w:val="002A09EA"/>
    <w:rsid w:val="002A0E5D"/>
    <w:rsid w:val="002A22A0"/>
    <w:rsid w:val="002A3A5F"/>
    <w:rsid w:val="002A3AFF"/>
    <w:rsid w:val="002A45C0"/>
    <w:rsid w:val="002A4664"/>
    <w:rsid w:val="002A4A54"/>
    <w:rsid w:val="002A50B3"/>
    <w:rsid w:val="002A57A5"/>
    <w:rsid w:val="002A59F0"/>
    <w:rsid w:val="002A5F4F"/>
    <w:rsid w:val="002A6126"/>
    <w:rsid w:val="002A6326"/>
    <w:rsid w:val="002A7592"/>
    <w:rsid w:val="002A783B"/>
    <w:rsid w:val="002B097D"/>
    <w:rsid w:val="002B0B24"/>
    <w:rsid w:val="002B0E28"/>
    <w:rsid w:val="002B17C3"/>
    <w:rsid w:val="002B2355"/>
    <w:rsid w:val="002B24E5"/>
    <w:rsid w:val="002B2576"/>
    <w:rsid w:val="002B2C6D"/>
    <w:rsid w:val="002B2CD1"/>
    <w:rsid w:val="002B2DB2"/>
    <w:rsid w:val="002B2FAF"/>
    <w:rsid w:val="002B3526"/>
    <w:rsid w:val="002B3C66"/>
    <w:rsid w:val="002B3FDB"/>
    <w:rsid w:val="002B40C7"/>
    <w:rsid w:val="002B45CF"/>
    <w:rsid w:val="002B461F"/>
    <w:rsid w:val="002B5176"/>
    <w:rsid w:val="002B5676"/>
    <w:rsid w:val="002B57C5"/>
    <w:rsid w:val="002B5EA3"/>
    <w:rsid w:val="002B61B9"/>
    <w:rsid w:val="002B6380"/>
    <w:rsid w:val="002B6569"/>
    <w:rsid w:val="002B66B3"/>
    <w:rsid w:val="002B6F7D"/>
    <w:rsid w:val="002B7F41"/>
    <w:rsid w:val="002C020A"/>
    <w:rsid w:val="002C0295"/>
    <w:rsid w:val="002C0A90"/>
    <w:rsid w:val="002C0F2C"/>
    <w:rsid w:val="002C13D6"/>
    <w:rsid w:val="002C2289"/>
    <w:rsid w:val="002C24BC"/>
    <w:rsid w:val="002C2545"/>
    <w:rsid w:val="002C26A2"/>
    <w:rsid w:val="002C2B85"/>
    <w:rsid w:val="002C2D13"/>
    <w:rsid w:val="002C359F"/>
    <w:rsid w:val="002C472B"/>
    <w:rsid w:val="002C4C05"/>
    <w:rsid w:val="002C610E"/>
    <w:rsid w:val="002C61CC"/>
    <w:rsid w:val="002C6470"/>
    <w:rsid w:val="002C6771"/>
    <w:rsid w:val="002C6895"/>
    <w:rsid w:val="002C6BB7"/>
    <w:rsid w:val="002C78C5"/>
    <w:rsid w:val="002C79F4"/>
    <w:rsid w:val="002C7A58"/>
    <w:rsid w:val="002C7D83"/>
    <w:rsid w:val="002D00E2"/>
    <w:rsid w:val="002D084D"/>
    <w:rsid w:val="002D09B1"/>
    <w:rsid w:val="002D0AA4"/>
    <w:rsid w:val="002D0ECC"/>
    <w:rsid w:val="002D1AEB"/>
    <w:rsid w:val="002D255E"/>
    <w:rsid w:val="002D285A"/>
    <w:rsid w:val="002D31B6"/>
    <w:rsid w:val="002D32E4"/>
    <w:rsid w:val="002D32F6"/>
    <w:rsid w:val="002D3472"/>
    <w:rsid w:val="002D3729"/>
    <w:rsid w:val="002D3D2E"/>
    <w:rsid w:val="002D4196"/>
    <w:rsid w:val="002D475E"/>
    <w:rsid w:val="002D4EEB"/>
    <w:rsid w:val="002D5585"/>
    <w:rsid w:val="002D5A03"/>
    <w:rsid w:val="002D6331"/>
    <w:rsid w:val="002D64AA"/>
    <w:rsid w:val="002D6B72"/>
    <w:rsid w:val="002D6E74"/>
    <w:rsid w:val="002D77B6"/>
    <w:rsid w:val="002D77F7"/>
    <w:rsid w:val="002D7968"/>
    <w:rsid w:val="002D79F0"/>
    <w:rsid w:val="002D7FB2"/>
    <w:rsid w:val="002E11CD"/>
    <w:rsid w:val="002E208F"/>
    <w:rsid w:val="002E22F6"/>
    <w:rsid w:val="002E3375"/>
    <w:rsid w:val="002E3385"/>
    <w:rsid w:val="002E3890"/>
    <w:rsid w:val="002E42FE"/>
    <w:rsid w:val="002E430F"/>
    <w:rsid w:val="002E4329"/>
    <w:rsid w:val="002E4486"/>
    <w:rsid w:val="002E4716"/>
    <w:rsid w:val="002E50D2"/>
    <w:rsid w:val="002E5526"/>
    <w:rsid w:val="002E56DE"/>
    <w:rsid w:val="002E6887"/>
    <w:rsid w:val="002E6A59"/>
    <w:rsid w:val="002E6B35"/>
    <w:rsid w:val="002E6DBF"/>
    <w:rsid w:val="002E6DF0"/>
    <w:rsid w:val="002E6E82"/>
    <w:rsid w:val="002E7339"/>
    <w:rsid w:val="002E79FD"/>
    <w:rsid w:val="002E7EEA"/>
    <w:rsid w:val="002F03CB"/>
    <w:rsid w:val="002F0EF9"/>
    <w:rsid w:val="002F1091"/>
    <w:rsid w:val="002F1144"/>
    <w:rsid w:val="002F1B08"/>
    <w:rsid w:val="002F1CB4"/>
    <w:rsid w:val="002F1D12"/>
    <w:rsid w:val="002F2019"/>
    <w:rsid w:val="002F23AC"/>
    <w:rsid w:val="002F263F"/>
    <w:rsid w:val="002F281A"/>
    <w:rsid w:val="002F2BDA"/>
    <w:rsid w:val="002F2C70"/>
    <w:rsid w:val="002F2E12"/>
    <w:rsid w:val="002F2F98"/>
    <w:rsid w:val="002F3594"/>
    <w:rsid w:val="002F4310"/>
    <w:rsid w:val="002F4404"/>
    <w:rsid w:val="002F48BE"/>
    <w:rsid w:val="002F52C5"/>
    <w:rsid w:val="002F60DA"/>
    <w:rsid w:val="002F6795"/>
    <w:rsid w:val="002F68F9"/>
    <w:rsid w:val="002F75D6"/>
    <w:rsid w:val="00300143"/>
    <w:rsid w:val="00300872"/>
    <w:rsid w:val="00300875"/>
    <w:rsid w:val="00300C83"/>
    <w:rsid w:val="003011F0"/>
    <w:rsid w:val="0030188B"/>
    <w:rsid w:val="00301B45"/>
    <w:rsid w:val="00301B6F"/>
    <w:rsid w:val="003020A2"/>
    <w:rsid w:val="00302C42"/>
    <w:rsid w:val="0030378D"/>
    <w:rsid w:val="00303E15"/>
    <w:rsid w:val="00304485"/>
    <w:rsid w:val="0030488B"/>
    <w:rsid w:val="00304D32"/>
    <w:rsid w:val="00304E7C"/>
    <w:rsid w:val="00305960"/>
    <w:rsid w:val="003061A9"/>
    <w:rsid w:val="0030632E"/>
    <w:rsid w:val="003067EF"/>
    <w:rsid w:val="003068BB"/>
    <w:rsid w:val="00306982"/>
    <w:rsid w:val="00306D26"/>
    <w:rsid w:val="0030712D"/>
    <w:rsid w:val="00310816"/>
    <w:rsid w:val="00310AD7"/>
    <w:rsid w:val="00310B23"/>
    <w:rsid w:val="00310FFA"/>
    <w:rsid w:val="00311998"/>
    <w:rsid w:val="00311F29"/>
    <w:rsid w:val="00312549"/>
    <w:rsid w:val="00312893"/>
    <w:rsid w:val="00313DCB"/>
    <w:rsid w:val="00314310"/>
    <w:rsid w:val="00314974"/>
    <w:rsid w:val="00314A3B"/>
    <w:rsid w:val="003152A0"/>
    <w:rsid w:val="00315F59"/>
    <w:rsid w:val="0031644B"/>
    <w:rsid w:val="00316C27"/>
    <w:rsid w:val="00316D54"/>
    <w:rsid w:val="00316EEC"/>
    <w:rsid w:val="0031740A"/>
    <w:rsid w:val="0031758D"/>
    <w:rsid w:val="00317689"/>
    <w:rsid w:val="00317F7B"/>
    <w:rsid w:val="003201CA"/>
    <w:rsid w:val="00320536"/>
    <w:rsid w:val="00321235"/>
    <w:rsid w:val="00321A06"/>
    <w:rsid w:val="00322A7E"/>
    <w:rsid w:val="00322FD6"/>
    <w:rsid w:val="0032346E"/>
    <w:rsid w:val="00323471"/>
    <w:rsid w:val="00323E8D"/>
    <w:rsid w:val="0032430F"/>
    <w:rsid w:val="00324743"/>
    <w:rsid w:val="00324C25"/>
    <w:rsid w:val="003258A3"/>
    <w:rsid w:val="00325DCE"/>
    <w:rsid w:val="00325E3F"/>
    <w:rsid w:val="00326649"/>
    <w:rsid w:val="003269FA"/>
    <w:rsid w:val="00326F46"/>
    <w:rsid w:val="00327751"/>
    <w:rsid w:val="00327A7C"/>
    <w:rsid w:val="00327D22"/>
    <w:rsid w:val="00330518"/>
    <w:rsid w:val="00330D56"/>
    <w:rsid w:val="00330ECD"/>
    <w:rsid w:val="00330FC3"/>
    <w:rsid w:val="003310AD"/>
    <w:rsid w:val="003316D8"/>
    <w:rsid w:val="003317D0"/>
    <w:rsid w:val="00331D49"/>
    <w:rsid w:val="00331EEF"/>
    <w:rsid w:val="00332252"/>
    <w:rsid w:val="003327EF"/>
    <w:rsid w:val="00332CC0"/>
    <w:rsid w:val="00333423"/>
    <w:rsid w:val="00333768"/>
    <w:rsid w:val="00334909"/>
    <w:rsid w:val="00334C75"/>
    <w:rsid w:val="003359A1"/>
    <w:rsid w:val="003361AB"/>
    <w:rsid w:val="00336486"/>
    <w:rsid w:val="00336CEB"/>
    <w:rsid w:val="00336D52"/>
    <w:rsid w:val="00336F3C"/>
    <w:rsid w:val="0033729B"/>
    <w:rsid w:val="0033738A"/>
    <w:rsid w:val="0033757C"/>
    <w:rsid w:val="003375FE"/>
    <w:rsid w:val="00337A3F"/>
    <w:rsid w:val="003406CC"/>
    <w:rsid w:val="00341213"/>
    <w:rsid w:val="0034158A"/>
    <w:rsid w:val="00341669"/>
    <w:rsid w:val="00341F23"/>
    <w:rsid w:val="0034248B"/>
    <w:rsid w:val="00342AD7"/>
    <w:rsid w:val="00342CDD"/>
    <w:rsid w:val="0034398A"/>
    <w:rsid w:val="00343A93"/>
    <w:rsid w:val="00343D98"/>
    <w:rsid w:val="0034532B"/>
    <w:rsid w:val="00345677"/>
    <w:rsid w:val="0034582E"/>
    <w:rsid w:val="00345A09"/>
    <w:rsid w:val="00346542"/>
    <w:rsid w:val="003472FE"/>
    <w:rsid w:val="0034748E"/>
    <w:rsid w:val="003476C4"/>
    <w:rsid w:val="0034789E"/>
    <w:rsid w:val="00347EB6"/>
    <w:rsid w:val="00350150"/>
    <w:rsid w:val="00350470"/>
    <w:rsid w:val="00350843"/>
    <w:rsid w:val="00350B59"/>
    <w:rsid w:val="00350C7D"/>
    <w:rsid w:val="003513B0"/>
    <w:rsid w:val="003518D6"/>
    <w:rsid w:val="00351BB0"/>
    <w:rsid w:val="00352543"/>
    <w:rsid w:val="003529D2"/>
    <w:rsid w:val="00353039"/>
    <w:rsid w:val="00353135"/>
    <w:rsid w:val="003535D4"/>
    <w:rsid w:val="003537B4"/>
    <w:rsid w:val="00353BD6"/>
    <w:rsid w:val="00353D7A"/>
    <w:rsid w:val="00354663"/>
    <w:rsid w:val="00354820"/>
    <w:rsid w:val="00354C31"/>
    <w:rsid w:val="00354D67"/>
    <w:rsid w:val="00355359"/>
    <w:rsid w:val="00355B9D"/>
    <w:rsid w:val="00355E90"/>
    <w:rsid w:val="00356416"/>
    <w:rsid w:val="00356A55"/>
    <w:rsid w:val="00357194"/>
    <w:rsid w:val="003573CF"/>
    <w:rsid w:val="003602C6"/>
    <w:rsid w:val="003606E1"/>
    <w:rsid w:val="003607D5"/>
    <w:rsid w:val="00360FF4"/>
    <w:rsid w:val="00361278"/>
    <w:rsid w:val="003618FB"/>
    <w:rsid w:val="00361A46"/>
    <w:rsid w:val="00362114"/>
    <w:rsid w:val="00362631"/>
    <w:rsid w:val="00362D75"/>
    <w:rsid w:val="00362D76"/>
    <w:rsid w:val="00362F11"/>
    <w:rsid w:val="003632B9"/>
    <w:rsid w:val="003632E0"/>
    <w:rsid w:val="0036388D"/>
    <w:rsid w:val="00363B03"/>
    <w:rsid w:val="00363E63"/>
    <w:rsid w:val="00363EB1"/>
    <w:rsid w:val="0036417E"/>
    <w:rsid w:val="003641F9"/>
    <w:rsid w:val="003647E0"/>
    <w:rsid w:val="0036487F"/>
    <w:rsid w:val="00364A53"/>
    <w:rsid w:val="00364D46"/>
    <w:rsid w:val="0036504B"/>
    <w:rsid w:val="003650F0"/>
    <w:rsid w:val="00365181"/>
    <w:rsid w:val="00365194"/>
    <w:rsid w:val="003651CE"/>
    <w:rsid w:val="00365AD3"/>
    <w:rsid w:val="00366317"/>
    <w:rsid w:val="00366353"/>
    <w:rsid w:val="00366C80"/>
    <w:rsid w:val="003678A9"/>
    <w:rsid w:val="00370126"/>
    <w:rsid w:val="003704A5"/>
    <w:rsid w:val="0037075F"/>
    <w:rsid w:val="00370A7F"/>
    <w:rsid w:val="00370E08"/>
    <w:rsid w:val="0037103E"/>
    <w:rsid w:val="0037133B"/>
    <w:rsid w:val="00371C02"/>
    <w:rsid w:val="00371D15"/>
    <w:rsid w:val="00371FC9"/>
    <w:rsid w:val="00372190"/>
    <w:rsid w:val="00372502"/>
    <w:rsid w:val="003740F5"/>
    <w:rsid w:val="00375198"/>
    <w:rsid w:val="00375436"/>
    <w:rsid w:val="0037580F"/>
    <w:rsid w:val="00376371"/>
    <w:rsid w:val="0037655C"/>
    <w:rsid w:val="00376A1A"/>
    <w:rsid w:val="00376AD0"/>
    <w:rsid w:val="00376D77"/>
    <w:rsid w:val="00376E0C"/>
    <w:rsid w:val="00376E27"/>
    <w:rsid w:val="00377034"/>
    <w:rsid w:val="00377896"/>
    <w:rsid w:val="00377E5C"/>
    <w:rsid w:val="00380734"/>
    <w:rsid w:val="00380818"/>
    <w:rsid w:val="00380FA5"/>
    <w:rsid w:val="00381110"/>
    <w:rsid w:val="003814B3"/>
    <w:rsid w:val="00381646"/>
    <w:rsid w:val="003816A1"/>
    <w:rsid w:val="00381879"/>
    <w:rsid w:val="00381ADC"/>
    <w:rsid w:val="003825F4"/>
    <w:rsid w:val="0038296F"/>
    <w:rsid w:val="00382994"/>
    <w:rsid w:val="00384003"/>
    <w:rsid w:val="00384528"/>
    <w:rsid w:val="003849AA"/>
    <w:rsid w:val="00385144"/>
    <w:rsid w:val="003856A8"/>
    <w:rsid w:val="00385E7E"/>
    <w:rsid w:val="00386787"/>
    <w:rsid w:val="00386BB8"/>
    <w:rsid w:val="00387912"/>
    <w:rsid w:val="00387A20"/>
    <w:rsid w:val="00387E13"/>
    <w:rsid w:val="003905BB"/>
    <w:rsid w:val="00390840"/>
    <w:rsid w:val="00391327"/>
    <w:rsid w:val="003916BB"/>
    <w:rsid w:val="003923E2"/>
    <w:rsid w:val="00392AE8"/>
    <w:rsid w:val="00392E5A"/>
    <w:rsid w:val="00393106"/>
    <w:rsid w:val="00393756"/>
    <w:rsid w:val="00394136"/>
    <w:rsid w:val="003945B4"/>
    <w:rsid w:val="00395519"/>
    <w:rsid w:val="003959E5"/>
    <w:rsid w:val="00395F8B"/>
    <w:rsid w:val="0039633C"/>
    <w:rsid w:val="0039658C"/>
    <w:rsid w:val="003969CB"/>
    <w:rsid w:val="00396B20"/>
    <w:rsid w:val="00397266"/>
    <w:rsid w:val="00397461"/>
    <w:rsid w:val="003975E6"/>
    <w:rsid w:val="003A007B"/>
    <w:rsid w:val="003A053E"/>
    <w:rsid w:val="003A09E4"/>
    <w:rsid w:val="003A09E7"/>
    <w:rsid w:val="003A0E18"/>
    <w:rsid w:val="003A0E25"/>
    <w:rsid w:val="003A0E88"/>
    <w:rsid w:val="003A0FA2"/>
    <w:rsid w:val="003A107A"/>
    <w:rsid w:val="003A1096"/>
    <w:rsid w:val="003A15D4"/>
    <w:rsid w:val="003A1F5D"/>
    <w:rsid w:val="003A211C"/>
    <w:rsid w:val="003A2409"/>
    <w:rsid w:val="003A390E"/>
    <w:rsid w:val="003A3CB0"/>
    <w:rsid w:val="003A3FBC"/>
    <w:rsid w:val="003A45B6"/>
    <w:rsid w:val="003A4EBA"/>
    <w:rsid w:val="003A4EE3"/>
    <w:rsid w:val="003A57A0"/>
    <w:rsid w:val="003A5D91"/>
    <w:rsid w:val="003A6995"/>
    <w:rsid w:val="003A6A5A"/>
    <w:rsid w:val="003A79C4"/>
    <w:rsid w:val="003B0307"/>
    <w:rsid w:val="003B05DB"/>
    <w:rsid w:val="003B0964"/>
    <w:rsid w:val="003B0CAE"/>
    <w:rsid w:val="003B0E80"/>
    <w:rsid w:val="003B0F38"/>
    <w:rsid w:val="003B0FAD"/>
    <w:rsid w:val="003B101A"/>
    <w:rsid w:val="003B108E"/>
    <w:rsid w:val="003B12EA"/>
    <w:rsid w:val="003B1477"/>
    <w:rsid w:val="003B1892"/>
    <w:rsid w:val="003B1C4D"/>
    <w:rsid w:val="003B1F4C"/>
    <w:rsid w:val="003B2537"/>
    <w:rsid w:val="003B258F"/>
    <w:rsid w:val="003B25FF"/>
    <w:rsid w:val="003B2866"/>
    <w:rsid w:val="003B28D8"/>
    <w:rsid w:val="003B2B51"/>
    <w:rsid w:val="003B2B90"/>
    <w:rsid w:val="003B2F44"/>
    <w:rsid w:val="003B2FA0"/>
    <w:rsid w:val="003B30AF"/>
    <w:rsid w:val="003B4125"/>
    <w:rsid w:val="003B428C"/>
    <w:rsid w:val="003B5645"/>
    <w:rsid w:val="003B5674"/>
    <w:rsid w:val="003B5743"/>
    <w:rsid w:val="003B5C4B"/>
    <w:rsid w:val="003B5DC1"/>
    <w:rsid w:val="003B71C9"/>
    <w:rsid w:val="003B7B60"/>
    <w:rsid w:val="003B7D5C"/>
    <w:rsid w:val="003C0107"/>
    <w:rsid w:val="003C06CD"/>
    <w:rsid w:val="003C079E"/>
    <w:rsid w:val="003C0856"/>
    <w:rsid w:val="003C0E21"/>
    <w:rsid w:val="003C101A"/>
    <w:rsid w:val="003C102B"/>
    <w:rsid w:val="003C1276"/>
    <w:rsid w:val="003C1852"/>
    <w:rsid w:val="003C1FF2"/>
    <w:rsid w:val="003C2077"/>
    <w:rsid w:val="003C25BB"/>
    <w:rsid w:val="003C28F5"/>
    <w:rsid w:val="003C29D6"/>
    <w:rsid w:val="003C30FC"/>
    <w:rsid w:val="003C325B"/>
    <w:rsid w:val="003C3B50"/>
    <w:rsid w:val="003C3D52"/>
    <w:rsid w:val="003C3DED"/>
    <w:rsid w:val="003C3FC6"/>
    <w:rsid w:val="003C4078"/>
    <w:rsid w:val="003C4A3F"/>
    <w:rsid w:val="003C5065"/>
    <w:rsid w:val="003C668A"/>
    <w:rsid w:val="003C68C1"/>
    <w:rsid w:val="003C6D10"/>
    <w:rsid w:val="003C6D51"/>
    <w:rsid w:val="003C70E9"/>
    <w:rsid w:val="003C713F"/>
    <w:rsid w:val="003C75D3"/>
    <w:rsid w:val="003C7DEC"/>
    <w:rsid w:val="003C7FEF"/>
    <w:rsid w:val="003D0255"/>
    <w:rsid w:val="003D0325"/>
    <w:rsid w:val="003D04EF"/>
    <w:rsid w:val="003D11CF"/>
    <w:rsid w:val="003D1CA7"/>
    <w:rsid w:val="003D1ED5"/>
    <w:rsid w:val="003D21F7"/>
    <w:rsid w:val="003D3571"/>
    <w:rsid w:val="003D3AA3"/>
    <w:rsid w:val="003D403C"/>
    <w:rsid w:val="003D4885"/>
    <w:rsid w:val="003D505E"/>
    <w:rsid w:val="003D532A"/>
    <w:rsid w:val="003D5F67"/>
    <w:rsid w:val="003D6415"/>
    <w:rsid w:val="003D722E"/>
    <w:rsid w:val="003D78F3"/>
    <w:rsid w:val="003D7C7B"/>
    <w:rsid w:val="003D7DEE"/>
    <w:rsid w:val="003E01CF"/>
    <w:rsid w:val="003E0F00"/>
    <w:rsid w:val="003E15EA"/>
    <w:rsid w:val="003E18A9"/>
    <w:rsid w:val="003E29AE"/>
    <w:rsid w:val="003E2E78"/>
    <w:rsid w:val="003E3023"/>
    <w:rsid w:val="003E326E"/>
    <w:rsid w:val="003E326F"/>
    <w:rsid w:val="003E348E"/>
    <w:rsid w:val="003E34E0"/>
    <w:rsid w:val="003E3D33"/>
    <w:rsid w:val="003E43CE"/>
    <w:rsid w:val="003E44BA"/>
    <w:rsid w:val="003E4697"/>
    <w:rsid w:val="003E4BCA"/>
    <w:rsid w:val="003E58D8"/>
    <w:rsid w:val="003E66A2"/>
    <w:rsid w:val="003E671F"/>
    <w:rsid w:val="003E726E"/>
    <w:rsid w:val="003E7397"/>
    <w:rsid w:val="003E7A83"/>
    <w:rsid w:val="003F05A8"/>
    <w:rsid w:val="003F0A82"/>
    <w:rsid w:val="003F0E4A"/>
    <w:rsid w:val="003F11DC"/>
    <w:rsid w:val="003F1540"/>
    <w:rsid w:val="003F173C"/>
    <w:rsid w:val="003F17FC"/>
    <w:rsid w:val="003F1BAE"/>
    <w:rsid w:val="003F220F"/>
    <w:rsid w:val="003F26F9"/>
    <w:rsid w:val="003F2E40"/>
    <w:rsid w:val="003F2FE1"/>
    <w:rsid w:val="003F32E5"/>
    <w:rsid w:val="003F34D3"/>
    <w:rsid w:val="003F36AC"/>
    <w:rsid w:val="003F3932"/>
    <w:rsid w:val="003F3994"/>
    <w:rsid w:val="003F3D07"/>
    <w:rsid w:val="003F3DDB"/>
    <w:rsid w:val="003F43EA"/>
    <w:rsid w:val="003F449F"/>
    <w:rsid w:val="003F4E22"/>
    <w:rsid w:val="003F524B"/>
    <w:rsid w:val="003F5C27"/>
    <w:rsid w:val="003F5DE4"/>
    <w:rsid w:val="003F62B3"/>
    <w:rsid w:val="003F66C7"/>
    <w:rsid w:val="003F67A1"/>
    <w:rsid w:val="003F6999"/>
    <w:rsid w:val="003F6F8B"/>
    <w:rsid w:val="003F7B79"/>
    <w:rsid w:val="0040040D"/>
    <w:rsid w:val="00401CB0"/>
    <w:rsid w:val="00401F96"/>
    <w:rsid w:val="00402F2A"/>
    <w:rsid w:val="004032AF"/>
    <w:rsid w:val="00403E8E"/>
    <w:rsid w:val="00404043"/>
    <w:rsid w:val="00404D2C"/>
    <w:rsid w:val="004051CB"/>
    <w:rsid w:val="004051F3"/>
    <w:rsid w:val="00405301"/>
    <w:rsid w:val="004056DB"/>
    <w:rsid w:val="004060E0"/>
    <w:rsid w:val="00406170"/>
    <w:rsid w:val="004061CE"/>
    <w:rsid w:val="00406938"/>
    <w:rsid w:val="00407091"/>
    <w:rsid w:val="00407320"/>
    <w:rsid w:val="004073F1"/>
    <w:rsid w:val="004078AA"/>
    <w:rsid w:val="00407908"/>
    <w:rsid w:val="00410028"/>
    <w:rsid w:val="00410519"/>
    <w:rsid w:val="00411046"/>
    <w:rsid w:val="00411640"/>
    <w:rsid w:val="00411727"/>
    <w:rsid w:val="00411810"/>
    <w:rsid w:val="0041185F"/>
    <w:rsid w:val="00411999"/>
    <w:rsid w:val="00411AA7"/>
    <w:rsid w:val="00411AB6"/>
    <w:rsid w:val="00411C3C"/>
    <w:rsid w:val="00411EF1"/>
    <w:rsid w:val="00411F53"/>
    <w:rsid w:val="0041221D"/>
    <w:rsid w:val="004129C4"/>
    <w:rsid w:val="00412BB4"/>
    <w:rsid w:val="0041304F"/>
    <w:rsid w:val="0041310E"/>
    <w:rsid w:val="00413C0A"/>
    <w:rsid w:val="004142E4"/>
    <w:rsid w:val="00414424"/>
    <w:rsid w:val="0041486F"/>
    <w:rsid w:val="004148FB"/>
    <w:rsid w:val="004154BA"/>
    <w:rsid w:val="0041563D"/>
    <w:rsid w:val="004157EA"/>
    <w:rsid w:val="00415B83"/>
    <w:rsid w:val="004164FA"/>
    <w:rsid w:val="00416519"/>
    <w:rsid w:val="004167DB"/>
    <w:rsid w:val="00416AA2"/>
    <w:rsid w:val="00417118"/>
    <w:rsid w:val="00417AEA"/>
    <w:rsid w:val="004204C1"/>
    <w:rsid w:val="004205BE"/>
    <w:rsid w:val="004205DC"/>
    <w:rsid w:val="00420640"/>
    <w:rsid w:val="00420653"/>
    <w:rsid w:val="00420663"/>
    <w:rsid w:val="00420E48"/>
    <w:rsid w:val="0042133B"/>
    <w:rsid w:val="00421717"/>
    <w:rsid w:val="0042190B"/>
    <w:rsid w:val="004221EF"/>
    <w:rsid w:val="00422309"/>
    <w:rsid w:val="0042276B"/>
    <w:rsid w:val="004230DE"/>
    <w:rsid w:val="004232F1"/>
    <w:rsid w:val="004236D3"/>
    <w:rsid w:val="00423760"/>
    <w:rsid w:val="00423DE0"/>
    <w:rsid w:val="00423ED1"/>
    <w:rsid w:val="00424358"/>
    <w:rsid w:val="00424511"/>
    <w:rsid w:val="004249ED"/>
    <w:rsid w:val="00424C68"/>
    <w:rsid w:val="00424CD6"/>
    <w:rsid w:val="00424D0C"/>
    <w:rsid w:val="00424FA5"/>
    <w:rsid w:val="00425053"/>
    <w:rsid w:val="004262B2"/>
    <w:rsid w:val="0042651C"/>
    <w:rsid w:val="004270A8"/>
    <w:rsid w:val="0042790D"/>
    <w:rsid w:val="00427F96"/>
    <w:rsid w:val="00430504"/>
    <w:rsid w:val="004307B1"/>
    <w:rsid w:val="00430D6C"/>
    <w:rsid w:val="00430FE8"/>
    <w:rsid w:val="00431251"/>
    <w:rsid w:val="00431593"/>
    <w:rsid w:val="00431731"/>
    <w:rsid w:val="00431C0A"/>
    <w:rsid w:val="0043206D"/>
    <w:rsid w:val="0043259D"/>
    <w:rsid w:val="0043311F"/>
    <w:rsid w:val="00433238"/>
    <w:rsid w:val="004335AC"/>
    <w:rsid w:val="004339C2"/>
    <w:rsid w:val="00433FDB"/>
    <w:rsid w:val="0043432E"/>
    <w:rsid w:val="0043451B"/>
    <w:rsid w:val="004349AB"/>
    <w:rsid w:val="00434A4F"/>
    <w:rsid w:val="004356CA"/>
    <w:rsid w:val="0043595D"/>
    <w:rsid w:val="00435B02"/>
    <w:rsid w:val="00435E52"/>
    <w:rsid w:val="00436158"/>
    <w:rsid w:val="004365A9"/>
    <w:rsid w:val="004366A9"/>
    <w:rsid w:val="00436797"/>
    <w:rsid w:val="004367A9"/>
    <w:rsid w:val="00437826"/>
    <w:rsid w:val="0044040D"/>
    <w:rsid w:val="0044056B"/>
    <w:rsid w:val="0044112D"/>
    <w:rsid w:val="00441929"/>
    <w:rsid w:val="00442A49"/>
    <w:rsid w:val="00442E39"/>
    <w:rsid w:val="00442EFC"/>
    <w:rsid w:val="00443F3C"/>
    <w:rsid w:val="004449DB"/>
    <w:rsid w:val="00444A2C"/>
    <w:rsid w:val="00444C8E"/>
    <w:rsid w:val="00444E4E"/>
    <w:rsid w:val="00444E83"/>
    <w:rsid w:val="0044526C"/>
    <w:rsid w:val="00445A67"/>
    <w:rsid w:val="00445D55"/>
    <w:rsid w:val="0044631F"/>
    <w:rsid w:val="004464A1"/>
    <w:rsid w:val="00446573"/>
    <w:rsid w:val="004469F0"/>
    <w:rsid w:val="00446A68"/>
    <w:rsid w:val="00446C82"/>
    <w:rsid w:val="00446EA0"/>
    <w:rsid w:val="00447A30"/>
    <w:rsid w:val="00447CA8"/>
    <w:rsid w:val="0045028F"/>
    <w:rsid w:val="004507B9"/>
    <w:rsid w:val="004507D9"/>
    <w:rsid w:val="00450A8C"/>
    <w:rsid w:val="00450CF8"/>
    <w:rsid w:val="004516D3"/>
    <w:rsid w:val="00451781"/>
    <w:rsid w:val="00451FC1"/>
    <w:rsid w:val="004525B6"/>
    <w:rsid w:val="00452AAD"/>
    <w:rsid w:val="00452E65"/>
    <w:rsid w:val="00452F66"/>
    <w:rsid w:val="004532FA"/>
    <w:rsid w:val="004538A9"/>
    <w:rsid w:val="00453A2B"/>
    <w:rsid w:val="00453A78"/>
    <w:rsid w:val="00453D7A"/>
    <w:rsid w:val="00454006"/>
    <w:rsid w:val="004552D6"/>
    <w:rsid w:val="004556F4"/>
    <w:rsid w:val="00455A28"/>
    <w:rsid w:val="00455C86"/>
    <w:rsid w:val="00455EFE"/>
    <w:rsid w:val="004563C2"/>
    <w:rsid w:val="004563F0"/>
    <w:rsid w:val="00457B83"/>
    <w:rsid w:val="00457DA5"/>
    <w:rsid w:val="00461261"/>
    <w:rsid w:val="00461A39"/>
    <w:rsid w:val="00461A46"/>
    <w:rsid w:val="00462503"/>
    <w:rsid w:val="0046398D"/>
    <w:rsid w:val="00464152"/>
    <w:rsid w:val="0046423B"/>
    <w:rsid w:val="00464BEB"/>
    <w:rsid w:val="004650E0"/>
    <w:rsid w:val="00465163"/>
    <w:rsid w:val="004654F4"/>
    <w:rsid w:val="00465643"/>
    <w:rsid w:val="004661C2"/>
    <w:rsid w:val="00466512"/>
    <w:rsid w:val="0046701D"/>
    <w:rsid w:val="004707E9"/>
    <w:rsid w:val="004709FF"/>
    <w:rsid w:val="00470AD7"/>
    <w:rsid w:val="00470D78"/>
    <w:rsid w:val="00470EC6"/>
    <w:rsid w:val="00471203"/>
    <w:rsid w:val="0047178C"/>
    <w:rsid w:val="00471F15"/>
    <w:rsid w:val="00472B7A"/>
    <w:rsid w:val="00473E49"/>
    <w:rsid w:val="004762F2"/>
    <w:rsid w:val="004765E8"/>
    <w:rsid w:val="004766CB"/>
    <w:rsid w:val="004769F4"/>
    <w:rsid w:val="004772DB"/>
    <w:rsid w:val="004774C5"/>
    <w:rsid w:val="004805B2"/>
    <w:rsid w:val="00480773"/>
    <w:rsid w:val="004809DC"/>
    <w:rsid w:val="00480B64"/>
    <w:rsid w:val="004818E8"/>
    <w:rsid w:val="00482125"/>
    <w:rsid w:val="004829A2"/>
    <w:rsid w:val="00482C6E"/>
    <w:rsid w:val="00482EF4"/>
    <w:rsid w:val="00483090"/>
    <w:rsid w:val="004835D7"/>
    <w:rsid w:val="00483917"/>
    <w:rsid w:val="00483E17"/>
    <w:rsid w:val="00483E1A"/>
    <w:rsid w:val="004845EB"/>
    <w:rsid w:val="00484660"/>
    <w:rsid w:val="004854CE"/>
    <w:rsid w:val="00485860"/>
    <w:rsid w:val="00485AEB"/>
    <w:rsid w:val="00485BBF"/>
    <w:rsid w:val="00486835"/>
    <w:rsid w:val="004868D5"/>
    <w:rsid w:val="00486C25"/>
    <w:rsid w:val="00487C81"/>
    <w:rsid w:val="004910CB"/>
    <w:rsid w:val="004913EE"/>
    <w:rsid w:val="0049154B"/>
    <w:rsid w:val="00491564"/>
    <w:rsid w:val="00491831"/>
    <w:rsid w:val="00491A2D"/>
    <w:rsid w:val="004931BC"/>
    <w:rsid w:val="00493497"/>
    <w:rsid w:val="00493664"/>
    <w:rsid w:val="0049391F"/>
    <w:rsid w:val="00495A9A"/>
    <w:rsid w:val="00495AE7"/>
    <w:rsid w:val="00495D1C"/>
    <w:rsid w:val="00495ECC"/>
    <w:rsid w:val="00496938"/>
    <w:rsid w:val="00496951"/>
    <w:rsid w:val="00497159"/>
    <w:rsid w:val="004975F4"/>
    <w:rsid w:val="00497918"/>
    <w:rsid w:val="0049797E"/>
    <w:rsid w:val="00497F28"/>
    <w:rsid w:val="004A023A"/>
    <w:rsid w:val="004A02F3"/>
    <w:rsid w:val="004A066A"/>
    <w:rsid w:val="004A0785"/>
    <w:rsid w:val="004A0891"/>
    <w:rsid w:val="004A1870"/>
    <w:rsid w:val="004A1D46"/>
    <w:rsid w:val="004A23CC"/>
    <w:rsid w:val="004A27AD"/>
    <w:rsid w:val="004A2965"/>
    <w:rsid w:val="004A3325"/>
    <w:rsid w:val="004A343C"/>
    <w:rsid w:val="004A3742"/>
    <w:rsid w:val="004A3847"/>
    <w:rsid w:val="004A4817"/>
    <w:rsid w:val="004A4BC9"/>
    <w:rsid w:val="004A56E2"/>
    <w:rsid w:val="004A57AE"/>
    <w:rsid w:val="004A586D"/>
    <w:rsid w:val="004A5D21"/>
    <w:rsid w:val="004A63FE"/>
    <w:rsid w:val="004A7B36"/>
    <w:rsid w:val="004A7CE8"/>
    <w:rsid w:val="004B0048"/>
    <w:rsid w:val="004B026C"/>
    <w:rsid w:val="004B0320"/>
    <w:rsid w:val="004B0645"/>
    <w:rsid w:val="004B0E3C"/>
    <w:rsid w:val="004B157E"/>
    <w:rsid w:val="004B1EBE"/>
    <w:rsid w:val="004B2111"/>
    <w:rsid w:val="004B2BE2"/>
    <w:rsid w:val="004B2D42"/>
    <w:rsid w:val="004B3A4C"/>
    <w:rsid w:val="004B3E4B"/>
    <w:rsid w:val="004B3F16"/>
    <w:rsid w:val="004B4760"/>
    <w:rsid w:val="004B4EF5"/>
    <w:rsid w:val="004B50CA"/>
    <w:rsid w:val="004B54A8"/>
    <w:rsid w:val="004B6049"/>
    <w:rsid w:val="004B65F6"/>
    <w:rsid w:val="004B6755"/>
    <w:rsid w:val="004B6A78"/>
    <w:rsid w:val="004B75BA"/>
    <w:rsid w:val="004B7D4B"/>
    <w:rsid w:val="004C044D"/>
    <w:rsid w:val="004C045F"/>
    <w:rsid w:val="004C0CBE"/>
    <w:rsid w:val="004C0E85"/>
    <w:rsid w:val="004C1969"/>
    <w:rsid w:val="004C19FA"/>
    <w:rsid w:val="004C1BF9"/>
    <w:rsid w:val="004C1E4B"/>
    <w:rsid w:val="004C24A8"/>
    <w:rsid w:val="004C2599"/>
    <w:rsid w:val="004C3180"/>
    <w:rsid w:val="004C364A"/>
    <w:rsid w:val="004C475C"/>
    <w:rsid w:val="004C4A1B"/>
    <w:rsid w:val="004C51FE"/>
    <w:rsid w:val="004C606D"/>
    <w:rsid w:val="004C69EA"/>
    <w:rsid w:val="004C6A18"/>
    <w:rsid w:val="004C6CAB"/>
    <w:rsid w:val="004C6CDB"/>
    <w:rsid w:val="004C6D5A"/>
    <w:rsid w:val="004C6DE9"/>
    <w:rsid w:val="004C6DFD"/>
    <w:rsid w:val="004C7EB5"/>
    <w:rsid w:val="004D05FB"/>
    <w:rsid w:val="004D09D9"/>
    <w:rsid w:val="004D0E96"/>
    <w:rsid w:val="004D153C"/>
    <w:rsid w:val="004D1EDB"/>
    <w:rsid w:val="004D20CC"/>
    <w:rsid w:val="004D2DF2"/>
    <w:rsid w:val="004D2E6D"/>
    <w:rsid w:val="004D3090"/>
    <w:rsid w:val="004D316E"/>
    <w:rsid w:val="004D3232"/>
    <w:rsid w:val="004D3E72"/>
    <w:rsid w:val="004D4337"/>
    <w:rsid w:val="004D4966"/>
    <w:rsid w:val="004D4C96"/>
    <w:rsid w:val="004D5513"/>
    <w:rsid w:val="004D5529"/>
    <w:rsid w:val="004D5920"/>
    <w:rsid w:val="004D5A17"/>
    <w:rsid w:val="004D5B35"/>
    <w:rsid w:val="004D64EB"/>
    <w:rsid w:val="004D6C63"/>
    <w:rsid w:val="004D6EA2"/>
    <w:rsid w:val="004D6F76"/>
    <w:rsid w:val="004D77B8"/>
    <w:rsid w:val="004D79CB"/>
    <w:rsid w:val="004D7D16"/>
    <w:rsid w:val="004D7FEC"/>
    <w:rsid w:val="004E0121"/>
    <w:rsid w:val="004E0FEE"/>
    <w:rsid w:val="004E1499"/>
    <w:rsid w:val="004E14C3"/>
    <w:rsid w:val="004E17F9"/>
    <w:rsid w:val="004E1FCE"/>
    <w:rsid w:val="004E2166"/>
    <w:rsid w:val="004E21F5"/>
    <w:rsid w:val="004E2A35"/>
    <w:rsid w:val="004E2BA7"/>
    <w:rsid w:val="004E2E5C"/>
    <w:rsid w:val="004E323A"/>
    <w:rsid w:val="004E35CD"/>
    <w:rsid w:val="004E3E33"/>
    <w:rsid w:val="004E42C7"/>
    <w:rsid w:val="004E49DF"/>
    <w:rsid w:val="004E4A53"/>
    <w:rsid w:val="004E50D2"/>
    <w:rsid w:val="004E5156"/>
    <w:rsid w:val="004E5526"/>
    <w:rsid w:val="004E5915"/>
    <w:rsid w:val="004E5F49"/>
    <w:rsid w:val="004E6C62"/>
    <w:rsid w:val="004E76CB"/>
    <w:rsid w:val="004E7B64"/>
    <w:rsid w:val="004E7E4B"/>
    <w:rsid w:val="004F01CE"/>
    <w:rsid w:val="004F03C5"/>
    <w:rsid w:val="004F0412"/>
    <w:rsid w:val="004F0875"/>
    <w:rsid w:val="004F0A51"/>
    <w:rsid w:val="004F0F91"/>
    <w:rsid w:val="004F115A"/>
    <w:rsid w:val="004F19BA"/>
    <w:rsid w:val="004F1B8E"/>
    <w:rsid w:val="004F248F"/>
    <w:rsid w:val="004F4AD9"/>
    <w:rsid w:val="004F56BB"/>
    <w:rsid w:val="004F5771"/>
    <w:rsid w:val="004F5810"/>
    <w:rsid w:val="004F5913"/>
    <w:rsid w:val="004F5CDB"/>
    <w:rsid w:val="004F5FE1"/>
    <w:rsid w:val="004F6367"/>
    <w:rsid w:val="004F6DA5"/>
    <w:rsid w:val="004F7880"/>
    <w:rsid w:val="004F7DC0"/>
    <w:rsid w:val="004F7FBD"/>
    <w:rsid w:val="0050063B"/>
    <w:rsid w:val="00500C33"/>
    <w:rsid w:val="00500D85"/>
    <w:rsid w:val="0050121E"/>
    <w:rsid w:val="00501915"/>
    <w:rsid w:val="00501AA6"/>
    <w:rsid w:val="00501DC0"/>
    <w:rsid w:val="00501E8D"/>
    <w:rsid w:val="005020EF"/>
    <w:rsid w:val="00502397"/>
    <w:rsid w:val="00502DCC"/>
    <w:rsid w:val="00502F49"/>
    <w:rsid w:val="00503D06"/>
    <w:rsid w:val="00504283"/>
    <w:rsid w:val="005042F4"/>
    <w:rsid w:val="00504F7A"/>
    <w:rsid w:val="00505293"/>
    <w:rsid w:val="00505793"/>
    <w:rsid w:val="00506160"/>
    <w:rsid w:val="0050630F"/>
    <w:rsid w:val="00507B23"/>
    <w:rsid w:val="00507D18"/>
    <w:rsid w:val="005102F9"/>
    <w:rsid w:val="00510395"/>
    <w:rsid w:val="00510769"/>
    <w:rsid w:val="005108EF"/>
    <w:rsid w:val="00510BA5"/>
    <w:rsid w:val="00511021"/>
    <w:rsid w:val="005116CE"/>
    <w:rsid w:val="0051212F"/>
    <w:rsid w:val="00512631"/>
    <w:rsid w:val="005130A3"/>
    <w:rsid w:val="005133CA"/>
    <w:rsid w:val="0051442B"/>
    <w:rsid w:val="005147F6"/>
    <w:rsid w:val="00515470"/>
    <w:rsid w:val="00516047"/>
    <w:rsid w:val="0051632D"/>
    <w:rsid w:val="005165C7"/>
    <w:rsid w:val="00516D44"/>
    <w:rsid w:val="00516E03"/>
    <w:rsid w:val="005170D8"/>
    <w:rsid w:val="00517ADD"/>
    <w:rsid w:val="00520102"/>
    <w:rsid w:val="00520164"/>
    <w:rsid w:val="005201DE"/>
    <w:rsid w:val="00520341"/>
    <w:rsid w:val="005206BB"/>
    <w:rsid w:val="00520761"/>
    <w:rsid w:val="005207C2"/>
    <w:rsid w:val="00520CC8"/>
    <w:rsid w:val="00520F69"/>
    <w:rsid w:val="00522204"/>
    <w:rsid w:val="00522305"/>
    <w:rsid w:val="0052308A"/>
    <w:rsid w:val="005233DA"/>
    <w:rsid w:val="00523439"/>
    <w:rsid w:val="00523B3A"/>
    <w:rsid w:val="00523E1B"/>
    <w:rsid w:val="00524D9E"/>
    <w:rsid w:val="00524FBD"/>
    <w:rsid w:val="005251C0"/>
    <w:rsid w:val="00525847"/>
    <w:rsid w:val="005259CA"/>
    <w:rsid w:val="00525B09"/>
    <w:rsid w:val="0052618F"/>
    <w:rsid w:val="00526501"/>
    <w:rsid w:val="00526529"/>
    <w:rsid w:val="0052685E"/>
    <w:rsid w:val="00526B94"/>
    <w:rsid w:val="00526D2F"/>
    <w:rsid w:val="00526E3C"/>
    <w:rsid w:val="005270DB"/>
    <w:rsid w:val="005270FF"/>
    <w:rsid w:val="0052742F"/>
    <w:rsid w:val="00527684"/>
    <w:rsid w:val="00527CAB"/>
    <w:rsid w:val="00530B74"/>
    <w:rsid w:val="00530B98"/>
    <w:rsid w:val="00530DDD"/>
    <w:rsid w:val="00531061"/>
    <w:rsid w:val="00531375"/>
    <w:rsid w:val="00531FE3"/>
    <w:rsid w:val="00532084"/>
    <w:rsid w:val="005351A8"/>
    <w:rsid w:val="0053533A"/>
    <w:rsid w:val="00535721"/>
    <w:rsid w:val="005365E8"/>
    <w:rsid w:val="00536788"/>
    <w:rsid w:val="00536A11"/>
    <w:rsid w:val="00536C6A"/>
    <w:rsid w:val="00536CEC"/>
    <w:rsid w:val="00536D30"/>
    <w:rsid w:val="00537CF0"/>
    <w:rsid w:val="00537F8F"/>
    <w:rsid w:val="005407FB"/>
    <w:rsid w:val="00540BE9"/>
    <w:rsid w:val="00541601"/>
    <w:rsid w:val="005416FF"/>
    <w:rsid w:val="005422DF"/>
    <w:rsid w:val="005425D7"/>
    <w:rsid w:val="0054264B"/>
    <w:rsid w:val="00542702"/>
    <w:rsid w:val="00542745"/>
    <w:rsid w:val="00542F77"/>
    <w:rsid w:val="00543491"/>
    <w:rsid w:val="00544267"/>
    <w:rsid w:val="005447F6"/>
    <w:rsid w:val="00544C41"/>
    <w:rsid w:val="00546023"/>
    <w:rsid w:val="0054618A"/>
    <w:rsid w:val="005469FC"/>
    <w:rsid w:val="00547DC8"/>
    <w:rsid w:val="00547FCE"/>
    <w:rsid w:val="00550234"/>
    <w:rsid w:val="005502EB"/>
    <w:rsid w:val="0055035F"/>
    <w:rsid w:val="0055076F"/>
    <w:rsid w:val="005516B4"/>
    <w:rsid w:val="005517F6"/>
    <w:rsid w:val="00551CF9"/>
    <w:rsid w:val="00552777"/>
    <w:rsid w:val="005529AB"/>
    <w:rsid w:val="00553102"/>
    <w:rsid w:val="00553128"/>
    <w:rsid w:val="005549A3"/>
    <w:rsid w:val="0055525E"/>
    <w:rsid w:val="0055653D"/>
    <w:rsid w:val="00556BD7"/>
    <w:rsid w:val="00556F47"/>
    <w:rsid w:val="0055707C"/>
    <w:rsid w:val="0055765E"/>
    <w:rsid w:val="00557E3A"/>
    <w:rsid w:val="00560021"/>
    <w:rsid w:val="00561386"/>
    <w:rsid w:val="005617B8"/>
    <w:rsid w:val="00561869"/>
    <w:rsid w:val="00561EED"/>
    <w:rsid w:val="005625FD"/>
    <w:rsid w:val="00562DFC"/>
    <w:rsid w:val="00562FB0"/>
    <w:rsid w:val="0056313E"/>
    <w:rsid w:val="00563FA5"/>
    <w:rsid w:val="00565224"/>
    <w:rsid w:val="00565A4B"/>
    <w:rsid w:val="00565C17"/>
    <w:rsid w:val="00565FDA"/>
    <w:rsid w:val="00566115"/>
    <w:rsid w:val="005661AD"/>
    <w:rsid w:val="005663ED"/>
    <w:rsid w:val="005666D8"/>
    <w:rsid w:val="00566E36"/>
    <w:rsid w:val="005674BD"/>
    <w:rsid w:val="00567B8B"/>
    <w:rsid w:val="00567C2D"/>
    <w:rsid w:val="005700D6"/>
    <w:rsid w:val="00570315"/>
    <w:rsid w:val="005707AA"/>
    <w:rsid w:val="005711C1"/>
    <w:rsid w:val="00571AEE"/>
    <w:rsid w:val="005729AB"/>
    <w:rsid w:val="00572A16"/>
    <w:rsid w:val="00572BE4"/>
    <w:rsid w:val="005733A6"/>
    <w:rsid w:val="00573A13"/>
    <w:rsid w:val="00574F8F"/>
    <w:rsid w:val="00575198"/>
    <w:rsid w:val="0057558E"/>
    <w:rsid w:val="00576687"/>
    <w:rsid w:val="0057793E"/>
    <w:rsid w:val="00577A71"/>
    <w:rsid w:val="00577EF8"/>
    <w:rsid w:val="00580047"/>
    <w:rsid w:val="0058039B"/>
    <w:rsid w:val="00580732"/>
    <w:rsid w:val="005815DD"/>
    <w:rsid w:val="0058169B"/>
    <w:rsid w:val="00581F62"/>
    <w:rsid w:val="0058212C"/>
    <w:rsid w:val="00582E11"/>
    <w:rsid w:val="00583A8E"/>
    <w:rsid w:val="00583FD4"/>
    <w:rsid w:val="0058407E"/>
    <w:rsid w:val="00584849"/>
    <w:rsid w:val="0058499D"/>
    <w:rsid w:val="00584D65"/>
    <w:rsid w:val="0058568C"/>
    <w:rsid w:val="005860AD"/>
    <w:rsid w:val="005868D8"/>
    <w:rsid w:val="00587087"/>
    <w:rsid w:val="005877D9"/>
    <w:rsid w:val="00590956"/>
    <w:rsid w:val="00590B39"/>
    <w:rsid w:val="00591070"/>
    <w:rsid w:val="0059151C"/>
    <w:rsid w:val="00591BAF"/>
    <w:rsid w:val="00591D92"/>
    <w:rsid w:val="00592204"/>
    <w:rsid w:val="0059241D"/>
    <w:rsid w:val="00592D1A"/>
    <w:rsid w:val="00592F92"/>
    <w:rsid w:val="00593433"/>
    <w:rsid w:val="00593734"/>
    <w:rsid w:val="005938DE"/>
    <w:rsid w:val="005938E9"/>
    <w:rsid w:val="005939D7"/>
    <w:rsid w:val="00594177"/>
    <w:rsid w:val="0059429F"/>
    <w:rsid w:val="005945F1"/>
    <w:rsid w:val="0059466A"/>
    <w:rsid w:val="005946C2"/>
    <w:rsid w:val="00594D71"/>
    <w:rsid w:val="005954AE"/>
    <w:rsid w:val="00595F83"/>
    <w:rsid w:val="00596CCF"/>
    <w:rsid w:val="00597052"/>
    <w:rsid w:val="005974B1"/>
    <w:rsid w:val="00597570"/>
    <w:rsid w:val="005A05CA"/>
    <w:rsid w:val="005A1796"/>
    <w:rsid w:val="005A18D5"/>
    <w:rsid w:val="005A1B18"/>
    <w:rsid w:val="005A1FDC"/>
    <w:rsid w:val="005A211F"/>
    <w:rsid w:val="005A2941"/>
    <w:rsid w:val="005A2F3B"/>
    <w:rsid w:val="005A34D1"/>
    <w:rsid w:val="005A3712"/>
    <w:rsid w:val="005A37EF"/>
    <w:rsid w:val="005A404E"/>
    <w:rsid w:val="005A4371"/>
    <w:rsid w:val="005A46DC"/>
    <w:rsid w:val="005A4893"/>
    <w:rsid w:val="005A4F61"/>
    <w:rsid w:val="005A5580"/>
    <w:rsid w:val="005A5B40"/>
    <w:rsid w:val="005A6AD7"/>
    <w:rsid w:val="005A6FE0"/>
    <w:rsid w:val="005A71C5"/>
    <w:rsid w:val="005A7249"/>
    <w:rsid w:val="005A7351"/>
    <w:rsid w:val="005A74CB"/>
    <w:rsid w:val="005A79BE"/>
    <w:rsid w:val="005A7A45"/>
    <w:rsid w:val="005A7ACF"/>
    <w:rsid w:val="005A7F1E"/>
    <w:rsid w:val="005B07BE"/>
    <w:rsid w:val="005B1317"/>
    <w:rsid w:val="005B2332"/>
    <w:rsid w:val="005B2871"/>
    <w:rsid w:val="005B3C0A"/>
    <w:rsid w:val="005B3DC0"/>
    <w:rsid w:val="005B47C0"/>
    <w:rsid w:val="005B499F"/>
    <w:rsid w:val="005B5692"/>
    <w:rsid w:val="005B56AB"/>
    <w:rsid w:val="005B575E"/>
    <w:rsid w:val="005B5BCA"/>
    <w:rsid w:val="005B5C79"/>
    <w:rsid w:val="005B66A0"/>
    <w:rsid w:val="005B67F8"/>
    <w:rsid w:val="005B702D"/>
    <w:rsid w:val="005B72F6"/>
    <w:rsid w:val="005B7785"/>
    <w:rsid w:val="005B7DAD"/>
    <w:rsid w:val="005C0606"/>
    <w:rsid w:val="005C0790"/>
    <w:rsid w:val="005C085F"/>
    <w:rsid w:val="005C0F2F"/>
    <w:rsid w:val="005C0F9C"/>
    <w:rsid w:val="005C10F2"/>
    <w:rsid w:val="005C17D1"/>
    <w:rsid w:val="005C2B1E"/>
    <w:rsid w:val="005C2C16"/>
    <w:rsid w:val="005C2D74"/>
    <w:rsid w:val="005C2F81"/>
    <w:rsid w:val="005C3043"/>
    <w:rsid w:val="005C41FA"/>
    <w:rsid w:val="005C43FF"/>
    <w:rsid w:val="005C4C3E"/>
    <w:rsid w:val="005C54ED"/>
    <w:rsid w:val="005C5A8B"/>
    <w:rsid w:val="005C5F4C"/>
    <w:rsid w:val="005C6897"/>
    <w:rsid w:val="005C6AA1"/>
    <w:rsid w:val="005C713F"/>
    <w:rsid w:val="005C7194"/>
    <w:rsid w:val="005C72C8"/>
    <w:rsid w:val="005C78B3"/>
    <w:rsid w:val="005C7971"/>
    <w:rsid w:val="005C7B2D"/>
    <w:rsid w:val="005C7C10"/>
    <w:rsid w:val="005D0173"/>
    <w:rsid w:val="005D08C2"/>
    <w:rsid w:val="005D0A23"/>
    <w:rsid w:val="005D0AE4"/>
    <w:rsid w:val="005D0B78"/>
    <w:rsid w:val="005D1614"/>
    <w:rsid w:val="005D1806"/>
    <w:rsid w:val="005D194E"/>
    <w:rsid w:val="005D1A66"/>
    <w:rsid w:val="005D1C5C"/>
    <w:rsid w:val="005D2069"/>
    <w:rsid w:val="005D2B54"/>
    <w:rsid w:val="005D2D37"/>
    <w:rsid w:val="005D2D52"/>
    <w:rsid w:val="005D34E4"/>
    <w:rsid w:val="005D41BD"/>
    <w:rsid w:val="005D45D5"/>
    <w:rsid w:val="005D54AA"/>
    <w:rsid w:val="005D5543"/>
    <w:rsid w:val="005D57F2"/>
    <w:rsid w:val="005D6709"/>
    <w:rsid w:val="005D6F5A"/>
    <w:rsid w:val="005E0257"/>
    <w:rsid w:val="005E077F"/>
    <w:rsid w:val="005E0BE9"/>
    <w:rsid w:val="005E0D29"/>
    <w:rsid w:val="005E1FEB"/>
    <w:rsid w:val="005E208C"/>
    <w:rsid w:val="005E20A0"/>
    <w:rsid w:val="005E2139"/>
    <w:rsid w:val="005E21EE"/>
    <w:rsid w:val="005E22F9"/>
    <w:rsid w:val="005E28F8"/>
    <w:rsid w:val="005E3041"/>
    <w:rsid w:val="005E3B80"/>
    <w:rsid w:val="005E3D39"/>
    <w:rsid w:val="005E3F4A"/>
    <w:rsid w:val="005E421D"/>
    <w:rsid w:val="005E42A2"/>
    <w:rsid w:val="005E4601"/>
    <w:rsid w:val="005E4651"/>
    <w:rsid w:val="005E4748"/>
    <w:rsid w:val="005E4796"/>
    <w:rsid w:val="005E49B1"/>
    <w:rsid w:val="005E4F36"/>
    <w:rsid w:val="005E501F"/>
    <w:rsid w:val="005E51CC"/>
    <w:rsid w:val="005E53AC"/>
    <w:rsid w:val="005E55A1"/>
    <w:rsid w:val="005E59C6"/>
    <w:rsid w:val="005E5BE6"/>
    <w:rsid w:val="005E5DDA"/>
    <w:rsid w:val="005E69C7"/>
    <w:rsid w:val="005E6CA4"/>
    <w:rsid w:val="005E7B6C"/>
    <w:rsid w:val="005F07C7"/>
    <w:rsid w:val="005F0FE2"/>
    <w:rsid w:val="005F12E7"/>
    <w:rsid w:val="005F18CA"/>
    <w:rsid w:val="005F1CAB"/>
    <w:rsid w:val="005F1F3D"/>
    <w:rsid w:val="005F2217"/>
    <w:rsid w:val="005F22F5"/>
    <w:rsid w:val="005F27EF"/>
    <w:rsid w:val="005F3837"/>
    <w:rsid w:val="005F3C94"/>
    <w:rsid w:val="005F53F0"/>
    <w:rsid w:val="005F54AC"/>
    <w:rsid w:val="005F615A"/>
    <w:rsid w:val="005F6BDB"/>
    <w:rsid w:val="005F6C86"/>
    <w:rsid w:val="005F7173"/>
    <w:rsid w:val="005F73C1"/>
    <w:rsid w:val="005F7A72"/>
    <w:rsid w:val="005F7FCB"/>
    <w:rsid w:val="00600107"/>
    <w:rsid w:val="00600942"/>
    <w:rsid w:val="0060103F"/>
    <w:rsid w:val="006017EC"/>
    <w:rsid w:val="006018BE"/>
    <w:rsid w:val="00601FF4"/>
    <w:rsid w:val="0060302D"/>
    <w:rsid w:val="00605522"/>
    <w:rsid w:val="00605ACB"/>
    <w:rsid w:val="00605C35"/>
    <w:rsid w:val="00606537"/>
    <w:rsid w:val="006066A5"/>
    <w:rsid w:val="006066E6"/>
    <w:rsid w:val="0060673D"/>
    <w:rsid w:val="006069E3"/>
    <w:rsid w:val="00607239"/>
    <w:rsid w:val="00607278"/>
    <w:rsid w:val="00607F7F"/>
    <w:rsid w:val="00610801"/>
    <w:rsid w:val="00610BAB"/>
    <w:rsid w:val="00610CA5"/>
    <w:rsid w:val="00610D6B"/>
    <w:rsid w:val="00610EBC"/>
    <w:rsid w:val="00610EDE"/>
    <w:rsid w:val="006118C4"/>
    <w:rsid w:val="00612156"/>
    <w:rsid w:val="0061334B"/>
    <w:rsid w:val="006136B1"/>
    <w:rsid w:val="0061394D"/>
    <w:rsid w:val="00613A9A"/>
    <w:rsid w:val="00613D23"/>
    <w:rsid w:val="006142B6"/>
    <w:rsid w:val="00614F47"/>
    <w:rsid w:val="0061558F"/>
    <w:rsid w:val="00615E8A"/>
    <w:rsid w:val="00615F21"/>
    <w:rsid w:val="006165EE"/>
    <w:rsid w:val="006170D4"/>
    <w:rsid w:val="00617C1E"/>
    <w:rsid w:val="00617F50"/>
    <w:rsid w:val="00620599"/>
    <w:rsid w:val="006207E2"/>
    <w:rsid w:val="00620F10"/>
    <w:rsid w:val="006217B2"/>
    <w:rsid w:val="00621EE2"/>
    <w:rsid w:val="0062216B"/>
    <w:rsid w:val="00622A38"/>
    <w:rsid w:val="00622A8E"/>
    <w:rsid w:val="006230C7"/>
    <w:rsid w:val="00623200"/>
    <w:rsid w:val="0062372A"/>
    <w:rsid w:val="00623D16"/>
    <w:rsid w:val="0062462B"/>
    <w:rsid w:val="0062475F"/>
    <w:rsid w:val="00624D23"/>
    <w:rsid w:val="00625751"/>
    <w:rsid w:val="00625D36"/>
    <w:rsid w:val="00626393"/>
    <w:rsid w:val="00626875"/>
    <w:rsid w:val="00626A52"/>
    <w:rsid w:val="006272FB"/>
    <w:rsid w:val="006279D2"/>
    <w:rsid w:val="00630960"/>
    <w:rsid w:val="00631586"/>
    <w:rsid w:val="00631ACA"/>
    <w:rsid w:val="006321DC"/>
    <w:rsid w:val="0063250F"/>
    <w:rsid w:val="006325B2"/>
    <w:rsid w:val="00633511"/>
    <w:rsid w:val="00633ED8"/>
    <w:rsid w:val="006342DC"/>
    <w:rsid w:val="00634878"/>
    <w:rsid w:val="0063487E"/>
    <w:rsid w:val="006348C4"/>
    <w:rsid w:val="00634A63"/>
    <w:rsid w:val="00634AB7"/>
    <w:rsid w:val="00634C1B"/>
    <w:rsid w:val="00634D49"/>
    <w:rsid w:val="00634E81"/>
    <w:rsid w:val="00635068"/>
    <w:rsid w:val="006351AC"/>
    <w:rsid w:val="00635AEB"/>
    <w:rsid w:val="0063627D"/>
    <w:rsid w:val="00637455"/>
    <w:rsid w:val="006374DE"/>
    <w:rsid w:val="00637865"/>
    <w:rsid w:val="0064007A"/>
    <w:rsid w:val="0064155D"/>
    <w:rsid w:val="006417B4"/>
    <w:rsid w:val="00642F07"/>
    <w:rsid w:val="006438DD"/>
    <w:rsid w:val="00643B32"/>
    <w:rsid w:val="00643BDC"/>
    <w:rsid w:val="0064407A"/>
    <w:rsid w:val="0064462B"/>
    <w:rsid w:val="00644ACB"/>
    <w:rsid w:val="00644C03"/>
    <w:rsid w:val="00645662"/>
    <w:rsid w:val="006460C4"/>
    <w:rsid w:val="00646BEA"/>
    <w:rsid w:val="00646F89"/>
    <w:rsid w:val="006475C0"/>
    <w:rsid w:val="006476CE"/>
    <w:rsid w:val="006479F8"/>
    <w:rsid w:val="00647BDD"/>
    <w:rsid w:val="00647FD7"/>
    <w:rsid w:val="00650485"/>
    <w:rsid w:val="00650499"/>
    <w:rsid w:val="00650E65"/>
    <w:rsid w:val="00650F9B"/>
    <w:rsid w:val="0065135C"/>
    <w:rsid w:val="00651724"/>
    <w:rsid w:val="00651942"/>
    <w:rsid w:val="00652013"/>
    <w:rsid w:val="006524D2"/>
    <w:rsid w:val="00652958"/>
    <w:rsid w:val="00652DBE"/>
    <w:rsid w:val="0065301E"/>
    <w:rsid w:val="00653308"/>
    <w:rsid w:val="006541AA"/>
    <w:rsid w:val="006549E8"/>
    <w:rsid w:val="00654BF6"/>
    <w:rsid w:val="00654FEE"/>
    <w:rsid w:val="00655C03"/>
    <w:rsid w:val="00657E65"/>
    <w:rsid w:val="006606F6"/>
    <w:rsid w:val="00660BCD"/>
    <w:rsid w:val="00660C5D"/>
    <w:rsid w:val="00661F80"/>
    <w:rsid w:val="00662323"/>
    <w:rsid w:val="00662B16"/>
    <w:rsid w:val="00663F65"/>
    <w:rsid w:val="0066425C"/>
    <w:rsid w:val="006644C6"/>
    <w:rsid w:val="00664A4C"/>
    <w:rsid w:val="00664D49"/>
    <w:rsid w:val="00665CD3"/>
    <w:rsid w:val="0066694C"/>
    <w:rsid w:val="006673C0"/>
    <w:rsid w:val="00667DBD"/>
    <w:rsid w:val="00667E70"/>
    <w:rsid w:val="0067098E"/>
    <w:rsid w:val="00670B9F"/>
    <w:rsid w:val="006715BD"/>
    <w:rsid w:val="006719FC"/>
    <w:rsid w:val="00671B25"/>
    <w:rsid w:val="00671FD1"/>
    <w:rsid w:val="006726A0"/>
    <w:rsid w:val="00672713"/>
    <w:rsid w:val="00672E8E"/>
    <w:rsid w:val="006731D4"/>
    <w:rsid w:val="00673D5F"/>
    <w:rsid w:val="00673DCD"/>
    <w:rsid w:val="0067431C"/>
    <w:rsid w:val="00674AEE"/>
    <w:rsid w:val="00674F24"/>
    <w:rsid w:val="00675294"/>
    <w:rsid w:val="006753E3"/>
    <w:rsid w:val="00675403"/>
    <w:rsid w:val="006754EB"/>
    <w:rsid w:val="00676BFC"/>
    <w:rsid w:val="00676E97"/>
    <w:rsid w:val="00677688"/>
    <w:rsid w:val="00681504"/>
    <w:rsid w:val="0068189E"/>
    <w:rsid w:val="00681D49"/>
    <w:rsid w:val="006823BD"/>
    <w:rsid w:val="00682884"/>
    <w:rsid w:val="00683246"/>
    <w:rsid w:val="00683395"/>
    <w:rsid w:val="00684060"/>
    <w:rsid w:val="00684337"/>
    <w:rsid w:val="006867E2"/>
    <w:rsid w:val="0068756B"/>
    <w:rsid w:val="00687BB4"/>
    <w:rsid w:val="00687D0A"/>
    <w:rsid w:val="00687D38"/>
    <w:rsid w:val="00687DC9"/>
    <w:rsid w:val="006902F4"/>
    <w:rsid w:val="0069034E"/>
    <w:rsid w:val="00690622"/>
    <w:rsid w:val="00690793"/>
    <w:rsid w:val="00690ADC"/>
    <w:rsid w:val="00690AF1"/>
    <w:rsid w:val="00690F47"/>
    <w:rsid w:val="00690F83"/>
    <w:rsid w:val="00691C64"/>
    <w:rsid w:val="00691E55"/>
    <w:rsid w:val="0069241E"/>
    <w:rsid w:val="0069259A"/>
    <w:rsid w:val="00692634"/>
    <w:rsid w:val="00692842"/>
    <w:rsid w:val="00692CFB"/>
    <w:rsid w:val="00693981"/>
    <w:rsid w:val="00693A83"/>
    <w:rsid w:val="00693B42"/>
    <w:rsid w:val="00695186"/>
    <w:rsid w:val="006955E2"/>
    <w:rsid w:val="00695E09"/>
    <w:rsid w:val="00696BC3"/>
    <w:rsid w:val="00696C2A"/>
    <w:rsid w:val="006A0B34"/>
    <w:rsid w:val="006A2403"/>
    <w:rsid w:val="006A29B8"/>
    <w:rsid w:val="006A3DA1"/>
    <w:rsid w:val="006A4391"/>
    <w:rsid w:val="006A4A74"/>
    <w:rsid w:val="006A4A7E"/>
    <w:rsid w:val="006A4F66"/>
    <w:rsid w:val="006A5D27"/>
    <w:rsid w:val="006A61FE"/>
    <w:rsid w:val="006A63EE"/>
    <w:rsid w:val="006A661F"/>
    <w:rsid w:val="006A6734"/>
    <w:rsid w:val="006A6898"/>
    <w:rsid w:val="006A6C24"/>
    <w:rsid w:val="006A708C"/>
    <w:rsid w:val="006A72B7"/>
    <w:rsid w:val="006A7449"/>
    <w:rsid w:val="006A796E"/>
    <w:rsid w:val="006B0052"/>
    <w:rsid w:val="006B04A9"/>
    <w:rsid w:val="006B04AD"/>
    <w:rsid w:val="006B0F21"/>
    <w:rsid w:val="006B11BA"/>
    <w:rsid w:val="006B179E"/>
    <w:rsid w:val="006B19D7"/>
    <w:rsid w:val="006B1DB9"/>
    <w:rsid w:val="006B1F18"/>
    <w:rsid w:val="006B2C43"/>
    <w:rsid w:val="006B3068"/>
    <w:rsid w:val="006B3557"/>
    <w:rsid w:val="006B35FC"/>
    <w:rsid w:val="006B3EAB"/>
    <w:rsid w:val="006B40F1"/>
    <w:rsid w:val="006B50A9"/>
    <w:rsid w:val="006B5253"/>
    <w:rsid w:val="006B55F9"/>
    <w:rsid w:val="006B63FD"/>
    <w:rsid w:val="006B6BFA"/>
    <w:rsid w:val="006B7312"/>
    <w:rsid w:val="006B7920"/>
    <w:rsid w:val="006B7E25"/>
    <w:rsid w:val="006C0383"/>
    <w:rsid w:val="006C07E0"/>
    <w:rsid w:val="006C0A04"/>
    <w:rsid w:val="006C0E05"/>
    <w:rsid w:val="006C128C"/>
    <w:rsid w:val="006C12FB"/>
    <w:rsid w:val="006C1A94"/>
    <w:rsid w:val="006C1B0E"/>
    <w:rsid w:val="006C1B94"/>
    <w:rsid w:val="006C20D1"/>
    <w:rsid w:val="006C2219"/>
    <w:rsid w:val="006C2972"/>
    <w:rsid w:val="006C334D"/>
    <w:rsid w:val="006C41FC"/>
    <w:rsid w:val="006C4510"/>
    <w:rsid w:val="006C4B4D"/>
    <w:rsid w:val="006C4CD6"/>
    <w:rsid w:val="006C5CEB"/>
    <w:rsid w:val="006C5D92"/>
    <w:rsid w:val="006C5FB3"/>
    <w:rsid w:val="006C675A"/>
    <w:rsid w:val="006C7CAB"/>
    <w:rsid w:val="006D08B5"/>
    <w:rsid w:val="006D0DE4"/>
    <w:rsid w:val="006D1058"/>
    <w:rsid w:val="006D1528"/>
    <w:rsid w:val="006D181F"/>
    <w:rsid w:val="006D23E3"/>
    <w:rsid w:val="006D2A63"/>
    <w:rsid w:val="006D2DAB"/>
    <w:rsid w:val="006D3066"/>
    <w:rsid w:val="006D38B5"/>
    <w:rsid w:val="006D3A9F"/>
    <w:rsid w:val="006D3AD8"/>
    <w:rsid w:val="006D4BED"/>
    <w:rsid w:val="006D50EA"/>
    <w:rsid w:val="006D590F"/>
    <w:rsid w:val="006D5D75"/>
    <w:rsid w:val="006D5EE6"/>
    <w:rsid w:val="006D666E"/>
    <w:rsid w:val="006D67BD"/>
    <w:rsid w:val="006D698A"/>
    <w:rsid w:val="006D6A48"/>
    <w:rsid w:val="006D6AE4"/>
    <w:rsid w:val="006D6B99"/>
    <w:rsid w:val="006D6CAB"/>
    <w:rsid w:val="006D7017"/>
    <w:rsid w:val="006D7168"/>
    <w:rsid w:val="006D7954"/>
    <w:rsid w:val="006D7C9D"/>
    <w:rsid w:val="006E0355"/>
    <w:rsid w:val="006E0B5C"/>
    <w:rsid w:val="006E0C73"/>
    <w:rsid w:val="006E125C"/>
    <w:rsid w:val="006E1A87"/>
    <w:rsid w:val="006E1F0C"/>
    <w:rsid w:val="006E2259"/>
    <w:rsid w:val="006E2A9C"/>
    <w:rsid w:val="006E2C41"/>
    <w:rsid w:val="006E3A6D"/>
    <w:rsid w:val="006E3DC3"/>
    <w:rsid w:val="006E3EA1"/>
    <w:rsid w:val="006E4744"/>
    <w:rsid w:val="006E4B9A"/>
    <w:rsid w:val="006E578D"/>
    <w:rsid w:val="006E5798"/>
    <w:rsid w:val="006E5EB5"/>
    <w:rsid w:val="006E5F95"/>
    <w:rsid w:val="006E6200"/>
    <w:rsid w:val="006E640B"/>
    <w:rsid w:val="006E706D"/>
    <w:rsid w:val="006E793A"/>
    <w:rsid w:val="006E7DB8"/>
    <w:rsid w:val="006F04FA"/>
    <w:rsid w:val="006F07C2"/>
    <w:rsid w:val="006F12DB"/>
    <w:rsid w:val="006F1BF3"/>
    <w:rsid w:val="006F1CC0"/>
    <w:rsid w:val="006F1EBD"/>
    <w:rsid w:val="006F32EA"/>
    <w:rsid w:val="006F3B23"/>
    <w:rsid w:val="006F4165"/>
    <w:rsid w:val="006F434B"/>
    <w:rsid w:val="006F4AAF"/>
    <w:rsid w:val="006F5AE2"/>
    <w:rsid w:val="006F6963"/>
    <w:rsid w:val="006F6CF5"/>
    <w:rsid w:val="006F73B9"/>
    <w:rsid w:val="006F791B"/>
    <w:rsid w:val="006F7E6B"/>
    <w:rsid w:val="006F7EB9"/>
    <w:rsid w:val="00700403"/>
    <w:rsid w:val="00700901"/>
    <w:rsid w:val="00700C95"/>
    <w:rsid w:val="007017DC"/>
    <w:rsid w:val="00701D94"/>
    <w:rsid w:val="00701FAB"/>
    <w:rsid w:val="00702637"/>
    <w:rsid w:val="00702D90"/>
    <w:rsid w:val="007031A5"/>
    <w:rsid w:val="00703522"/>
    <w:rsid w:val="00703699"/>
    <w:rsid w:val="00703A21"/>
    <w:rsid w:val="00704BEE"/>
    <w:rsid w:val="00705137"/>
    <w:rsid w:val="00705823"/>
    <w:rsid w:val="007058B5"/>
    <w:rsid w:val="0070626D"/>
    <w:rsid w:val="007063F9"/>
    <w:rsid w:val="00706587"/>
    <w:rsid w:val="00706654"/>
    <w:rsid w:val="0070665F"/>
    <w:rsid w:val="007068A5"/>
    <w:rsid w:val="007077DD"/>
    <w:rsid w:val="007103F5"/>
    <w:rsid w:val="00710488"/>
    <w:rsid w:val="00710977"/>
    <w:rsid w:val="00710DA1"/>
    <w:rsid w:val="007112CA"/>
    <w:rsid w:val="00711B2D"/>
    <w:rsid w:val="00711DEA"/>
    <w:rsid w:val="00713074"/>
    <w:rsid w:val="00713954"/>
    <w:rsid w:val="00713E3E"/>
    <w:rsid w:val="00713E5E"/>
    <w:rsid w:val="00713EBB"/>
    <w:rsid w:val="00713F76"/>
    <w:rsid w:val="0071401F"/>
    <w:rsid w:val="00714163"/>
    <w:rsid w:val="00714A4A"/>
    <w:rsid w:val="00715C48"/>
    <w:rsid w:val="00715F82"/>
    <w:rsid w:val="00716096"/>
    <w:rsid w:val="007166DD"/>
    <w:rsid w:val="00717120"/>
    <w:rsid w:val="00717861"/>
    <w:rsid w:val="00717A17"/>
    <w:rsid w:val="007202E8"/>
    <w:rsid w:val="00720346"/>
    <w:rsid w:val="00720720"/>
    <w:rsid w:val="00721895"/>
    <w:rsid w:val="00721D25"/>
    <w:rsid w:val="00722042"/>
    <w:rsid w:val="007221AC"/>
    <w:rsid w:val="00722443"/>
    <w:rsid w:val="007228D4"/>
    <w:rsid w:val="0072348E"/>
    <w:rsid w:val="00723CF0"/>
    <w:rsid w:val="00723D75"/>
    <w:rsid w:val="00724DDD"/>
    <w:rsid w:val="00726053"/>
    <w:rsid w:val="007260C2"/>
    <w:rsid w:val="007268FE"/>
    <w:rsid w:val="00726918"/>
    <w:rsid w:val="007270F0"/>
    <w:rsid w:val="00730013"/>
    <w:rsid w:val="00730CFD"/>
    <w:rsid w:val="00730D85"/>
    <w:rsid w:val="007312F7"/>
    <w:rsid w:val="007315B9"/>
    <w:rsid w:val="00731A78"/>
    <w:rsid w:val="00731E36"/>
    <w:rsid w:val="00731F69"/>
    <w:rsid w:val="00732259"/>
    <w:rsid w:val="0073292A"/>
    <w:rsid w:val="007331B5"/>
    <w:rsid w:val="0073355F"/>
    <w:rsid w:val="00733A99"/>
    <w:rsid w:val="00733E46"/>
    <w:rsid w:val="00733FBB"/>
    <w:rsid w:val="007353BE"/>
    <w:rsid w:val="0073570F"/>
    <w:rsid w:val="00735834"/>
    <w:rsid w:val="007358A3"/>
    <w:rsid w:val="0073626D"/>
    <w:rsid w:val="00736286"/>
    <w:rsid w:val="007376DB"/>
    <w:rsid w:val="00737C07"/>
    <w:rsid w:val="00737C74"/>
    <w:rsid w:val="00737CE6"/>
    <w:rsid w:val="00737E08"/>
    <w:rsid w:val="007415B4"/>
    <w:rsid w:val="00741772"/>
    <w:rsid w:val="007418F8"/>
    <w:rsid w:val="00741E96"/>
    <w:rsid w:val="00742063"/>
    <w:rsid w:val="0074297F"/>
    <w:rsid w:val="00742A28"/>
    <w:rsid w:val="0074348F"/>
    <w:rsid w:val="0074367D"/>
    <w:rsid w:val="007436CD"/>
    <w:rsid w:val="00744248"/>
    <w:rsid w:val="00744601"/>
    <w:rsid w:val="0074478E"/>
    <w:rsid w:val="00744D13"/>
    <w:rsid w:val="00744FB5"/>
    <w:rsid w:val="007450E0"/>
    <w:rsid w:val="0074543C"/>
    <w:rsid w:val="007455AD"/>
    <w:rsid w:val="00745612"/>
    <w:rsid w:val="00745747"/>
    <w:rsid w:val="007458A4"/>
    <w:rsid w:val="007462D4"/>
    <w:rsid w:val="00746A78"/>
    <w:rsid w:val="00746AC6"/>
    <w:rsid w:val="00746BA6"/>
    <w:rsid w:val="00746C81"/>
    <w:rsid w:val="00746D6C"/>
    <w:rsid w:val="00747199"/>
    <w:rsid w:val="00747A02"/>
    <w:rsid w:val="007506D3"/>
    <w:rsid w:val="00751040"/>
    <w:rsid w:val="007513D8"/>
    <w:rsid w:val="007516A5"/>
    <w:rsid w:val="007518B2"/>
    <w:rsid w:val="0075192E"/>
    <w:rsid w:val="00751950"/>
    <w:rsid w:val="00751A41"/>
    <w:rsid w:val="00751A87"/>
    <w:rsid w:val="0075235F"/>
    <w:rsid w:val="00752481"/>
    <w:rsid w:val="0075249A"/>
    <w:rsid w:val="00752918"/>
    <w:rsid w:val="0075296C"/>
    <w:rsid w:val="00752A07"/>
    <w:rsid w:val="00752B94"/>
    <w:rsid w:val="00753014"/>
    <w:rsid w:val="00753CE4"/>
    <w:rsid w:val="00753EE0"/>
    <w:rsid w:val="00755689"/>
    <w:rsid w:val="00755DE2"/>
    <w:rsid w:val="007561EC"/>
    <w:rsid w:val="007563C3"/>
    <w:rsid w:val="007563ED"/>
    <w:rsid w:val="00756463"/>
    <w:rsid w:val="00756C9E"/>
    <w:rsid w:val="00756F41"/>
    <w:rsid w:val="007573B9"/>
    <w:rsid w:val="007605D4"/>
    <w:rsid w:val="007607F1"/>
    <w:rsid w:val="00760982"/>
    <w:rsid w:val="007616E8"/>
    <w:rsid w:val="0076191D"/>
    <w:rsid w:val="007619D5"/>
    <w:rsid w:val="00761D80"/>
    <w:rsid w:val="00762036"/>
    <w:rsid w:val="00762905"/>
    <w:rsid w:val="00763822"/>
    <w:rsid w:val="007639FB"/>
    <w:rsid w:val="0076400A"/>
    <w:rsid w:val="0076411A"/>
    <w:rsid w:val="00764724"/>
    <w:rsid w:val="00764A48"/>
    <w:rsid w:val="00764D28"/>
    <w:rsid w:val="00765581"/>
    <w:rsid w:val="00765FC2"/>
    <w:rsid w:val="0076689D"/>
    <w:rsid w:val="00767903"/>
    <w:rsid w:val="00767B26"/>
    <w:rsid w:val="00767BC9"/>
    <w:rsid w:val="00767DB5"/>
    <w:rsid w:val="007702E5"/>
    <w:rsid w:val="00770302"/>
    <w:rsid w:val="00770AB7"/>
    <w:rsid w:val="00770AC7"/>
    <w:rsid w:val="00770B3C"/>
    <w:rsid w:val="00770FDC"/>
    <w:rsid w:val="0077130B"/>
    <w:rsid w:val="0077155D"/>
    <w:rsid w:val="0077223F"/>
    <w:rsid w:val="00772312"/>
    <w:rsid w:val="0077282E"/>
    <w:rsid w:val="00772A06"/>
    <w:rsid w:val="00772D8D"/>
    <w:rsid w:val="00772FDC"/>
    <w:rsid w:val="007730B1"/>
    <w:rsid w:val="00773326"/>
    <w:rsid w:val="00773444"/>
    <w:rsid w:val="00774043"/>
    <w:rsid w:val="007744E9"/>
    <w:rsid w:val="007749DD"/>
    <w:rsid w:val="00774C00"/>
    <w:rsid w:val="00775980"/>
    <w:rsid w:val="00775BD3"/>
    <w:rsid w:val="00775E58"/>
    <w:rsid w:val="0077715D"/>
    <w:rsid w:val="007771CE"/>
    <w:rsid w:val="007774F8"/>
    <w:rsid w:val="00777F8A"/>
    <w:rsid w:val="00781E7C"/>
    <w:rsid w:val="007821F5"/>
    <w:rsid w:val="0078256D"/>
    <w:rsid w:val="00782AF0"/>
    <w:rsid w:val="007838A5"/>
    <w:rsid w:val="00783B0C"/>
    <w:rsid w:val="00783BCF"/>
    <w:rsid w:val="00783DE2"/>
    <w:rsid w:val="00783E0F"/>
    <w:rsid w:val="00783F25"/>
    <w:rsid w:val="00784073"/>
    <w:rsid w:val="007845C0"/>
    <w:rsid w:val="007849AB"/>
    <w:rsid w:val="00784EBE"/>
    <w:rsid w:val="00785754"/>
    <w:rsid w:val="00785D43"/>
    <w:rsid w:val="00785EC3"/>
    <w:rsid w:val="00785EC8"/>
    <w:rsid w:val="00786151"/>
    <w:rsid w:val="0078670F"/>
    <w:rsid w:val="00787009"/>
    <w:rsid w:val="007871D0"/>
    <w:rsid w:val="00787344"/>
    <w:rsid w:val="00787412"/>
    <w:rsid w:val="00787681"/>
    <w:rsid w:val="00787DF8"/>
    <w:rsid w:val="00790165"/>
    <w:rsid w:val="00790B13"/>
    <w:rsid w:val="00791100"/>
    <w:rsid w:val="0079154B"/>
    <w:rsid w:val="00791807"/>
    <w:rsid w:val="00791E51"/>
    <w:rsid w:val="00791EE8"/>
    <w:rsid w:val="00794094"/>
    <w:rsid w:val="00794427"/>
    <w:rsid w:val="00794450"/>
    <w:rsid w:val="00794A90"/>
    <w:rsid w:val="00794F75"/>
    <w:rsid w:val="007951DF"/>
    <w:rsid w:val="00795828"/>
    <w:rsid w:val="00795969"/>
    <w:rsid w:val="00795C66"/>
    <w:rsid w:val="00795CCD"/>
    <w:rsid w:val="00796C0E"/>
    <w:rsid w:val="00797AF2"/>
    <w:rsid w:val="00797B22"/>
    <w:rsid w:val="00797E71"/>
    <w:rsid w:val="007A01E9"/>
    <w:rsid w:val="007A0351"/>
    <w:rsid w:val="007A0631"/>
    <w:rsid w:val="007A0CCB"/>
    <w:rsid w:val="007A18BB"/>
    <w:rsid w:val="007A1912"/>
    <w:rsid w:val="007A1B07"/>
    <w:rsid w:val="007A1D26"/>
    <w:rsid w:val="007A23D6"/>
    <w:rsid w:val="007A27AF"/>
    <w:rsid w:val="007A2E67"/>
    <w:rsid w:val="007A3EC8"/>
    <w:rsid w:val="007A4043"/>
    <w:rsid w:val="007A44B4"/>
    <w:rsid w:val="007A47EF"/>
    <w:rsid w:val="007A4DE0"/>
    <w:rsid w:val="007A4FF9"/>
    <w:rsid w:val="007A50CA"/>
    <w:rsid w:val="007A513E"/>
    <w:rsid w:val="007A5913"/>
    <w:rsid w:val="007A5AC2"/>
    <w:rsid w:val="007A6511"/>
    <w:rsid w:val="007A6802"/>
    <w:rsid w:val="007A7738"/>
    <w:rsid w:val="007B0AD4"/>
    <w:rsid w:val="007B13B0"/>
    <w:rsid w:val="007B19A3"/>
    <w:rsid w:val="007B1EE2"/>
    <w:rsid w:val="007B23BF"/>
    <w:rsid w:val="007B312D"/>
    <w:rsid w:val="007B3844"/>
    <w:rsid w:val="007B39FF"/>
    <w:rsid w:val="007B3BB1"/>
    <w:rsid w:val="007B3DA5"/>
    <w:rsid w:val="007B4924"/>
    <w:rsid w:val="007B5109"/>
    <w:rsid w:val="007B5297"/>
    <w:rsid w:val="007B67DA"/>
    <w:rsid w:val="007B6DD6"/>
    <w:rsid w:val="007B709C"/>
    <w:rsid w:val="007B7471"/>
    <w:rsid w:val="007C06F4"/>
    <w:rsid w:val="007C129D"/>
    <w:rsid w:val="007C1542"/>
    <w:rsid w:val="007C173B"/>
    <w:rsid w:val="007C1FCC"/>
    <w:rsid w:val="007C319B"/>
    <w:rsid w:val="007C35BB"/>
    <w:rsid w:val="007C3604"/>
    <w:rsid w:val="007C39DE"/>
    <w:rsid w:val="007C3E5E"/>
    <w:rsid w:val="007C405E"/>
    <w:rsid w:val="007C418D"/>
    <w:rsid w:val="007C4A67"/>
    <w:rsid w:val="007C4A91"/>
    <w:rsid w:val="007C4ACA"/>
    <w:rsid w:val="007C564A"/>
    <w:rsid w:val="007C5829"/>
    <w:rsid w:val="007C75D4"/>
    <w:rsid w:val="007C7B57"/>
    <w:rsid w:val="007C7D65"/>
    <w:rsid w:val="007D08E8"/>
    <w:rsid w:val="007D1324"/>
    <w:rsid w:val="007D1858"/>
    <w:rsid w:val="007D1C4A"/>
    <w:rsid w:val="007D1C8C"/>
    <w:rsid w:val="007D2255"/>
    <w:rsid w:val="007D3080"/>
    <w:rsid w:val="007D30F0"/>
    <w:rsid w:val="007D4982"/>
    <w:rsid w:val="007D4A4B"/>
    <w:rsid w:val="007D5781"/>
    <w:rsid w:val="007D5D20"/>
    <w:rsid w:val="007D6834"/>
    <w:rsid w:val="007D6A5D"/>
    <w:rsid w:val="007D79DA"/>
    <w:rsid w:val="007D7E13"/>
    <w:rsid w:val="007D7E34"/>
    <w:rsid w:val="007E0F12"/>
    <w:rsid w:val="007E1747"/>
    <w:rsid w:val="007E19CA"/>
    <w:rsid w:val="007E1BE3"/>
    <w:rsid w:val="007E207D"/>
    <w:rsid w:val="007E2136"/>
    <w:rsid w:val="007E2A26"/>
    <w:rsid w:val="007E2AE8"/>
    <w:rsid w:val="007E3F40"/>
    <w:rsid w:val="007E459A"/>
    <w:rsid w:val="007E4671"/>
    <w:rsid w:val="007E537B"/>
    <w:rsid w:val="007E5E7A"/>
    <w:rsid w:val="007E63BC"/>
    <w:rsid w:val="007E6F18"/>
    <w:rsid w:val="007E729D"/>
    <w:rsid w:val="007E77A1"/>
    <w:rsid w:val="007E7A42"/>
    <w:rsid w:val="007E7A90"/>
    <w:rsid w:val="007E7B69"/>
    <w:rsid w:val="007F0221"/>
    <w:rsid w:val="007F03E7"/>
    <w:rsid w:val="007F0E39"/>
    <w:rsid w:val="007F0F55"/>
    <w:rsid w:val="007F16E3"/>
    <w:rsid w:val="007F1DCF"/>
    <w:rsid w:val="007F2244"/>
    <w:rsid w:val="007F284B"/>
    <w:rsid w:val="007F2A66"/>
    <w:rsid w:val="007F2B38"/>
    <w:rsid w:val="007F30D7"/>
    <w:rsid w:val="007F32FF"/>
    <w:rsid w:val="007F3CD0"/>
    <w:rsid w:val="007F3DC8"/>
    <w:rsid w:val="007F4333"/>
    <w:rsid w:val="007F471C"/>
    <w:rsid w:val="007F49AA"/>
    <w:rsid w:val="007F4BB4"/>
    <w:rsid w:val="007F59FD"/>
    <w:rsid w:val="007F6270"/>
    <w:rsid w:val="007F638A"/>
    <w:rsid w:val="007F7173"/>
    <w:rsid w:val="007F7BEE"/>
    <w:rsid w:val="007F7E60"/>
    <w:rsid w:val="008003EF"/>
    <w:rsid w:val="00800555"/>
    <w:rsid w:val="008005D8"/>
    <w:rsid w:val="00800803"/>
    <w:rsid w:val="00800865"/>
    <w:rsid w:val="00800B6F"/>
    <w:rsid w:val="00800EE7"/>
    <w:rsid w:val="00801009"/>
    <w:rsid w:val="0080151C"/>
    <w:rsid w:val="00801610"/>
    <w:rsid w:val="00801CE9"/>
    <w:rsid w:val="00802379"/>
    <w:rsid w:val="00803158"/>
    <w:rsid w:val="00803783"/>
    <w:rsid w:val="008037B5"/>
    <w:rsid w:val="008042FB"/>
    <w:rsid w:val="00804561"/>
    <w:rsid w:val="0080461B"/>
    <w:rsid w:val="00804975"/>
    <w:rsid w:val="008049EB"/>
    <w:rsid w:val="00804B19"/>
    <w:rsid w:val="00804C9D"/>
    <w:rsid w:val="00805479"/>
    <w:rsid w:val="008057E9"/>
    <w:rsid w:val="00806EC0"/>
    <w:rsid w:val="0080742A"/>
    <w:rsid w:val="00807471"/>
    <w:rsid w:val="0080772F"/>
    <w:rsid w:val="00807ECE"/>
    <w:rsid w:val="00807F65"/>
    <w:rsid w:val="008103DC"/>
    <w:rsid w:val="00810859"/>
    <w:rsid w:val="00810AD3"/>
    <w:rsid w:val="00811651"/>
    <w:rsid w:val="00811BDA"/>
    <w:rsid w:val="00811D42"/>
    <w:rsid w:val="0081214F"/>
    <w:rsid w:val="008125C9"/>
    <w:rsid w:val="00812B3C"/>
    <w:rsid w:val="00812FDB"/>
    <w:rsid w:val="00814116"/>
    <w:rsid w:val="00814A76"/>
    <w:rsid w:val="00814AF7"/>
    <w:rsid w:val="0081524C"/>
    <w:rsid w:val="00815D01"/>
    <w:rsid w:val="00815D25"/>
    <w:rsid w:val="00815D92"/>
    <w:rsid w:val="00815F47"/>
    <w:rsid w:val="008161E3"/>
    <w:rsid w:val="0081686D"/>
    <w:rsid w:val="0081695B"/>
    <w:rsid w:val="00816DE3"/>
    <w:rsid w:val="00817026"/>
    <w:rsid w:val="0081796E"/>
    <w:rsid w:val="00817D39"/>
    <w:rsid w:val="008201A6"/>
    <w:rsid w:val="00820E73"/>
    <w:rsid w:val="00821560"/>
    <w:rsid w:val="00821EB1"/>
    <w:rsid w:val="008222BB"/>
    <w:rsid w:val="00822E8D"/>
    <w:rsid w:val="00823DE5"/>
    <w:rsid w:val="00823E6E"/>
    <w:rsid w:val="00823E9D"/>
    <w:rsid w:val="0082425F"/>
    <w:rsid w:val="008242A2"/>
    <w:rsid w:val="00824506"/>
    <w:rsid w:val="008247A1"/>
    <w:rsid w:val="0082481C"/>
    <w:rsid w:val="008253C6"/>
    <w:rsid w:val="008263CB"/>
    <w:rsid w:val="008263D1"/>
    <w:rsid w:val="0082677A"/>
    <w:rsid w:val="00826D50"/>
    <w:rsid w:val="00827D29"/>
    <w:rsid w:val="00827DDB"/>
    <w:rsid w:val="00827EDA"/>
    <w:rsid w:val="00830098"/>
    <w:rsid w:val="008300F3"/>
    <w:rsid w:val="00830143"/>
    <w:rsid w:val="00830542"/>
    <w:rsid w:val="00830733"/>
    <w:rsid w:val="00830F4A"/>
    <w:rsid w:val="0083129E"/>
    <w:rsid w:val="00831821"/>
    <w:rsid w:val="00831C06"/>
    <w:rsid w:val="008322BB"/>
    <w:rsid w:val="0083264D"/>
    <w:rsid w:val="008329EE"/>
    <w:rsid w:val="00832AC7"/>
    <w:rsid w:val="0083337C"/>
    <w:rsid w:val="00833A4A"/>
    <w:rsid w:val="0083420A"/>
    <w:rsid w:val="0083424D"/>
    <w:rsid w:val="008347B7"/>
    <w:rsid w:val="00834A3E"/>
    <w:rsid w:val="00834D09"/>
    <w:rsid w:val="00834D87"/>
    <w:rsid w:val="00834DBF"/>
    <w:rsid w:val="00834F0D"/>
    <w:rsid w:val="008356BE"/>
    <w:rsid w:val="008358F6"/>
    <w:rsid w:val="00835C0D"/>
    <w:rsid w:val="00836424"/>
    <w:rsid w:val="008364B5"/>
    <w:rsid w:val="00836A7E"/>
    <w:rsid w:val="0083704F"/>
    <w:rsid w:val="00837214"/>
    <w:rsid w:val="00837799"/>
    <w:rsid w:val="00837948"/>
    <w:rsid w:val="00837FC7"/>
    <w:rsid w:val="00840425"/>
    <w:rsid w:val="0084078F"/>
    <w:rsid w:val="0084098D"/>
    <w:rsid w:val="00840C13"/>
    <w:rsid w:val="00841853"/>
    <w:rsid w:val="008418D4"/>
    <w:rsid w:val="00841978"/>
    <w:rsid w:val="00841A79"/>
    <w:rsid w:val="008421A6"/>
    <w:rsid w:val="0084251E"/>
    <w:rsid w:val="008429DF"/>
    <w:rsid w:val="00843BD7"/>
    <w:rsid w:val="00844861"/>
    <w:rsid w:val="00844C10"/>
    <w:rsid w:val="00844C88"/>
    <w:rsid w:val="008451BC"/>
    <w:rsid w:val="00845294"/>
    <w:rsid w:val="008459A9"/>
    <w:rsid w:val="00845E03"/>
    <w:rsid w:val="0084610D"/>
    <w:rsid w:val="0084673B"/>
    <w:rsid w:val="008467FD"/>
    <w:rsid w:val="00846D83"/>
    <w:rsid w:val="00847127"/>
    <w:rsid w:val="008471F8"/>
    <w:rsid w:val="00850FCD"/>
    <w:rsid w:val="0085142B"/>
    <w:rsid w:val="008517D6"/>
    <w:rsid w:val="00851934"/>
    <w:rsid w:val="00853EA0"/>
    <w:rsid w:val="00853EAA"/>
    <w:rsid w:val="00853FD0"/>
    <w:rsid w:val="008540E2"/>
    <w:rsid w:val="0085451D"/>
    <w:rsid w:val="008548AA"/>
    <w:rsid w:val="008556C8"/>
    <w:rsid w:val="008565E1"/>
    <w:rsid w:val="00856771"/>
    <w:rsid w:val="00856DF8"/>
    <w:rsid w:val="0085743A"/>
    <w:rsid w:val="00857740"/>
    <w:rsid w:val="00860EDC"/>
    <w:rsid w:val="008618BD"/>
    <w:rsid w:val="00861F19"/>
    <w:rsid w:val="008628DB"/>
    <w:rsid w:val="00862C55"/>
    <w:rsid w:val="00862DE4"/>
    <w:rsid w:val="00862F36"/>
    <w:rsid w:val="0086374F"/>
    <w:rsid w:val="00864397"/>
    <w:rsid w:val="00864658"/>
    <w:rsid w:val="00864C89"/>
    <w:rsid w:val="00864DBE"/>
    <w:rsid w:val="008658FA"/>
    <w:rsid w:val="00865E27"/>
    <w:rsid w:val="00867011"/>
    <w:rsid w:val="0086710D"/>
    <w:rsid w:val="008671C8"/>
    <w:rsid w:val="00867287"/>
    <w:rsid w:val="00867843"/>
    <w:rsid w:val="0086798D"/>
    <w:rsid w:val="00870C6C"/>
    <w:rsid w:val="00871707"/>
    <w:rsid w:val="00871A05"/>
    <w:rsid w:val="00872268"/>
    <w:rsid w:val="0087244A"/>
    <w:rsid w:val="00872B24"/>
    <w:rsid w:val="00872B38"/>
    <w:rsid w:val="00872FB9"/>
    <w:rsid w:val="00873F4D"/>
    <w:rsid w:val="008748AD"/>
    <w:rsid w:val="008749BC"/>
    <w:rsid w:val="00874BB1"/>
    <w:rsid w:val="00874E32"/>
    <w:rsid w:val="00875C57"/>
    <w:rsid w:val="00875C76"/>
    <w:rsid w:val="00875F78"/>
    <w:rsid w:val="0087662F"/>
    <w:rsid w:val="0087769A"/>
    <w:rsid w:val="00877D75"/>
    <w:rsid w:val="00877DA4"/>
    <w:rsid w:val="00880016"/>
    <w:rsid w:val="0088007E"/>
    <w:rsid w:val="00880394"/>
    <w:rsid w:val="008806A9"/>
    <w:rsid w:val="008813D1"/>
    <w:rsid w:val="008827AB"/>
    <w:rsid w:val="00882BE8"/>
    <w:rsid w:val="00882CC7"/>
    <w:rsid w:val="00882CCA"/>
    <w:rsid w:val="00882EA7"/>
    <w:rsid w:val="008836E5"/>
    <w:rsid w:val="00883BD1"/>
    <w:rsid w:val="00883C7F"/>
    <w:rsid w:val="008843AE"/>
    <w:rsid w:val="0088447D"/>
    <w:rsid w:val="0088468B"/>
    <w:rsid w:val="00884953"/>
    <w:rsid w:val="00885364"/>
    <w:rsid w:val="00885837"/>
    <w:rsid w:val="00885A13"/>
    <w:rsid w:val="00885D24"/>
    <w:rsid w:val="00885FBC"/>
    <w:rsid w:val="0088629B"/>
    <w:rsid w:val="0088686B"/>
    <w:rsid w:val="00886D58"/>
    <w:rsid w:val="00887043"/>
    <w:rsid w:val="00887386"/>
    <w:rsid w:val="0088745C"/>
    <w:rsid w:val="00887746"/>
    <w:rsid w:val="00887951"/>
    <w:rsid w:val="00887BF9"/>
    <w:rsid w:val="008900E2"/>
    <w:rsid w:val="00890BC1"/>
    <w:rsid w:val="00890C61"/>
    <w:rsid w:val="00890E7E"/>
    <w:rsid w:val="00890F8C"/>
    <w:rsid w:val="0089189F"/>
    <w:rsid w:val="00891D0B"/>
    <w:rsid w:val="0089275E"/>
    <w:rsid w:val="00893205"/>
    <w:rsid w:val="0089343E"/>
    <w:rsid w:val="008936C6"/>
    <w:rsid w:val="008937D0"/>
    <w:rsid w:val="008943F7"/>
    <w:rsid w:val="0089511E"/>
    <w:rsid w:val="008956E8"/>
    <w:rsid w:val="00895841"/>
    <w:rsid w:val="00896071"/>
    <w:rsid w:val="008964DA"/>
    <w:rsid w:val="00896852"/>
    <w:rsid w:val="00896BC9"/>
    <w:rsid w:val="00896BE0"/>
    <w:rsid w:val="00896C8E"/>
    <w:rsid w:val="00896FB0"/>
    <w:rsid w:val="00897269"/>
    <w:rsid w:val="0089744F"/>
    <w:rsid w:val="00897500"/>
    <w:rsid w:val="00897734"/>
    <w:rsid w:val="00897864"/>
    <w:rsid w:val="00897A11"/>
    <w:rsid w:val="008A024B"/>
    <w:rsid w:val="008A0BF8"/>
    <w:rsid w:val="008A0DA4"/>
    <w:rsid w:val="008A157E"/>
    <w:rsid w:val="008A17D3"/>
    <w:rsid w:val="008A199B"/>
    <w:rsid w:val="008A1F65"/>
    <w:rsid w:val="008A22EA"/>
    <w:rsid w:val="008A2D39"/>
    <w:rsid w:val="008A2D56"/>
    <w:rsid w:val="008A3105"/>
    <w:rsid w:val="008A33CE"/>
    <w:rsid w:val="008A3500"/>
    <w:rsid w:val="008A399F"/>
    <w:rsid w:val="008A4AEA"/>
    <w:rsid w:val="008A4B88"/>
    <w:rsid w:val="008A4EE7"/>
    <w:rsid w:val="008A5129"/>
    <w:rsid w:val="008A52BF"/>
    <w:rsid w:val="008A5E30"/>
    <w:rsid w:val="008A5EE9"/>
    <w:rsid w:val="008A6945"/>
    <w:rsid w:val="008A731A"/>
    <w:rsid w:val="008A7DE5"/>
    <w:rsid w:val="008A7E1E"/>
    <w:rsid w:val="008B00D8"/>
    <w:rsid w:val="008B0436"/>
    <w:rsid w:val="008B0614"/>
    <w:rsid w:val="008B079F"/>
    <w:rsid w:val="008B08F4"/>
    <w:rsid w:val="008B14E9"/>
    <w:rsid w:val="008B1D72"/>
    <w:rsid w:val="008B1E2D"/>
    <w:rsid w:val="008B22E3"/>
    <w:rsid w:val="008B2609"/>
    <w:rsid w:val="008B2EE1"/>
    <w:rsid w:val="008B4804"/>
    <w:rsid w:val="008B4B2B"/>
    <w:rsid w:val="008B4F68"/>
    <w:rsid w:val="008B50C5"/>
    <w:rsid w:val="008B58DE"/>
    <w:rsid w:val="008B5B89"/>
    <w:rsid w:val="008B5D56"/>
    <w:rsid w:val="008B6D05"/>
    <w:rsid w:val="008B6D09"/>
    <w:rsid w:val="008B6D21"/>
    <w:rsid w:val="008B751E"/>
    <w:rsid w:val="008B753F"/>
    <w:rsid w:val="008B761C"/>
    <w:rsid w:val="008B77EE"/>
    <w:rsid w:val="008B7C97"/>
    <w:rsid w:val="008C0528"/>
    <w:rsid w:val="008C0F04"/>
    <w:rsid w:val="008C2326"/>
    <w:rsid w:val="008C2607"/>
    <w:rsid w:val="008C2A0F"/>
    <w:rsid w:val="008C2D9D"/>
    <w:rsid w:val="008C39BB"/>
    <w:rsid w:val="008C3AB8"/>
    <w:rsid w:val="008C3C2D"/>
    <w:rsid w:val="008C3CC5"/>
    <w:rsid w:val="008C3D49"/>
    <w:rsid w:val="008C3E16"/>
    <w:rsid w:val="008C3F78"/>
    <w:rsid w:val="008C3FF3"/>
    <w:rsid w:val="008C4AEA"/>
    <w:rsid w:val="008C4BF7"/>
    <w:rsid w:val="008C54A5"/>
    <w:rsid w:val="008C5E78"/>
    <w:rsid w:val="008C6251"/>
    <w:rsid w:val="008C6953"/>
    <w:rsid w:val="008C72B2"/>
    <w:rsid w:val="008C76B4"/>
    <w:rsid w:val="008D01FE"/>
    <w:rsid w:val="008D03E2"/>
    <w:rsid w:val="008D07F7"/>
    <w:rsid w:val="008D0D26"/>
    <w:rsid w:val="008D1945"/>
    <w:rsid w:val="008D1BC6"/>
    <w:rsid w:val="008D2AA7"/>
    <w:rsid w:val="008D3095"/>
    <w:rsid w:val="008D3CEF"/>
    <w:rsid w:val="008D3D81"/>
    <w:rsid w:val="008D3E66"/>
    <w:rsid w:val="008D4678"/>
    <w:rsid w:val="008D4C02"/>
    <w:rsid w:val="008D51C8"/>
    <w:rsid w:val="008D58B2"/>
    <w:rsid w:val="008D5C63"/>
    <w:rsid w:val="008D5E88"/>
    <w:rsid w:val="008D5F03"/>
    <w:rsid w:val="008D5F2B"/>
    <w:rsid w:val="008D61BC"/>
    <w:rsid w:val="008D778D"/>
    <w:rsid w:val="008D77A5"/>
    <w:rsid w:val="008D77D4"/>
    <w:rsid w:val="008E0064"/>
    <w:rsid w:val="008E085E"/>
    <w:rsid w:val="008E1634"/>
    <w:rsid w:val="008E189E"/>
    <w:rsid w:val="008E1F3A"/>
    <w:rsid w:val="008E220F"/>
    <w:rsid w:val="008E2A8A"/>
    <w:rsid w:val="008E3395"/>
    <w:rsid w:val="008E3502"/>
    <w:rsid w:val="008E3A28"/>
    <w:rsid w:val="008E3C55"/>
    <w:rsid w:val="008E3D01"/>
    <w:rsid w:val="008E3DA3"/>
    <w:rsid w:val="008E4CCC"/>
    <w:rsid w:val="008E4E38"/>
    <w:rsid w:val="008E53D2"/>
    <w:rsid w:val="008E67B9"/>
    <w:rsid w:val="008E6879"/>
    <w:rsid w:val="008E6B44"/>
    <w:rsid w:val="008E6CE3"/>
    <w:rsid w:val="008E6E21"/>
    <w:rsid w:val="008E7102"/>
    <w:rsid w:val="008E7176"/>
    <w:rsid w:val="008F05B4"/>
    <w:rsid w:val="008F0D05"/>
    <w:rsid w:val="008F0F29"/>
    <w:rsid w:val="008F13F1"/>
    <w:rsid w:val="008F1637"/>
    <w:rsid w:val="008F182B"/>
    <w:rsid w:val="008F19E1"/>
    <w:rsid w:val="008F1A83"/>
    <w:rsid w:val="008F21AE"/>
    <w:rsid w:val="008F223F"/>
    <w:rsid w:val="008F3784"/>
    <w:rsid w:val="008F3DCF"/>
    <w:rsid w:val="008F46DA"/>
    <w:rsid w:val="008F4CC3"/>
    <w:rsid w:val="008F53B8"/>
    <w:rsid w:val="008F6536"/>
    <w:rsid w:val="008F6774"/>
    <w:rsid w:val="008F67BD"/>
    <w:rsid w:val="008F6A26"/>
    <w:rsid w:val="008F6E0E"/>
    <w:rsid w:val="008F7C7A"/>
    <w:rsid w:val="00900000"/>
    <w:rsid w:val="009012F3"/>
    <w:rsid w:val="00901422"/>
    <w:rsid w:val="00901646"/>
    <w:rsid w:val="00902156"/>
    <w:rsid w:val="00903151"/>
    <w:rsid w:val="0090444C"/>
    <w:rsid w:val="00904596"/>
    <w:rsid w:val="00904A7B"/>
    <w:rsid w:val="00904AC8"/>
    <w:rsid w:val="0090527F"/>
    <w:rsid w:val="00905294"/>
    <w:rsid w:val="00905F75"/>
    <w:rsid w:val="00906AA1"/>
    <w:rsid w:val="009070F5"/>
    <w:rsid w:val="0090732B"/>
    <w:rsid w:val="0090741A"/>
    <w:rsid w:val="00910AD4"/>
    <w:rsid w:val="0091147A"/>
    <w:rsid w:val="0091164B"/>
    <w:rsid w:val="00911BE6"/>
    <w:rsid w:val="00912319"/>
    <w:rsid w:val="00912CA5"/>
    <w:rsid w:val="009134EB"/>
    <w:rsid w:val="00913C60"/>
    <w:rsid w:val="00913E06"/>
    <w:rsid w:val="00913E3D"/>
    <w:rsid w:val="00913EB1"/>
    <w:rsid w:val="00914536"/>
    <w:rsid w:val="00914FDB"/>
    <w:rsid w:val="0091579B"/>
    <w:rsid w:val="00916351"/>
    <w:rsid w:val="0091650B"/>
    <w:rsid w:val="0091659F"/>
    <w:rsid w:val="00916F9A"/>
    <w:rsid w:val="00917346"/>
    <w:rsid w:val="00917CFB"/>
    <w:rsid w:val="00920220"/>
    <w:rsid w:val="009205E0"/>
    <w:rsid w:val="00921206"/>
    <w:rsid w:val="00921405"/>
    <w:rsid w:val="00921AD8"/>
    <w:rsid w:val="00921E7B"/>
    <w:rsid w:val="0092247F"/>
    <w:rsid w:val="00922954"/>
    <w:rsid w:val="00924799"/>
    <w:rsid w:val="00924FF2"/>
    <w:rsid w:val="00925842"/>
    <w:rsid w:val="00925BAE"/>
    <w:rsid w:val="009264A5"/>
    <w:rsid w:val="009264D2"/>
    <w:rsid w:val="0092650F"/>
    <w:rsid w:val="00926B9C"/>
    <w:rsid w:val="00926EAB"/>
    <w:rsid w:val="0092793F"/>
    <w:rsid w:val="0093004C"/>
    <w:rsid w:val="00930267"/>
    <w:rsid w:val="00930407"/>
    <w:rsid w:val="00930ACF"/>
    <w:rsid w:val="0093114D"/>
    <w:rsid w:val="00932142"/>
    <w:rsid w:val="00932474"/>
    <w:rsid w:val="00932AAE"/>
    <w:rsid w:val="00932CCB"/>
    <w:rsid w:val="009336AA"/>
    <w:rsid w:val="00933B93"/>
    <w:rsid w:val="00933ED4"/>
    <w:rsid w:val="00934469"/>
    <w:rsid w:val="009344E3"/>
    <w:rsid w:val="00934810"/>
    <w:rsid w:val="00935237"/>
    <w:rsid w:val="0093544C"/>
    <w:rsid w:val="00936180"/>
    <w:rsid w:val="0093687B"/>
    <w:rsid w:val="00937719"/>
    <w:rsid w:val="00937765"/>
    <w:rsid w:val="00937888"/>
    <w:rsid w:val="00937F32"/>
    <w:rsid w:val="009402E0"/>
    <w:rsid w:val="00940479"/>
    <w:rsid w:val="009407AA"/>
    <w:rsid w:val="009413E7"/>
    <w:rsid w:val="0094149D"/>
    <w:rsid w:val="009414F3"/>
    <w:rsid w:val="009417BA"/>
    <w:rsid w:val="00942886"/>
    <w:rsid w:val="00942A20"/>
    <w:rsid w:val="00942AD2"/>
    <w:rsid w:val="00942B1C"/>
    <w:rsid w:val="00943790"/>
    <w:rsid w:val="009439D8"/>
    <w:rsid w:val="00943FD6"/>
    <w:rsid w:val="00944078"/>
    <w:rsid w:val="009443F7"/>
    <w:rsid w:val="009449C1"/>
    <w:rsid w:val="009455E8"/>
    <w:rsid w:val="009466F4"/>
    <w:rsid w:val="009467EA"/>
    <w:rsid w:val="00946AA9"/>
    <w:rsid w:val="00947B80"/>
    <w:rsid w:val="00950116"/>
    <w:rsid w:val="00950217"/>
    <w:rsid w:val="0095026A"/>
    <w:rsid w:val="00950570"/>
    <w:rsid w:val="009505A5"/>
    <w:rsid w:val="009509F1"/>
    <w:rsid w:val="00951BE6"/>
    <w:rsid w:val="00952296"/>
    <w:rsid w:val="009527A9"/>
    <w:rsid w:val="009530B6"/>
    <w:rsid w:val="00953D98"/>
    <w:rsid w:val="00953DC9"/>
    <w:rsid w:val="00953EBD"/>
    <w:rsid w:val="00954097"/>
    <w:rsid w:val="0095470D"/>
    <w:rsid w:val="00954904"/>
    <w:rsid w:val="0095492D"/>
    <w:rsid w:val="00954C0B"/>
    <w:rsid w:val="009557DE"/>
    <w:rsid w:val="00955BE2"/>
    <w:rsid w:val="00955FC6"/>
    <w:rsid w:val="0095631D"/>
    <w:rsid w:val="0095675A"/>
    <w:rsid w:val="009572BC"/>
    <w:rsid w:val="009579AF"/>
    <w:rsid w:val="00957C33"/>
    <w:rsid w:val="00960247"/>
    <w:rsid w:val="00960DC9"/>
    <w:rsid w:val="00961194"/>
    <w:rsid w:val="00961278"/>
    <w:rsid w:val="00963726"/>
    <w:rsid w:val="00964F3D"/>
    <w:rsid w:val="009656CF"/>
    <w:rsid w:val="009656F3"/>
    <w:rsid w:val="009664C3"/>
    <w:rsid w:val="00966E0C"/>
    <w:rsid w:val="00966FE0"/>
    <w:rsid w:val="00966FE8"/>
    <w:rsid w:val="009675B5"/>
    <w:rsid w:val="00967A1D"/>
    <w:rsid w:val="00967B00"/>
    <w:rsid w:val="00967B36"/>
    <w:rsid w:val="00967C0C"/>
    <w:rsid w:val="00967D40"/>
    <w:rsid w:val="00967E38"/>
    <w:rsid w:val="0097058A"/>
    <w:rsid w:val="00971039"/>
    <w:rsid w:val="009715BF"/>
    <w:rsid w:val="009717FD"/>
    <w:rsid w:val="00971CEB"/>
    <w:rsid w:val="00971ED4"/>
    <w:rsid w:val="00972C94"/>
    <w:rsid w:val="00974835"/>
    <w:rsid w:val="0097484F"/>
    <w:rsid w:val="0097488F"/>
    <w:rsid w:val="00975D2A"/>
    <w:rsid w:val="00975FDD"/>
    <w:rsid w:val="009761BD"/>
    <w:rsid w:val="0097639A"/>
    <w:rsid w:val="00976876"/>
    <w:rsid w:val="00976C0E"/>
    <w:rsid w:val="00976E4D"/>
    <w:rsid w:val="00976EA9"/>
    <w:rsid w:val="00977070"/>
    <w:rsid w:val="009770F3"/>
    <w:rsid w:val="0097711D"/>
    <w:rsid w:val="009775A4"/>
    <w:rsid w:val="009775C3"/>
    <w:rsid w:val="00977B32"/>
    <w:rsid w:val="00977D59"/>
    <w:rsid w:val="009807DE"/>
    <w:rsid w:val="00980C15"/>
    <w:rsid w:val="00981496"/>
    <w:rsid w:val="00981635"/>
    <w:rsid w:val="00981746"/>
    <w:rsid w:val="009818FB"/>
    <w:rsid w:val="00981F89"/>
    <w:rsid w:val="00981FB8"/>
    <w:rsid w:val="009821F7"/>
    <w:rsid w:val="00982D6D"/>
    <w:rsid w:val="00983364"/>
    <w:rsid w:val="0098353F"/>
    <w:rsid w:val="00983748"/>
    <w:rsid w:val="0098385C"/>
    <w:rsid w:val="00984B5A"/>
    <w:rsid w:val="00985261"/>
    <w:rsid w:val="009859C9"/>
    <w:rsid w:val="009865C9"/>
    <w:rsid w:val="009866B7"/>
    <w:rsid w:val="009872F1"/>
    <w:rsid w:val="00987450"/>
    <w:rsid w:val="00987DA9"/>
    <w:rsid w:val="009903AA"/>
    <w:rsid w:val="009909AC"/>
    <w:rsid w:val="00992127"/>
    <w:rsid w:val="00992237"/>
    <w:rsid w:val="0099285D"/>
    <w:rsid w:val="009928F3"/>
    <w:rsid w:val="00992DAA"/>
    <w:rsid w:val="00992F18"/>
    <w:rsid w:val="00993064"/>
    <w:rsid w:val="009930B4"/>
    <w:rsid w:val="00994016"/>
    <w:rsid w:val="009942D3"/>
    <w:rsid w:val="00994B7A"/>
    <w:rsid w:val="00994DD3"/>
    <w:rsid w:val="00995152"/>
    <w:rsid w:val="009957DB"/>
    <w:rsid w:val="00996539"/>
    <w:rsid w:val="00996703"/>
    <w:rsid w:val="00996A30"/>
    <w:rsid w:val="00996ABE"/>
    <w:rsid w:val="00996EDB"/>
    <w:rsid w:val="00996F98"/>
    <w:rsid w:val="0099750A"/>
    <w:rsid w:val="00997531"/>
    <w:rsid w:val="009979A0"/>
    <w:rsid w:val="00997AB0"/>
    <w:rsid w:val="009A093C"/>
    <w:rsid w:val="009A0EA6"/>
    <w:rsid w:val="009A1072"/>
    <w:rsid w:val="009A10EB"/>
    <w:rsid w:val="009A131C"/>
    <w:rsid w:val="009A182B"/>
    <w:rsid w:val="009A225D"/>
    <w:rsid w:val="009A2D63"/>
    <w:rsid w:val="009A2DE6"/>
    <w:rsid w:val="009A3645"/>
    <w:rsid w:val="009A3CDF"/>
    <w:rsid w:val="009A3F63"/>
    <w:rsid w:val="009A4099"/>
    <w:rsid w:val="009A4B55"/>
    <w:rsid w:val="009A4FA9"/>
    <w:rsid w:val="009A5309"/>
    <w:rsid w:val="009A62B8"/>
    <w:rsid w:val="009A666D"/>
    <w:rsid w:val="009A6A90"/>
    <w:rsid w:val="009A78EB"/>
    <w:rsid w:val="009B05B1"/>
    <w:rsid w:val="009B09CE"/>
    <w:rsid w:val="009B14EA"/>
    <w:rsid w:val="009B1899"/>
    <w:rsid w:val="009B18D2"/>
    <w:rsid w:val="009B1A88"/>
    <w:rsid w:val="009B1BA7"/>
    <w:rsid w:val="009B1CDE"/>
    <w:rsid w:val="009B1D4B"/>
    <w:rsid w:val="009B2123"/>
    <w:rsid w:val="009B23A3"/>
    <w:rsid w:val="009B23D0"/>
    <w:rsid w:val="009B2D45"/>
    <w:rsid w:val="009B33F0"/>
    <w:rsid w:val="009B3D7F"/>
    <w:rsid w:val="009B4BFF"/>
    <w:rsid w:val="009B5A67"/>
    <w:rsid w:val="009B5B04"/>
    <w:rsid w:val="009B5B78"/>
    <w:rsid w:val="009B5CA6"/>
    <w:rsid w:val="009B5CAD"/>
    <w:rsid w:val="009B6FAA"/>
    <w:rsid w:val="009B752C"/>
    <w:rsid w:val="009B7E7A"/>
    <w:rsid w:val="009C0E39"/>
    <w:rsid w:val="009C12E9"/>
    <w:rsid w:val="009C1A38"/>
    <w:rsid w:val="009C1F4D"/>
    <w:rsid w:val="009C2229"/>
    <w:rsid w:val="009C2F44"/>
    <w:rsid w:val="009C3079"/>
    <w:rsid w:val="009C34FF"/>
    <w:rsid w:val="009C38D3"/>
    <w:rsid w:val="009C38DF"/>
    <w:rsid w:val="009C408A"/>
    <w:rsid w:val="009C420A"/>
    <w:rsid w:val="009C42D1"/>
    <w:rsid w:val="009C46DC"/>
    <w:rsid w:val="009C54CA"/>
    <w:rsid w:val="009C5BD6"/>
    <w:rsid w:val="009C5C83"/>
    <w:rsid w:val="009C6490"/>
    <w:rsid w:val="009C659F"/>
    <w:rsid w:val="009C6ACF"/>
    <w:rsid w:val="009C72A4"/>
    <w:rsid w:val="009C7B54"/>
    <w:rsid w:val="009D027E"/>
    <w:rsid w:val="009D0635"/>
    <w:rsid w:val="009D0AD5"/>
    <w:rsid w:val="009D0F9C"/>
    <w:rsid w:val="009D20EB"/>
    <w:rsid w:val="009D43F2"/>
    <w:rsid w:val="009D459C"/>
    <w:rsid w:val="009D4628"/>
    <w:rsid w:val="009D4824"/>
    <w:rsid w:val="009D4A4B"/>
    <w:rsid w:val="009D4B4E"/>
    <w:rsid w:val="009D4B6C"/>
    <w:rsid w:val="009D4D2D"/>
    <w:rsid w:val="009D4F6A"/>
    <w:rsid w:val="009D5A3E"/>
    <w:rsid w:val="009D5BE7"/>
    <w:rsid w:val="009D5C16"/>
    <w:rsid w:val="009D5E72"/>
    <w:rsid w:val="009D6A53"/>
    <w:rsid w:val="009D76EE"/>
    <w:rsid w:val="009D78F5"/>
    <w:rsid w:val="009D7C35"/>
    <w:rsid w:val="009E082D"/>
    <w:rsid w:val="009E0B0D"/>
    <w:rsid w:val="009E0E4A"/>
    <w:rsid w:val="009E0F26"/>
    <w:rsid w:val="009E10C1"/>
    <w:rsid w:val="009E14EA"/>
    <w:rsid w:val="009E1749"/>
    <w:rsid w:val="009E1A4D"/>
    <w:rsid w:val="009E22ED"/>
    <w:rsid w:val="009E317B"/>
    <w:rsid w:val="009E354C"/>
    <w:rsid w:val="009E3F1E"/>
    <w:rsid w:val="009E4638"/>
    <w:rsid w:val="009E46EC"/>
    <w:rsid w:val="009E4724"/>
    <w:rsid w:val="009E48FD"/>
    <w:rsid w:val="009E4F13"/>
    <w:rsid w:val="009E4F84"/>
    <w:rsid w:val="009E51CE"/>
    <w:rsid w:val="009E54B7"/>
    <w:rsid w:val="009E54CF"/>
    <w:rsid w:val="009E54F4"/>
    <w:rsid w:val="009E57FB"/>
    <w:rsid w:val="009E59F9"/>
    <w:rsid w:val="009E6B2C"/>
    <w:rsid w:val="009E6CCB"/>
    <w:rsid w:val="009E6DDD"/>
    <w:rsid w:val="009E6E1D"/>
    <w:rsid w:val="009E7255"/>
    <w:rsid w:val="009E7370"/>
    <w:rsid w:val="009E79AC"/>
    <w:rsid w:val="009E79CF"/>
    <w:rsid w:val="009E7DE4"/>
    <w:rsid w:val="009F0087"/>
    <w:rsid w:val="009F0581"/>
    <w:rsid w:val="009F0696"/>
    <w:rsid w:val="009F0945"/>
    <w:rsid w:val="009F0E90"/>
    <w:rsid w:val="009F185A"/>
    <w:rsid w:val="009F2560"/>
    <w:rsid w:val="009F282B"/>
    <w:rsid w:val="009F2EFD"/>
    <w:rsid w:val="009F3147"/>
    <w:rsid w:val="009F3D51"/>
    <w:rsid w:val="009F4B6D"/>
    <w:rsid w:val="009F5249"/>
    <w:rsid w:val="009F53E7"/>
    <w:rsid w:val="009F5A02"/>
    <w:rsid w:val="009F5BDA"/>
    <w:rsid w:val="009F5DFF"/>
    <w:rsid w:val="009F5F27"/>
    <w:rsid w:val="009F6706"/>
    <w:rsid w:val="009F6E1C"/>
    <w:rsid w:val="009F73D5"/>
    <w:rsid w:val="009F7705"/>
    <w:rsid w:val="009F7794"/>
    <w:rsid w:val="009F7A53"/>
    <w:rsid w:val="009F7BE5"/>
    <w:rsid w:val="009F7EF1"/>
    <w:rsid w:val="00A00BB3"/>
    <w:rsid w:val="00A01245"/>
    <w:rsid w:val="00A0170E"/>
    <w:rsid w:val="00A01721"/>
    <w:rsid w:val="00A01D69"/>
    <w:rsid w:val="00A023C2"/>
    <w:rsid w:val="00A02402"/>
    <w:rsid w:val="00A02EDB"/>
    <w:rsid w:val="00A02F03"/>
    <w:rsid w:val="00A03573"/>
    <w:rsid w:val="00A03749"/>
    <w:rsid w:val="00A05820"/>
    <w:rsid w:val="00A05D0F"/>
    <w:rsid w:val="00A06976"/>
    <w:rsid w:val="00A06C68"/>
    <w:rsid w:val="00A06C7D"/>
    <w:rsid w:val="00A07414"/>
    <w:rsid w:val="00A0757E"/>
    <w:rsid w:val="00A10112"/>
    <w:rsid w:val="00A1024A"/>
    <w:rsid w:val="00A10B71"/>
    <w:rsid w:val="00A110F7"/>
    <w:rsid w:val="00A118B2"/>
    <w:rsid w:val="00A11C97"/>
    <w:rsid w:val="00A120A7"/>
    <w:rsid w:val="00A1237B"/>
    <w:rsid w:val="00A127A3"/>
    <w:rsid w:val="00A12898"/>
    <w:rsid w:val="00A12B7C"/>
    <w:rsid w:val="00A12BA3"/>
    <w:rsid w:val="00A12CDE"/>
    <w:rsid w:val="00A12FE1"/>
    <w:rsid w:val="00A1306C"/>
    <w:rsid w:val="00A1326E"/>
    <w:rsid w:val="00A1339B"/>
    <w:rsid w:val="00A1379E"/>
    <w:rsid w:val="00A13E47"/>
    <w:rsid w:val="00A13FAC"/>
    <w:rsid w:val="00A1431C"/>
    <w:rsid w:val="00A148EA"/>
    <w:rsid w:val="00A15209"/>
    <w:rsid w:val="00A152DC"/>
    <w:rsid w:val="00A15425"/>
    <w:rsid w:val="00A1556F"/>
    <w:rsid w:val="00A155A0"/>
    <w:rsid w:val="00A1590E"/>
    <w:rsid w:val="00A15B28"/>
    <w:rsid w:val="00A15CD0"/>
    <w:rsid w:val="00A16959"/>
    <w:rsid w:val="00A16C65"/>
    <w:rsid w:val="00A17123"/>
    <w:rsid w:val="00A17181"/>
    <w:rsid w:val="00A179D0"/>
    <w:rsid w:val="00A17DF9"/>
    <w:rsid w:val="00A20128"/>
    <w:rsid w:val="00A20377"/>
    <w:rsid w:val="00A2038A"/>
    <w:rsid w:val="00A206F3"/>
    <w:rsid w:val="00A20796"/>
    <w:rsid w:val="00A20F9F"/>
    <w:rsid w:val="00A21D23"/>
    <w:rsid w:val="00A21EA6"/>
    <w:rsid w:val="00A21ECD"/>
    <w:rsid w:val="00A22C66"/>
    <w:rsid w:val="00A22C98"/>
    <w:rsid w:val="00A245E6"/>
    <w:rsid w:val="00A24D49"/>
    <w:rsid w:val="00A25AD8"/>
    <w:rsid w:val="00A25ED1"/>
    <w:rsid w:val="00A25ED5"/>
    <w:rsid w:val="00A25EEB"/>
    <w:rsid w:val="00A26530"/>
    <w:rsid w:val="00A26F4C"/>
    <w:rsid w:val="00A27ACA"/>
    <w:rsid w:val="00A30256"/>
    <w:rsid w:val="00A31C31"/>
    <w:rsid w:val="00A32327"/>
    <w:rsid w:val="00A3257A"/>
    <w:rsid w:val="00A32594"/>
    <w:rsid w:val="00A3265D"/>
    <w:rsid w:val="00A328E4"/>
    <w:rsid w:val="00A32AD8"/>
    <w:rsid w:val="00A33767"/>
    <w:rsid w:val="00A33785"/>
    <w:rsid w:val="00A33E9D"/>
    <w:rsid w:val="00A33F70"/>
    <w:rsid w:val="00A346A4"/>
    <w:rsid w:val="00A3586A"/>
    <w:rsid w:val="00A358CD"/>
    <w:rsid w:val="00A35BAC"/>
    <w:rsid w:val="00A35E39"/>
    <w:rsid w:val="00A3648C"/>
    <w:rsid w:val="00A36A8A"/>
    <w:rsid w:val="00A36CC1"/>
    <w:rsid w:val="00A36EB3"/>
    <w:rsid w:val="00A37494"/>
    <w:rsid w:val="00A374C3"/>
    <w:rsid w:val="00A37EB3"/>
    <w:rsid w:val="00A40029"/>
    <w:rsid w:val="00A4019F"/>
    <w:rsid w:val="00A40372"/>
    <w:rsid w:val="00A41122"/>
    <w:rsid w:val="00A4184D"/>
    <w:rsid w:val="00A4295A"/>
    <w:rsid w:val="00A429A6"/>
    <w:rsid w:val="00A42C10"/>
    <w:rsid w:val="00A4399A"/>
    <w:rsid w:val="00A442DB"/>
    <w:rsid w:val="00A44905"/>
    <w:rsid w:val="00A44C6B"/>
    <w:rsid w:val="00A45942"/>
    <w:rsid w:val="00A45C4C"/>
    <w:rsid w:val="00A45CCD"/>
    <w:rsid w:val="00A45FAE"/>
    <w:rsid w:val="00A46657"/>
    <w:rsid w:val="00A46D84"/>
    <w:rsid w:val="00A46F6C"/>
    <w:rsid w:val="00A473DB"/>
    <w:rsid w:val="00A4764E"/>
    <w:rsid w:val="00A47847"/>
    <w:rsid w:val="00A47F02"/>
    <w:rsid w:val="00A50882"/>
    <w:rsid w:val="00A50B76"/>
    <w:rsid w:val="00A510F9"/>
    <w:rsid w:val="00A5123A"/>
    <w:rsid w:val="00A513A0"/>
    <w:rsid w:val="00A51699"/>
    <w:rsid w:val="00A517AD"/>
    <w:rsid w:val="00A51964"/>
    <w:rsid w:val="00A51E76"/>
    <w:rsid w:val="00A52070"/>
    <w:rsid w:val="00A5230D"/>
    <w:rsid w:val="00A52B03"/>
    <w:rsid w:val="00A536CC"/>
    <w:rsid w:val="00A54BDD"/>
    <w:rsid w:val="00A54DBE"/>
    <w:rsid w:val="00A5508F"/>
    <w:rsid w:val="00A55890"/>
    <w:rsid w:val="00A5598E"/>
    <w:rsid w:val="00A55C0F"/>
    <w:rsid w:val="00A55D74"/>
    <w:rsid w:val="00A564ED"/>
    <w:rsid w:val="00A5693E"/>
    <w:rsid w:val="00A570DD"/>
    <w:rsid w:val="00A57AC5"/>
    <w:rsid w:val="00A57AD5"/>
    <w:rsid w:val="00A57CD7"/>
    <w:rsid w:val="00A606D6"/>
    <w:rsid w:val="00A60C66"/>
    <w:rsid w:val="00A60D7F"/>
    <w:rsid w:val="00A610F4"/>
    <w:rsid w:val="00A61196"/>
    <w:rsid w:val="00A6215D"/>
    <w:rsid w:val="00A6244B"/>
    <w:rsid w:val="00A6245C"/>
    <w:rsid w:val="00A627A1"/>
    <w:rsid w:val="00A62BBF"/>
    <w:rsid w:val="00A62C92"/>
    <w:rsid w:val="00A62E92"/>
    <w:rsid w:val="00A63039"/>
    <w:rsid w:val="00A63085"/>
    <w:rsid w:val="00A640D2"/>
    <w:rsid w:val="00A649FE"/>
    <w:rsid w:val="00A64CC7"/>
    <w:rsid w:val="00A64F2E"/>
    <w:rsid w:val="00A64FF0"/>
    <w:rsid w:val="00A65089"/>
    <w:rsid w:val="00A6526C"/>
    <w:rsid w:val="00A665F6"/>
    <w:rsid w:val="00A66693"/>
    <w:rsid w:val="00A667AC"/>
    <w:rsid w:val="00A67671"/>
    <w:rsid w:val="00A67D87"/>
    <w:rsid w:val="00A7028C"/>
    <w:rsid w:val="00A711E8"/>
    <w:rsid w:val="00A714E0"/>
    <w:rsid w:val="00A715AC"/>
    <w:rsid w:val="00A716DB"/>
    <w:rsid w:val="00A718DE"/>
    <w:rsid w:val="00A71B2C"/>
    <w:rsid w:val="00A71DAE"/>
    <w:rsid w:val="00A72F36"/>
    <w:rsid w:val="00A73DF1"/>
    <w:rsid w:val="00A740B2"/>
    <w:rsid w:val="00A7469B"/>
    <w:rsid w:val="00A748EB"/>
    <w:rsid w:val="00A75663"/>
    <w:rsid w:val="00A75959"/>
    <w:rsid w:val="00A75BBF"/>
    <w:rsid w:val="00A76116"/>
    <w:rsid w:val="00A76226"/>
    <w:rsid w:val="00A76EBC"/>
    <w:rsid w:val="00A77707"/>
    <w:rsid w:val="00A778AE"/>
    <w:rsid w:val="00A77DB9"/>
    <w:rsid w:val="00A8036C"/>
    <w:rsid w:val="00A809AB"/>
    <w:rsid w:val="00A813F0"/>
    <w:rsid w:val="00A81E0D"/>
    <w:rsid w:val="00A82366"/>
    <w:rsid w:val="00A82C5C"/>
    <w:rsid w:val="00A83148"/>
    <w:rsid w:val="00A83513"/>
    <w:rsid w:val="00A838F5"/>
    <w:rsid w:val="00A83E8B"/>
    <w:rsid w:val="00A841CA"/>
    <w:rsid w:val="00A8435F"/>
    <w:rsid w:val="00A84552"/>
    <w:rsid w:val="00A8496B"/>
    <w:rsid w:val="00A8514F"/>
    <w:rsid w:val="00A854C1"/>
    <w:rsid w:val="00A85E04"/>
    <w:rsid w:val="00A861F6"/>
    <w:rsid w:val="00A86731"/>
    <w:rsid w:val="00A8695E"/>
    <w:rsid w:val="00A869BF"/>
    <w:rsid w:val="00A86C5F"/>
    <w:rsid w:val="00A87002"/>
    <w:rsid w:val="00A87078"/>
    <w:rsid w:val="00A874E5"/>
    <w:rsid w:val="00A87789"/>
    <w:rsid w:val="00A8793C"/>
    <w:rsid w:val="00A90349"/>
    <w:rsid w:val="00A9099D"/>
    <w:rsid w:val="00A91B56"/>
    <w:rsid w:val="00A9216A"/>
    <w:rsid w:val="00A9295A"/>
    <w:rsid w:val="00A93066"/>
    <w:rsid w:val="00A9347C"/>
    <w:rsid w:val="00A93768"/>
    <w:rsid w:val="00A939D8"/>
    <w:rsid w:val="00A9441F"/>
    <w:rsid w:val="00A95505"/>
    <w:rsid w:val="00A959D8"/>
    <w:rsid w:val="00A95BD2"/>
    <w:rsid w:val="00A95F54"/>
    <w:rsid w:val="00A96CF9"/>
    <w:rsid w:val="00A97ADA"/>
    <w:rsid w:val="00AA08A8"/>
    <w:rsid w:val="00AA08B9"/>
    <w:rsid w:val="00AA1050"/>
    <w:rsid w:val="00AA1AE8"/>
    <w:rsid w:val="00AA1ECA"/>
    <w:rsid w:val="00AA2742"/>
    <w:rsid w:val="00AA275F"/>
    <w:rsid w:val="00AA28FF"/>
    <w:rsid w:val="00AA2D36"/>
    <w:rsid w:val="00AA3374"/>
    <w:rsid w:val="00AA3541"/>
    <w:rsid w:val="00AA3D8E"/>
    <w:rsid w:val="00AA3EF6"/>
    <w:rsid w:val="00AA3F22"/>
    <w:rsid w:val="00AA3F57"/>
    <w:rsid w:val="00AA40BF"/>
    <w:rsid w:val="00AA41CF"/>
    <w:rsid w:val="00AA5B88"/>
    <w:rsid w:val="00AA5C89"/>
    <w:rsid w:val="00AA5DEB"/>
    <w:rsid w:val="00AA5EB1"/>
    <w:rsid w:val="00AA5EC7"/>
    <w:rsid w:val="00AA7733"/>
    <w:rsid w:val="00AA7999"/>
    <w:rsid w:val="00AA7C5A"/>
    <w:rsid w:val="00AB067E"/>
    <w:rsid w:val="00AB07CD"/>
    <w:rsid w:val="00AB0DAB"/>
    <w:rsid w:val="00AB10CF"/>
    <w:rsid w:val="00AB166B"/>
    <w:rsid w:val="00AB2020"/>
    <w:rsid w:val="00AB2AA4"/>
    <w:rsid w:val="00AB2C10"/>
    <w:rsid w:val="00AB3312"/>
    <w:rsid w:val="00AB3FD3"/>
    <w:rsid w:val="00AB4231"/>
    <w:rsid w:val="00AB4401"/>
    <w:rsid w:val="00AB4D5A"/>
    <w:rsid w:val="00AB536B"/>
    <w:rsid w:val="00AB600C"/>
    <w:rsid w:val="00AB6580"/>
    <w:rsid w:val="00AB69B6"/>
    <w:rsid w:val="00AB69E1"/>
    <w:rsid w:val="00AB6B67"/>
    <w:rsid w:val="00AB73DC"/>
    <w:rsid w:val="00AB75FF"/>
    <w:rsid w:val="00AB77E6"/>
    <w:rsid w:val="00AC00FE"/>
    <w:rsid w:val="00AC04C3"/>
    <w:rsid w:val="00AC17D0"/>
    <w:rsid w:val="00AC18EF"/>
    <w:rsid w:val="00AC1D2D"/>
    <w:rsid w:val="00AC1D4E"/>
    <w:rsid w:val="00AC2295"/>
    <w:rsid w:val="00AC2AB0"/>
    <w:rsid w:val="00AC32E6"/>
    <w:rsid w:val="00AC335A"/>
    <w:rsid w:val="00AC33E4"/>
    <w:rsid w:val="00AC442B"/>
    <w:rsid w:val="00AC4AE7"/>
    <w:rsid w:val="00AC4C25"/>
    <w:rsid w:val="00AC5318"/>
    <w:rsid w:val="00AC5B74"/>
    <w:rsid w:val="00AC5DFF"/>
    <w:rsid w:val="00AC6539"/>
    <w:rsid w:val="00AC7004"/>
    <w:rsid w:val="00AC7BF2"/>
    <w:rsid w:val="00AC7D41"/>
    <w:rsid w:val="00AD03B2"/>
    <w:rsid w:val="00AD0B53"/>
    <w:rsid w:val="00AD0C40"/>
    <w:rsid w:val="00AD23D8"/>
    <w:rsid w:val="00AD33F7"/>
    <w:rsid w:val="00AD3702"/>
    <w:rsid w:val="00AD3A88"/>
    <w:rsid w:val="00AD3BC7"/>
    <w:rsid w:val="00AD3D6E"/>
    <w:rsid w:val="00AD426A"/>
    <w:rsid w:val="00AD4ABD"/>
    <w:rsid w:val="00AD5A4E"/>
    <w:rsid w:val="00AD6054"/>
    <w:rsid w:val="00AD618C"/>
    <w:rsid w:val="00AD6398"/>
    <w:rsid w:val="00AD63F1"/>
    <w:rsid w:val="00AD6723"/>
    <w:rsid w:val="00AD6817"/>
    <w:rsid w:val="00AD6F01"/>
    <w:rsid w:val="00AD7ADE"/>
    <w:rsid w:val="00AD7CC9"/>
    <w:rsid w:val="00AE0190"/>
    <w:rsid w:val="00AE019A"/>
    <w:rsid w:val="00AE0915"/>
    <w:rsid w:val="00AE0930"/>
    <w:rsid w:val="00AE109E"/>
    <w:rsid w:val="00AE10AD"/>
    <w:rsid w:val="00AE119C"/>
    <w:rsid w:val="00AE15C4"/>
    <w:rsid w:val="00AE16AE"/>
    <w:rsid w:val="00AE1CBF"/>
    <w:rsid w:val="00AE1EC0"/>
    <w:rsid w:val="00AE2139"/>
    <w:rsid w:val="00AE2197"/>
    <w:rsid w:val="00AE2306"/>
    <w:rsid w:val="00AE2960"/>
    <w:rsid w:val="00AE2C9E"/>
    <w:rsid w:val="00AE3A34"/>
    <w:rsid w:val="00AE3C28"/>
    <w:rsid w:val="00AE413C"/>
    <w:rsid w:val="00AE475F"/>
    <w:rsid w:val="00AE5267"/>
    <w:rsid w:val="00AE5546"/>
    <w:rsid w:val="00AE67A6"/>
    <w:rsid w:val="00AE6849"/>
    <w:rsid w:val="00AE68C1"/>
    <w:rsid w:val="00AE6947"/>
    <w:rsid w:val="00AE73A9"/>
    <w:rsid w:val="00AE77F5"/>
    <w:rsid w:val="00AF0731"/>
    <w:rsid w:val="00AF1132"/>
    <w:rsid w:val="00AF13B2"/>
    <w:rsid w:val="00AF235E"/>
    <w:rsid w:val="00AF2654"/>
    <w:rsid w:val="00AF28C0"/>
    <w:rsid w:val="00AF2991"/>
    <w:rsid w:val="00AF2F68"/>
    <w:rsid w:val="00AF3430"/>
    <w:rsid w:val="00AF3AA6"/>
    <w:rsid w:val="00AF413F"/>
    <w:rsid w:val="00AF4349"/>
    <w:rsid w:val="00AF44BD"/>
    <w:rsid w:val="00AF4D1E"/>
    <w:rsid w:val="00AF576E"/>
    <w:rsid w:val="00AF6083"/>
    <w:rsid w:val="00AF60C8"/>
    <w:rsid w:val="00AF6418"/>
    <w:rsid w:val="00AF71DD"/>
    <w:rsid w:val="00AF7443"/>
    <w:rsid w:val="00AF7783"/>
    <w:rsid w:val="00AF7A3C"/>
    <w:rsid w:val="00B0028D"/>
    <w:rsid w:val="00B00FB3"/>
    <w:rsid w:val="00B0123C"/>
    <w:rsid w:val="00B01BDF"/>
    <w:rsid w:val="00B01BF5"/>
    <w:rsid w:val="00B01C59"/>
    <w:rsid w:val="00B02219"/>
    <w:rsid w:val="00B022EB"/>
    <w:rsid w:val="00B02361"/>
    <w:rsid w:val="00B02D49"/>
    <w:rsid w:val="00B02D6A"/>
    <w:rsid w:val="00B03266"/>
    <w:rsid w:val="00B03A81"/>
    <w:rsid w:val="00B03B48"/>
    <w:rsid w:val="00B03CF6"/>
    <w:rsid w:val="00B04C4C"/>
    <w:rsid w:val="00B04D32"/>
    <w:rsid w:val="00B04D86"/>
    <w:rsid w:val="00B04DF4"/>
    <w:rsid w:val="00B05B1B"/>
    <w:rsid w:val="00B05D4D"/>
    <w:rsid w:val="00B0656A"/>
    <w:rsid w:val="00B06EAB"/>
    <w:rsid w:val="00B07042"/>
    <w:rsid w:val="00B106C9"/>
    <w:rsid w:val="00B10A59"/>
    <w:rsid w:val="00B10A8B"/>
    <w:rsid w:val="00B10DA0"/>
    <w:rsid w:val="00B110DF"/>
    <w:rsid w:val="00B11562"/>
    <w:rsid w:val="00B11C25"/>
    <w:rsid w:val="00B12702"/>
    <w:rsid w:val="00B12835"/>
    <w:rsid w:val="00B1288C"/>
    <w:rsid w:val="00B12936"/>
    <w:rsid w:val="00B12E05"/>
    <w:rsid w:val="00B1302F"/>
    <w:rsid w:val="00B130ED"/>
    <w:rsid w:val="00B1377F"/>
    <w:rsid w:val="00B13994"/>
    <w:rsid w:val="00B144F5"/>
    <w:rsid w:val="00B14CD4"/>
    <w:rsid w:val="00B14D68"/>
    <w:rsid w:val="00B14D80"/>
    <w:rsid w:val="00B14E84"/>
    <w:rsid w:val="00B15CC2"/>
    <w:rsid w:val="00B161D7"/>
    <w:rsid w:val="00B16DAB"/>
    <w:rsid w:val="00B16EF5"/>
    <w:rsid w:val="00B177B2"/>
    <w:rsid w:val="00B178E1"/>
    <w:rsid w:val="00B17B0B"/>
    <w:rsid w:val="00B17EC2"/>
    <w:rsid w:val="00B209F4"/>
    <w:rsid w:val="00B20CDE"/>
    <w:rsid w:val="00B20F82"/>
    <w:rsid w:val="00B227D2"/>
    <w:rsid w:val="00B239FA"/>
    <w:rsid w:val="00B2404C"/>
    <w:rsid w:val="00B247B0"/>
    <w:rsid w:val="00B24A9E"/>
    <w:rsid w:val="00B251FF"/>
    <w:rsid w:val="00B25465"/>
    <w:rsid w:val="00B25991"/>
    <w:rsid w:val="00B25ABD"/>
    <w:rsid w:val="00B25D8C"/>
    <w:rsid w:val="00B25F71"/>
    <w:rsid w:val="00B26145"/>
    <w:rsid w:val="00B26906"/>
    <w:rsid w:val="00B26E66"/>
    <w:rsid w:val="00B2795F"/>
    <w:rsid w:val="00B27FAC"/>
    <w:rsid w:val="00B305DE"/>
    <w:rsid w:val="00B3072E"/>
    <w:rsid w:val="00B30923"/>
    <w:rsid w:val="00B309BC"/>
    <w:rsid w:val="00B30A27"/>
    <w:rsid w:val="00B30CA8"/>
    <w:rsid w:val="00B3121F"/>
    <w:rsid w:val="00B31594"/>
    <w:rsid w:val="00B31681"/>
    <w:rsid w:val="00B31C70"/>
    <w:rsid w:val="00B32126"/>
    <w:rsid w:val="00B3293F"/>
    <w:rsid w:val="00B32B50"/>
    <w:rsid w:val="00B33891"/>
    <w:rsid w:val="00B340E2"/>
    <w:rsid w:val="00B3423B"/>
    <w:rsid w:val="00B345E3"/>
    <w:rsid w:val="00B34778"/>
    <w:rsid w:val="00B347BC"/>
    <w:rsid w:val="00B34848"/>
    <w:rsid w:val="00B349EA"/>
    <w:rsid w:val="00B34BC6"/>
    <w:rsid w:val="00B34F80"/>
    <w:rsid w:val="00B35390"/>
    <w:rsid w:val="00B3585F"/>
    <w:rsid w:val="00B35E91"/>
    <w:rsid w:val="00B35F4C"/>
    <w:rsid w:val="00B3620E"/>
    <w:rsid w:val="00B36BDE"/>
    <w:rsid w:val="00B377B7"/>
    <w:rsid w:val="00B409C2"/>
    <w:rsid w:val="00B40A1A"/>
    <w:rsid w:val="00B4102B"/>
    <w:rsid w:val="00B415F5"/>
    <w:rsid w:val="00B4186F"/>
    <w:rsid w:val="00B41B41"/>
    <w:rsid w:val="00B41D2C"/>
    <w:rsid w:val="00B41EE6"/>
    <w:rsid w:val="00B42AE1"/>
    <w:rsid w:val="00B431A7"/>
    <w:rsid w:val="00B439AA"/>
    <w:rsid w:val="00B43BE1"/>
    <w:rsid w:val="00B44092"/>
    <w:rsid w:val="00B4413F"/>
    <w:rsid w:val="00B4478C"/>
    <w:rsid w:val="00B44B45"/>
    <w:rsid w:val="00B45010"/>
    <w:rsid w:val="00B45315"/>
    <w:rsid w:val="00B45E25"/>
    <w:rsid w:val="00B46526"/>
    <w:rsid w:val="00B468A9"/>
    <w:rsid w:val="00B475C6"/>
    <w:rsid w:val="00B47872"/>
    <w:rsid w:val="00B50D4F"/>
    <w:rsid w:val="00B50DA0"/>
    <w:rsid w:val="00B5109C"/>
    <w:rsid w:val="00B51213"/>
    <w:rsid w:val="00B517BF"/>
    <w:rsid w:val="00B518D3"/>
    <w:rsid w:val="00B51D93"/>
    <w:rsid w:val="00B520B3"/>
    <w:rsid w:val="00B52D3D"/>
    <w:rsid w:val="00B53F44"/>
    <w:rsid w:val="00B543DA"/>
    <w:rsid w:val="00B54819"/>
    <w:rsid w:val="00B54EF5"/>
    <w:rsid w:val="00B55B68"/>
    <w:rsid w:val="00B55DDC"/>
    <w:rsid w:val="00B56685"/>
    <w:rsid w:val="00B567ED"/>
    <w:rsid w:val="00B568B9"/>
    <w:rsid w:val="00B5692F"/>
    <w:rsid w:val="00B56D75"/>
    <w:rsid w:val="00B571A4"/>
    <w:rsid w:val="00B573B2"/>
    <w:rsid w:val="00B57703"/>
    <w:rsid w:val="00B57A5E"/>
    <w:rsid w:val="00B57E0A"/>
    <w:rsid w:val="00B57FB7"/>
    <w:rsid w:val="00B6081E"/>
    <w:rsid w:val="00B60991"/>
    <w:rsid w:val="00B60FC9"/>
    <w:rsid w:val="00B60FF6"/>
    <w:rsid w:val="00B61518"/>
    <w:rsid w:val="00B61596"/>
    <w:rsid w:val="00B6179B"/>
    <w:rsid w:val="00B62920"/>
    <w:rsid w:val="00B62A6B"/>
    <w:rsid w:val="00B62BCD"/>
    <w:rsid w:val="00B63031"/>
    <w:rsid w:val="00B63952"/>
    <w:rsid w:val="00B63E15"/>
    <w:rsid w:val="00B653C0"/>
    <w:rsid w:val="00B6555C"/>
    <w:rsid w:val="00B659B9"/>
    <w:rsid w:val="00B678F7"/>
    <w:rsid w:val="00B67E3C"/>
    <w:rsid w:val="00B7024D"/>
    <w:rsid w:val="00B70741"/>
    <w:rsid w:val="00B70794"/>
    <w:rsid w:val="00B70C59"/>
    <w:rsid w:val="00B70CF3"/>
    <w:rsid w:val="00B71142"/>
    <w:rsid w:val="00B71219"/>
    <w:rsid w:val="00B712F0"/>
    <w:rsid w:val="00B71E4A"/>
    <w:rsid w:val="00B72072"/>
    <w:rsid w:val="00B72350"/>
    <w:rsid w:val="00B72414"/>
    <w:rsid w:val="00B725AC"/>
    <w:rsid w:val="00B728E1"/>
    <w:rsid w:val="00B72E89"/>
    <w:rsid w:val="00B7319C"/>
    <w:rsid w:val="00B73346"/>
    <w:rsid w:val="00B73E11"/>
    <w:rsid w:val="00B73EF7"/>
    <w:rsid w:val="00B74692"/>
    <w:rsid w:val="00B7490D"/>
    <w:rsid w:val="00B74FFA"/>
    <w:rsid w:val="00B75184"/>
    <w:rsid w:val="00B75633"/>
    <w:rsid w:val="00B759FC"/>
    <w:rsid w:val="00B75ED5"/>
    <w:rsid w:val="00B76B03"/>
    <w:rsid w:val="00B775F3"/>
    <w:rsid w:val="00B7761A"/>
    <w:rsid w:val="00B77650"/>
    <w:rsid w:val="00B77863"/>
    <w:rsid w:val="00B80012"/>
    <w:rsid w:val="00B804DB"/>
    <w:rsid w:val="00B805F1"/>
    <w:rsid w:val="00B80B6D"/>
    <w:rsid w:val="00B8133C"/>
    <w:rsid w:val="00B81A9B"/>
    <w:rsid w:val="00B81F5D"/>
    <w:rsid w:val="00B820A4"/>
    <w:rsid w:val="00B823F4"/>
    <w:rsid w:val="00B829EC"/>
    <w:rsid w:val="00B8304F"/>
    <w:rsid w:val="00B8357A"/>
    <w:rsid w:val="00B83646"/>
    <w:rsid w:val="00B8419A"/>
    <w:rsid w:val="00B846E8"/>
    <w:rsid w:val="00B84807"/>
    <w:rsid w:val="00B84C21"/>
    <w:rsid w:val="00B8503E"/>
    <w:rsid w:val="00B850A8"/>
    <w:rsid w:val="00B85549"/>
    <w:rsid w:val="00B866D3"/>
    <w:rsid w:val="00B86A94"/>
    <w:rsid w:val="00B86B8B"/>
    <w:rsid w:val="00B86BC1"/>
    <w:rsid w:val="00B86F67"/>
    <w:rsid w:val="00B8757F"/>
    <w:rsid w:val="00B90056"/>
    <w:rsid w:val="00B90EA0"/>
    <w:rsid w:val="00B91614"/>
    <w:rsid w:val="00B917D0"/>
    <w:rsid w:val="00B92772"/>
    <w:rsid w:val="00B92ABF"/>
    <w:rsid w:val="00B92B51"/>
    <w:rsid w:val="00B933A4"/>
    <w:rsid w:val="00B9354E"/>
    <w:rsid w:val="00B93DF4"/>
    <w:rsid w:val="00B93ED4"/>
    <w:rsid w:val="00B93FEB"/>
    <w:rsid w:val="00B94409"/>
    <w:rsid w:val="00B9459B"/>
    <w:rsid w:val="00B948E1"/>
    <w:rsid w:val="00B94D5C"/>
    <w:rsid w:val="00B94F17"/>
    <w:rsid w:val="00B957F5"/>
    <w:rsid w:val="00B958CA"/>
    <w:rsid w:val="00B95A46"/>
    <w:rsid w:val="00B96102"/>
    <w:rsid w:val="00B96135"/>
    <w:rsid w:val="00B961A6"/>
    <w:rsid w:val="00B966F9"/>
    <w:rsid w:val="00B968C1"/>
    <w:rsid w:val="00B96FA5"/>
    <w:rsid w:val="00B97BC4"/>
    <w:rsid w:val="00B97D88"/>
    <w:rsid w:val="00BA03F8"/>
    <w:rsid w:val="00BA056B"/>
    <w:rsid w:val="00BA0BA0"/>
    <w:rsid w:val="00BA126A"/>
    <w:rsid w:val="00BA12FE"/>
    <w:rsid w:val="00BA21D3"/>
    <w:rsid w:val="00BA2377"/>
    <w:rsid w:val="00BA2634"/>
    <w:rsid w:val="00BA28ED"/>
    <w:rsid w:val="00BA3086"/>
    <w:rsid w:val="00BA35BD"/>
    <w:rsid w:val="00BA3681"/>
    <w:rsid w:val="00BA3A78"/>
    <w:rsid w:val="00BA3ADF"/>
    <w:rsid w:val="00BA3E17"/>
    <w:rsid w:val="00BA4341"/>
    <w:rsid w:val="00BA4720"/>
    <w:rsid w:val="00BA521A"/>
    <w:rsid w:val="00BA534D"/>
    <w:rsid w:val="00BA53E7"/>
    <w:rsid w:val="00BA5A56"/>
    <w:rsid w:val="00BA5B6F"/>
    <w:rsid w:val="00BA5DE3"/>
    <w:rsid w:val="00BA5E6A"/>
    <w:rsid w:val="00BA665D"/>
    <w:rsid w:val="00BA6947"/>
    <w:rsid w:val="00BA6CA9"/>
    <w:rsid w:val="00BA77C4"/>
    <w:rsid w:val="00BA7A83"/>
    <w:rsid w:val="00BA7EC7"/>
    <w:rsid w:val="00BB04B1"/>
    <w:rsid w:val="00BB2B4A"/>
    <w:rsid w:val="00BB2CB2"/>
    <w:rsid w:val="00BB30DB"/>
    <w:rsid w:val="00BB415D"/>
    <w:rsid w:val="00BB476D"/>
    <w:rsid w:val="00BB5152"/>
    <w:rsid w:val="00BB5481"/>
    <w:rsid w:val="00BB6585"/>
    <w:rsid w:val="00BB6E57"/>
    <w:rsid w:val="00BB7830"/>
    <w:rsid w:val="00BB7965"/>
    <w:rsid w:val="00BB7EB1"/>
    <w:rsid w:val="00BC01B1"/>
    <w:rsid w:val="00BC065E"/>
    <w:rsid w:val="00BC06A8"/>
    <w:rsid w:val="00BC098A"/>
    <w:rsid w:val="00BC1011"/>
    <w:rsid w:val="00BC1690"/>
    <w:rsid w:val="00BC1A55"/>
    <w:rsid w:val="00BC275D"/>
    <w:rsid w:val="00BC2EDC"/>
    <w:rsid w:val="00BC3923"/>
    <w:rsid w:val="00BC3D25"/>
    <w:rsid w:val="00BC4901"/>
    <w:rsid w:val="00BC49DB"/>
    <w:rsid w:val="00BC4A8F"/>
    <w:rsid w:val="00BC4ABE"/>
    <w:rsid w:val="00BC4D43"/>
    <w:rsid w:val="00BC4E03"/>
    <w:rsid w:val="00BC5118"/>
    <w:rsid w:val="00BC5840"/>
    <w:rsid w:val="00BC5A3C"/>
    <w:rsid w:val="00BC60CF"/>
    <w:rsid w:val="00BC62B3"/>
    <w:rsid w:val="00BC66F7"/>
    <w:rsid w:val="00BC67E0"/>
    <w:rsid w:val="00BC737E"/>
    <w:rsid w:val="00BC746D"/>
    <w:rsid w:val="00BC755E"/>
    <w:rsid w:val="00BC795C"/>
    <w:rsid w:val="00BC7D58"/>
    <w:rsid w:val="00BD022F"/>
    <w:rsid w:val="00BD0A71"/>
    <w:rsid w:val="00BD0DE0"/>
    <w:rsid w:val="00BD15BD"/>
    <w:rsid w:val="00BD19E1"/>
    <w:rsid w:val="00BD1B62"/>
    <w:rsid w:val="00BD2826"/>
    <w:rsid w:val="00BD28B9"/>
    <w:rsid w:val="00BD2A02"/>
    <w:rsid w:val="00BD2C0A"/>
    <w:rsid w:val="00BD2D44"/>
    <w:rsid w:val="00BD30C1"/>
    <w:rsid w:val="00BD3402"/>
    <w:rsid w:val="00BD345D"/>
    <w:rsid w:val="00BD37A9"/>
    <w:rsid w:val="00BD39D2"/>
    <w:rsid w:val="00BD42CE"/>
    <w:rsid w:val="00BD4959"/>
    <w:rsid w:val="00BD4978"/>
    <w:rsid w:val="00BD5547"/>
    <w:rsid w:val="00BD63A7"/>
    <w:rsid w:val="00BD6673"/>
    <w:rsid w:val="00BD6ADB"/>
    <w:rsid w:val="00BD6C51"/>
    <w:rsid w:val="00BD6DF4"/>
    <w:rsid w:val="00BE047F"/>
    <w:rsid w:val="00BE085A"/>
    <w:rsid w:val="00BE0A8A"/>
    <w:rsid w:val="00BE0ABB"/>
    <w:rsid w:val="00BE0E32"/>
    <w:rsid w:val="00BE17E7"/>
    <w:rsid w:val="00BE245E"/>
    <w:rsid w:val="00BE24FC"/>
    <w:rsid w:val="00BE2ABE"/>
    <w:rsid w:val="00BE3034"/>
    <w:rsid w:val="00BE32C5"/>
    <w:rsid w:val="00BE4378"/>
    <w:rsid w:val="00BE45F0"/>
    <w:rsid w:val="00BE4F0E"/>
    <w:rsid w:val="00BE57A6"/>
    <w:rsid w:val="00BE57FF"/>
    <w:rsid w:val="00BE5882"/>
    <w:rsid w:val="00BE58E2"/>
    <w:rsid w:val="00BE6821"/>
    <w:rsid w:val="00BE6F3F"/>
    <w:rsid w:val="00BE70DC"/>
    <w:rsid w:val="00BE7202"/>
    <w:rsid w:val="00BE7337"/>
    <w:rsid w:val="00BE7A8E"/>
    <w:rsid w:val="00BF03CD"/>
    <w:rsid w:val="00BF09DA"/>
    <w:rsid w:val="00BF0BBE"/>
    <w:rsid w:val="00BF1280"/>
    <w:rsid w:val="00BF181A"/>
    <w:rsid w:val="00BF190B"/>
    <w:rsid w:val="00BF2448"/>
    <w:rsid w:val="00BF2D5B"/>
    <w:rsid w:val="00BF2DB0"/>
    <w:rsid w:val="00BF2E0D"/>
    <w:rsid w:val="00BF374B"/>
    <w:rsid w:val="00BF3DFE"/>
    <w:rsid w:val="00BF4C9D"/>
    <w:rsid w:val="00BF4F61"/>
    <w:rsid w:val="00BF4FBA"/>
    <w:rsid w:val="00BF5AEC"/>
    <w:rsid w:val="00BF5BFA"/>
    <w:rsid w:val="00BF5EAA"/>
    <w:rsid w:val="00BF62D0"/>
    <w:rsid w:val="00BF6A3D"/>
    <w:rsid w:val="00BF6BA9"/>
    <w:rsid w:val="00BF7420"/>
    <w:rsid w:val="00BF74C4"/>
    <w:rsid w:val="00BF793D"/>
    <w:rsid w:val="00BF7C5D"/>
    <w:rsid w:val="00BF7D59"/>
    <w:rsid w:val="00BF7FA6"/>
    <w:rsid w:val="00C004D9"/>
    <w:rsid w:val="00C0052E"/>
    <w:rsid w:val="00C00610"/>
    <w:rsid w:val="00C007B5"/>
    <w:rsid w:val="00C00BCC"/>
    <w:rsid w:val="00C00C18"/>
    <w:rsid w:val="00C014C3"/>
    <w:rsid w:val="00C01A85"/>
    <w:rsid w:val="00C02100"/>
    <w:rsid w:val="00C02BC2"/>
    <w:rsid w:val="00C02DB2"/>
    <w:rsid w:val="00C03279"/>
    <w:rsid w:val="00C03496"/>
    <w:rsid w:val="00C0445A"/>
    <w:rsid w:val="00C044FD"/>
    <w:rsid w:val="00C04A39"/>
    <w:rsid w:val="00C04A62"/>
    <w:rsid w:val="00C04E05"/>
    <w:rsid w:val="00C055D7"/>
    <w:rsid w:val="00C05E0A"/>
    <w:rsid w:val="00C05F99"/>
    <w:rsid w:val="00C064C6"/>
    <w:rsid w:val="00C06CFA"/>
    <w:rsid w:val="00C076EA"/>
    <w:rsid w:val="00C07C3A"/>
    <w:rsid w:val="00C1028C"/>
    <w:rsid w:val="00C1072A"/>
    <w:rsid w:val="00C10888"/>
    <w:rsid w:val="00C10927"/>
    <w:rsid w:val="00C10B51"/>
    <w:rsid w:val="00C10D84"/>
    <w:rsid w:val="00C117EB"/>
    <w:rsid w:val="00C119C1"/>
    <w:rsid w:val="00C12354"/>
    <w:rsid w:val="00C127C6"/>
    <w:rsid w:val="00C12B4D"/>
    <w:rsid w:val="00C12BD5"/>
    <w:rsid w:val="00C12C99"/>
    <w:rsid w:val="00C12CE7"/>
    <w:rsid w:val="00C12DBE"/>
    <w:rsid w:val="00C13715"/>
    <w:rsid w:val="00C14504"/>
    <w:rsid w:val="00C14E05"/>
    <w:rsid w:val="00C15280"/>
    <w:rsid w:val="00C159A5"/>
    <w:rsid w:val="00C15FA2"/>
    <w:rsid w:val="00C16353"/>
    <w:rsid w:val="00C16705"/>
    <w:rsid w:val="00C169DA"/>
    <w:rsid w:val="00C178EA"/>
    <w:rsid w:val="00C179FE"/>
    <w:rsid w:val="00C17B88"/>
    <w:rsid w:val="00C20273"/>
    <w:rsid w:val="00C20943"/>
    <w:rsid w:val="00C20EC1"/>
    <w:rsid w:val="00C2146C"/>
    <w:rsid w:val="00C214B9"/>
    <w:rsid w:val="00C21FBC"/>
    <w:rsid w:val="00C22127"/>
    <w:rsid w:val="00C22370"/>
    <w:rsid w:val="00C2259D"/>
    <w:rsid w:val="00C22979"/>
    <w:rsid w:val="00C2298E"/>
    <w:rsid w:val="00C22C2C"/>
    <w:rsid w:val="00C22DA4"/>
    <w:rsid w:val="00C23898"/>
    <w:rsid w:val="00C23A8A"/>
    <w:rsid w:val="00C23F10"/>
    <w:rsid w:val="00C24791"/>
    <w:rsid w:val="00C24853"/>
    <w:rsid w:val="00C248A2"/>
    <w:rsid w:val="00C248E3"/>
    <w:rsid w:val="00C24A56"/>
    <w:rsid w:val="00C24DA1"/>
    <w:rsid w:val="00C2511E"/>
    <w:rsid w:val="00C2534C"/>
    <w:rsid w:val="00C25602"/>
    <w:rsid w:val="00C25813"/>
    <w:rsid w:val="00C25ECC"/>
    <w:rsid w:val="00C264D6"/>
    <w:rsid w:val="00C266A5"/>
    <w:rsid w:val="00C2682D"/>
    <w:rsid w:val="00C269D3"/>
    <w:rsid w:val="00C26BA3"/>
    <w:rsid w:val="00C26BA4"/>
    <w:rsid w:val="00C2718F"/>
    <w:rsid w:val="00C278FB"/>
    <w:rsid w:val="00C27A9C"/>
    <w:rsid w:val="00C27B08"/>
    <w:rsid w:val="00C27BCD"/>
    <w:rsid w:val="00C301F6"/>
    <w:rsid w:val="00C3038B"/>
    <w:rsid w:val="00C30BFA"/>
    <w:rsid w:val="00C312E2"/>
    <w:rsid w:val="00C3163B"/>
    <w:rsid w:val="00C31CDE"/>
    <w:rsid w:val="00C31D81"/>
    <w:rsid w:val="00C3249D"/>
    <w:rsid w:val="00C32AF1"/>
    <w:rsid w:val="00C32C56"/>
    <w:rsid w:val="00C32DE4"/>
    <w:rsid w:val="00C332BA"/>
    <w:rsid w:val="00C34230"/>
    <w:rsid w:val="00C343D2"/>
    <w:rsid w:val="00C346D8"/>
    <w:rsid w:val="00C3584D"/>
    <w:rsid w:val="00C363AA"/>
    <w:rsid w:val="00C36967"/>
    <w:rsid w:val="00C371F8"/>
    <w:rsid w:val="00C372A3"/>
    <w:rsid w:val="00C37733"/>
    <w:rsid w:val="00C37CB9"/>
    <w:rsid w:val="00C37DBA"/>
    <w:rsid w:val="00C37DE6"/>
    <w:rsid w:val="00C37E15"/>
    <w:rsid w:val="00C41449"/>
    <w:rsid w:val="00C42012"/>
    <w:rsid w:val="00C43561"/>
    <w:rsid w:val="00C445FF"/>
    <w:rsid w:val="00C44B60"/>
    <w:rsid w:val="00C44CC7"/>
    <w:rsid w:val="00C45014"/>
    <w:rsid w:val="00C4504A"/>
    <w:rsid w:val="00C45085"/>
    <w:rsid w:val="00C458F4"/>
    <w:rsid w:val="00C46004"/>
    <w:rsid w:val="00C46679"/>
    <w:rsid w:val="00C46AEE"/>
    <w:rsid w:val="00C46F3C"/>
    <w:rsid w:val="00C4783A"/>
    <w:rsid w:val="00C47A62"/>
    <w:rsid w:val="00C47B5C"/>
    <w:rsid w:val="00C50465"/>
    <w:rsid w:val="00C50A7C"/>
    <w:rsid w:val="00C51628"/>
    <w:rsid w:val="00C51E20"/>
    <w:rsid w:val="00C527EA"/>
    <w:rsid w:val="00C5306A"/>
    <w:rsid w:val="00C5349B"/>
    <w:rsid w:val="00C53696"/>
    <w:rsid w:val="00C53708"/>
    <w:rsid w:val="00C53E1A"/>
    <w:rsid w:val="00C546BB"/>
    <w:rsid w:val="00C547B6"/>
    <w:rsid w:val="00C54C36"/>
    <w:rsid w:val="00C552C2"/>
    <w:rsid w:val="00C55A2E"/>
    <w:rsid w:val="00C55D50"/>
    <w:rsid w:val="00C56714"/>
    <w:rsid w:val="00C56C2C"/>
    <w:rsid w:val="00C56D8D"/>
    <w:rsid w:val="00C56EF3"/>
    <w:rsid w:val="00C57058"/>
    <w:rsid w:val="00C57143"/>
    <w:rsid w:val="00C57839"/>
    <w:rsid w:val="00C57CD6"/>
    <w:rsid w:val="00C6011F"/>
    <w:rsid w:val="00C60701"/>
    <w:rsid w:val="00C60A20"/>
    <w:rsid w:val="00C60B05"/>
    <w:rsid w:val="00C61518"/>
    <w:rsid w:val="00C617D3"/>
    <w:rsid w:val="00C6193B"/>
    <w:rsid w:val="00C63202"/>
    <w:rsid w:val="00C638A1"/>
    <w:rsid w:val="00C64209"/>
    <w:rsid w:val="00C6516C"/>
    <w:rsid w:val="00C655F5"/>
    <w:rsid w:val="00C66101"/>
    <w:rsid w:val="00C66A3B"/>
    <w:rsid w:val="00C673BB"/>
    <w:rsid w:val="00C6763F"/>
    <w:rsid w:val="00C67889"/>
    <w:rsid w:val="00C708F8"/>
    <w:rsid w:val="00C70CCE"/>
    <w:rsid w:val="00C71196"/>
    <w:rsid w:val="00C7154D"/>
    <w:rsid w:val="00C71BF9"/>
    <w:rsid w:val="00C72B37"/>
    <w:rsid w:val="00C73609"/>
    <w:rsid w:val="00C7378A"/>
    <w:rsid w:val="00C737F8"/>
    <w:rsid w:val="00C739C6"/>
    <w:rsid w:val="00C73D02"/>
    <w:rsid w:val="00C73ECE"/>
    <w:rsid w:val="00C7442D"/>
    <w:rsid w:val="00C74F3D"/>
    <w:rsid w:val="00C75027"/>
    <w:rsid w:val="00C755B6"/>
    <w:rsid w:val="00C75C6E"/>
    <w:rsid w:val="00C77A77"/>
    <w:rsid w:val="00C77D87"/>
    <w:rsid w:val="00C80283"/>
    <w:rsid w:val="00C803C2"/>
    <w:rsid w:val="00C80A32"/>
    <w:rsid w:val="00C81CE0"/>
    <w:rsid w:val="00C820B5"/>
    <w:rsid w:val="00C82347"/>
    <w:rsid w:val="00C83207"/>
    <w:rsid w:val="00C83577"/>
    <w:rsid w:val="00C835B3"/>
    <w:rsid w:val="00C835E6"/>
    <w:rsid w:val="00C83C8A"/>
    <w:rsid w:val="00C83F55"/>
    <w:rsid w:val="00C841FA"/>
    <w:rsid w:val="00C84805"/>
    <w:rsid w:val="00C84A8B"/>
    <w:rsid w:val="00C862A7"/>
    <w:rsid w:val="00C8662B"/>
    <w:rsid w:val="00C869AD"/>
    <w:rsid w:val="00C86C31"/>
    <w:rsid w:val="00C90517"/>
    <w:rsid w:val="00C90668"/>
    <w:rsid w:val="00C90C6F"/>
    <w:rsid w:val="00C90D18"/>
    <w:rsid w:val="00C90EA2"/>
    <w:rsid w:val="00C9150A"/>
    <w:rsid w:val="00C9169E"/>
    <w:rsid w:val="00C92046"/>
    <w:rsid w:val="00C9225C"/>
    <w:rsid w:val="00C92662"/>
    <w:rsid w:val="00C927E5"/>
    <w:rsid w:val="00C927E6"/>
    <w:rsid w:val="00C92CD9"/>
    <w:rsid w:val="00C92D27"/>
    <w:rsid w:val="00C92E47"/>
    <w:rsid w:val="00C93233"/>
    <w:rsid w:val="00C932BE"/>
    <w:rsid w:val="00C93756"/>
    <w:rsid w:val="00C941BB"/>
    <w:rsid w:val="00C9438D"/>
    <w:rsid w:val="00C94496"/>
    <w:rsid w:val="00C94845"/>
    <w:rsid w:val="00C952D1"/>
    <w:rsid w:val="00C955CC"/>
    <w:rsid w:val="00C95D22"/>
    <w:rsid w:val="00C95D4B"/>
    <w:rsid w:val="00C96E61"/>
    <w:rsid w:val="00C96F36"/>
    <w:rsid w:val="00C97C69"/>
    <w:rsid w:val="00CA040D"/>
    <w:rsid w:val="00CA0456"/>
    <w:rsid w:val="00CA0CC6"/>
    <w:rsid w:val="00CA0D71"/>
    <w:rsid w:val="00CA1066"/>
    <w:rsid w:val="00CA174B"/>
    <w:rsid w:val="00CA1A18"/>
    <w:rsid w:val="00CA1BE3"/>
    <w:rsid w:val="00CA1D4D"/>
    <w:rsid w:val="00CA2268"/>
    <w:rsid w:val="00CA27BD"/>
    <w:rsid w:val="00CA2928"/>
    <w:rsid w:val="00CA3161"/>
    <w:rsid w:val="00CA3166"/>
    <w:rsid w:val="00CA31A5"/>
    <w:rsid w:val="00CA33C9"/>
    <w:rsid w:val="00CA399A"/>
    <w:rsid w:val="00CA3A79"/>
    <w:rsid w:val="00CA3DA5"/>
    <w:rsid w:val="00CA4415"/>
    <w:rsid w:val="00CA4472"/>
    <w:rsid w:val="00CA51A0"/>
    <w:rsid w:val="00CA51EB"/>
    <w:rsid w:val="00CA5527"/>
    <w:rsid w:val="00CA5640"/>
    <w:rsid w:val="00CA60C6"/>
    <w:rsid w:val="00CA60CB"/>
    <w:rsid w:val="00CA7020"/>
    <w:rsid w:val="00CA7100"/>
    <w:rsid w:val="00CA74E6"/>
    <w:rsid w:val="00CA7588"/>
    <w:rsid w:val="00CA7618"/>
    <w:rsid w:val="00CA7865"/>
    <w:rsid w:val="00CA7E52"/>
    <w:rsid w:val="00CA7F3D"/>
    <w:rsid w:val="00CA7F88"/>
    <w:rsid w:val="00CB070E"/>
    <w:rsid w:val="00CB0807"/>
    <w:rsid w:val="00CB196D"/>
    <w:rsid w:val="00CB2260"/>
    <w:rsid w:val="00CB2690"/>
    <w:rsid w:val="00CB2E99"/>
    <w:rsid w:val="00CB322B"/>
    <w:rsid w:val="00CB32BD"/>
    <w:rsid w:val="00CB34B0"/>
    <w:rsid w:val="00CB3CEC"/>
    <w:rsid w:val="00CB3E8D"/>
    <w:rsid w:val="00CB428B"/>
    <w:rsid w:val="00CB487F"/>
    <w:rsid w:val="00CB4BF4"/>
    <w:rsid w:val="00CB5262"/>
    <w:rsid w:val="00CB53CC"/>
    <w:rsid w:val="00CB5429"/>
    <w:rsid w:val="00CB5EB0"/>
    <w:rsid w:val="00CB611E"/>
    <w:rsid w:val="00CB6667"/>
    <w:rsid w:val="00CB6C8D"/>
    <w:rsid w:val="00CB6E55"/>
    <w:rsid w:val="00CB77BF"/>
    <w:rsid w:val="00CB7BBE"/>
    <w:rsid w:val="00CC004D"/>
    <w:rsid w:val="00CC1B03"/>
    <w:rsid w:val="00CC2016"/>
    <w:rsid w:val="00CC2CA7"/>
    <w:rsid w:val="00CC30F4"/>
    <w:rsid w:val="00CC313D"/>
    <w:rsid w:val="00CC34A3"/>
    <w:rsid w:val="00CC36E7"/>
    <w:rsid w:val="00CC37D0"/>
    <w:rsid w:val="00CC40AD"/>
    <w:rsid w:val="00CC4E33"/>
    <w:rsid w:val="00CC5500"/>
    <w:rsid w:val="00CC5E44"/>
    <w:rsid w:val="00CC6B30"/>
    <w:rsid w:val="00CC6ECE"/>
    <w:rsid w:val="00CC74AF"/>
    <w:rsid w:val="00CC76CF"/>
    <w:rsid w:val="00CC7E5C"/>
    <w:rsid w:val="00CD0006"/>
    <w:rsid w:val="00CD0060"/>
    <w:rsid w:val="00CD00F5"/>
    <w:rsid w:val="00CD012F"/>
    <w:rsid w:val="00CD0418"/>
    <w:rsid w:val="00CD07DB"/>
    <w:rsid w:val="00CD0BE2"/>
    <w:rsid w:val="00CD17AC"/>
    <w:rsid w:val="00CD194E"/>
    <w:rsid w:val="00CD1C9B"/>
    <w:rsid w:val="00CD1CF6"/>
    <w:rsid w:val="00CD2584"/>
    <w:rsid w:val="00CD27AB"/>
    <w:rsid w:val="00CD2941"/>
    <w:rsid w:val="00CD2F9D"/>
    <w:rsid w:val="00CD344F"/>
    <w:rsid w:val="00CD3B06"/>
    <w:rsid w:val="00CD405E"/>
    <w:rsid w:val="00CD4E2E"/>
    <w:rsid w:val="00CD5034"/>
    <w:rsid w:val="00CD57FF"/>
    <w:rsid w:val="00CD5F46"/>
    <w:rsid w:val="00CD60A9"/>
    <w:rsid w:val="00CD6306"/>
    <w:rsid w:val="00CD659B"/>
    <w:rsid w:val="00CD660D"/>
    <w:rsid w:val="00CD6A6B"/>
    <w:rsid w:val="00CD6ACC"/>
    <w:rsid w:val="00CD6B21"/>
    <w:rsid w:val="00CE047C"/>
    <w:rsid w:val="00CE0890"/>
    <w:rsid w:val="00CE08BB"/>
    <w:rsid w:val="00CE1266"/>
    <w:rsid w:val="00CE15D9"/>
    <w:rsid w:val="00CE1651"/>
    <w:rsid w:val="00CE195B"/>
    <w:rsid w:val="00CE1C04"/>
    <w:rsid w:val="00CE1E24"/>
    <w:rsid w:val="00CE20C4"/>
    <w:rsid w:val="00CE24C8"/>
    <w:rsid w:val="00CE2E88"/>
    <w:rsid w:val="00CE44F5"/>
    <w:rsid w:val="00CE4D09"/>
    <w:rsid w:val="00CE4D83"/>
    <w:rsid w:val="00CE4DB6"/>
    <w:rsid w:val="00CE5167"/>
    <w:rsid w:val="00CE7870"/>
    <w:rsid w:val="00CF02F6"/>
    <w:rsid w:val="00CF0B01"/>
    <w:rsid w:val="00CF0E1A"/>
    <w:rsid w:val="00CF0E4E"/>
    <w:rsid w:val="00CF0EAF"/>
    <w:rsid w:val="00CF1F84"/>
    <w:rsid w:val="00CF2634"/>
    <w:rsid w:val="00CF2639"/>
    <w:rsid w:val="00CF331C"/>
    <w:rsid w:val="00CF33CD"/>
    <w:rsid w:val="00CF345C"/>
    <w:rsid w:val="00CF34FE"/>
    <w:rsid w:val="00CF35DA"/>
    <w:rsid w:val="00CF3722"/>
    <w:rsid w:val="00CF3C7A"/>
    <w:rsid w:val="00CF3CEA"/>
    <w:rsid w:val="00CF401A"/>
    <w:rsid w:val="00CF4C49"/>
    <w:rsid w:val="00CF4EC0"/>
    <w:rsid w:val="00CF636D"/>
    <w:rsid w:val="00CF66ED"/>
    <w:rsid w:val="00CF6898"/>
    <w:rsid w:val="00CF7280"/>
    <w:rsid w:val="00CF740D"/>
    <w:rsid w:val="00CF7E60"/>
    <w:rsid w:val="00D000A7"/>
    <w:rsid w:val="00D0058F"/>
    <w:rsid w:val="00D010C1"/>
    <w:rsid w:val="00D0186A"/>
    <w:rsid w:val="00D0192B"/>
    <w:rsid w:val="00D01BCF"/>
    <w:rsid w:val="00D01D10"/>
    <w:rsid w:val="00D025EE"/>
    <w:rsid w:val="00D02D0C"/>
    <w:rsid w:val="00D04314"/>
    <w:rsid w:val="00D0473A"/>
    <w:rsid w:val="00D048E5"/>
    <w:rsid w:val="00D04C86"/>
    <w:rsid w:val="00D05694"/>
    <w:rsid w:val="00D05BE1"/>
    <w:rsid w:val="00D05C2D"/>
    <w:rsid w:val="00D05DD1"/>
    <w:rsid w:val="00D06662"/>
    <w:rsid w:val="00D075BE"/>
    <w:rsid w:val="00D07C8F"/>
    <w:rsid w:val="00D1016C"/>
    <w:rsid w:val="00D1095F"/>
    <w:rsid w:val="00D11101"/>
    <w:rsid w:val="00D11202"/>
    <w:rsid w:val="00D114E9"/>
    <w:rsid w:val="00D1186A"/>
    <w:rsid w:val="00D11FB2"/>
    <w:rsid w:val="00D1291E"/>
    <w:rsid w:val="00D136E3"/>
    <w:rsid w:val="00D1392A"/>
    <w:rsid w:val="00D13E1C"/>
    <w:rsid w:val="00D13E3D"/>
    <w:rsid w:val="00D13EA0"/>
    <w:rsid w:val="00D149D0"/>
    <w:rsid w:val="00D1533B"/>
    <w:rsid w:val="00D161AF"/>
    <w:rsid w:val="00D16AA6"/>
    <w:rsid w:val="00D17043"/>
    <w:rsid w:val="00D1735C"/>
    <w:rsid w:val="00D17491"/>
    <w:rsid w:val="00D1762B"/>
    <w:rsid w:val="00D176BA"/>
    <w:rsid w:val="00D1779F"/>
    <w:rsid w:val="00D1784F"/>
    <w:rsid w:val="00D17962"/>
    <w:rsid w:val="00D17B12"/>
    <w:rsid w:val="00D17C3C"/>
    <w:rsid w:val="00D205B1"/>
    <w:rsid w:val="00D207E8"/>
    <w:rsid w:val="00D20BDB"/>
    <w:rsid w:val="00D20E6C"/>
    <w:rsid w:val="00D21704"/>
    <w:rsid w:val="00D21C07"/>
    <w:rsid w:val="00D21CBA"/>
    <w:rsid w:val="00D22014"/>
    <w:rsid w:val="00D22261"/>
    <w:rsid w:val="00D22436"/>
    <w:rsid w:val="00D224C8"/>
    <w:rsid w:val="00D22792"/>
    <w:rsid w:val="00D2280A"/>
    <w:rsid w:val="00D22A0F"/>
    <w:rsid w:val="00D22E75"/>
    <w:rsid w:val="00D233B4"/>
    <w:rsid w:val="00D23621"/>
    <w:rsid w:val="00D23C5A"/>
    <w:rsid w:val="00D23F0D"/>
    <w:rsid w:val="00D24E6E"/>
    <w:rsid w:val="00D24F39"/>
    <w:rsid w:val="00D250A7"/>
    <w:rsid w:val="00D2529F"/>
    <w:rsid w:val="00D25725"/>
    <w:rsid w:val="00D259CC"/>
    <w:rsid w:val="00D25EDE"/>
    <w:rsid w:val="00D267D4"/>
    <w:rsid w:val="00D271AF"/>
    <w:rsid w:val="00D272DB"/>
    <w:rsid w:val="00D2780A"/>
    <w:rsid w:val="00D27F4A"/>
    <w:rsid w:val="00D314A6"/>
    <w:rsid w:val="00D31DEC"/>
    <w:rsid w:val="00D328C5"/>
    <w:rsid w:val="00D32AAC"/>
    <w:rsid w:val="00D336D9"/>
    <w:rsid w:val="00D33F02"/>
    <w:rsid w:val="00D34622"/>
    <w:rsid w:val="00D35331"/>
    <w:rsid w:val="00D355B7"/>
    <w:rsid w:val="00D35660"/>
    <w:rsid w:val="00D357D3"/>
    <w:rsid w:val="00D365EB"/>
    <w:rsid w:val="00D3676A"/>
    <w:rsid w:val="00D36D01"/>
    <w:rsid w:val="00D375ED"/>
    <w:rsid w:val="00D379B1"/>
    <w:rsid w:val="00D37DD6"/>
    <w:rsid w:val="00D405D1"/>
    <w:rsid w:val="00D40C25"/>
    <w:rsid w:val="00D40F21"/>
    <w:rsid w:val="00D41653"/>
    <w:rsid w:val="00D416AA"/>
    <w:rsid w:val="00D41D76"/>
    <w:rsid w:val="00D41E1B"/>
    <w:rsid w:val="00D4205C"/>
    <w:rsid w:val="00D42B1C"/>
    <w:rsid w:val="00D42B80"/>
    <w:rsid w:val="00D42E0B"/>
    <w:rsid w:val="00D4450F"/>
    <w:rsid w:val="00D446B4"/>
    <w:rsid w:val="00D448AB"/>
    <w:rsid w:val="00D44D39"/>
    <w:rsid w:val="00D44E86"/>
    <w:rsid w:val="00D454ED"/>
    <w:rsid w:val="00D456C7"/>
    <w:rsid w:val="00D45A8E"/>
    <w:rsid w:val="00D45B00"/>
    <w:rsid w:val="00D46135"/>
    <w:rsid w:val="00D463E6"/>
    <w:rsid w:val="00D46C28"/>
    <w:rsid w:val="00D4796B"/>
    <w:rsid w:val="00D47D8A"/>
    <w:rsid w:val="00D50320"/>
    <w:rsid w:val="00D50596"/>
    <w:rsid w:val="00D50AAB"/>
    <w:rsid w:val="00D50EF1"/>
    <w:rsid w:val="00D50F3C"/>
    <w:rsid w:val="00D51B36"/>
    <w:rsid w:val="00D52559"/>
    <w:rsid w:val="00D52A1B"/>
    <w:rsid w:val="00D52BF7"/>
    <w:rsid w:val="00D53B5E"/>
    <w:rsid w:val="00D54374"/>
    <w:rsid w:val="00D54D9D"/>
    <w:rsid w:val="00D54E72"/>
    <w:rsid w:val="00D56247"/>
    <w:rsid w:val="00D5711B"/>
    <w:rsid w:val="00D57330"/>
    <w:rsid w:val="00D577E9"/>
    <w:rsid w:val="00D57B54"/>
    <w:rsid w:val="00D57DF0"/>
    <w:rsid w:val="00D605D7"/>
    <w:rsid w:val="00D606C3"/>
    <w:rsid w:val="00D60F99"/>
    <w:rsid w:val="00D6151B"/>
    <w:rsid w:val="00D618BA"/>
    <w:rsid w:val="00D621D0"/>
    <w:rsid w:val="00D62A7B"/>
    <w:rsid w:val="00D62FF7"/>
    <w:rsid w:val="00D63C56"/>
    <w:rsid w:val="00D63EF4"/>
    <w:rsid w:val="00D6464E"/>
    <w:rsid w:val="00D64778"/>
    <w:rsid w:val="00D64A28"/>
    <w:rsid w:val="00D6550C"/>
    <w:rsid w:val="00D656A3"/>
    <w:rsid w:val="00D658DD"/>
    <w:rsid w:val="00D659E0"/>
    <w:rsid w:val="00D66359"/>
    <w:rsid w:val="00D66497"/>
    <w:rsid w:val="00D66706"/>
    <w:rsid w:val="00D673B4"/>
    <w:rsid w:val="00D674DF"/>
    <w:rsid w:val="00D67F24"/>
    <w:rsid w:val="00D67FC5"/>
    <w:rsid w:val="00D67FFE"/>
    <w:rsid w:val="00D707B2"/>
    <w:rsid w:val="00D707CA"/>
    <w:rsid w:val="00D71979"/>
    <w:rsid w:val="00D72B26"/>
    <w:rsid w:val="00D72DB6"/>
    <w:rsid w:val="00D7327F"/>
    <w:rsid w:val="00D7380F"/>
    <w:rsid w:val="00D74207"/>
    <w:rsid w:val="00D748B6"/>
    <w:rsid w:val="00D74BE8"/>
    <w:rsid w:val="00D74DB3"/>
    <w:rsid w:val="00D7528E"/>
    <w:rsid w:val="00D754A8"/>
    <w:rsid w:val="00D75FD6"/>
    <w:rsid w:val="00D76E67"/>
    <w:rsid w:val="00D77616"/>
    <w:rsid w:val="00D80593"/>
    <w:rsid w:val="00D80CDC"/>
    <w:rsid w:val="00D8171D"/>
    <w:rsid w:val="00D81896"/>
    <w:rsid w:val="00D818DF"/>
    <w:rsid w:val="00D81DEB"/>
    <w:rsid w:val="00D81E0F"/>
    <w:rsid w:val="00D822FA"/>
    <w:rsid w:val="00D83424"/>
    <w:rsid w:val="00D836B8"/>
    <w:rsid w:val="00D83CC8"/>
    <w:rsid w:val="00D83DDB"/>
    <w:rsid w:val="00D85136"/>
    <w:rsid w:val="00D8520B"/>
    <w:rsid w:val="00D8520E"/>
    <w:rsid w:val="00D85245"/>
    <w:rsid w:val="00D85394"/>
    <w:rsid w:val="00D8545E"/>
    <w:rsid w:val="00D85E19"/>
    <w:rsid w:val="00D8607C"/>
    <w:rsid w:val="00D8607E"/>
    <w:rsid w:val="00D862C7"/>
    <w:rsid w:val="00D86FFA"/>
    <w:rsid w:val="00D87557"/>
    <w:rsid w:val="00D8797B"/>
    <w:rsid w:val="00D87A9D"/>
    <w:rsid w:val="00D87E12"/>
    <w:rsid w:val="00D90144"/>
    <w:rsid w:val="00D90B68"/>
    <w:rsid w:val="00D90CA3"/>
    <w:rsid w:val="00D90D38"/>
    <w:rsid w:val="00D90F31"/>
    <w:rsid w:val="00D91588"/>
    <w:rsid w:val="00D918B4"/>
    <w:rsid w:val="00D919C4"/>
    <w:rsid w:val="00D92290"/>
    <w:rsid w:val="00D92753"/>
    <w:rsid w:val="00D92777"/>
    <w:rsid w:val="00D92B64"/>
    <w:rsid w:val="00D92D66"/>
    <w:rsid w:val="00D92F8F"/>
    <w:rsid w:val="00D93470"/>
    <w:rsid w:val="00D934EF"/>
    <w:rsid w:val="00D93CD1"/>
    <w:rsid w:val="00D93FEC"/>
    <w:rsid w:val="00D9443D"/>
    <w:rsid w:val="00D9445B"/>
    <w:rsid w:val="00D944FA"/>
    <w:rsid w:val="00D9493B"/>
    <w:rsid w:val="00D951DD"/>
    <w:rsid w:val="00D955A8"/>
    <w:rsid w:val="00D9589C"/>
    <w:rsid w:val="00D95D0E"/>
    <w:rsid w:val="00D95DB1"/>
    <w:rsid w:val="00D9706A"/>
    <w:rsid w:val="00D9728C"/>
    <w:rsid w:val="00D97D05"/>
    <w:rsid w:val="00D97EF5"/>
    <w:rsid w:val="00DA04D7"/>
    <w:rsid w:val="00DA0B09"/>
    <w:rsid w:val="00DA172F"/>
    <w:rsid w:val="00DA19E1"/>
    <w:rsid w:val="00DA1D66"/>
    <w:rsid w:val="00DA1F02"/>
    <w:rsid w:val="00DA2EA9"/>
    <w:rsid w:val="00DA2FCE"/>
    <w:rsid w:val="00DA344E"/>
    <w:rsid w:val="00DA3707"/>
    <w:rsid w:val="00DA3867"/>
    <w:rsid w:val="00DA3D1B"/>
    <w:rsid w:val="00DA41E0"/>
    <w:rsid w:val="00DA44A1"/>
    <w:rsid w:val="00DA4706"/>
    <w:rsid w:val="00DA62D6"/>
    <w:rsid w:val="00DA63B4"/>
    <w:rsid w:val="00DA6A1B"/>
    <w:rsid w:val="00DA6EB0"/>
    <w:rsid w:val="00DA7BF0"/>
    <w:rsid w:val="00DB007A"/>
    <w:rsid w:val="00DB030E"/>
    <w:rsid w:val="00DB044D"/>
    <w:rsid w:val="00DB08F8"/>
    <w:rsid w:val="00DB0C30"/>
    <w:rsid w:val="00DB0C54"/>
    <w:rsid w:val="00DB1104"/>
    <w:rsid w:val="00DB1C5B"/>
    <w:rsid w:val="00DB3457"/>
    <w:rsid w:val="00DB3942"/>
    <w:rsid w:val="00DB3ED8"/>
    <w:rsid w:val="00DB4A0C"/>
    <w:rsid w:val="00DB4D68"/>
    <w:rsid w:val="00DB4DC0"/>
    <w:rsid w:val="00DB5344"/>
    <w:rsid w:val="00DB65D0"/>
    <w:rsid w:val="00DB6835"/>
    <w:rsid w:val="00DB6978"/>
    <w:rsid w:val="00DB6DE8"/>
    <w:rsid w:val="00DB779E"/>
    <w:rsid w:val="00DB7DE2"/>
    <w:rsid w:val="00DC0025"/>
    <w:rsid w:val="00DC250F"/>
    <w:rsid w:val="00DC287F"/>
    <w:rsid w:val="00DC2F6A"/>
    <w:rsid w:val="00DC2F78"/>
    <w:rsid w:val="00DC38BC"/>
    <w:rsid w:val="00DC3EDC"/>
    <w:rsid w:val="00DC42AD"/>
    <w:rsid w:val="00DC4507"/>
    <w:rsid w:val="00DC4955"/>
    <w:rsid w:val="00DC4E0E"/>
    <w:rsid w:val="00DC5D68"/>
    <w:rsid w:val="00DC677E"/>
    <w:rsid w:val="00DC6DF5"/>
    <w:rsid w:val="00DC7228"/>
    <w:rsid w:val="00DC76C5"/>
    <w:rsid w:val="00DC7945"/>
    <w:rsid w:val="00DD0054"/>
    <w:rsid w:val="00DD076F"/>
    <w:rsid w:val="00DD0DB6"/>
    <w:rsid w:val="00DD0F9A"/>
    <w:rsid w:val="00DD1183"/>
    <w:rsid w:val="00DD11D5"/>
    <w:rsid w:val="00DD1235"/>
    <w:rsid w:val="00DD132E"/>
    <w:rsid w:val="00DD1623"/>
    <w:rsid w:val="00DD164B"/>
    <w:rsid w:val="00DD183D"/>
    <w:rsid w:val="00DD1AD4"/>
    <w:rsid w:val="00DD1D19"/>
    <w:rsid w:val="00DD1EB5"/>
    <w:rsid w:val="00DD30A9"/>
    <w:rsid w:val="00DD3667"/>
    <w:rsid w:val="00DD36ED"/>
    <w:rsid w:val="00DD37A7"/>
    <w:rsid w:val="00DD3D48"/>
    <w:rsid w:val="00DD42F2"/>
    <w:rsid w:val="00DD4889"/>
    <w:rsid w:val="00DD4D99"/>
    <w:rsid w:val="00DD5843"/>
    <w:rsid w:val="00DD5CB9"/>
    <w:rsid w:val="00DD6031"/>
    <w:rsid w:val="00DD6196"/>
    <w:rsid w:val="00DD68B5"/>
    <w:rsid w:val="00DD7E61"/>
    <w:rsid w:val="00DD7EF6"/>
    <w:rsid w:val="00DE0694"/>
    <w:rsid w:val="00DE0A41"/>
    <w:rsid w:val="00DE0AE9"/>
    <w:rsid w:val="00DE0DB3"/>
    <w:rsid w:val="00DE11DE"/>
    <w:rsid w:val="00DE16F2"/>
    <w:rsid w:val="00DE2895"/>
    <w:rsid w:val="00DE2A78"/>
    <w:rsid w:val="00DE2B4B"/>
    <w:rsid w:val="00DE33E2"/>
    <w:rsid w:val="00DE3714"/>
    <w:rsid w:val="00DE381E"/>
    <w:rsid w:val="00DE4216"/>
    <w:rsid w:val="00DE57E6"/>
    <w:rsid w:val="00DE5950"/>
    <w:rsid w:val="00DE616C"/>
    <w:rsid w:val="00DE7A13"/>
    <w:rsid w:val="00DE7BA4"/>
    <w:rsid w:val="00DF0398"/>
    <w:rsid w:val="00DF07F5"/>
    <w:rsid w:val="00DF0A16"/>
    <w:rsid w:val="00DF0A7E"/>
    <w:rsid w:val="00DF11A9"/>
    <w:rsid w:val="00DF19E3"/>
    <w:rsid w:val="00DF1F50"/>
    <w:rsid w:val="00DF2913"/>
    <w:rsid w:val="00DF2ED2"/>
    <w:rsid w:val="00DF370B"/>
    <w:rsid w:val="00DF48E8"/>
    <w:rsid w:val="00DF5716"/>
    <w:rsid w:val="00DF5CE0"/>
    <w:rsid w:val="00DF647F"/>
    <w:rsid w:val="00DF7C6B"/>
    <w:rsid w:val="00E00502"/>
    <w:rsid w:val="00E00552"/>
    <w:rsid w:val="00E00A68"/>
    <w:rsid w:val="00E011BC"/>
    <w:rsid w:val="00E011C3"/>
    <w:rsid w:val="00E01E3F"/>
    <w:rsid w:val="00E027E7"/>
    <w:rsid w:val="00E0289B"/>
    <w:rsid w:val="00E02BE1"/>
    <w:rsid w:val="00E02FA0"/>
    <w:rsid w:val="00E03377"/>
    <w:rsid w:val="00E03D72"/>
    <w:rsid w:val="00E0433F"/>
    <w:rsid w:val="00E044C0"/>
    <w:rsid w:val="00E04BB5"/>
    <w:rsid w:val="00E04EA6"/>
    <w:rsid w:val="00E062DF"/>
    <w:rsid w:val="00E06581"/>
    <w:rsid w:val="00E074DC"/>
    <w:rsid w:val="00E07884"/>
    <w:rsid w:val="00E1049F"/>
    <w:rsid w:val="00E10A6E"/>
    <w:rsid w:val="00E1193E"/>
    <w:rsid w:val="00E124DB"/>
    <w:rsid w:val="00E13B55"/>
    <w:rsid w:val="00E147A4"/>
    <w:rsid w:val="00E14A95"/>
    <w:rsid w:val="00E14C6C"/>
    <w:rsid w:val="00E15BCC"/>
    <w:rsid w:val="00E17038"/>
    <w:rsid w:val="00E17E3E"/>
    <w:rsid w:val="00E207DA"/>
    <w:rsid w:val="00E207F5"/>
    <w:rsid w:val="00E20A21"/>
    <w:rsid w:val="00E210A0"/>
    <w:rsid w:val="00E218F5"/>
    <w:rsid w:val="00E22A19"/>
    <w:rsid w:val="00E22E31"/>
    <w:rsid w:val="00E23690"/>
    <w:rsid w:val="00E23FF2"/>
    <w:rsid w:val="00E241B2"/>
    <w:rsid w:val="00E24685"/>
    <w:rsid w:val="00E24BB5"/>
    <w:rsid w:val="00E24C6D"/>
    <w:rsid w:val="00E24DF8"/>
    <w:rsid w:val="00E24E3C"/>
    <w:rsid w:val="00E24FA3"/>
    <w:rsid w:val="00E25086"/>
    <w:rsid w:val="00E25F4D"/>
    <w:rsid w:val="00E26326"/>
    <w:rsid w:val="00E267CD"/>
    <w:rsid w:val="00E26A13"/>
    <w:rsid w:val="00E27B6A"/>
    <w:rsid w:val="00E27E15"/>
    <w:rsid w:val="00E30B8E"/>
    <w:rsid w:val="00E30C6D"/>
    <w:rsid w:val="00E31C17"/>
    <w:rsid w:val="00E31D46"/>
    <w:rsid w:val="00E322BF"/>
    <w:rsid w:val="00E32562"/>
    <w:rsid w:val="00E327AC"/>
    <w:rsid w:val="00E33AFC"/>
    <w:rsid w:val="00E345F1"/>
    <w:rsid w:val="00E3501E"/>
    <w:rsid w:val="00E35F64"/>
    <w:rsid w:val="00E364A9"/>
    <w:rsid w:val="00E36A15"/>
    <w:rsid w:val="00E36B98"/>
    <w:rsid w:val="00E36D74"/>
    <w:rsid w:val="00E404EC"/>
    <w:rsid w:val="00E40BEF"/>
    <w:rsid w:val="00E4164F"/>
    <w:rsid w:val="00E4195D"/>
    <w:rsid w:val="00E41A35"/>
    <w:rsid w:val="00E41BAC"/>
    <w:rsid w:val="00E423D9"/>
    <w:rsid w:val="00E42867"/>
    <w:rsid w:val="00E433BF"/>
    <w:rsid w:val="00E43429"/>
    <w:rsid w:val="00E43575"/>
    <w:rsid w:val="00E43B73"/>
    <w:rsid w:val="00E4460B"/>
    <w:rsid w:val="00E44841"/>
    <w:rsid w:val="00E44ABB"/>
    <w:rsid w:val="00E451EA"/>
    <w:rsid w:val="00E45D09"/>
    <w:rsid w:val="00E45F11"/>
    <w:rsid w:val="00E46468"/>
    <w:rsid w:val="00E468C4"/>
    <w:rsid w:val="00E46F45"/>
    <w:rsid w:val="00E50534"/>
    <w:rsid w:val="00E50AA7"/>
    <w:rsid w:val="00E5125B"/>
    <w:rsid w:val="00E51A28"/>
    <w:rsid w:val="00E521EF"/>
    <w:rsid w:val="00E528C8"/>
    <w:rsid w:val="00E535E0"/>
    <w:rsid w:val="00E5394C"/>
    <w:rsid w:val="00E539D2"/>
    <w:rsid w:val="00E53C15"/>
    <w:rsid w:val="00E547F2"/>
    <w:rsid w:val="00E54F9D"/>
    <w:rsid w:val="00E5545F"/>
    <w:rsid w:val="00E55B64"/>
    <w:rsid w:val="00E56146"/>
    <w:rsid w:val="00E57129"/>
    <w:rsid w:val="00E578E2"/>
    <w:rsid w:val="00E57F83"/>
    <w:rsid w:val="00E600AD"/>
    <w:rsid w:val="00E6080D"/>
    <w:rsid w:val="00E60F5E"/>
    <w:rsid w:val="00E610AE"/>
    <w:rsid w:val="00E612B0"/>
    <w:rsid w:val="00E61500"/>
    <w:rsid w:val="00E61577"/>
    <w:rsid w:val="00E61AEA"/>
    <w:rsid w:val="00E61C27"/>
    <w:rsid w:val="00E622F1"/>
    <w:rsid w:val="00E62337"/>
    <w:rsid w:val="00E62A65"/>
    <w:rsid w:val="00E62AA6"/>
    <w:rsid w:val="00E62CFA"/>
    <w:rsid w:val="00E63983"/>
    <w:rsid w:val="00E648AB"/>
    <w:rsid w:val="00E64C95"/>
    <w:rsid w:val="00E65016"/>
    <w:rsid w:val="00E6529D"/>
    <w:rsid w:val="00E65337"/>
    <w:rsid w:val="00E658BB"/>
    <w:rsid w:val="00E658FB"/>
    <w:rsid w:val="00E65F65"/>
    <w:rsid w:val="00E66846"/>
    <w:rsid w:val="00E6688F"/>
    <w:rsid w:val="00E6689C"/>
    <w:rsid w:val="00E66BFA"/>
    <w:rsid w:val="00E6721A"/>
    <w:rsid w:val="00E70116"/>
    <w:rsid w:val="00E703BA"/>
    <w:rsid w:val="00E70B79"/>
    <w:rsid w:val="00E70ED8"/>
    <w:rsid w:val="00E70EEB"/>
    <w:rsid w:val="00E7119C"/>
    <w:rsid w:val="00E7190E"/>
    <w:rsid w:val="00E71DD9"/>
    <w:rsid w:val="00E725C6"/>
    <w:rsid w:val="00E731E8"/>
    <w:rsid w:val="00E7335B"/>
    <w:rsid w:val="00E734D8"/>
    <w:rsid w:val="00E7382B"/>
    <w:rsid w:val="00E75049"/>
    <w:rsid w:val="00E756B5"/>
    <w:rsid w:val="00E75913"/>
    <w:rsid w:val="00E76647"/>
    <w:rsid w:val="00E76B19"/>
    <w:rsid w:val="00E771EE"/>
    <w:rsid w:val="00E800A5"/>
    <w:rsid w:val="00E80248"/>
    <w:rsid w:val="00E80AA3"/>
    <w:rsid w:val="00E80BB1"/>
    <w:rsid w:val="00E80C0D"/>
    <w:rsid w:val="00E811E8"/>
    <w:rsid w:val="00E813D3"/>
    <w:rsid w:val="00E81637"/>
    <w:rsid w:val="00E8169A"/>
    <w:rsid w:val="00E81C33"/>
    <w:rsid w:val="00E81FF4"/>
    <w:rsid w:val="00E822E0"/>
    <w:rsid w:val="00E823D3"/>
    <w:rsid w:val="00E82402"/>
    <w:rsid w:val="00E82905"/>
    <w:rsid w:val="00E82B53"/>
    <w:rsid w:val="00E82C4C"/>
    <w:rsid w:val="00E82CA4"/>
    <w:rsid w:val="00E82DDB"/>
    <w:rsid w:val="00E83041"/>
    <w:rsid w:val="00E83C6D"/>
    <w:rsid w:val="00E83E67"/>
    <w:rsid w:val="00E844C0"/>
    <w:rsid w:val="00E84A4B"/>
    <w:rsid w:val="00E85E75"/>
    <w:rsid w:val="00E85F1A"/>
    <w:rsid w:val="00E86186"/>
    <w:rsid w:val="00E86316"/>
    <w:rsid w:val="00E865D5"/>
    <w:rsid w:val="00E86BA0"/>
    <w:rsid w:val="00E874B1"/>
    <w:rsid w:val="00E877AB"/>
    <w:rsid w:val="00E901D4"/>
    <w:rsid w:val="00E9065C"/>
    <w:rsid w:val="00E90FEC"/>
    <w:rsid w:val="00E92BEC"/>
    <w:rsid w:val="00E93038"/>
    <w:rsid w:val="00E937C5"/>
    <w:rsid w:val="00E93D44"/>
    <w:rsid w:val="00E9462A"/>
    <w:rsid w:val="00E948FC"/>
    <w:rsid w:val="00E94BF3"/>
    <w:rsid w:val="00E95811"/>
    <w:rsid w:val="00E96322"/>
    <w:rsid w:val="00E963D3"/>
    <w:rsid w:val="00E96597"/>
    <w:rsid w:val="00E9736B"/>
    <w:rsid w:val="00E97953"/>
    <w:rsid w:val="00E97D2E"/>
    <w:rsid w:val="00EA0214"/>
    <w:rsid w:val="00EA0534"/>
    <w:rsid w:val="00EA0B4B"/>
    <w:rsid w:val="00EA0F31"/>
    <w:rsid w:val="00EA10EB"/>
    <w:rsid w:val="00EA11B8"/>
    <w:rsid w:val="00EA1314"/>
    <w:rsid w:val="00EA1BBE"/>
    <w:rsid w:val="00EA23D8"/>
    <w:rsid w:val="00EA241C"/>
    <w:rsid w:val="00EA2A4C"/>
    <w:rsid w:val="00EA2D00"/>
    <w:rsid w:val="00EA342D"/>
    <w:rsid w:val="00EA3855"/>
    <w:rsid w:val="00EA42F8"/>
    <w:rsid w:val="00EA47ED"/>
    <w:rsid w:val="00EA566C"/>
    <w:rsid w:val="00EA5745"/>
    <w:rsid w:val="00EA5838"/>
    <w:rsid w:val="00EA59FC"/>
    <w:rsid w:val="00EA641B"/>
    <w:rsid w:val="00EA66D0"/>
    <w:rsid w:val="00EA6DA9"/>
    <w:rsid w:val="00EA6E44"/>
    <w:rsid w:val="00EA6F76"/>
    <w:rsid w:val="00EB0064"/>
    <w:rsid w:val="00EB00ED"/>
    <w:rsid w:val="00EB00F6"/>
    <w:rsid w:val="00EB0437"/>
    <w:rsid w:val="00EB0493"/>
    <w:rsid w:val="00EB0A22"/>
    <w:rsid w:val="00EB0E0A"/>
    <w:rsid w:val="00EB122A"/>
    <w:rsid w:val="00EB12CC"/>
    <w:rsid w:val="00EB1766"/>
    <w:rsid w:val="00EB1A6E"/>
    <w:rsid w:val="00EB22E2"/>
    <w:rsid w:val="00EB2834"/>
    <w:rsid w:val="00EB43E0"/>
    <w:rsid w:val="00EB4A85"/>
    <w:rsid w:val="00EB4DDE"/>
    <w:rsid w:val="00EB53D4"/>
    <w:rsid w:val="00EB5C32"/>
    <w:rsid w:val="00EB719E"/>
    <w:rsid w:val="00EB7F81"/>
    <w:rsid w:val="00EC0C0A"/>
    <w:rsid w:val="00EC13CC"/>
    <w:rsid w:val="00EC1ED9"/>
    <w:rsid w:val="00EC22E7"/>
    <w:rsid w:val="00EC284F"/>
    <w:rsid w:val="00EC28D3"/>
    <w:rsid w:val="00EC293C"/>
    <w:rsid w:val="00EC2C43"/>
    <w:rsid w:val="00EC35BA"/>
    <w:rsid w:val="00EC3AF8"/>
    <w:rsid w:val="00EC3E95"/>
    <w:rsid w:val="00EC40D9"/>
    <w:rsid w:val="00EC428F"/>
    <w:rsid w:val="00EC4601"/>
    <w:rsid w:val="00EC4C3E"/>
    <w:rsid w:val="00EC5790"/>
    <w:rsid w:val="00EC5980"/>
    <w:rsid w:val="00EC59CE"/>
    <w:rsid w:val="00EC5BCA"/>
    <w:rsid w:val="00EC5D93"/>
    <w:rsid w:val="00EC6089"/>
    <w:rsid w:val="00EC61CF"/>
    <w:rsid w:val="00EC6605"/>
    <w:rsid w:val="00EC6886"/>
    <w:rsid w:val="00EC6911"/>
    <w:rsid w:val="00EC6AAA"/>
    <w:rsid w:val="00EC700F"/>
    <w:rsid w:val="00EC7035"/>
    <w:rsid w:val="00EC792C"/>
    <w:rsid w:val="00EC7FCE"/>
    <w:rsid w:val="00ED0112"/>
    <w:rsid w:val="00ED06E0"/>
    <w:rsid w:val="00ED09D9"/>
    <w:rsid w:val="00ED0A41"/>
    <w:rsid w:val="00ED187C"/>
    <w:rsid w:val="00ED18F5"/>
    <w:rsid w:val="00ED2353"/>
    <w:rsid w:val="00ED25A5"/>
    <w:rsid w:val="00ED2796"/>
    <w:rsid w:val="00ED28DF"/>
    <w:rsid w:val="00ED2AF2"/>
    <w:rsid w:val="00ED2EB7"/>
    <w:rsid w:val="00ED36F5"/>
    <w:rsid w:val="00ED3725"/>
    <w:rsid w:val="00ED435E"/>
    <w:rsid w:val="00ED497B"/>
    <w:rsid w:val="00ED4C6F"/>
    <w:rsid w:val="00ED5285"/>
    <w:rsid w:val="00ED538D"/>
    <w:rsid w:val="00ED59FB"/>
    <w:rsid w:val="00ED5A61"/>
    <w:rsid w:val="00ED6AA0"/>
    <w:rsid w:val="00ED710F"/>
    <w:rsid w:val="00ED77C3"/>
    <w:rsid w:val="00ED7F49"/>
    <w:rsid w:val="00EE023B"/>
    <w:rsid w:val="00EE0904"/>
    <w:rsid w:val="00EE0FD4"/>
    <w:rsid w:val="00EE1852"/>
    <w:rsid w:val="00EE1BF1"/>
    <w:rsid w:val="00EE2B51"/>
    <w:rsid w:val="00EE2C8F"/>
    <w:rsid w:val="00EE2E1B"/>
    <w:rsid w:val="00EE35A6"/>
    <w:rsid w:val="00EE4392"/>
    <w:rsid w:val="00EE4458"/>
    <w:rsid w:val="00EE483A"/>
    <w:rsid w:val="00EE4889"/>
    <w:rsid w:val="00EE5593"/>
    <w:rsid w:val="00EE55D6"/>
    <w:rsid w:val="00EE57D9"/>
    <w:rsid w:val="00EE6398"/>
    <w:rsid w:val="00EE65FA"/>
    <w:rsid w:val="00EE68D6"/>
    <w:rsid w:val="00EE6ABE"/>
    <w:rsid w:val="00EE74F5"/>
    <w:rsid w:val="00EE7813"/>
    <w:rsid w:val="00EE789B"/>
    <w:rsid w:val="00EE7A2D"/>
    <w:rsid w:val="00EE7E13"/>
    <w:rsid w:val="00EF0168"/>
    <w:rsid w:val="00EF074C"/>
    <w:rsid w:val="00EF096E"/>
    <w:rsid w:val="00EF13E7"/>
    <w:rsid w:val="00EF16A7"/>
    <w:rsid w:val="00EF183F"/>
    <w:rsid w:val="00EF1C3F"/>
    <w:rsid w:val="00EF1C78"/>
    <w:rsid w:val="00EF2878"/>
    <w:rsid w:val="00EF2A19"/>
    <w:rsid w:val="00EF2B0C"/>
    <w:rsid w:val="00EF3072"/>
    <w:rsid w:val="00EF3708"/>
    <w:rsid w:val="00EF384D"/>
    <w:rsid w:val="00EF38E0"/>
    <w:rsid w:val="00EF3AA7"/>
    <w:rsid w:val="00EF4325"/>
    <w:rsid w:val="00EF4682"/>
    <w:rsid w:val="00EF4924"/>
    <w:rsid w:val="00EF4BE8"/>
    <w:rsid w:val="00EF4BFF"/>
    <w:rsid w:val="00EF5524"/>
    <w:rsid w:val="00EF5999"/>
    <w:rsid w:val="00EF6737"/>
    <w:rsid w:val="00EF6872"/>
    <w:rsid w:val="00EF69AC"/>
    <w:rsid w:val="00EF7261"/>
    <w:rsid w:val="00EF73C7"/>
    <w:rsid w:val="00EF74B6"/>
    <w:rsid w:val="00EF77B5"/>
    <w:rsid w:val="00F00536"/>
    <w:rsid w:val="00F00A4A"/>
    <w:rsid w:val="00F00B0F"/>
    <w:rsid w:val="00F011CA"/>
    <w:rsid w:val="00F01D5F"/>
    <w:rsid w:val="00F01F46"/>
    <w:rsid w:val="00F021A9"/>
    <w:rsid w:val="00F022F4"/>
    <w:rsid w:val="00F02719"/>
    <w:rsid w:val="00F027C8"/>
    <w:rsid w:val="00F02890"/>
    <w:rsid w:val="00F02A7A"/>
    <w:rsid w:val="00F02E72"/>
    <w:rsid w:val="00F031A3"/>
    <w:rsid w:val="00F03B11"/>
    <w:rsid w:val="00F03BCB"/>
    <w:rsid w:val="00F0416A"/>
    <w:rsid w:val="00F043B5"/>
    <w:rsid w:val="00F04485"/>
    <w:rsid w:val="00F04594"/>
    <w:rsid w:val="00F04EE3"/>
    <w:rsid w:val="00F05CA4"/>
    <w:rsid w:val="00F05D5E"/>
    <w:rsid w:val="00F061FB"/>
    <w:rsid w:val="00F06299"/>
    <w:rsid w:val="00F06343"/>
    <w:rsid w:val="00F06C84"/>
    <w:rsid w:val="00F0716F"/>
    <w:rsid w:val="00F07737"/>
    <w:rsid w:val="00F07E2C"/>
    <w:rsid w:val="00F104C1"/>
    <w:rsid w:val="00F10712"/>
    <w:rsid w:val="00F107F7"/>
    <w:rsid w:val="00F10A0F"/>
    <w:rsid w:val="00F10EEB"/>
    <w:rsid w:val="00F11AD4"/>
    <w:rsid w:val="00F11D10"/>
    <w:rsid w:val="00F12297"/>
    <w:rsid w:val="00F127C0"/>
    <w:rsid w:val="00F12FC7"/>
    <w:rsid w:val="00F13666"/>
    <w:rsid w:val="00F1368E"/>
    <w:rsid w:val="00F14133"/>
    <w:rsid w:val="00F143AD"/>
    <w:rsid w:val="00F14414"/>
    <w:rsid w:val="00F155B0"/>
    <w:rsid w:val="00F15618"/>
    <w:rsid w:val="00F15707"/>
    <w:rsid w:val="00F157DA"/>
    <w:rsid w:val="00F16A66"/>
    <w:rsid w:val="00F17041"/>
    <w:rsid w:val="00F17277"/>
    <w:rsid w:val="00F17299"/>
    <w:rsid w:val="00F20438"/>
    <w:rsid w:val="00F20BA5"/>
    <w:rsid w:val="00F20C81"/>
    <w:rsid w:val="00F2184D"/>
    <w:rsid w:val="00F21BC1"/>
    <w:rsid w:val="00F23AAA"/>
    <w:rsid w:val="00F23CFE"/>
    <w:rsid w:val="00F242F1"/>
    <w:rsid w:val="00F25141"/>
    <w:rsid w:val="00F2583C"/>
    <w:rsid w:val="00F25AD4"/>
    <w:rsid w:val="00F25EE8"/>
    <w:rsid w:val="00F2648E"/>
    <w:rsid w:val="00F26B0F"/>
    <w:rsid w:val="00F26EF8"/>
    <w:rsid w:val="00F30203"/>
    <w:rsid w:val="00F30514"/>
    <w:rsid w:val="00F30528"/>
    <w:rsid w:val="00F30765"/>
    <w:rsid w:val="00F30E58"/>
    <w:rsid w:val="00F31590"/>
    <w:rsid w:val="00F31AD0"/>
    <w:rsid w:val="00F32C0D"/>
    <w:rsid w:val="00F3343E"/>
    <w:rsid w:val="00F338E2"/>
    <w:rsid w:val="00F34083"/>
    <w:rsid w:val="00F340FA"/>
    <w:rsid w:val="00F346AA"/>
    <w:rsid w:val="00F35049"/>
    <w:rsid w:val="00F3551F"/>
    <w:rsid w:val="00F35709"/>
    <w:rsid w:val="00F35982"/>
    <w:rsid w:val="00F3614F"/>
    <w:rsid w:val="00F36173"/>
    <w:rsid w:val="00F3654B"/>
    <w:rsid w:val="00F36E01"/>
    <w:rsid w:val="00F370FA"/>
    <w:rsid w:val="00F378C3"/>
    <w:rsid w:val="00F37B53"/>
    <w:rsid w:val="00F37C5D"/>
    <w:rsid w:val="00F40555"/>
    <w:rsid w:val="00F412F8"/>
    <w:rsid w:val="00F413EA"/>
    <w:rsid w:val="00F41884"/>
    <w:rsid w:val="00F41CF0"/>
    <w:rsid w:val="00F41E59"/>
    <w:rsid w:val="00F4282F"/>
    <w:rsid w:val="00F43084"/>
    <w:rsid w:val="00F43555"/>
    <w:rsid w:val="00F43AF4"/>
    <w:rsid w:val="00F44350"/>
    <w:rsid w:val="00F4444A"/>
    <w:rsid w:val="00F44E1E"/>
    <w:rsid w:val="00F45C05"/>
    <w:rsid w:val="00F46643"/>
    <w:rsid w:val="00F4690F"/>
    <w:rsid w:val="00F46ADF"/>
    <w:rsid w:val="00F472AC"/>
    <w:rsid w:val="00F4794E"/>
    <w:rsid w:val="00F514E6"/>
    <w:rsid w:val="00F5155C"/>
    <w:rsid w:val="00F527EA"/>
    <w:rsid w:val="00F539D2"/>
    <w:rsid w:val="00F53B26"/>
    <w:rsid w:val="00F53D08"/>
    <w:rsid w:val="00F53D5C"/>
    <w:rsid w:val="00F53F13"/>
    <w:rsid w:val="00F548A7"/>
    <w:rsid w:val="00F552BC"/>
    <w:rsid w:val="00F55985"/>
    <w:rsid w:val="00F56175"/>
    <w:rsid w:val="00F56338"/>
    <w:rsid w:val="00F56583"/>
    <w:rsid w:val="00F5678C"/>
    <w:rsid w:val="00F571EB"/>
    <w:rsid w:val="00F60130"/>
    <w:rsid w:val="00F60711"/>
    <w:rsid w:val="00F60E78"/>
    <w:rsid w:val="00F60F00"/>
    <w:rsid w:val="00F61738"/>
    <w:rsid w:val="00F62291"/>
    <w:rsid w:val="00F624AD"/>
    <w:rsid w:val="00F628D9"/>
    <w:rsid w:val="00F62B80"/>
    <w:rsid w:val="00F640BF"/>
    <w:rsid w:val="00F6489D"/>
    <w:rsid w:val="00F6499C"/>
    <w:rsid w:val="00F64AD6"/>
    <w:rsid w:val="00F64D05"/>
    <w:rsid w:val="00F64E5F"/>
    <w:rsid w:val="00F659EF"/>
    <w:rsid w:val="00F6669C"/>
    <w:rsid w:val="00F66BF4"/>
    <w:rsid w:val="00F6799B"/>
    <w:rsid w:val="00F70055"/>
    <w:rsid w:val="00F70786"/>
    <w:rsid w:val="00F71275"/>
    <w:rsid w:val="00F7155F"/>
    <w:rsid w:val="00F71813"/>
    <w:rsid w:val="00F718F4"/>
    <w:rsid w:val="00F7228C"/>
    <w:rsid w:val="00F72692"/>
    <w:rsid w:val="00F729BA"/>
    <w:rsid w:val="00F72D07"/>
    <w:rsid w:val="00F73005"/>
    <w:rsid w:val="00F73A61"/>
    <w:rsid w:val="00F73A84"/>
    <w:rsid w:val="00F73BB1"/>
    <w:rsid w:val="00F73D70"/>
    <w:rsid w:val="00F73E89"/>
    <w:rsid w:val="00F73EC4"/>
    <w:rsid w:val="00F7422C"/>
    <w:rsid w:val="00F74788"/>
    <w:rsid w:val="00F74E57"/>
    <w:rsid w:val="00F74F86"/>
    <w:rsid w:val="00F75005"/>
    <w:rsid w:val="00F753D9"/>
    <w:rsid w:val="00F75727"/>
    <w:rsid w:val="00F75854"/>
    <w:rsid w:val="00F75CE6"/>
    <w:rsid w:val="00F75EBF"/>
    <w:rsid w:val="00F760A9"/>
    <w:rsid w:val="00F76121"/>
    <w:rsid w:val="00F7617D"/>
    <w:rsid w:val="00F762DE"/>
    <w:rsid w:val="00F76977"/>
    <w:rsid w:val="00F76A79"/>
    <w:rsid w:val="00F76AEA"/>
    <w:rsid w:val="00F776F4"/>
    <w:rsid w:val="00F7798C"/>
    <w:rsid w:val="00F80137"/>
    <w:rsid w:val="00F80812"/>
    <w:rsid w:val="00F80DA7"/>
    <w:rsid w:val="00F81F14"/>
    <w:rsid w:val="00F82451"/>
    <w:rsid w:val="00F8257B"/>
    <w:rsid w:val="00F827FB"/>
    <w:rsid w:val="00F828F0"/>
    <w:rsid w:val="00F82FC6"/>
    <w:rsid w:val="00F82FE4"/>
    <w:rsid w:val="00F83145"/>
    <w:rsid w:val="00F835B9"/>
    <w:rsid w:val="00F83761"/>
    <w:rsid w:val="00F83879"/>
    <w:rsid w:val="00F83E2B"/>
    <w:rsid w:val="00F8403E"/>
    <w:rsid w:val="00F845C0"/>
    <w:rsid w:val="00F849DB"/>
    <w:rsid w:val="00F84C50"/>
    <w:rsid w:val="00F84EA8"/>
    <w:rsid w:val="00F84F29"/>
    <w:rsid w:val="00F85024"/>
    <w:rsid w:val="00F85C62"/>
    <w:rsid w:val="00F85EC5"/>
    <w:rsid w:val="00F861A7"/>
    <w:rsid w:val="00F86F67"/>
    <w:rsid w:val="00F878CA"/>
    <w:rsid w:val="00F87902"/>
    <w:rsid w:val="00F87AE2"/>
    <w:rsid w:val="00F915F7"/>
    <w:rsid w:val="00F9165E"/>
    <w:rsid w:val="00F9181B"/>
    <w:rsid w:val="00F9192E"/>
    <w:rsid w:val="00F91D47"/>
    <w:rsid w:val="00F9202C"/>
    <w:rsid w:val="00F92320"/>
    <w:rsid w:val="00F9272A"/>
    <w:rsid w:val="00F929E3"/>
    <w:rsid w:val="00F92A34"/>
    <w:rsid w:val="00F93046"/>
    <w:rsid w:val="00F93203"/>
    <w:rsid w:val="00F93493"/>
    <w:rsid w:val="00F94196"/>
    <w:rsid w:val="00F945B3"/>
    <w:rsid w:val="00F9460C"/>
    <w:rsid w:val="00F95417"/>
    <w:rsid w:val="00F961CA"/>
    <w:rsid w:val="00F9660A"/>
    <w:rsid w:val="00F96F4F"/>
    <w:rsid w:val="00F97A76"/>
    <w:rsid w:val="00FA0090"/>
    <w:rsid w:val="00FA0890"/>
    <w:rsid w:val="00FA0CA1"/>
    <w:rsid w:val="00FA15E4"/>
    <w:rsid w:val="00FA1974"/>
    <w:rsid w:val="00FA2232"/>
    <w:rsid w:val="00FA2EC4"/>
    <w:rsid w:val="00FA541F"/>
    <w:rsid w:val="00FA5EEB"/>
    <w:rsid w:val="00FA5F89"/>
    <w:rsid w:val="00FA60A7"/>
    <w:rsid w:val="00FA61F1"/>
    <w:rsid w:val="00FA6A4A"/>
    <w:rsid w:val="00FA6C2B"/>
    <w:rsid w:val="00FA6E83"/>
    <w:rsid w:val="00FA7885"/>
    <w:rsid w:val="00FA7F12"/>
    <w:rsid w:val="00FB08BA"/>
    <w:rsid w:val="00FB21B4"/>
    <w:rsid w:val="00FB2427"/>
    <w:rsid w:val="00FB29BF"/>
    <w:rsid w:val="00FB2FD9"/>
    <w:rsid w:val="00FB317B"/>
    <w:rsid w:val="00FB347E"/>
    <w:rsid w:val="00FB3E18"/>
    <w:rsid w:val="00FB42A7"/>
    <w:rsid w:val="00FB4F33"/>
    <w:rsid w:val="00FB5471"/>
    <w:rsid w:val="00FB640B"/>
    <w:rsid w:val="00FB6710"/>
    <w:rsid w:val="00FB69D1"/>
    <w:rsid w:val="00FB6D3E"/>
    <w:rsid w:val="00FB6DB4"/>
    <w:rsid w:val="00FB7322"/>
    <w:rsid w:val="00FB7379"/>
    <w:rsid w:val="00FB73D4"/>
    <w:rsid w:val="00FB7801"/>
    <w:rsid w:val="00FB7E94"/>
    <w:rsid w:val="00FC08C7"/>
    <w:rsid w:val="00FC0FF0"/>
    <w:rsid w:val="00FC145A"/>
    <w:rsid w:val="00FC1688"/>
    <w:rsid w:val="00FC189D"/>
    <w:rsid w:val="00FC1C5C"/>
    <w:rsid w:val="00FC1C7B"/>
    <w:rsid w:val="00FC28BE"/>
    <w:rsid w:val="00FC3214"/>
    <w:rsid w:val="00FC3376"/>
    <w:rsid w:val="00FC3808"/>
    <w:rsid w:val="00FC3E4D"/>
    <w:rsid w:val="00FC3EDB"/>
    <w:rsid w:val="00FC5405"/>
    <w:rsid w:val="00FC544B"/>
    <w:rsid w:val="00FC56E3"/>
    <w:rsid w:val="00FC5A9F"/>
    <w:rsid w:val="00FC5BE0"/>
    <w:rsid w:val="00FC5F6A"/>
    <w:rsid w:val="00FC6111"/>
    <w:rsid w:val="00FC6714"/>
    <w:rsid w:val="00FC6732"/>
    <w:rsid w:val="00FC7059"/>
    <w:rsid w:val="00FD1184"/>
    <w:rsid w:val="00FD1287"/>
    <w:rsid w:val="00FD1636"/>
    <w:rsid w:val="00FD210E"/>
    <w:rsid w:val="00FD26BA"/>
    <w:rsid w:val="00FD28E6"/>
    <w:rsid w:val="00FD2FA9"/>
    <w:rsid w:val="00FD333A"/>
    <w:rsid w:val="00FD3A1C"/>
    <w:rsid w:val="00FD3DC9"/>
    <w:rsid w:val="00FD410C"/>
    <w:rsid w:val="00FD4A81"/>
    <w:rsid w:val="00FD507E"/>
    <w:rsid w:val="00FD5540"/>
    <w:rsid w:val="00FD5A20"/>
    <w:rsid w:val="00FD5B30"/>
    <w:rsid w:val="00FD5EF6"/>
    <w:rsid w:val="00FD6469"/>
    <w:rsid w:val="00FD674E"/>
    <w:rsid w:val="00FD6AA2"/>
    <w:rsid w:val="00FD6C2F"/>
    <w:rsid w:val="00FD6CE5"/>
    <w:rsid w:val="00FE0568"/>
    <w:rsid w:val="00FE0651"/>
    <w:rsid w:val="00FE078B"/>
    <w:rsid w:val="00FE0A63"/>
    <w:rsid w:val="00FE1018"/>
    <w:rsid w:val="00FE11C8"/>
    <w:rsid w:val="00FE1793"/>
    <w:rsid w:val="00FE17A0"/>
    <w:rsid w:val="00FE1D14"/>
    <w:rsid w:val="00FE2DBB"/>
    <w:rsid w:val="00FE2DF9"/>
    <w:rsid w:val="00FE3131"/>
    <w:rsid w:val="00FE32C8"/>
    <w:rsid w:val="00FE34BF"/>
    <w:rsid w:val="00FE3D0E"/>
    <w:rsid w:val="00FE437F"/>
    <w:rsid w:val="00FE49C3"/>
    <w:rsid w:val="00FE4EBA"/>
    <w:rsid w:val="00FE4F3F"/>
    <w:rsid w:val="00FE5988"/>
    <w:rsid w:val="00FE7367"/>
    <w:rsid w:val="00FE798F"/>
    <w:rsid w:val="00FE7AD9"/>
    <w:rsid w:val="00FE7B23"/>
    <w:rsid w:val="00FE7B45"/>
    <w:rsid w:val="00FF07D7"/>
    <w:rsid w:val="00FF0F3F"/>
    <w:rsid w:val="00FF101E"/>
    <w:rsid w:val="00FF13C4"/>
    <w:rsid w:val="00FF1481"/>
    <w:rsid w:val="00FF1981"/>
    <w:rsid w:val="00FF1CF5"/>
    <w:rsid w:val="00FF298D"/>
    <w:rsid w:val="00FF2AF7"/>
    <w:rsid w:val="00FF32FE"/>
    <w:rsid w:val="00FF3BBD"/>
    <w:rsid w:val="00FF40E7"/>
    <w:rsid w:val="00FF4708"/>
    <w:rsid w:val="00FF5070"/>
    <w:rsid w:val="00FF54BC"/>
    <w:rsid w:val="00FF620D"/>
    <w:rsid w:val="00FF6D03"/>
    <w:rsid w:val="00FF6FEA"/>
    <w:rsid w:val="00FF7AD0"/>
    <w:rsid w:val="00F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BB75CF"/>
  <w15:docId w15:val="{4E96D3C8-EEC6-46DF-B328-9B095C09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8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3687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3687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3687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93687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3687B"/>
    <w:rPr>
      <w:b/>
      <w:bCs/>
    </w:rPr>
  </w:style>
  <w:style w:type="paragraph" w:styleId="ListBullet">
    <w:name w:val="List Bullet"/>
    <w:basedOn w:val="Normal"/>
    <w:rsid w:val="0093687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3687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3687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3687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3687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3687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3687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3687B"/>
    <w:pPr>
      <w:ind w:left="284"/>
    </w:pPr>
  </w:style>
  <w:style w:type="paragraph" w:customStyle="1" w:styleId="AAFrameAddress">
    <w:name w:val="AA Frame Address"/>
    <w:basedOn w:val="Heading1"/>
    <w:rsid w:val="0093687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3687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3687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3687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3687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3687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3687B"/>
    <w:pPr>
      <w:ind w:left="851" w:hanging="284"/>
    </w:pPr>
  </w:style>
  <w:style w:type="paragraph" w:styleId="Index4">
    <w:name w:val="index 4"/>
    <w:basedOn w:val="Normal"/>
    <w:next w:val="Normal"/>
    <w:semiHidden/>
    <w:rsid w:val="0093687B"/>
    <w:pPr>
      <w:ind w:left="1135" w:hanging="284"/>
    </w:pPr>
  </w:style>
  <w:style w:type="paragraph" w:styleId="Index6">
    <w:name w:val="index 6"/>
    <w:basedOn w:val="Normal"/>
    <w:next w:val="Normal"/>
    <w:semiHidden/>
    <w:rsid w:val="0093687B"/>
    <w:pPr>
      <w:ind w:left="1702" w:hanging="284"/>
    </w:pPr>
  </w:style>
  <w:style w:type="paragraph" w:styleId="Index5">
    <w:name w:val="index 5"/>
    <w:basedOn w:val="Normal"/>
    <w:next w:val="Normal"/>
    <w:semiHidden/>
    <w:rsid w:val="0093687B"/>
    <w:pPr>
      <w:ind w:left="1418" w:hanging="284"/>
    </w:pPr>
  </w:style>
  <w:style w:type="paragraph" w:styleId="Index7">
    <w:name w:val="index 7"/>
    <w:basedOn w:val="Normal"/>
    <w:next w:val="Normal"/>
    <w:semiHidden/>
    <w:rsid w:val="0093687B"/>
    <w:pPr>
      <w:ind w:left="1985" w:hanging="284"/>
    </w:pPr>
  </w:style>
  <w:style w:type="paragraph" w:styleId="Index8">
    <w:name w:val="index 8"/>
    <w:basedOn w:val="Normal"/>
    <w:next w:val="Normal"/>
    <w:semiHidden/>
    <w:rsid w:val="0093687B"/>
    <w:pPr>
      <w:ind w:left="2269" w:hanging="284"/>
    </w:pPr>
  </w:style>
  <w:style w:type="paragraph" w:styleId="Index9">
    <w:name w:val="index 9"/>
    <w:basedOn w:val="Normal"/>
    <w:next w:val="Normal"/>
    <w:semiHidden/>
    <w:rsid w:val="0093687B"/>
    <w:pPr>
      <w:ind w:left="2552" w:hanging="284"/>
    </w:pPr>
  </w:style>
  <w:style w:type="paragraph" w:styleId="TOC2">
    <w:name w:val="toc 2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3687B"/>
    <w:pPr>
      <w:ind w:left="851"/>
    </w:pPr>
  </w:style>
  <w:style w:type="paragraph" w:styleId="TOC5">
    <w:name w:val="toc 5"/>
    <w:basedOn w:val="Normal"/>
    <w:next w:val="Normal"/>
    <w:semiHidden/>
    <w:rsid w:val="0093687B"/>
    <w:pPr>
      <w:ind w:left="1134"/>
    </w:pPr>
  </w:style>
  <w:style w:type="paragraph" w:styleId="TOC6">
    <w:name w:val="toc 6"/>
    <w:basedOn w:val="Normal"/>
    <w:next w:val="Normal"/>
    <w:semiHidden/>
    <w:rsid w:val="0093687B"/>
    <w:pPr>
      <w:ind w:left="1418"/>
    </w:pPr>
  </w:style>
  <w:style w:type="paragraph" w:styleId="TOC7">
    <w:name w:val="toc 7"/>
    <w:basedOn w:val="Normal"/>
    <w:next w:val="Normal"/>
    <w:semiHidden/>
    <w:rsid w:val="0093687B"/>
    <w:pPr>
      <w:ind w:left="1701"/>
    </w:pPr>
  </w:style>
  <w:style w:type="paragraph" w:styleId="TOC8">
    <w:name w:val="toc 8"/>
    <w:basedOn w:val="Normal"/>
    <w:next w:val="Normal"/>
    <w:semiHidden/>
    <w:rsid w:val="0093687B"/>
    <w:pPr>
      <w:ind w:left="1985"/>
    </w:pPr>
  </w:style>
  <w:style w:type="paragraph" w:styleId="TOC9">
    <w:name w:val="toc 9"/>
    <w:basedOn w:val="Normal"/>
    <w:next w:val="Normal"/>
    <w:semiHidden/>
    <w:rsid w:val="0093687B"/>
    <w:pPr>
      <w:ind w:left="2268"/>
    </w:pPr>
  </w:style>
  <w:style w:type="paragraph" w:styleId="TableofFigures">
    <w:name w:val="table of figures"/>
    <w:basedOn w:val="Normal"/>
    <w:next w:val="Normal"/>
    <w:semiHidden/>
    <w:rsid w:val="0093687B"/>
    <w:pPr>
      <w:ind w:left="567" w:hanging="567"/>
    </w:pPr>
  </w:style>
  <w:style w:type="paragraph" w:styleId="ListBullet5">
    <w:name w:val="List Bullet 5"/>
    <w:basedOn w:val="Normal"/>
    <w:rsid w:val="0093687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93687B"/>
    <w:pPr>
      <w:spacing w:after="120"/>
    </w:pPr>
  </w:style>
  <w:style w:type="paragraph" w:styleId="BodyTextFirstIndent">
    <w:name w:val="Body Text First Indent"/>
    <w:basedOn w:val="BodyText"/>
    <w:rsid w:val="0093687B"/>
    <w:pPr>
      <w:ind w:firstLine="284"/>
    </w:pPr>
  </w:style>
  <w:style w:type="paragraph" w:styleId="BodyTextIndent">
    <w:name w:val="Body Text Indent"/>
    <w:basedOn w:val="Normal"/>
    <w:rsid w:val="0093687B"/>
    <w:pPr>
      <w:spacing w:after="120"/>
      <w:ind w:left="283"/>
    </w:pPr>
  </w:style>
  <w:style w:type="paragraph" w:styleId="BodyTextFirstIndent2">
    <w:name w:val="Body Text First Indent 2"/>
    <w:basedOn w:val="BodyTextIndent"/>
    <w:rsid w:val="0093687B"/>
    <w:pPr>
      <w:ind w:left="284" w:firstLine="284"/>
    </w:pPr>
  </w:style>
  <w:style w:type="character" w:styleId="Strong">
    <w:name w:val="Strong"/>
    <w:qFormat/>
    <w:rsid w:val="0093687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93687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3687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3687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93687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3687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3687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3687B"/>
    <w:pPr>
      <w:framePr w:h="1054" w:wrap="around" w:y="5920"/>
    </w:pPr>
  </w:style>
  <w:style w:type="paragraph" w:customStyle="1" w:styleId="ReportHeading3">
    <w:name w:val="ReportHeading3"/>
    <w:basedOn w:val="ReportHeading2"/>
    <w:rsid w:val="0093687B"/>
    <w:pPr>
      <w:framePr w:h="443" w:wrap="around" w:y="8223"/>
    </w:pPr>
  </w:style>
  <w:style w:type="paragraph" w:customStyle="1" w:styleId="a">
    <w:name w:val="¢éÍ¤ÇÒÁ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3687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3687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3687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3687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3687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3687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93687B"/>
  </w:style>
  <w:style w:type="paragraph" w:styleId="BodyText2">
    <w:name w:val="Body Text 2"/>
    <w:basedOn w:val="Normal"/>
    <w:link w:val="BodyText2Char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93687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µÒÃÒ§3ªèÍ§"/>
    <w:basedOn w:val="Normal"/>
    <w:rsid w:val="00987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362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7D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Åº"/>
    <w:basedOn w:val="Normal"/>
    <w:rsid w:val="00A46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1550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2E6DBF"/>
    <w:rPr>
      <w:rFonts w:cs="Angsana New"/>
      <w:b/>
      <w:bCs/>
      <w:sz w:val="30"/>
      <w:szCs w:val="30"/>
      <w:lang w:val="en-US" w:eastAsia="en-US" w:bidi="th-TH"/>
    </w:rPr>
  </w:style>
  <w:style w:type="paragraph" w:styleId="NoSpacing">
    <w:name w:val="No Spacing"/>
    <w:uiPriority w:val="1"/>
    <w:qFormat/>
    <w:rsid w:val="003B5C4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1563D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200C9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character" w:customStyle="1" w:styleId="BodyText3Char">
    <w:name w:val="Body Text 3 Char"/>
    <w:link w:val="BodyText3"/>
    <w:rsid w:val="00E6721A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57839"/>
    <w:rPr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363EB1"/>
    <w:rPr>
      <w:rFonts w:ascii="Arial" w:hAnsi="Arial"/>
      <w:sz w:val="18"/>
      <w:szCs w:val="18"/>
    </w:rPr>
  </w:style>
  <w:style w:type="paragraph" w:customStyle="1" w:styleId="Preformatted">
    <w:name w:val="Preformatted"/>
    <w:link w:val="PreformattedChar"/>
    <w:rsid w:val="004A7B3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4A7B36"/>
    <w:rPr>
      <w:rFonts w:eastAsia="Cordia New"/>
      <w:lang w:eastAsia="th-TH" w:bidi="th-TH"/>
    </w:rPr>
  </w:style>
  <w:style w:type="paragraph" w:customStyle="1" w:styleId="ASSETS">
    <w:name w:val="ASSETS"/>
    <w:basedOn w:val="Normal"/>
    <w:rsid w:val="001978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jern1">
    <w:name w:val="jern1"/>
    <w:basedOn w:val="Preformatted"/>
    <w:rsid w:val="00197887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197887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customStyle="1" w:styleId="BodyText2Char">
    <w:name w:val="Body Text 2 Char"/>
    <w:link w:val="BodyText2"/>
    <w:rsid w:val="006E5EB5"/>
    <w:rPr>
      <w:rFonts w:ascii="Book Antiqua" w:hAnsi="Book Antiqua"/>
      <w:sz w:val="22"/>
      <w:szCs w:val="22"/>
    </w:rPr>
  </w:style>
  <w:style w:type="paragraph" w:styleId="EnvelopeReturn">
    <w:name w:val="envelope return"/>
    <w:basedOn w:val="Normal"/>
    <w:rsid w:val="00E877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Default">
    <w:name w:val="Default"/>
    <w:rsid w:val="00E877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E0">
    <w:name w:val="?????????? E"/>
    <w:basedOn w:val="Normal"/>
    <w:rsid w:val="00CA17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rsid w:val="00D37DD6"/>
  </w:style>
  <w:style w:type="paragraph" w:customStyle="1" w:styleId="block">
    <w:name w:val="block"/>
    <w:aliases w:val="b,b + Angsana New,Bold,Thai Distributed Justification,Left:  0...."/>
    <w:basedOn w:val="BodyText"/>
    <w:rsid w:val="00141D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55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9551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395519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unhideWhenUsed/>
    <w:rsid w:val="00AC5B74"/>
    <w:rPr>
      <w:color w:val="0000FF"/>
      <w:u w:val="single"/>
    </w:rPr>
  </w:style>
  <w:style w:type="character" w:styleId="Emphasis">
    <w:name w:val="Emphasis"/>
    <w:basedOn w:val="DefaultParagraphFont"/>
    <w:qFormat/>
    <w:rsid w:val="008169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2ACE9-E68F-40B2-A175-EEF0750DE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249</TotalTime>
  <Pages>42</Pages>
  <Words>9095</Words>
  <Characters>51847</Characters>
  <Application>Microsoft Office Word</Application>
  <DocSecurity>0</DocSecurity>
  <Lines>432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Microsoft Corporation</Company>
  <LinksUpToDate>false</LinksUpToDate>
  <CharactersWithSpaces>60821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Gunyakorn Rujirachaowasit</cp:lastModifiedBy>
  <cp:revision>61</cp:revision>
  <cp:lastPrinted>2026-02-24T07:14:00Z</cp:lastPrinted>
  <dcterms:created xsi:type="dcterms:W3CDTF">2026-01-23T02:03:00Z</dcterms:created>
  <dcterms:modified xsi:type="dcterms:W3CDTF">2026-02-24T07:19:00Z</dcterms:modified>
</cp:coreProperties>
</file>